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7920"/>
      </w:tblGrid>
      <w:tr w:rsidR="007B2433" w:rsidRPr="00AC365B" w14:paraId="67CBEEDB" w14:textId="77777777" w:rsidTr="007E0212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F80B1C8" w14:textId="2AEC6A0E" w:rsidR="007B2433" w:rsidRPr="00AC365B" w:rsidRDefault="007926B1" w:rsidP="007E02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20" w:hanging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B2433" w:rsidRPr="00AC365B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081349B" w14:textId="77777777" w:rsidR="007B2433" w:rsidRPr="00AC365B" w:rsidRDefault="007B2433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BE0EC1" w:rsidRPr="00AC365B" w14:paraId="0566F224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B9394D7" w14:textId="77777777" w:rsidR="00BE0EC1" w:rsidRPr="00AC365B" w:rsidRDefault="00BE0EC1" w:rsidP="008F29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17C1EB27" w14:textId="77777777" w:rsidR="00BE0EC1" w:rsidRPr="00AC365B" w:rsidRDefault="00BE0EC1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F29E9" w:rsidRPr="00AC365B" w14:paraId="643AA556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B82FDB" w14:textId="0D513187" w:rsidR="008F29E9" w:rsidRPr="00AC365B" w:rsidRDefault="00FB3F13" w:rsidP="008F29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3F1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0AEDEA1A" w14:textId="09C4DE82" w:rsidR="008F29E9" w:rsidRPr="00AC365B" w:rsidRDefault="008F29E9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F29E9" w:rsidRPr="00AC365B" w14:paraId="1556ADAA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E5AF6E" w14:textId="05245580" w:rsidR="008F29E9" w:rsidRPr="00AC365B" w:rsidRDefault="00FB3F13" w:rsidP="008F29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3F1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1F4E2E65" w14:textId="46CB1D05" w:rsidR="008F29E9" w:rsidRPr="00AC365B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</w:t>
            </w:r>
            <w:r w:rsidR="00AE59AD"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ใช้</w:t>
            </w: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</w:t>
            </w:r>
            <w:r w:rsidR="00AE59AD"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ในการ</w:t>
            </w: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ดำเนินงานต่อเนื่อง</w:t>
            </w:r>
          </w:p>
        </w:tc>
      </w:tr>
      <w:tr w:rsidR="00B335E8" w:rsidRPr="00AC365B" w14:paraId="141A18D3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51057C" w14:textId="42CF57F3" w:rsidR="00B335E8" w:rsidRPr="00AC365B" w:rsidRDefault="00FB3F13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3F1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2C109B14" w14:textId="7B772164" w:rsidR="00B335E8" w:rsidRPr="00AC365B" w:rsidRDefault="00A277FC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433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B335E8" w:rsidRPr="00AC365B" w14:paraId="60864A77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36FFDD" w14:textId="768AB4E8" w:rsidR="00B335E8" w:rsidRPr="00AC365B" w:rsidRDefault="00FB3F13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3F1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5B7632C3" w14:textId="06A1C583" w:rsidR="00B335E8" w:rsidRPr="00AC365B" w:rsidRDefault="00A277FC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11B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7822CE" w:rsidRPr="00AC365B" w14:paraId="1EA509F0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A0404B9" w14:textId="65E38916" w:rsidR="007822CE" w:rsidRPr="00BE31F2" w:rsidRDefault="00FB3F13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3F1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67360685" w14:textId="47FFEB10" w:rsidR="007822CE" w:rsidRPr="00827E6D" w:rsidRDefault="007822CE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27E6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ผลกระทบจากการแพร่ระบาดของโรคติดเชื้อ</w:t>
            </w:r>
            <w:r w:rsidR="008B3DC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ไวรัส</w:t>
            </w:r>
            <w:r w:rsidRPr="00827E6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โคโรนา</w:t>
            </w:r>
            <w:r w:rsidRPr="00827E6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FB3F13" w:rsidRPr="00FB3F1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2019</w:t>
            </w:r>
            <w:r w:rsidRPr="00827E6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(</w:t>
            </w:r>
            <w:r w:rsidRPr="00827E6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Covid-</w:t>
            </w:r>
            <w:r w:rsidR="00FB3F13" w:rsidRPr="00FB3F1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  <w:r w:rsidRPr="00827E6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)</w:t>
            </w:r>
          </w:p>
        </w:tc>
      </w:tr>
      <w:tr w:rsidR="007822CE" w:rsidRPr="00AC365B" w14:paraId="21D3B7FB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0814C2" w14:textId="4F65EC84" w:rsidR="007822CE" w:rsidRPr="000C653B" w:rsidRDefault="00FB3F13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3F1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7911255F" w14:textId="2BAA99F2" w:rsidR="007822CE" w:rsidRPr="008744AD" w:rsidRDefault="007822CE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744A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การซื้อ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ธุรกิจ</w:t>
            </w:r>
          </w:p>
        </w:tc>
      </w:tr>
      <w:tr w:rsidR="007822CE" w:rsidRPr="00AC365B" w14:paraId="694C95AB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E3A48E" w14:textId="76920716" w:rsidR="007822CE" w:rsidRPr="00AC365B" w:rsidRDefault="00FB3F13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3F1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14:paraId="0A8D4995" w14:textId="04B1EB58" w:rsidR="007822CE" w:rsidRPr="00AC365B" w:rsidRDefault="007822CE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7D24E3" w:rsidRPr="00AC365B" w14:paraId="56E40155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2B942E" w14:textId="1623081E" w:rsidR="007D24E3" w:rsidRPr="00AC365B" w:rsidRDefault="00FB3F13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3F1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14:paraId="378726B0" w14:textId="6393AAF4" w:rsidR="007D24E3" w:rsidRPr="00AC365B" w:rsidRDefault="00E5124F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5124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7D24E3" w:rsidRPr="00AC365B" w14:paraId="5EF5BA0B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8" w:type="dxa"/>
          </w:tcPr>
          <w:p w14:paraId="6D0D66D4" w14:textId="7F0E0EA2" w:rsidR="007D24E3" w:rsidRPr="00AC365B" w:rsidRDefault="00FB3F13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3F1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14:paraId="39E345B3" w14:textId="646D1310" w:rsidR="007D24E3" w:rsidRPr="00AC365B" w:rsidRDefault="007D24E3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7D24E3" w:rsidRPr="00AC365B" w14:paraId="2F0DBB1F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3EF25EB" w14:textId="0FD44071" w:rsidR="007D24E3" w:rsidRPr="00AC365B" w:rsidRDefault="00FB3F13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3F1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7920" w:type="dxa"/>
          </w:tcPr>
          <w:p w14:paraId="6B156698" w14:textId="43A8A454" w:rsidR="007D24E3" w:rsidRPr="00AC365B" w:rsidRDefault="007D24E3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819C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 </w:t>
            </w:r>
          </w:p>
        </w:tc>
      </w:tr>
      <w:tr w:rsidR="007D24E3" w:rsidRPr="00AC365B" w14:paraId="7CE21ABD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5D9585E" w14:textId="7A550586" w:rsidR="007D24E3" w:rsidRPr="000C653B" w:rsidRDefault="00FB3F13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3F1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7920" w:type="dxa"/>
          </w:tcPr>
          <w:p w14:paraId="0E200164" w14:textId="34F0DA31" w:rsidR="007D24E3" w:rsidRPr="00AC365B" w:rsidRDefault="007D24E3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หนี้สิ้นที่มีภาระดอกเบี้ย</w:t>
            </w:r>
          </w:p>
        </w:tc>
      </w:tr>
      <w:tr w:rsidR="007D24E3" w:rsidRPr="00AC365B" w14:paraId="55815FFD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F322CA5" w14:textId="44377470" w:rsidR="007D24E3" w:rsidRPr="00BE31F2" w:rsidRDefault="00FB3F13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3F1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7920" w:type="dxa"/>
          </w:tcPr>
          <w:p w14:paraId="12E77BB4" w14:textId="75E01E00" w:rsidR="007D24E3" w:rsidRPr="004819C4" w:rsidRDefault="007D24E3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A76C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7D24E3" w:rsidRPr="00AC365B" w14:paraId="5B7E5D4E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641E40" w14:textId="3DD02B2A" w:rsidR="007D24E3" w:rsidRPr="000A76C9" w:rsidRDefault="00FB3F13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3F1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7920" w:type="dxa"/>
          </w:tcPr>
          <w:p w14:paraId="554BE433" w14:textId="421088E2" w:rsidR="007D24E3" w:rsidRPr="000A76C9" w:rsidRDefault="007D24E3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7D24E3" w:rsidRPr="00AC365B" w14:paraId="38143350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9CE5EF1" w14:textId="59E3DD34" w:rsidR="007D24E3" w:rsidRPr="007D24E3" w:rsidRDefault="00FB3F13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3F1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7920" w:type="dxa"/>
          </w:tcPr>
          <w:p w14:paraId="7CFE0509" w14:textId="735D6D40" w:rsidR="007D24E3" w:rsidRPr="007D24E3" w:rsidRDefault="007D24E3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D24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D24E3" w:rsidRPr="00AC365B" w14:paraId="5C068D0C" w14:textId="77777777" w:rsidTr="00F869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20173BA" w14:textId="0D52F0F8" w:rsidR="007D24E3" w:rsidRPr="00B37A34" w:rsidRDefault="00FB3F13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3F1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7920" w:type="dxa"/>
          </w:tcPr>
          <w:p w14:paraId="4620310D" w14:textId="2A57A8EE" w:rsidR="007D24E3" w:rsidRPr="00B37A34" w:rsidRDefault="007D24E3" w:rsidP="007822C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37A3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ภาระผูกพันกับกิจการที่ไม่เกี่ยวข้องกัน</w:t>
            </w:r>
          </w:p>
        </w:tc>
      </w:tr>
      <w:tr w:rsidR="007D24E3" w:rsidRPr="00AC365B" w14:paraId="5A4E0070" w14:textId="77777777" w:rsidTr="00F869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2563F32" w14:textId="794D797B" w:rsidR="007D24E3" w:rsidRPr="00B37A34" w:rsidRDefault="00FB3F13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3F1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7920" w:type="dxa"/>
          </w:tcPr>
          <w:p w14:paraId="21C33ED4" w14:textId="7C1FE3AB" w:rsidR="007D24E3" w:rsidRPr="00B37A34" w:rsidRDefault="007D24E3" w:rsidP="007822C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หนี้สินที่อาจเกิดขึ้น</w:t>
            </w:r>
          </w:p>
        </w:tc>
      </w:tr>
      <w:tr w:rsidR="007D24E3" w:rsidRPr="00AC365B" w14:paraId="109435A5" w14:textId="77777777" w:rsidTr="00F869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25DF096" w14:textId="7D9E7986" w:rsidR="007D24E3" w:rsidRPr="00AC365B" w:rsidRDefault="00FB3F13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3F1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7920" w:type="dxa"/>
          </w:tcPr>
          <w:p w14:paraId="752E698D" w14:textId="1064DE32" w:rsidR="007D24E3" w:rsidRPr="00AC365B" w:rsidRDefault="007D24E3" w:rsidP="007822C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7D24E3" w:rsidRPr="00AC365B" w14:paraId="4467863C" w14:textId="77777777" w:rsidTr="00F869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DAB251" w14:textId="35467A01" w:rsidR="007D24E3" w:rsidRPr="00AC365B" w:rsidRDefault="00FB3F13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3F1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7920" w:type="dxa"/>
          </w:tcPr>
          <w:p w14:paraId="336F0033" w14:textId="6B43AFF4" w:rsidR="007D24E3" w:rsidRPr="001D747D" w:rsidRDefault="007D24E3" w:rsidP="007822C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212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การจัดประเภทรายการใหม่</w:t>
            </w:r>
          </w:p>
        </w:tc>
      </w:tr>
    </w:tbl>
    <w:p w14:paraId="1B7E3C4F" w14:textId="77777777" w:rsidR="000D12EA" w:rsidRPr="00AC365B" w:rsidRDefault="000D12EA" w:rsidP="000D12EA">
      <w:pPr>
        <w:pStyle w:val="index"/>
        <w:tabs>
          <w:tab w:val="clear" w:pos="1134"/>
        </w:tabs>
        <w:spacing w:after="0" w:line="240" w:lineRule="atLeast"/>
        <w:ind w:left="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822E984" w14:textId="277CDBEA" w:rsidR="0025275A" w:rsidRPr="00AC365B" w:rsidRDefault="002371CF" w:rsidP="00B34C2D">
      <w:pPr>
        <w:pStyle w:val="index"/>
        <w:tabs>
          <w:tab w:val="clear" w:pos="1134"/>
        </w:tabs>
        <w:spacing w:after="0" w:line="240" w:lineRule="atLeast"/>
        <w:ind w:left="900" w:hanging="36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C365B">
        <w:rPr>
          <w:b/>
          <w:bCs/>
        </w:rPr>
        <w:br w:type="page"/>
      </w:r>
      <w:r w:rsidR="0025275A" w:rsidRPr="00AC365B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285BFE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  <w:r w:rsidR="0025275A" w:rsidRPr="00AC365B">
        <w:rPr>
          <w:rFonts w:asciiTheme="majorBidi" w:hAnsiTheme="majorBidi" w:cstheme="majorBidi"/>
          <w:sz w:val="30"/>
          <w:szCs w:val="30"/>
          <w:cs/>
          <w:lang w:bidi="th-TH"/>
        </w:rPr>
        <w:t>นี้</w:t>
      </w:r>
    </w:p>
    <w:p w14:paraId="4E654CF0" w14:textId="77777777" w:rsidR="0025275A" w:rsidRPr="00256EC5" w:rsidRDefault="0025275A" w:rsidP="00B34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4560D1" w14:textId="5880FCEA" w:rsidR="0025275A" w:rsidRPr="00AC365B" w:rsidRDefault="004B6B6A" w:rsidP="00B34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207"/>
        <w:jc w:val="thaiDistribute"/>
        <w:rPr>
          <w:rFonts w:asciiTheme="majorBidi" w:hAnsiTheme="majorBidi" w:cstheme="majorBidi"/>
          <w:sz w:val="30"/>
          <w:szCs w:val="30"/>
        </w:rPr>
      </w:pPr>
      <w:r w:rsidRPr="00AC365B">
        <w:rPr>
          <w:rFonts w:asciiTheme="majorBidi" w:hAnsiTheme="majorBidi" w:cstheme="majorBidi"/>
          <w:sz w:val="30"/>
          <w:szCs w:val="30"/>
          <w:cs/>
        </w:rPr>
        <w:tab/>
      </w:r>
      <w:r w:rsidR="0025275A" w:rsidRPr="00AC365B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285BF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49566A" w:rsidRPr="00AC365B">
        <w:rPr>
          <w:rFonts w:asciiTheme="majorBidi" w:hAnsiTheme="majorBidi" w:cstheme="majorBidi"/>
          <w:sz w:val="30"/>
          <w:szCs w:val="30"/>
          <w:cs/>
        </w:rPr>
        <w:t>นี้</w:t>
      </w:r>
      <w:r w:rsidR="0025275A" w:rsidRPr="00AC365B">
        <w:rPr>
          <w:rFonts w:asciiTheme="majorBidi" w:hAnsiTheme="majorBidi" w:cstheme="majorBidi"/>
          <w:sz w:val="30"/>
          <w:szCs w:val="30"/>
          <w:cs/>
        </w:rPr>
        <w:t>ได้รับอนุมั</w:t>
      </w:r>
      <w:r w:rsidR="006322AD" w:rsidRPr="00AC365B">
        <w:rPr>
          <w:rFonts w:asciiTheme="majorBidi" w:hAnsiTheme="majorBidi" w:cstheme="majorBidi"/>
          <w:sz w:val="30"/>
          <w:szCs w:val="30"/>
          <w:cs/>
        </w:rPr>
        <w:t>ติ</w:t>
      </w:r>
      <w:r w:rsidR="00C67B97" w:rsidRPr="00AC365B">
        <w:rPr>
          <w:rFonts w:asciiTheme="majorBidi" w:hAnsiTheme="majorBidi" w:cstheme="majorBidi"/>
          <w:sz w:val="30"/>
          <w:szCs w:val="30"/>
          <w:cs/>
        </w:rPr>
        <w:t>ให้ออกงบการเงิน</w:t>
      </w:r>
      <w:r w:rsidR="006322AD" w:rsidRPr="00AC365B">
        <w:rPr>
          <w:rFonts w:asciiTheme="majorBidi" w:hAnsiTheme="majorBidi" w:cstheme="majorBidi"/>
          <w:sz w:val="30"/>
          <w:szCs w:val="30"/>
          <w:cs/>
        </w:rPr>
        <w:t>จาก</w:t>
      </w:r>
      <w:r w:rsidR="003D3556" w:rsidRPr="00AC365B">
        <w:rPr>
          <w:rFonts w:asciiTheme="majorBidi" w:hAnsiTheme="majorBidi" w:cstheme="majorBidi"/>
          <w:sz w:val="30"/>
          <w:szCs w:val="30"/>
          <w:cs/>
        </w:rPr>
        <w:t>คณะ</w:t>
      </w:r>
      <w:r w:rsidR="006322AD" w:rsidRPr="00AC365B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="00C67B97" w:rsidRPr="00AC365B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EB4868" w:rsidRPr="00AC365B">
        <w:rPr>
          <w:rFonts w:asciiTheme="majorBidi" w:hAnsiTheme="majorBidi" w:cstheme="majorBidi"/>
          <w:sz w:val="30"/>
          <w:szCs w:val="30"/>
        </w:rPr>
        <w:t xml:space="preserve"> </w:t>
      </w:r>
      <w:r w:rsidR="00FB3F13" w:rsidRPr="00FB3F13">
        <w:rPr>
          <w:rFonts w:asciiTheme="majorBidi" w:hAnsiTheme="majorBidi" w:cstheme="majorBidi"/>
          <w:sz w:val="30"/>
          <w:szCs w:val="30"/>
        </w:rPr>
        <w:t>1</w:t>
      </w:r>
      <w:r w:rsidR="00016B9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22BC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FB3F13" w:rsidRPr="00FB3F13">
        <w:rPr>
          <w:rFonts w:asciiTheme="majorBidi" w:hAnsiTheme="majorBidi" w:cstheme="majorBidi"/>
          <w:sz w:val="30"/>
          <w:szCs w:val="30"/>
        </w:rPr>
        <w:t>2564</w:t>
      </w:r>
    </w:p>
    <w:p w14:paraId="439FEC4C" w14:textId="77777777" w:rsidR="00E66B73" w:rsidRPr="00256EC5" w:rsidRDefault="00E66B73" w:rsidP="00707087">
      <w:pPr>
        <w:pStyle w:val="a1"/>
        <w:tabs>
          <w:tab w:val="clear" w:pos="360"/>
          <w:tab w:val="clear" w:pos="720"/>
          <w:tab w:val="clear" w:pos="1080"/>
          <w:tab w:val="left" w:pos="540"/>
          <w:tab w:val="left" w:pos="567"/>
        </w:tabs>
        <w:ind w:left="567" w:hanging="56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938E631" w14:textId="2E77BF95" w:rsidR="00E66B73" w:rsidRPr="00AC365B" w:rsidRDefault="00A55A02" w:rsidP="00C1360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hanging="54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AC365B">
        <w:rPr>
          <w:rFonts w:asciiTheme="majorBidi" w:hAnsiTheme="majorBidi" w:cstheme="majorBidi"/>
          <w:b/>
          <w:bCs/>
          <w:sz w:val="30"/>
          <w:szCs w:val="30"/>
          <w:cs/>
        </w:rPr>
        <w:t>ข้อมูล</w:t>
      </w:r>
      <w:r w:rsidR="00E66B73" w:rsidRPr="00AC365B">
        <w:rPr>
          <w:rFonts w:asciiTheme="majorBidi" w:hAnsiTheme="majorBidi" w:cstheme="majorBidi"/>
          <w:b/>
          <w:bCs/>
          <w:sz w:val="30"/>
          <w:szCs w:val="30"/>
          <w:cs/>
        </w:rPr>
        <w:t>ทั่วไป</w:t>
      </w:r>
      <w:r w:rsidR="00B970BF" w:rsidRPr="00AC365B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2ECC2D84" w14:textId="77777777" w:rsidR="00BC1CEE" w:rsidRPr="005F3B9D" w:rsidRDefault="00BC1CEE" w:rsidP="00F81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69FAECDA" w14:textId="35AE119A" w:rsidR="001B4279" w:rsidRPr="007822CE" w:rsidRDefault="00C17293" w:rsidP="007822CE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pacing w:val="-2"/>
          <w:sz w:val="30"/>
          <w:szCs w:val="30"/>
        </w:rPr>
      </w:pPr>
      <w:r w:rsidRPr="007822CE">
        <w:rPr>
          <w:rFonts w:ascii="Angsana New" w:hAnsi="Angsana New" w:cs="Angsana New"/>
          <w:spacing w:val="-2"/>
          <w:sz w:val="30"/>
          <w:szCs w:val="30"/>
          <w:cs/>
        </w:rPr>
        <w:t>บริษัทดำเนินธุรกิจหลักเกี่ยวกับการผลิตและจำหน่ายหนังสือพิมพ์</w:t>
      </w:r>
      <w:r w:rsidR="00857E2B" w:rsidRPr="007822CE">
        <w:rPr>
          <w:rFonts w:ascii="Angsana New" w:hAnsi="Angsana New" w:cs="Angsana New"/>
          <w:spacing w:val="-2"/>
          <w:sz w:val="30"/>
          <w:szCs w:val="30"/>
          <w:cs/>
        </w:rPr>
        <w:t>และ</w:t>
      </w:r>
      <w:r w:rsidR="00234EAF" w:rsidRPr="007822CE">
        <w:rPr>
          <w:rFonts w:ascii="Angsana New" w:hAnsi="Angsana New" w:cs="Angsana New"/>
          <w:spacing w:val="-2"/>
          <w:sz w:val="30"/>
          <w:szCs w:val="30"/>
          <w:cs/>
        </w:rPr>
        <w:t xml:space="preserve">สิ่งพิมพ์ </w:t>
      </w:r>
      <w:r w:rsidR="00770912" w:rsidRPr="007822CE">
        <w:rPr>
          <w:rFonts w:ascii="Angsana New" w:hAnsi="Angsana New" w:cs="Angsana New"/>
          <w:spacing w:val="-2"/>
          <w:sz w:val="30"/>
          <w:szCs w:val="30"/>
          <w:cs/>
        </w:rPr>
        <w:t>ให้บริการโฆษณา</w:t>
      </w:r>
      <w:r w:rsidR="00234EAF" w:rsidRPr="007822CE">
        <w:rPr>
          <w:rFonts w:ascii="Angsana New" w:hAnsi="Angsana New" w:cs="Angsana New"/>
          <w:spacing w:val="-2"/>
          <w:sz w:val="30"/>
          <w:szCs w:val="30"/>
          <w:cs/>
        </w:rPr>
        <w:t>และ</w:t>
      </w:r>
      <w:r w:rsidR="006276DF" w:rsidRPr="007822CE">
        <w:rPr>
          <w:rFonts w:ascii="Angsana New" w:hAnsi="Angsana New" w:cs="Angsana New"/>
          <w:spacing w:val="-2"/>
          <w:sz w:val="30"/>
          <w:szCs w:val="30"/>
          <w:cs/>
        </w:rPr>
        <w:t>ข้อมูลข่าวสา</w:t>
      </w:r>
      <w:r w:rsidR="00F73C32" w:rsidRPr="007822CE">
        <w:rPr>
          <w:rFonts w:ascii="Angsana New" w:hAnsi="Angsana New" w:cs="Angsana New"/>
          <w:spacing w:val="-2"/>
          <w:sz w:val="30"/>
          <w:szCs w:val="30"/>
          <w:cs/>
        </w:rPr>
        <w:t>ร</w:t>
      </w:r>
      <w:r w:rsidR="00857E2B" w:rsidRPr="007822C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625ECC" w:rsidRPr="007822CE">
        <w:rPr>
          <w:rFonts w:ascii="Angsana New" w:hAnsi="Angsana New" w:cs="Angsana New"/>
          <w:spacing w:val="-2"/>
          <w:sz w:val="30"/>
          <w:szCs w:val="30"/>
          <w:cs/>
        </w:rPr>
        <w:t>ผ่านสื่อสิ่งพิมพ์และสื่อรูปแบบใหม่</w:t>
      </w:r>
      <w:r w:rsidR="00BE6A95" w:rsidRPr="007822C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BE6A95" w:rsidRPr="007822CE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กลุ่มบริษัทดำเนินธุรกิจหลักเกี่ยวกับ</w:t>
      </w:r>
      <w:r w:rsidR="00834758" w:rsidRPr="007822CE">
        <w:rPr>
          <w:rFonts w:ascii="Angsana New" w:hAnsi="Angsana New" w:cs="Angsana New"/>
          <w:spacing w:val="-2"/>
          <w:sz w:val="30"/>
          <w:szCs w:val="30"/>
          <w:cs/>
        </w:rPr>
        <w:t>การผลิต</w:t>
      </w:r>
      <w:r w:rsidR="0099524C" w:rsidRPr="007822CE">
        <w:rPr>
          <w:rFonts w:ascii="Angsana New" w:hAnsi="Angsana New" w:cs="Angsana New"/>
          <w:spacing w:val="-2"/>
          <w:sz w:val="30"/>
          <w:szCs w:val="30"/>
          <w:cs/>
        </w:rPr>
        <w:t>และ</w:t>
      </w:r>
      <w:r w:rsidR="00834758" w:rsidRPr="007822CE">
        <w:rPr>
          <w:rFonts w:ascii="Angsana New" w:hAnsi="Angsana New" w:cs="Angsana New"/>
          <w:spacing w:val="-2"/>
          <w:sz w:val="30"/>
          <w:szCs w:val="30"/>
          <w:cs/>
        </w:rPr>
        <w:t>จำหน่ายหนังสือ</w:t>
      </w:r>
      <w:r w:rsidR="00BB6C09" w:rsidRPr="007822CE">
        <w:rPr>
          <w:rFonts w:ascii="Angsana New" w:hAnsi="Angsana New" w:cs="Angsana New"/>
          <w:spacing w:val="-2"/>
          <w:sz w:val="30"/>
          <w:szCs w:val="30"/>
          <w:cs/>
        </w:rPr>
        <w:t>พิมพ์ สิ่งพิมพ์ สิ่งพิมพ์ดิจิ</w:t>
      </w:r>
      <w:r w:rsidR="00E73F6C" w:rsidRPr="007822CE">
        <w:rPr>
          <w:rFonts w:ascii="Angsana New" w:hAnsi="Angsana New" w:cs="Angsana New"/>
          <w:spacing w:val="-2"/>
          <w:sz w:val="30"/>
          <w:szCs w:val="30"/>
          <w:cs/>
        </w:rPr>
        <w:t>ตอล</w:t>
      </w:r>
      <w:r w:rsidR="00834758" w:rsidRPr="007822CE">
        <w:rPr>
          <w:rFonts w:ascii="Angsana New" w:hAnsi="Angsana New" w:cs="Angsana New"/>
          <w:spacing w:val="-2"/>
          <w:sz w:val="30"/>
          <w:szCs w:val="30"/>
          <w:cs/>
        </w:rPr>
        <w:t xml:space="preserve"> และสื่อโฆษณา</w:t>
      </w:r>
      <w:r w:rsidR="00834758" w:rsidRPr="007822C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834758" w:rsidRPr="007822CE">
        <w:rPr>
          <w:rFonts w:ascii="Angsana New" w:hAnsi="Angsana New" w:cs="Angsana New"/>
          <w:spacing w:val="-2"/>
          <w:sz w:val="30"/>
          <w:szCs w:val="30"/>
          <w:cs/>
        </w:rPr>
        <w:t>ผลิตรายการโทรทัศน์ ให้บริการโฆษณาและข้อมูลข่าวสารผ่านสื่อโทรทัศน์และ</w:t>
      </w:r>
      <w:r w:rsidR="00625ECC" w:rsidRPr="007822CE">
        <w:rPr>
          <w:rFonts w:ascii="Angsana New" w:hAnsi="Angsana New" w:cs="Angsana New"/>
          <w:spacing w:val="-2"/>
          <w:sz w:val="30"/>
          <w:szCs w:val="30"/>
          <w:cs/>
        </w:rPr>
        <w:t xml:space="preserve">สื่อรูปแบบใหม่ </w:t>
      </w:r>
      <w:r w:rsidR="00285BFE" w:rsidRPr="007822CE">
        <w:rPr>
          <w:rFonts w:ascii="Angsana New" w:hAnsi="Angsana New" w:cs="Angsana New"/>
          <w:spacing w:val="-2"/>
          <w:sz w:val="30"/>
          <w:szCs w:val="30"/>
          <w:cs/>
        </w:rPr>
        <w:t>จัดจำหน่ายสินค้า</w:t>
      </w:r>
      <w:r w:rsidR="008F67C9" w:rsidRPr="007822CE">
        <w:rPr>
          <w:rFonts w:ascii="Angsana New" w:hAnsi="Angsana New" w:cs="Angsana New"/>
          <w:spacing w:val="-2"/>
          <w:sz w:val="30"/>
          <w:szCs w:val="30"/>
          <w:cs/>
        </w:rPr>
        <w:t>อุปโภคและผลิตภัณฑ์อื่น</w:t>
      </w:r>
      <w:r w:rsidR="00B62A1D" w:rsidRPr="007822C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</w:p>
    <w:p w14:paraId="557E0199" w14:textId="77777777" w:rsidR="009E6140" w:rsidRPr="005F3B9D" w:rsidRDefault="009E6140" w:rsidP="009E61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165B55F0" w14:textId="2199F54B" w:rsidR="009E6140" w:rsidRPr="007822CE" w:rsidRDefault="009E6140" w:rsidP="007822CE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pacing w:val="-2"/>
          <w:sz w:val="30"/>
          <w:szCs w:val="30"/>
          <w:cs/>
        </w:rPr>
      </w:pPr>
      <w:r w:rsidRPr="007822CE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="00FB3F13" w:rsidRPr="00FB3F13">
        <w:rPr>
          <w:rFonts w:ascii="Angsana New" w:hAnsi="Angsana New" w:cs="Angsana New"/>
          <w:spacing w:val="-2"/>
          <w:sz w:val="30"/>
          <w:szCs w:val="30"/>
        </w:rPr>
        <w:t>31</w:t>
      </w:r>
      <w:r w:rsidRPr="007822CE">
        <w:rPr>
          <w:rFonts w:ascii="Angsana New" w:hAnsi="Angsana New" w:cs="Angsana New"/>
          <w:spacing w:val="-2"/>
          <w:sz w:val="30"/>
          <w:szCs w:val="30"/>
          <w:cs/>
        </w:rPr>
        <w:t xml:space="preserve"> มีนาคม </w:t>
      </w:r>
      <w:r w:rsidR="00FB3F13" w:rsidRPr="00FB3F13">
        <w:rPr>
          <w:rFonts w:ascii="Angsana New" w:hAnsi="Angsana New" w:cs="Angsana New"/>
          <w:spacing w:val="-2"/>
          <w:sz w:val="30"/>
          <w:szCs w:val="30"/>
        </w:rPr>
        <w:t>2563</w:t>
      </w:r>
      <w:r w:rsidRPr="007822CE">
        <w:rPr>
          <w:rFonts w:ascii="Angsana New" w:hAnsi="Angsana New" w:cs="Angsana New"/>
          <w:spacing w:val="-2"/>
          <w:sz w:val="30"/>
          <w:szCs w:val="30"/>
          <w:cs/>
        </w:rPr>
        <w:t xml:space="preserve"> ผู้บริหารของบริษัทมีการประเมินสถานการณ์ผลกระทบจากการแพร่ระบาดของ </w:t>
      </w:r>
      <w:r w:rsidRPr="007822CE">
        <w:rPr>
          <w:rFonts w:ascii="Angsana New" w:hAnsi="Angsana New" w:cs="Angsana New"/>
          <w:spacing w:val="-2"/>
          <w:sz w:val="30"/>
          <w:szCs w:val="30"/>
        </w:rPr>
        <w:t>Covid-</w:t>
      </w:r>
      <w:r w:rsidR="00FB3F13" w:rsidRPr="00FB3F13">
        <w:rPr>
          <w:rFonts w:ascii="Angsana New" w:hAnsi="Angsana New" w:cs="Angsana New"/>
          <w:spacing w:val="-2"/>
          <w:sz w:val="30"/>
          <w:szCs w:val="30"/>
        </w:rPr>
        <w:t>19</w:t>
      </w:r>
      <w:r w:rsidRPr="007822CE">
        <w:rPr>
          <w:rFonts w:ascii="Angsana New" w:hAnsi="Angsana New" w:cs="Angsana New"/>
          <w:spacing w:val="-2"/>
          <w:sz w:val="30"/>
          <w:szCs w:val="30"/>
          <w:cs/>
        </w:rPr>
        <w:t xml:space="preserve"> จึงได้ยุติการประกอบธุรกิจหนังสือพิมพ์ </w:t>
      </w:r>
      <w:r w:rsidRPr="007822CE">
        <w:rPr>
          <w:rFonts w:ascii="Angsana New" w:hAnsi="Angsana New" w:cs="Angsana New"/>
          <w:spacing w:val="-2"/>
          <w:sz w:val="30"/>
          <w:szCs w:val="30"/>
        </w:rPr>
        <w:t>“</w:t>
      </w:r>
      <w:r w:rsidRPr="007822CE">
        <w:rPr>
          <w:rFonts w:ascii="Angsana New" w:hAnsi="Angsana New" w:cs="Angsana New"/>
          <w:spacing w:val="-2"/>
          <w:sz w:val="30"/>
          <w:szCs w:val="30"/>
          <w:cs/>
        </w:rPr>
        <w:t>คมชัดลึก</w:t>
      </w:r>
      <w:r w:rsidRPr="007822CE">
        <w:rPr>
          <w:rFonts w:ascii="Angsana New" w:hAnsi="Angsana New" w:cs="Angsana New"/>
          <w:spacing w:val="-2"/>
          <w:sz w:val="30"/>
          <w:szCs w:val="30"/>
        </w:rPr>
        <w:t xml:space="preserve">” </w:t>
      </w:r>
      <w:r w:rsidRPr="007822CE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="00FB3F13" w:rsidRPr="00FB3F13">
        <w:rPr>
          <w:rFonts w:ascii="Angsana New" w:hAnsi="Angsana New" w:cs="Angsana New"/>
          <w:spacing w:val="-2"/>
          <w:sz w:val="30"/>
          <w:szCs w:val="30"/>
        </w:rPr>
        <w:t>9</w:t>
      </w:r>
      <w:r w:rsidRPr="007822CE">
        <w:rPr>
          <w:rFonts w:ascii="Angsana New" w:hAnsi="Angsana New" w:cs="Angsana New"/>
          <w:spacing w:val="-2"/>
          <w:sz w:val="30"/>
          <w:szCs w:val="30"/>
          <w:cs/>
        </w:rPr>
        <w:t xml:space="preserve"> เมษายน </w:t>
      </w:r>
      <w:r w:rsidR="00FB3F13" w:rsidRPr="00FB3F13">
        <w:rPr>
          <w:rFonts w:ascii="Angsana New" w:hAnsi="Angsana New" w:cs="Angsana New"/>
          <w:spacing w:val="-2"/>
          <w:sz w:val="30"/>
          <w:szCs w:val="30"/>
        </w:rPr>
        <w:t>2563</w:t>
      </w:r>
      <w:r w:rsidRPr="007822CE">
        <w:rPr>
          <w:rFonts w:ascii="Angsana New" w:hAnsi="Angsana New" w:cs="Angsana New"/>
          <w:spacing w:val="-2"/>
          <w:sz w:val="30"/>
          <w:szCs w:val="30"/>
          <w:cs/>
        </w:rPr>
        <w:t xml:space="preserve"> อย่างไรก็ตาม ธุรกิจการให้บริการโฆษณาและข้อมูลข่าวสารผ่านสื่อดิจิตอลและสื่อรูปแบบใหม่ของบริษัทภายใต้เครื่องหมายการค้า </w:t>
      </w:r>
      <w:r w:rsidRPr="007822CE">
        <w:rPr>
          <w:rFonts w:ascii="Angsana New" w:hAnsi="Angsana New" w:cs="Angsana New"/>
          <w:spacing w:val="-2"/>
          <w:sz w:val="30"/>
          <w:szCs w:val="30"/>
        </w:rPr>
        <w:t>“</w:t>
      </w:r>
      <w:r w:rsidRPr="007822CE">
        <w:rPr>
          <w:rFonts w:ascii="Angsana New" w:hAnsi="Angsana New" w:cs="Angsana New"/>
          <w:spacing w:val="-2"/>
          <w:sz w:val="30"/>
          <w:szCs w:val="30"/>
          <w:cs/>
        </w:rPr>
        <w:t>คมชัดลึก</w:t>
      </w:r>
      <w:r w:rsidRPr="007822CE">
        <w:rPr>
          <w:rFonts w:ascii="Angsana New" w:hAnsi="Angsana New" w:cs="Angsana New"/>
          <w:spacing w:val="-2"/>
          <w:sz w:val="30"/>
          <w:szCs w:val="30"/>
        </w:rPr>
        <w:t>”</w:t>
      </w:r>
      <w:r w:rsidRPr="007822CE">
        <w:rPr>
          <w:rFonts w:ascii="Angsana New" w:hAnsi="Angsana New" w:cs="Angsana New"/>
          <w:spacing w:val="-2"/>
          <w:sz w:val="30"/>
          <w:szCs w:val="30"/>
          <w:cs/>
        </w:rPr>
        <w:t xml:space="preserve"> ยังคงดำเนินธุรกิจตามปกติ</w:t>
      </w:r>
    </w:p>
    <w:p w14:paraId="2483ACC1" w14:textId="77777777" w:rsidR="00B57A6F" w:rsidRPr="00256EC5" w:rsidRDefault="00B57A6F" w:rsidP="009E61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pacing w:val="-6"/>
          <w:sz w:val="26"/>
          <w:szCs w:val="26"/>
        </w:rPr>
      </w:pPr>
    </w:p>
    <w:p w14:paraId="7EDA6BDD" w14:textId="3637EF23" w:rsidR="00700F08" w:rsidRPr="00AC365B" w:rsidRDefault="00700F08" w:rsidP="00C1360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hanging="54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AC365B">
        <w:rPr>
          <w:rFonts w:asciiTheme="majorBidi" w:hAnsiTheme="majorBidi"/>
          <w:b/>
          <w:bCs/>
          <w:sz w:val="30"/>
          <w:szCs w:val="30"/>
          <w:cs/>
        </w:rPr>
        <w:t>การใช้เกณฑ์ในการดำเนินงานต่อเนื่อง</w:t>
      </w:r>
    </w:p>
    <w:p w14:paraId="7D1E5578" w14:textId="77777777" w:rsidR="00C273E5" w:rsidRPr="00812F03" w:rsidRDefault="00C273E5" w:rsidP="00812F03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pacing w:val="-2"/>
          <w:sz w:val="30"/>
          <w:szCs w:val="30"/>
        </w:rPr>
      </w:pPr>
    </w:p>
    <w:p w14:paraId="5E16901B" w14:textId="5A104F27" w:rsidR="00812F03" w:rsidRPr="00812F03" w:rsidRDefault="00812F03" w:rsidP="00812F03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pacing w:val="-2"/>
          <w:sz w:val="30"/>
          <w:szCs w:val="30"/>
        </w:rPr>
      </w:pPr>
      <w:r w:rsidRPr="00812F03">
        <w:rPr>
          <w:rFonts w:ascii="Angsana New" w:hAnsi="Angsana New" w:cs="Angsana New"/>
          <w:spacing w:val="-2"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 w:rsidR="00FB3F13" w:rsidRPr="00FB3F13">
        <w:rPr>
          <w:rFonts w:ascii="Angsana New" w:hAnsi="Angsana New" w:cs="Angsana New"/>
          <w:spacing w:val="-2"/>
          <w:sz w:val="30"/>
          <w:szCs w:val="30"/>
        </w:rPr>
        <w:t>30</w:t>
      </w:r>
      <w:r w:rsidRPr="00812F03">
        <w:rPr>
          <w:rFonts w:ascii="Angsana New" w:hAnsi="Angsana New" w:cs="Angsana New"/>
          <w:spacing w:val="-2"/>
          <w:sz w:val="30"/>
          <w:szCs w:val="30"/>
          <w:cs/>
        </w:rPr>
        <w:t xml:space="preserve"> กันยายน </w:t>
      </w:r>
      <w:r w:rsidR="00FB3F13" w:rsidRPr="00FB3F13">
        <w:rPr>
          <w:rFonts w:ascii="Angsana New" w:hAnsi="Angsana New" w:cs="Angsana New"/>
          <w:spacing w:val="-2"/>
          <w:sz w:val="30"/>
          <w:szCs w:val="30"/>
        </w:rPr>
        <w:t>2563</w:t>
      </w:r>
      <w:r w:rsidRPr="00812F03">
        <w:rPr>
          <w:rFonts w:ascii="Angsana New" w:hAnsi="Angsana New" w:cs="Angsana New"/>
          <w:spacing w:val="-2"/>
          <w:sz w:val="30"/>
          <w:szCs w:val="30"/>
          <w:cs/>
        </w:rPr>
        <w:t xml:space="preserve"> กลุ่มบริษัทมีขาดทุนสุทธิ จำนวน </w:t>
      </w:r>
      <w:r w:rsidR="00FB3F13" w:rsidRPr="00FB3F13">
        <w:rPr>
          <w:rFonts w:ascii="Angsana New" w:hAnsi="Angsana New" w:cs="Angsana New"/>
          <w:spacing w:val="-2"/>
          <w:sz w:val="30"/>
          <w:szCs w:val="30"/>
        </w:rPr>
        <w:t>13</w:t>
      </w:r>
      <w:r w:rsidRPr="00812F03">
        <w:rPr>
          <w:rFonts w:ascii="Angsana New" w:hAnsi="Angsana New" w:cs="Angsana New"/>
          <w:spacing w:val="-2"/>
          <w:sz w:val="30"/>
          <w:szCs w:val="30"/>
          <w:cs/>
        </w:rPr>
        <w:t>.</w:t>
      </w:r>
      <w:r w:rsidR="00FB3F13" w:rsidRPr="00FB3F13">
        <w:rPr>
          <w:rFonts w:ascii="Angsana New" w:hAnsi="Angsana New" w:cs="Angsana New"/>
          <w:spacing w:val="-2"/>
          <w:sz w:val="30"/>
          <w:szCs w:val="30"/>
        </w:rPr>
        <w:t>53</w:t>
      </w:r>
      <w:r w:rsidRPr="00812F03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 และ </w:t>
      </w:r>
      <w:r w:rsidR="00FB3F13" w:rsidRPr="00FB3F13">
        <w:rPr>
          <w:rFonts w:ascii="Angsana New" w:hAnsi="Angsana New" w:cs="Angsana New"/>
          <w:spacing w:val="-2"/>
          <w:sz w:val="30"/>
          <w:szCs w:val="30"/>
        </w:rPr>
        <w:t>140</w:t>
      </w:r>
      <w:r w:rsidRPr="00812F03">
        <w:rPr>
          <w:rFonts w:ascii="Angsana New" w:hAnsi="Angsana New" w:cs="Angsana New"/>
          <w:spacing w:val="-2"/>
          <w:sz w:val="30"/>
          <w:szCs w:val="30"/>
          <w:cs/>
        </w:rPr>
        <w:t>.</w:t>
      </w:r>
      <w:r w:rsidR="00FB3F13" w:rsidRPr="00FB3F13">
        <w:rPr>
          <w:rFonts w:ascii="Angsana New" w:hAnsi="Angsana New" w:cs="Angsana New"/>
          <w:spacing w:val="-2"/>
          <w:sz w:val="30"/>
          <w:szCs w:val="30"/>
        </w:rPr>
        <w:t>02</w:t>
      </w:r>
      <w:r w:rsidRPr="00812F03">
        <w:rPr>
          <w:rFonts w:ascii="Angsana New" w:hAnsi="Angsana New" w:cs="Angsana New"/>
          <w:spacing w:val="-2"/>
          <w:sz w:val="30"/>
          <w:szCs w:val="30"/>
          <w:cs/>
        </w:rPr>
        <w:t xml:space="preserve">  ล้านบาท ตามลำดับ และบริษัทมีขาดทุนสุทธิ จำนวน </w:t>
      </w:r>
      <w:r w:rsidR="00FB3F13" w:rsidRPr="00FB3F13">
        <w:rPr>
          <w:rFonts w:ascii="Angsana New" w:hAnsi="Angsana New" w:cs="Angsana New"/>
          <w:spacing w:val="-2"/>
          <w:sz w:val="30"/>
          <w:szCs w:val="30"/>
        </w:rPr>
        <w:t>8</w:t>
      </w:r>
      <w:r w:rsidRPr="00812F03">
        <w:rPr>
          <w:rFonts w:ascii="Angsana New" w:hAnsi="Angsana New" w:cs="Angsana New"/>
          <w:spacing w:val="-2"/>
          <w:sz w:val="30"/>
          <w:szCs w:val="30"/>
          <w:cs/>
        </w:rPr>
        <w:t>.</w:t>
      </w:r>
      <w:r w:rsidR="00FB3F13" w:rsidRPr="00FB3F13">
        <w:rPr>
          <w:rFonts w:ascii="Angsana New" w:hAnsi="Angsana New" w:cs="Angsana New"/>
          <w:spacing w:val="-2"/>
          <w:sz w:val="30"/>
          <w:szCs w:val="30"/>
        </w:rPr>
        <w:t>80</w:t>
      </w:r>
      <w:r w:rsidRPr="00812F03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 และ </w:t>
      </w:r>
      <w:r w:rsidR="00FB3F13" w:rsidRPr="00FB3F13">
        <w:rPr>
          <w:rFonts w:ascii="Angsana New" w:hAnsi="Angsana New" w:cs="Angsana New"/>
          <w:spacing w:val="-2"/>
          <w:sz w:val="30"/>
          <w:szCs w:val="30"/>
        </w:rPr>
        <w:t>106</w:t>
      </w:r>
      <w:r w:rsidRPr="00812F03">
        <w:rPr>
          <w:rFonts w:ascii="Angsana New" w:hAnsi="Angsana New" w:cs="Angsana New"/>
          <w:spacing w:val="-2"/>
          <w:sz w:val="30"/>
          <w:szCs w:val="30"/>
          <w:cs/>
        </w:rPr>
        <w:t>.</w:t>
      </w:r>
      <w:r w:rsidR="00FB3F13" w:rsidRPr="00FB3F13">
        <w:rPr>
          <w:rFonts w:ascii="Angsana New" w:hAnsi="Angsana New" w:cs="Angsana New"/>
          <w:spacing w:val="-2"/>
          <w:sz w:val="30"/>
          <w:szCs w:val="30"/>
        </w:rPr>
        <w:t>53</w:t>
      </w:r>
      <w:r w:rsidRPr="00812F03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 ตามลำดับ </w:t>
      </w:r>
      <w:r w:rsidRPr="00726AA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(</w:t>
      </w:r>
      <w:r w:rsidR="00FB3F13" w:rsidRPr="00726AAC">
        <w:rPr>
          <w:rFonts w:ascii="Angsana New" w:hAnsi="Angsana New" w:cs="Angsana New"/>
          <w:i/>
          <w:iCs/>
          <w:spacing w:val="-2"/>
          <w:sz w:val="30"/>
          <w:szCs w:val="30"/>
        </w:rPr>
        <w:t>2562</w:t>
      </w:r>
      <w:r w:rsidRPr="00726AA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: กลุ่มบริษัทมีกำไรสุทธิจำนวน </w:t>
      </w:r>
      <w:r w:rsidR="00FB3F13" w:rsidRPr="00726AAC">
        <w:rPr>
          <w:rFonts w:ascii="Angsana New" w:hAnsi="Angsana New" w:cs="Angsana New"/>
          <w:i/>
          <w:iCs/>
          <w:spacing w:val="-2"/>
          <w:sz w:val="30"/>
          <w:szCs w:val="30"/>
        </w:rPr>
        <w:t>74</w:t>
      </w:r>
      <w:r w:rsidRPr="00726AA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.</w:t>
      </w:r>
      <w:r w:rsidR="00FB3F13" w:rsidRPr="00726AAC">
        <w:rPr>
          <w:rFonts w:ascii="Angsana New" w:hAnsi="Angsana New" w:cs="Angsana New"/>
          <w:i/>
          <w:iCs/>
          <w:spacing w:val="-2"/>
          <w:sz w:val="30"/>
          <w:szCs w:val="30"/>
        </w:rPr>
        <w:t>96</w:t>
      </w:r>
      <w:r w:rsidRPr="00726AA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 ล้านบาท และ </w:t>
      </w:r>
      <w:r w:rsidR="00FB3F13" w:rsidRPr="00726AAC">
        <w:rPr>
          <w:rFonts w:ascii="Angsana New" w:hAnsi="Angsana New" w:cs="Angsana New"/>
          <w:i/>
          <w:iCs/>
          <w:spacing w:val="-2"/>
          <w:sz w:val="30"/>
          <w:szCs w:val="30"/>
        </w:rPr>
        <w:t>129</w:t>
      </w:r>
      <w:r w:rsidRPr="00726AA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.</w:t>
      </w:r>
      <w:r w:rsidR="00FB3F13" w:rsidRPr="00726AAC">
        <w:rPr>
          <w:rFonts w:ascii="Angsana New" w:hAnsi="Angsana New" w:cs="Angsana New"/>
          <w:i/>
          <w:iCs/>
          <w:spacing w:val="-2"/>
          <w:sz w:val="30"/>
          <w:szCs w:val="30"/>
        </w:rPr>
        <w:t>34</w:t>
      </w:r>
      <w:r w:rsidRPr="00726AA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 ล้านบาท ตามลำดับ ทั้งนี้หากไม่รวมการรับรู้ส่วนต่างค่าชดเชยจากการคืนใบอนุญาตให้ใช้คลื่นความถี่และประกอบกิจการโทรทัศน์จำนวน </w:t>
      </w:r>
      <w:r w:rsidR="00FB3F13" w:rsidRPr="00726AAC">
        <w:rPr>
          <w:rFonts w:ascii="Angsana New" w:hAnsi="Angsana New" w:cs="Angsana New"/>
          <w:i/>
          <w:iCs/>
          <w:spacing w:val="-2"/>
          <w:sz w:val="30"/>
          <w:szCs w:val="30"/>
        </w:rPr>
        <w:t>331</w:t>
      </w:r>
      <w:r w:rsidRPr="00726AA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.</w:t>
      </w:r>
      <w:r w:rsidR="00FB3F13" w:rsidRPr="00726AAC">
        <w:rPr>
          <w:rFonts w:ascii="Angsana New" w:hAnsi="Angsana New" w:cs="Angsana New"/>
          <w:i/>
          <w:iCs/>
          <w:spacing w:val="-2"/>
          <w:sz w:val="30"/>
          <w:szCs w:val="30"/>
        </w:rPr>
        <w:t>35</w:t>
      </w:r>
      <w:r w:rsidRPr="00726AA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 ล้านบาท และกำไรจากการจำหน่ายเงินลงทุนในบริษัทร่วมจำนวน </w:t>
      </w:r>
      <w:r w:rsidR="00FB3F13" w:rsidRPr="00726AAC">
        <w:rPr>
          <w:rFonts w:ascii="Angsana New" w:hAnsi="Angsana New" w:cs="Angsana New"/>
          <w:i/>
          <w:iCs/>
          <w:spacing w:val="-2"/>
          <w:sz w:val="30"/>
          <w:szCs w:val="30"/>
        </w:rPr>
        <w:t>180</w:t>
      </w:r>
      <w:r w:rsidRPr="00726AA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.</w:t>
      </w:r>
      <w:r w:rsidR="00FB3F13" w:rsidRPr="00726AAC">
        <w:rPr>
          <w:rFonts w:ascii="Angsana New" w:hAnsi="Angsana New" w:cs="Angsana New"/>
          <w:i/>
          <w:iCs/>
          <w:spacing w:val="-2"/>
          <w:sz w:val="30"/>
          <w:szCs w:val="30"/>
        </w:rPr>
        <w:t>36</w:t>
      </w:r>
      <w:r w:rsidRPr="00726AA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 ล้านบาท กลุ่มบริษัทจะมีขาดทุนสุทธิจำนวน </w:t>
      </w:r>
      <w:r w:rsidR="00FB3F13" w:rsidRPr="00726AAC">
        <w:rPr>
          <w:rFonts w:ascii="Angsana New" w:hAnsi="Angsana New" w:cs="Angsana New"/>
          <w:i/>
          <w:iCs/>
          <w:spacing w:val="-2"/>
          <w:sz w:val="30"/>
          <w:szCs w:val="30"/>
        </w:rPr>
        <w:t>105</w:t>
      </w:r>
      <w:r w:rsidRPr="00726AA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.</w:t>
      </w:r>
      <w:r w:rsidR="00FB3F13" w:rsidRPr="00726AAC">
        <w:rPr>
          <w:rFonts w:ascii="Angsana New" w:hAnsi="Angsana New" w:cs="Angsana New"/>
          <w:i/>
          <w:iCs/>
          <w:spacing w:val="-2"/>
          <w:sz w:val="30"/>
          <w:szCs w:val="30"/>
        </w:rPr>
        <w:t>40</w:t>
      </w:r>
      <w:r w:rsidRPr="00726AA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 ล้านบาท และ </w:t>
      </w:r>
      <w:r w:rsidR="00FB3F13" w:rsidRPr="00726AAC">
        <w:rPr>
          <w:rFonts w:ascii="Angsana New" w:hAnsi="Angsana New" w:cs="Angsana New"/>
          <w:i/>
          <w:iCs/>
          <w:spacing w:val="-2"/>
          <w:sz w:val="30"/>
          <w:szCs w:val="30"/>
        </w:rPr>
        <w:t>382</w:t>
      </w:r>
      <w:r w:rsidRPr="00726AA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.</w:t>
      </w:r>
      <w:r w:rsidR="00FB3F13" w:rsidRPr="00726AAC">
        <w:rPr>
          <w:rFonts w:ascii="Angsana New" w:hAnsi="Angsana New" w:cs="Angsana New"/>
          <w:i/>
          <w:iCs/>
          <w:spacing w:val="-2"/>
          <w:sz w:val="30"/>
          <w:szCs w:val="30"/>
        </w:rPr>
        <w:t>37</w:t>
      </w:r>
      <w:r w:rsidRPr="00726AA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 ล้านบาท ตามลำดับ และบริษัทมีขาดทุนสุทธิจำนวน </w:t>
      </w:r>
      <w:r w:rsidR="00FB3F13" w:rsidRPr="00726AAC">
        <w:rPr>
          <w:rFonts w:ascii="Angsana New" w:hAnsi="Angsana New" w:cs="Angsana New"/>
          <w:i/>
          <w:iCs/>
          <w:spacing w:val="-2"/>
          <w:sz w:val="30"/>
          <w:szCs w:val="30"/>
        </w:rPr>
        <w:t>74</w:t>
      </w:r>
      <w:r w:rsidRPr="00726AA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.</w:t>
      </w:r>
      <w:r w:rsidR="00FB3F13" w:rsidRPr="00726AAC">
        <w:rPr>
          <w:rFonts w:ascii="Angsana New" w:hAnsi="Angsana New" w:cs="Angsana New"/>
          <w:i/>
          <w:iCs/>
          <w:spacing w:val="-2"/>
          <w:sz w:val="30"/>
          <w:szCs w:val="30"/>
        </w:rPr>
        <w:t>95</w:t>
      </w:r>
      <w:r w:rsidRPr="00726AA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 ล้านบาท และ </w:t>
      </w:r>
      <w:r w:rsidR="00FB3F13" w:rsidRPr="00726AAC">
        <w:rPr>
          <w:rFonts w:ascii="Angsana New" w:hAnsi="Angsana New" w:cs="Angsana New"/>
          <w:i/>
          <w:iCs/>
          <w:spacing w:val="-2"/>
          <w:sz w:val="30"/>
          <w:szCs w:val="30"/>
        </w:rPr>
        <w:t>288</w:t>
      </w:r>
      <w:r w:rsidRPr="00726AA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.</w:t>
      </w:r>
      <w:r w:rsidR="00FB3F13" w:rsidRPr="00726AAC">
        <w:rPr>
          <w:rFonts w:ascii="Angsana New" w:hAnsi="Angsana New" w:cs="Angsana New"/>
          <w:i/>
          <w:iCs/>
          <w:spacing w:val="-2"/>
          <w:sz w:val="30"/>
          <w:szCs w:val="30"/>
        </w:rPr>
        <w:t>69</w:t>
      </w:r>
      <w:r w:rsidRPr="00726AA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  ล้านบาท ตามลำดับ) </w:t>
      </w:r>
      <w:r w:rsidRPr="00812F03">
        <w:rPr>
          <w:rFonts w:ascii="Angsana New" w:hAnsi="Angsana New" w:cs="Angsana New"/>
          <w:spacing w:val="-2"/>
          <w:sz w:val="30"/>
          <w:szCs w:val="30"/>
          <w:cs/>
        </w:rPr>
        <w:t>และ ณ วัน</w:t>
      </w:r>
      <w:r w:rsidR="00B65DE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 </w:t>
      </w:r>
      <w:r w:rsidR="00B65DEF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B65DE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กันยายน </w:t>
      </w:r>
      <w:r w:rsidR="00B65DEF">
        <w:rPr>
          <w:rFonts w:ascii="Angsana New" w:hAnsi="Angsana New" w:cs="Angsana New"/>
          <w:spacing w:val="-2"/>
          <w:sz w:val="30"/>
          <w:szCs w:val="30"/>
        </w:rPr>
        <w:t xml:space="preserve">2563 </w:t>
      </w:r>
      <w:r w:rsidRPr="00812F03">
        <w:rPr>
          <w:rFonts w:ascii="Angsana New" w:hAnsi="Angsana New" w:cs="Angsana New"/>
          <w:spacing w:val="-2"/>
          <w:sz w:val="30"/>
          <w:szCs w:val="30"/>
          <w:cs/>
        </w:rPr>
        <w:t xml:space="preserve">กลุ่มบริษัทและบริษัทมีหนี้สินหมุนเวียนรวมสูงกว่าสินทรัพย์หมุนเวียนรวมจำนวน </w:t>
      </w:r>
      <w:r w:rsidR="00FB3F13" w:rsidRPr="00FB3F13">
        <w:rPr>
          <w:rFonts w:ascii="Angsana New" w:hAnsi="Angsana New" w:cs="Angsana New"/>
          <w:spacing w:val="-2"/>
          <w:sz w:val="30"/>
          <w:szCs w:val="30"/>
        </w:rPr>
        <w:t>4</w:t>
      </w:r>
      <w:r w:rsidR="00080960">
        <w:rPr>
          <w:rFonts w:ascii="Angsana New" w:hAnsi="Angsana New" w:cs="Angsana New"/>
          <w:spacing w:val="-2"/>
          <w:sz w:val="30"/>
          <w:szCs w:val="30"/>
        </w:rPr>
        <w:t>5</w:t>
      </w:r>
      <w:r w:rsidR="00FB3F13" w:rsidRPr="00FB3F13">
        <w:rPr>
          <w:rFonts w:ascii="Angsana New" w:hAnsi="Angsana New" w:cs="Angsana New"/>
          <w:spacing w:val="-2"/>
          <w:sz w:val="30"/>
          <w:szCs w:val="30"/>
        </w:rPr>
        <w:t>9</w:t>
      </w:r>
      <w:r w:rsidRPr="00812F03">
        <w:rPr>
          <w:rFonts w:ascii="Angsana New" w:hAnsi="Angsana New" w:cs="Angsana New"/>
          <w:spacing w:val="-2"/>
          <w:sz w:val="30"/>
          <w:szCs w:val="30"/>
          <w:cs/>
        </w:rPr>
        <w:t>.</w:t>
      </w:r>
      <w:r w:rsidR="00FB3F13" w:rsidRPr="00FB3F13">
        <w:rPr>
          <w:rFonts w:ascii="Angsana New" w:hAnsi="Angsana New" w:cs="Angsana New"/>
          <w:spacing w:val="-2"/>
          <w:sz w:val="30"/>
          <w:szCs w:val="30"/>
        </w:rPr>
        <w:t>25</w:t>
      </w:r>
      <w:r w:rsidRPr="00812F03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 และ </w:t>
      </w:r>
      <w:r w:rsidR="00FB3F13" w:rsidRPr="00FB3F13">
        <w:rPr>
          <w:rFonts w:ascii="Angsana New" w:hAnsi="Angsana New" w:cs="Angsana New"/>
          <w:spacing w:val="-2"/>
          <w:sz w:val="30"/>
          <w:szCs w:val="30"/>
        </w:rPr>
        <w:t>6</w:t>
      </w:r>
      <w:r w:rsidR="00080960">
        <w:rPr>
          <w:rFonts w:ascii="Angsana New" w:hAnsi="Angsana New" w:cs="Angsana New"/>
          <w:spacing w:val="-2"/>
          <w:sz w:val="30"/>
          <w:szCs w:val="30"/>
        </w:rPr>
        <w:t>7</w:t>
      </w:r>
      <w:r w:rsidR="00FB3F13" w:rsidRPr="00FB3F13">
        <w:rPr>
          <w:rFonts w:ascii="Angsana New" w:hAnsi="Angsana New" w:cs="Angsana New"/>
          <w:spacing w:val="-2"/>
          <w:sz w:val="30"/>
          <w:szCs w:val="30"/>
        </w:rPr>
        <w:t>9</w:t>
      </w:r>
      <w:r w:rsidRPr="00812F03">
        <w:rPr>
          <w:rFonts w:ascii="Angsana New" w:hAnsi="Angsana New" w:cs="Angsana New"/>
          <w:spacing w:val="-2"/>
          <w:sz w:val="30"/>
          <w:szCs w:val="30"/>
          <w:cs/>
        </w:rPr>
        <w:t>.</w:t>
      </w:r>
      <w:r w:rsidR="00FB3F13" w:rsidRPr="00FB3F13">
        <w:rPr>
          <w:rFonts w:ascii="Angsana New" w:hAnsi="Angsana New" w:cs="Angsana New"/>
          <w:spacing w:val="-2"/>
          <w:sz w:val="30"/>
          <w:szCs w:val="30"/>
        </w:rPr>
        <w:t>51</w:t>
      </w:r>
      <w:r w:rsidRPr="00812F03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 ตามลำดับ </w:t>
      </w:r>
      <w:r w:rsidRPr="00726AA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(</w:t>
      </w:r>
      <w:r w:rsidR="00FB3F13" w:rsidRPr="00726AAC">
        <w:rPr>
          <w:rFonts w:ascii="Angsana New" w:hAnsi="Angsana New" w:cs="Angsana New"/>
          <w:i/>
          <w:iCs/>
          <w:spacing w:val="-2"/>
          <w:sz w:val="30"/>
          <w:szCs w:val="30"/>
        </w:rPr>
        <w:t>31</w:t>
      </w:r>
      <w:r w:rsidRPr="00726AA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 ธันวาคม </w:t>
      </w:r>
      <w:r w:rsidR="00FB3F13" w:rsidRPr="00726AAC">
        <w:rPr>
          <w:rFonts w:ascii="Angsana New" w:hAnsi="Angsana New" w:cs="Angsana New"/>
          <w:i/>
          <w:iCs/>
          <w:spacing w:val="-2"/>
          <w:sz w:val="30"/>
          <w:szCs w:val="30"/>
        </w:rPr>
        <w:t>2562</w:t>
      </w:r>
      <w:r w:rsidRPr="00726AA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: </w:t>
      </w:r>
      <w:r w:rsidR="00FB3F13" w:rsidRPr="00726AAC">
        <w:rPr>
          <w:rFonts w:ascii="Angsana New" w:hAnsi="Angsana New" w:cs="Angsana New"/>
          <w:i/>
          <w:iCs/>
          <w:spacing w:val="-2"/>
          <w:sz w:val="30"/>
          <w:szCs w:val="30"/>
        </w:rPr>
        <w:t>338</w:t>
      </w:r>
      <w:r w:rsidRPr="00726AA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.</w:t>
      </w:r>
      <w:r w:rsidR="00FB3F13" w:rsidRPr="00726AAC">
        <w:rPr>
          <w:rFonts w:ascii="Angsana New" w:hAnsi="Angsana New" w:cs="Angsana New"/>
          <w:i/>
          <w:iCs/>
          <w:spacing w:val="-2"/>
          <w:sz w:val="30"/>
          <w:szCs w:val="30"/>
        </w:rPr>
        <w:t>84</w:t>
      </w:r>
      <w:r w:rsidRPr="00726AA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 ล้านบาท และ </w:t>
      </w:r>
      <w:r w:rsidR="00FB3F13" w:rsidRPr="00726AAC">
        <w:rPr>
          <w:rFonts w:ascii="Angsana New" w:hAnsi="Angsana New" w:cs="Angsana New"/>
          <w:i/>
          <w:iCs/>
          <w:spacing w:val="-2"/>
          <w:sz w:val="30"/>
          <w:szCs w:val="30"/>
        </w:rPr>
        <w:t>497</w:t>
      </w:r>
      <w:r w:rsidRPr="00726AA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.</w:t>
      </w:r>
      <w:r w:rsidR="00FB3F13" w:rsidRPr="00726AAC">
        <w:rPr>
          <w:rFonts w:ascii="Angsana New" w:hAnsi="Angsana New" w:cs="Angsana New"/>
          <w:i/>
          <w:iCs/>
          <w:spacing w:val="-2"/>
          <w:sz w:val="30"/>
          <w:szCs w:val="30"/>
        </w:rPr>
        <w:t>91</w:t>
      </w:r>
      <w:r w:rsidRPr="00726AA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 ล้านบาท ตามลำดับ)</w:t>
      </w:r>
      <w:r w:rsidRPr="00812F03">
        <w:rPr>
          <w:rFonts w:ascii="Angsana New" w:hAnsi="Angsana New" w:cs="Angsana New"/>
          <w:spacing w:val="-2"/>
          <w:sz w:val="30"/>
          <w:szCs w:val="30"/>
          <w:cs/>
        </w:rPr>
        <w:t xml:space="preserve"> และมีขาดทุนสะสมจำนวน </w:t>
      </w:r>
      <w:r w:rsidR="00FB3F13" w:rsidRPr="00FB3F13">
        <w:rPr>
          <w:rFonts w:ascii="Angsana New" w:hAnsi="Angsana New" w:cs="Angsana New"/>
          <w:spacing w:val="-2"/>
          <w:sz w:val="30"/>
          <w:szCs w:val="30"/>
        </w:rPr>
        <w:t>3</w:t>
      </w:r>
      <w:r w:rsidRPr="00812F03">
        <w:rPr>
          <w:rFonts w:ascii="Angsana New" w:hAnsi="Angsana New" w:cs="Angsana New"/>
          <w:spacing w:val="-2"/>
          <w:sz w:val="30"/>
          <w:szCs w:val="30"/>
          <w:cs/>
        </w:rPr>
        <w:t>,</w:t>
      </w:r>
      <w:r w:rsidR="00FB3F13" w:rsidRPr="00FB3F13">
        <w:rPr>
          <w:rFonts w:ascii="Angsana New" w:hAnsi="Angsana New" w:cs="Angsana New"/>
          <w:spacing w:val="-2"/>
          <w:sz w:val="30"/>
          <w:szCs w:val="30"/>
        </w:rPr>
        <w:t>353</w:t>
      </w:r>
      <w:r w:rsidRPr="00812F03">
        <w:rPr>
          <w:rFonts w:ascii="Angsana New" w:hAnsi="Angsana New" w:cs="Angsana New"/>
          <w:spacing w:val="-2"/>
          <w:sz w:val="30"/>
          <w:szCs w:val="30"/>
          <w:cs/>
        </w:rPr>
        <w:t>.</w:t>
      </w:r>
      <w:r w:rsidR="00FB3F13" w:rsidRPr="00FB3F13">
        <w:rPr>
          <w:rFonts w:ascii="Angsana New" w:hAnsi="Angsana New" w:cs="Angsana New"/>
          <w:spacing w:val="-2"/>
          <w:sz w:val="30"/>
          <w:szCs w:val="30"/>
        </w:rPr>
        <w:t>18</w:t>
      </w:r>
      <w:r w:rsidRPr="00812F03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 และ </w:t>
      </w:r>
      <w:r w:rsidR="00FB3F13" w:rsidRPr="00FB3F13">
        <w:rPr>
          <w:rFonts w:ascii="Angsana New" w:hAnsi="Angsana New" w:cs="Angsana New"/>
          <w:spacing w:val="-2"/>
          <w:sz w:val="30"/>
          <w:szCs w:val="30"/>
        </w:rPr>
        <w:t>3</w:t>
      </w:r>
      <w:r w:rsidRPr="00812F03">
        <w:rPr>
          <w:rFonts w:ascii="Angsana New" w:hAnsi="Angsana New" w:cs="Angsana New"/>
          <w:spacing w:val="-2"/>
          <w:sz w:val="30"/>
          <w:szCs w:val="30"/>
          <w:cs/>
        </w:rPr>
        <w:t>,</w:t>
      </w:r>
      <w:r w:rsidR="00FB3F13" w:rsidRPr="00FB3F13">
        <w:rPr>
          <w:rFonts w:ascii="Angsana New" w:hAnsi="Angsana New" w:cs="Angsana New"/>
          <w:spacing w:val="-2"/>
          <w:sz w:val="30"/>
          <w:szCs w:val="30"/>
        </w:rPr>
        <w:t>615</w:t>
      </w:r>
      <w:r w:rsidRPr="00812F03">
        <w:rPr>
          <w:rFonts w:ascii="Angsana New" w:hAnsi="Angsana New" w:cs="Angsana New"/>
          <w:spacing w:val="-2"/>
          <w:sz w:val="30"/>
          <w:szCs w:val="30"/>
          <w:cs/>
        </w:rPr>
        <w:t>.</w:t>
      </w:r>
      <w:r w:rsidR="00FB3F13" w:rsidRPr="00FB3F13">
        <w:rPr>
          <w:rFonts w:ascii="Angsana New" w:hAnsi="Angsana New" w:cs="Angsana New"/>
          <w:spacing w:val="-2"/>
          <w:sz w:val="30"/>
          <w:szCs w:val="30"/>
        </w:rPr>
        <w:t>82</w:t>
      </w:r>
      <w:r w:rsidRPr="00812F03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 ตามลำดับ </w:t>
      </w:r>
      <w:r w:rsidRPr="00726AA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(</w:t>
      </w:r>
      <w:r w:rsidR="00FB3F13" w:rsidRPr="00726AAC">
        <w:rPr>
          <w:rFonts w:ascii="Angsana New" w:hAnsi="Angsana New" w:cs="Angsana New"/>
          <w:i/>
          <w:iCs/>
          <w:spacing w:val="-2"/>
          <w:sz w:val="30"/>
          <w:szCs w:val="30"/>
        </w:rPr>
        <w:t>31</w:t>
      </w:r>
      <w:r w:rsidRPr="00726AA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 ธันวาคม </w:t>
      </w:r>
      <w:r w:rsidR="00FB3F13" w:rsidRPr="00726AAC">
        <w:rPr>
          <w:rFonts w:ascii="Angsana New" w:hAnsi="Angsana New" w:cs="Angsana New"/>
          <w:i/>
          <w:iCs/>
          <w:spacing w:val="-2"/>
          <w:sz w:val="30"/>
          <w:szCs w:val="30"/>
        </w:rPr>
        <w:t>2562</w:t>
      </w:r>
      <w:r w:rsidRPr="00726AA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: </w:t>
      </w:r>
      <w:r w:rsidR="00FB3F13" w:rsidRPr="00726AAC">
        <w:rPr>
          <w:rFonts w:ascii="Angsana New" w:hAnsi="Angsana New" w:cs="Angsana New"/>
          <w:i/>
          <w:iCs/>
          <w:spacing w:val="-2"/>
          <w:sz w:val="30"/>
          <w:szCs w:val="30"/>
        </w:rPr>
        <w:t>3</w:t>
      </w:r>
      <w:r w:rsidRPr="00726AA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,</w:t>
      </w:r>
      <w:r w:rsidR="00FB3F13" w:rsidRPr="00726AAC">
        <w:rPr>
          <w:rFonts w:ascii="Angsana New" w:hAnsi="Angsana New" w:cs="Angsana New"/>
          <w:i/>
          <w:iCs/>
          <w:spacing w:val="-2"/>
          <w:sz w:val="30"/>
          <w:szCs w:val="30"/>
        </w:rPr>
        <w:t>224</w:t>
      </w:r>
      <w:r w:rsidRPr="00726AA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.</w:t>
      </w:r>
      <w:r w:rsidR="00FB3F13" w:rsidRPr="00726AAC">
        <w:rPr>
          <w:rFonts w:ascii="Angsana New" w:hAnsi="Angsana New" w:cs="Angsana New"/>
          <w:i/>
          <w:iCs/>
          <w:spacing w:val="-2"/>
          <w:sz w:val="30"/>
          <w:szCs w:val="30"/>
        </w:rPr>
        <w:t>10</w:t>
      </w:r>
      <w:r w:rsidRPr="00726AA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 ล้านบาท และ </w:t>
      </w:r>
      <w:r w:rsidR="00FB3F13" w:rsidRPr="00726AAC">
        <w:rPr>
          <w:rFonts w:ascii="Angsana New" w:hAnsi="Angsana New" w:cs="Angsana New"/>
          <w:i/>
          <w:iCs/>
          <w:spacing w:val="-2"/>
          <w:sz w:val="30"/>
          <w:szCs w:val="30"/>
        </w:rPr>
        <w:t>3</w:t>
      </w:r>
      <w:r w:rsidRPr="00726AA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,</w:t>
      </w:r>
      <w:r w:rsidR="00FB3F13" w:rsidRPr="00726AAC">
        <w:rPr>
          <w:rFonts w:ascii="Angsana New" w:hAnsi="Angsana New" w:cs="Angsana New"/>
          <w:i/>
          <w:iCs/>
          <w:spacing w:val="-2"/>
          <w:sz w:val="30"/>
          <w:szCs w:val="30"/>
        </w:rPr>
        <w:t>509</w:t>
      </w:r>
      <w:r w:rsidRPr="00726AA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.</w:t>
      </w:r>
      <w:r w:rsidR="00FB3F13" w:rsidRPr="00726AAC">
        <w:rPr>
          <w:rFonts w:ascii="Angsana New" w:hAnsi="Angsana New" w:cs="Angsana New"/>
          <w:i/>
          <w:iCs/>
          <w:spacing w:val="-2"/>
          <w:sz w:val="30"/>
          <w:szCs w:val="30"/>
        </w:rPr>
        <w:t>30</w:t>
      </w:r>
      <w:r w:rsidRPr="00726AA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 ล้านบาท ตามลำดับ)</w:t>
      </w:r>
      <w:r w:rsidRPr="00812F03">
        <w:rPr>
          <w:rFonts w:ascii="Angsana New" w:hAnsi="Angsana New" w:cs="Angsana New"/>
          <w:spacing w:val="-2"/>
          <w:sz w:val="30"/>
          <w:szCs w:val="30"/>
          <w:cs/>
        </w:rPr>
        <w:t xml:space="preserve"> และบริษัทมีขาดทุนสะสมเกินทุนจำนวน </w:t>
      </w:r>
      <w:r w:rsidR="00FB3F13" w:rsidRPr="00FB3F13">
        <w:rPr>
          <w:rFonts w:ascii="Angsana New" w:hAnsi="Angsana New" w:cs="Angsana New"/>
          <w:spacing w:val="-2"/>
          <w:sz w:val="30"/>
          <w:szCs w:val="30"/>
        </w:rPr>
        <w:t>231</w:t>
      </w:r>
      <w:r w:rsidRPr="00812F03">
        <w:rPr>
          <w:rFonts w:ascii="Angsana New" w:hAnsi="Angsana New" w:cs="Angsana New"/>
          <w:spacing w:val="-2"/>
          <w:sz w:val="30"/>
          <w:szCs w:val="30"/>
          <w:cs/>
        </w:rPr>
        <w:t>.</w:t>
      </w:r>
      <w:r w:rsidR="00FB3F13" w:rsidRPr="00FB3F13">
        <w:rPr>
          <w:rFonts w:ascii="Angsana New" w:hAnsi="Angsana New" w:cs="Angsana New"/>
          <w:spacing w:val="-2"/>
          <w:sz w:val="30"/>
          <w:szCs w:val="30"/>
        </w:rPr>
        <w:t>80</w:t>
      </w:r>
      <w:r w:rsidRPr="00812F03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</w:t>
      </w:r>
      <w:r w:rsidRPr="00726AA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บาท (</w:t>
      </w:r>
      <w:r w:rsidR="00FB3F13" w:rsidRPr="00726AAC">
        <w:rPr>
          <w:rFonts w:ascii="Angsana New" w:hAnsi="Angsana New" w:cs="Angsana New"/>
          <w:i/>
          <w:iCs/>
          <w:spacing w:val="-2"/>
          <w:sz w:val="30"/>
          <w:szCs w:val="30"/>
        </w:rPr>
        <w:t>31</w:t>
      </w:r>
      <w:r w:rsidRPr="00726AA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 ธันวาคม </w:t>
      </w:r>
      <w:r w:rsidR="00FB3F13" w:rsidRPr="00726AAC">
        <w:rPr>
          <w:rFonts w:ascii="Angsana New" w:hAnsi="Angsana New" w:cs="Angsana New"/>
          <w:i/>
          <w:iCs/>
          <w:spacing w:val="-2"/>
          <w:sz w:val="30"/>
          <w:szCs w:val="30"/>
        </w:rPr>
        <w:t>2562</w:t>
      </w:r>
      <w:r w:rsidRPr="00726AA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: </w:t>
      </w:r>
      <w:r w:rsidR="00FB3F13" w:rsidRPr="00726AAC">
        <w:rPr>
          <w:rFonts w:ascii="Angsana New" w:hAnsi="Angsana New" w:cs="Angsana New"/>
          <w:i/>
          <w:iCs/>
          <w:spacing w:val="-2"/>
          <w:sz w:val="30"/>
          <w:szCs w:val="30"/>
        </w:rPr>
        <w:t>125</w:t>
      </w:r>
      <w:r w:rsidRPr="00726AA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.</w:t>
      </w:r>
      <w:r w:rsidR="00FB3F13" w:rsidRPr="00726AAC">
        <w:rPr>
          <w:rFonts w:ascii="Angsana New" w:hAnsi="Angsana New" w:cs="Angsana New"/>
          <w:i/>
          <w:iCs/>
          <w:spacing w:val="-2"/>
          <w:sz w:val="30"/>
          <w:szCs w:val="30"/>
        </w:rPr>
        <w:t>27</w:t>
      </w:r>
      <w:r w:rsidRPr="00726AA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 ล้านบาท)</w:t>
      </w:r>
      <w:r w:rsidRPr="00812F03">
        <w:rPr>
          <w:rFonts w:ascii="Angsana New" w:hAnsi="Angsana New" w:cs="Angsana New"/>
          <w:spacing w:val="-2"/>
          <w:sz w:val="30"/>
          <w:szCs w:val="30"/>
          <w:cs/>
        </w:rPr>
        <w:t xml:space="preserve"> นอกจากนี้ ปัจจัยภายนอกจากสถานการณ์ในปัจจุบันต่อภาวะเศรษฐกิจโดยรวมและอาจส่งผลกระทบต่อการดำเนินงานของกลุ่มบริษัท ทั้งนี้ 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ษัทและบริษัท</w:t>
      </w:r>
    </w:p>
    <w:p w14:paraId="22A346E2" w14:textId="77777777" w:rsidR="00812F03" w:rsidRPr="00812F03" w:rsidRDefault="00812F03" w:rsidP="00812F03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pacing w:val="-2"/>
          <w:sz w:val="30"/>
          <w:szCs w:val="30"/>
        </w:rPr>
      </w:pPr>
    </w:p>
    <w:p w14:paraId="6648657C" w14:textId="77777777" w:rsidR="005F3B9D" w:rsidRDefault="00E5124F" w:rsidP="005F3B9D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pacing w:val="-2"/>
          <w:sz w:val="30"/>
          <w:szCs w:val="30"/>
        </w:rPr>
      </w:pPr>
      <w:r w:rsidRPr="00E5124F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>ผู้บริหารของกลุ่มบริษัทอยู่ระหว่างการดำเนินการเพื่อปรับปรุงผลการดำเนินงานและสภาพคล่องของกลุ่มบริษัทและบริษัท โดยมุ่งเน้นดำเนินการในธุรกิจหลักที่กลุ่มบริษัทมีความรู้และความเชี่ยวชาญ ได้แก่ สื่อสิ่งพิมพ์ สื่อโทรทัศน์ด้านหมวดหมู่ข่าวสารและสาระ การผลิตเนื้อหารายการ (</w:t>
      </w:r>
      <w:r w:rsidRPr="00E5124F">
        <w:rPr>
          <w:rFonts w:ascii="Angsana New" w:hAnsi="Angsana New" w:cs="Angsana New"/>
          <w:spacing w:val="-2"/>
          <w:sz w:val="30"/>
          <w:szCs w:val="30"/>
        </w:rPr>
        <w:t xml:space="preserve">Contents) </w:t>
      </w:r>
      <w:r w:rsidRPr="00E5124F">
        <w:rPr>
          <w:rFonts w:ascii="Angsana New" w:hAnsi="Angsana New" w:cs="Angsana New"/>
          <w:spacing w:val="-2"/>
          <w:sz w:val="30"/>
          <w:szCs w:val="30"/>
          <w:cs/>
        </w:rPr>
        <w:t>สื่อรูปแบบใหม่ (</w:t>
      </w:r>
      <w:r w:rsidRPr="00E5124F">
        <w:rPr>
          <w:rFonts w:ascii="Angsana New" w:hAnsi="Angsana New" w:cs="Angsana New"/>
          <w:spacing w:val="-2"/>
          <w:sz w:val="30"/>
          <w:szCs w:val="30"/>
        </w:rPr>
        <w:t xml:space="preserve">New Media) </w:t>
      </w:r>
      <w:r w:rsidRPr="00E5124F">
        <w:rPr>
          <w:rFonts w:ascii="Angsana New" w:hAnsi="Angsana New" w:cs="Angsana New"/>
          <w:spacing w:val="-2"/>
          <w:sz w:val="30"/>
          <w:szCs w:val="30"/>
          <w:cs/>
        </w:rPr>
        <w:t>และการจัดกิจกรรมที่เกี่ยวข้อง  กลุ่มบริษัทมีการปรับปรุงรูปแบบการนำเสนอข่าวและรายการในสื่อต่างๆ ของกลุ่มบริษัทเพื่อเพิ่มรายได้ค่าโฆษณา พัฒนาบุคคลากรให้มีทักษะการทำงานรอบด้าน ปรับปรุงอุปกรณ์ด้านเทคนิคและขยายสตูดิโอเพื่อเพิ่มประสิทธิภาพในการผลิตรายการ ปรับผังรายการโทรทัศน์เพื่อให้เหมาะสมกับผู้ชมกลุ่มเป้าหมาย เพิ่มรายได้โดยการต่อยอดผ่านช่องทางสื่อรูปแบบอื่นๆ เพื่อเพิ่มความสามารถในการตอบสนองความต้องการผู้บริโภค และใช้ข้อได้เปรียบจากการประกอบธุรกิจสื่อสิ่งพิมพ์ และโทรทัศน์ในการต่อยอดไปสู่การจัดงานสัมมนาและกิจกรรมต่างๆ เป็นต้น นอกจากนี้ กลุ่มบริษัทมีการขยายธุรกิจด้านโฮมช้อปปิ้ง และธุรกิจจำหน่ายอาหารและเครื่องดื่ม เพื่อช่วยกระจายความเสี่ยงของการลงทุนและลดการพึ่งพิงรายได้หลักของกลุ่มบริษัทซึ่งมาจากธุรกิจสื่อสิ่งพิมพ์และสื่อโทรทัศน์ และสร้างโอกาสในการเพิ่มรายได้และส่งเสริมให้กลุ่มบริษัทมีศักยภาพในการสร้างความมั่นคงและเสถียรภาพสำหรับการประกอบธุรกิจของกลุ่มบริษัทในระยะยาว อีกทั้งผลในเชิงบวกจากการบรรเทาผลกระทบต่อผู้ประกอบการของคณะกรรมการกิจการกระจายเสียง กิจการโทรทัศน์และกิจการโทรคมนาคมแห่งชาติ รวมถึง กลุ่มบริษัทได้ดำเนินการลดค่าใช้จ่ายในการดำเนินงาน ตลอดจนมีแผนในการปรับโครงสร้างทางการเงิน โดยการขอปรับตารางการจ่ายชำระหนี้ใหม่ที่ผ่อนปรนมากขึ้น การระดมทุนและการกู้ยืมเงินจากสถาบันการเงินที่มีต้นทุนทางการเงินที่เหมาะสมกับสภาวะตลาด เป็นต้น</w:t>
      </w:r>
    </w:p>
    <w:p w14:paraId="3F55969B" w14:textId="77777777" w:rsidR="005F3B9D" w:rsidRDefault="005F3B9D" w:rsidP="005F3B9D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pacing w:val="-2"/>
          <w:sz w:val="30"/>
          <w:szCs w:val="30"/>
        </w:rPr>
      </w:pPr>
    </w:p>
    <w:p w14:paraId="464CCAAA" w14:textId="5475E0F9" w:rsidR="00B30F3A" w:rsidRDefault="00E5124F" w:rsidP="005F3B9D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pacing w:val="-2"/>
          <w:sz w:val="30"/>
          <w:szCs w:val="30"/>
        </w:rPr>
      </w:pPr>
      <w:r w:rsidRPr="00E5124F">
        <w:rPr>
          <w:rFonts w:ascii="Angsana New" w:hAnsi="Angsana New" w:cs="Angsana New"/>
          <w:spacing w:val="-2"/>
          <w:sz w:val="30"/>
          <w:szCs w:val="30"/>
          <w:cs/>
        </w:rPr>
        <w:t>ฝ่ายบริหารของกลุ่มบริษัทเชื่อว่าการจัดทำงบการเงินตามข้อสมมติทางบัญชีที่ว่ากลุ่มบริษัทและบริษัทจะดำเนินงานอย่างต่อเนื่องต่อไปมีความเหมาะสม อย่างไรก็ตาม ความเหมาะสมของการใช้สมมติฐานนี้ขึ้นอยู่กับผลสำเร็จของแผนงานของผู้บริหาร</w:t>
      </w:r>
      <w:r w:rsidR="00C37387">
        <w:rPr>
          <w:rFonts w:ascii="Angsana New" w:hAnsi="Angsana New" w:cs="Angsana New" w:hint="cs"/>
          <w:spacing w:val="-2"/>
          <w:sz w:val="30"/>
          <w:szCs w:val="30"/>
          <w:cs/>
        </w:rPr>
        <w:t>ที่ได้กล่าวไว้ในวรรคก่อน</w:t>
      </w:r>
      <w:r w:rsidRPr="00E5124F">
        <w:rPr>
          <w:rFonts w:ascii="Angsana New" w:hAnsi="Angsana New" w:cs="Angsana New"/>
          <w:spacing w:val="-2"/>
          <w:sz w:val="30"/>
          <w:szCs w:val="30"/>
          <w:cs/>
        </w:rPr>
        <w:t xml:space="preserve">และการสนับสนุนอย่างต่อเนื่องจากผู้ให้กู้ยืมเงินและเจ้าหนี้ </w:t>
      </w:r>
      <w:r w:rsidR="006E0BEA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E5124F">
        <w:rPr>
          <w:rFonts w:ascii="Angsana New" w:hAnsi="Angsana New" w:cs="Angsana New"/>
          <w:spacing w:val="-2"/>
          <w:sz w:val="30"/>
          <w:szCs w:val="30"/>
          <w:cs/>
        </w:rPr>
        <w:t>งบการเงินรวมและงบการเงินเฉพาะกิจการ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27D9F02D" w14:textId="77777777" w:rsidR="005F3B9D" w:rsidRDefault="005F3B9D" w:rsidP="00812F03">
      <w:pPr>
        <w:pStyle w:val="NormalWeb"/>
        <w:spacing w:before="0" w:beforeAutospacing="0" w:after="0" w:afterAutospacing="0"/>
        <w:ind w:left="547"/>
        <w:jc w:val="thaiDistribute"/>
        <w:textAlignment w:val="baseline"/>
        <w:rPr>
          <w:rFonts w:ascii="Angsana New" w:hAnsi="Angsana New" w:cs="Angsana New"/>
          <w:i/>
          <w:iCs/>
          <w:sz w:val="30"/>
          <w:szCs w:val="30"/>
        </w:rPr>
      </w:pPr>
    </w:p>
    <w:p w14:paraId="39F6BF08" w14:textId="517F9DEA" w:rsidR="00C1687F" w:rsidRPr="00AC365B" w:rsidRDefault="00C1687F" w:rsidP="00812F03">
      <w:pPr>
        <w:pStyle w:val="NormalWeb"/>
        <w:spacing w:before="0" w:beforeAutospacing="0" w:after="0" w:afterAutospacing="0"/>
        <w:ind w:left="547"/>
        <w:jc w:val="thaiDistribute"/>
        <w:textAlignment w:val="baseline"/>
        <w:rPr>
          <w:rFonts w:ascii="Angsana New" w:hAnsi="Angsana New" w:cs="Angsana New"/>
          <w:i/>
          <w:iCs/>
          <w:sz w:val="30"/>
          <w:szCs w:val="30"/>
        </w:rPr>
      </w:pPr>
      <w:r w:rsidRPr="00AC365B">
        <w:rPr>
          <w:rFonts w:ascii="Angsana New" w:hAnsi="Angsana New" w:cs="Angsana New"/>
          <w:i/>
          <w:iCs/>
          <w:sz w:val="30"/>
          <w:szCs w:val="30"/>
          <w:cs/>
        </w:rPr>
        <w:t>เกณฑ์การขึ้นเครื่องหมาย “</w:t>
      </w:r>
      <w:r w:rsidRPr="00AC365B">
        <w:rPr>
          <w:rFonts w:ascii="Angsana New" w:hAnsi="Angsana New" w:cs="Angsana New"/>
          <w:i/>
          <w:iCs/>
          <w:sz w:val="30"/>
          <w:szCs w:val="30"/>
        </w:rPr>
        <w:t>C” (Caution)</w:t>
      </w:r>
    </w:p>
    <w:p w14:paraId="4A0B5898" w14:textId="77777777" w:rsidR="00C1687F" w:rsidRPr="00A92E3F" w:rsidRDefault="00C1687F" w:rsidP="00C1687F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</w:rPr>
      </w:pPr>
    </w:p>
    <w:p w14:paraId="30528C06" w14:textId="1909DCCC" w:rsidR="00C1687F" w:rsidRPr="00AC365B" w:rsidRDefault="00C1687F" w:rsidP="00C1687F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AC365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B3F13" w:rsidRPr="00FB3F13">
        <w:rPr>
          <w:rFonts w:ascii="Angsana New" w:hAnsi="Angsana New" w:cs="Angsana New"/>
          <w:sz w:val="30"/>
          <w:szCs w:val="30"/>
        </w:rPr>
        <w:t>14</w:t>
      </w:r>
      <w:r w:rsidRPr="00AC365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FB3F13" w:rsidRPr="00FB3F13">
        <w:rPr>
          <w:rFonts w:ascii="Angsana New" w:hAnsi="Angsana New" w:cs="Angsana New"/>
          <w:sz w:val="30"/>
          <w:szCs w:val="30"/>
        </w:rPr>
        <w:t>2561</w:t>
      </w:r>
      <w:r w:rsidRPr="00AC365B">
        <w:rPr>
          <w:rFonts w:ascii="Angsana New" w:hAnsi="Angsana New" w:cs="Angsana New"/>
          <w:sz w:val="30"/>
          <w:szCs w:val="30"/>
          <w:cs/>
        </w:rPr>
        <w:t xml:space="preserve"> ตลาดหลักทรัพย์แห่งประเทศไทย (</w:t>
      </w:r>
      <w:r w:rsidRPr="00AC365B">
        <w:rPr>
          <w:rFonts w:ascii="Angsana New" w:hAnsi="Angsana New" w:cs="Angsana New"/>
          <w:sz w:val="30"/>
          <w:szCs w:val="30"/>
        </w:rPr>
        <w:t xml:space="preserve">“SET”) </w:t>
      </w:r>
      <w:r w:rsidRPr="00AC365B">
        <w:rPr>
          <w:rFonts w:ascii="Angsana New" w:hAnsi="Angsana New" w:cs="Angsana New"/>
          <w:sz w:val="30"/>
          <w:szCs w:val="30"/>
          <w:cs/>
        </w:rPr>
        <w:t xml:space="preserve">ได้ประกาศขึ้นเครื่องหมาย </w:t>
      </w:r>
      <w:r w:rsidRPr="00AC365B">
        <w:rPr>
          <w:rFonts w:ascii="Angsana New" w:hAnsi="Angsana New" w:cs="Angsana New"/>
          <w:sz w:val="30"/>
          <w:szCs w:val="30"/>
        </w:rPr>
        <w:t xml:space="preserve">“C” (Caution) </w:t>
      </w:r>
      <w:r w:rsidRPr="00AC365B">
        <w:rPr>
          <w:rFonts w:ascii="Angsana New" w:hAnsi="Angsana New" w:cs="Angsana New"/>
          <w:sz w:val="30"/>
          <w:szCs w:val="30"/>
          <w:cs/>
        </w:rPr>
        <w:t xml:space="preserve">ให้หลักทรัพย์ของบริษัทซึ่งมีการซื้อขายในตลาดหลักทรัพย์ เนื่องจากส่วนของผู้ถือหุ้นมีค่าน้อยกว่าร้อยละ </w:t>
      </w:r>
      <w:r w:rsidR="00FB3F13" w:rsidRPr="00FB3F13">
        <w:rPr>
          <w:rFonts w:ascii="Angsana New" w:hAnsi="Angsana New" w:cs="Angsana New"/>
          <w:sz w:val="30"/>
          <w:szCs w:val="30"/>
        </w:rPr>
        <w:t>50</w:t>
      </w:r>
      <w:r w:rsidRPr="00AC365B">
        <w:rPr>
          <w:rFonts w:ascii="Angsana New" w:hAnsi="Angsana New" w:cs="Angsana New"/>
          <w:sz w:val="30"/>
          <w:szCs w:val="30"/>
          <w:cs/>
        </w:rPr>
        <w:t xml:space="preserve"> ของทุนชำระแล้ว ทั้งนี้บริษัทได้เผยแพร่แผนการแก้ไขเหตุดังกล่าวแล้ว</w:t>
      </w:r>
    </w:p>
    <w:p w14:paraId="7F77E2BC" w14:textId="67DD34D4" w:rsidR="00886C2F" w:rsidRPr="00A92E3F" w:rsidRDefault="00886C2F" w:rsidP="00A92E3F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2DAA9805" w14:textId="77777777" w:rsidR="00812F03" w:rsidRDefault="00812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  <w:cs/>
        </w:rPr>
      </w:pPr>
      <w:r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4B42ECAB" w14:textId="7C503FC0" w:rsidR="004A04B7" w:rsidRPr="00AC365B" w:rsidRDefault="00886C2F" w:rsidP="00C1360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hanging="54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86C2F">
        <w:rPr>
          <w:rFonts w:asciiTheme="majorBidi" w:hAnsiTheme="majorBidi"/>
          <w:b/>
          <w:bCs/>
          <w:sz w:val="30"/>
          <w:szCs w:val="30"/>
          <w:cs/>
        </w:rPr>
        <w:lastRenderedPageBreak/>
        <w:t>เกณฑ์การจัดทำงบการเงินระหว่างกาล</w:t>
      </w:r>
    </w:p>
    <w:p w14:paraId="4FE173DA" w14:textId="77777777" w:rsidR="001001BD" w:rsidRPr="00A92E3F" w:rsidRDefault="001001BD" w:rsidP="00B124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E546A9D" w14:textId="77777777" w:rsidR="00886C2F" w:rsidRPr="00B7128E" w:rsidRDefault="00886C2F" w:rsidP="00886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B7128E">
        <w:rPr>
          <w:rFonts w:ascii="Angsana New" w:hAnsi="Angsana New"/>
          <w:i/>
          <w:iCs/>
          <w:sz w:val="30"/>
          <w:szCs w:val="30"/>
          <w:cs/>
        </w:rPr>
        <w:t>(ก)</w:t>
      </w:r>
      <w:r w:rsidRPr="00B7128E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178AE5A6" w14:textId="77777777" w:rsidR="00886C2F" w:rsidRPr="00A92E3F" w:rsidRDefault="00886C2F" w:rsidP="00B124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698D843" w14:textId="2C1F3051" w:rsidR="00886C2F" w:rsidRPr="0016122D" w:rsidRDefault="00886C2F" w:rsidP="00886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 w:bidi="ar-SA"/>
        </w:rPr>
      </w:pPr>
      <w:r w:rsidRPr="00BE70A4">
        <w:rPr>
          <w:rFonts w:ascii="Angsana New" w:hAnsi="Angsana New"/>
          <w:sz w:val="30"/>
          <w:szCs w:val="30"/>
          <w:cs/>
          <w:lang w:val="en-GB" w:eastAsia="x-none"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>
        <w:rPr>
          <w:rFonts w:ascii="Angsana New" w:hAnsi="Angsana New"/>
          <w:sz w:val="30"/>
          <w:szCs w:val="30"/>
          <w:lang w:val="en-GB" w:eastAsia="x-none"/>
        </w:rPr>
        <w:br/>
      </w:r>
      <w:r w:rsidRPr="00BE70A4">
        <w:rPr>
          <w:rFonts w:ascii="Angsana New" w:hAnsi="Angsana New"/>
          <w:sz w:val="30"/>
          <w:szCs w:val="30"/>
          <w:cs/>
          <w:lang w:val="en-GB" w:eastAsia="x-none"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FB3F13" w:rsidRPr="00FB3F13">
        <w:rPr>
          <w:rFonts w:ascii="Angsana New" w:hAnsi="Angsana New"/>
          <w:sz w:val="30"/>
          <w:szCs w:val="30"/>
          <w:lang w:eastAsia="x-none"/>
        </w:rPr>
        <w:t>34</w:t>
      </w:r>
      <w:r w:rsidRPr="00BE70A4">
        <w:rPr>
          <w:rFonts w:ascii="Angsana New" w:hAnsi="Angsana New"/>
          <w:sz w:val="30"/>
          <w:szCs w:val="30"/>
          <w:cs/>
          <w:lang w:val="en-GB" w:eastAsia="x-none"/>
        </w:rPr>
        <w:t xml:space="preserve"> เรื่อง </w:t>
      </w:r>
      <w:r w:rsidRPr="00BE70A4">
        <w:rPr>
          <w:rFonts w:ascii="Angsana New" w:hAnsi="Angsana New"/>
          <w:i/>
          <w:iCs/>
          <w:sz w:val="30"/>
          <w:szCs w:val="30"/>
          <w:cs/>
          <w:lang w:val="en-GB" w:eastAsia="x-none"/>
        </w:rPr>
        <w:t>การรายงานทางการเงินระหว่างกาล</w:t>
      </w:r>
      <w:r w:rsidRPr="00BE70A4">
        <w:rPr>
          <w:rFonts w:ascii="Angsana New" w:hAnsi="Angsana New"/>
          <w:sz w:val="30"/>
          <w:szCs w:val="30"/>
          <w:cs/>
          <w:lang w:val="en-GB" w:eastAsia="x-none"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Pr="0016122D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</w:p>
    <w:p w14:paraId="70AD5CB3" w14:textId="77777777" w:rsidR="00886C2F" w:rsidRPr="00A92E3F" w:rsidRDefault="00886C2F" w:rsidP="00886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 w:bidi="ar-SA"/>
        </w:rPr>
      </w:pPr>
    </w:p>
    <w:p w14:paraId="45CA417A" w14:textId="795A43A3" w:rsidR="00886C2F" w:rsidRDefault="00886C2F" w:rsidP="00886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BE70A4">
        <w:rPr>
          <w:rFonts w:ascii="Angsana New" w:hAnsi="Angsana New"/>
          <w:sz w:val="30"/>
          <w:szCs w:val="30"/>
          <w:cs/>
          <w:lang w:val="en-GB" w:eastAsia="x-none"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FB3F13" w:rsidRPr="00FB3F13">
        <w:rPr>
          <w:rFonts w:ascii="Angsana New" w:hAnsi="Angsana New"/>
          <w:sz w:val="30"/>
          <w:szCs w:val="30"/>
          <w:lang w:eastAsia="x-none"/>
        </w:rPr>
        <w:t>31</w:t>
      </w:r>
      <w:r w:rsidRPr="00BE70A4">
        <w:rPr>
          <w:rFonts w:ascii="Angsana New" w:hAnsi="Angsana New"/>
          <w:sz w:val="30"/>
          <w:szCs w:val="30"/>
          <w:cs/>
          <w:lang w:val="en-GB" w:eastAsia="x-none"/>
        </w:rPr>
        <w:t xml:space="preserve"> ธันวาคม </w:t>
      </w:r>
      <w:r w:rsidR="00FB3F13" w:rsidRPr="00FB3F13">
        <w:rPr>
          <w:rFonts w:ascii="Angsana New" w:hAnsi="Angsana New"/>
          <w:sz w:val="30"/>
          <w:szCs w:val="30"/>
          <w:lang w:eastAsia="x-none"/>
        </w:rPr>
        <w:t>2562</w:t>
      </w:r>
      <w:r w:rsidRPr="00BE70A4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</w:p>
    <w:p w14:paraId="7B3EC84C" w14:textId="77777777" w:rsidR="00886C2F" w:rsidRPr="00A92E3F" w:rsidRDefault="00886C2F" w:rsidP="00886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329709CA" w14:textId="05D4D99B" w:rsidR="00886C2F" w:rsidRDefault="00886C2F" w:rsidP="00886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E70A4">
        <w:rPr>
          <w:rFonts w:ascii="Angsana New" w:hAnsi="Angsana New"/>
          <w:sz w:val="30"/>
          <w:szCs w:val="30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FB3F13" w:rsidRPr="00FB3F13">
        <w:rPr>
          <w:rFonts w:ascii="Angsana New" w:hAnsi="Angsana New"/>
          <w:sz w:val="30"/>
          <w:szCs w:val="30"/>
        </w:rPr>
        <w:t>16</w:t>
      </w:r>
      <w:r w:rsidRPr="00BE70A4">
        <w:rPr>
          <w:rFonts w:ascii="Angsana New" w:hAnsi="Angsana New"/>
          <w:sz w:val="30"/>
          <w:szCs w:val="30"/>
          <w:cs/>
        </w:rPr>
        <w:t xml:space="preserve"> เรื่อง </w:t>
      </w:r>
      <w:r w:rsidRPr="00A8760C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BE70A4">
        <w:rPr>
          <w:rFonts w:ascii="Angsana New" w:hAnsi="Angsana New"/>
          <w:sz w:val="30"/>
          <w:szCs w:val="30"/>
          <w:cs/>
        </w:rPr>
        <w:t xml:space="preserve"> (</w:t>
      </w:r>
      <w:r w:rsidRPr="00BE70A4">
        <w:rPr>
          <w:rFonts w:ascii="Angsana New" w:hAnsi="Angsana New"/>
          <w:sz w:val="30"/>
          <w:szCs w:val="30"/>
        </w:rPr>
        <w:t xml:space="preserve">TFRS </w:t>
      </w:r>
      <w:r w:rsidR="00FB3F13" w:rsidRPr="00FB3F13">
        <w:rPr>
          <w:rFonts w:ascii="Angsana New" w:hAnsi="Angsana New"/>
          <w:sz w:val="30"/>
          <w:szCs w:val="30"/>
        </w:rPr>
        <w:t>16</w:t>
      </w:r>
      <w:r w:rsidRPr="00BE70A4">
        <w:rPr>
          <w:rFonts w:ascii="Angsana New" w:hAnsi="Angsana New"/>
          <w:sz w:val="30"/>
          <w:szCs w:val="30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FB3F13" w:rsidRPr="00FB3F13">
        <w:rPr>
          <w:rFonts w:ascii="Angsana New" w:hAnsi="Angsana New"/>
          <w:sz w:val="30"/>
          <w:szCs w:val="30"/>
        </w:rPr>
        <w:t>4</w:t>
      </w:r>
    </w:p>
    <w:p w14:paraId="0A6DDC4B" w14:textId="77777777" w:rsidR="00317D2A" w:rsidRPr="00A92E3F" w:rsidRDefault="00317D2A" w:rsidP="00317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3A8E15E" w14:textId="1D15246E" w:rsidR="00317D2A" w:rsidRDefault="00317D2A" w:rsidP="00317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นอกจากนี้</w:t>
      </w:r>
      <w:r w:rsidRPr="003926AD">
        <w:rPr>
          <w:rFonts w:ascii="Angsana New" w:hAnsi="Angsana New"/>
          <w:sz w:val="30"/>
          <w:szCs w:val="30"/>
          <w:cs/>
        </w:rPr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="002C310A">
        <w:rPr>
          <w:rFonts w:ascii="Angsana New" w:hAnsi="Angsana New"/>
          <w:sz w:val="30"/>
          <w:szCs w:val="30"/>
        </w:rPr>
        <w:t xml:space="preserve"> </w:t>
      </w:r>
      <w:r w:rsidR="00EA32D4">
        <w:rPr>
          <w:rFonts w:ascii="Angsana New" w:hAnsi="Angsana New"/>
          <w:sz w:val="30"/>
          <w:szCs w:val="30"/>
          <w:cs/>
        </w:rPr>
        <w:t>กลุ่มบริษัทได้ประเมินผลกระทบที่อาจจะเกิดขึ้นต่องบการเงินจากการถือปฏิบัติตาม</w:t>
      </w:r>
      <w:r w:rsidRPr="003926AD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="00EA32D4">
        <w:rPr>
          <w:rFonts w:ascii="Angsana New" w:hAnsi="Angsana New"/>
          <w:sz w:val="30"/>
          <w:szCs w:val="30"/>
          <w:cs/>
        </w:rPr>
        <w:t>เหล่านี้ ซึ่งคาดว่าไม่มีผลกระทบที่มีสาระสำคัญต่องบการเงินในงวดที่ถือปฏิบัติ</w:t>
      </w:r>
    </w:p>
    <w:p w14:paraId="58AB5A27" w14:textId="106716BF" w:rsidR="00F40C89" w:rsidRDefault="00F40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0E83823" w14:textId="70DAAEDC" w:rsidR="00886C2F" w:rsidRPr="005E4C4D" w:rsidRDefault="00886C2F" w:rsidP="00B31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037333">
        <w:rPr>
          <w:rFonts w:ascii="Angsana New" w:hAnsi="Angsana New"/>
          <w:i/>
          <w:iCs/>
          <w:sz w:val="30"/>
          <w:szCs w:val="30"/>
          <w:cs/>
        </w:rPr>
        <w:lastRenderedPageBreak/>
        <w:t>(ข)</w:t>
      </w:r>
      <w:r w:rsidRPr="00037333">
        <w:rPr>
          <w:rFonts w:ascii="Angsana New" w:hAnsi="Angsana New"/>
          <w:i/>
          <w:iCs/>
          <w:sz w:val="30"/>
          <w:szCs w:val="30"/>
          <w:cs/>
        </w:rPr>
        <w:tab/>
        <w:t>การใช้วิจารณญาณ</w:t>
      </w:r>
      <w:r w:rsidR="00317D2A">
        <w:rPr>
          <w:rFonts w:ascii="Angsana New" w:hAnsi="Angsana New"/>
          <w:i/>
          <w:iCs/>
          <w:sz w:val="30"/>
          <w:szCs w:val="30"/>
          <w:cs/>
        </w:rPr>
        <w:t>และ</w:t>
      </w:r>
      <w:r w:rsidRPr="00037333">
        <w:rPr>
          <w:rFonts w:ascii="Angsana New" w:hAnsi="Angsana New"/>
          <w:i/>
          <w:iCs/>
          <w:sz w:val="30"/>
          <w:szCs w:val="30"/>
          <w:cs/>
        </w:rPr>
        <w:t>การประมาณการ</w:t>
      </w:r>
    </w:p>
    <w:p w14:paraId="77BE812F" w14:textId="77777777" w:rsidR="00886C2F" w:rsidRPr="005C4A84" w:rsidRDefault="00886C2F" w:rsidP="00886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24"/>
          <w:szCs w:val="24"/>
        </w:rPr>
      </w:pPr>
    </w:p>
    <w:p w14:paraId="5FA8F01B" w14:textId="6960A5B8" w:rsidR="00886C2F" w:rsidRDefault="00886C2F" w:rsidP="00886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E4C4D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FB3F13" w:rsidRPr="00FB3F13">
        <w:rPr>
          <w:rFonts w:ascii="Angsana New" w:hAnsi="Angsana New"/>
          <w:sz w:val="30"/>
          <w:szCs w:val="30"/>
        </w:rPr>
        <w:t>31</w:t>
      </w:r>
      <w:r w:rsidRPr="005E4C4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B3F13" w:rsidRPr="00FB3F13">
        <w:rPr>
          <w:rFonts w:ascii="Angsana New" w:hAnsi="Angsana New"/>
          <w:sz w:val="30"/>
          <w:szCs w:val="30"/>
        </w:rPr>
        <w:t>2562</w:t>
      </w:r>
      <w:r w:rsidRPr="000E14A8">
        <w:rPr>
          <w:rFonts w:ascii="Angsana New" w:hAnsi="Angsana New"/>
          <w:sz w:val="30"/>
          <w:szCs w:val="30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FB3F13" w:rsidRPr="00FB3F13">
        <w:rPr>
          <w:rFonts w:ascii="Angsana New" w:hAnsi="Angsana New"/>
          <w:sz w:val="30"/>
          <w:szCs w:val="30"/>
        </w:rPr>
        <w:t>4</w:t>
      </w:r>
    </w:p>
    <w:p w14:paraId="721DB5D2" w14:textId="052443C6" w:rsidR="00B311C7" w:rsidRDefault="00B31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</w:rPr>
      </w:pPr>
    </w:p>
    <w:p w14:paraId="1D8DE00C" w14:textId="44AB13A7" w:rsidR="005D7ED5" w:rsidRPr="00165787" w:rsidRDefault="005D7ED5" w:rsidP="00C1360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hanging="540"/>
        <w:jc w:val="thaiDistribute"/>
        <w:outlineLvl w:val="0"/>
        <w:rPr>
          <w:rFonts w:asciiTheme="majorBidi" w:hAnsiTheme="majorBidi"/>
          <w:b/>
          <w:bCs/>
          <w:sz w:val="30"/>
          <w:szCs w:val="30"/>
        </w:rPr>
      </w:pPr>
      <w:r w:rsidRPr="00165787">
        <w:rPr>
          <w:rFonts w:asciiTheme="majorBidi" w:hAnsiTheme="majorBidi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4A378DCE" w14:textId="77777777" w:rsidR="00165787" w:rsidRPr="00B311C7" w:rsidRDefault="00165787" w:rsidP="00165787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74E33CD7" w14:textId="2B7945A4" w:rsidR="00165787" w:rsidRPr="00BC77C8" w:rsidRDefault="00165787" w:rsidP="00165787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C77C8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FB3F13" w:rsidRPr="00FB3F13">
        <w:rPr>
          <w:rFonts w:ascii="Angsana New" w:hAnsi="Angsana New"/>
          <w:sz w:val="30"/>
          <w:szCs w:val="30"/>
        </w:rPr>
        <w:t>1</w:t>
      </w:r>
      <w:r w:rsidRPr="00BC77C8">
        <w:rPr>
          <w:rFonts w:ascii="Angsana New" w:hAnsi="Angsana New"/>
          <w:sz w:val="30"/>
          <w:szCs w:val="30"/>
        </w:rPr>
        <w:t xml:space="preserve"> </w:t>
      </w:r>
      <w:r w:rsidRPr="00BC77C8">
        <w:rPr>
          <w:rFonts w:ascii="Angsana New" w:hAnsi="Angsana New"/>
          <w:sz w:val="30"/>
          <w:szCs w:val="30"/>
          <w:cs/>
        </w:rPr>
        <w:t xml:space="preserve">มกราคม </w:t>
      </w:r>
      <w:r w:rsidR="00FB3F13" w:rsidRPr="00FB3F13">
        <w:rPr>
          <w:rFonts w:ascii="Angsana New" w:hAnsi="Angsana New"/>
          <w:sz w:val="30"/>
          <w:szCs w:val="30"/>
        </w:rPr>
        <w:t>2563</w:t>
      </w:r>
      <w:r w:rsidRPr="00BC77C8">
        <w:rPr>
          <w:rFonts w:ascii="Angsana New" w:hAnsi="Angsana New"/>
          <w:sz w:val="30"/>
          <w:szCs w:val="30"/>
        </w:rPr>
        <w:t xml:space="preserve"> </w:t>
      </w:r>
      <w:r w:rsidRPr="00BC77C8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BC77C8">
        <w:rPr>
          <w:rFonts w:ascii="Angsana New" w:hAnsi="Angsana New"/>
          <w:sz w:val="30"/>
          <w:szCs w:val="30"/>
        </w:rPr>
        <w:t xml:space="preserve">TFRS </w:t>
      </w:r>
      <w:r w:rsidR="00FB3F13" w:rsidRPr="00FB3F13">
        <w:rPr>
          <w:rFonts w:ascii="Angsana New" w:hAnsi="Angsana New"/>
          <w:sz w:val="30"/>
          <w:szCs w:val="30"/>
        </w:rPr>
        <w:t>16</w:t>
      </w:r>
      <w:r w:rsidRPr="00BC77C8">
        <w:rPr>
          <w:rFonts w:ascii="Angsana New" w:hAnsi="Angsana New"/>
          <w:sz w:val="30"/>
          <w:szCs w:val="30"/>
        </w:rPr>
        <w:t xml:space="preserve"> </w:t>
      </w:r>
      <w:r w:rsidRPr="00BC77C8">
        <w:rPr>
          <w:rFonts w:ascii="Angsana New" w:hAnsi="Angsana New"/>
          <w:sz w:val="30"/>
          <w:szCs w:val="30"/>
          <w:cs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4CA1EAE8" w14:textId="77777777" w:rsidR="00165787" w:rsidRPr="00B311C7" w:rsidRDefault="00165787" w:rsidP="0016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23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17"/>
        <w:gridCol w:w="1094"/>
        <w:gridCol w:w="1668"/>
        <w:gridCol w:w="181"/>
        <w:gridCol w:w="1670"/>
      </w:tblGrid>
      <w:tr w:rsidR="00C31B84" w:rsidRPr="00BC77C8" w14:paraId="064ED002" w14:textId="27314E16" w:rsidTr="00E64F11">
        <w:trPr>
          <w:cantSplit/>
          <w:trHeight w:val="18"/>
          <w:tblHeader/>
        </w:trPr>
        <w:tc>
          <w:tcPr>
            <w:tcW w:w="4617" w:type="dxa"/>
            <w:vAlign w:val="bottom"/>
          </w:tcPr>
          <w:p w14:paraId="7ABDA836" w14:textId="77777777" w:rsidR="00C31B84" w:rsidRPr="00BC77C8" w:rsidRDefault="00C31B84" w:rsidP="00152036">
            <w:pPr>
              <w:spacing w:line="240" w:lineRule="auto"/>
              <w:ind w:left="175" w:right="8" w:hanging="17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94" w:type="dxa"/>
          </w:tcPr>
          <w:p w14:paraId="58EB08F7" w14:textId="77777777" w:rsidR="00C31B84" w:rsidRPr="00BC77C8" w:rsidRDefault="00C31B84" w:rsidP="001520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519" w:type="dxa"/>
            <w:gridSpan w:val="3"/>
            <w:vAlign w:val="bottom"/>
          </w:tcPr>
          <w:p w14:paraId="78578316" w14:textId="7C1F8618" w:rsidR="00C31B84" w:rsidRPr="003246B4" w:rsidRDefault="00C31B84" w:rsidP="00152036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246B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31B84" w:rsidRPr="00BC77C8" w14:paraId="1A823C0D" w14:textId="315928A2" w:rsidTr="00C31B84">
        <w:trPr>
          <w:cantSplit/>
          <w:trHeight w:val="18"/>
          <w:tblHeader/>
        </w:trPr>
        <w:tc>
          <w:tcPr>
            <w:tcW w:w="4617" w:type="dxa"/>
            <w:vAlign w:val="bottom"/>
          </w:tcPr>
          <w:p w14:paraId="188E9AB2" w14:textId="77777777" w:rsidR="00C31B84" w:rsidRPr="00BC77C8" w:rsidRDefault="00C31B84" w:rsidP="00152036">
            <w:pPr>
              <w:spacing w:line="240" w:lineRule="auto"/>
              <w:ind w:left="175" w:right="8" w:hanging="17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94" w:type="dxa"/>
          </w:tcPr>
          <w:p w14:paraId="31D15A75" w14:textId="77777777" w:rsidR="00C31B84" w:rsidRPr="00BC77C8" w:rsidRDefault="00C31B84" w:rsidP="001520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668" w:type="dxa"/>
            <w:vAlign w:val="bottom"/>
          </w:tcPr>
          <w:p w14:paraId="47881265" w14:textId="77777777" w:rsidR="00C31B84" w:rsidRPr="00BC77C8" w:rsidRDefault="00C31B84" w:rsidP="00152036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ขาดทุน</w:t>
            </w:r>
            <w:r w:rsidRPr="00BC77C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สะสม</w:t>
            </w:r>
          </w:p>
        </w:tc>
        <w:tc>
          <w:tcPr>
            <w:tcW w:w="181" w:type="dxa"/>
          </w:tcPr>
          <w:p w14:paraId="62AF83CB" w14:textId="77777777" w:rsidR="00C31B84" w:rsidRDefault="00C31B84" w:rsidP="00152036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70" w:type="dxa"/>
          </w:tcPr>
          <w:p w14:paraId="6CD94528" w14:textId="133C2EAA" w:rsidR="00C31B84" w:rsidRDefault="00C31B84" w:rsidP="00152036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ส่วนของส่วนได้เสียที่ไม่มีอำนาจควบคุม</w:t>
            </w:r>
          </w:p>
        </w:tc>
      </w:tr>
      <w:tr w:rsidR="00C31B84" w:rsidRPr="00BC77C8" w14:paraId="5AC9709F" w14:textId="625CD1F2" w:rsidTr="00E64F11">
        <w:trPr>
          <w:cantSplit/>
          <w:trHeight w:val="18"/>
        </w:trPr>
        <w:tc>
          <w:tcPr>
            <w:tcW w:w="4617" w:type="dxa"/>
          </w:tcPr>
          <w:p w14:paraId="114672F3" w14:textId="77777777" w:rsidR="00C31B84" w:rsidRPr="00BC77C8" w:rsidRDefault="00C31B84" w:rsidP="00152036">
            <w:pPr>
              <w:spacing w:line="240" w:lineRule="auto"/>
              <w:ind w:left="175" w:hanging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14:paraId="56B49EE8" w14:textId="77777777" w:rsidR="00C31B84" w:rsidRPr="00BC77C8" w:rsidRDefault="00C31B84" w:rsidP="0015203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C77C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3519" w:type="dxa"/>
            <w:gridSpan w:val="3"/>
            <w:vAlign w:val="bottom"/>
          </w:tcPr>
          <w:p w14:paraId="77A10281" w14:textId="29152764" w:rsidR="00C31B84" w:rsidRPr="00BC77C8" w:rsidRDefault="00C31B84" w:rsidP="00C31B8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C77C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C77C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31B84" w:rsidRPr="007822CE" w14:paraId="2F9FC639" w14:textId="7BC642DF" w:rsidTr="00C31B84">
        <w:trPr>
          <w:cantSplit/>
          <w:trHeight w:val="18"/>
        </w:trPr>
        <w:tc>
          <w:tcPr>
            <w:tcW w:w="4617" w:type="dxa"/>
          </w:tcPr>
          <w:p w14:paraId="7CF27905" w14:textId="2AEEE1D6" w:rsidR="00C31B84" w:rsidRPr="00BC77C8" w:rsidRDefault="00C31B84" w:rsidP="00165787">
            <w:pPr>
              <w:spacing w:line="240" w:lineRule="auto"/>
              <w:ind w:left="175" w:hanging="175"/>
              <w:rPr>
                <w:rFonts w:ascii="Angsana New" w:hAnsi="Angsana New"/>
                <w:sz w:val="30"/>
                <w:szCs w:val="30"/>
              </w:rPr>
            </w:pPr>
            <w:r w:rsidRPr="00BC77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31</w:t>
            </w:r>
            <w:r w:rsidRPr="00BC77C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C77C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2562</w:t>
            </w:r>
            <w:r w:rsidRPr="00BC77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C77C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C77C8">
              <w:rPr>
                <w:rFonts w:ascii="Angsana New" w:hAnsi="Angsana New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094" w:type="dxa"/>
            <w:vAlign w:val="bottom"/>
          </w:tcPr>
          <w:p w14:paraId="7D19BF48" w14:textId="77777777" w:rsidR="00C31B84" w:rsidRPr="00BC77C8" w:rsidRDefault="00C31B84" w:rsidP="0016578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668" w:type="dxa"/>
            <w:vAlign w:val="bottom"/>
          </w:tcPr>
          <w:p w14:paraId="5FCC20C5" w14:textId="61920B61" w:rsidR="00C31B84" w:rsidRPr="00DF7C10" w:rsidRDefault="00C31B84" w:rsidP="001657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FB3F13" w:rsidRPr="00FB3F13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DF7C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B3F13" w:rsidRPr="00FB3F13">
              <w:rPr>
                <w:rFonts w:ascii="Angsana New" w:hAnsi="Angsana New" w:cs="Angsana New"/>
                <w:sz w:val="30"/>
                <w:szCs w:val="30"/>
                <w:lang w:val="en-US"/>
              </w:rPr>
              <w:t>224</w:t>
            </w:r>
            <w:r w:rsidRPr="00DF7C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B3F13" w:rsidRPr="00FB3F13">
              <w:rPr>
                <w:rFonts w:ascii="Angsana New" w:hAnsi="Angsana New" w:cs="Angsana New"/>
                <w:sz w:val="30"/>
                <w:szCs w:val="30"/>
                <w:lang w:val="en-US"/>
              </w:rPr>
              <w:t>099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1" w:type="dxa"/>
          </w:tcPr>
          <w:p w14:paraId="15FF88A7" w14:textId="77777777" w:rsidR="00C31B84" w:rsidRDefault="00C31B84" w:rsidP="001657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70" w:type="dxa"/>
          </w:tcPr>
          <w:p w14:paraId="78F1A9CB" w14:textId="28D75B6C" w:rsidR="00C31B84" w:rsidRPr="007822CE" w:rsidRDefault="00FB3F13" w:rsidP="007822CE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3F13">
              <w:rPr>
                <w:rFonts w:ascii="Angsana New" w:hAnsi="Angsana New" w:cs="Angsana New"/>
                <w:sz w:val="30"/>
                <w:szCs w:val="30"/>
                <w:lang w:val="en-US"/>
              </w:rPr>
              <w:t>129</w:t>
            </w:r>
            <w:r w:rsidR="00C31B84" w:rsidRPr="007822C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FB3F13">
              <w:rPr>
                <w:rFonts w:ascii="Angsana New" w:hAnsi="Angsana New" w:cs="Angsana New"/>
                <w:sz w:val="30"/>
                <w:szCs w:val="30"/>
                <w:lang w:val="en-US"/>
              </w:rPr>
              <w:t>500</w:t>
            </w:r>
          </w:p>
        </w:tc>
      </w:tr>
      <w:tr w:rsidR="00C31B84" w:rsidRPr="00BC77C8" w14:paraId="407A210E" w14:textId="23E1CC67" w:rsidTr="00C31B84">
        <w:trPr>
          <w:cantSplit/>
          <w:trHeight w:val="18"/>
        </w:trPr>
        <w:tc>
          <w:tcPr>
            <w:tcW w:w="4617" w:type="dxa"/>
          </w:tcPr>
          <w:p w14:paraId="13399D05" w14:textId="165E29AA" w:rsidR="00C31B84" w:rsidRPr="00BC77C8" w:rsidRDefault="00E64F11" w:rsidP="0016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8223C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 w:rsidR="00205485">
              <w:rPr>
                <w:rFonts w:ascii="Angsana New" w:hAnsi="Angsana New"/>
                <w:sz w:val="30"/>
                <w:szCs w:val="30"/>
              </w:rPr>
              <w:t>/</w:t>
            </w:r>
            <w:r w:rsidRPr="008223C2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 w:rsidR="0020548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223C2">
              <w:rPr>
                <w:rFonts w:ascii="Angsana New" w:hAnsi="Angsana New"/>
                <w:sz w:val="30"/>
                <w:szCs w:val="30"/>
                <w:cs/>
              </w:rPr>
              <w:t>เนื่องจาก</w:t>
            </w:r>
            <w:r w:rsidR="00C31B84" w:rsidRPr="00BC77C8">
              <w:rPr>
                <w:rFonts w:ascii="Angsana New" w:hAnsi="Angsana New"/>
                <w:sz w:val="30"/>
                <w:szCs w:val="30"/>
                <w:cs/>
              </w:rPr>
              <w:t>การถือปฏิบัติตาม</w:t>
            </w:r>
            <w:r w:rsidR="00C31B84" w:rsidRPr="00BC77C8">
              <w:rPr>
                <w:rFonts w:ascii="Angsana New" w:hAnsi="Angsana New"/>
                <w:sz w:val="30"/>
                <w:szCs w:val="30"/>
              </w:rPr>
              <w:t xml:space="preserve"> TFRS 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16</w:t>
            </w:r>
            <w:r w:rsidR="00C31B84" w:rsidRPr="00BC77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94" w:type="dxa"/>
            <w:vAlign w:val="bottom"/>
          </w:tcPr>
          <w:p w14:paraId="2449715B" w14:textId="77777777" w:rsidR="00C31B84" w:rsidRPr="007C555E" w:rsidRDefault="00C31B84" w:rsidP="0016578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</w:p>
        </w:tc>
        <w:tc>
          <w:tcPr>
            <w:tcW w:w="1668" w:type="dxa"/>
          </w:tcPr>
          <w:p w14:paraId="308E6DCD" w14:textId="33075E53" w:rsidR="00C31B84" w:rsidRPr="00DF7C10" w:rsidRDefault="00C31B84" w:rsidP="00FE5F9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FB3F13" w:rsidRPr="00FB3F13">
              <w:rPr>
                <w:rFonts w:ascii="Angsana New" w:hAnsi="Angsana New" w:cs="Angsana New"/>
                <w:sz w:val="30"/>
                <w:szCs w:val="30"/>
                <w:lang w:val="en-US"/>
              </w:rPr>
              <w:t>493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1" w:type="dxa"/>
          </w:tcPr>
          <w:p w14:paraId="51BCD760" w14:textId="77777777" w:rsidR="00C31B84" w:rsidRDefault="00C31B84" w:rsidP="00FE5F9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70" w:type="dxa"/>
          </w:tcPr>
          <w:p w14:paraId="7AD7CCC0" w14:textId="5533CE4B" w:rsidR="00C31B84" w:rsidRDefault="00C31B84" w:rsidP="007822CE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B3F13" w:rsidRPr="00FB3F13">
              <w:rPr>
                <w:rFonts w:ascii="Angsana New" w:hAnsi="Angsana New" w:cs="Angsana New"/>
                <w:sz w:val="30"/>
                <w:szCs w:val="30"/>
                <w:lang w:val="en-US"/>
              </w:rPr>
              <w:t>195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31B84" w:rsidRPr="00DE23F4" w14:paraId="0E01B3B4" w14:textId="38D0E0E7" w:rsidTr="00C31B84">
        <w:trPr>
          <w:cantSplit/>
          <w:trHeight w:val="18"/>
        </w:trPr>
        <w:tc>
          <w:tcPr>
            <w:tcW w:w="4617" w:type="dxa"/>
          </w:tcPr>
          <w:p w14:paraId="2852F21A" w14:textId="50FFF500" w:rsidR="00C31B84" w:rsidRPr="00BC77C8" w:rsidRDefault="00C31B84" w:rsidP="00165787">
            <w:pPr>
              <w:spacing w:line="240" w:lineRule="auto"/>
              <w:ind w:left="178" w:right="8" w:hanging="1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77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B3F13" w:rsidRPr="00FB3F1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C77C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C77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FB3F13" w:rsidRPr="00FB3F13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  <w:r w:rsidRPr="00BC77C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BC77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094" w:type="dxa"/>
            <w:vAlign w:val="bottom"/>
          </w:tcPr>
          <w:p w14:paraId="111E8506" w14:textId="77777777" w:rsidR="00C31B84" w:rsidRPr="00BC77C8" w:rsidRDefault="00C31B84" w:rsidP="0016578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68" w:type="dxa"/>
            <w:tcBorders>
              <w:top w:val="single" w:sz="4" w:space="0" w:color="auto"/>
              <w:bottom w:val="double" w:sz="4" w:space="0" w:color="auto"/>
            </w:tcBorders>
          </w:tcPr>
          <w:p w14:paraId="5AE1E5C9" w14:textId="5D3C73D1" w:rsidR="00C31B84" w:rsidRPr="00DE23F4" w:rsidRDefault="00C31B84" w:rsidP="00FE5F9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="00FB3F13" w:rsidRPr="00FB3F1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Pr="00DE2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FB3F13" w:rsidRPr="00FB3F1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224</w:t>
            </w:r>
            <w:r w:rsidRPr="00DE2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FB3F13" w:rsidRPr="00FB3F1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592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81" w:type="dxa"/>
          </w:tcPr>
          <w:p w14:paraId="01286B52" w14:textId="77777777" w:rsidR="00C31B84" w:rsidRDefault="00C31B84" w:rsidP="00FE5F9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double" w:sz="4" w:space="0" w:color="auto"/>
            </w:tcBorders>
          </w:tcPr>
          <w:p w14:paraId="2206A916" w14:textId="2E8CF17E" w:rsidR="00C31B84" w:rsidRDefault="00FB3F13" w:rsidP="00C31B84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B3F1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129</w:t>
            </w:r>
            <w:r w:rsidR="00C31B8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305</w:t>
            </w:r>
          </w:p>
        </w:tc>
      </w:tr>
    </w:tbl>
    <w:p w14:paraId="7257CADE" w14:textId="77777777" w:rsidR="00165787" w:rsidRPr="00B311C7" w:rsidRDefault="00165787" w:rsidP="0016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14:paraId="2D0E959E" w14:textId="78BC4E3A" w:rsidR="00165787" w:rsidRPr="003E48A0" w:rsidRDefault="00165787" w:rsidP="00DC38F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 w:hanging="306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3E48A0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238EA8B0" w14:textId="77777777" w:rsidR="00165787" w:rsidRPr="00B311C7" w:rsidRDefault="00165787" w:rsidP="00165787">
      <w:pPr>
        <w:pStyle w:val="BodyText2"/>
        <w:ind w:left="540"/>
        <w:rPr>
          <w:rFonts w:asciiTheme="majorBidi" w:hAnsiTheme="majorBidi" w:cstheme="majorBidi"/>
          <w:sz w:val="20"/>
          <w:szCs w:val="20"/>
        </w:rPr>
      </w:pPr>
    </w:p>
    <w:p w14:paraId="32EA3D0F" w14:textId="41DB9A2B" w:rsidR="00165787" w:rsidRPr="003E48A0" w:rsidRDefault="00165787" w:rsidP="001657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E48A0">
        <w:rPr>
          <w:rFonts w:ascii="Angsana New" w:hAnsi="Angsana New"/>
          <w:sz w:val="30"/>
          <w:szCs w:val="30"/>
          <w:cs/>
        </w:rPr>
        <w:t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</w:t>
      </w:r>
      <w:r>
        <w:rPr>
          <w:rFonts w:ascii="Angsana New" w:hAnsi="Angsana New"/>
          <w:sz w:val="30"/>
          <w:szCs w:val="30"/>
          <w:cs/>
        </w:rPr>
        <w:t>ขาดทุน</w:t>
      </w:r>
      <w:r w:rsidRPr="003E48A0">
        <w:rPr>
          <w:rFonts w:ascii="Angsana New" w:hAnsi="Angsana New"/>
          <w:sz w:val="30"/>
          <w:szCs w:val="30"/>
          <w:cs/>
        </w:rPr>
        <w:t xml:space="preserve">สะสม ณ วันที่ </w:t>
      </w:r>
      <w:r w:rsidR="00FB3F13" w:rsidRPr="00FB3F13">
        <w:rPr>
          <w:rFonts w:ascii="Angsana New" w:hAnsi="Angsana New"/>
          <w:sz w:val="30"/>
          <w:szCs w:val="30"/>
        </w:rPr>
        <w:t>1</w:t>
      </w:r>
      <w:r w:rsidRPr="003E48A0">
        <w:rPr>
          <w:rFonts w:ascii="Angsana New" w:hAnsi="Angsana New"/>
          <w:sz w:val="30"/>
          <w:szCs w:val="30"/>
        </w:rPr>
        <w:t xml:space="preserve"> </w:t>
      </w:r>
      <w:r w:rsidRPr="003E48A0">
        <w:rPr>
          <w:rFonts w:ascii="Angsana New" w:hAnsi="Angsana New"/>
          <w:sz w:val="30"/>
          <w:szCs w:val="30"/>
          <w:cs/>
        </w:rPr>
        <w:t xml:space="preserve">มกราคม </w:t>
      </w:r>
      <w:r w:rsidR="00FB3F13" w:rsidRPr="00FB3F13">
        <w:rPr>
          <w:rFonts w:ascii="Angsana New" w:hAnsi="Angsana New"/>
          <w:sz w:val="30"/>
          <w:szCs w:val="30"/>
        </w:rPr>
        <w:t>2563</w:t>
      </w:r>
      <w:r w:rsidRPr="003E48A0">
        <w:rPr>
          <w:rFonts w:ascii="Angsana New" w:hAnsi="Angsana New"/>
          <w:sz w:val="30"/>
          <w:szCs w:val="30"/>
        </w:rPr>
        <w:t xml:space="preserve"> </w:t>
      </w:r>
      <w:r w:rsidRPr="003E48A0">
        <w:rPr>
          <w:rFonts w:ascii="Angsana New" w:hAnsi="Angsana New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3E48A0">
        <w:rPr>
          <w:rFonts w:ascii="Angsana New" w:hAnsi="Angsana New"/>
          <w:sz w:val="30"/>
          <w:szCs w:val="30"/>
        </w:rPr>
        <w:t xml:space="preserve"> </w:t>
      </w:r>
      <w:r w:rsidR="00FB3F13" w:rsidRPr="00FB3F13">
        <w:rPr>
          <w:rFonts w:ascii="Angsana New" w:hAnsi="Angsana New"/>
          <w:sz w:val="30"/>
          <w:szCs w:val="30"/>
        </w:rPr>
        <w:t>2562</w:t>
      </w:r>
      <w:r w:rsidRPr="003E48A0">
        <w:rPr>
          <w:rFonts w:ascii="Angsana New" w:hAnsi="Angsana New"/>
          <w:sz w:val="30"/>
          <w:szCs w:val="30"/>
        </w:rPr>
        <w:t xml:space="preserve"> </w:t>
      </w:r>
    </w:p>
    <w:p w14:paraId="5F35291C" w14:textId="77777777" w:rsidR="00165787" w:rsidRPr="00B311C7" w:rsidRDefault="00165787" w:rsidP="00165787">
      <w:pPr>
        <w:pStyle w:val="BodyText2"/>
        <w:ind w:left="540"/>
        <w:rPr>
          <w:rFonts w:asciiTheme="majorBidi" w:hAnsiTheme="majorBidi" w:cstheme="majorBidi"/>
          <w:sz w:val="20"/>
          <w:szCs w:val="20"/>
        </w:rPr>
      </w:pPr>
    </w:p>
    <w:p w14:paraId="15770E03" w14:textId="77777777" w:rsidR="00165787" w:rsidRPr="003E48A0" w:rsidRDefault="00165787" w:rsidP="001657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E48A0">
        <w:rPr>
          <w:rFonts w:ascii="Angsana New" w:hAnsi="Angsana New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3E48A0">
        <w:rPr>
          <w:rFonts w:ascii="Angsana New" w:hAnsi="Angsana New"/>
          <w:sz w:val="30"/>
          <w:szCs w:val="30"/>
        </w:rPr>
        <w:t xml:space="preserve"> </w:t>
      </w:r>
      <w:r w:rsidRPr="003E48A0">
        <w:rPr>
          <w:rFonts w:ascii="Angsana New" w:hAnsi="Angsana New"/>
          <w:sz w:val="30"/>
          <w:szCs w:val="30"/>
          <w:cs/>
        </w:rPr>
        <w:t>โดยผลกระทบจาก</w:t>
      </w:r>
      <w:r w:rsidRPr="003E48A0">
        <w:rPr>
          <w:rFonts w:ascii="Angsana New" w:hAnsi="Angsana New"/>
          <w:color w:val="000000"/>
          <w:sz w:val="30"/>
          <w:szCs w:val="30"/>
          <w:cs/>
        </w:rPr>
        <w:t>การ</w:t>
      </w:r>
      <w:r w:rsidRPr="003E48A0">
        <w:rPr>
          <w:rFonts w:ascii="Angsana New" w:hAnsi="Angsana New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 มีดังนี้ </w:t>
      </w:r>
    </w:p>
    <w:p w14:paraId="13613FB7" w14:textId="77777777" w:rsidR="00165787" w:rsidRPr="00B311C7" w:rsidRDefault="00165787" w:rsidP="0016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14:paraId="14D612EB" w14:textId="77777777" w:rsidR="00165787" w:rsidRPr="00A84F83" w:rsidRDefault="00165787" w:rsidP="00F40C89">
      <w:pPr>
        <w:pStyle w:val="ListParagraph"/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sz w:val="30"/>
          <w:szCs w:val="30"/>
        </w:rPr>
      </w:pPr>
      <w:r w:rsidRPr="00A84F83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การด้อยค่าของสินทรัพย์ทางการเงินและสินทรัพย์ที่เกิดจากสัญญา </w:t>
      </w:r>
    </w:p>
    <w:p w14:paraId="73A08720" w14:textId="77777777" w:rsidR="00165787" w:rsidRPr="00B311C7" w:rsidRDefault="00165787" w:rsidP="001657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706CDAF2" w14:textId="7665A6AA" w:rsidR="00165787" w:rsidRPr="00A84F83" w:rsidRDefault="00165787" w:rsidP="00165787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84F83">
        <w:rPr>
          <w:rFonts w:ascii="Angsana New" w:hAnsi="Angsana New"/>
          <w:sz w:val="30"/>
          <w:szCs w:val="30"/>
        </w:rPr>
        <w:t xml:space="preserve">TFRS </w:t>
      </w:r>
      <w:r w:rsidR="00FB3F13" w:rsidRPr="00FB3F13">
        <w:rPr>
          <w:rFonts w:ascii="Angsana New" w:hAnsi="Angsana New"/>
          <w:sz w:val="30"/>
          <w:szCs w:val="30"/>
        </w:rPr>
        <w:t>9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/>
          <w:sz w:val="30"/>
          <w:szCs w:val="30"/>
          <w:cs/>
        </w:rPr>
        <w:t>เดิมกลุ่มบริษัทประมาณการค่าเผื่อหนี้สงสัยจะสูญโดยการวิเคราะห์ประวัติการชำระหนี้ และ</w:t>
      </w:r>
      <w:r w:rsidRPr="00A84F83">
        <w:rPr>
          <w:rFonts w:ascii="Angsana New" w:hAnsi="Angsana New"/>
          <w:sz w:val="30"/>
          <w:szCs w:val="30"/>
        </w:rPr>
        <w:br/>
      </w:r>
      <w:r w:rsidRPr="00A84F83">
        <w:rPr>
          <w:rFonts w:ascii="Angsana New" w:hAnsi="Angsana New"/>
          <w:sz w:val="30"/>
          <w:szCs w:val="30"/>
          <w:cs/>
        </w:rPr>
        <w:t xml:space="preserve">การคาดการณ์เกี่ยวกับการชำระหนี้ในอนาคตของลูกค้า </w:t>
      </w:r>
      <w:r w:rsidRPr="00A84F83">
        <w:rPr>
          <w:rFonts w:ascii="Angsana New" w:hAnsi="Angsana New"/>
          <w:sz w:val="30"/>
          <w:szCs w:val="30"/>
        </w:rPr>
        <w:t xml:space="preserve">TFRS </w:t>
      </w:r>
      <w:r w:rsidR="00FB3F13" w:rsidRPr="00FB3F13">
        <w:rPr>
          <w:rFonts w:ascii="Angsana New" w:hAnsi="Angsana New"/>
          <w:sz w:val="30"/>
          <w:szCs w:val="30"/>
        </w:rPr>
        <w:t>9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ซึ่งไม่รวมเงินลงทุนในตราสารทุน</w:t>
      </w:r>
    </w:p>
    <w:p w14:paraId="62501DC6" w14:textId="77777777" w:rsidR="00B30F3A" w:rsidRPr="00B311C7" w:rsidRDefault="00B30F3A" w:rsidP="00B30F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Theme="majorBidi" w:hAnsiTheme="majorBidi" w:cstheme="majorBidi"/>
          <w:sz w:val="20"/>
          <w:szCs w:val="20"/>
        </w:rPr>
      </w:pPr>
    </w:p>
    <w:p w14:paraId="1B186DBA" w14:textId="061AE12D" w:rsidR="00165787" w:rsidRPr="00A84F83" w:rsidRDefault="00165787" w:rsidP="00B30F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sz w:val="30"/>
          <w:szCs w:val="30"/>
          <w:cs/>
        </w:rPr>
      </w:pPr>
      <w:r w:rsidRPr="00A84F83">
        <w:rPr>
          <w:rFonts w:ascii="Angsana New" w:hAnsi="Angsana New"/>
          <w:sz w:val="30"/>
          <w:szCs w:val="30"/>
          <w:cs/>
        </w:rPr>
        <w:t xml:space="preserve">กลุ่มบริษัทได้ประเมินการด้อยค่าตาม </w:t>
      </w:r>
      <w:r w:rsidRPr="00A84F83">
        <w:rPr>
          <w:rFonts w:ascii="Angsana New" w:hAnsi="Angsana New"/>
          <w:sz w:val="30"/>
          <w:szCs w:val="30"/>
        </w:rPr>
        <w:t xml:space="preserve">TFRS </w:t>
      </w:r>
      <w:r w:rsidR="00FB3F13" w:rsidRPr="00FB3F13">
        <w:rPr>
          <w:rFonts w:ascii="Angsana New" w:hAnsi="Angsana New"/>
          <w:sz w:val="30"/>
          <w:szCs w:val="30"/>
        </w:rPr>
        <w:t>9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B3F13" w:rsidRPr="00FB3F13">
        <w:rPr>
          <w:rFonts w:ascii="Angsana New" w:hAnsi="Angsana New"/>
          <w:sz w:val="30"/>
          <w:szCs w:val="30"/>
        </w:rPr>
        <w:t>1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/>
          <w:sz w:val="30"/>
          <w:szCs w:val="30"/>
          <w:cs/>
        </w:rPr>
        <w:t xml:space="preserve">มกราคม </w:t>
      </w:r>
      <w:r w:rsidR="00FB3F13" w:rsidRPr="00FB3F13">
        <w:rPr>
          <w:rFonts w:ascii="Angsana New" w:hAnsi="Angsana New"/>
          <w:sz w:val="30"/>
          <w:szCs w:val="30"/>
        </w:rPr>
        <w:t>2563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/>
          <w:sz w:val="30"/>
          <w:szCs w:val="30"/>
          <w:cs/>
        </w:rPr>
        <w:t>ซึ่งไม่มีผลกระทบต่องบการเงินอย่างมีสาระสำคัญ</w:t>
      </w:r>
    </w:p>
    <w:p w14:paraId="13363D22" w14:textId="77777777" w:rsidR="00165787" w:rsidRPr="00257F8B" w:rsidRDefault="00165787" w:rsidP="00165787">
      <w:pPr>
        <w:pStyle w:val="ListParagraph"/>
        <w:spacing w:line="240" w:lineRule="auto"/>
        <w:ind w:left="1267" w:right="-58"/>
        <w:jc w:val="thaiDistribute"/>
        <w:rPr>
          <w:rFonts w:ascii="Angsana New" w:hAnsi="Angsana New"/>
          <w:sz w:val="26"/>
          <w:szCs w:val="26"/>
          <w:shd w:val="clear" w:color="auto" w:fill="D9D9D9"/>
        </w:rPr>
      </w:pPr>
    </w:p>
    <w:p w14:paraId="22D3FC8C" w14:textId="3ADB1A0A" w:rsidR="00165787" w:rsidRPr="0083315D" w:rsidRDefault="00165787" w:rsidP="00C1360D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83315D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</w:t>
      </w:r>
      <w:r w:rsidR="00FB3F13" w:rsidRPr="00FB3F1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83315D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83315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398C4D5E" w14:textId="77777777" w:rsidR="00165787" w:rsidRPr="00257F8B" w:rsidRDefault="00165787" w:rsidP="00165787">
      <w:pPr>
        <w:spacing w:line="240" w:lineRule="auto"/>
        <w:ind w:left="1260"/>
        <w:jc w:val="thaiDistribute"/>
        <w:rPr>
          <w:rFonts w:ascii="Angsana New" w:hAnsi="Angsana New"/>
          <w:sz w:val="26"/>
          <w:szCs w:val="26"/>
        </w:rPr>
      </w:pPr>
    </w:p>
    <w:p w14:paraId="5680E610" w14:textId="7F16EC00" w:rsidR="00165787" w:rsidRPr="0073742E" w:rsidRDefault="00165787" w:rsidP="001657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b/>
          <w:bCs/>
          <w:color w:val="0000FF"/>
          <w:sz w:val="30"/>
          <w:szCs w:val="30"/>
          <w:cs/>
        </w:rPr>
      </w:pPr>
      <w:r w:rsidRPr="0083315D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FB3F13" w:rsidRPr="00FB3F13">
        <w:rPr>
          <w:rFonts w:ascii="Angsana New" w:hAnsi="Angsana New"/>
          <w:sz w:val="30"/>
          <w:szCs w:val="30"/>
        </w:rPr>
        <w:t>1</w:t>
      </w:r>
      <w:r w:rsidRPr="0083315D">
        <w:rPr>
          <w:rFonts w:ascii="Angsana New" w:hAnsi="Angsana New"/>
          <w:sz w:val="30"/>
          <w:szCs w:val="30"/>
        </w:rPr>
        <w:t xml:space="preserve"> </w:t>
      </w:r>
      <w:r w:rsidRPr="0083315D">
        <w:rPr>
          <w:rFonts w:ascii="Angsana New" w:hAnsi="Angsana New"/>
          <w:sz w:val="30"/>
          <w:szCs w:val="30"/>
          <w:cs/>
        </w:rPr>
        <w:t xml:space="preserve">มกราคม </w:t>
      </w:r>
      <w:r w:rsidR="00FB3F13" w:rsidRPr="00FB3F13">
        <w:rPr>
          <w:rFonts w:ascii="Angsana New" w:hAnsi="Angsana New"/>
          <w:sz w:val="30"/>
          <w:szCs w:val="30"/>
        </w:rPr>
        <w:t>2563</w:t>
      </w:r>
      <w:r w:rsidRPr="0083315D">
        <w:rPr>
          <w:rFonts w:ascii="Angsana New" w:hAnsi="Angsana New"/>
          <w:sz w:val="30"/>
          <w:szCs w:val="30"/>
        </w:rPr>
        <w:t xml:space="preserve"> </w:t>
      </w:r>
      <w:r w:rsidRPr="0083315D">
        <w:rPr>
          <w:rFonts w:ascii="Angsana New" w:hAnsi="Angsana New"/>
          <w:sz w:val="30"/>
          <w:szCs w:val="30"/>
          <w:cs/>
        </w:rPr>
        <w:t xml:space="preserve">กลุ่มบริษัทถือปฏิบัติตาม </w:t>
      </w:r>
      <w:r w:rsidRPr="0083315D">
        <w:rPr>
          <w:rFonts w:ascii="Angsana New" w:hAnsi="Angsana New"/>
          <w:sz w:val="30"/>
          <w:szCs w:val="30"/>
        </w:rPr>
        <w:t xml:space="preserve">TFRS </w:t>
      </w:r>
      <w:r w:rsidR="00FB3F13" w:rsidRPr="00FB3F13">
        <w:rPr>
          <w:rFonts w:ascii="Angsana New" w:hAnsi="Angsana New"/>
          <w:sz w:val="30"/>
          <w:szCs w:val="30"/>
        </w:rPr>
        <w:t>16</w:t>
      </w:r>
      <w:r w:rsidRPr="0083315D">
        <w:rPr>
          <w:rFonts w:ascii="Angsana New" w:hAnsi="Angsana New"/>
          <w:sz w:val="30"/>
          <w:szCs w:val="30"/>
        </w:rPr>
        <w:t xml:space="preserve"> </w:t>
      </w:r>
      <w:r w:rsidRPr="0083315D">
        <w:rPr>
          <w:rFonts w:ascii="Angsana New" w:hAnsi="Angsana New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FB3F13" w:rsidRPr="00FB3F13">
        <w:rPr>
          <w:rFonts w:ascii="Angsana New" w:hAnsi="Angsana New"/>
          <w:sz w:val="30"/>
          <w:szCs w:val="30"/>
        </w:rPr>
        <w:t>17</w:t>
      </w:r>
      <w:r w:rsidRPr="0083315D">
        <w:rPr>
          <w:rFonts w:ascii="Angsana New" w:hAnsi="Angsana New"/>
          <w:sz w:val="30"/>
          <w:szCs w:val="30"/>
        </w:rPr>
        <w:t xml:space="preserve"> </w:t>
      </w:r>
      <w:r w:rsidRPr="0083315D">
        <w:rPr>
          <w:rFonts w:ascii="Angsana New" w:hAnsi="Angsana New"/>
          <w:sz w:val="30"/>
          <w:szCs w:val="30"/>
          <w:cs/>
        </w:rPr>
        <w:t xml:space="preserve">เรื่อง </w:t>
      </w:r>
      <w:r w:rsidRPr="0083315D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83315D">
        <w:rPr>
          <w:rFonts w:ascii="Angsana New" w:hAnsi="Angsana New"/>
          <w:sz w:val="30"/>
          <w:szCs w:val="30"/>
          <w:cs/>
        </w:rPr>
        <w:t xml:space="preserve"> </w:t>
      </w:r>
      <w:r w:rsidRPr="0083315D">
        <w:rPr>
          <w:rFonts w:ascii="Angsana New" w:hAnsi="Angsana New"/>
          <w:sz w:val="30"/>
          <w:szCs w:val="30"/>
        </w:rPr>
        <w:t xml:space="preserve">(TAS </w:t>
      </w:r>
      <w:r w:rsidR="00FB3F13" w:rsidRPr="00FB3F13">
        <w:rPr>
          <w:rFonts w:ascii="Angsana New" w:hAnsi="Angsana New"/>
          <w:sz w:val="30"/>
          <w:szCs w:val="30"/>
        </w:rPr>
        <w:t>17</w:t>
      </w:r>
      <w:r w:rsidRPr="0083315D">
        <w:rPr>
          <w:rFonts w:ascii="Angsana New" w:hAnsi="Angsana New"/>
          <w:sz w:val="30"/>
          <w:szCs w:val="30"/>
        </w:rPr>
        <w:t xml:space="preserve">) </w:t>
      </w:r>
      <w:r w:rsidRPr="0083315D">
        <w:rPr>
          <w:rFonts w:ascii="Angsana New" w:hAnsi="Angsana New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FB3F13" w:rsidRPr="00FB3F13">
        <w:rPr>
          <w:rFonts w:ascii="Angsana New" w:hAnsi="Angsana New"/>
          <w:sz w:val="30"/>
          <w:szCs w:val="30"/>
        </w:rPr>
        <w:t>4</w:t>
      </w:r>
      <w:r w:rsidRPr="0083315D">
        <w:rPr>
          <w:rFonts w:ascii="Angsana New" w:hAnsi="Angsana New"/>
          <w:sz w:val="30"/>
          <w:szCs w:val="30"/>
        </w:rPr>
        <w:t xml:space="preserve"> </w:t>
      </w:r>
      <w:r w:rsidRPr="0083315D">
        <w:rPr>
          <w:rFonts w:ascii="Angsana New" w:hAnsi="Angsana New"/>
          <w:sz w:val="30"/>
          <w:szCs w:val="30"/>
          <w:cs/>
        </w:rPr>
        <w:t xml:space="preserve">เรื่อง </w:t>
      </w:r>
      <w:r w:rsidRPr="0083315D">
        <w:rPr>
          <w:rFonts w:ascii="Angsana New" w:hAnsi="Angsana New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83315D">
        <w:rPr>
          <w:rFonts w:ascii="Angsana New" w:hAnsi="Angsana New"/>
          <w:sz w:val="30"/>
          <w:szCs w:val="30"/>
          <w:cs/>
        </w:rPr>
        <w:t xml:space="preserve"> </w:t>
      </w:r>
      <w:r w:rsidRPr="0083315D">
        <w:rPr>
          <w:rFonts w:ascii="Angsana New" w:hAnsi="Angsana New"/>
          <w:sz w:val="30"/>
          <w:szCs w:val="30"/>
        </w:rPr>
        <w:t xml:space="preserve">(TFRIC </w:t>
      </w:r>
      <w:r w:rsidR="00FB3F13" w:rsidRPr="00FB3F13">
        <w:rPr>
          <w:rFonts w:ascii="Angsana New" w:hAnsi="Angsana New"/>
          <w:sz w:val="30"/>
          <w:szCs w:val="30"/>
        </w:rPr>
        <w:t>4</w:t>
      </w:r>
      <w:r w:rsidRPr="0083315D">
        <w:rPr>
          <w:rFonts w:ascii="Angsana New" w:hAnsi="Angsana New"/>
          <w:sz w:val="30"/>
          <w:szCs w:val="30"/>
        </w:rPr>
        <w:t xml:space="preserve">) </w:t>
      </w:r>
      <w:r w:rsidRPr="0083315D">
        <w:rPr>
          <w:rFonts w:ascii="Angsana New" w:hAnsi="Angsana New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83315D">
        <w:rPr>
          <w:rFonts w:ascii="Angsana New" w:hAnsi="Angsana New"/>
          <w:sz w:val="30"/>
          <w:szCs w:val="30"/>
        </w:rPr>
        <w:t>(Modified retrospective approach)</w:t>
      </w:r>
      <w:r w:rsidRPr="0083315D">
        <w:rPr>
          <w:rFonts w:ascii="Angsana New" w:hAnsi="Angsana New"/>
          <w:sz w:val="30"/>
          <w:szCs w:val="30"/>
          <w:cs/>
        </w:rPr>
        <w:t xml:space="preserve"> </w:t>
      </w:r>
    </w:p>
    <w:p w14:paraId="2A06E8A1" w14:textId="77777777" w:rsidR="00165787" w:rsidRPr="00257F8B" w:rsidRDefault="00165787" w:rsidP="001657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661722C8" w14:textId="5AB2BE12" w:rsidR="00165787" w:rsidRPr="0083315D" w:rsidRDefault="00165787" w:rsidP="001657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eastAsia="Calibri" w:hAnsi="Angsana New"/>
          <w:sz w:val="30"/>
          <w:szCs w:val="30"/>
        </w:rPr>
      </w:pPr>
      <w:r w:rsidRPr="007A0AD6">
        <w:rPr>
          <w:rFonts w:ascii="Angsana New" w:eastAsia="Calibri" w:hAnsi="Angsana New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</w:t>
      </w:r>
      <w:r w:rsidR="008223C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A0AD6">
        <w:rPr>
          <w:rFonts w:ascii="Angsana New" w:eastAsia="Calibri" w:hAnsi="Angsana New"/>
          <w:sz w:val="30"/>
          <w:szCs w:val="30"/>
          <w:cs/>
        </w:rPr>
        <w:t>ตาม</w:t>
      </w:r>
      <w:r w:rsidRPr="007A0AD6">
        <w:rPr>
          <w:rFonts w:ascii="Angsana New" w:eastAsia="Calibri" w:hAnsi="Angsana New"/>
          <w:sz w:val="30"/>
          <w:szCs w:val="30"/>
        </w:rPr>
        <w:t xml:space="preserve"> TFRS</w:t>
      </w:r>
      <w:r w:rsidRPr="007A0AD6">
        <w:rPr>
          <w:rFonts w:ascii="Angsana New" w:eastAsia="Calibri" w:hAnsi="Angsana New"/>
          <w:sz w:val="30"/>
          <w:szCs w:val="30"/>
          <w:cs/>
        </w:rPr>
        <w:t xml:space="preserve"> </w:t>
      </w:r>
      <w:r w:rsidR="00FB3F13" w:rsidRPr="00FB3F13">
        <w:rPr>
          <w:rFonts w:ascii="Angsana New" w:eastAsia="Calibri" w:hAnsi="Angsana New"/>
          <w:sz w:val="30"/>
          <w:szCs w:val="30"/>
        </w:rPr>
        <w:t>16</w:t>
      </w:r>
      <w:r w:rsidRPr="007A0AD6">
        <w:rPr>
          <w:rFonts w:ascii="Angsana New" w:eastAsia="Calibri" w:hAnsi="Angsana New"/>
          <w:sz w:val="30"/>
          <w:szCs w:val="30"/>
        </w:rPr>
        <w:t xml:space="preserve"> </w:t>
      </w:r>
      <w:r w:rsidRPr="007A0AD6">
        <w:rPr>
          <w:rFonts w:ascii="Angsana New" w:eastAsia="Calibri" w:hAnsi="Angsana New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</w:t>
      </w:r>
      <w:r w:rsidRPr="008223C2">
        <w:rPr>
          <w:rFonts w:ascii="Angsana New" w:eastAsia="Calibri" w:hAnsi="Angsana New"/>
          <w:spacing w:val="-4"/>
          <w:sz w:val="30"/>
          <w:szCs w:val="30"/>
          <w:cs/>
        </w:rPr>
        <w:t>หากสัญญาประกอบด้วยส่วนที่เป็นการเช่าและส่วนที่ไม่เป็นการเช่า กลุ่มบริษัทจะปันส่วนสิ่งตอบ</w:t>
      </w:r>
      <w:r w:rsidR="008223C2" w:rsidRPr="008223C2">
        <w:rPr>
          <w:rFonts w:ascii="Angsana New" w:eastAsia="Calibri" w:hAnsi="Angsana New"/>
          <w:spacing w:val="-4"/>
          <w:sz w:val="30"/>
          <w:szCs w:val="30"/>
          <w:cs/>
        </w:rPr>
        <w:t>แ</w:t>
      </w:r>
      <w:r w:rsidRPr="008223C2">
        <w:rPr>
          <w:rFonts w:ascii="Angsana New" w:eastAsia="Calibri" w:hAnsi="Angsana New"/>
          <w:spacing w:val="-4"/>
          <w:sz w:val="30"/>
          <w:szCs w:val="30"/>
          <w:cs/>
        </w:rPr>
        <w:t>ทน</w:t>
      </w:r>
      <w:r w:rsidR="008223C2">
        <w:rPr>
          <w:rFonts w:ascii="Angsana New" w:eastAsia="Calibri" w:hAnsi="Angsana New"/>
          <w:spacing w:val="-4"/>
          <w:sz w:val="30"/>
          <w:szCs w:val="30"/>
          <w:cs/>
        </w:rPr>
        <w:br/>
      </w:r>
      <w:r w:rsidRPr="008223C2">
        <w:rPr>
          <w:rFonts w:ascii="Angsana New" w:eastAsia="Calibri" w:hAnsi="Angsana New"/>
          <w:spacing w:val="-4"/>
          <w:sz w:val="30"/>
          <w:szCs w:val="30"/>
          <w:cs/>
        </w:rPr>
        <w:t>ที่</w:t>
      </w:r>
      <w:r w:rsidRPr="007A0AD6">
        <w:rPr>
          <w:rFonts w:ascii="Angsana New" w:eastAsia="Calibri" w:hAnsi="Angsana New"/>
          <w:sz w:val="30"/>
          <w:szCs w:val="30"/>
          <w:cs/>
        </w:rPr>
        <w:t xml:space="preserve">ต้องจ่ายตามราคาขายที่เป็นเอกเทศ </w:t>
      </w:r>
      <w:r w:rsidRPr="007A0AD6">
        <w:rPr>
          <w:rFonts w:ascii="Angsana New" w:eastAsia="Calibri" w:hAnsi="Angsana New"/>
          <w:sz w:val="30"/>
          <w:szCs w:val="30"/>
        </w:rPr>
        <w:t xml:space="preserve">(Transaction price) </w:t>
      </w:r>
      <w:r w:rsidRPr="007A0AD6">
        <w:rPr>
          <w:rFonts w:ascii="Angsana New" w:eastAsia="Calibri" w:hAnsi="Angsana New"/>
          <w:sz w:val="30"/>
          <w:szCs w:val="30"/>
          <w:cs/>
        </w:rPr>
        <w:t>ณ วันที่</w:t>
      </w:r>
      <w:r w:rsidRPr="007A0AD6">
        <w:rPr>
          <w:rFonts w:ascii="Angsana New" w:eastAsia="Calibri" w:hAnsi="Angsana New"/>
          <w:sz w:val="30"/>
          <w:szCs w:val="30"/>
        </w:rPr>
        <w:t xml:space="preserve"> </w:t>
      </w:r>
      <w:r w:rsidR="00FB3F13" w:rsidRPr="00FB3F13">
        <w:rPr>
          <w:rFonts w:ascii="Angsana New" w:eastAsia="Calibri" w:hAnsi="Angsana New"/>
          <w:sz w:val="30"/>
          <w:szCs w:val="30"/>
        </w:rPr>
        <w:t>1</w:t>
      </w:r>
      <w:r w:rsidRPr="007A0AD6">
        <w:rPr>
          <w:rFonts w:ascii="Angsana New" w:eastAsia="Calibri" w:hAnsi="Angsana New"/>
          <w:sz w:val="30"/>
          <w:szCs w:val="30"/>
        </w:rPr>
        <w:t xml:space="preserve"> </w:t>
      </w:r>
      <w:r w:rsidRPr="007A0AD6">
        <w:rPr>
          <w:rFonts w:ascii="Angsana New" w:eastAsia="Calibri" w:hAnsi="Angsana New"/>
          <w:sz w:val="30"/>
          <w:szCs w:val="30"/>
          <w:cs/>
        </w:rPr>
        <w:t xml:space="preserve">มกราคม </w:t>
      </w:r>
      <w:r w:rsidR="00FB3F13" w:rsidRPr="00FB3F13">
        <w:rPr>
          <w:rFonts w:ascii="Angsana New" w:eastAsia="Calibri" w:hAnsi="Angsana New"/>
          <w:sz w:val="30"/>
          <w:szCs w:val="30"/>
        </w:rPr>
        <w:t>2563</w:t>
      </w:r>
      <w:r w:rsidRPr="007A0AD6">
        <w:rPr>
          <w:rFonts w:ascii="Angsana New" w:eastAsia="Calibri" w:hAnsi="Angsana New"/>
          <w:sz w:val="30"/>
          <w:szCs w:val="30"/>
        </w:rPr>
        <w:t xml:space="preserve"> </w:t>
      </w:r>
      <w:r w:rsidRPr="007A0AD6">
        <w:rPr>
          <w:rFonts w:ascii="Angsana New" w:eastAsia="Calibri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7A0AD6">
        <w:rPr>
          <w:rFonts w:ascii="Angsana New" w:eastAsia="Calibri" w:hAnsi="Angsana New"/>
          <w:sz w:val="30"/>
          <w:szCs w:val="30"/>
        </w:rPr>
        <w:t xml:space="preserve"> </w:t>
      </w:r>
      <w:r w:rsidRPr="007A0AD6">
        <w:rPr>
          <w:rFonts w:ascii="Angsana New" w:eastAsia="Calibri" w:hAnsi="Angsana New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 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209E38A3" w14:textId="77777777" w:rsidR="00165787" w:rsidRPr="00257F8B" w:rsidRDefault="00165787" w:rsidP="0016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FF"/>
          <w:sz w:val="26"/>
          <w:szCs w:val="26"/>
          <w:highlight w:val="cyan"/>
        </w:rPr>
      </w:pPr>
    </w:p>
    <w:p w14:paraId="70EF80DB" w14:textId="77777777" w:rsidR="00165787" w:rsidRPr="0063403C" w:rsidRDefault="00165787" w:rsidP="0016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1DFA">
        <w:rPr>
          <w:rFonts w:ascii="Angsana New" w:hAnsi="Angsana New"/>
          <w:color w:val="000000"/>
          <w:sz w:val="30"/>
          <w:szCs w:val="30"/>
          <w:cs/>
        </w:rPr>
        <w:t xml:space="preserve">ในการปฏิบัติในช่วงเปลี่ยนแปลง กลุ่มบริษัทได้เลือกใช้ข้อยกเว้นต่อไปนี้ </w:t>
      </w:r>
    </w:p>
    <w:p w14:paraId="2F2F41E1" w14:textId="08C395D3" w:rsidR="00165787" w:rsidRPr="00721DFA" w:rsidRDefault="00165787" w:rsidP="00C1360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1DFA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FB3F13" w:rsidRPr="00FB3F13">
        <w:rPr>
          <w:rFonts w:ascii="Angsana New" w:hAnsi="Angsana New"/>
          <w:color w:val="000000"/>
          <w:spacing w:val="-4"/>
          <w:sz w:val="30"/>
          <w:szCs w:val="30"/>
        </w:rPr>
        <w:t>12</w:t>
      </w:r>
      <w:r w:rsidRPr="00721DFA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721DFA">
        <w:rPr>
          <w:rFonts w:ascii="Angsana New" w:hAnsi="Angsana New"/>
          <w:color w:val="000000"/>
          <w:spacing w:val="-4"/>
          <w:sz w:val="30"/>
          <w:szCs w:val="30"/>
          <w:cs/>
        </w:rPr>
        <w:t>เดือน</w:t>
      </w:r>
    </w:p>
    <w:p w14:paraId="42FF1301" w14:textId="77777777" w:rsidR="00165787" w:rsidRPr="00721DFA" w:rsidRDefault="00165787" w:rsidP="00C1360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1DFA">
        <w:rPr>
          <w:rFonts w:ascii="Angsana New" w:hAnsi="Angsana New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721DFA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4E88E507" w14:textId="77777777" w:rsidR="00165787" w:rsidRPr="00721DFA" w:rsidRDefault="00165787" w:rsidP="00C1360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1DFA">
        <w:rPr>
          <w:rFonts w:ascii="Angsana New" w:hAnsi="Angsana New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721DFA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74C72B4F" w14:textId="77777777" w:rsidR="00165787" w:rsidRPr="00721DFA" w:rsidRDefault="00165787" w:rsidP="00C1360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1DFA">
        <w:rPr>
          <w:rFonts w:ascii="Angsana New" w:hAnsi="Angsana New"/>
          <w:color w:val="000000"/>
          <w:sz w:val="30"/>
          <w:szCs w:val="30"/>
          <w:cs/>
        </w:rPr>
        <w:lastRenderedPageBreak/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17D579E0" w14:textId="77777777" w:rsidR="00165787" w:rsidRPr="00721DFA" w:rsidRDefault="00165787" w:rsidP="00C1360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1DFA">
        <w:rPr>
          <w:rFonts w:ascii="Angsana New" w:hAnsi="Angsana New"/>
          <w:color w:val="000000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721DFA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73B149BC" w14:textId="77777777" w:rsidR="00165787" w:rsidRPr="006A0479" w:rsidRDefault="00165787" w:rsidP="0016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8730" w:type="dxa"/>
        <w:tblInd w:w="88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68"/>
        <w:gridCol w:w="1351"/>
        <w:gridCol w:w="181"/>
        <w:gridCol w:w="1488"/>
        <w:gridCol w:w="42"/>
      </w:tblGrid>
      <w:tr w:rsidR="00EA32B0" w:rsidRPr="00804050" w14:paraId="386BC74E" w14:textId="77777777" w:rsidTr="00EA32B0">
        <w:trPr>
          <w:cantSplit/>
          <w:trHeight w:val="20"/>
        </w:trPr>
        <w:tc>
          <w:tcPr>
            <w:tcW w:w="7200" w:type="dxa"/>
            <w:gridSpan w:val="3"/>
            <w:shd w:val="clear" w:color="auto" w:fill="auto"/>
            <w:vAlign w:val="bottom"/>
          </w:tcPr>
          <w:p w14:paraId="3B48C3FC" w14:textId="3081DE3E" w:rsidR="00EA32B0" w:rsidRPr="004B67D9" w:rsidRDefault="00EA32B0" w:rsidP="00152036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  <w:r w:rsidRPr="004B67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ผลกระทบจากการถือปฏิบัติตาม </w:t>
            </w:r>
            <w:r w:rsidRPr="004B67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TFRS </w:t>
            </w:r>
            <w:r w:rsidR="00FB3F13" w:rsidRPr="00FB3F1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530" w:type="dxa"/>
            <w:gridSpan w:val="2"/>
            <w:vAlign w:val="bottom"/>
          </w:tcPr>
          <w:p w14:paraId="71937A3A" w14:textId="77777777" w:rsidR="00EA32B0" w:rsidRPr="00804050" w:rsidRDefault="00EA32B0" w:rsidP="00152036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sz w:val="30"/>
                <w:szCs w:val="30"/>
              </w:rPr>
            </w:pPr>
            <w:r w:rsidRPr="00804050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80405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165787" w:rsidRPr="00804050" w14:paraId="1739F688" w14:textId="77777777" w:rsidTr="00EA32B0">
        <w:trPr>
          <w:cantSplit/>
          <w:trHeight w:val="20"/>
        </w:trPr>
        <w:tc>
          <w:tcPr>
            <w:tcW w:w="7200" w:type="dxa"/>
            <w:gridSpan w:val="3"/>
          </w:tcPr>
          <w:p w14:paraId="19C9CB5D" w14:textId="77777777" w:rsidR="00165787" w:rsidRPr="00804050" w:rsidRDefault="00165787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6D8B61F5" w14:textId="77777777" w:rsidR="00165787" w:rsidRPr="00804050" w:rsidRDefault="00165787" w:rsidP="0015203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0405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0405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04050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65787" w:rsidRPr="00804050" w14:paraId="1791F2B5" w14:textId="77777777" w:rsidTr="00EA32B0">
        <w:trPr>
          <w:cantSplit/>
          <w:trHeight w:val="20"/>
        </w:trPr>
        <w:tc>
          <w:tcPr>
            <w:tcW w:w="7200" w:type="dxa"/>
            <w:gridSpan w:val="3"/>
          </w:tcPr>
          <w:p w14:paraId="25B38312" w14:textId="539A8C1F" w:rsidR="00165787" w:rsidRPr="00E431BB" w:rsidRDefault="00165787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E431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B3F13" w:rsidRPr="00FB3F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E431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431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FB3F13" w:rsidRPr="00FB3F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  <w:gridSpan w:val="2"/>
          </w:tcPr>
          <w:p w14:paraId="72B7FDD6" w14:textId="77777777" w:rsidR="00165787" w:rsidRPr="00804050" w:rsidRDefault="00165787" w:rsidP="0015203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EA32B0" w:rsidRPr="00804050" w14:paraId="50F716B4" w14:textId="77777777" w:rsidTr="00EA32B0">
        <w:trPr>
          <w:cantSplit/>
          <w:trHeight w:val="20"/>
        </w:trPr>
        <w:tc>
          <w:tcPr>
            <w:tcW w:w="7200" w:type="dxa"/>
            <w:gridSpan w:val="3"/>
            <w:vAlign w:val="bottom"/>
          </w:tcPr>
          <w:p w14:paraId="5518B5E3" w14:textId="77777777" w:rsidR="00EA32B0" w:rsidRPr="00E431BB" w:rsidRDefault="00EA32B0" w:rsidP="00E224A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30069EC8" w14:textId="53FE200F" w:rsidR="00EA32B0" w:rsidRPr="00ED21EB" w:rsidRDefault="00FB3F13" w:rsidP="008F40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3F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154</w:t>
            </w:r>
            <w:r w:rsidR="00EA32B0" w:rsidRPr="00ED21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829</w:t>
            </w:r>
          </w:p>
        </w:tc>
      </w:tr>
      <w:tr w:rsidR="00EA32B0" w:rsidRPr="00804050" w14:paraId="62327BE4" w14:textId="77777777" w:rsidTr="00EA32B0">
        <w:trPr>
          <w:cantSplit/>
          <w:trHeight w:val="20"/>
        </w:trPr>
        <w:tc>
          <w:tcPr>
            <w:tcW w:w="7200" w:type="dxa"/>
            <w:gridSpan w:val="3"/>
          </w:tcPr>
          <w:p w14:paraId="322EDBCC" w14:textId="77777777" w:rsidR="00EA32B0" w:rsidRPr="00E431BB" w:rsidRDefault="00EA32B0" w:rsidP="00E224A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E431BB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AB2E3DF" w14:textId="26BB2C29" w:rsidR="00EA32B0" w:rsidRPr="00ED21EB" w:rsidRDefault="003E5451" w:rsidP="00CB77E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4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FB3F13" w:rsidRPr="00FB3F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155</w:t>
            </w:r>
            <w:r w:rsidR="00EA32B0" w:rsidRPr="00ED21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FB3F13" w:rsidRPr="00FB3F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EA32B0" w:rsidRPr="00804050" w14:paraId="480E2584" w14:textId="77777777" w:rsidTr="00EA32B0">
        <w:trPr>
          <w:cantSplit/>
          <w:trHeight w:val="20"/>
        </w:trPr>
        <w:tc>
          <w:tcPr>
            <w:tcW w:w="7200" w:type="dxa"/>
            <w:gridSpan w:val="3"/>
          </w:tcPr>
          <w:p w14:paraId="45C7D66F" w14:textId="77777777" w:rsidR="00EA32B0" w:rsidRPr="00804050" w:rsidRDefault="00EA32B0" w:rsidP="00E224A7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E431BB">
              <w:rPr>
                <w:rFonts w:ascii="Angsana New" w:hAnsi="Angsana New"/>
                <w:sz w:val="30"/>
                <w:szCs w:val="30"/>
                <w:cs/>
              </w:rPr>
              <w:t>สะสม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1E7A3CCA" w14:textId="1F8AA55F" w:rsidR="00EA32B0" w:rsidRPr="00ED21EB" w:rsidRDefault="00FB3F13" w:rsidP="008F40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3F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</w:t>
            </w:r>
            <w:r w:rsidRPr="00FB3F13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</w:tr>
      <w:tr w:rsidR="003E5451" w:rsidRPr="00804050" w14:paraId="3788D53A" w14:textId="77777777" w:rsidTr="00EA32B0">
        <w:trPr>
          <w:cantSplit/>
          <w:trHeight w:val="20"/>
        </w:trPr>
        <w:tc>
          <w:tcPr>
            <w:tcW w:w="7200" w:type="dxa"/>
            <w:gridSpan w:val="3"/>
          </w:tcPr>
          <w:p w14:paraId="627E5073" w14:textId="3D68A1C0" w:rsidR="003E5451" w:rsidRDefault="003E5451" w:rsidP="00E224A7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ส่วนของส่วนได้เสียที่ไม่มีอำนาจควบคุมลดลง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22E147B6" w14:textId="334F3FF7" w:rsidR="003E5451" w:rsidRPr="00BE31F2" w:rsidRDefault="00FB3F13" w:rsidP="008F40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3F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195</w:t>
            </w:r>
          </w:p>
        </w:tc>
      </w:tr>
      <w:tr w:rsidR="00B30F3A" w:rsidRPr="00804050" w14:paraId="27BE8644" w14:textId="77777777" w:rsidTr="00EA32B0">
        <w:trPr>
          <w:cantSplit/>
          <w:trHeight w:val="20"/>
        </w:trPr>
        <w:tc>
          <w:tcPr>
            <w:tcW w:w="7200" w:type="dxa"/>
            <w:gridSpan w:val="3"/>
          </w:tcPr>
          <w:p w14:paraId="164434BB" w14:textId="77777777" w:rsidR="00B30F3A" w:rsidRDefault="00B30F3A" w:rsidP="00E224A7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51A7A700" w14:textId="77777777" w:rsidR="00B30F3A" w:rsidRDefault="00B30F3A" w:rsidP="008F40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65787" w:rsidRPr="009D6E53" w14:paraId="02B37FB3" w14:textId="77777777" w:rsidTr="0076136E">
        <w:trPr>
          <w:gridAfter w:val="1"/>
          <w:wAfter w:w="42" w:type="dxa"/>
          <w:cantSplit/>
          <w:trHeight w:val="20"/>
        </w:trPr>
        <w:tc>
          <w:tcPr>
            <w:tcW w:w="5668" w:type="dxa"/>
            <w:shd w:val="clear" w:color="auto" w:fill="auto"/>
            <w:vAlign w:val="bottom"/>
          </w:tcPr>
          <w:p w14:paraId="61C222E6" w14:textId="77777777" w:rsidR="00165787" w:rsidRPr="00840F83" w:rsidRDefault="00165787" w:rsidP="00B30F3A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840F8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840F8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1" w:type="dxa"/>
            <w:vAlign w:val="bottom"/>
          </w:tcPr>
          <w:p w14:paraId="6FC1CB9C" w14:textId="77777777" w:rsidR="00165787" w:rsidRPr="009D6E53" w:rsidRDefault="00165787" w:rsidP="00152036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sz w:val="30"/>
                <w:szCs w:val="30"/>
              </w:rPr>
            </w:pPr>
            <w:r w:rsidRPr="009D6E5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9D6E5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78AD1BC0" w14:textId="77777777" w:rsidR="00165787" w:rsidRPr="009D6E53" w:rsidRDefault="00165787" w:rsidP="00152036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240E8D29" w14:textId="77777777" w:rsidR="00165787" w:rsidRPr="009D6E53" w:rsidRDefault="00165787" w:rsidP="00152036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D6E5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D4A33D6" w14:textId="77777777" w:rsidR="00165787" w:rsidRPr="009D6E53" w:rsidRDefault="00165787" w:rsidP="00152036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30"/>
                <w:szCs w:val="30"/>
              </w:rPr>
            </w:pPr>
            <w:r w:rsidRPr="009D6E5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65787" w:rsidRPr="009D6E53" w14:paraId="432CCAFF" w14:textId="77777777" w:rsidTr="0076136E">
        <w:trPr>
          <w:gridAfter w:val="1"/>
          <w:wAfter w:w="42" w:type="dxa"/>
          <w:cantSplit/>
          <w:trHeight w:val="20"/>
        </w:trPr>
        <w:tc>
          <w:tcPr>
            <w:tcW w:w="5668" w:type="dxa"/>
          </w:tcPr>
          <w:p w14:paraId="3B36992B" w14:textId="77777777" w:rsidR="00165787" w:rsidRPr="00840F83" w:rsidRDefault="00165787" w:rsidP="0015203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20" w:type="dxa"/>
            <w:gridSpan w:val="3"/>
          </w:tcPr>
          <w:p w14:paraId="389EE7BB" w14:textId="77777777" w:rsidR="00165787" w:rsidRPr="009D6E53" w:rsidRDefault="00165787" w:rsidP="0015203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D6E53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9D6E5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9D6E53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D5310F" w:rsidRPr="009D6E53" w14:paraId="320FF60C" w14:textId="77777777" w:rsidTr="0076136E">
        <w:trPr>
          <w:gridAfter w:val="1"/>
          <w:wAfter w:w="42" w:type="dxa"/>
          <w:cantSplit/>
          <w:trHeight w:val="20"/>
        </w:trPr>
        <w:tc>
          <w:tcPr>
            <w:tcW w:w="5668" w:type="dxa"/>
            <w:vAlign w:val="bottom"/>
          </w:tcPr>
          <w:p w14:paraId="28747F37" w14:textId="05DF6FE4" w:rsidR="00D5310F" w:rsidRDefault="00D5310F" w:rsidP="00D5310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</w:p>
          <w:p w14:paraId="18412E02" w14:textId="3C0AE54C" w:rsidR="00D5310F" w:rsidRPr="00840F83" w:rsidRDefault="00D5310F" w:rsidP="00D5310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F1220C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31</w:t>
            </w:r>
            <w:r w:rsidRPr="00840F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1" w:type="dxa"/>
            <w:vAlign w:val="bottom"/>
          </w:tcPr>
          <w:p w14:paraId="178ED214" w14:textId="2BB8B605" w:rsidR="00D5310F" w:rsidRPr="009D6E53" w:rsidRDefault="00FB3F13" w:rsidP="007E1F9C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3F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741</w:t>
            </w:r>
            <w:r w:rsidR="00C67E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098</w:t>
            </w:r>
          </w:p>
        </w:tc>
        <w:tc>
          <w:tcPr>
            <w:tcW w:w="181" w:type="dxa"/>
            <w:vAlign w:val="bottom"/>
          </w:tcPr>
          <w:p w14:paraId="5D1E0A74" w14:textId="77777777" w:rsidR="00D5310F" w:rsidRPr="009D6E53" w:rsidRDefault="00D5310F" w:rsidP="00D5310F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6483DF07" w14:textId="142C1F63" w:rsidR="00D5310F" w:rsidRPr="009D6E53" w:rsidRDefault="00FB3F13" w:rsidP="007E1F9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3F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C67E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036</w:t>
            </w:r>
          </w:p>
        </w:tc>
      </w:tr>
      <w:tr w:rsidR="00D5310F" w:rsidRPr="009D6E53" w14:paraId="214575E0" w14:textId="77777777" w:rsidTr="0076136E">
        <w:trPr>
          <w:gridAfter w:val="1"/>
          <w:wAfter w:w="42" w:type="dxa"/>
          <w:cantSplit/>
          <w:trHeight w:val="20"/>
        </w:trPr>
        <w:tc>
          <w:tcPr>
            <w:tcW w:w="5668" w:type="dxa"/>
          </w:tcPr>
          <w:p w14:paraId="295EF06B" w14:textId="77777777" w:rsidR="00D5310F" w:rsidRDefault="00D5310F" w:rsidP="00D5310F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840F83">
              <w:rPr>
                <w:rFonts w:ascii="Angsana New" w:hAnsi="Angsana New"/>
                <w:sz w:val="30"/>
                <w:szCs w:val="30"/>
                <w:cs/>
              </w:rPr>
              <w:t>ข้อยกเว้นในการรับรู้รายการสำหรับสัญญาเช่า</w:t>
            </w:r>
          </w:p>
          <w:p w14:paraId="3A3A0C58" w14:textId="77777777" w:rsidR="00D5310F" w:rsidRPr="00840F83" w:rsidRDefault="00D5310F" w:rsidP="00D5310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40F83">
              <w:rPr>
                <w:rFonts w:ascii="Angsana New" w:hAnsi="Angsana New"/>
                <w:sz w:val="30"/>
                <w:szCs w:val="30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351" w:type="dxa"/>
            <w:vAlign w:val="bottom"/>
          </w:tcPr>
          <w:p w14:paraId="53A67311" w14:textId="6C409E19" w:rsidR="00D5310F" w:rsidRPr="009D6E53" w:rsidRDefault="00F042E0" w:rsidP="00CB77E6">
            <w:pPr>
              <w:pStyle w:val="acctfourfigures"/>
              <w:tabs>
                <w:tab w:val="clear" w:pos="765"/>
              </w:tabs>
              <w:spacing w:line="240" w:lineRule="auto"/>
              <w:ind w:right="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FB3F13" w:rsidRPr="00FB3F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FB3F13" w:rsidRPr="00FB3F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1" w:type="dxa"/>
          </w:tcPr>
          <w:p w14:paraId="339927EC" w14:textId="77777777" w:rsidR="00D5310F" w:rsidRDefault="00D5310F" w:rsidP="00D5310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159D4CEC" w14:textId="77777777" w:rsidR="00D5310F" w:rsidRPr="009D6E53" w:rsidRDefault="00D5310F" w:rsidP="00D5310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6D5CEEE3" w14:textId="01D74F8D" w:rsidR="00D5310F" w:rsidRPr="009D6E53" w:rsidRDefault="00C67ECA" w:rsidP="007E1F9C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B3F13" w:rsidRPr="00FB3F13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B3F13" w:rsidRPr="00FB3F13">
              <w:rPr>
                <w:rFonts w:ascii="Angsana New" w:hAnsi="Angsana New" w:cs="Angsana New"/>
                <w:sz w:val="30"/>
                <w:szCs w:val="30"/>
                <w:lang w:val="en-US"/>
              </w:rPr>
              <w:t>909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5310F" w:rsidRPr="009D6E53" w14:paraId="6AC772DB" w14:textId="77777777" w:rsidTr="0076136E">
        <w:trPr>
          <w:gridAfter w:val="1"/>
          <w:wAfter w:w="42" w:type="dxa"/>
          <w:cantSplit/>
          <w:trHeight w:val="20"/>
        </w:trPr>
        <w:tc>
          <w:tcPr>
            <w:tcW w:w="5668" w:type="dxa"/>
          </w:tcPr>
          <w:p w14:paraId="00C7CC26" w14:textId="77777777" w:rsidR="00D5310F" w:rsidRPr="00840F83" w:rsidRDefault="00D5310F" w:rsidP="00D5310F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ไม่เข้าเงื่อนไขเนื่องจากเป็นสัญญาบริการ</w:t>
            </w:r>
          </w:p>
        </w:tc>
        <w:tc>
          <w:tcPr>
            <w:tcW w:w="1351" w:type="dxa"/>
            <w:vAlign w:val="bottom"/>
          </w:tcPr>
          <w:p w14:paraId="0BEF8302" w14:textId="7AF39B4F" w:rsidR="00D5310F" w:rsidRPr="00CB77E6" w:rsidRDefault="00C67ECA" w:rsidP="00CB77E6">
            <w:pPr>
              <w:pStyle w:val="acctfourfigures"/>
              <w:tabs>
                <w:tab w:val="clear" w:pos="765"/>
              </w:tabs>
              <w:spacing w:line="240" w:lineRule="auto"/>
              <w:ind w:right="3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FB3F13" w:rsidRPr="00FB3F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FB3F13" w:rsidRPr="00FB3F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1" w:type="dxa"/>
          </w:tcPr>
          <w:p w14:paraId="7E8195DA" w14:textId="77777777" w:rsidR="00D5310F" w:rsidRPr="00CB77E6" w:rsidRDefault="00D5310F" w:rsidP="00CB77E6">
            <w:pPr>
              <w:pStyle w:val="acctfourfigures"/>
              <w:spacing w:line="240" w:lineRule="auto"/>
              <w:ind w:right="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8" w:type="dxa"/>
            <w:vAlign w:val="bottom"/>
          </w:tcPr>
          <w:p w14:paraId="4C5EC564" w14:textId="29A74C5C" w:rsidR="00D5310F" w:rsidRPr="009D6E53" w:rsidRDefault="00C67ECA" w:rsidP="007E1F9C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FB3F13" w:rsidRPr="00FB3F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FB3F13" w:rsidRPr="00FB3F13">
              <w:rPr>
                <w:rFonts w:ascii="Angsana New" w:hAnsi="Angsana New" w:cs="Angsana New"/>
                <w:sz w:val="30"/>
                <w:szCs w:val="30"/>
                <w:lang w:val="en-US"/>
              </w:rPr>
              <w:t>127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5310F" w:rsidRPr="00855A33" w14:paraId="58953DD6" w14:textId="77777777" w:rsidTr="0076136E">
        <w:trPr>
          <w:gridAfter w:val="1"/>
          <w:wAfter w:w="42" w:type="dxa"/>
          <w:cantSplit/>
          <w:trHeight w:val="20"/>
        </w:trPr>
        <w:tc>
          <w:tcPr>
            <w:tcW w:w="5668" w:type="dxa"/>
          </w:tcPr>
          <w:p w14:paraId="008E1A1F" w14:textId="77777777" w:rsidR="00D5310F" w:rsidRPr="00840F83" w:rsidRDefault="00D5310F" w:rsidP="00D5310F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668CD3BA" w14:textId="553844F7" w:rsidR="00D5310F" w:rsidRPr="007E1F9C" w:rsidRDefault="00FB3F13" w:rsidP="007E1F9C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191</w:t>
            </w:r>
            <w:r w:rsidR="00F042E0" w:rsidRPr="007E1F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440</w:t>
            </w:r>
          </w:p>
        </w:tc>
        <w:tc>
          <w:tcPr>
            <w:tcW w:w="181" w:type="dxa"/>
            <w:vAlign w:val="bottom"/>
          </w:tcPr>
          <w:p w14:paraId="43A376D0" w14:textId="77777777" w:rsidR="00D5310F" w:rsidRPr="007E1F9C" w:rsidRDefault="00D5310F" w:rsidP="00D5310F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7111F29C" w14:textId="31BBA2E5" w:rsidR="00D5310F" w:rsidRPr="007E1F9C" w:rsidRDefault="00C67ECA" w:rsidP="0010277B">
            <w:pPr>
              <w:pStyle w:val="acctfourfigures"/>
              <w:tabs>
                <w:tab w:val="clear" w:pos="765"/>
              </w:tabs>
              <w:spacing w:line="240" w:lineRule="auto"/>
              <w:ind w:right="2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F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D5310F" w:rsidRPr="009D6E53" w14:paraId="25E90027" w14:textId="77777777" w:rsidTr="0076136E">
        <w:trPr>
          <w:gridAfter w:val="1"/>
          <w:wAfter w:w="42" w:type="dxa"/>
          <w:cantSplit/>
          <w:trHeight w:val="20"/>
        </w:trPr>
        <w:tc>
          <w:tcPr>
            <w:tcW w:w="5668" w:type="dxa"/>
          </w:tcPr>
          <w:p w14:paraId="70721B9F" w14:textId="77777777" w:rsidR="00D5310F" w:rsidRPr="00840F83" w:rsidRDefault="00D5310F" w:rsidP="00D5310F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649A9DA4" w14:textId="1615900D" w:rsidR="00D5310F" w:rsidRPr="00840F83" w:rsidRDefault="00D5310F" w:rsidP="00D5310F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1</w:t>
            </w:r>
            <w:r w:rsidRPr="00840F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2563</w:t>
            </w: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1A9E9896" w14:textId="01674EE1" w:rsidR="00D5310F" w:rsidRPr="009D6E53" w:rsidRDefault="00FB3F13" w:rsidP="007E1F9C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3F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155</w:t>
            </w:r>
            <w:r w:rsidR="00F042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517</w:t>
            </w:r>
          </w:p>
        </w:tc>
        <w:tc>
          <w:tcPr>
            <w:tcW w:w="181" w:type="dxa"/>
            <w:vAlign w:val="bottom"/>
          </w:tcPr>
          <w:p w14:paraId="51507D92" w14:textId="77777777" w:rsidR="00D5310F" w:rsidRPr="009D6E53" w:rsidRDefault="00D5310F" w:rsidP="00D5310F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17EE2408" w14:textId="2A85CA40" w:rsidR="00D5310F" w:rsidRPr="0010277B" w:rsidRDefault="00F042E0" w:rsidP="0010277B">
            <w:pPr>
              <w:pStyle w:val="acctfourfigures"/>
              <w:tabs>
                <w:tab w:val="clear" w:pos="765"/>
              </w:tabs>
              <w:spacing w:line="240" w:lineRule="auto"/>
              <w:ind w:right="28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5310F" w:rsidRPr="009D6E53" w14:paraId="2FF4913F" w14:textId="77777777" w:rsidTr="0076136E">
        <w:trPr>
          <w:gridAfter w:val="1"/>
          <w:wAfter w:w="42" w:type="dxa"/>
          <w:cantSplit/>
          <w:trHeight w:val="20"/>
        </w:trPr>
        <w:tc>
          <w:tcPr>
            <w:tcW w:w="5668" w:type="dxa"/>
            <w:vAlign w:val="bottom"/>
          </w:tcPr>
          <w:p w14:paraId="5209F228" w14:textId="50EF35AD" w:rsidR="00D5310F" w:rsidRPr="00840F83" w:rsidRDefault="00D5310F" w:rsidP="00D5310F">
            <w:pPr>
              <w:spacing w:line="240" w:lineRule="auto"/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0F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FB3F13" w:rsidRPr="00FB3F1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40F8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40F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FB3F13" w:rsidRPr="00FB3F13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9BB734" w14:textId="6CBD4CB9" w:rsidR="00D5310F" w:rsidRPr="00F1220C" w:rsidRDefault="00FB3F13" w:rsidP="007E1F9C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155</w:t>
            </w:r>
            <w:r w:rsidR="00F042E0" w:rsidRPr="00F122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517</w:t>
            </w:r>
          </w:p>
        </w:tc>
        <w:tc>
          <w:tcPr>
            <w:tcW w:w="181" w:type="dxa"/>
          </w:tcPr>
          <w:p w14:paraId="0AD03B75" w14:textId="77777777" w:rsidR="00D5310F" w:rsidRPr="00F1220C" w:rsidRDefault="00D5310F" w:rsidP="00D5310F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85AAC1" w14:textId="2561B415" w:rsidR="00D5310F" w:rsidRPr="00F1220C" w:rsidRDefault="00F042E0" w:rsidP="0010277B">
            <w:pPr>
              <w:pStyle w:val="acctfourfigures"/>
              <w:tabs>
                <w:tab w:val="clear" w:pos="765"/>
              </w:tabs>
              <w:spacing w:line="240" w:lineRule="auto"/>
              <w:ind w:right="2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122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D5310F" w:rsidRPr="009D6E53" w14:paraId="4A9641AA" w14:textId="77777777" w:rsidTr="0076136E">
        <w:trPr>
          <w:gridAfter w:val="1"/>
          <w:wAfter w:w="42" w:type="dxa"/>
          <w:cantSplit/>
          <w:trHeight w:val="20"/>
        </w:trPr>
        <w:tc>
          <w:tcPr>
            <w:tcW w:w="5668" w:type="dxa"/>
            <w:vAlign w:val="bottom"/>
          </w:tcPr>
          <w:p w14:paraId="5474DD5A" w14:textId="77777777" w:rsidR="00D5310F" w:rsidRPr="00840F83" w:rsidRDefault="00D5310F" w:rsidP="00D5310F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0F83">
              <w:rPr>
                <w:rFonts w:ascii="Angsana New" w:hAnsi="Angsana New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840F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40F8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840F8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5C99C4" w14:textId="6E3BD272" w:rsidR="00D5310F" w:rsidRPr="00725BB2" w:rsidRDefault="00FB3F13" w:rsidP="007E1F9C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3F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F042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B3F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1" w:type="dxa"/>
          </w:tcPr>
          <w:p w14:paraId="5583C666" w14:textId="77777777" w:rsidR="00D5310F" w:rsidRPr="00725BB2" w:rsidRDefault="00D5310F" w:rsidP="00725BB2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B5F1ADC" w14:textId="440A7B49" w:rsidR="00D5310F" w:rsidRPr="0010277B" w:rsidRDefault="00F042E0" w:rsidP="0010277B">
            <w:pPr>
              <w:pStyle w:val="acctfourfigures"/>
              <w:tabs>
                <w:tab w:val="clear" w:pos="765"/>
              </w:tabs>
              <w:spacing w:line="240" w:lineRule="auto"/>
              <w:ind w:right="28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FCBD638" w14:textId="7EA025A3" w:rsidR="00A13E24" w:rsidRPr="00AC365B" w:rsidRDefault="00A13E24" w:rsidP="005D7E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0E5DD85E" w14:textId="197A62B2" w:rsidR="00D5310F" w:rsidRDefault="00D5310F" w:rsidP="00D531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5E2B82">
        <w:rPr>
          <w:rFonts w:ascii="Angsana New" w:hAnsi="Angsana New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Pr="00F921A7">
        <w:rPr>
          <w:rFonts w:ascii="Angsana New" w:hAnsi="Angsana New"/>
          <w:sz w:val="30"/>
          <w:szCs w:val="30"/>
          <w:cs/>
        </w:rPr>
        <w:t>สื่อ</w:t>
      </w:r>
      <w:r w:rsidR="00080960">
        <w:rPr>
          <w:rFonts w:ascii="Angsana New" w:hAnsi="Angsana New" w:hint="cs"/>
          <w:sz w:val="30"/>
          <w:szCs w:val="30"/>
          <w:cs/>
        </w:rPr>
        <w:t>กระจายภาพและเสียงและสื่อสมัยใหม่</w:t>
      </w:r>
      <w:r w:rsidR="00625ECC">
        <w:rPr>
          <w:rFonts w:ascii="Angsana New" w:hAnsi="Angsana New"/>
          <w:sz w:val="30"/>
          <w:szCs w:val="30"/>
          <w:cs/>
        </w:rPr>
        <w:t xml:space="preserve">และอื่นๆ </w:t>
      </w:r>
    </w:p>
    <w:p w14:paraId="3120709B" w14:textId="32F06B98" w:rsidR="00827E6D" w:rsidRDefault="00827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CCE6011" w14:textId="1FE193B6" w:rsidR="00827E6D" w:rsidRPr="0029110C" w:rsidRDefault="0029110C" w:rsidP="00341C3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hanging="540"/>
        <w:jc w:val="thaiDistribute"/>
        <w:outlineLvl w:val="0"/>
        <w:rPr>
          <w:rFonts w:asciiTheme="majorBidi" w:hAnsiTheme="majorBidi"/>
          <w:b/>
          <w:bCs/>
          <w:sz w:val="30"/>
          <w:szCs w:val="30"/>
        </w:rPr>
      </w:pPr>
      <w:r w:rsidRPr="0029110C">
        <w:rPr>
          <w:rFonts w:ascii="Angsana New" w:hAnsi="Angsana New"/>
          <w:b/>
          <w:bCs/>
          <w:sz w:val="30"/>
          <w:szCs w:val="30"/>
          <w:cs/>
        </w:rPr>
        <w:lastRenderedPageBreak/>
        <w:t>ผลกระทบจากการแพร่ระบาดของโรคติดเชื้อไวรัสโคโรนา</w:t>
      </w:r>
      <w:r w:rsidRPr="0029110C">
        <w:rPr>
          <w:rFonts w:ascii="Angsana New" w:hAnsi="Angsana New"/>
          <w:b/>
          <w:bCs/>
          <w:sz w:val="30"/>
          <w:szCs w:val="30"/>
        </w:rPr>
        <w:t xml:space="preserve"> 2019</w:t>
      </w:r>
      <w:r w:rsidRPr="0029110C">
        <w:rPr>
          <w:rFonts w:ascii="Angsana New" w:hAnsi="Angsana New"/>
          <w:b/>
          <w:bCs/>
          <w:sz w:val="30"/>
          <w:szCs w:val="30"/>
          <w:cs/>
        </w:rPr>
        <w:t xml:space="preserve"> (</w:t>
      </w:r>
      <w:r w:rsidRPr="0029110C">
        <w:rPr>
          <w:rFonts w:ascii="Angsana New" w:hAnsi="Angsana New"/>
          <w:b/>
          <w:bCs/>
          <w:sz w:val="30"/>
          <w:szCs w:val="30"/>
        </w:rPr>
        <w:t>Covid-19</w:t>
      </w:r>
      <w:r w:rsidRPr="0029110C">
        <w:rPr>
          <w:rFonts w:ascii="Angsana New" w:hAnsi="Angsana New"/>
          <w:b/>
          <w:bCs/>
          <w:sz w:val="30"/>
          <w:szCs w:val="30"/>
          <w:cs/>
        </w:rPr>
        <w:t>)</w:t>
      </w:r>
    </w:p>
    <w:p w14:paraId="274EF640" w14:textId="1B49B9AA" w:rsidR="00827E6D" w:rsidRPr="00CA56F0" w:rsidRDefault="00827E6D" w:rsidP="00827E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Theme="majorBidi" w:hAnsiTheme="majorBidi"/>
          <w:sz w:val="20"/>
          <w:szCs w:val="20"/>
        </w:rPr>
      </w:pPr>
    </w:p>
    <w:p w14:paraId="76646783" w14:textId="2480F3F9" w:rsidR="00827E6D" w:rsidRDefault="00827E6D" w:rsidP="00827E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Theme="majorBidi" w:hAnsiTheme="majorBidi"/>
          <w:sz w:val="30"/>
          <w:szCs w:val="30"/>
        </w:rPr>
      </w:pPr>
      <w:r w:rsidRPr="00827E6D">
        <w:rPr>
          <w:rFonts w:asciiTheme="majorBidi" w:hAnsiTheme="majorBidi"/>
          <w:sz w:val="30"/>
          <w:szCs w:val="30"/>
          <w:cs/>
        </w:rPr>
        <w:t>ในช่วงต้น</w:t>
      </w:r>
      <w:r w:rsidR="00417345">
        <w:rPr>
          <w:rFonts w:asciiTheme="majorBidi" w:hAnsiTheme="majorBidi"/>
          <w:sz w:val="30"/>
          <w:szCs w:val="30"/>
          <w:cs/>
        </w:rPr>
        <w:t xml:space="preserve"> </w:t>
      </w:r>
      <w:r w:rsidR="00FB3F13" w:rsidRPr="00FB3F13">
        <w:rPr>
          <w:rFonts w:asciiTheme="majorBidi" w:hAnsiTheme="majorBidi"/>
          <w:sz w:val="30"/>
          <w:szCs w:val="30"/>
        </w:rPr>
        <w:t>2563</w:t>
      </w:r>
      <w:r w:rsidR="00417345">
        <w:rPr>
          <w:rFonts w:asciiTheme="majorBidi" w:hAnsiTheme="majorBidi"/>
          <w:sz w:val="30"/>
          <w:szCs w:val="30"/>
        </w:rPr>
        <w:t xml:space="preserve"> </w:t>
      </w:r>
      <w:r w:rsidRPr="00827E6D">
        <w:rPr>
          <w:rFonts w:asciiTheme="majorBidi" w:hAnsiTheme="majorBidi"/>
          <w:sz w:val="30"/>
          <w:szCs w:val="30"/>
          <w:cs/>
        </w:rPr>
        <w:t>เกิดการแพร่ระบาดของโรคติดเชื้อไวรัสโคโรนา</w:t>
      </w:r>
      <w:r w:rsidR="00417345">
        <w:rPr>
          <w:rFonts w:asciiTheme="majorBidi" w:hAnsiTheme="majorBidi"/>
          <w:sz w:val="30"/>
          <w:szCs w:val="30"/>
        </w:rPr>
        <w:t xml:space="preserve"> </w:t>
      </w:r>
      <w:r w:rsidR="00FB3F13" w:rsidRPr="00FB3F13">
        <w:rPr>
          <w:rFonts w:asciiTheme="majorBidi" w:hAnsiTheme="majorBidi"/>
          <w:sz w:val="30"/>
          <w:szCs w:val="30"/>
        </w:rPr>
        <w:t>2019</w:t>
      </w:r>
      <w:r w:rsidR="00417345">
        <w:rPr>
          <w:rFonts w:asciiTheme="majorBidi" w:hAnsiTheme="majorBidi"/>
          <w:sz w:val="30"/>
          <w:szCs w:val="30"/>
        </w:rPr>
        <w:t xml:space="preserve"> </w:t>
      </w:r>
      <w:r w:rsidRPr="00827E6D">
        <w:rPr>
          <w:rFonts w:asciiTheme="majorBidi" w:hAnsiTheme="majorBidi"/>
          <w:sz w:val="30"/>
          <w:szCs w:val="30"/>
          <w:cs/>
        </w:rPr>
        <w:t>(</w:t>
      </w:r>
      <w:r w:rsidRPr="00827E6D">
        <w:rPr>
          <w:rFonts w:asciiTheme="majorBidi" w:hAnsiTheme="majorBidi"/>
          <w:sz w:val="30"/>
          <w:szCs w:val="30"/>
        </w:rPr>
        <w:t>Covid-</w:t>
      </w:r>
      <w:r w:rsidR="00FB3F13" w:rsidRPr="00FB3F13">
        <w:rPr>
          <w:rFonts w:asciiTheme="majorBidi" w:hAnsiTheme="majorBidi"/>
          <w:sz w:val="30"/>
          <w:szCs w:val="30"/>
        </w:rPr>
        <w:t>19</w:t>
      </w:r>
      <w:r w:rsidRPr="00827E6D">
        <w:rPr>
          <w:rFonts w:asciiTheme="majorBidi" w:hAnsiTheme="majorBidi"/>
          <w:sz w:val="30"/>
          <w:szCs w:val="30"/>
          <w:cs/>
        </w:rPr>
        <w:t>)  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ซึ่งส่งผลกระทบอย่างมากต่อการดำเนินธุรกิจของกลุ่มบริษัท โดยทำให้ยอดรายได้ลดลงอย่างมีนัยสำคัญ ผู้บริหารมีการดำเนินการอย่างต่อเนื่องเพื่อแก้ปัญหาจากสถานการณ์ดังกล่าวเพื่อลด</w:t>
      </w:r>
      <w:r w:rsidR="00B81A3C">
        <w:rPr>
          <w:rFonts w:asciiTheme="majorBidi" w:hAnsiTheme="majorBidi"/>
          <w:sz w:val="30"/>
          <w:szCs w:val="30"/>
          <w:cs/>
        </w:rPr>
        <w:t>ผล</w:t>
      </w:r>
      <w:r w:rsidRPr="00827E6D">
        <w:rPr>
          <w:rFonts w:asciiTheme="majorBidi" w:hAnsiTheme="majorBidi"/>
          <w:sz w:val="30"/>
          <w:szCs w:val="30"/>
          <w:cs/>
        </w:rPr>
        <w:t>กระทบต่อสินทรัพย์และการดำเนินงานของกลุ่มบริษัท โดยการปรับโครงสร้างการดำเนินงานของกลุ่มบริษัท เพื่อให้สอดคล้องกับแนวโน้มพฤติกรรมของผู้บริโภคที่เปลี่ยนแปลงไปตามสภาวการณ์ปัจจุบัน รวมทั้งการปรับขั้นตอนการดำเนินงาน การปรับลดค่าใช้จ่ายและทางเลือกอื่นๆ</w:t>
      </w:r>
    </w:p>
    <w:p w14:paraId="2B35F271" w14:textId="4FA2B463" w:rsidR="00827E6D" w:rsidRPr="00961E56" w:rsidRDefault="00827E6D" w:rsidP="00961E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</w:p>
    <w:p w14:paraId="2F50D0F9" w14:textId="115C4BA3" w:rsidR="00341C34" w:rsidRPr="008744AD" w:rsidRDefault="00341C34" w:rsidP="00341C3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hanging="540"/>
        <w:jc w:val="thaiDistribute"/>
        <w:outlineLvl w:val="0"/>
        <w:rPr>
          <w:rFonts w:asciiTheme="majorBidi" w:hAnsiTheme="majorBidi"/>
          <w:b/>
          <w:bCs/>
          <w:sz w:val="30"/>
          <w:szCs w:val="30"/>
        </w:rPr>
      </w:pPr>
      <w:r w:rsidRPr="008744AD">
        <w:rPr>
          <w:rFonts w:asciiTheme="majorBidi" w:hAnsiTheme="majorBidi"/>
          <w:b/>
          <w:bCs/>
          <w:sz w:val="30"/>
          <w:szCs w:val="30"/>
          <w:cs/>
        </w:rPr>
        <w:t>การซื้อ</w:t>
      </w:r>
      <w:r w:rsidR="00497E2A">
        <w:rPr>
          <w:rFonts w:asciiTheme="majorBidi" w:hAnsiTheme="majorBidi"/>
          <w:b/>
          <w:bCs/>
          <w:sz w:val="30"/>
          <w:szCs w:val="30"/>
          <w:cs/>
        </w:rPr>
        <w:t>ธุรกิจ</w:t>
      </w:r>
    </w:p>
    <w:p w14:paraId="4A6DAE28" w14:textId="77777777" w:rsidR="00341C34" w:rsidRPr="00341C34" w:rsidRDefault="00341C34" w:rsidP="00341C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</w:p>
    <w:p w14:paraId="6CBF1C3B" w14:textId="77777777" w:rsidR="00341C34" w:rsidRPr="005D05E0" w:rsidRDefault="00341C34" w:rsidP="00341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i/>
          <w:iCs/>
          <w:sz w:val="28"/>
          <w:szCs w:val="28"/>
        </w:rPr>
        <w:tab/>
      </w:r>
      <w:r w:rsidRPr="005D05E0">
        <w:rPr>
          <w:rFonts w:ascii="Angsana New" w:hAnsi="Angsana New"/>
          <w:i/>
          <w:iCs/>
          <w:sz w:val="30"/>
          <w:szCs w:val="30"/>
          <w:cs/>
        </w:rPr>
        <w:t>การซื้อบริษัทย่อยทางอ้อม</w:t>
      </w:r>
      <w:r w:rsidRPr="005D05E0">
        <w:rPr>
          <w:rFonts w:ascii="Angsana New" w:hAnsi="Angsana New"/>
          <w:i/>
          <w:iCs/>
          <w:sz w:val="30"/>
          <w:szCs w:val="30"/>
        </w:rPr>
        <w:t xml:space="preserve">  </w:t>
      </w:r>
    </w:p>
    <w:p w14:paraId="7AAAEC41" w14:textId="77777777" w:rsidR="00341C34" w:rsidRPr="00341C34" w:rsidRDefault="00341C34" w:rsidP="00341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A367E51" w14:textId="77777777" w:rsidR="00341C34" w:rsidRPr="005D05E0" w:rsidRDefault="00341C34" w:rsidP="00341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D05E0">
        <w:rPr>
          <w:rFonts w:ascii="Angsana New" w:hAnsi="Angsana New"/>
          <w:i/>
          <w:iCs/>
          <w:sz w:val="30"/>
          <w:szCs w:val="30"/>
          <w:cs/>
        </w:rPr>
        <w:tab/>
        <w:t xml:space="preserve">บริษัท </w:t>
      </w:r>
      <w:r>
        <w:rPr>
          <w:rFonts w:ascii="Angsana New" w:hAnsi="Angsana New"/>
          <w:i/>
          <w:iCs/>
          <w:sz w:val="30"/>
          <w:szCs w:val="30"/>
          <w:cs/>
        </w:rPr>
        <w:t>แฮปปี้ โปรดัก</w:t>
      </w:r>
      <w:r w:rsidRPr="005D05E0">
        <w:rPr>
          <w:rFonts w:ascii="Angsana New" w:hAnsi="Angsana New"/>
          <w:i/>
          <w:iCs/>
          <w:sz w:val="30"/>
          <w:szCs w:val="30"/>
          <w:cs/>
        </w:rPr>
        <w:t>ส์ แอนด์ เซอร์วิส จำกัด</w:t>
      </w:r>
    </w:p>
    <w:p w14:paraId="679890E9" w14:textId="77777777" w:rsidR="00341C34" w:rsidRPr="00341C34" w:rsidRDefault="00341C34" w:rsidP="00341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</w:p>
    <w:p w14:paraId="62FC3048" w14:textId="59B2F38C" w:rsidR="00341C34" w:rsidRPr="006F7766" w:rsidRDefault="00341C34" w:rsidP="00341C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  <w:cs/>
        </w:rPr>
      </w:pPr>
      <w:r w:rsidRPr="006F776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B3F13" w:rsidRPr="00FB3F13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มกราคม </w:t>
      </w:r>
      <w:r w:rsidR="00FB3F13" w:rsidRPr="00FB3F13">
        <w:rPr>
          <w:rFonts w:ascii="Angsana New" w:hAnsi="Angsana New"/>
          <w:sz w:val="30"/>
          <w:szCs w:val="30"/>
        </w:rPr>
        <w:t>2563</w:t>
      </w:r>
      <w:r w:rsidRPr="006F7766">
        <w:rPr>
          <w:rFonts w:ascii="Angsana New" w:hAnsi="Angsana New"/>
          <w:sz w:val="30"/>
          <w:szCs w:val="30"/>
          <w:cs/>
        </w:rPr>
        <w:t xml:space="preserve"> กลุ่มบริษัทได้</w:t>
      </w:r>
      <w:r>
        <w:rPr>
          <w:rFonts w:ascii="Angsana New" w:hAnsi="Angsana New"/>
          <w:sz w:val="30"/>
          <w:szCs w:val="30"/>
          <w:cs/>
        </w:rPr>
        <w:t>มาซึ่งอำนาจ</w:t>
      </w:r>
      <w:r w:rsidRPr="006F7766">
        <w:rPr>
          <w:rFonts w:ascii="Angsana New" w:hAnsi="Angsana New"/>
          <w:sz w:val="30"/>
          <w:szCs w:val="30"/>
          <w:cs/>
        </w:rPr>
        <w:t>ควบคุมในบริษัท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5D05E0">
        <w:rPr>
          <w:rFonts w:ascii="Angsana New" w:hAnsi="Angsana New"/>
          <w:sz w:val="30"/>
          <w:szCs w:val="30"/>
          <w:cs/>
        </w:rPr>
        <w:t>แฮปปี้ โปรดักส์ แอนด์ เซอร์วิส จำกัด ซึ่งเป็นบริษัทที่ดำเนินธุรกิจเกี่ยวกับการ</w:t>
      </w:r>
      <w:r>
        <w:rPr>
          <w:rFonts w:ascii="Angsana New" w:hAnsi="Angsana New"/>
          <w:sz w:val="30"/>
          <w:szCs w:val="30"/>
          <w:cs/>
        </w:rPr>
        <w:t>จัดจำหน่ายสินค้าอุปโภค บริโภคและผลิตภัณฑ์อื่นๆ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โดย</w:t>
      </w:r>
      <w:r w:rsidRPr="00423F29">
        <w:rPr>
          <w:rFonts w:ascii="Angsana New" w:hAnsi="Angsana New"/>
          <w:sz w:val="30"/>
          <w:szCs w:val="30"/>
          <w:cs/>
        </w:rPr>
        <w:t>บริษัทย่อย</w:t>
      </w:r>
      <w:r w:rsidR="00E83878">
        <w:rPr>
          <w:rFonts w:ascii="Angsana New" w:hAnsi="Angsana New"/>
          <w:sz w:val="30"/>
          <w:szCs w:val="30"/>
          <w:cs/>
        </w:rPr>
        <w:t>ทางอ้อม</w:t>
      </w:r>
      <w:r w:rsidRPr="00423F29">
        <w:rPr>
          <w:rFonts w:ascii="Angsana New" w:hAnsi="Angsana New"/>
          <w:sz w:val="30"/>
          <w:szCs w:val="30"/>
          <w:cs/>
        </w:rPr>
        <w:t>เข้าซื้อหุ้นสามัญเพิ่มทุนที่ออกใหม่ของบริษัท</w:t>
      </w:r>
      <w:r>
        <w:rPr>
          <w:rFonts w:ascii="Angsana New" w:hAnsi="Angsana New"/>
          <w:sz w:val="30"/>
          <w:szCs w:val="30"/>
          <w:cs/>
        </w:rPr>
        <w:t xml:space="preserve">จำนวน </w:t>
      </w:r>
      <w:r w:rsidR="00FB3F13" w:rsidRPr="00FB3F13">
        <w:rPr>
          <w:rFonts w:ascii="Angsana New" w:hAnsi="Angsana New"/>
          <w:sz w:val="30"/>
          <w:szCs w:val="30"/>
        </w:rPr>
        <w:t>15</w:t>
      </w:r>
      <w:r w:rsidRPr="00423F29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6F7766">
        <w:rPr>
          <w:rFonts w:ascii="Angsana New" w:hAnsi="Angsana New"/>
          <w:sz w:val="30"/>
          <w:szCs w:val="30"/>
          <w:cs/>
        </w:rPr>
        <w:t>มีผลทำให้กลุ่มบริษัทมี</w:t>
      </w:r>
      <w:r w:rsidRPr="006F7766">
        <w:rPr>
          <w:rFonts w:ascii="Angsana New" w:hAnsi="Angsana New"/>
          <w:spacing w:val="-2"/>
          <w:sz w:val="30"/>
          <w:szCs w:val="30"/>
          <w:cs/>
        </w:rPr>
        <w:t>สัดส่วนการถือหุ้นในบริษัทดังกล่าว</w:t>
      </w:r>
      <w:r w:rsidRPr="00423F29">
        <w:rPr>
          <w:rFonts w:ascii="Angsana New" w:hAnsi="Angsana New"/>
          <w:sz w:val="30"/>
          <w:szCs w:val="30"/>
          <w:cs/>
        </w:rPr>
        <w:t>คิดเป็นสัดส่วน</w:t>
      </w:r>
      <w:r>
        <w:rPr>
          <w:rFonts w:ascii="Angsana New" w:hAnsi="Angsana New"/>
          <w:sz w:val="30"/>
          <w:szCs w:val="30"/>
          <w:cs/>
        </w:rPr>
        <w:t xml:space="preserve">ร้อยละ </w:t>
      </w:r>
      <w:r w:rsidR="00FB3F13" w:rsidRPr="00FB3F13">
        <w:rPr>
          <w:rFonts w:ascii="Angsana New" w:hAnsi="Angsana New"/>
          <w:sz w:val="30"/>
          <w:szCs w:val="30"/>
        </w:rPr>
        <w:t>50</w:t>
      </w:r>
      <w:r w:rsidRPr="00423F29">
        <w:rPr>
          <w:rFonts w:ascii="Angsana New" w:hAnsi="Angsana New"/>
          <w:sz w:val="30"/>
          <w:szCs w:val="30"/>
          <w:cs/>
        </w:rPr>
        <w:t xml:space="preserve"> </w:t>
      </w:r>
    </w:p>
    <w:p w14:paraId="7FD51ABC" w14:textId="77777777" w:rsidR="00341C34" w:rsidRPr="00341C34" w:rsidRDefault="00341C34" w:rsidP="00341C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</w:p>
    <w:p w14:paraId="2D6FA3AC" w14:textId="5408113E" w:rsidR="00341C34" w:rsidRPr="00EE4A38" w:rsidRDefault="00341C34" w:rsidP="00341C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CD0150">
        <w:rPr>
          <w:rFonts w:ascii="Angsana New" w:hAnsi="Angsana New"/>
          <w:sz w:val="30"/>
          <w:szCs w:val="30"/>
          <w:cs/>
        </w:rPr>
        <w:t>ใน</w:t>
      </w:r>
      <w:r>
        <w:rPr>
          <w:rFonts w:ascii="Angsana New" w:hAnsi="Angsana New"/>
          <w:sz w:val="30"/>
          <w:szCs w:val="30"/>
          <w:cs/>
        </w:rPr>
        <w:t>ระหว่างงวดนับตั้งแต่</w:t>
      </w:r>
      <w:r w:rsidRPr="00CD0150"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FB3F13" w:rsidRPr="00FB3F13">
        <w:rPr>
          <w:rFonts w:ascii="Angsana New" w:hAnsi="Angsana New"/>
          <w:sz w:val="30"/>
          <w:szCs w:val="30"/>
        </w:rPr>
        <w:t>7</w:t>
      </w:r>
      <w:r w:rsidRPr="00CD015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มกราคม </w:t>
      </w:r>
      <w:r w:rsidR="00FB3F13" w:rsidRPr="00FB3F13">
        <w:rPr>
          <w:rFonts w:ascii="Angsana New" w:hAnsi="Angsana New"/>
          <w:sz w:val="30"/>
          <w:szCs w:val="30"/>
        </w:rPr>
        <w:t>2563</w:t>
      </w:r>
      <w:r w:rsidRPr="00CD0150">
        <w:rPr>
          <w:rFonts w:ascii="Angsana New" w:hAnsi="Angsana New"/>
          <w:sz w:val="30"/>
          <w:szCs w:val="30"/>
        </w:rPr>
        <w:t xml:space="preserve"> </w:t>
      </w:r>
      <w:r w:rsidRPr="00CD0150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="00FB3F13" w:rsidRPr="00FB3F13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110B22">
        <w:rPr>
          <w:rFonts w:ascii="Angsana New" w:hAnsi="Angsana New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FB3F13" w:rsidRPr="00FB3F13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 w:rsidRPr="006F7766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5D05E0">
        <w:rPr>
          <w:rFonts w:ascii="Angsana New" w:hAnsi="Angsana New"/>
          <w:sz w:val="30"/>
          <w:szCs w:val="30"/>
          <w:cs/>
        </w:rPr>
        <w:t>แฮปปี้ โปรดักส์ แอนด์ เซอร์วิส 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EE4A38">
        <w:rPr>
          <w:rFonts w:ascii="Angsana New" w:hAnsi="Angsana New"/>
          <w:sz w:val="30"/>
          <w:szCs w:val="30"/>
          <w:cs/>
        </w:rPr>
        <w:t xml:space="preserve">มีรายได้จำนวน </w:t>
      </w:r>
      <w:r w:rsidR="00FB3F13" w:rsidRPr="00FB3F13">
        <w:rPr>
          <w:rFonts w:ascii="Angsana New" w:hAnsi="Angsana New"/>
          <w:sz w:val="30"/>
          <w:szCs w:val="30"/>
        </w:rPr>
        <w:t>310</w:t>
      </w:r>
      <w:r w:rsidR="0017659B">
        <w:rPr>
          <w:rFonts w:ascii="Angsana New" w:hAnsi="Angsana New"/>
          <w:sz w:val="30"/>
          <w:szCs w:val="30"/>
        </w:rPr>
        <w:t>.</w:t>
      </w:r>
      <w:r w:rsidR="00FB3F13" w:rsidRPr="00FB3F13">
        <w:rPr>
          <w:rFonts w:ascii="Angsana New" w:hAnsi="Angsana New"/>
          <w:sz w:val="30"/>
          <w:szCs w:val="30"/>
        </w:rPr>
        <w:t>61</w:t>
      </w:r>
      <w:r w:rsidR="00110B2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ล้านบาท และมีขาดทุน</w:t>
      </w:r>
      <w:r w:rsidRPr="0017659B">
        <w:rPr>
          <w:rFonts w:ascii="Angsana New" w:hAnsi="Angsana New"/>
          <w:sz w:val="30"/>
          <w:szCs w:val="30"/>
          <w:cs/>
        </w:rPr>
        <w:t>จำนวน</w:t>
      </w:r>
      <w:r w:rsidRPr="0017659B">
        <w:rPr>
          <w:rFonts w:ascii="Angsana New" w:hAnsi="Angsana New"/>
          <w:sz w:val="30"/>
          <w:szCs w:val="30"/>
        </w:rPr>
        <w:t xml:space="preserve"> </w:t>
      </w:r>
      <w:r w:rsidR="00FB3F13" w:rsidRPr="00FB3F13">
        <w:rPr>
          <w:rFonts w:ascii="Angsana New" w:hAnsi="Angsana New"/>
          <w:sz w:val="30"/>
          <w:szCs w:val="30"/>
        </w:rPr>
        <w:t>13</w:t>
      </w:r>
      <w:r w:rsidR="0017659B" w:rsidRPr="0017659B">
        <w:rPr>
          <w:rFonts w:ascii="Angsana New" w:hAnsi="Angsana New"/>
          <w:sz w:val="30"/>
          <w:szCs w:val="30"/>
        </w:rPr>
        <w:t>.</w:t>
      </w:r>
      <w:r w:rsidR="00FB3F13" w:rsidRPr="00FB3F13">
        <w:rPr>
          <w:rFonts w:ascii="Angsana New" w:hAnsi="Angsana New"/>
          <w:sz w:val="30"/>
          <w:szCs w:val="30"/>
        </w:rPr>
        <w:t>20</w:t>
      </w:r>
      <w:r w:rsidRPr="0017659B">
        <w:rPr>
          <w:rFonts w:ascii="Angsana New" w:hAnsi="Angsana New"/>
          <w:sz w:val="30"/>
          <w:szCs w:val="30"/>
          <w:cs/>
        </w:rPr>
        <w:t xml:space="preserve"> ล้าน</w:t>
      </w:r>
      <w:r w:rsidRPr="00EE4A38">
        <w:rPr>
          <w:rFonts w:ascii="Angsana New" w:hAnsi="Angsana New"/>
          <w:sz w:val="30"/>
          <w:szCs w:val="30"/>
          <w:cs/>
        </w:rPr>
        <w:t>บาท ซึ่ง</w:t>
      </w:r>
      <w:r w:rsidRPr="006F7766">
        <w:rPr>
          <w:rFonts w:ascii="Angsana New" w:hAnsi="Angsana New"/>
          <w:sz w:val="30"/>
          <w:szCs w:val="30"/>
          <w:cs/>
        </w:rPr>
        <w:t>รวมเป็นส่วนหนึ่งของผลการดำเนินงานของกลุ่มบริษัท</w:t>
      </w:r>
      <w:r>
        <w:rPr>
          <w:rFonts w:ascii="Angsana New" w:hAnsi="Angsana New"/>
          <w:sz w:val="30"/>
          <w:szCs w:val="30"/>
        </w:rPr>
        <w:t xml:space="preserve"> </w:t>
      </w:r>
    </w:p>
    <w:p w14:paraId="0FADCD48" w14:textId="77777777" w:rsidR="00CF134A" w:rsidRDefault="00CF134A" w:rsidP="00341C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64F709D4" w14:textId="2131D464" w:rsidR="00341C34" w:rsidRDefault="00341C34" w:rsidP="00961E56">
      <w:pPr>
        <w:pStyle w:val="BodyText"/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6F7766">
        <w:rPr>
          <w:rFonts w:ascii="Angsana New" w:hAnsi="Angsana New"/>
          <w:sz w:val="30"/>
          <w:szCs w:val="30"/>
          <w:cs/>
        </w:rPr>
        <w:lastRenderedPageBreak/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Pr="006F7766">
        <w:rPr>
          <w:rFonts w:ascii="Angsana New" w:hAnsi="Angsana New"/>
          <w:sz w:val="30"/>
          <w:szCs w:val="30"/>
          <w:cs/>
        </w:rPr>
        <w:br/>
        <w:t>แต่ละประเภทที่สำคัญ มีดังนี้</w:t>
      </w:r>
    </w:p>
    <w:p w14:paraId="7440F217" w14:textId="77777777" w:rsidR="00341C34" w:rsidRPr="006F43A7" w:rsidRDefault="00341C34" w:rsidP="00341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0"/>
          <w:szCs w:val="20"/>
          <w:cs/>
        </w:rPr>
      </w:pPr>
    </w:p>
    <w:p w14:paraId="7A9441A8" w14:textId="77777777" w:rsidR="00341C34" w:rsidRDefault="00341C34" w:rsidP="00341C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6F7766">
        <w:rPr>
          <w:rFonts w:ascii="Angsana New" w:hAnsi="Angsana New"/>
          <w:i/>
          <w:iCs/>
          <w:sz w:val="30"/>
          <w:szCs w:val="30"/>
          <w:cs/>
        </w:rPr>
        <w:t>สินทรัพย์ที่ได้มาและหนี้สินที่รับมา</w:t>
      </w:r>
    </w:p>
    <w:tbl>
      <w:tblPr>
        <w:tblW w:w="9203" w:type="dxa"/>
        <w:tblInd w:w="558" w:type="dxa"/>
        <w:tblLook w:val="04A0" w:firstRow="1" w:lastRow="0" w:firstColumn="1" w:lastColumn="0" w:noHBand="0" w:noVBand="1"/>
      </w:tblPr>
      <w:tblGrid>
        <w:gridCol w:w="5112"/>
        <w:gridCol w:w="1250"/>
        <w:gridCol w:w="1378"/>
        <w:gridCol w:w="1463"/>
      </w:tblGrid>
      <w:tr w:rsidR="00341C34" w:rsidRPr="006F7766" w14:paraId="00C52630" w14:textId="77777777" w:rsidTr="006A7DDA">
        <w:trPr>
          <w:tblHeader/>
        </w:trPr>
        <w:tc>
          <w:tcPr>
            <w:tcW w:w="5112" w:type="dxa"/>
          </w:tcPr>
          <w:p w14:paraId="24A7BA0D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0" w:type="dxa"/>
          </w:tcPr>
          <w:p w14:paraId="51994D7A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013E297A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48C9CCDD" w14:textId="77777777" w:rsidR="00341C34" w:rsidRPr="00B20048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00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41C34" w:rsidRPr="006F7766" w14:paraId="59F3D8D2" w14:textId="77777777" w:rsidTr="006A7DDA">
        <w:trPr>
          <w:tblHeader/>
        </w:trPr>
        <w:tc>
          <w:tcPr>
            <w:tcW w:w="5112" w:type="dxa"/>
          </w:tcPr>
          <w:p w14:paraId="2656AD98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</w:tcPr>
          <w:p w14:paraId="664E75DC" w14:textId="77777777" w:rsidR="00341C34" w:rsidRPr="00B20048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78" w:type="dxa"/>
          </w:tcPr>
          <w:p w14:paraId="6B0C75DD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581287E2" w14:textId="77777777" w:rsidR="00341C34" w:rsidRPr="00B20048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</w:t>
            </w:r>
            <w:r w:rsidRPr="00B200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41C34" w:rsidRPr="006F7766" w14:paraId="5AE924B0" w14:textId="77777777" w:rsidTr="003E5451">
        <w:tc>
          <w:tcPr>
            <w:tcW w:w="5112" w:type="dxa"/>
          </w:tcPr>
          <w:p w14:paraId="7AD1C375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0" w:type="dxa"/>
          </w:tcPr>
          <w:p w14:paraId="5C44512B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43EACD97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21DDF412" w14:textId="14F487A9" w:rsidR="00341C34" w:rsidRPr="006F7766" w:rsidRDefault="00FB3F13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33</w:t>
            </w:r>
            <w:r w:rsidR="00341C34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797</w:t>
            </w:r>
          </w:p>
        </w:tc>
      </w:tr>
      <w:tr w:rsidR="00341C34" w:rsidRPr="006F7766" w14:paraId="2B623567" w14:textId="77777777" w:rsidTr="003E5451">
        <w:tc>
          <w:tcPr>
            <w:tcW w:w="5112" w:type="dxa"/>
          </w:tcPr>
          <w:p w14:paraId="3D315F16" w14:textId="0F69CC1A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การค้าและลูกหนี้</w:t>
            </w:r>
            <w:r w:rsidR="00EC4F1E">
              <w:rPr>
                <w:rFonts w:ascii="Angsana New" w:hAnsi="Angsana New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250" w:type="dxa"/>
          </w:tcPr>
          <w:p w14:paraId="2A199F18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33F915DD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75C89753" w14:textId="51BC5E7D" w:rsidR="00341C34" w:rsidRPr="006F7766" w:rsidRDefault="00FB3F13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9</w:t>
            </w:r>
            <w:r w:rsidR="00341C34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178</w:t>
            </w:r>
          </w:p>
        </w:tc>
      </w:tr>
      <w:tr w:rsidR="00341C34" w:rsidRPr="006F7766" w14:paraId="16507B56" w14:textId="77777777" w:rsidTr="003E5451">
        <w:tc>
          <w:tcPr>
            <w:tcW w:w="5112" w:type="dxa"/>
          </w:tcPr>
          <w:p w14:paraId="71A779C5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50" w:type="dxa"/>
          </w:tcPr>
          <w:p w14:paraId="40F7741A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702DD4E5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294D5206" w14:textId="6F471D0E" w:rsidR="00341C34" w:rsidRDefault="00FB3F13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</w:t>
            </w:r>
            <w:r w:rsidR="00341C34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230</w:t>
            </w:r>
          </w:p>
        </w:tc>
      </w:tr>
      <w:tr w:rsidR="00341C34" w:rsidRPr="006F7766" w14:paraId="51622DF8" w14:textId="77777777" w:rsidTr="003E5451">
        <w:tc>
          <w:tcPr>
            <w:tcW w:w="5112" w:type="dxa"/>
          </w:tcPr>
          <w:p w14:paraId="28984CD6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250" w:type="dxa"/>
          </w:tcPr>
          <w:p w14:paraId="75C8893A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29456DF5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67981B74" w14:textId="26DB3794" w:rsidR="00341C34" w:rsidRPr="006F7766" w:rsidRDefault="00FB3F13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6</w:t>
            </w:r>
            <w:r w:rsidR="00341C34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832</w:t>
            </w:r>
          </w:p>
        </w:tc>
      </w:tr>
      <w:tr w:rsidR="00341C34" w:rsidRPr="006F7766" w14:paraId="795680AE" w14:textId="77777777" w:rsidTr="003E5451">
        <w:tc>
          <w:tcPr>
            <w:tcW w:w="5112" w:type="dxa"/>
          </w:tcPr>
          <w:p w14:paraId="3E8A7476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ส่วนปรับปรุงสินทรัพย์เช่าและ</w:t>
            </w:r>
            <w:r w:rsidRPr="006F7766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50" w:type="dxa"/>
          </w:tcPr>
          <w:p w14:paraId="60A2A5E3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5AC2D931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001323F1" w14:textId="0A9B5D43" w:rsidR="00341C34" w:rsidRPr="006F7766" w:rsidRDefault="00FB3F13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5</w:t>
            </w:r>
            <w:r w:rsidR="00341C34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286</w:t>
            </w:r>
          </w:p>
        </w:tc>
      </w:tr>
      <w:tr w:rsidR="00341C34" w:rsidRPr="006F7766" w14:paraId="21D3100A" w14:textId="77777777" w:rsidTr="003E5451">
        <w:tc>
          <w:tcPr>
            <w:tcW w:w="5112" w:type="dxa"/>
          </w:tcPr>
          <w:p w14:paraId="069392E5" w14:textId="77777777" w:rsidR="00341C34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50" w:type="dxa"/>
          </w:tcPr>
          <w:p w14:paraId="667709DF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7FC29011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661DD722" w14:textId="213D5043" w:rsidR="00341C34" w:rsidRDefault="00FB3F13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</w:t>
            </w:r>
            <w:r w:rsidR="00341C34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067</w:t>
            </w:r>
          </w:p>
        </w:tc>
      </w:tr>
      <w:tr w:rsidR="00341C34" w:rsidRPr="006F7766" w14:paraId="52EB15D0" w14:textId="77777777" w:rsidTr="003E5451">
        <w:tc>
          <w:tcPr>
            <w:tcW w:w="5112" w:type="dxa"/>
          </w:tcPr>
          <w:p w14:paraId="391B1D8F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50" w:type="dxa"/>
          </w:tcPr>
          <w:p w14:paraId="6049CD31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0A51AD44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7A70C2B8" w14:textId="177992FE" w:rsidR="00341C34" w:rsidRPr="006F7766" w:rsidRDefault="00FB3F13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260</w:t>
            </w:r>
          </w:p>
        </w:tc>
      </w:tr>
      <w:tr w:rsidR="00341C34" w:rsidRPr="006F7766" w14:paraId="3F706D2B" w14:textId="77777777" w:rsidTr="003E5451">
        <w:tc>
          <w:tcPr>
            <w:tcW w:w="5112" w:type="dxa"/>
          </w:tcPr>
          <w:p w14:paraId="1FB0A7E7" w14:textId="14470D32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</w:t>
            </w:r>
            <w:r w:rsidR="00EC4F1E">
              <w:rPr>
                <w:rFonts w:ascii="Angsana New" w:hAnsi="Angsana New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250" w:type="dxa"/>
          </w:tcPr>
          <w:p w14:paraId="57260C81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69BA848E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337C37AB" w14:textId="058C1CD7" w:rsidR="00341C34" w:rsidRPr="006F7766" w:rsidRDefault="00341C34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right="-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779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1C34" w:rsidRPr="006F7766" w14:paraId="3A05B67A" w14:textId="77777777" w:rsidTr="003E5451">
        <w:tc>
          <w:tcPr>
            <w:tcW w:w="5112" w:type="dxa"/>
          </w:tcPr>
          <w:p w14:paraId="5718E07D" w14:textId="6F5E4844" w:rsidR="00341C34" w:rsidRPr="006F7766" w:rsidRDefault="00E0111D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50" w:type="dxa"/>
          </w:tcPr>
          <w:p w14:paraId="7068FB64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06811F52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229B4729" w14:textId="6E0A42E9" w:rsidR="00341C34" w:rsidRPr="006F7766" w:rsidRDefault="00341C34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right="-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471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1C34" w:rsidRPr="006F7766" w14:paraId="7FFC9D18" w14:textId="77777777" w:rsidTr="003E5451">
        <w:tc>
          <w:tcPr>
            <w:tcW w:w="5112" w:type="dxa"/>
          </w:tcPr>
          <w:p w14:paraId="08364436" w14:textId="77777777" w:rsidR="00341C34" w:rsidRPr="006F7766" w:rsidRDefault="00341C34" w:rsidP="00961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250" w:type="dxa"/>
          </w:tcPr>
          <w:p w14:paraId="24E36F96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443C8829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61406F59" w14:textId="3EFEFC21" w:rsidR="00341C34" w:rsidRPr="00491D6A" w:rsidRDefault="00341C34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right="-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1D6A">
              <w:rPr>
                <w:rFonts w:ascii="Angsana New" w:hAnsi="Angsana New"/>
                <w:sz w:val="30"/>
                <w:szCs w:val="30"/>
              </w:rPr>
              <w:t>(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238</w:t>
            </w:r>
            <w:r w:rsidRPr="00491D6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1C34" w:rsidRPr="006F7766" w14:paraId="7894225D" w14:textId="77777777" w:rsidTr="003E5451">
        <w:tc>
          <w:tcPr>
            <w:tcW w:w="5112" w:type="dxa"/>
          </w:tcPr>
          <w:p w14:paraId="192393EA" w14:textId="73747D5D" w:rsidR="00341C34" w:rsidRPr="00CC2FB5" w:rsidRDefault="008F67C9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C2FB5">
              <w:rPr>
                <w:rFonts w:ascii="Angsana New" w:hAnsi="Angsana New"/>
                <w:spacing w:val="-4"/>
                <w:sz w:val="30"/>
                <w:szCs w:val="30"/>
                <w:cs/>
              </w:rPr>
              <w:t>ประมาณการหนี้สินไม่หมุนเวียน</w:t>
            </w:r>
            <w:r w:rsidR="00CC2FB5" w:rsidRPr="00CC2FB5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สำหรับ</w:t>
            </w:r>
            <w:r w:rsidR="00341C34" w:rsidRPr="00CC2FB5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50" w:type="dxa"/>
          </w:tcPr>
          <w:p w14:paraId="04EE2498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3EFE919E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47252F4B" w14:textId="556BFC25" w:rsidR="00341C34" w:rsidRPr="00491D6A" w:rsidRDefault="00341C34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right="-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1D6A">
              <w:rPr>
                <w:rFonts w:ascii="Angsana New" w:hAnsi="Angsana New"/>
                <w:sz w:val="30"/>
                <w:szCs w:val="30"/>
              </w:rPr>
              <w:t>(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892</w:t>
            </w:r>
            <w:r w:rsidRPr="00491D6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1C34" w:rsidRPr="00CF134A" w14:paraId="608A7836" w14:textId="77777777" w:rsidTr="003E5451">
        <w:tc>
          <w:tcPr>
            <w:tcW w:w="5112" w:type="dxa"/>
          </w:tcPr>
          <w:p w14:paraId="65F74CFC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7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250" w:type="dxa"/>
          </w:tcPr>
          <w:p w14:paraId="5B513B7C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8" w:type="dxa"/>
          </w:tcPr>
          <w:p w14:paraId="5663D904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</w:tcPr>
          <w:p w14:paraId="4F89478B" w14:textId="4F52A7FE" w:rsidR="00341C34" w:rsidRPr="00CF134A" w:rsidRDefault="00FB3F13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341C34" w:rsidRPr="00CF134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270</w:t>
            </w:r>
          </w:p>
        </w:tc>
      </w:tr>
      <w:tr w:rsidR="00341C34" w:rsidRPr="0025220F" w14:paraId="7F1F8606" w14:textId="77777777" w:rsidTr="003E5451">
        <w:tc>
          <w:tcPr>
            <w:tcW w:w="5112" w:type="dxa"/>
          </w:tcPr>
          <w:p w14:paraId="3B328BDB" w14:textId="77777777" w:rsidR="00341C34" w:rsidRPr="0025220F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220F">
              <w:rPr>
                <w:rFonts w:ascii="Angsana New" w:hAnsi="Angsana New"/>
                <w:sz w:val="30"/>
                <w:szCs w:val="30"/>
                <w:cs/>
              </w:rPr>
              <w:t>ส่วนของผู้ถือหุ้นที่ไม่มีอำนาจควบคุม</w:t>
            </w:r>
          </w:p>
        </w:tc>
        <w:tc>
          <w:tcPr>
            <w:tcW w:w="1250" w:type="dxa"/>
          </w:tcPr>
          <w:p w14:paraId="1D2C1B0A" w14:textId="77777777" w:rsidR="00341C34" w:rsidRPr="0025220F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4016173D" w14:textId="77777777" w:rsidR="00341C34" w:rsidRPr="0025220F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2A865960" w14:textId="62F1D7AF" w:rsidR="00341C34" w:rsidRPr="0025220F" w:rsidRDefault="00341C34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right="-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635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1C34" w:rsidRPr="006678B7" w14:paraId="14888451" w14:textId="77777777" w:rsidTr="003E5451">
        <w:tc>
          <w:tcPr>
            <w:tcW w:w="5112" w:type="dxa"/>
          </w:tcPr>
          <w:p w14:paraId="77657F53" w14:textId="77777777" w:rsidR="00341C34" w:rsidRPr="006678B7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78B7">
              <w:rPr>
                <w:rFonts w:ascii="Angsana New" w:hAnsi="Angsana New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250" w:type="dxa"/>
          </w:tcPr>
          <w:p w14:paraId="0BD289C4" w14:textId="77777777" w:rsidR="00341C34" w:rsidRPr="006678B7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26FBEC5C" w14:textId="77777777" w:rsidR="00341C34" w:rsidRPr="006678B7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29A75C31" w14:textId="41E8A2F6" w:rsidR="00341C34" w:rsidRPr="00491D6A" w:rsidRDefault="00FB3F13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8</w:t>
            </w:r>
            <w:r w:rsidR="00341C34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365</w:t>
            </w:r>
          </w:p>
        </w:tc>
      </w:tr>
      <w:tr w:rsidR="00341C34" w:rsidRPr="006F7766" w14:paraId="660DFF74" w14:textId="77777777" w:rsidTr="003E5451">
        <w:tc>
          <w:tcPr>
            <w:tcW w:w="5112" w:type="dxa"/>
          </w:tcPr>
          <w:p w14:paraId="5448D9F6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250" w:type="dxa"/>
          </w:tcPr>
          <w:p w14:paraId="09DE9799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8" w:type="dxa"/>
          </w:tcPr>
          <w:p w14:paraId="3B6A8B45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</w:tcPr>
          <w:p w14:paraId="016DA2DF" w14:textId="31D07EE4" w:rsidR="00341C34" w:rsidRPr="00491D6A" w:rsidRDefault="00FB3F13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341C34" w:rsidRPr="00491D6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  <w:tr w:rsidR="00A83886" w:rsidRPr="006F7766" w14:paraId="7A3043A6" w14:textId="77777777" w:rsidTr="003E5451">
        <w:tc>
          <w:tcPr>
            <w:tcW w:w="5112" w:type="dxa"/>
          </w:tcPr>
          <w:p w14:paraId="373745B9" w14:textId="77777777" w:rsidR="00A83886" w:rsidRPr="006F43A7" w:rsidRDefault="00A83886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50" w:type="dxa"/>
          </w:tcPr>
          <w:p w14:paraId="5E7A99A1" w14:textId="77777777" w:rsidR="00A83886" w:rsidRPr="006F43A7" w:rsidRDefault="00A83886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78" w:type="dxa"/>
          </w:tcPr>
          <w:p w14:paraId="2064A402" w14:textId="77777777" w:rsidR="00A83886" w:rsidRPr="006F43A7" w:rsidRDefault="00A83886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63" w:type="dxa"/>
          </w:tcPr>
          <w:p w14:paraId="4FF4B77E" w14:textId="77777777" w:rsidR="00A83886" w:rsidRPr="006F43A7" w:rsidRDefault="00A83886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</w:tr>
      <w:tr w:rsidR="00341C34" w:rsidRPr="006F7766" w14:paraId="027F0A0E" w14:textId="77777777" w:rsidTr="003E5451">
        <w:tc>
          <w:tcPr>
            <w:tcW w:w="5112" w:type="dxa"/>
          </w:tcPr>
          <w:p w14:paraId="420DF90E" w14:textId="77777777" w:rsidR="00341C34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0" w:type="dxa"/>
          </w:tcPr>
          <w:p w14:paraId="2D187351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8" w:type="dxa"/>
          </w:tcPr>
          <w:p w14:paraId="1E0CAD1D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</w:tcPr>
          <w:p w14:paraId="6759FE56" w14:textId="77777777" w:rsidR="00341C34" w:rsidRPr="00B20048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</w:t>
            </w:r>
            <w:r w:rsidRPr="00B200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41C34" w:rsidRPr="006F7766" w14:paraId="6C12862D" w14:textId="77777777" w:rsidTr="003E5451">
        <w:tc>
          <w:tcPr>
            <w:tcW w:w="5112" w:type="dxa"/>
          </w:tcPr>
          <w:p w14:paraId="5EB16246" w14:textId="77777777" w:rsidR="00341C34" w:rsidRPr="009A57B8" w:rsidRDefault="00341C34" w:rsidP="00016B98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เงินสดส</w:t>
            </w:r>
            <w:r>
              <w:rPr>
                <w:rFonts w:ascii="Angsana New" w:hAnsi="Angsana New"/>
                <w:sz w:val="30"/>
                <w:szCs w:val="30"/>
                <w:cs/>
              </w:rPr>
              <w:t>ุทธิที่ได้มาจากการซื้อบริษัทย่อยทางอ้อม</w:t>
            </w:r>
          </w:p>
        </w:tc>
        <w:tc>
          <w:tcPr>
            <w:tcW w:w="1250" w:type="dxa"/>
          </w:tcPr>
          <w:p w14:paraId="5613F132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5618ECDF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1543FB75" w14:textId="7B51208C" w:rsidR="00341C34" w:rsidRPr="006F7766" w:rsidRDefault="00FB3F13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33</w:t>
            </w:r>
            <w:r w:rsidR="00341C34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797</w:t>
            </w:r>
          </w:p>
        </w:tc>
      </w:tr>
      <w:tr w:rsidR="00341C34" w:rsidRPr="006F7766" w14:paraId="0EE082B2" w14:textId="77777777" w:rsidTr="003E5451">
        <w:tc>
          <w:tcPr>
            <w:tcW w:w="5112" w:type="dxa"/>
          </w:tcPr>
          <w:p w14:paraId="1DB261EA" w14:textId="77777777" w:rsidR="00341C34" w:rsidRPr="009A57B8" w:rsidRDefault="00341C34" w:rsidP="00016B98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9A57B8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</w:p>
        </w:tc>
        <w:tc>
          <w:tcPr>
            <w:tcW w:w="1250" w:type="dxa"/>
          </w:tcPr>
          <w:p w14:paraId="5F630155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743703F9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7DA06F73" w14:textId="005B2181" w:rsidR="00341C34" w:rsidRPr="006F7766" w:rsidRDefault="00341C34" w:rsidP="00CF13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right="-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000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1C34" w:rsidRPr="00F84A40" w14:paraId="1AF8A217" w14:textId="77777777" w:rsidTr="003E5451">
        <w:tc>
          <w:tcPr>
            <w:tcW w:w="5112" w:type="dxa"/>
          </w:tcPr>
          <w:p w14:paraId="56029A24" w14:textId="77777777" w:rsidR="00341C34" w:rsidRPr="00514A21" w:rsidRDefault="00341C34" w:rsidP="00016B98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กระแสเงินสดรับ</w:t>
            </w:r>
            <w:r w:rsidRPr="00514A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สุทธิจากการซื้อบริษัทย่อย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ทางอ้อม</w:t>
            </w:r>
          </w:p>
        </w:tc>
        <w:tc>
          <w:tcPr>
            <w:tcW w:w="1250" w:type="dxa"/>
          </w:tcPr>
          <w:p w14:paraId="3CE028C0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7E882723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</w:tcPr>
          <w:p w14:paraId="48525E4E" w14:textId="19A23F10" w:rsidR="00341C34" w:rsidRPr="00F84A40" w:rsidRDefault="00FB3F13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341C34" w:rsidRPr="00F84A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797</w:t>
            </w:r>
          </w:p>
        </w:tc>
      </w:tr>
    </w:tbl>
    <w:p w14:paraId="4F6F1855" w14:textId="77777777" w:rsidR="00341C34" w:rsidRPr="00F95761" w:rsidRDefault="00341C34" w:rsidP="00341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40555C2" w14:textId="77777777" w:rsidR="00341C34" w:rsidRPr="00423F29" w:rsidRDefault="00341C34" w:rsidP="006F43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i/>
          <w:iCs/>
          <w:sz w:val="30"/>
          <w:szCs w:val="30"/>
        </w:rPr>
      </w:pPr>
      <w:r w:rsidRPr="00423F29">
        <w:rPr>
          <w:rFonts w:ascii="Angsana New" w:hAnsi="Angsana New"/>
          <w:i/>
          <w:iCs/>
          <w:sz w:val="30"/>
          <w:szCs w:val="30"/>
          <w:cs/>
        </w:rPr>
        <w:t>บริษัท อะราวด์ เดอะเวิลด์ จำกัด</w:t>
      </w:r>
    </w:p>
    <w:p w14:paraId="0BB7EE5D" w14:textId="77777777" w:rsidR="00341C34" w:rsidRPr="00F95761" w:rsidRDefault="00341C34" w:rsidP="00341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p w14:paraId="2A401511" w14:textId="16DA3870" w:rsidR="00341C34" w:rsidRPr="00DD166F" w:rsidRDefault="00341C34" w:rsidP="00341C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  <w:cs/>
        </w:rPr>
      </w:pPr>
      <w:r w:rsidRPr="006F776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B3F13" w:rsidRPr="00FB3F13">
        <w:rPr>
          <w:rFonts w:ascii="Angsana New" w:hAnsi="Angsana New"/>
          <w:sz w:val="30"/>
          <w:szCs w:val="30"/>
        </w:rPr>
        <w:t>13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FB3F13" w:rsidRPr="00FB3F13">
        <w:rPr>
          <w:rFonts w:ascii="Angsana New" w:hAnsi="Angsana New"/>
          <w:sz w:val="30"/>
          <w:szCs w:val="30"/>
        </w:rPr>
        <w:t>2563</w:t>
      </w:r>
      <w:r w:rsidRPr="006F7766">
        <w:rPr>
          <w:rFonts w:ascii="Angsana New" w:hAnsi="Angsana New"/>
          <w:sz w:val="30"/>
          <w:szCs w:val="30"/>
          <w:cs/>
        </w:rPr>
        <w:t xml:space="preserve"> กลุ่มบริษัทได้</w:t>
      </w:r>
      <w:r>
        <w:rPr>
          <w:rFonts w:ascii="Angsana New" w:hAnsi="Angsana New"/>
          <w:sz w:val="30"/>
          <w:szCs w:val="30"/>
          <w:cs/>
        </w:rPr>
        <w:t>มาซึ่งอำนาจ</w:t>
      </w:r>
      <w:r w:rsidRPr="006F7766">
        <w:rPr>
          <w:rFonts w:ascii="Angsana New" w:hAnsi="Angsana New"/>
          <w:sz w:val="30"/>
          <w:szCs w:val="30"/>
          <w:cs/>
        </w:rPr>
        <w:t>ควบคุมในบริษัท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2E2B7A">
        <w:rPr>
          <w:rFonts w:ascii="Angsana New" w:hAnsi="Angsana New"/>
          <w:sz w:val="30"/>
          <w:szCs w:val="30"/>
          <w:cs/>
        </w:rPr>
        <w:t>อะราวด์ เดอะเวิลด์ 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5D05E0">
        <w:rPr>
          <w:rFonts w:ascii="Angsana New" w:hAnsi="Angsana New"/>
          <w:sz w:val="30"/>
          <w:szCs w:val="30"/>
          <w:cs/>
        </w:rPr>
        <w:t>ซึ่งเป็นบริษัทที่ดำเนินธุรกิจเกี่ยวกับการ</w:t>
      </w:r>
      <w:r>
        <w:rPr>
          <w:rFonts w:ascii="Angsana New" w:hAnsi="Angsana New"/>
          <w:sz w:val="30"/>
          <w:szCs w:val="30"/>
          <w:cs/>
        </w:rPr>
        <w:t>นำเที่ยวทั้งในประเทศและต่างประเทศ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โดย</w:t>
      </w:r>
      <w:r w:rsidRPr="00423F29">
        <w:rPr>
          <w:rFonts w:ascii="Angsana New" w:hAnsi="Angsana New"/>
          <w:sz w:val="30"/>
          <w:szCs w:val="30"/>
          <w:cs/>
        </w:rPr>
        <w:t>บริษัทย่อย</w:t>
      </w:r>
      <w:r w:rsidR="00E83878">
        <w:rPr>
          <w:rFonts w:ascii="Angsana New" w:hAnsi="Angsana New"/>
          <w:sz w:val="30"/>
          <w:szCs w:val="30"/>
          <w:cs/>
        </w:rPr>
        <w:t>ทางอ้อม</w:t>
      </w:r>
      <w:r w:rsidRPr="00423F29">
        <w:rPr>
          <w:rFonts w:ascii="Angsana New" w:hAnsi="Angsana New"/>
          <w:sz w:val="30"/>
          <w:szCs w:val="30"/>
          <w:cs/>
        </w:rPr>
        <w:t>เข้าซื้อหุ้นสามัญเพิ่มทุนที่ออกใหม่ของบริษัท</w:t>
      </w:r>
      <w:r>
        <w:rPr>
          <w:rFonts w:ascii="Angsana New" w:hAnsi="Angsana New"/>
          <w:sz w:val="30"/>
          <w:szCs w:val="30"/>
          <w:cs/>
        </w:rPr>
        <w:t xml:space="preserve">จำนวน </w:t>
      </w:r>
      <w:r w:rsidR="00FB3F13" w:rsidRPr="00FB3F13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.</w:t>
      </w:r>
      <w:r w:rsidR="00FB3F13" w:rsidRPr="00FB3F13">
        <w:rPr>
          <w:rFonts w:ascii="Angsana New" w:hAnsi="Angsana New"/>
          <w:sz w:val="30"/>
          <w:szCs w:val="30"/>
        </w:rPr>
        <w:t>45</w:t>
      </w:r>
      <w:r w:rsidRPr="00423F29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341C34">
        <w:rPr>
          <w:rFonts w:ascii="Angsana New" w:hAnsi="Angsana New"/>
          <w:spacing w:val="-6"/>
          <w:sz w:val="30"/>
          <w:szCs w:val="30"/>
          <w:cs/>
        </w:rPr>
        <w:t xml:space="preserve">มีผลทำให้กลุ่มบริษัทมีสัดส่วนการถือหุ้นในบริษัทดังกล่าวคิดเป็นสัดส่วนร้อยละ </w:t>
      </w:r>
      <w:r w:rsidR="00FB3F13" w:rsidRPr="00FB3F13">
        <w:rPr>
          <w:rFonts w:ascii="Angsana New" w:hAnsi="Angsana New"/>
          <w:spacing w:val="-6"/>
          <w:sz w:val="30"/>
          <w:szCs w:val="30"/>
        </w:rPr>
        <w:t>49</w:t>
      </w:r>
      <w:r w:rsidRPr="00423F29">
        <w:rPr>
          <w:rFonts w:ascii="Angsana New" w:hAnsi="Angsana New"/>
          <w:sz w:val="30"/>
          <w:szCs w:val="30"/>
          <w:cs/>
        </w:rPr>
        <w:t xml:space="preserve"> </w:t>
      </w:r>
    </w:p>
    <w:p w14:paraId="5D64AF9A" w14:textId="277F8ED3" w:rsidR="00341C34" w:rsidRPr="00EE4A38" w:rsidRDefault="00341C34" w:rsidP="00341C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CD0150">
        <w:rPr>
          <w:rFonts w:ascii="Angsana New" w:hAnsi="Angsana New"/>
          <w:sz w:val="30"/>
          <w:szCs w:val="30"/>
          <w:cs/>
        </w:rPr>
        <w:lastRenderedPageBreak/>
        <w:t>ใน</w:t>
      </w:r>
      <w:r>
        <w:rPr>
          <w:rFonts w:ascii="Angsana New" w:hAnsi="Angsana New"/>
          <w:sz w:val="30"/>
          <w:szCs w:val="30"/>
          <w:cs/>
        </w:rPr>
        <w:t>ระหว่างงวดนับตั้งแต่</w:t>
      </w:r>
      <w:r w:rsidRPr="00CD0150"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FB3F13" w:rsidRPr="00FB3F13">
        <w:rPr>
          <w:rFonts w:ascii="Angsana New" w:hAnsi="Angsana New"/>
          <w:sz w:val="30"/>
          <w:szCs w:val="30"/>
        </w:rPr>
        <w:t>13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FB3F13" w:rsidRPr="00FB3F13">
        <w:rPr>
          <w:rFonts w:ascii="Angsana New" w:hAnsi="Angsana New"/>
          <w:sz w:val="30"/>
          <w:szCs w:val="30"/>
        </w:rPr>
        <w:t>2563</w:t>
      </w:r>
      <w:r w:rsidRPr="00CD0150">
        <w:rPr>
          <w:rFonts w:ascii="Angsana New" w:hAnsi="Angsana New"/>
          <w:sz w:val="30"/>
          <w:szCs w:val="30"/>
        </w:rPr>
        <w:t xml:space="preserve"> </w:t>
      </w:r>
      <w:r w:rsidRPr="00CD0150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="00FB3F13" w:rsidRPr="00FB3F13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 w:rsidR="00110B22">
        <w:rPr>
          <w:rFonts w:ascii="Angsana New" w:hAnsi="Angsana New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FB3F13" w:rsidRPr="00FB3F13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 w:rsidRPr="006F7766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2E2B7A">
        <w:rPr>
          <w:rFonts w:ascii="Angsana New" w:hAnsi="Angsana New"/>
          <w:sz w:val="30"/>
          <w:szCs w:val="30"/>
          <w:cs/>
        </w:rPr>
        <w:t>อะราวด์ เดอะเวิลด์ 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EE4A38">
        <w:rPr>
          <w:rFonts w:ascii="Angsana New" w:hAnsi="Angsana New"/>
          <w:sz w:val="30"/>
          <w:szCs w:val="30"/>
          <w:cs/>
        </w:rPr>
        <w:t xml:space="preserve">มีรายได้จำนวน </w:t>
      </w:r>
      <w:r w:rsidR="00FB3F13" w:rsidRPr="00FB3F13">
        <w:rPr>
          <w:rFonts w:ascii="Angsana New" w:hAnsi="Angsana New"/>
          <w:sz w:val="30"/>
          <w:szCs w:val="30"/>
        </w:rPr>
        <w:t>28</w:t>
      </w:r>
      <w:r w:rsidR="0017659B">
        <w:rPr>
          <w:rFonts w:ascii="Angsana New" w:hAnsi="Angsana New"/>
          <w:sz w:val="30"/>
          <w:szCs w:val="30"/>
        </w:rPr>
        <w:t>.</w:t>
      </w:r>
      <w:r w:rsidR="00FB3F13" w:rsidRPr="00FB3F13">
        <w:rPr>
          <w:rFonts w:ascii="Angsana New" w:hAnsi="Angsana New"/>
          <w:sz w:val="30"/>
          <w:szCs w:val="30"/>
        </w:rPr>
        <w:t>29</w:t>
      </w:r>
      <w:r w:rsidR="00110B22" w:rsidRPr="00EE4A38">
        <w:rPr>
          <w:rFonts w:ascii="Angsana New" w:hAnsi="Angsana New"/>
          <w:sz w:val="30"/>
          <w:szCs w:val="30"/>
          <w:cs/>
        </w:rPr>
        <w:t xml:space="preserve"> </w:t>
      </w:r>
      <w:r w:rsidRPr="00EE4A38">
        <w:rPr>
          <w:rFonts w:ascii="Angsana New" w:hAnsi="Angsana New"/>
          <w:sz w:val="30"/>
          <w:szCs w:val="30"/>
          <w:cs/>
        </w:rPr>
        <w:t xml:space="preserve">ล้านบาท และมีขาดทุนจำนวน </w:t>
      </w:r>
      <w:r w:rsidR="00FB3F13" w:rsidRPr="00FB3F13">
        <w:rPr>
          <w:rFonts w:ascii="Angsana New" w:hAnsi="Angsana New"/>
          <w:sz w:val="30"/>
          <w:szCs w:val="30"/>
        </w:rPr>
        <w:t>3</w:t>
      </w:r>
      <w:r w:rsidR="0017659B">
        <w:rPr>
          <w:rFonts w:ascii="Angsana New" w:hAnsi="Angsana New"/>
          <w:sz w:val="30"/>
          <w:szCs w:val="30"/>
        </w:rPr>
        <w:t>.</w:t>
      </w:r>
      <w:r w:rsidR="00FB3F13" w:rsidRPr="00FB3F13">
        <w:rPr>
          <w:rFonts w:ascii="Angsana New" w:hAnsi="Angsana New"/>
          <w:sz w:val="30"/>
          <w:szCs w:val="30"/>
        </w:rPr>
        <w:t>28</w:t>
      </w:r>
      <w:r w:rsidR="00110B22" w:rsidRPr="00EE4A38">
        <w:rPr>
          <w:rFonts w:ascii="Angsana New" w:hAnsi="Angsana New"/>
          <w:sz w:val="30"/>
          <w:szCs w:val="30"/>
          <w:cs/>
        </w:rPr>
        <w:t xml:space="preserve"> </w:t>
      </w:r>
      <w:r w:rsidRPr="00EE4A38">
        <w:rPr>
          <w:rFonts w:ascii="Angsana New" w:hAnsi="Angsana New"/>
          <w:sz w:val="30"/>
          <w:szCs w:val="30"/>
          <w:cs/>
        </w:rPr>
        <w:t>ล้านบาท ซึ่ง</w:t>
      </w:r>
      <w:r w:rsidRPr="006F7766">
        <w:rPr>
          <w:rFonts w:ascii="Angsana New" w:hAnsi="Angsana New"/>
          <w:sz w:val="30"/>
          <w:szCs w:val="30"/>
          <w:cs/>
        </w:rPr>
        <w:t>รวมเป็นส่วนหนึ่งของผลการดำเนินงานของกลุ่มบริษัท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ฝ่ายบริหารคาดว่าหากกลุ่มบริษัทได้มีการซื้อธุรกิจตั้งแต่วันที่ </w:t>
      </w:r>
      <w:r w:rsidR="00FB3F13" w:rsidRPr="00FB3F13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มกราคม </w:t>
      </w:r>
      <w:r w:rsidR="00FB3F13" w:rsidRPr="00FB3F13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จะมีรายได้จำนวน </w:t>
      </w:r>
      <w:r w:rsidR="00FB3F13" w:rsidRPr="00FB3F13">
        <w:rPr>
          <w:rFonts w:ascii="Angsana New" w:hAnsi="Angsana New"/>
          <w:sz w:val="30"/>
          <w:szCs w:val="30"/>
        </w:rPr>
        <w:t>29</w:t>
      </w:r>
      <w:r w:rsidR="0017659B">
        <w:rPr>
          <w:rFonts w:ascii="Angsana New" w:hAnsi="Angsana New"/>
          <w:sz w:val="30"/>
          <w:szCs w:val="30"/>
        </w:rPr>
        <w:t>.</w:t>
      </w:r>
      <w:r w:rsidR="00FB3F13" w:rsidRPr="00FB3F13">
        <w:rPr>
          <w:rFonts w:ascii="Angsana New" w:hAnsi="Angsana New"/>
          <w:sz w:val="30"/>
          <w:szCs w:val="30"/>
        </w:rPr>
        <w:t>80</w:t>
      </w:r>
      <w:r w:rsidR="00110B2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ล้านบาท และมีขาดทุนสำหรับงวด</w:t>
      </w:r>
      <w:r w:rsidR="00110B22">
        <w:rPr>
          <w:rFonts w:ascii="Angsana New" w:hAnsi="Angsana New"/>
          <w:sz w:val="30"/>
          <w:szCs w:val="30"/>
          <w:cs/>
        </w:rPr>
        <w:t>เก้า</w:t>
      </w:r>
      <w:r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FB3F13" w:rsidRPr="00FB3F13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 w:rsidR="00110B22">
        <w:rPr>
          <w:rFonts w:ascii="Angsana New" w:hAnsi="Angsana New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FB3F13" w:rsidRPr="00FB3F13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จำนวน </w:t>
      </w:r>
      <w:r w:rsidR="00FB3F13" w:rsidRPr="00FB3F13">
        <w:rPr>
          <w:rFonts w:ascii="Angsana New" w:hAnsi="Angsana New"/>
          <w:sz w:val="30"/>
          <w:szCs w:val="30"/>
        </w:rPr>
        <w:t>5</w:t>
      </w:r>
      <w:r w:rsidR="0017659B">
        <w:rPr>
          <w:rFonts w:ascii="Angsana New" w:hAnsi="Angsana New"/>
          <w:sz w:val="30"/>
          <w:szCs w:val="30"/>
        </w:rPr>
        <w:t>.</w:t>
      </w:r>
      <w:r w:rsidR="00FB3F13" w:rsidRPr="00FB3F13">
        <w:rPr>
          <w:rFonts w:ascii="Angsana New" w:hAnsi="Angsana New"/>
          <w:sz w:val="30"/>
          <w:szCs w:val="30"/>
        </w:rPr>
        <w:t>22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ล้านบาท</w:t>
      </w:r>
    </w:p>
    <w:p w14:paraId="2EC7BE64" w14:textId="6DEF1C9A" w:rsidR="00CF134A" w:rsidRPr="006F43A7" w:rsidRDefault="00CF1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786A69C" w14:textId="6AF0B11E" w:rsidR="00341C34" w:rsidRDefault="00341C34" w:rsidP="00341C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6F7766">
        <w:rPr>
          <w:rFonts w:ascii="Angsana New" w:hAnsi="Angsana New"/>
          <w:sz w:val="30"/>
          <w:szCs w:val="30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Pr="006F7766">
        <w:rPr>
          <w:rFonts w:ascii="Angsana New" w:hAnsi="Angsana New"/>
          <w:sz w:val="30"/>
          <w:szCs w:val="30"/>
          <w:cs/>
        </w:rPr>
        <w:br/>
        <w:t>แต่ละประเภทที่สำคัญ มีดังนี้</w:t>
      </w:r>
    </w:p>
    <w:p w14:paraId="53B25329" w14:textId="77777777" w:rsidR="00341C34" w:rsidRPr="006F43A7" w:rsidRDefault="00341C34" w:rsidP="00341C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B2D3757" w14:textId="77777777" w:rsidR="00341C34" w:rsidRDefault="00341C34" w:rsidP="00341C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6F7766">
        <w:rPr>
          <w:rFonts w:ascii="Angsana New" w:hAnsi="Angsana New"/>
          <w:i/>
          <w:iCs/>
          <w:sz w:val="30"/>
          <w:szCs w:val="30"/>
          <w:cs/>
        </w:rPr>
        <w:t>สินทรัพย์ที่ได้มาและหนี้สินที่รับมา</w:t>
      </w: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4584"/>
        <w:gridCol w:w="1213"/>
        <w:gridCol w:w="1583"/>
        <w:gridCol w:w="1890"/>
      </w:tblGrid>
      <w:tr w:rsidR="00341C34" w:rsidRPr="006F7766" w14:paraId="68D1AF57" w14:textId="77777777" w:rsidTr="006A7DDA">
        <w:trPr>
          <w:tblHeader/>
        </w:trPr>
        <w:tc>
          <w:tcPr>
            <w:tcW w:w="4584" w:type="dxa"/>
          </w:tcPr>
          <w:p w14:paraId="10B0F095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1213" w:type="dxa"/>
          </w:tcPr>
          <w:p w14:paraId="6F0A2DDD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</w:tcPr>
          <w:p w14:paraId="748E57CA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3CADECA" w14:textId="77777777" w:rsidR="00341C34" w:rsidRPr="00B20048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00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41C34" w:rsidRPr="006F7766" w14:paraId="657F1617" w14:textId="77777777" w:rsidTr="006A7DDA">
        <w:trPr>
          <w:tblHeader/>
        </w:trPr>
        <w:tc>
          <w:tcPr>
            <w:tcW w:w="4584" w:type="dxa"/>
          </w:tcPr>
          <w:p w14:paraId="4F409324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14:paraId="7B59B38D" w14:textId="77777777" w:rsidR="00341C34" w:rsidRPr="00B20048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83" w:type="dxa"/>
          </w:tcPr>
          <w:p w14:paraId="3B4A2282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61A997D" w14:textId="77777777" w:rsidR="00341C34" w:rsidRPr="00B20048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</w:t>
            </w:r>
            <w:r w:rsidRPr="00B200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41C34" w:rsidRPr="006F7766" w14:paraId="1B28C46D" w14:textId="77777777" w:rsidTr="00DE23F4">
        <w:tc>
          <w:tcPr>
            <w:tcW w:w="4584" w:type="dxa"/>
          </w:tcPr>
          <w:p w14:paraId="577F6DB6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3" w:type="dxa"/>
          </w:tcPr>
          <w:p w14:paraId="4EA0B489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</w:tcPr>
          <w:p w14:paraId="063AC84F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8233EB1" w14:textId="559DD129" w:rsidR="00341C34" w:rsidRPr="006F7766" w:rsidRDefault="00FB3F13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5</w:t>
            </w:r>
            <w:r w:rsidR="00341C34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580</w:t>
            </w:r>
          </w:p>
        </w:tc>
      </w:tr>
      <w:tr w:rsidR="00341C34" w:rsidRPr="006F7766" w14:paraId="57F7982D" w14:textId="77777777" w:rsidTr="00DE23F4">
        <w:tc>
          <w:tcPr>
            <w:tcW w:w="4584" w:type="dxa"/>
          </w:tcPr>
          <w:p w14:paraId="06043EF3" w14:textId="6559CF6E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การค้าและลูกหนี้</w:t>
            </w:r>
            <w:r w:rsidR="00A710F2">
              <w:rPr>
                <w:rFonts w:ascii="Angsana New" w:hAnsi="Angsana New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213" w:type="dxa"/>
          </w:tcPr>
          <w:p w14:paraId="6BEFB057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</w:tcPr>
          <w:p w14:paraId="654CDF0E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1161A31" w14:textId="3F355236" w:rsidR="00341C34" w:rsidRPr="006F7766" w:rsidRDefault="00FB3F13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16</w:t>
            </w:r>
            <w:r w:rsidR="00341C34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662</w:t>
            </w:r>
          </w:p>
        </w:tc>
      </w:tr>
      <w:tr w:rsidR="00341C34" w:rsidRPr="006F7766" w14:paraId="4224E726" w14:textId="77777777" w:rsidTr="00DE23F4">
        <w:tc>
          <w:tcPr>
            <w:tcW w:w="4584" w:type="dxa"/>
          </w:tcPr>
          <w:p w14:paraId="5095D009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213" w:type="dxa"/>
          </w:tcPr>
          <w:p w14:paraId="1E5AD35F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</w:tcPr>
          <w:p w14:paraId="1D6B9EC8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4B72C22" w14:textId="0819D3CF" w:rsidR="00341C34" w:rsidRPr="006F7766" w:rsidRDefault="00FB3F13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174</w:t>
            </w:r>
          </w:p>
        </w:tc>
      </w:tr>
      <w:tr w:rsidR="00341C34" w:rsidRPr="006F7766" w14:paraId="7939E329" w14:textId="77777777" w:rsidTr="00DE23F4">
        <w:tc>
          <w:tcPr>
            <w:tcW w:w="4584" w:type="dxa"/>
          </w:tcPr>
          <w:p w14:paraId="1CC46BA2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13" w:type="dxa"/>
          </w:tcPr>
          <w:p w14:paraId="3661DCA0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</w:tcPr>
          <w:p w14:paraId="6359B77F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3E16705" w14:textId="3125B6B6" w:rsidR="00341C34" w:rsidRPr="006F7766" w:rsidRDefault="00FB3F13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591</w:t>
            </w:r>
          </w:p>
        </w:tc>
      </w:tr>
      <w:tr w:rsidR="00341C34" w:rsidRPr="006F7766" w14:paraId="1E6B21A3" w14:textId="77777777" w:rsidTr="00DE23F4">
        <w:tc>
          <w:tcPr>
            <w:tcW w:w="4584" w:type="dxa"/>
          </w:tcPr>
          <w:p w14:paraId="3CCC8C83" w14:textId="77777777" w:rsidR="00341C34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13" w:type="dxa"/>
          </w:tcPr>
          <w:p w14:paraId="0E3757BB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</w:tcPr>
          <w:p w14:paraId="7C2D681D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5000FCD" w14:textId="50249ABC" w:rsidR="00341C34" w:rsidRDefault="00FB3F13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341C34" w:rsidRPr="006F7766" w14:paraId="78564238" w14:textId="77777777" w:rsidTr="00DE23F4">
        <w:tc>
          <w:tcPr>
            <w:tcW w:w="4584" w:type="dxa"/>
          </w:tcPr>
          <w:p w14:paraId="0EF62EED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13" w:type="dxa"/>
          </w:tcPr>
          <w:p w14:paraId="1573033B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</w:tcPr>
          <w:p w14:paraId="784FACB2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3A126B2" w14:textId="6D53ED6C" w:rsidR="00341C34" w:rsidRPr="006F7766" w:rsidRDefault="00FB3F13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588</w:t>
            </w:r>
          </w:p>
        </w:tc>
      </w:tr>
      <w:tr w:rsidR="00341C34" w:rsidRPr="006F7766" w14:paraId="6125C7AA" w14:textId="77777777" w:rsidTr="00DE23F4">
        <w:tc>
          <w:tcPr>
            <w:tcW w:w="4584" w:type="dxa"/>
          </w:tcPr>
          <w:p w14:paraId="20374A18" w14:textId="2487EE0A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</w:t>
            </w:r>
            <w:r w:rsidR="00A710F2">
              <w:rPr>
                <w:rFonts w:ascii="Angsana New" w:hAnsi="Angsana New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213" w:type="dxa"/>
          </w:tcPr>
          <w:p w14:paraId="042235FE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</w:tcPr>
          <w:p w14:paraId="2F7DF863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EAEC0C4" w14:textId="22F74D18" w:rsidR="00341C34" w:rsidRPr="006F7766" w:rsidRDefault="00341C34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598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1C34" w:rsidRPr="006F7766" w14:paraId="635B290E" w14:textId="77777777" w:rsidTr="00DE23F4">
        <w:tc>
          <w:tcPr>
            <w:tcW w:w="4584" w:type="dxa"/>
          </w:tcPr>
          <w:p w14:paraId="0169A1E6" w14:textId="3D7B3D02" w:rsidR="00341C34" w:rsidRPr="006F7766" w:rsidRDefault="00E0111D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13" w:type="dxa"/>
          </w:tcPr>
          <w:p w14:paraId="4C749F90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</w:tcPr>
          <w:p w14:paraId="311A3B32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65DB0F9" w14:textId="5BE37482" w:rsidR="00341C34" w:rsidRPr="006F7766" w:rsidRDefault="00341C34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113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1C34" w:rsidRPr="006F7766" w14:paraId="225C99EF" w14:textId="77777777" w:rsidTr="00DE23F4">
        <w:tc>
          <w:tcPr>
            <w:tcW w:w="4584" w:type="dxa"/>
          </w:tcPr>
          <w:p w14:paraId="3B42EDCE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92748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213" w:type="dxa"/>
          </w:tcPr>
          <w:p w14:paraId="11A9CB02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</w:tcPr>
          <w:p w14:paraId="39DDD708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E8F1671" w14:textId="4F977657" w:rsidR="00341C34" w:rsidRPr="00491D6A" w:rsidRDefault="00341C34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1D6A">
              <w:rPr>
                <w:rFonts w:ascii="Angsana New" w:hAnsi="Angsana New"/>
                <w:sz w:val="30"/>
                <w:szCs w:val="30"/>
              </w:rPr>
              <w:t>(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137</w:t>
            </w:r>
            <w:r w:rsidRPr="00491D6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1C34" w:rsidRPr="006F7766" w14:paraId="329AB638" w14:textId="77777777" w:rsidTr="00DE23F4">
        <w:tc>
          <w:tcPr>
            <w:tcW w:w="4584" w:type="dxa"/>
          </w:tcPr>
          <w:p w14:paraId="558A3818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7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213" w:type="dxa"/>
          </w:tcPr>
          <w:p w14:paraId="3296DB7E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3" w:type="dxa"/>
          </w:tcPr>
          <w:p w14:paraId="606F4464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79FA571" w14:textId="5AAD6E66" w:rsidR="00341C34" w:rsidRPr="00491D6A" w:rsidRDefault="00FB3F13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41C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790</w:t>
            </w:r>
          </w:p>
        </w:tc>
      </w:tr>
      <w:tr w:rsidR="00341C34" w:rsidRPr="0025220F" w14:paraId="3882AED1" w14:textId="77777777" w:rsidTr="00DE23F4">
        <w:tc>
          <w:tcPr>
            <w:tcW w:w="4584" w:type="dxa"/>
          </w:tcPr>
          <w:p w14:paraId="744D57D6" w14:textId="77777777" w:rsidR="00341C34" w:rsidRPr="0025220F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220F">
              <w:rPr>
                <w:rFonts w:ascii="Angsana New" w:hAnsi="Angsana New"/>
                <w:sz w:val="30"/>
                <w:szCs w:val="30"/>
                <w:cs/>
              </w:rPr>
              <w:t>ส่วนของผู้ถือหุ้นที่ไม่มีอำนาจควบคุม</w:t>
            </w:r>
          </w:p>
        </w:tc>
        <w:tc>
          <w:tcPr>
            <w:tcW w:w="1213" w:type="dxa"/>
          </w:tcPr>
          <w:p w14:paraId="562F903F" w14:textId="77777777" w:rsidR="00341C34" w:rsidRPr="0025220F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</w:tcPr>
          <w:p w14:paraId="79BDA31D" w14:textId="77777777" w:rsidR="00341C34" w:rsidRPr="0025220F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B2794C1" w14:textId="705ED4A7" w:rsidR="00341C34" w:rsidRPr="0025220F" w:rsidRDefault="00341C34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913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1C34" w:rsidRPr="006678B7" w14:paraId="6E86493B" w14:textId="77777777" w:rsidTr="00DE23F4">
        <w:tc>
          <w:tcPr>
            <w:tcW w:w="4584" w:type="dxa"/>
          </w:tcPr>
          <w:p w14:paraId="087967C3" w14:textId="77777777" w:rsidR="00341C34" w:rsidRPr="006678B7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78B7">
              <w:rPr>
                <w:rFonts w:ascii="Angsana New" w:hAnsi="Angsana New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213" w:type="dxa"/>
          </w:tcPr>
          <w:p w14:paraId="348E6388" w14:textId="77777777" w:rsidR="00341C34" w:rsidRPr="006678B7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</w:tcPr>
          <w:p w14:paraId="558D1B04" w14:textId="77777777" w:rsidR="00341C34" w:rsidRPr="006678B7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15254A7" w14:textId="6FB08BBA" w:rsidR="00341C34" w:rsidRPr="00491D6A" w:rsidRDefault="00FB3F13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1</w:t>
            </w:r>
            <w:r w:rsidR="00341C34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573</w:t>
            </w:r>
          </w:p>
        </w:tc>
      </w:tr>
      <w:tr w:rsidR="00341C34" w:rsidRPr="006F7766" w14:paraId="4923F7D1" w14:textId="77777777" w:rsidTr="00DE23F4">
        <w:tc>
          <w:tcPr>
            <w:tcW w:w="4584" w:type="dxa"/>
          </w:tcPr>
          <w:p w14:paraId="30B44FF9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213" w:type="dxa"/>
          </w:tcPr>
          <w:p w14:paraId="106CE0E5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3" w:type="dxa"/>
          </w:tcPr>
          <w:p w14:paraId="3BFC7813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F97444C" w14:textId="6751041D" w:rsidR="00341C34" w:rsidRPr="00E8179A" w:rsidRDefault="00FB3F13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341C34" w:rsidRPr="00E8179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450</w:t>
            </w:r>
          </w:p>
        </w:tc>
      </w:tr>
      <w:tr w:rsidR="00341C34" w:rsidRPr="006F7766" w14:paraId="5F390257" w14:textId="77777777" w:rsidTr="00DE23F4">
        <w:tc>
          <w:tcPr>
            <w:tcW w:w="4584" w:type="dxa"/>
          </w:tcPr>
          <w:p w14:paraId="75231FCC" w14:textId="3117B634" w:rsidR="00341C34" w:rsidRPr="008E3290" w:rsidRDefault="00341C34" w:rsidP="0034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3" w:type="dxa"/>
          </w:tcPr>
          <w:p w14:paraId="5F87B88A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3" w:type="dxa"/>
          </w:tcPr>
          <w:p w14:paraId="74BF6178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6D0B228A" w14:textId="77777777" w:rsidR="00341C34" w:rsidRDefault="00341C34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41C34" w:rsidRPr="006F7766" w14:paraId="7E2C8A6B" w14:textId="77777777" w:rsidTr="00DE23F4">
        <w:tc>
          <w:tcPr>
            <w:tcW w:w="4584" w:type="dxa"/>
          </w:tcPr>
          <w:p w14:paraId="7725D99A" w14:textId="77777777" w:rsidR="00341C34" w:rsidRPr="009A57B8" w:rsidRDefault="00341C34" w:rsidP="00016B98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  <w:r>
              <w:rPr>
                <w:rFonts w:ascii="Angsana New" w:hAnsi="Angsana New"/>
                <w:sz w:val="30"/>
                <w:szCs w:val="30"/>
                <w:cs/>
              </w:rPr>
              <w:t>ทางอ้อม</w:t>
            </w:r>
          </w:p>
        </w:tc>
        <w:tc>
          <w:tcPr>
            <w:tcW w:w="1213" w:type="dxa"/>
          </w:tcPr>
          <w:p w14:paraId="0219E34F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</w:tcPr>
          <w:p w14:paraId="3631F2A4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536461D" w14:textId="32A2A695" w:rsidR="00341C34" w:rsidRPr="006F7766" w:rsidRDefault="00FB3F13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5</w:t>
            </w:r>
            <w:r w:rsidR="00341C34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580</w:t>
            </w:r>
          </w:p>
        </w:tc>
      </w:tr>
      <w:tr w:rsidR="00341C34" w:rsidRPr="006F7766" w14:paraId="79F4AA7E" w14:textId="77777777" w:rsidTr="00DE23F4">
        <w:tc>
          <w:tcPr>
            <w:tcW w:w="4584" w:type="dxa"/>
          </w:tcPr>
          <w:p w14:paraId="0DC71A71" w14:textId="77777777" w:rsidR="00341C34" w:rsidRPr="009A57B8" w:rsidRDefault="00341C34" w:rsidP="00016B98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9A57B8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</w:p>
        </w:tc>
        <w:tc>
          <w:tcPr>
            <w:tcW w:w="1213" w:type="dxa"/>
          </w:tcPr>
          <w:p w14:paraId="2A4E265C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</w:tcPr>
          <w:p w14:paraId="132271F0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B79C7D9" w14:textId="437038BD" w:rsidR="00341C34" w:rsidRPr="006F7766" w:rsidRDefault="00341C34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450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1C34" w:rsidRPr="00F84A40" w14:paraId="1010896A" w14:textId="77777777" w:rsidTr="00DE23F4">
        <w:tc>
          <w:tcPr>
            <w:tcW w:w="4584" w:type="dxa"/>
          </w:tcPr>
          <w:p w14:paraId="3A3D9BBC" w14:textId="77777777" w:rsidR="00341C34" w:rsidRPr="00514A21" w:rsidRDefault="00341C34" w:rsidP="00016B98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4A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</w:t>
            </w:r>
            <w:r w:rsidRPr="00514A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สุทธิจากการซื้อบริษัทย่อย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ทางอ้อม</w:t>
            </w:r>
          </w:p>
        </w:tc>
        <w:tc>
          <w:tcPr>
            <w:tcW w:w="1213" w:type="dxa"/>
          </w:tcPr>
          <w:p w14:paraId="688C4DCA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</w:tcPr>
          <w:p w14:paraId="69913E0F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406B313" w14:textId="1F8406F0" w:rsidR="00341C34" w:rsidRPr="00F84A40" w:rsidRDefault="00FB3F13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41C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130</w:t>
            </w:r>
          </w:p>
        </w:tc>
      </w:tr>
    </w:tbl>
    <w:p w14:paraId="3400A728" w14:textId="12FF8212" w:rsidR="00DE23F4" w:rsidRPr="006F43A7" w:rsidRDefault="00DE23F4" w:rsidP="006A7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8379EE5" w14:textId="68712DE7" w:rsidR="00144D9A" w:rsidRPr="002D1C0A" w:rsidRDefault="00144D9A" w:rsidP="006F43A7">
      <w:pPr>
        <w:pStyle w:val="BodyText"/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 xml:space="preserve">ในการประชุมคณะกรรมการของบริษัทย่อยเมื่อวันที่ </w:t>
      </w:r>
      <w:r w:rsidR="00FB3F13" w:rsidRPr="00FB3F13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ธันวาคม </w:t>
      </w:r>
      <w:r w:rsidR="00FB3F13" w:rsidRPr="00FB3F13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 w:rsidRPr="002D1C0A">
        <w:rPr>
          <w:rFonts w:ascii="Angsana New" w:hAnsi="Angsana New"/>
          <w:sz w:val="30"/>
          <w:szCs w:val="30"/>
          <w:cs/>
        </w:rPr>
        <w:t>คณะกรรมการของบริษัทย่อยมีมติอนุมัติให้บริษัทย่อยทางอ้อมแห่งหนึ่ง (</w:t>
      </w:r>
      <w:r w:rsidRPr="002D1C0A">
        <w:rPr>
          <w:rFonts w:ascii="Angsana New" w:hAnsi="Angsana New"/>
          <w:sz w:val="30"/>
          <w:szCs w:val="30"/>
        </w:rPr>
        <w:t>“</w:t>
      </w:r>
      <w:r w:rsidRPr="002D1C0A">
        <w:rPr>
          <w:rFonts w:ascii="Angsana New" w:hAnsi="Angsana New"/>
          <w:sz w:val="30"/>
          <w:szCs w:val="30"/>
          <w:cs/>
        </w:rPr>
        <w:t>บริษัท เอ็นบีซี เน็กซ์ วิชั่น จำกัด</w:t>
      </w:r>
      <w:r w:rsidRPr="002D1C0A">
        <w:rPr>
          <w:rFonts w:ascii="Angsana New" w:hAnsi="Angsana New"/>
          <w:sz w:val="30"/>
          <w:szCs w:val="30"/>
        </w:rPr>
        <w:t xml:space="preserve">”) </w:t>
      </w:r>
      <w:r w:rsidRPr="002D1C0A">
        <w:rPr>
          <w:rFonts w:ascii="Angsana New" w:hAnsi="Angsana New"/>
          <w:sz w:val="30"/>
          <w:szCs w:val="30"/>
          <w:cs/>
        </w:rPr>
        <w:t>จำหน่ายเงินลงทุนในบริษัท อะราวด์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2D1C0A">
        <w:rPr>
          <w:rFonts w:ascii="Angsana New" w:hAnsi="Angsana New"/>
          <w:sz w:val="30"/>
          <w:szCs w:val="30"/>
          <w:cs/>
        </w:rPr>
        <w:t xml:space="preserve">เดอะเวิลด์ จำกัด จำนวน </w:t>
      </w:r>
      <w:r w:rsidR="00FB3F13" w:rsidRPr="00FB3F13">
        <w:rPr>
          <w:rFonts w:ascii="Angsana New" w:hAnsi="Angsana New"/>
          <w:sz w:val="30"/>
          <w:szCs w:val="30"/>
        </w:rPr>
        <w:t>24</w:t>
      </w:r>
      <w:r w:rsidRPr="002D1C0A">
        <w:rPr>
          <w:rFonts w:ascii="Angsana New" w:hAnsi="Angsana New"/>
          <w:sz w:val="30"/>
          <w:szCs w:val="30"/>
        </w:rPr>
        <w:t>,</w:t>
      </w:r>
      <w:r w:rsidR="00FB3F13" w:rsidRPr="00FB3F13">
        <w:rPr>
          <w:rFonts w:ascii="Angsana New" w:hAnsi="Angsana New"/>
          <w:sz w:val="30"/>
          <w:szCs w:val="30"/>
        </w:rPr>
        <w:t>500</w:t>
      </w:r>
      <w:r w:rsidRPr="002D1C0A">
        <w:rPr>
          <w:rFonts w:ascii="Angsana New" w:hAnsi="Angsana New"/>
          <w:sz w:val="30"/>
          <w:szCs w:val="30"/>
        </w:rPr>
        <w:t xml:space="preserve"> </w:t>
      </w:r>
      <w:r w:rsidRPr="002D1C0A">
        <w:rPr>
          <w:rFonts w:ascii="Angsana New" w:hAnsi="Angsana New"/>
          <w:sz w:val="30"/>
          <w:szCs w:val="30"/>
          <w:cs/>
        </w:rPr>
        <w:t xml:space="preserve">หุ้น  คิดเป็นสัดส่วนร้อยละ </w:t>
      </w:r>
      <w:r w:rsidR="00FB3F13" w:rsidRPr="00FB3F13">
        <w:rPr>
          <w:rFonts w:ascii="Angsana New" w:hAnsi="Angsana New"/>
          <w:sz w:val="30"/>
          <w:szCs w:val="30"/>
        </w:rPr>
        <w:t>49</w:t>
      </w:r>
      <w:r w:rsidRPr="002D1C0A">
        <w:rPr>
          <w:rFonts w:ascii="Angsana New" w:hAnsi="Angsana New"/>
          <w:sz w:val="30"/>
          <w:szCs w:val="30"/>
          <w:cs/>
        </w:rPr>
        <w:t xml:space="preserve"> ของจำนวนหุ้นทั้งหมดของบริษัทย่อยทางอ้อมดังกล่าว ในราคาหุ้นละ </w:t>
      </w:r>
      <w:r w:rsidR="00FB3F13" w:rsidRPr="00FB3F13">
        <w:rPr>
          <w:rFonts w:ascii="Angsana New" w:hAnsi="Angsana New"/>
          <w:sz w:val="30"/>
          <w:szCs w:val="30"/>
        </w:rPr>
        <w:t>100</w:t>
      </w:r>
      <w:r w:rsidRPr="002D1C0A">
        <w:rPr>
          <w:rFonts w:ascii="Angsana New" w:hAnsi="Angsana New"/>
          <w:sz w:val="30"/>
          <w:szCs w:val="30"/>
          <w:cs/>
        </w:rPr>
        <w:t xml:space="preserve"> บาท คิดเป็นมูลค่ารวมทั้งสิ้น </w:t>
      </w:r>
      <w:r w:rsidR="00FB3F13" w:rsidRPr="00FB3F13">
        <w:rPr>
          <w:rFonts w:ascii="Angsana New" w:hAnsi="Angsana New"/>
          <w:sz w:val="30"/>
          <w:szCs w:val="30"/>
        </w:rPr>
        <w:t>2</w:t>
      </w:r>
      <w:r w:rsidRPr="002D1C0A">
        <w:rPr>
          <w:rFonts w:ascii="Angsana New" w:hAnsi="Angsana New"/>
          <w:sz w:val="30"/>
          <w:szCs w:val="30"/>
        </w:rPr>
        <w:t>.</w:t>
      </w:r>
      <w:r w:rsidR="00FB3F13" w:rsidRPr="00FB3F13">
        <w:rPr>
          <w:rFonts w:ascii="Angsana New" w:hAnsi="Angsana New"/>
          <w:sz w:val="30"/>
          <w:szCs w:val="30"/>
        </w:rPr>
        <w:t>45</w:t>
      </w:r>
      <w:r w:rsidRPr="002D1C0A">
        <w:rPr>
          <w:rFonts w:ascii="Angsana New" w:hAnsi="Angsana New"/>
          <w:sz w:val="30"/>
          <w:szCs w:val="30"/>
          <w:cs/>
        </w:rPr>
        <w:t xml:space="preserve"> ล้านบาท ทั้งนี้ การจำหน่ายเงินลงทุนดังกล่าวได้แล้วเสร็จเมื่อวันที่ </w:t>
      </w:r>
      <w:r w:rsidR="00FB3F13" w:rsidRPr="00FB3F13">
        <w:rPr>
          <w:rFonts w:ascii="Angsana New" w:hAnsi="Angsana New"/>
          <w:sz w:val="30"/>
          <w:szCs w:val="30"/>
        </w:rPr>
        <w:t>9</w:t>
      </w:r>
      <w:r w:rsidRPr="002D1C0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B3F13" w:rsidRPr="00FB3F13">
        <w:rPr>
          <w:rFonts w:ascii="Angsana New" w:hAnsi="Angsana New"/>
          <w:sz w:val="30"/>
          <w:szCs w:val="30"/>
        </w:rPr>
        <w:t>2563</w:t>
      </w:r>
    </w:p>
    <w:p w14:paraId="6F2DB9A3" w14:textId="77777777" w:rsidR="00144D9A" w:rsidRDefault="00144D9A" w:rsidP="006A7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601A2E08" w14:textId="291432E7" w:rsidR="00435953" w:rsidRPr="00A266E1" w:rsidRDefault="00DE23F4" w:rsidP="00435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</w:r>
      <w:r w:rsidR="00435953" w:rsidRPr="00A266E1">
        <w:rPr>
          <w:rFonts w:ascii="Angsana New" w:hAnsi="Angsana New"/>
          <w:i/>
          <w:iCs/>
          <w:sz w:val="30"/>
          <w:szCs w:val="30"/>
          <w:cs/>
        </w:rPr>
        <w:t>การซื้อ</w:t>
      </w:r>
      <w:r w:rsidR="00625ECC">
        <w:rPr>
          <w:rFonts w:ascii="Angsana New" w:hAnsi="Angsana New"/>
          <w:i/>
          <w:iCs/>
          <w:sz w:val="30"/>
          <w:szCs w:val="30"/>
          <w:cs/>
        </w:rPr>
        <w:t>ธุรกิจขอบสนาม</w:t>
      </w:r>
      <w:r w:rsidR="00435953" w:rsidRPr="00A266E1">
        <w:rPr>
          <w:rFonts w:ascii="Angsana New" w:hAnsi="Angsana New"/>
          <w:i/>
          <w:iCs/>
          <w:sz w:val="30"/>
          <w:szCs w:val="30"/>
        </w:rPr>
        <w:t xml:space="preserve">  </w:t>
      </w:r>
    </w:p>
    <w:p w14:paraId="6764D2ED" w14:textId="77777777" w:rsidR="00435953" w:rsidRPr="006F43A7" w:rsidRDefault="00435953" w:rsidP="00435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531AED21" w14:textId="3FB85D97" w:rsidR="00435953" w:rsidRDefault="00A37A46" w:rsidP="004359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A266E1">
        <w:rPr>
          <w:rFonts w:ascii="Angsana New" w:hAnsi="Angsana New"/>
          <w:sz w:val="30"/>
          <w:szCs w:val="30"/>
          <w:cs/>
        </w:rPr>
        <w:t xml:space="preserve">ณ </w:t>
      </w:r>
      <w:r w:rsidR="002E147E" w:rsidRPr="00A266E1">
        <w:rPr>
          <w:rFonts w:ascii="Angsana New" w:hAnsi="Angsana New"/>
          <w:sz w:val="30"/>
          <w:szCs w:val="30"/>
          <w:cs/>
        </w:rPr>
        <w:t xml:space="preserve">วันที่ </w:t>
      </w:r>
      <w:r w:rsidR="00FB3F13" w:rsidRPr="00FB3F13">
        <w:rPr>
          <w:rFonts w:ascii="Angsana New" w:hAnsi="Angsana New"/>
          <w:sz w:val="30"/>
          <w:szCs w:val="30"/>
        </w:rPr>
        <w:t>26</w:t>
      </w:r>
      <w:r w:rsidR="002E147E" w:rsidRPr="00A266E1">
        <w:rPr>
          <w:rFonts w:ascii="Angsana New" w:hAnsi="Angsana New"/>
          <w:sz w:val="30"/>
          <w:szCs w:val="30"/>
        </w:rPr>
        <w:t xml:space="preserve"> </w:t>
      </w:r>
      <w:r w:rsidR="002E147E" w:rsidRPr="00A266E1">
        <w:rPr>
          <w:rFonts w:ascii="Angsana New" w:hAnsi="Angsana New"/>
          <w:sz w:val="30"/>
          <w:szCs w:val="30"/>
          <w:cs/>
        </w:rPr>
        <w:t xml:space="preserve">มีนาคม </w:t>
      </w:r>
      <w:r w:rsidR="00FB3F13" w:rsidRPr="00FB3F13">
        <w:rPr>
          <w:rFonts w:ascii="Angsana New" w:hAnsi="Angsana New"/>
          <w:sz w:val="30"/>
          <w:szCs w:val="30"/>
        </w:rPr>
        <w:t>2563</w:t>
      </w:r>
      <w:r w:rsidR="002E147E" w:rsidRPr="00A266E1">
        <w:rPr>
          <w:rFonts w:ascii="Angsana New" w:hAnsi="Angsana New"/>
          <w:sz w:val="30"/>
          <w:szCs w:val="30"/>
        </w:rPr>
        <w:t xml:space="preserve"> </w:t>
      </w:r>
      <w:r w:rsidR="002E147E" w:rsidRPr="00A266E1">
        <w:rPr>
          <w:rFonts w:ascii="Angsana New" w:hAnsi="Angsana New"/>
          <w:sz w:val="30"/>
          <w:szCs w:val="30"/>
          <w:cs/>
        </w:rPr>
        <w:t>บริษัท</w:t>
      </w:r>
      <w:r w:rsidR="008B7221">
        <w:rPr>
          <w:rFonts w:ascii="Angsana New" w:hAnsi="Angsana New"/>
          <w:sz w:val="30"/>
          <w:szCs w:val="30"/>
          <w:cs/>
        </w:rPr>
        <w:t xml:space="preserve"> เนชั่น ดิจิทัล</w:t>
      </w:r>
      <w:r w:rsidR="00213046">
        <w:rPr>
          <w:rFonts w:ascii="Angsana New" w:hAnsi="Angsana New"/>
          <w:sz w:val="30"/>
          <w:szCs w:val="30"/>
        </w:rPr>
        <w:t xml:space="preserve"> </w:t>
      </w:r>
      <w:r w:rsidR="00213046">
        <w:rPr>
          <w:rFonts w:ascii="Angsana New" w:hAnsi="Angsana New"/>
          <w:sz w:val="30"/>
          <w:szCs w:val="30"/>
          <w:cs/>
        </w:rPr>
        <w:t>คอนเทน</w:t>
      </w:r>
      <w:r w:rsidR="000579D5">
        <w:rPr>
          <w:rFonts w:ascii="Angsana New" w:hAnsi="Angsana New"/>
          <w:sz w:val="30"/>
          <w:szCs w:val="30"/>
          <w:cs/>
        </w:rPr>
        <w:t>ท์</w:t>
      </w:r>
      <w:r w:rsidR="008B7221">
        <w:rPr>
          <w:rFonts w:ascii="Angsana New" w:hAnsi="Angsana New"/>
          <w:sz w:val="30"/>
          <w:szCs w:val="30"/>
          <w:cs/>
        </w:rPr>
        <w:t xml:space="preserve"> จำกัด ซึ่งเป็นบริษัท</w:t>
      </w:r>
      <w:r w:rsidR="002E147E" w:rsidRPr="00A266E1">
        <w:rPr>
          <w:rFonts w:ascii="Angsana New" w:hAnsi="Angsana New"/>
          <w:sz w:val="30"/>
          <w:szCs w:val="30"/>
          <w:cs/>
        </w:rPr>
        <w:t xml:space="preserve">ย่อยได้เข้าทำสัญญาซื้อสิทธิในการใช้ชื่อทางการค้า </w:t>
      </w:r>
      <w:r w:rsidR="002E147E" w:rsidRPr="00A266E1">
        <w:rPr>
          <w:rFonts w:ascii="Angsana New" w:hAnsi="Angsana New"/>
          <w:sz w:val="30"/>
          <w:szCs w:val="30"/>
        </w:rPr>
        <w:t xml:space="preserve">(Trade Name) </w:t>
      </w:r>
      <w:r w:rsidR="002E147E" w:rsidRPr="00A266E1">
        <w:rPr>
          <w:rFonts w:ascii="Angsana New" w:hAnsi="Angsana New"/>
          <w:sz w:val="30"/>
          <w:szCs w:val="30"/>
          <w:cs/>
        </w:rPr>
        <w:t>“ขอบสนาม” และทรัพย์สินที่เกี่ยวข้อง</w:t>
      </w:r>
      <w:r w:rsidR="00625ECC">
        <w:rPr>
          <w:rFonts w:ascii="Angsana New" w:hAnsi="Angsana New"/>
          <w:sz w:val="30"/>
          <w:szCs w:val="30"/>
          <w:cs/>
        </w:rPr>
        <w:t>ของส่วนงานธุรกิจขอบสนาม</w:t>
      </w:r>
      <w:r w:rsidR="002E147E" w:rsidRPr="00A266E1">
        <w:rPr>
          <w:rFonts w:ascii="Angsana New" w:hAnsi="Angsana New"/>
          <w:sz w:val="30"/>
          <w:szCs w:val="30"/>
          <w:cs/>
        </w:rPr>
        <w:t xml:space="preserve">จำนวน </w:t>
      </w:r>
      <w:r w:rsidR="00FB3F13" w:rsidRPr="00FB3F13">
        <w:rPr>
          <w:rFonts w:ascii="Angsana New" w:hAnsi="Angsana New"/>
          <w:sz w:val="30"/>
          <w:szCs w:val="30"/>
        </w:rPr>
        <w:t>25</w:t>
      </w:r>
      <w:r w:rsidR="002E147E" w:rsidRPr="00A266E1">
        <w:rPr>
          <w:rFonts w:ascii="Angsana New" w:hAnsi="Angsana New"/>
          <w:sz w:val="30"/>
          <w:szCs w:val="30"/>
        </w:rPr>
        <w:t xml:space="preserve"> </w:t>
      </w:r>
      <w:r w:rsidR="002E147E" w:rsidRPr="00A266E1">
        <w:rPr>
          <w:rFonts w:ascii="Angsana New" w:hAnsi="Angsana New"/>
          <w:sz w:val="30"/>
          <w:szCs w:val="30"/>
          <w:cs/>
        </w:rPr>
        <w:t>ล้านบาท</w:t>
      </w:r>
      <w:r w:rsidR="005471D0">
        <w:rPr>
          <w:rFonts w:ascii="Angsana New" w:hAnsi="Angsana New"/>
          <w:sz w:val="30"/>
          <w:szCs w:val="30"/>
          <w:cs/>
        </w:rPr>
        <w:t xml:space="preserve"> จาก</w:t>
      </w:r>
      <w:r w:rsidR="005471D0" w:rsidRPr="005471D0">
        <w:rPr>
          <w:rFonts w:ascii="Angsana New" w:hAnsi="Angsana New"/>
          <w:sz w:val="30"/>
          <w:szCs w:val="30"/>
          <w:cs/>
        </w:rPr>
        <w:t>บริษัท สปริงนิวส์ คอร์ปอเรชั่น จำกัด</w:t>
      </w:r>
      <w:r w:rsidR="00435953" w:rsidRPr="00A266E1">
        <w:rPr>
          <w:rFonts w:ascii="Angsana New" w:hAnsi="Angsana New"/>
          <w:sz w:val="30"/>
          <w:szCs w:val="30"/>
          <w:cs/>
        </w:rPr>
        <w:t xml:space="preserve"> </w:t>
      </w:r>
      <w:r w:rsidR="00962F82">
        <w:rPr>
          <w:rFonts w:ascii="Angsana New" w:hAnsi="Angsana New"/>
          <w:sz w:val="30"/>
          <w:szCs w:val="30"/>
          <w:cs/>
        </w:rPr>
        <w:t>ซึ่งเป็นบริษัทที่เกี่ยวข้องกัน</w:t>
      </w:r>
    </w:p>
    <w:p w14:paraId="219B342F" w14:textId="5A2DC40B" w:rsidR="00185DFA" w:rsidRPr="006F43A7" w:rsidRDefault="00185DFA" w:rsidP="004359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5DA25E42" w14:textId="2D4AB475" w:rsidR="00435953" w:rsidRPr="00185DFA" w:rsidRDefault="00DF1DA1" w:rsidP="00CF13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cs/>
        </w:rPr>
      </w:pPr>
      <w:r w:rsidRPr="00CD0150">
        <w:rPr>
          <w:rFonts w:ascii="Angsana New" w:hAnsi="Angsana New"/>
          <w:sz w:val="30"/>
          <w:szCs w:val="30"/>
          <w:cs/>
        </w:rPr>
        <w:t>ใน</w:t>
      </w:r>
      <w:r>
        <w:rPr>
          <w:rFonts w:ascii="Angsana New" w:hAnsi="Angsana New"/>
          <w:sz w:val="30"/>
          <w:szCs w:val="30"/>
          <w:cs/>
        </w:rPr>
        <w:t>ระหว่างงวดนับตั้งแต่</w:t>
      </w:r>
      <w:r w:rsidRPr="00CD0150"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FB3F13" w:rsidRPr="00FB3F13">
        <w:rPr>
          <w:rFonts w:ascii="Angsana New" w:hAnsi="Angsana New"/>
          <w:sz w:val="30"/>
          <w:szCs w:val="30"/>
        </w:rPr>
        <w:t>26</w:t>
      </w:r>
      <w:r w:rsidRPr="00A266E1">
        <w:rPr>
          <w:rFonts w:ascii="Angsana New" w:hAnsi="Angsana New"/>
          <w:sz w:val="30"/>
          <w:szCs w:val="30"/>
        </w:rPr>
        <w:t xml:space="preserve"> </w:t>
      </w:r>
      <w:r w:rsidRPr="00A266E1">
        <w:rPr>
          <w:rFonts w:ascii="Angsana New" w:hAnsi="Angsana New"/>
          <w:sz w:val="30"/>
          <w:szCs w:val="30"/>
          <w:cs/>
        </w:rPr>
        <w:t xml:space="preserve">มีนาคม </w:t>
      </w:r>
      <w:r w:rsidR="00FB3F13" w:rsidRPr="00FB3F13">
        <w:rPr>
          <w:rFonts w:ascii="Angsana New" w:hAnsi="Angsana New"/>
          <w:sz w:val="30"/>
          <w:szCs w:val="30"/>
        </w:rPr>
        <w:t>2563</w:t>
      </w:r>
      <w:r w:rsidRPr="00A266E1">
        <w:rPr>
          <w:rFonts w:ascii="Angsana New" w:hAnsi="Angsana New"/>
          <w:sz w:val="30"/>
          <w:szCs w:val="30"/>
        </w:rPr>
        <w:t xml:space="preserve"> </w:t>
      </w:r>
      <w:r w:rsidRPr="00CD0150">
        <w:rPr>
          <w:rFonts w:ascii="Angsana New" w:hAnsi="Angsana New"/>
          <w:sz w:val="30"/>
          <w:szCs w:val="30"/>
          <w:cs/>
        </w:rPr>
        <w:t>ถึงวันที่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="00FB3F13" w:rsidRPr="00FB3F13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 w:rsidR="00110B22">
        <w:rPr>
          <w:rFonts w:ascii="Angsana New" w:hAnsi="Angsana New"/>
          <w:sz w:val="30"/>
          <w:szCs w:val="30"/>
          <w:cs/>
        </w:rPr>
        <w:t>กันายน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FB3F13" w:rsidRPr="00FB3F13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ธุรกิจขอบสนาม</w:t>
      </w:r>
      <w:r w:rsidRPr="00EE4A38">
        <w:rPr>
          <w:rFonts w:ascii="Angsana New" w:hAnsi="Angsana New"/>
          <w:sz w:val="30"/>
          <w:szCs w:val="30"/>
          <w:cs/>
        </w:rPr>
        <w:t xml:space="preserve">มีรายได้จำนวน </w:t>
      </w:r>
      <w:r w:rsidR="00FB3F13" w:rsidRPr="00FB3F13">
        <w:rPr>
          <w:rFonts w:ascii="Angsana New" w:hAnsi="Angsana New"/>
          <w:sz w:val="30"/>
          <w:szCs w:val="30"/>
        </w:rPr>
        <w:t>9</w:t>
      </w:r>
      <w:r w:rsidR="00E04427">
        <w:rPr>
          <w:rFonts w:ascii="Angsana New" w:hAnsi="Angsana New"/>
          <w:sz w:val="30"/>
          <w:szCs w:val="30"/>
        </w:rPr>
        <w:t>.</w:t>
      </w:r>
      <w:r w:rsidR="00FB3F13" w:rsidRPr="00FB3F13">
        <w:rPr>
          <w:rFonts w:ascii="Angsana New" w:hAnsi="Angsana New"/>
          <w:sz w:val="30"/>
          <w:szCs w:val="30"/>
        </w:rPr>
        <w:t>20</w:t>
      </w:r>
      <w:r w:rsidR="00110B22" w:rsidRPr="00EE4A38">
        <w:rPr>
          <w:rFonts w:ascii="Angsana New" w:hAnsi="Angsana New"/>
          <w:sz w:val="30"/>
          <w:szCs w:val="30"/>
          <w:cs/>
        </w:rPr>
        <w:t xml:space="preserve"> </w:t>
      </w:r>
      <w:r w:rsidR="008B6C12">
        <w:rPr>
          <w:rFonts w:ascii="Angsana New" w:hAnsi="Angsana New"/>
          <w:sz w:val="30"/>
          <w:szCs w:val="30"/>
        </w:rPr>
        <w:br/>
      </w:r>
      <w:r w:rsidRPr="00EE4A38">
        <w:rPr>
          <w:rFonts w:ascii="Angsana New" w:hAnsi="Angsana New"/>
          <w:sz w:val="30"/>
          <w:szCs w:val="30"/>
          <w:cs/>
        </w:rPr>
        <w:t>ล้านบาท และมี</w:t>
      </w:r>
      <w:r>
        <w:rPr>
          <w:rFonts w:ascii="Angsana New" w:hAnsi="Angsana New"/>
          <w:sz w:val="30"/>
          <w:szCs w:val="30"/>
          <w:cs/>
        </w:rPr>
        <w:t>กำไร</w:t>
      </w:r>
      <w:r w:rsidRPr="00EE4A38">
        <w:rPr>
          <w:rFonts w:ascii="Angsana New" w:hAnsi="Angsana New"/>
          <w:sz w:val="30"/>
          <w:szCs w:val="30"/>
          <w:cs/>
        </w:rPr>
        <w:t xml:space="preserve">จำนวน </w:t>
      </w:r>
      <w:r w:rsidR="00FB3F13" w:rsidRPr="00FB3F13">
        <w:rPr>
          <w:rFonts w:ascii="Angsana New" w:hAnsi="Angsana New"/>
          <w:sz w:val="30"/>
          <w:szCs w:val="30"/>
        </w:rPr>
        <w:t>0</w:t>
      </w:r>
      <w:r w:rsidR="00E04427">
        <w:rPr>
          <w:rFonts w:ascii="Angsana New" w:hAnsi="Angsana New"/>
          <w:sz w:val="30"/>
          <w:szCs w:val="30"/>
        </w:rPr>
        <w:t>.</w:t>
      </w:r>
      <w:r w:rsidR="00FB3F13" w:rsidRPr="00FB3F13">
        <w:rPr>
          <w:rFonts w:ascii="Angsana New" w:hAnsi="Angsana New"/>
          <w:sz w:val="30"/>
          <w:szCs w:val="30"/>
        </w:rPr>
        <w:t>20</w:t>
      </w:r>
      <w:r w:rsidR="00110B22" w:rsidRPr="00EE4A38">
        <w:rPr>
          <w:rFonts w:ascii="Angsana New" w:hAnsi="Angsana New"/>
          <w:sz w:val="30"/>
          <w:szCs w:val="30"/>
          <w:cs/>
        </w:rPr>
        <w:t xml:space="preserve"> </w:t>
      </w:r>
      <w:r w:rsidRPr="00EE4A38">
        <w:rPr>
          <w:rFonts w:ascii="Angsana New" w:hAnsi="Angsana New"/>
          <w:sz w:val="30"/>
          <w:szCs w:val="30"/>
          <w:cs/>
        </w:rPr>
        <w:t>ล้านบาท ซึ่ง</w:t>
      </w:r>
      <w:r w:rsidRPr="006F7766">
        <w:rPr>
          <w:rFonts w:ascii="Angsana New" w:hAnsi="Angsana New"/>
          <w:sz w:val="30"/>
          <w:szCs w:val="30"/>
          <w:cs/>
        </w:rPr>
        <w:t>รวมเป็นส่วนหนึ่งของผลการดำเนินงานของกลุ่มบริษัท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185DFA">
        <w:rPr>
          <w:rFonts w:ascii="Angsana New" w:hAnsi="Angsana New"/>
          <w:sz w:val="30"/>
          <w:szCs w:val="30"/>
          <w:cs/>
        </w:rPr>
        <w:t xml:space="preserve">ฝ่ายบริหารคาดว่าหากกลุ่มบริษัทได้มีการซื้อธุรกิจตั้งแต่วันที่ </w:t>
      </w:r>
      <w:r w:rsidR="00FB3F13" w:rsidRPr="00FB3F13">
        <w:rPr>
          <w:rFonts w:ascii="Angsana New" w:hAnsi="Angsana New"/>
          <w:sz w:val="30"/>
          <w:szCs w:val="30"/>
        </w:rPr>
        <w:t>1</w:t>
      </w:r>
      <w:r w:rsidR="00185DFA">
        <w:rPr>
          <w:rFonts w:ascii="Angsana New" w:hAnsi="Angsana New"/>
          <w:sz w:val="30"/>
          <w:szCs w:val="30"/>
        </w:rPr>
        <w:t xml:space="preserve"> </w:t>
      </w:r>
      <w:r w:rsidR="00185DFA">
        <w:rPr>
          <w:rFonts w:ascii="Angsana New" w:hAnsi="Angsana New"/>
          <w:sz w:val="30"/>
          <w:szCs w:val="30"/>
          <w:cs/>
        </w:rPr>
        <w:t xml:space="preserve">มกราคม </w:t>
      </w:r>
      <w:r w:rsidR="00FB3F13" w:rsidRPr="00FB3F13">
        <w:rPr>
          <w:rFonts w:ascii="Angsana New" w:hAnsi="Angsana New"/>
          <w:sz w:val="30"/>
          <w:szCs w:val="30"/>
        </w:rPr>
        <w:t>2563</w:t>
      </w:r>
      <w:r w:rsidR="00185DFA">
        <w:rPr>
          <w:rFonts w:ascii="Angsana New" w:hAnsi="Angsana New"/>
          <w:sz w:val="30"/>
          <w:szCs w:val="30"/>
        </w:rPr>
        <w:t xml:space="preserve"> </w:t>
      </w:r>
      <w:r w:rsidR="00185DFA">
        <w:rPr>
          <w:rFonts w:ascii="Angsana New" w:hAnsi="Angsana New"/>
          <w:sz w:val="30"/>
          <w:szCs w:val="30"/>
          <w:cs/>
        </w:rPr>
        <w:t xml:space="preserve">จะมีรายได้จำนวน </w:t>
      </w:r>
      <w:r w:rsidR="00FB3F13" w:rsidRPr="00FB3F13">
        <w:rPr>
          <w:rFonts w:ascii="Angsana New" w:hAnsi="Angsana New"/>
          <w:sz w:val="30"/>
          <w:szCs w:val="30"/>
        </w:rPr>
        <w:t>11</w:t>
      </w:r>
      <w:r w:rsidR="00796C57">
        <w:rPr>
          <w:rFonts w:ascii="Angsana New" w:hAnsi="Angsana New"/>
          <w:sz w:val="30"/>
          <w:szCs w:val="30"/>
        </w:rPr>
        <w:t>.</w:t>
      </w:r>
      <w:r w:rsidR="00FB3F13" w:rsidRPr="00FB3F13">
        <w:rPr>
          <w:rFonts w:ascii="Angsana New" w:hAnsi="Angsana New"/>
          <w:sz w:val="30"/>
          <w:szCs w:val="30"/>
        </w:rPr>
        <w:t>75</w:t>
      </w:r>
      <w:r w:rsidR="00110B22">
        <w:rPr>
          <w:rFonts w:ascii="Angsana New" w:hAnsi="Angsana New"/>
          <w:sz w:val="30"/>
          <w:szCs w:val="30"/>
          <w:cs/>
        </w:rPr>
        <w:t xml:space="preserve"> </w:t>
      </w:r>
      <w:r w:rsidR="00185DFA">
        <w:rPr>
          <w:rFonts w:ascii="Angsana New" w:hAnsi="Angsana New"/>
          <w:sz w:val="30"/>
          <w:szCs w:val="30"/>
          <w:cs/>
        </w:rPr>
        <w:t>ล้านบาท และมี</w:t>
      </w:r>
      <w:r w:rsidR="008B6C12">
        <w:rPr>
          <w:rFonts w:ascii="Angsana New" w:hAnsi="Angsana New"/>
          <w:sz w:val="30"/>
          <w:szCs w:val="30"/>
        </w:rPr>
        <w:br/>
      </w:r>
      <w:r w:rsidR="006A7DDA">
        <w:rPr>
          <w:rFonts w:ascii="Angsana New" w:hAnsi="Angsana New"/>
          <w:sz w:val="30"/>
          <w:szCs w:val="30"/>
          <w:cs/>
        </w:rPr>
        <w:t>กำไร</w:t>
      </w:r>
      <w:r w:rsidR="00185DFA">
        <w:rPr>
          <w:rFonts w:ascii="Angsana New" w:hAnsi="Angsana New"/>
          <w:sz w:val="30"/>
          <w:szCs w:val="30"/>
          <w:cs/>
        </w:rPr>
        <w:t>สำหรับงว</w:t>
      </w:r>
      <w:r w:rsidR="00110B22">
        <w:rPr>
          <w:rFonts w:ascii="Angsana New" w:hAnsi="Angsana New"/>
          <w:sz w:val="30"/>
          <w:szCs w:val="30"/>
          <w:cs/>
        </w:rPr>
        <w:t>ดเก้า</w:t>
      </w:r>
      <w:r w:rsidR="00185DF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FB3F13" w:rsidRPr="00FB3F13">
        <w:rPr>
          <w:rFonts w:ascii="Angsana New" w:hAnsi="Angsana New"/>
          <w:sz w:val="30"/>
          <w:szCs w:val="30"/>
        </w:rPr>
        <w:t>30</w:t>
      </w:r>
      <w:r w:rsidR="00185DFA">
        <w:rPr>
          <w:rFonts w:ascii="Angsana New" w:hAnsi="Angsana New"/>
          <w:sz w:val="30"/>
          <w:szCs w:val="30"/>
        </w:rPr>
        <w:t xml:space="preserve"> </w:t>
      </w:r>
      <w:r w:rsidR="00110B22">
        <w:rPr>
          <w:rFonts w:ascii="Angsana New" w:hAnsi="Angsana New"/>
          <w:sz w:val="30"/>
          <w:szCs w:val="30"/>
          <w:cs/>
        </w:rPr>
        <w:t>กันยายน</w:t>
      </w:r>
      <w:r w:rsidR="00185DFA">
        <w:rPr>
          <w:rFonts w:ascii="Angsana New" w:hAnsi="Angsana New"/>
          <w:sz w:val="30"/>
          <w:szCs w:val="30"/>
          <w:cs/>
        </w:rPr>
        <w:t xml:space="preserve"> </w:t>
      </w:r>
      <w:r w:rsidR="00FB3F13" w:rsidRPr="00FB3F13">
        <w:rPr>
          <w:rFonts w:ascii="Angsana New" w:hAnsi="Angsana New"/>
          <w:sz w:val="30"/>
          <w:szCs w:val="30"/>
        </w:rPr>
        <w:t>2563</w:t>
      </w:r>
      <w:r w:rsidR="00185DFA">
        <w:rPr>
          <w:rFonts w:ascii="Angsana New" w:hAnsi="Angsana New"/>
          <w:sz w:val="30"/>
          <w:szCs w:val="30"/>
        </w:rPr>
        <w:t xml:space="preserve"> </w:t>
      </w:r>
      <w:r w:rsidR="00185DFA">
        <w:rPr>
          <w:rFonts w:ascii="Angsana New" w:hAnsi="Angsana New"/>
          <w:sz w:val="30"/>
          <w:szCs w:val="30"/>
          <w:cs/>
        </w:rPr>
        <w:t xml:space="preserve">จำนวน </w:t>
      </w:r>
      <w:r w:rsidR="00FB3F13" w:rsidRPr="00FB3F13">
        <w:rPr>
          <w:rFonts w:ascii="Angsana New" w:hAnsi="Angsana New"/>
          <w:sz w:val="30"/>
          <w:szCs w:val="30"/>
        </w:rPr>
        <w:t>0</w:t>
      </w:r>
      <w:r w:rsidR="00796C57">
        <w:rPr>
          <w:rFonts w:ascii="Angsana New" w:hAnsi="Angsana New"/>
          <w:sz w:val="30"/>
          <w:szCs w:val="30"/>
        </w:rPr>
        <w:t>.</w:t>
      </w:r>
      <w:r w:rsidR="00FB3F13" w:rsidRPr="00FB3F13">
        <w:rPr>
          <w:rFonts w:ascii="Angsana New" w:hAnsi="Angsana New"/>
          <w:sz w:val="30"/>
          <w:szCs w:val="30"/>
        </w:rPr>
        <w:t>32</w:t>
      </w:r>
      <w:r w:rsidR="00185DFA">
        <w:rPr>
          <w:rFonts w:ascii="Angsana New" w:hAnsi="Angsana New"/>
          <w:sz w:val="30"/>
          <w:szCs w:val="30"/>
        </w:rPr>
        <w:t xml:space="preserve"> </w:t>
      </w:r>
      <w:r w:rsidR="00185DFA">
        <w:rPr>
          <w:rFonts w:ascii="Angsana New" w:hAnsi="Angsana New"/>
          <w:sz w:val="30"/>
          <w:szCs w:val="30"/>
          <w:cs/>
        </w:rPr>
        <w:t>ล้านบาท</w:t>
      </w:r>
    </w:p>
    <w:p w14:paraId="4DE64188" w14:textId="77777777" w:rsidR="00417345" w:rsidRPr="006F43A7" w:rsidRDefault="00417345" w:rsidP="004173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3906FF77" w14:textId="3502F7B9" w:rsidR="00435953" w:rsidRPr="00A266E1" w:rsidRDefault="00435953" w:rsidP="004359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A266E1">
        <w:rPr>
          <w:rFonts w:ascii="Angsana New" w:hAnsi="Angsana New"/>
          <w:sz w:val="30"/>
          <w:szCs w:val="30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Pr="00A266E1">
        <w:rPr>
          <w:rFonts w:ascii="Angsana New" w:hAnsi="Angsana New"/>
          <w:sz w:val="30"/>
          <w:szCs w:val="30"/>
          <w:cs/>
        </w:rPr>
        <w:br/>
        <w:t>แต่ละประเภทที่สำคัญ มีดังนี้</w:t>
      </w:r>
    </w:p>
    <w:p w14:paraId="5C834AE0" w14:textId="77777777" w:rsidR="00435953" w:rsidRPr="00185DFA" w:rsidRDefault="00435953" w:rsidP="00435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2"/>
          <w:szCs w:val="22"/>
          <w:cs/>
        </w:rPr>
      </w:pPr>
    </w:p>
    <w:p w14:paraId="33DC5AA1" w14:textId="5FE35624" w:rsidR="00435953" w:rsidRDefault="00435953" w:rsidP="004359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i/>
          <w:iCs/>
          <w:sz w:val="30"/>
          <w:szCs w:val="30"/>
        </w:rPr>
      </w:pPr>
      <w:r w:rsidRPr="00A266E1">
        <w:rPr>
          <w:rFonts w:ascii="Angsana New" w:hAnsi="Angsana New"/>
          <w:i/>
          <w:iCs/>
          <w:sz w:val="30"/>
          <w:szCs w:val="30"/>
          <w:cs/>
        </w:rPr>
        <w:t>สินทรัพย์ที่ได้มาและหนี้สินที่รับมา</w:t>
      </w:r>
    </w:p>
    <w:p w14:paraId="2F6C96C5" w14:textId="77777777" w:rsidR="00DF1DA1" w:rsidRPr="00CE63A1" w:rsidRDefault="00DF1DA1" w:rsidP="004359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14"/>
          <w:szCs w:val="14"/>
        </w:rPr>
      </w:pPr>
    </w:p>
    <w:tbl>
      <w:tblPr>
        <w:tblW w:w="9196" w:type="dxa"/>
        <w:tblInd w:w="558" w:type="dxa"/>
        <w:tblLook w:val="04A0" w:firstRow="1" w:lastRow="0" w:firstColumn="1" w:lastColumn="0" w:noHBand="0" w:noVBand="1"/>
      </w:tblPr>
      <w:tblGrid>
        <w:gridCol w:w="5112"/>
        <w:gridCol w:w="1250"/>
        <w:gridCol w:w="1218"/>
        <w:gridCol w:w="1616"/>
      </w:tblGrid>
      <w:tr w:rsidR="00435953" w:rsidRPr="00A266E1" w14:paraId="3AE97D1F" w14:textId="77777777" w:rsidTr="00DE23F4">
        <w:tc>
          <w:tcPr>
            <w:tcW w:w="5112" w:type="dxa"/>
          </w:tcPr>
          <w:p w14:paraId="278D9181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0" w:type="dxa"/>
          </w:tcPr>
          <w:p w14:paraId="7D13D27C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7C7EC9F7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271710BA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66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35953" w:rsidRPr="00A266E1" w14:paraId="15546A8F" w14:textId="77777777" w:rsidTr="00DE23F4">
        <w:tc>
          <w:tcPr>
            <w:tcW w:w="5112" w:type="dxa"/>
          </w:tcPr>
          <w:p w14:paraId="2A71E807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</w:tcPr>
          <w:p w14:paraId="6EDF1F3E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8" w:type="dxa"/>
          </w:tcPr>
          <w:p w14:paraId="00BE9167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29DCC3E8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266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5953" w:rsidRPr="00A266E1" w14:paraId="0023B855" w14:textId="77777777" w:rsidTr="00DE23F4">
        <w:tc>
          <w:tcPr>
            <w:tcW w:w="5112" w:type="dxa"/>
          </w:tcPr>
          <w:p w14:paraId="3B8CCBA5" w14:textId="21FD7149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266E1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50" w:type="dxa"/>
          </w:tcPr>
          <w:p w14:paraId="236D5E2C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35C280AC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01CF134A" w14:textId="76471D29" w:rsidR="00435953" w:rsidRPr="00A266E1" w:rsidRDefault="00FB3F1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900</w:t>
            </w:r>
          </w:p>
        </w:tc>
      </w:tr>
      <w:tr w:rsidR="00435953" w:rsidRPr="00A266E1" w14:paraId="34E55D29" w14:textId="77777777" w:rsidTr="00DE23F4">
        <w:tc>
          <w:tcPr>
            <w:tcW w:w="5112" w:type="dxa"/>
          </w:tcPr>
          <w:p w14:paraId="75633C11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66E1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50" w:type="dxa"/>
          </w:tcPr>
          <w:p w14:paraId="7B0448EF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6E6EF713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320996A7" w14:textId="332A01E3" w:rsidR="00435953" w:rsidRPr="00A266E1" w:rsidRDefault="00FB3F1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11</w:t>
            </w:r>
            <w:r w:rsidR="00B31AEE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001</w:t>
            </w:r>
          </w:p>
        </w:tc>
      </w:tr>
      <w:tr w:rsidR="00435953" w:rsidRPr="00A266E1" w14:paraId="245E05BF" w14:textId="77777777" w:rsidTr="00DE23F4">
        <w:tc>
          <w:tcPr>
            <w:tcW w:w="5112" w:type="dxa"/>
          </w:tcPr>
          <w:p w14:paraId="1A2E8FEE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66E1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250" w:type="dxa"/>
          </w:tcPr>
          <w:p w14:paraId="07544D0B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481C5F96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038BC700" w14:textId="72D08A6A" w:rsidR="00435953" w:rsidRPr="00A266E1" w:rsidRDefault="00222B24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66E1">
              <w:rPr>
                <w:rFonts w:ascii="Angsana New" w:hAnsi="Angsana New"/>
                <w:sz w:val="30"/>
                <w:szCs w:val="30"/>
              </w:rPr>
              <w:t>(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226</w:t>
            </w:r>
            <w:r w:rsidRPr="00A266E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35953" w:rsidRPr="00A266E1" w14:paraId="6EED7DDF" w14:textId="77777777" w:rsidTr="00DE23F4">
        <w:tc>
          <w:tcPr>
            <w:tcW w:w="5112" w:type="dxa"/>
          </w:tcPr>
          <w:p w14:paraId="460F3373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66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250" w:type="dxa"/>
          </w:tcPr>
          <w:p w14:paraId="50358C0E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</w:tcPr>
          <w:p w14:paraId="314AE7A7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14:paraId="21A5C118" w14:textId="2A0976DA" w:rsidR="00435953" w:rsidRPr="00A266E1" w:rsidRDefault="00FB3F1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B31AE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675</w:t>
            </w:r>
          </w:p>
        </w:tc>
      </w:tr>
      <w:tr w:rsidR="00435953" w:rsidRPr="00A266E1" w14:paraId="5EA3A7A2" w14:textId="77777777" w:rsidTr="00DE23F4">
        <w:tc>
          <w:tcPr>
            <w:tcW w:w="5112" w:type="dxa"/>
          </w:tcPr>
          <w:p w14:paraId="2515C780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66E1">
              <w:rPr>
                <w:rFonts w:ascii="Angsana New" w:hAnsi="Angsana New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250" w:type="dxa"/>
          </w:tcPr>
          <w:p w14:paraId="4F933119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5CCF5D61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1A3E2F27" w14:textId="06D61A51" w:rsidR="00435953" w:rsidRPr="00A266E1" w:rsidRDefault="00FB3F1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13</w:t>
            </w:r>
            <w:r w:rsidR="00B31AEE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325</w:t>
            </w:r>
          </w:p>
        </w:tc>
      </w:tr>
      <w:tr w:rsidR="00435953" w:rsidRPr="00A266E1" w14:paraId="4C6C5C88" w14:textId="77777777" w:rsidTr="00DE23F4">
        <w:tc>
          <w:tcPr>
            <w:tcW w:w="5112" w:type="dxa"/>
          </w:tcPr>
          <w:p w14:paraId="4762E218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66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250" w:type="dxa"/>
          </w:tcPr>
          <w:p w14:paraId="3788904E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</w:tcPr>
          <w:p w14:paraId="0D14D528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</w:tcPr>
          <w:p w14:paraId="73422AAE" w14:textId="7B0B97A5" w:rsidR="00435953" w:rsidRPr="00A266E1" w:rsidRDefault="00FB3F1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435953" w:rsidRPr="00A266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  <w:tr w:rsidR="00435953" w:rsidRPr="00A266E1" w14:paraId="6C2E36EB" w14:textId="77777777" w:rsidTr="00DE23F4">
        <w:tc>
          <w:tcPr>
            <w:tcW w:w="5112" w:type="dxa"/>
          </w:tcPr>
          <w:p w14:paraId="7426A90A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0" w:type="dxa"/>
          </w:tcPr>
          <w:p w14:paraId="0A2FEA75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</w:tcPr>
          <w:p w14:paraId="6B424DDD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</w:tcPr>
          <w:p w14:paraId="69B1FC70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35953" w:rsidRPr="00A266E1" w14:paraId="0865D1A8" w14:textId="77777777" w:rsidTr="00625ECC">
        <w:tc>
          <w:tcPr>
            <w:tcW w:w="5112" w:type="dxa"/>
          </w:tcPr>
          <w:p w14:paraId="43FDB43B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0" w:type="dxa"/>
          </w:tcPr>
          <w:p w14:paraId="76F813C5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</w:tcPr>
          <w:p w14:paraId="261B72B1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</w:tcPr>
          <w:p w14:paraId="060BA92D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266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5953" w:rsidRPr="00A266E1" w14:paraId="7F98DDB3" w14:textId="77777777" w:rsidTr="00625ECC">
        <w:tc>
          <w:tcPr>
            <w:tcW w:w="5112" w:type="dxa"/>
          </w:tcPr>
          <w:p w14:paraId="4F57A831" w14:textId="2E824CC0" w:rsidR="00435953" w:rsidRPr="00A266E1" w:rsidRDefault="00435953" w:rsidP="00435953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66E1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="00625ECC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 w:rsidRPr="00A266E1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  <w:r w:rsidR="00625EC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50" w:type="dxa"/>
          </w:tcPr>
          <w:p w14:paraId="70DC4E05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4EAA0576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tcBorders>
              <w:bottom w:val="double" w:sz="4" w:space="0" w:color="auto"/>
            </w:tcBorders>
          </w:tcPr>
          <w:p w14:paraId="6BA04C37" w14:textId="61D58232" w:rsidR="00435953" w:rsidRPr="00F37020" w:rsidRDefault="00FB3F1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CA1F59" w:rsidRPr="00F3702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</w:tbl>
    <w:p w14:paraId="3F70DD93" w14:textId="1D43CD00" w:rsidR="00341C34" w:rsidRDefault="00341C34" w:rsidP="000D469B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="00FB3F13" w:rsidRPr="00FB3F13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cs/>
        </w:rPr>
        <w:t xml:space="preserve"> ผู้บริหารต้องประมาณมูลค่ายุติธรรมของธุรกิจที่ซื้อมา ณ วันที่ซื้อ </w:t>
      </w:r>
      <w:r w:rsidR="000D469B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เพื่อสะท้อนผลของมูลค่าเพิ่มเติมที่ได้รับเกี่ยวกับข้อเท็จจริงและสถานการณ์แวดล้อมที่มีอยู่ ณ วันที่ซื้อ กรณีดังกล่าวการบันทึกบัญชีเกี่ยวกับการซื้อธุรกิจอาจถูกปรับปรุงใหม่</w:t>
      </w:r>
    </w:p>
    <w:p w14:paraId="756A53F7" w14:textId="77777777" w:rsidR="000D469B" w:rsidRDefault="000D469B" w:rsidP="000D46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pacing w:val="-1"/>
          <w:sz w:val="30"/>
          <w:szCs w:val="30"/>
        </w:rPr>
      </w:pPr>
    </w:p>
    <w:p w14:paraId="2DB4E422" w14:textId="5D2AC48D" w:rsidR="00C942BB" w:rsidRDefault="00341C34" w:rsidP="00185D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pacing w:val="-1"/>
          <w:sz w:val="30"/>
          <w:szCs w:val="30"/>
        </w:rPr>
      </w:pPr>
      <w:r w:rsidRPr="00A266E1">
        <w:rPr>
          <w:rFonts w:ascii="Angsana New" w:hAnsi="Angsana New"/>
          <w:spacing w:val="-1"/>
          <w:sz w:val="30"/>
          <w:szCs w:val="30"/>
          <w:cs/>
        </w:rPr>
        <w:t>การมีอำนาจควบคุมในบริษัท</w:t>
      </w:r>
      <w:r w:rsidR="00422669">
        <w:rPr>
          <w:rFonts w:ascii="Angsana New" w:hAnsi="Angsana New"/>
          <w:spacing w:val="-1"/>
          <w:sz w:val="30"/>
          <w:szCs w:val="30"/>
          <w:cs/>
        </w:rPr>
        <w:t>ย่อยทางอ้อม</w:t>
      </w:r>
      <w:r w:rsidRPr="00A266E1">
        <w:rPr>
          <w:rFonts w:ascii="Angsana New" w:hAnsi="Angsana New"/>
          <w:spacing w:val="-1"/>
          <w:sz w:val="30"/>
          <w:szCs w:val="30"/>
          <w:cs/>
        </w:rPr>
        <w:t>ที่ซื้อมาทั้ง</w:t>
      </w:r>
      <w:r w:rsidRPr="00A266E1">
        <w:rPr>
          <w:rFonts w:ascii="Angsana New" w:hAnsi="Angsana New"/>
          <w:spacing w:val="-1"/>
          <w:sz w:val="30"/>
          <w:szCs w:val="30"/>
        </w:rPr>
        <w:t xml:space="preserve"> </w:t>
      </w:r>
      <w:r w:rsidR="00FB3F13" w:rsidRPr="00FB3F13">
        <w:rPr>
          <w:rFonts w:ascii="Angsana New" w:hAnsi="Angsana New"/>
          <w:spacing w:val="-1"/>
          <w:sz w:val="30"/>
          <w:szCs w:val="30"/>
        </w:rPr>
        <w:t>2</w:t>
      </w:r>
      <w:r w:rsidRPr="00A266E1">
        <w:rPr>
          <w:rFonts w:ascii="Angsana New" w:hAnsi="Angsana New"/>
          <w:spacing w:val="-1"/>
          <w:sz w:val="30"/>
          <w:szCs w:val="30"/>
          <w:cs/>
        </w:rPr>
        <w:t xml:space="preserve"> บริษัท</w:t>
      </w:r>
      <w:r w:rsidR="008C3AD9" w:rsidRPr="00A266E1">
        <w:rPr>
          <w:rFonts w:ascii="Angsana New" w:hAnsi="Angsana New"/>
          <w:spacing w:val="-1"/>
          <w:sz w:val="30"/>
          <w:szCs w:val="30"/>
          <w:cs/>
        </w:rPr>
        <w:t xml:space="preserve"> และ</w:t>
      </w:r>
      <w:r w:rsidR="00422669">
        <w:rPr>
          <w:rFonts w:ascii="Angsana New" w:hAnsi="Angsana New"/>
          <w:spacing w:val="-1"/>
          <w:sz w:val="30"/>
          <w:szCs w:val="30"/>
          <w:cs/>
        </w:rPr>
        <w:t>ธุรกิจขอบสนาม</w:t>
      </w:r>
      <w:r w:rsidRPr="00A266E1">
        <w:rPr>
          <w:rFonts w:ascii="Angsana New" w:hAnsi="Angsana New"/>
          <w:spacing w:val="-1"/>
          <w:sz w:val="30"/>
          <w:szCs w:val="30"/>
        </w:rPr>
        <w:t xml:space="preserve"> </w:t>
      </w:r>
      <w:r w:rsidRPr="00A266E1">
        <w:rPr>
          <w:rFonts w:ascii="Angsana New" w:hAnsi="Angsana New"/>
          <w:spacing w:val="-1"/>
          <w:sz w:val="30"/>
          <w:szCs w:val="30"/>
          <w:cs/>
        </w:rPr>
        <w:t>จะทำให้กลุ่มบริษัทสามารถขยายช่องทางการดำเนินงานได้มากขึ้น</w:t>
      </w:r>
    </w:p>
    <w:p w14:paraId="1A092911" w14:textId="6C792566" w:rsidR="009416AE" w:rsidRDefault="009416AE" w:rsidP="00185D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pacing w:val="-1"/>
          <w:sz w:val="30"/>
          <w:szCs w:val="30"/>
        </w:rPr>
      </w:pPr>
    </w:p>
    <w:p w14:paraId="20CD682D" w14:textId="362E6A68" w:rsidR="00341C34" w:rsidRPr="005E6A29" w:rsidRDefault="00341C34" w:rsidP="00341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E6A29">
        <w:rPr>
          <w:rFonts w:ascii="Angsana New" w:hAnsi="Angsana New"/>
          <w:i/>
          <w:iCs/>
          <w:sz w:val="30"/>
          <w:szCs w:val="30"/>
          <w:cs/>
        </w:rPr>
        <w:t>ค่าความนิยม</w:t>
      </w:r>
    </w:p>
    <w:p w14:paraId="03225C98" w14:textId="77777777" w:rsidR="00341C34" w:rsidRPr="00C942BB" w:rsidRDefault="00341C34" w:rsidP="00C942BB">
      <w:pPr>
        <w:pStyle w:val="BodyText2"/>
        <w:spacing w:line="160" w:lineRule="atLeast"/>
        <w:ind w:left="547" w:right="43"/>
      </w:pPr>
    </w:p>
    <w:p w14:paraId="5846E951" w14:textId="77777777" w:rsidR="00341C34" w:rsidRPr="007476C7" w:rsidRDefault="00341C34" w:rsidP="00341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476C7">
        <w:rPr>
          <w:rFonts w:ascii="Angsana New" w:hAnsi="Angsana New"/>
          <w:sz w:val="30"/>
          <w:szCs w:val="30"/>
          <w:cs/>
        </w:rPr>
        <w:t>ค่าความนิยมส่วนใหญ่มาจากการร่วมมือกันซึ่งคาดว่าจะสำเร็จ จากการรวมธุรกิจของกลุ่มบริษัท ทั้งนี้ไม่มีค่าความนิยมที่คาดว่าจะนำมาหักเป็นค่าใช้จ่ายทางภาษีเงินได้</w:t>
      </w:r>
    </w:p>
    <w:p w14:paraId="69E5E3AE" w14:textId="77777777" w:rsidR="00A13E24" w:rsidRPr="00AC365B" w:rsidRDefault="00A13E24" w:rsidP="001A10EB">
      <w:pPr>
        <w:pStyle w:val="BodyText2"/>
        <w:spacing w:line="160" w:lineRule="atLeast"/>
        <w:ind w:left="547" w:right="43"/>
        <w:rPr>
          <w:cs/>
        </w:rPr>
      </w:pPr>
    </w:p>
    <w:p w14:paraId="70EBE2AF" w14:textId="3F1C215E" w:rsidR="009B28FC" w:rsidRPr="00AC365B" w:rsidRDefault="00F96459" w:rsidP="00C1360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AC365B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2C0D49E" w14:textId="77777777" w:rsidR="006C56EB" w:rsidRPr="00AC365B" w:rsidRDefault="006C56EB" w:rsidP="006C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sz w:val="2"/>
          <w:szCs w:val="2"/>
        </w:rPr>
      </w:pPr>
    </w:p>
    <w:p w14:paraId="3E4353C3" w14:textId="77777777" w:rsidR="006C56EB" w:rsidRPr="00E87CED" w:rsidRDefault="006C56EB" w:rsidP="00E87CED">
      <w:pPr>
        <w:pStyle w:val="BodyText2"/>
        <w:spacing w:line="160" w:lineRule="atLeast"/>
        <w:ind w:left="547" w:right="43"/>
      </w:pPr>
    </w:p>
    <w:p w14:paraId="7A772F51" w14:textId="4C3F3D5D" w:rsidR="00F96459" w:rsidRPr="00AC365B" w:rsidRDefault="00B23D90" w:rsidP="00C4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b/>
          <w:sz w:val="30"/>
          <w:szCs w:val="30"/>
        </w:rPr>
      </w:pPr>
      <w:r w:rsidRPr="00AC365B">
        <w:rPr>
          <w:rFonts w:ascii="Angsana New" w:hAnsi="Angsana New"/>
          <w:b/>
          <w:sz w:val="30"/>
          <w:szCs w:val="30"/>
          <w:cs/>
        </w:rPr>
        <w:t>รายการที่สำคัญ</w:t>
      </w:r>
      <w:r w:rsidR="001C16AC" w:rsidRPr="00AC365B">
        <w:rPr>
          <w:rFonts w:ascii="Angsana New" w:hAnsi="Angsana New"/>
          <w:b/>
          <w:sz w:val="30"/>
          <w:szCs w:val="30"/>
          <w:cs/>
        </w:rPr>
        <w:t>กับ</w:t>
      </w:r>
      <w:r w:rsidR="00E7010C" w:rsidRPr="00AC365B">
        <w:rPr>
          <w:rFonts w:ascii="Angsana New" w:hAnsi="Angsana New"/>
          <w:b/>
          <w:sz w:val="30"/>
          <w:szCs w:val="30"/>
          <w:cs/>
        </w:rPr>
        <w:t>บุคคลหรือ</w:t>
      </w:r>
      <w:r w:rsidR="001C16AC" w:rsidRPr="00AC365B">
        <w:rPr>
          <w:rFonts w:ascii="Angsana New" w:hAnsi="Angsana New"/>
          <w:b/>
          <w:sz w:val="30"/>
          <w:szCs w:val="30"/>
          <w:cs/>
        </w:rPr>
        <w:t>กิจการที่เกี่ยวข้องกัน</w:t>
      </w:r>
      <w:r w:rsidR="00154A65" w:rsidRPr="00AC365B">
        <w:rPr>
          <w:rFonts w:ascii="Angsana New" w:hAnsi="Angsana New"/>
          <w:b/>
          <w:sz w:val="30"/>
          <w:szCs w:val="30"/>
          <w:cs/>
        </w:rPr>
        <w:t>สำหรับ</w:t>
      </w:r>
      <w:r w:rsidR="00CF38DB" w:rsidRPr="00AC365B">
        <w:rPr>
          <w:rFonts w:ascii="Angsana New" w:hAnsi="Angsana New"/>
          <w:b/>
          <w:sz w:val="30"/>
          <w:szCs w:val="30"/>
          <w:cs/>
        </w:rPr>
        <w:t>แต่ละ</w:t>
      </w:r>
      <w:r w:rsidR="005D29FB">
        <w:rPr>
          <w:rFonts w:ascii="Angsana New" w:hAnsi="Angsana New"/>
          <w:b/>
          <w:sz w:val="30"/>
          <w:szCs w:val="30"/>
          <w:cs/>
        </w:rPr>
        <w:t>งวด</w:t>
      </w:r>
      <w:r w:rsidR="00F96459" w:rsidRPr="00AC365B">
        <w:rPr>
          <w:rFonts w:ascii="Angsana New" w:hAnsi="Angsana New"/>
          <w:b/>
          <w:sz w:val="30"/>
          <w:szCs w:val="30"/>
          <w:cs/>
        </w:rPr>
        <w:t>สิ้นสุด</w:t>
      </w:r>
      <w:r w:rsidR="00F96459" w:rsidRPr="00D322A0">
        <w:rPr>
          <w:rFonts w:ascii="Angsana New" w:hAnsi="Angsana New"/>
          <w:b/>
          <w:sz w:val="30"/>
          <w:szCs w:val="30"/>
          <w:cs/>
        </w:rPr>
        <w:t xml:space="preserve">วันที่ </w:t>
      </w:r>
      <w:r w:rsidR="00FB3F13" w:rsidRPr="00FB3F13">
        <w:rPr>
          <w:rFonts w:ascii="Angsana New" w:hAnsi="Angsana New"/>
          <w:bCs/>
          <w:sz w:val="30"/>
          <w:szCs w:val="30"/>
        </w:rPr>
        <w:t>30</w:t>
      </w:r>
      <w:r w:rsidR="00D322A0" w:rsidRPr="00D322A0">
        <w:rPr>
          <w:rFonts w:ascii="Angsana New" w:hAnsi="Angsana New"/>
          <w:b/>
          <w:sz w:val="30"/>
          <w:szCs w:val="30"/>
        </w:rPr>
        <w:t xml:space="preserve"> </w:t>
      </w:r>
      <w:r w:rsidR="000E130E">
        <w:rPr>
          <w:rFonts w:ascii="Angsana New" w:hAnsi="Angsana New"/>
          <w:b/>
          <w:sz w:val="30"/>
          <w:szCs w:val="30"/>
          <w:cs/>
        </w:rPr>
        <w:t>กันยา</w:t>
      </w:r>
      <w:r w:rsidR="00D322A0" w:rsidRPr="00D322A0">
        <w:rPr>
          <w:rFonts w:ascii="Angsana New" w:hAnsi="Angsana New"/>
          <w:b/>
          <w:sz w:val="30"/>
          <w:szCs w:val="30"/>
          <w:cs/>
        </w:rPr>
        <w:t>ยน</w:t>
      </w:r>
      <w:r w:rsidR="006550C5" w:rsidRPr="00AC365B">
        <w:rPr>
          <w:rFonts w:ascii="Angsana New" w:hAnsi="Angsana New"/>
          <w:b/>
          <w:sz w:val="30"/>
          <w:szCs w:val="30"/>
          <w:cs/>
        </w:rPr>
        <w:t xml:space="preserve"> </w:t>
      </w:r>
      <w:r w:rsidR="00F96459" w:rsidRPr="00AC365B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5806AD3C" w14:textId="77777777" w:rsidR="000626FF" w:rsidRPr="00E87CED" w:rsidRDefault="000626FF" w:rsidP="00E87CED">
      <w:pPr>
        <w:pStyle w:val="BodyText2"/>
        <w:spacing w:line="160" w:lineRule="atLeast"/>
        <w:ind w:left="547" w:right="43"/>
        <w:rPr>
          <w:cs/>
        </w:rPr>
      </w:pPr>
    </w:p>
    <w:tbl>
      <w:tblPr>
        <w:tblW w:w="92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22"/>
        <w:gridCol w:w="1083"/>
        <w:gridCol w:w="276"/>
        <w:gridCol w:w="1078"/>
        <w:gridCol w:w="270"/>
        <w:gridCol w:w="1075"/>
        <w:gridCol w:w="270"/>
        <w:gridCol w:w="1260"/>
      </w:tblGrid>
      <w:tr w:rsidR="000626FF" w:rsidRPr="005A6DB6" w14:paraId="5621B40F" w14:textId="77777777" w:rsidTr="00073A39">
        <w:trPr>
          <w:tblHeader/>
        </w:trPr>
        <w:tc>
          <w:tcPr>
            <w:tcW w:w="3922" w:type="dxa"/>
          </w:tcPr>
          <w:p w14:paraId="1330C159" w14:textId="77777777" w:rsidR="000626FF" w:rsidRPr="005A6DB6" w:rsidRDefault="000626FF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6DB6">
              <w:rPr>
                <w:rFonts w:ascii="Angsana New" w:hAnsi="Angsana New"/>
                <w:spacing w:val="2"/>
                <w:sz w:val="30"/>
                <w:szCs w:val="30"/>
              </w:rPr>
              <w:br w:type="page"/>
            </w:r>
          </w:p>
        </w:tc>
        <w:tc>
          <w:tcPr>
            <w:tcW w:w="2437" w:type="dxa"/>
            <w:gridSpan w:val="3"/>
          </w:tcPr>
          <w:p w14:paraId="5076320C" w14:textId="77777777" w:rsidR="000626FF" w:rsidRPr="005A6DB6" w:rsidRDefault="000626FF" w:rsidP="00A6210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16AD178" w14:textId="77777777" w:rsidR="000626FF" w:rsidRPr="005A6DB6" w:rsidRDefault="000626FF" w:rsidP="00A6210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5" w:type="dxa"/>
            <w:gridSpan w:val="3"/>
          </w:tcPr>
          <w:p w14:paraId="59F2E400" w14:textId="77777777" w:rsidR="000626FF" w:rsidRPr="005A6DB6" w:rsidRDefault="000626FF" w:rsidP="00A6210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26FF" w:rsidRPr="005A6DB6" w14:paraId="638CCD2B" w14:textId="77777777" w:rsidTr="00073A39">
        <w:trPr>
          <w:tblHeader/>
        </w:trPr>
        <w:tc>
          <w:tcPr>
            <w:tcW w:w="3922" w:type="dxa"/>
          </w:tcPr>
          <w:p w14:paraId="6605780B" w14:textId="7F098E6C" w:rsidR="000626FF" w:rsidRPr="005A6DB6" w:rsidRDefault="004519C6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519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="000579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B3F13" w:rsidRPr="00FB3F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0579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E13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4519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083" w:type="dxa"/>
          </w:tcPr>
          <w:p w14:paraId="7ADB1A9B" w14:textId="61DB071E" w:rsidR="000626FF" w:rsidRPr="005A6DB6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6" w:type="dxa"/>
          </w:tcPr>
          <w:p w14:paraId="429899A1" w14:textId="77777777" w:rsidR="000626FF" w:rsidRPr="005A6DB6" w:rsidRDefault="000626FF" w:rsidP="000626FF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34A8FED" w14:textId="45FCF795" w:rsidR="000626FF" w:rsidRPr="005A6DB6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E805A28" w14:textId="77777777" w:rsidR="000626FF" w:rsidRPr="005A6DB6" w:rsidRDefault="000626FF" w:rsidP="000626FF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D0F691A" w14:textId="2DE56C2C" w:rsidR="000626FF" w:rsidRPr="005A6DB6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33FE99C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F1AD29" w14:textId="51B52B43" w:rsidR="000626FF" w:rsidRPr="005A6DB6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626FF" w:rsidRPr="005A6DB6" w14:paraId="5DD5221D" w14:textId="77777777" w:rsidTr="00073A39">
        <w:trPr>
          <w:tblHeader/>
        </w:trPr>
        <w:tc>
          <w:tcPr>
            <w:tcW w:w="3922" w:type="dxa"/>
          </w:tcPr>
          <w:p w14:paraId="2BA7E235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2" w:type="dxa"/>
            <w:gridSpan w:val="7"/>
          </w:tcPr>
          <w:p w14:paraId="629DE132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26FF" w:rsidRPr="005A6DB6" w14:paraId="24300800" w14:textId="77777777" w:rsidTr="00073A39">
        <w:tc>
          <w:tcPr>
            <w:tcW w:w="3922" w:type="dxa"/>
          </w:tcPr>
          <w:p w14:paraId="17AAB353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83" w:type="dxa"/>
          </w:tcPr>
          <w:p w14:paraId="0AAE3605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585B2080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AFAC1AA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E47791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7CBC33B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0D61D5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6F1972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1663" w:rsidRPr="005A6DB6" w14:paraId="358FF030" w14:textId="77777777" w:rsidTr="00073A39">
        <w:tc>
          <w:tcPr>
            <w:tcW w:w="3922" w:type="dxa"/>
          </w:tcPr>
          <w:p w14:paraId="61AFBCD1" w14:textId="77777777" w:rsidR="004B1663" w:rsidRPr="005A6DB6" w:rsidRDefault="004B1663" w:rsidP="004B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2DEB8F72" w14:textId="30A86852" w:rsidR="004B1663" w:rsidRPr="006A4653" w:rsidRDefault="004B1663" w:rsidP="004B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40EAC302" w14:textId="77777777" w:rsidR="004B1663" w:rsidRPr="005A6DB6" w:rsidRDefault="004B1663" w:rsidP="004B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947FF38" w14:textId="3BF7AD7B" w:rsidR="004B1663" w:rsidRPr="006A4653" w:rsidRDefault="004B1663" w:rsidP="004B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16B281" w14:textId="77777777" w:rsidR="004B1663" w:rsidRPr="005A6DB6" w:rsidRDefault="004B1663" w:rsidP="004B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43CACA51" w14:textId="0709712F" w:rsidR="004B1663" w:rsidRPr="006A4653" w:rsidRDefault="00FB3F13" w:rsidP="004B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14</w:t>
            </w:r>
            <w:r w:rsidR="004B1663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543</w:t>
            </w:r>
          </w:p>
        </w:tc>
        <w:tc>
          <w:tcPr>
            <w:tcW w:w="270" w:type="dxa"/>
          </w:tcPr>
          <w:p w14:paraId="55C05BE4" w14:textId="77777777" w:rsidR="004B1663" w:rsidRPr="005A6DB6" w:rsidRDefault="004B1663" w:rsidP="004B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922B32" w14:textId="012A58A3" w:rsidR="004B1663" w:rsidRPr="006A4653" w:rsidRDefault="00FB3F13" w:rsidP="004B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30</w:t>
            </w:r>
            <w:r w:rsidR="004B1663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234</w:t>
            </w:r>
          </w:p>
        </w:tc>
      </w:tr>
      <w:tr w:rsidR="004B1663" w:rsidRPr="005A6DB6" w14:paraId="1DE55937" w14:textId="77777777" w:rsidTr="00073A39">
        <w:tc>
          <w:tcPr>
            <w:tcW w:w="3922" w:type="dxa"/>
          </w:tcPr>
          <w:p w14:paraId="6DFE1ECD" w14:textId="77777777" w:rsidR="004B1663" w:rsidRPr="005A6DB6" w:rsidRDefault="004B1663" w:rsidP="004B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083" w:type="dxa"/>
          </w:tcPr>
          <w:p w14:paraId="48F0959C" w14:textId="47B6E329" w:rsidR="004B1663" w:rsidRPr="006A4653" w:rsidRDefault="004B1663" w:rsidP="004B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50A85451" w14:textId="77777777" w:rsidR="004B1663" w:rsidRPr="005A6DB6" w:rsidRDefault="004B1663" w:rsidP="004B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4B78EAD" w14:textId="1D77C231" w:rsidR="004B1663" w:rsidRPr="006A4653" w:rsidRDefault="004B1663" w:rsidP="004B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E96839" w14:textId="77777777" w:rsidR="004B1663" w:rsidRPr="005A6DB6" w:rsidRDefault="004B1663" w:rsidP="004B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455049B1" w14:textId="5D268A94" w:rsidR="004B1663" w:rsidRPr="006A4653" w:rsidRDefault="00FB3F13" w:rsidP="004B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1</w:t>
            </w:r>
            <w:r w:rsidR="004B1663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580</w:t>
            </w:r>
          </w:p>
        </w:tc>
        <w:tc>
          <w:tcPr>
            <w:tcW w:w="270" w:type="dxa"/>
          </w:tcPr>
          <w:p w14:paraId="3427F639" w14:textId="77777777" w:rsidR="004B1663" w:rsidRPr="005A6DB6" w:rsidRDefault="004B1663" w:rsidP="004B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1DCA43" w14:textId="1FE61388" w:rsidR="004B1663" w:rsidRPr="006A4653" w:rsidRDefault="00FB3F13" w:rsidP="004B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</w:t>
            </w:r>
            <w:r w:rsidR="004B1663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030</w:t>
            </w:r>
          </w:p>
        </w:tc>
      </w:tr>
      <w:tr w:rsidR="004B1663" w:rsidRPr="00250628" w14:paraId="022066EA" w14:textId="77777777" w:rsidTr="00073A39">
        <w:tc>
          <w:tcPr>
            <w:tcW w:w="3922" w:type="dxa"/>
          </w:tcPr>
          <w:p w14:paraId="714E2907" w14:textId="77777777" w:rsidR="004B1663" w:rsidRPr="005A6DB6" w:rsidRDefault="004B1663" w:rsidP="004B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5E88D2E0" w14:textId="7573ADA3" w:rsidR="004B1663" w:rsidRPr="006A4653" w:rsidRDefault="004B1663" w:rsidP="004B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420EB36A" w14:textId="77777777" w:rsidR="004B1663" w:rsidRPr="005A6DB6" w:rsidRDefault="004B1663" w:rsidP="004B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905D3C2" w14:textId="4800C038" w:rsidR="004B1663" w:rsidRPr="006A4653" w:rsidRDefault="004B1663" w:rsidP="004B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9982AE" w14:textId="77777777" w:rsidR="004B1663" w:rsidRPr="005A6DB6" w:rsidRDefault="004B1663" w:rsidP="004B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F3738CF" w14:textId="4D424B01" w:rsidR="004B1663" w:rsidRPr="006A4653" w:rsidRDefault="00FB3F13" w:rsidP="004B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448B30BF" w14:textId="77777777" w:rsidR="004B1663" w:rsidRPr="005A6DB6" w:rsidRDefault="004B1663" w:rsidP="004B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D9D72B" w14:textId="6AB850E4" w:rsidR="004B1663" w:rsidRPr="006A4653" w:rsidRDefault="00FB3F13" w:rsidP="004B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4B1663" w:rsidRPr="00E87CED" w14:paraId="046FACEE" w14:textId="77777777" w:rsidTr="00073A39">
        <w:tc>
          <w:tcPr>
            <w:tcW w:w="3922" w:type="dxa"/>
          </w:tcPr>
          <w:p w14:paraId="1C3FC8AB" w14:textId="1D9867A5" w:rsidR="004B1663" w:rsidRDefault="004B1663" w:rsidP="004B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083" w:type="dxa"/>
          </w:tcPr>
          <w:p w14:paraId="56020064" w14:textId="71D936D4" w:rsidR="004B1663" w:rsidRPr="006A4653" w:rsidRDefault="004B1663" w:rsidP="004B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25D5E5FB" w14:textId="77777777" w:rsidR="004B1663" w:rsidRPr="005A6DB6" w:rsidRDefault="004B1663" w:rsidP="004B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9E48602" w14:textId="34A13AA7" w:rsidR="004B1663" w:rsidRPr="006A4653" w:rsidRDefault="004B1663" w:rsidP="004B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F5BA90" w14:textId="77777777" w:rsidR="004B1663" w:rsidRPr="005A6DB6" w:rsidRDefault="004B1663" w:rsidP="004B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4031D39" w14:textId="7CBB9F4B" w:rsidR="004B1663" w:rsidRPr="006A4653" w:rsidRDefault="00FB3F13" w:rsidP="004B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</w:t>
            </w:r>
            <w:r w:rsidR="004B1663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979</w:t>
            </w:r>
          </w:p>
        </w:tc>
        <w:tc>
          <w:tcPr>
            <w:tcW w:w="270" w:type="dxa"/>
          </w:tcPr>
          <w:p w14:paraId="6684F7BC" w14:textId="77777777" w:rsidR="004B1663" w:rsidRPr="005A6DB6" w:rsidRDefault="004B1663" w:rsidP="004B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20D3F2" w14:textId="2621E37D" w:rsidR="004B1663" w:rsidRPr="006A4653" w:rsidRDefault="004B1663" w:rsidP="004B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26FF" w:rsidRPr="005A6DB6" w14:paraId="3953858C" w14:textId="77777777" w:rsidTr="00073A39">
        <w:tc>
          <w:tcPr>
            <w:tcW w:w="3922" w:type="dxa"/>
          </w:tcPr>
          <w:p w14:paraId="4B49DAE9" w14:textId="77777777" w:rsidR="000626FF" w:rsidRPr="008D65F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3" w:type="dxa"/>
          </w:tcPr>
          <w:p w14:paraId="6B5FFC2D" w14:textId="77777777" w:rsidR="000626FF" w:rsidRPr="005D261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81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6" w:type="dxa"/>
          </w:tcPr>
          <w:p w14:paraId="5C5A3AE3" w14:textId="77777777" w:rsidR="000626FF" w:rsidRPr="005D261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14:paraId="0C921014" w14:textId="77777777" w:rsidR="000626FF" w:rsidRPr="005D261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A7F7B2C" w14:textId="77777777" w:rsidR="000626FF" w:rsidRPr="005D261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5" w:type="dxa"/>
          </w:tcPr>
          <w:p w14:paraId="67A531C1" w14:textId="77777777" w:rsidR="000626FF" w:rsidRPr="005D261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772B319" w14:textId="77777777" w:rsidR="000626FF" w:rsidRPr="005D261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64D94D6" w14:textId="77777777" w:rsidR="000626FF" w:rsidRPr="005D261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22669" w:rsidRPr="00E87CED" w14:paraId="26C35AA0" w14:textId="77777777" w:rsidTr="00073A39">
        <w:tc>
          <w:tcPr>
            <w:tcW w:w="3922" w:type="dxa"/>
          </w:tcPr>
          <w:p w14:paraId="1BA72CBA" w14:textId="45215295" w:rsidR="00422669" w:rsidRPr="008F1532" w:rsidRDefault="00422669" w:rsidP="00422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776BAC31" w14:textId="16EE0ACF" w:rsidR="00422669" w:rsidRPr="006A4653" w:rsidRDefault="00422669" w:rsidP="00422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78B9BEB8" w14:textId="77777777" w:rsidR="00422669" w:rsidRPr="006A4653" w:rsidRDefault="00422669" w:rsidP="00422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8D6A0D8" w14:textId="370A0852" w:rsidR="00422669" w:rsidRPr="000B79C3" w:rsidRDefault="00422669" w:rsidP="00422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E525A8" w14:textId="77777777" w:rsidR="00422669" w:rsidRPr="006A4653" w:rsidRDefault="00422669" w:rsidP="00422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DE277CB" w14:textId="0B96E634" w:rsidR="00422669" w:rsidRPr="006A4653" w:rsidRDefault="00422669" w:rsidP="00422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1A97D1" w14:textId="77777777" w:rsidR="00422669" w:rsidRPr="005A6DB6" w:rsidRDefault="00422669" w:rsidP="00422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3EE426" w14:textId="1FA80364" w:rsidR="00422669" w:rsidRDefault="00422669" w:rsidP="00422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26FF" w:rsidRPr="005B15C5" w14:paraId="064EC17C" w14:textId="77777777" w:rsidTr="00073A39">
        <w:tc>
          <w:tcPr>
            <w:tcW w:w="3922" w:type="dxa"/>
          </w:tcPr>
          <w:p w14:paraId="45833CD1" w14:textId="616E9DEE" w:rsidR="000626FF" w:rsidRPr="005B15C5" w:rsidRDefault="000626FF" w:rsidP="000D469B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B15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1083" w:type="dxa"/>
          </w:tcPr>
          <w:p w14:paraId="56C0F2F8" w14:textId="77777777" w:rsidR="000626FF" w:rsidRPr="005B15C5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4335F427" w14:textId="77777777" w:rsidR="000626FF" w:rsidRPr="005B15C5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7E450C4" w14:textId="77777777" w:rsidR="000626FF" w:rsidRPr="005B15C5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CFB2573" w14:textId="77777777" w:rsidR="000626FF" w:rsidRPr="005B15C5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9D89A19" w14:textId="77777777" w:rsidR="000626FF" w:rsidRPr="005B15C5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59C8B71" w14:textId="77777777" w:rsidR="000626FF" w:rsidRPr="005B15C5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9E7081" w14:textId="77777777" w:rsidR="000626FF" w:rsidRPr="005B15C5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26FF" w:rsidRPr="005B15C5" w14:paraId="22BE7F89" w14:textId="77777777" w:rsidTr="00073A39">
        <w:tc>
          <w:tcPr>
            <w:tcW w:w="3922" w:type="dxa"/>
          </w:tcPr>
          <w:p w14:paraId="16616381" w14:textId="77777777" w:rsidR="000626FF" w:rsidRPr="005B15C5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B15C5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3132FAD8" w14:textId="7008DA3C" w:rsidR="000626FF" w:rsidRPr="005B15C5" w:rsidRDefault="00FB3F13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15C5">
              <w:rPr>
                <w:rFonts w:ascii="Angsana New" w:hAnsi="Angsana New"/>
                <w:sz w:val="30"/>
                <w:szCs w:val="30"/>
              </w:rPr>
              <w:t>9</w:t>
            </w:r>
            <w:r w:rsidR="00CB5A06" w:rsidRPr="005B15C5">
              <w:rPr>
                <w:rFonts w:ascii="Angsana New" w:hAnsi="Angsana New"/>
                <w:sz w:val="30"/>
                <w:szCs w:val="30"/>
              </w:rPr>
              <w:t>,</w:t>
            </w:r>
            <w:r w:rsidRPr="005B15C5">
              <w:rPr>
                <w:rFonts w:ascii="Angsana New" w:hAnsi="Angsana New"/>
                <w:sz w:val="30"/>
                <w:szCs w:val="30"/>
              </w:rPr>
              <w:t>295</w:t>
            </w:r>
          </w:p>
        </w:tc>
        <w:tc>
          <w:tcPr>
            <w:tcW w:w="276" w:type="dxa"/>
          </w:tcPr>
          <w:p w14:paraId="0BCE060A" w14:textId="77777777" w:rsidR="000626FF" w:rsidRPr="005B15C5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9CA71BD" w14:textId="4DBD8E9D" w:rsidR="000626FF" w:rsidRPr="005B15C5" w:rsidRDefault="00FB3F13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15C5">
              <w:rPr>
                <w:rFonts w:ascii="Angsana New" w:hAnsi="Angsana New"/>
                <w:sz w:val="30"/>
                <w:szCs w:val="30"/>
              </w:rPr>
              <w:t>3</w:t>
            </w:r>
            <w:r w:rsidR="008453B9" w:rsidRPr="005B15C5">
              <w:rPr>
                <w:rFonts w:ascii="Angsana New" w:hAnsi="Angsana New"/>
                <w:sz w:val="30"/>
                <w:szCs w:val="30"/>
              </w:rPr>
              <w:t>,</w:t>
            </w:r>
            <w:r w:rsidRPr="005B15C5">
              <w:rPr>
                <w:rFonts w:ascii="Angsana New" w:hAnsi="Angsana New"/>
                <w:sz w:val="30"/>
                <w:szCs w:val="30"/>
              </w:rPr>
              <w:t>878</w:t>
            </w:r>
          </w:p>
        </w:tc>
        <w:tc>
          <w:tcPr>
            <w:tcW w:w="270" w:type="dxa"/>
          </w:tcPr>
          <w:p w14:paraId="667A6422" w14:textId="77777777" w:rsidR="000626FF" w:rsidRPr="005B15C5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0604B97" w14:textId="02A78F93" w:rsidR="000626FF" w:rsidRPr="005B15C5" w:rsidRDefault="00FB3F13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15C5">
              <w:rPr>
                <w:rFonts w:ascii="Angsana New" w:hAnsi="Angsana New"/>
                <w:sz w:val="30"/>
                <w:szCs w:val="30"/>
              </w:rPr>
              <w:t>7</w:t>
            </w:r>
            <w:r w:rsidR="00CB5A06" w:rsidRPr="005B15C5">
              <w:rPr>
                <w:rFonts w:ascii="Angsana New" w:hAnsi="Angsana New"/>
                <w:sz w:val="30"/>
                <w:szCs w:val="30"/>
              </w:rPr>
              <w:t>,</w:t>
            </w:r>
            <w:r w:rsidRPr="005B15C5"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270" w:type="dxa"/>
          </w:tcPr>
          <w:p w14:paraId="09408E2A" w14:textId="77777777" w:rsidR="000626FF" w:rsidRPr="005B15C5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9A9E7B" w14:textId="6FFC21CB" w:rsidR="000626FF" w:rsidRPr="005B15C5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B15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5EEB" w:rsidRPr="005B15C5" w14:paraId="72E03304" w14:textId="77777777" w:rsidTr="00073A39">
        <w:tc>
          <w:tcPr>
            <w:tcW w:w="3922" w:type="dxa"/>
          </w:tcPr>
          <w:p w14:paraId="4116DD1B" w14:textId="44690026" w:rsidR="001C5EEB" w:rsidRPr="005B15C5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B15C5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กำไรจากการจำหน่ายเงินลงทุน</w:t>
            </w:r>
          </w:p>
        </w:tc>
        <w:tc>
          <w:tcPr>
            <w:tcW w:w="1083" w:type="dxa"/>
          </w:tcPr>
          <w:p w14:paraId="252D25E2" w14:textId="1331E76A" w:rsidR="001C5EEB" w:rsidRPr="005B15C5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15C5">
              <w:rPr>
                <w:rFonts w:ascii="Angsana New" w:hAnsi="Angsana New"/>
                <w:sz w:val="30"/>
                <w:szCs w:val="30"/>
              </w:rPr>
              <w:t>2,235</w:t>
            </w:r>
          </w:p>
        </w:tc>
        <w:tc>
          <w:tcPr>
            <w:tcW w:w="276" w:type="dxa"/>
          </w:tcPr>
          <w:p w14:paraId="5013171B" w14:textId="77777777" w:rsidR="001C5EEB" w:rsidRPr="005B15C5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76A5602" w14:textId="3AE45774" w:rsidR="001C5EEB" w:rsidRPr="005B15C5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15C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5722D1F" w14:textId="77777777" w:rsidR="001C5EEB" w:rsidRPr="005B15C5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5839C00C" w14:textId="05802D76" w:rsidR="001C5EEB" w:rsidRPr="005B15C5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15C5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5B15C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A8978A2" w14:textId="77777777" w:rsidR="001C5EEB" w:rsidRPr="005B15C5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E5A463" w14:textId="2C846C15" w:rsidR="001C5EEB" w:rsidRPr="005B15C5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B15C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C5EEB" w:rsidRPr="005B15C5" w14:paraId="45471F86" w14:textId="77777777" w:rsidTr="00073A39">
        <w:tc>
          <w:tcPr>
            <w:tcW w:w="3922" w:type="dxa"/>
          </w:tcPr>
          <w:p w14:paraId="66281E43" w14:textId="4A25B85C" w:rsidR="001C5EEB" w:rsidRPr="005B15C5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B15C5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083" w:type="dxa"/>
          </w:tcPr>
          <w:p w14:paraId="2C1DEBD3" w14:textId="5DA94ABD" w:rsidR="001C5EEB" w:rsidRPr="005B15C5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15C5">
              <w:rPr>
                <w:rFonts w:ascii="Angsana New" w:hAnsi="Angsana New"/>
                <w:sz w:val="30"/>
                <w:szCs w:val="30"/>
              </w:rPr>
              <w:t>15,663</w:t>
            </w:r>
          </w:p>
        </w:tc>
        <w:tc>
          <w:tcPr>
            <w:tcW w:w="276" w:type="dxa"/>
          </w:tcPr>
          <w:p w14:paraId="12ECBE52" w14:textId="77777777" w:rsidR="001C5EEB" w:rsidRPr="005B15C5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F4DF9E7" w14:textId="241E7844" w:rsidR="001C5EEB" w:rsidRPr="005B15C5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15C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D78C98B" w14:textId="77777777" w:rsidR="001C5EEB" w:rsidRPr="005B15C5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DD89CEE" w14:textId="4C4CB5AA" w:rsidR="001C5EEB" w:rsidRPr="005B15C5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15C5">
              <w:rPr>
                <w:rFonts w:ascii="Angsana New" w:hAnsi="Angsana New"/>
                <w:sz w:val="30"/>
                <w:szCs w:val="30"/>
              </w:rPr>
              <w:t>7,820</w:t>
            </w:r>
          </w:p>
        </w:tc>
        <w:tc>
          <w:tcPr>
            <w:tcW w:w="270" w:type="dxa"/>
          </w:tcPr>
          <w:p w14:paraId="2A094296" w14:textId="77777777" w:rsidR="001C5EEB" w:rsidRPr="005B15C5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4C2C2A" w14:textId="3DC03FDA" w:rsidR="001C5EEB" w:rsidRPr="005B15C5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15C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C5EEB" w:rsidRPr="005B15C5" w14:paraId="6A62691B" w14:textId="77777777" w:rsidTr="00073A39">
        <w:tc>
          <w:tcPr>
            <w:tcW w:w="3922" w:type="dxa"/>
          </w:tcPr>
          <w:p w14:paraId="5B159432" w14:textId="5C671104" w:rsidR="001C5EEB" w:rsidRPr="005B15C5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15C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65E3242B" w14:textId="58112ADF" w:rsidR="001C5EEB" w:rsidRPr="005B15C5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15C5">
              <w:rPr>
                <w:rFonts w:ascii="Angsana New" w:hAnsi="Angsana New"/>
                <w:sz w:val="30"/>
                <w:szCs w:val="30"/>
              </w:rPr>
              <w:t>359</w:t>
            </w:r>
          </w:p>
        </w:tc>
        <w:tc>
          <w:tcPr>
            <w:tcW w:w="276" w:type="dxa"/>
          </w:tcPr>
          <w:p w14:paraId="55EF75F0" w14:textId="77777777" w:rsidR="001C5EEB" w:rsidRPr="005B15C5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E8C5CBD" w14:textId="7904A8FB" w:rsidR="001C5EEB" w:rsidRPr="005B15C5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15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CEB5B9" w14:textId="77777777" w:rsidR="001C5EEB" w:rsidRPr="005B15C5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A1E45BD" w14:textId="0275F504" w:rsidR="001C5EEB" w:rsidRPr="005B15C5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15C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6661ABC" w14:textId="77777777" w:rsidR="001C5EEB" w:rsidRPr="005B15C5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1C652D" w14:textId="42D39FEB" w:rsidR="001C5EEB" w:rsidRPr="005B15C5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15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5EEB" w:rsidRPr="005B15C5" w14:paraId="2057BB44" w14:textId="77777777" w:rsidTr="00073A39">
        <w:tc>
          <w:tcPr>
            <w:tcW w:w="3922" w:type="dxa"/>
          </w:tcPr>
          <w:p w14:paraId="72989DB5" w14:textId="6B4C2A95" w:rsidR="001C5EEB" w:rsidRPr="005B15C5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B15C5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083" w:type="dxa"/>
          </w:tcPr>
          <w:p w14:paraId="63E70BF5" w14:textId="40565F8F" w:rsidR="001C5EEB" w:rsidRPr="005B15C5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15C5">
              <w:rPr>
                <w:rFonts w:ascii="Angsana New" w:hAnsi="Angsana New"/>
                <w:sz w:val="30"/>
                <w:szCs w:val="30"/>
              </w:rPr>
              <w:t>8,004</w:t>
            </w:r>
          </w:p>
        </w:tc>
        <w:tc>
          <w:tcPr>
            <w:tcW w:w="276" w:type="dxa"/>
          </w:tcPr>
          <w:p w14:paraId="31C2A2BA" w14:textId="77777777" w:rsidR="001C5EEB" w:rsidRPr="005B15C5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2E9828E" w14:textId="01BDD150" w:rsidR="001C5EEB" w:rsidRPr="005B15C5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15C5">
              <w:rPr>
                <w:rFonts w:ascii="Angsana New" w:hAnsi="Angsana New"/>
                <w:sz w:val="30"/>
                <w:szCs w:val="30"/>
              </w:rPr>
              <w:t>4,675</w:t>
            </w:r>
          </w:p>
        </w:tc>
        <w:tc>
          <w:tcPr>
            <w:tcW w:w="270" w:type="dxa"/>
          </w:tcPr>
          <w:p w14:paraId="234231EB" w14:textId="77777777" w:rsidR="001C5EEB" w:rsidRPr="005B15C5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D81BDEB" w14:textId="7A5D2AFE" w:rsidR="001C5EEB" w:rsidRPr="005B15C5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15C5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355FA708" w14:textId="77777777" w:rsidR="001C5EEB" w:rsidRPr="005B15C5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979C66" w14:textId="32491992" w:rsidR="001C5EEB" w:rsidRPr="005B15C5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B15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5EEB" w:rsidRPr="005B15C5" w14:paraId="7C1AE54D" w14:textId="77777777" w:rsidTr="00073A39">
        <w:tc>
          <w:tcPr>
            <w:tcW w:w="3922" w:type="dxa"/>
          </w:tcPr>
          <w:p w14:paraId="60B7DABF" w14:textId="77777777" w:rsidR="001C5EEB" w:rsidRPr="005B15C5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B15C5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3" w:type="dxa"/>
          </w:tcPr>
          <w:p w14:paraId="084FB053" w14:textId="0EC5FAD8" w:rsidR="001C5EEB" w:rsidRPr="005B15C5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15C5">
              <w:rPr>
                <w:rFonts w:ascii="Angsana New" w:hAnsi="Angsana New"/>
                <w:sz w:val="30"/>
                <w:szCs w:val="30"/>
              </w:rPr>
              <w:t>675</w:t>
            </w:r>
          </w:p>
        </w:tc>
        <w:tc>
          <w:tcPr>
            <w:tcW w:w="276" w:type="dxa"/>
          </w:tcPr>
          <w:p w14:paraId="742C18F2" w14:textId="77777777" w:rsidR="001C5EEB" w:rsidRPr="005B15C5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AC5EFFA" w14:textId="214BEFB9" w:rsidR="001C5EEB" w:rsidRPr="005B15C5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15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943198" w14:textId="77777777" w:rsidR="001C5EEB" w:rsidRPr="005B15C5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E3F8403" w14:textId="74056D7D" w:rsidR="001C5EEB" w:rsidRPr="005B15C5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15C5">
              <w:rPr>
                <w:rFonts w:ascii="Angsana New" w:hAnsi="Angsana New"/>
                <w:sz w:val="30"/>
                <w:szCs w:val="30"/>
              </w:rPr>
              <w:t>675</w:t>
            </w:r>
          </w:p>
        </w:tc>
        <w:tc>
          <w:tcPr>
            <w:tcW w:w="270" w:type="dxa"/>
          </w:tcPr>
          <w:p w14:paraId="55B8413A" w14:textId="77777777" w:rsidR="001C5EEB" w:rsidRPr="005B15C5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AB3B9E" w14:textId="09D9D5E7" w:rsidR="001C5EEB" w:rsidRPr="005B15C5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B15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5EEB" w:rsidRPr="00E87CED" w14:paraId="6717AF0F" w14:textId="77777777" w:rsidTr="00073A39">
        <w:tc>
          <w:tcPr>
            <w:tcW w:w="3922" w:type="dxa"/>
          </w:tcPr>
          <w:p w14:paraId="2EDBB110" w14:textId="77777777" w:rsidR="001C5EEB" w:rsidRPr="008D65F6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3" w:type="dxa"/>
          </w:tcPr>
          <w:p w14:paraId="3D24707B" w14:textId="77777777" w:rsidR="001C5EEB" w:rsidRPr="005D2616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6" w:type="dxa"/>
          </w:tcPr>
          <w:p w14:paraId="39FBE4F8" w14:textId="77777777" w:rsidR="001C5EEB" w:rsidRPr="005D2616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14:paraId="0F8BC01C" w14:textId="77777777" w:rsidR="001C5EEB" w:rsidRPr="005D2616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F55A69E" w14:textId="77777777" w:rsidR="001C5EEB" w:rsidRPr="005D2616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5" w:type="dxa"/>
          </w:tcPr>
          <w:p w14:paraId="13E6014C" w14:textId="77777777" w:rsidR="001C5EEB" w:rsidRPr="005D2616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95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9CC8ADC" w14:textId="77777777" w:rsidR="001C5EEB" w:rsidRPr="005D2616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6F81A5A" w14:textId="77777777" w:rsidR="001C5EEB" w:rsidRPr="00E87CED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5EEB" w:rsidRPr="00E87CED" w14:paraId="098405EF" w14:textId="77777777" w:rsidTr="00073A39">
        <w:trPr>
          <w:trHeight w:val="80"/>
        </w:trPr>
        <w:tc>
          <w:tcPr>
            <w:tcW w:w="3922" w:type="dxa"/>
          </w:tcPr>
          <w:p w14:paraId="12A3AD6A" w14:textId="77777777" w:rsidR="001C5EEB" w:rsidRPr="005A6DB6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</w:tcPr>
          <w:p w14:paraId="2C40829E" w14:textId="77777777" w:rsidR="001C5EEB" w:rsidRPr="00250628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6" w:type="dxa"/>
          </w:tcPr>
          <w:p w14:paraId="41DFA956" w14:textId="77777777" w:rsidR="001C5EEB" w:rsidRPr="005A6DB6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C701C16" w14:textId="77777777" w:rsidR="001C5EEB" w:rsidRPr="00250628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3F25BA6" w14:textId="77777777" w:rsidR="001C5EEB" w:rsidRPr="005A6DB6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73B2B91B" w14:textId="77777777" w:rsidR="001C5EEB" w:rsidRPr="005A6DB6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743DCA" w14:textId="77777777" w:rsidR="001C5EEB" w:rsidRPr="005A6DB6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734753" w14:textId="77777777" w:rsidR="001C5EEB" w:rsidRPr="005A6DB6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5EEB" w:rsidRPr="00E87CED" w14:paraId="4BE9D924" w14:textId="77777777" w:rsidTr="00073A39">
        <w:trPr>
          <w:trHeight w:val="80"/>
        </w:trPr>
        <w:tc>
          <w:tcPr>
            <w:tcW w:w="3922" w:type="dxa"/>
          </w:tcPr>
          <w:p w14:paraId="28E45FF1" w14:textId="77777777" w:rsidR="001C5EEB" w:rsidRPr="005A6DB6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14:paraId="5C416A47" w14:textId="77777777" w:rsidR="001C5EEB" w:rsidRPr="00250628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6" w:type="dxa"/>
          </w:tcPr>
          <w:p w14:paraId="54971BCE" w14:textId="77777777" w:rsidR="001C5EEB" w:rsidRPr="005A6DB6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4128AE6" w14:textId="77777777" w:rsidR="001C5EEB" w:rsidRPr="00250628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66763F6" w14:textId="77777777" w:rsidR="001C5EEB" w:rsidRPr="005A6DB6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7729602" w14:textId="77777777" w:rsidR="001C5EEB" w:rsidRPr="005A6DB6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F182B3" w14:textId="77777777" w:rsidR="001C5EEB" w:rsidRPr="005A6DB6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2FDACD" w14:textId="77777777" w:rsidR="001C5EEB" w:rsidRPr="005A6DB6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5EEB" w:rsidRPr="00E87CED" w14:paraId="77F87BA4" w14:textId="77777777" w:rsidTr="00073A39">
        <w:trPr>
          <w:trHeight w:val="80"/>
        </w:trPr>
        <w:tc>
          <w:tcPr>
            <w:tcW w:w="3922" w:type="dxa"/>
          </w:tcPr>
          <w:p w14:paraId="653C1EC8" w14:textId="77777777" w:rsidR="001C5EEB" w:rsidRPr="005A6DB6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A6DB6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083" w:type="dxa"/>
          </w:tcPr>
          <w:p w14:paraId="4E75BD4A" w14:textId="16AA8E0F" w:rsidR="001C5EEB" w:rsidRPr="004D5281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712</w:t>
            </w:r>
          </w:p>
        </w:tc>
        <w:tc>
          <w:tcPr>
            <w:tcW w:w="276" w:type="dxa"/>
          </w:tcPr>
          <w:p w14:paraId="15EBA989" w14:textId="77777777" w:rsidR="001C5EEB" w:rsidRPr="005A6DB6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CD3A498" w14:textId="44B82B42" w:rsidR="001C5EEB" w:rsidRPr="004D5281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270" w:type="dxa"/>
          </w:tcPr>
          <w:p w14:paraId="2E5E1B0F" w14:textId="77777777" w:rsidR="001C5EEB" w:rsidRPr="005A6DB6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B40DEFF" w14:textId="36D72021" w:rsidR="001C5EEB" w:rsidRPr="004D5281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839</w:t>
            </w:r>
          </w:p>
        </w:tc>
        <w:tc>
          <w:tcPr>
            <w:tcW w:w="270" w:type="dxa"/>
          </w:tcPr>
          <w:p w14:paraId="32B7C098" w14:textId="77777777" w:rsidR="001C5EEB" w:rsidRPr="005A6DB6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6446AF" w14:textId="53F5B37B" w:rsidR="001C5EEB" w:rsidRPr="004D5281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237</w:t>
            </w:r>
          </w:p>
        </w:tc>
      </w:tr>
      <w:tr w:rsidR="001C5EEB" w:rsidRPr="00E87CED" w14:paraId="10EE9020" w14:textId="77777777" w:rsidTr="00A004C4">
        <w:tc>
          <w:tcPr>
            <w:tcW w:w="3922" w:type="dxa"/>
          </w:tcPr>
          <w:p w14:paraId="12AC3B24" w14:textId="77777777" w:rsidR="001C5EEB" w:rsidRPr="005A6DB6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74659197" w14:textId="6875B5AC" w:rsidR="001C5EEB" w:rsidRPr="004D5281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778F52ED" w14:textId="77777777" w:rsidR="001C5EEB" w:rsidRPr="005A6DB6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06D3EB7" w14:textId="2E0784D4" w:rsidR="001C5EEB" w:rsidRPr="004D5281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824</w:t>
            </w:r>
          </w:p>
        </w:tc>
        <w:tc>
          <w:tcPr>
            <w:tcW w:w="270" w:type="dxa"/>
          </w:tcPr>
          <w:p w14:paraId="0A0BCC9F" w14:textId="77777777" w:rsidR="001C5EEB" w:rsidRPr="005A6DB6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01B5B6F3" w14:textId="64DA17E6" w:rsidR="001C5EEB" w:rsidRPr="004D5281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382AD2" w14:textId="77777777" w:rsidR="001C5EEB" w:rsidRPr="005A6DB6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CCF8A05" w14:textId="44434379" w:rsidR="001C5EEB" w:rsidRPr="004D5281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568</w:t>
            </w:r>
          </w:p>
        </w:tc>
      </w:tr>
      <w:tr w:rsidR="001C5EEB" w:rsidRPr="00E87CED" w14:paraId="09C8F5B3" w14:textId="77777777" w:rsidTr="00073A39">
        <w:tc>
          <w:tcPr>
            <w:tcW w:w="3922" w:type="dxa"/>
          </w:tcPr>
          <w:p w14:paraId="2B1BD8D8" w14:textId="77777777" w:rsidR="001C5EEB" w:rsidRPr="00B36B83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6B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65A994E" w14:textId="77728288" w:rsidR="001C5EEB" w:rsidRPr="00B36B83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712</w:t>
            </w:r>
          </w:p>
        </w:tc>
        <w:tc>
          <w:tcPr>
            <w:tcW w:w="276" w:type="dxa"/>
          </w:tcPr>
          <w:p w14:paraId="3CB82013" w14:textId="77777777" w:rsidR="001C5EEB" w:rsidRPr="00B36B83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EB35177" w14:textId="54AF5A4E" w:rsidR="001C5EEB" w:rsidRPr="00B36B83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948</w:t>
            </w:r>
          </w:p>
        </w:tc>
        <w:tc>
          <w:tcPr>
            <w:tcW w:w="270" w:type="dxa"/>
          </w:tcPr>
          <w:p w14:paraId="404936E5" w14:textId="77777777" w:rsidR="001C5EEB" w:rsidRPr="00B36B83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53CBC1FC" w14:textId="3031E0AD" w:rsidR="001C5EEB" w:rsidRPr="00B36B83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839</w:t>
            </w:r>
          </w:p>
        </w:tc>
        <w:tc>
          <w:tcPr>
            <w:tcW w:w="270" w:type="dxa"/>
          </w:tcPr>
          <w:p w14:paraId="4ADDD5BC" w14:textId="77777777" w:rsidR="001C5EEB" w:rsidRPr="00B36B83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5D6A6F" w14:textId="2A7D257D" w:rsidR="001C5EEB" w:rsidRPr="00E87CED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805</w:t>
            </w:r>
          </w:p>
        </w:tc>
      </w:tr>
    </w:tbl>
    <w:p w14:paraId="6DC014D7" w14:textId="6DE3544B" w:rsidR="000626FF" w:rsidRDefault="00062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2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22"/>
        <w:gridCol w:w="1083"/>
        <w:gridCol w:w="276"/>
        <w:gridCol w:w="1078"/>
        <w:gridCol w:w="270"/>
        <w:gridCol w:w="1075"/>
        <w:gridCol w:w="270"/>
        <w:gridCol w:w="1260"/>
      </w:tblGrid>
      <w:tr w:rsidR="00F41160" w:rsidRPr="005A6DB6" w14:paraId="1521BA7A" w14:textId="77777777" w:rsidTr="00A25D51">
        <w:trPr>
          <w:tblHeader/>
        </w:trPr>
        <w:tc>
          <w:tcPr>
            <w:tcW w:w="3922" w:type="dxa"/>
          </w:tcPr>
          <w:p w14:paraId="1A0CE0F4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6DB6">
              <w:rPr>
                <w:rFonts w:ascii="Angsana New" w:hAnsi="Angsana New"/>
                <w:spacing w:val="2"/>
                <w:sz w:val="30"/>
                <w:szCs w:val="30"/>
              </w:rPr>
              <w:br w:type="page"/>
            </w:r>
          </w:p>
        </w:tc>
        <w:tc>
          <w:tcPr>
            <w:tcW w:w="2437" w:type="dxa"/>
            <w:gridSpan w:val="3"/>
          </w:tcPr>
          <w:p w14:paraId="7B1EBF9D" w14:textId="77777777" w:rsidR="00F41160" w:rsidRPr="005A6DB6" w:rsidRDefault="00F41160" w:rsidP="006B4E9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A9D51B" w14:textId="77777777" w:rsidR="00F41160" w:rsidRPr="005A6DB6" w:rsidRDefault="00F41160" w:rsidP="006B4E9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5" w:type="dxa"/>
            <w:gridSpan w:val="3"/>
          </w:tcPr>
          <w:p w14:paraId="3F615C61" w14:textId="77777777" w:rsidR="00F41160" w:rsidRPr="005A6DB6" w:rsidRDefault="00F41160" w:rsidP="006B4E9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1160" w:rsidRPr="005A6DB6" w14:paraId="3653C1B5" w14:textId="77777777" w:rsidTr="00A25D51">
        <w:trPr>
          <w:tblHeader/>
        </w:trPr>
        <w:tc>
          <w:tcPr>
            <w:tcW w:w="3922" w:type="dxa"/>
          </w:tcPr>
          <w:p w14:paraId="49FB8780" w14:textId="0CCE9139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519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33E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519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0579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B3F13" w:rsidRPr="00FB3F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0579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33E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4519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083" w:type="dxa"/>
          </w:tcPr>
          <w:p w14:paraId="518A27A5" w14:textId="2322A2B2" w:rsidR="00F41160" w:rsidRPr="005A6DB6" w:rsidRDefault="00FB3F13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6" w:type="dxa"/>
          </w:tcPr>
          <w:p w14:paraId="3C1FBF3B" w14:textId="77777777" w:rsidR="00F41160" w:rsidRPr="005A6DB6" w:rsidRDefault="00F41160" w:rsidP="006B4E9F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8F80F8E" w14:textId="5A33FD2A" w:rsidR="00F41160" w:rsidRPr="005A6DB6" w:rsidRDefault="00FB3F13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F797B40" w14:textId="77777777" w:rsidR="00F41160" w:rsidRPr="005A6DB6" w:rsidRDefault="00F41160" w:rsidP="006B4E9F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27A16BA" w14:textId="44A429A3" w:rsidR="00F41160" w:rsidRPr="005A6DB6" w:rsidRDefault="00FB3F13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0C69432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300599" w14:textId="30F3483D" w:rsidR="00F41160" w:rsidRPr="005A6DB6" w:rsidRDefault="00FB3F13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41160" w:rsidRPr="005A6DB6" w14:paraId="5BB50937" w14:textId="77777777" w:rsidTr="00A25D51">
        <w:trPr>
          <w:tblHeader/>
        </w:trPr>
        <w:tc>
          <w:tcPr>
            <w:tcW w:w="3922" w:type="dxa"/>
          </w:tcPr>
          <w:p w14:paraId="463B11CC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2" w:type="dxa"/>
            <w:gridSpan w:val="7"/>
          </w:tcPr>
          <w:p w14:paraId="63269F2A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1160" w:rsidRPr="005A6DB6" w14:paraId="766110D3" w14:textId="77777777" w:rsidTr="00A25D51">
        <w:trPr>
          <w:tblHeader/>
        </w:trPr>
        <w:tc>
          <w:tcPr>
            <w:tcW w:w="3922" w:type="dxa"/>
          </w:tcPr>
          <w:p w14:paraId="4B2F5F97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83" w:type="dxa"/>
          </w:tcPr>
          <w:p w14:paraId="7373112C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2066C5B7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1BBB35B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C748A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7C6F9ABC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901EDF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FD4587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2B56" w:rsidRPr="005A6DB6" w14:paraId="6354A940" w14:textId="77777777" w:rsidTr="00A25D51">
        <w:trPr>
          <w:tblHeader/>
        </w:trPr>
        <w:tc>
          <w:tcPr>
            <w:tcW w:w="3922" w:type="dxa"/>
          </w:tcPr>
          <w:p w14:paraId="04CF651E" w14:textId="77777777" w:rsidR="00C12B56" w:rsidRPr="005A6DB6" w:rsidRDefault="00C12B56" w:rsidP="00C12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2366EA1F" w14:textId="13394B15" w:rsidR="00C12B56" w:rsidRPr="006A4653" w:rsidRDefault="00C12B56" w:rsidP="00C12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3E305FE8" w14:textId="77777777" w:rsidR="00C12B56" w:rsidRPr="005A6DB6" w:rsidRDefault="00C12B56" w:rsidP="00C12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0DC2D68" w14:textId="77777777" w:rsidR="00C12B56" w:rsidRPr="006A4653" w:rsidRDefault="00C12B56" w:rsidP="00C12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C6DEB9" w14:textId="77777777" w:rsidR="00C12B56" w:rsidRPr="005A6DB6" w:rsidRDefault="00C12B56" w:rsidP="00C12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5D5B4748" w14:textId="0255492F" w:rsidR="00C12B56" w:rsidRPr="006A4653" w:rsidRDefault="00FB3F13" w:rsidP="00C12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67</w:t>
            </w:r>
            <w:r w:rsidR="00CE5999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889</w:t>
            </w:r>
          </w:p>
        </w:tc>
        <w:tc>
          <w:tcPr>
            <w:tcW w:w="270" w:type="dxa"/>
          </w:tcPr>
          <w:p w14:paraId="11CA7A8A" w14:textId="77777777" w:rsidR="00C12B56" w:rsidRPr="005A6DB6" w:rsidRDefault="00C12B56" w:rsidP="00C12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CBAA65" w14:textId="22014E0A" w:rsidR="00C12B56" w:rsidRPr="006A4653" w:rsidRDefault="00FB3F13" w:rsidP="00C12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91</w:t>
            </w:r>
            <w:r w:rsidR="00C12B56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440</w:t>
            </w:r>
          </w:p>
        </w:tc>
      </w:tr>
      <w:tr w:rsidR="00C12B56" w:rsidRPr="005A6DB6" w14:paraId="15A14625" w14:textId="77777777" w:rsidTr="00A25D51">
        <w:trPr>
          <w:tblHeader/>
        </w:trPr>
        <w:tc>
          <w:tcPr>
            <w:tcW w:w="3922" w:type="dxa"/>
          </w:tcPr>
          <w:p w14:paraId="41EDDDCF" w14:textId="77777777" w:rsidR="00C12B56" w:rsidRPr="005A6DB6" w:rsidRDefault="00C12B56" w:rsidP="00C12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083" w:type="dxa"/>
          </w:tcPr>
          <w:p w14:paraId="5D6314B5" w14:textId="18021137" w:rsidR="00C12B56" w:rsidRPr="006A4653" w:rsidRDefault="00C12B56" w:rsidP="00C12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3D1E3AAC" w14:textId="77777777" w:rsidR="00C12B56" w:rsidRPr="005A6DB6" w:rsidRDefault="00C12B56" w:rsidP="00C12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BBDA6EF" w14:textId="77777777" w:rsidR="00C12B56" w:rsidRPr="006A4653" w:rsidRDefault="00C12B56" w:rsidP="00C12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B9FF7B" w14:textId="77777777" w:rsidR="00C12B56" w:rsidRPr="005A6DB6" w:rsidRDefault="00C12B56" w:rsidP="00C12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B8AF7AA" w14:textId="5BCAAF2F" w:rsidR="00C12B56" w:rsidRPr="006A4653" w:rsidRDefault="00FB3F13" w:rsidP="00C12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3</w:t>
            </w:r>
            <w:r w:rsidR="00CE5999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808</w:t>
            </w:r>
          </w:p>
        </w:tc>
        <w:tc>
          <w:tcPr>
            <w:tcW w:w="270" w:type="dxa"/>
          </w:tcPr>
          <w:p w14:paraId="6D4BF066" w14:textId="77777777" w:rsidR="00C12B56" w:rsidRPr="005A6DB6" w:rsidRDefault="00C12B56" w:rsidP="00C12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526960" w14:textId="5F4A215A" w:rsidR="00C12B56" w:rsidRPr="006A4653" w:rsidRDefault="00FB3F13" w:rsidP="00C12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4</w:t>
            </w:r>
            <w:r w:rsidR="00C12B56" w:rsidRPr="001F7307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174</w:t>
            </w:r>
          </w:p>
        </w:tc>
      </w:tr>
      <w:tr w:rsidR="00C12B56" w:rsidRPr="00E87CED" w14:paraId="3F16C415" w14:textId="77777777" w:rsidTr="00A25D51">
        <w:trPr>
          <w:tblHeader/>
        </w:trPr>
        <w:tc>
          <w:tcPr>
            <w:tcW w:w="3922" w:type="dxa"/>
          </w:tcPr>
          <w:p w14:paraId="670CAABE" w14:textId="77777777" w:rsidR="00C12B56" w:rsidRPr="005A6DB6" w:rsidRDefault="00C12B56" w:rsidP="00C12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083" w:type="dxa"/>
          </w:tcPr>
          <w:p w14:paraId="6BFF28CB" w14:textId="225B2161" w:rsidR="00C12B56" w:rsidRPr="006A4653" w:rsidRDefault="00C12B56" w:rsidP="00C12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36CCD18F" w14:textId="77777777" w:rsidR="00C12B56" w:rsidRPr="005A6DB6" w:rsidRDefault="00C12B56" w:rsidP="00C12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A901E4F" w14:textId="77777777" w:rsidR="00C12B56" w:rsidRPr="006A4653" w:rsidRDefault="00C12B56" w:rsidP="00C12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E7A1DA" w14:textId="77777777" w:rsidR="00C12B56" w:rsidRPr="005A6DB6" w:rsidRDefault="00C12B56" w:rsidP="00C12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2390A48" w14:textId="1116A21C" w:rsidR="00C12B56" w:rsidRPr="006A4653" w:rsidRDefault="004B1663" w:rsidP="00C12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4C16B7" w14:textId="77777777" w:rsidR="00C12B56" w:rsidRPr="005A6DB6" w:rsidRDefault="00C12B56" w:rsidP="00C12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104AEA" w14:textId="668D2729" w:rsidR="00C12B56" w:rsidRPr="006A4653" w:rsidRDefault="00FB3F13" w:rsidP="00C12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9</w:t>
            </w:r>
            <w:r w:rsidR="00C12B56" w:rsidRPr="001F7307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163</w:t>
            </w:r>
          </w:p>
        </w:tc>
      </w:tr>
      <w:tr w:rsidR="00C12B56" w:rsidRPr="00250628" w14:paraId="63829EF4" w14:textId="77777777" w:rsidTr="00A25D51">
        <w:trPr>
          <w:tblHeader/>
        </w:trPr>
        <w:tc>
          <w:tcPr>
            <w:tcW w:w="3922" w:type="dxa"/>
          </w:tcPr>
          <w:p w14:paraId="676D21A2" w14:textId="77777777" w:rsidR="00C12B56" w:rsidRPr="005A6DB6" w:rsidRDefault="00C12B56" w:rsidP="00C12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60B0330B" w14:textId="1D1C5B22" w:rsidR="00C12B56" w:rsidRPr="006A4653" w:rsidRDefault="00C12B56" w:rsidP="00C12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62A31C1D" w14:textId="77777777" w:rsidR="00C12B56" w:rsidRPr="005A6DB6" w:rsidRDefault="00C12B56" w:rsidP="00C12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67A6CB0" w14:textId="77777777" w:rsidR="00C12B56" w:rsidRPr="006A4653" w:rsidRDefault="00C12B56" w:rsidP="00C12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A861D9" w14:textId="77777777" w:rsidR="00C12B56" w:rsidRPr="005A6DB6" w:rsidRDefault="00C12B56" w:rsidP="00C12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73BE875D" w14:textId="1E4B5B4F" w:rsidR="00C12B56" w:rsidRPr="006A4653" w:rsidRDefault="00FB3F13" w:rsidP="00C12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1</w:t>
            </w:r>
            <w:r w:rsidR="00CE5999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256</w:t>
            </w:r>
          </w:p>
        </w:tc>
        <w:tc>
          <w:tcPr>
            <w:tcW w:w="270" w:type="dxa"/>
          </w:tcPr>
          <w:p w14:paraId="6F5BEA33" w14:textId="77777777" w:rsidR="00C12B56" w:rsidRPr="005A6DB6" w:rsidRDefault="00C12B56" w:rsidP="00C12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34AAA1" w14:textId="6AA6DDE8" w:rsidR="00C12B56" w:rsidRPr="006A4653" w:rsidRDefault="00FB3F13" w:rsidP="00C12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215</w:t>
            </w:r>
          </w:p>
        </w:tc>
      </w:tr>
      <w:tr w:rsidR="00C12B56" w:rsidRPr="00E87CED" w14:paraId="751A5917" w14:textId="77777777" w:rsidTr="00A25D51">
        <w:trPr>
          <w:tblHeader/>
        </w:trPr>
        <w:tc>
          <w:tcPr>
            <w:tcW w:w="3922" w:type="dxa"/>
          </w:tcPr>
          <w:p w14:paraId="2518E6E3" w14:textId="77777777" w:rsidR="00C12B56" w:rsidRDefault="00C12B56" w:rsidP="00C12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083" w:type="dxa"/>
          </w:tcPr>
          <w:p w14:paraId="475E49B0" w14:textId="63E0F979" w:rsidR="00C12B56" w:rsidRPr="006A4653" w:rsidRDefault="00C12B56" w:rsidP="00C12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73DB9C3" w14:textId="77777777" w:rsidR="00C12B56" w:rsidRPr="005A6DB6" w:rsidRDefault="00C12B56" w:rsidP="00C12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60C12A1" w14:textId="77777777" w:rsidR="00C12B56" w:rsidRPr="006A4653" w:rsidRDefault="00C12B56" w:rsidP="00C12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338B71" w14:textId="77777777" w:rsidR="00C12B56" w:rsidRPr="005A6DB6" w:rsidRDefault="00C12B56" w:rsidP="00C12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C796FE6" w14:textId="020DE135" w:rsidR="00C12B56" w:rsidRPr="006A4653" w:rsidRDefault="00FB3F13" w:rsidP="00C12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4</w:t>
            </w:r>
            <w:r w:rsidR="00CE5999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311</w:t>
            </w:r>
          </w:p>
        </w:tc>
        <w:tc>
          <w:tcPr>
            <w:tcW w:w="270" w:type="dxa"/>
          </w:tcPr>
          <w:p w14:paraId="09C6C285" w14:textId="77777777" w:rsidR="00C12B56" w:rsidRPr="005A6DB6" w:rsidRDefault="00C12B56" w:rsidP="00C12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211473" w14:textId="2CC3103B" w:rsidR="00C12B56" w:rsidRPr="006A4653" w:rsidRDefault="00FB3F13" w:rsidP="00C12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F41160" w:rsidRPr="005A6DB6" w14:paraId="0F88FC7F" w14:textId="77777777" w:rsidTr="00A25D51">
        <w:trPr>
          <w:tblHeader/>
        </w:trPr>
        <w:tc>
          <w:tcPr>
            <w:tcW w:w="3922" w:type="dxa"/>
          </w:tcPr>
          <w:p w14:paraId="0ED8B4FB" w14:textId="77777777" w:rsidR="00F41160" w:rsidRPr="005B15C5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3" w:type="dxa"/>
          </w:tcPr>
          <w:p w14:paraId="2AA3AAC5" w14:textId="77777777" w:rsidR="00F41160" w:rsidRPr="005B15C5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81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6" w:type="dxa"/>
          </w:tcPr>
          <w:p w14:paraId="63DB1A23" w14:textId="77777777" w:rsidR="00F41160" w:rsidRPr="005B15C5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78" w:type="dxa"/>
          </w:tcPr>
          <w:p w14:paraId="678690FF" w14:textId="77777777" w:rsidR="00F41160" w:rsidRPr="005B15C5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0757023" w14:textId="77777777" w:rsidR="00F41160" w:rsidRPr="005B15C5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75" w:type="dxa"/>
          </w:tcPr>
          <w:p w14:paraId="245BBEF7" w14:textId="77777777" w:rsidR="00F41160" w:rsidRPr="005B15C5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6EB9D1CF" w14:textId="77777777" w:rsidR="00F41160" w:rsidRPr="005B15C5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</w:tcPr>
          <w:p w14:paraId="69B2E85C" w14:textId="77777777" w:rsidR="00F41160" w:rsidRPr="005B15C5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F41160" w:rsidRPr="005A6DB6" w14:paraId="4043B1BC" w14:textId="77777777" w:rsidTr="00A25D51">
        <w:trPr>
          <w:tblHeader/>
        </w:trPr>
        <w:tc>
          <w:tcPr>
            <w:tcW w:w="3922" w:type="dxa"/>
          </w:tcPr>
          <w:p w14:paraId="154B5D45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3" w:type="dxa"/>
          </w:tcPr>
          <w:p w14:paraId="0745DE56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1E6F3A8C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C25D444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4D1283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1CC1551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5A8338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68B711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4627" w:rsidRPr="005A6DB6" w14:paraId="55697F80" w14:textId="77777777" w:rsidTr="00A25D51">
        <w:trPr>
          <w:tblHeader/>
        </w:trPr>
        <w:tc>
          <w:tcPr>
            <w:tcW w:w="3922" w:type="dxa"/>
          </w:tcPr>
          <w:p w14:paraId="000659BC" w14:textId="77777777" w:rsidR="00BD4627" w:rsidRPr="005A6DB6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5A6DB6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3" w:type="dxa"/>
          </w:tcPr>
          <w:p w14:paraId="0EAD2C02" w14:textId="35196385" w:rsidR="00BD4627" w:rsidRPr="006A4653" w:rsidRDefault="004B1663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247E10BC" w14:textId="77777777" w:rsidR="00BD4627" w:rsidRPr="006A4653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354D2C9" w14:textId="19C8DBC9" w:rsidR="00BD4627" w:rsidRPr="006A4653" w:rsidRDefault="00FB3F13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179</w:t>
            </w:r>
          </w:p>
        </w:tc>
        <w:tc>
          <w:tcPr>
            <w:tcW w:w="270" w:type="dxa"/>
          </w:tcPr>
          <w:p w14:paraId="38272C28" w14:textId="77777777" w:rsidR="00BD4627" w:rsidRPr="006A4653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51D5CAC7" w14:textId="11C98519" w:rsidR="00BD4627" w:rsidRPr="006A4653" w:rsidRDefault="004B1663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D122BE" w14:textId="77777777" w:rsidR="00BD4627" w:rsidRPr="005A6DB6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2E7C76" w14:textId="44C3D9B6" w:rsidR="00BD4627" w:rsidRPr="006A4653" w:rsidRDefault="00FB3F13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179</w:t>
            </w:r>
          </w:p>
        </w:tc>
      </w:tr>
      <w:tr w:rsidR="00BD4627" w:rsidRPr="00E87CED" w14:paraId="5E300B4F" w14:textId="77777777" w:rsidTr="00A25D51">
        <w:trPr>
          <w:tblHeader/>
        </w:trPr>
        <w:tc>
          <w:tcPr>
            <w:tcW w:w="3922" w:type="dxa"/>
          </w:tcPr>
          <w:p w14:paraId="4B4D3A06" w14:textId="77777777" w:rsidR="00BD4627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6CB7E0ED" w14:textId="2A0BAC93" w:rsidR="00BD4627" w:rsidRDefault="004B1663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653CE1C0" w14:textId="77777777" w:rsidR="00BD4627" w:rsidRPr="006A4653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BAD741D" w14:textId="251BCE74" w:rsidR="00BD4627" w:rsidRPr="006A4653" w:rsidRDefault="00FB3F13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337</w:t>
            </w:r>
          </w:p>
        </w:tc>
        <w:tc>
          <w:tcPr>
            <w:tcW w:w="270" w:type="dxa"/>
          </w:tcPr>
          <w:p w14:paraId="784C75EA" w14:textId="77777777" w:rsidR="00BD4627" w:rsidRPr="006A4653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8549C1A" w14:textId="7B03D2D7" w:rsidR="00BD4627" w:rsidRPr="006A4653" w:rsidRDefault="004B1663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F5624B" w14:textId="77777777" w:rsidR="00BD4627" w:rsidRPr="005A6DB6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C8B0B5" w14:textId="348AB3D1" w:rsidR="00BD4627" w:rsidRPr="006A4653" w:rsidRDefault="00FB3F13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320</w:t>
            </w:r>
          </w:p>
        </w:tc>
      </w:tr>
      <w:tr w:rsidR="00BD4627" w:rsidRPr="00E87CED" w14:paraId="5FBC863C" w14:textId="77777777" w:rsidTr="00A25D51">
        <w:trPr>
          <w:tblHeader/>
        </w:trPr>
        <w:tc>
          <w:tcPr>
            <w:tcW w:w="3922" w:type="dxa"/>
          </w:tcPr>
          <w:p w14:paraId="742EC3C4" w14:textId="77777777" w:rsidR="00BD4627" w:rsidRPr="005A6DB6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083" w:type="dxa"/>
          </w:tcPr>
          <w:p w14:paraId="41192FE3" w14:textId="1CE85347" w:rsidR="00BD4627" w:rsidRDefault="004B1663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7E4EF0B3" w14:textId="77777777" w:rsidR="00BD4627" w:rsidRPr="006A4653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575100B" w14:textId="684DD8B3" w:rsidR="00BD4627" w:rsidRPr="006A4653" w:rsidRDefault="00FB3F13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6F54A23" w14:textId="77777777" w:rsidR="00BD4627" w:rsidRPr="006A4653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B2A203E" w14:textId="5CBC7C3D" w:rsidR="00BD4627" w:rsidRPr="006A4653" w:rsidRDefault="004B1663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23CA35" w14:textId="77777777" w:rsidR="00BD4627" w:rsidRPr="005A6DB6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112B71" w14:textId="67564987" w:rsidR="00BD4627" w:rsidRPr="006A4653" w:rsidRDefault="00FB3F13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BD4627" w:rsidRPr="00E87CED" w14:paraId="2B55CB6B" w14:textId="77777777" w:rsidTr="00A25D51">
        <w:trPr>
          <w:tblHeader/>
        </w:trPr>
        <w:tc>
          <w:tcPr>
            <w:tcW w:w="3922" w:type="dxa"/>
          </w:tcPr>
          <w:p w14:paraId="5E76931F" w14:textId="77777777" w:rsidR="00BD4627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083" w:type="dxa"/>
          </w:tcPr>
          <w:p w14:paraId="05F6F89D" w14:textId="17CF9666" w:rsidR="00BD4627" w:rsidRDefault="004B1663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6EAC452C" w14:textId="77777777" w:rsidR="00BD4627" w:rsidRPr="006A4653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1E69448" w14:textId="4C14704A" w:rsidR="00BD4627" w:rsidRPr="006A4653" w:rsidRDefault="00FB3F13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65D36C30" w14:textId="77777777" w:rsidR="00BD4627" w:rsidRPr="006A4653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7AEA6C10" w14:textId="45F70CFF" w:rsidR="00BD4627" w:rsidRPr="006A4653" w:rsidRDefault="004B1663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40A0F8" w14:textId="77777777" w:rsidR="00BD4627" w:rsidRPr="005A6DB6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6C0702" w14:textId="77777777" w:rsidR="00BD4627" w:rsidRPr="006A4653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E911A87" w14:textId="77777777" w:rsidR="00A25D51" w:rsidRDefault="00A25D51"/>
    <w:tbl>
      <w:tblPr>
        <w:tblW w:w="92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22"/>
        <w:gridCol w:w="1083"/>
        <w:gridCol w:w="276"/>
        <w:gridCol w:w="1078"/>
        <w:gridCol w:w="270"/>
        <w:gridCol w:w="1075"/>
        <w:gridCol w:w="270"/>
        <w:gridCol w:w="1260"/>
      </w:tblGrid>
      <w:tr w:rsidR="00A25D51" w:rsidRPr="00E87CED" w14:paraId="03C5A6D9" w14:textId="77777777" w:rsidTr="00417345">
        <w:tc>
          <w:tcPr>
            <w:tcW w:w="3922" w:type="dxa"/>
          </w:tcPr>
          <w:p w14:paraId="473ED77E" w14:textId="0BB8E7A9" w:rsidR="00A25D51" w:rsidRPr="008F1532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pacing w:val="2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437" w:type="dxa"/>
            <w:gridSpan w:val="3"/>
          </w:tcPr>
          <w:p w14:paraId="3834B72F" w14:textId="4BA3382D" w:rsidR="00A25D51" w:rsidRPr="000B79C3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9646335" w14:textId="77777777" w:rsidR="00A25D51" w:rsidRPr="006A4653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5" w:type="dxa"/>
            <w:gridSpan w:val="3"/>
          </w:tcPr>
          <w:p w14:paraId="170DB42C" w14:textId="6F060682" w:rsidR="00A25D51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5D51" w:rsidRPr="00E87CED" w14:paraId="4998A3F9" w14:textId="77777777" w:rsidTr="006B4E9F">
        <w:tc>
          <w:tcPr>
            <w:tcW w:w="3922" w:type="dxa"/>
          </w:tcPr>
          <w:p w14:paraId="75539CE4" w14:textId="3C5A9E3D" w:rsidR="00A25D51" w:rsidRPr="008F1532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519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74E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519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FB3F13" w:rsidRPr="00FB3F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4519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74E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4519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083" w:type="dxa"/>
          </w:tcPr>
          <w:p w14:paraId="23B6BC48" w14:textId="67C1E5CB" w:rsidR="00A25D51" w:rsidRPr="006A4653" w:rsidRDefault="00FB3F13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6" w:type="dxa"/>
          </w:tcPr>
          <w:p w14:paraId="3461EDE6" w14:textId="77777777" w:rsidR="00A25D51" w:rsidRPr="006A4653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BF05EEE" w14:textId="620A8043" w:rsidR="00A25D51" w:rsidRPr="000B79C3" w:rsidRDefault="00FB3F13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F76AA27" w14:textId="77777777" w:rsidR="00A25D51" w:rsidRPr="006A4653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466A5DE7" w14:textId="14093E3B" w:rsidR="00A25D51" w:rsidRPr="006A4653" w:rsidRDefault="00FB3F13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9A1488C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6916B3" w14:textId="73E5938E" w:rsidR="00A25D51" w:rsidRDefault="00FB3F13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25D51" w:rsidRPr="00E87CED" w14:paraId="4BD3B0FA" w14:textId="77777777" w:rsidTr="00417345">
        <w:tc>
          <w:tcPr>
            <w:tcW w:w="3922" w:type="dxa"/>
          </w:tcPr>
          <w:p w14:paraId="02A453FE" w14:textId="77777777" w:rsidR="00A25D51" w:rsidRPr="008F1532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2" w:type="dxa"/>
            <w:gridSpan w:val="7"/>
          </w:tcPr>
          <w:p w14:paraId="48D91A53" w14:textId="75078030" w:rsidR="00A25D51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5D51" w:rsidRPr="00E87CED" w14:paraId="109D064F" w14:textId="77777777" w:rsidTr="006B4E9F">
        <w:tc>
          <w:tcPr>
            <w:tcW w:w="3922" w:type="dxa"/>
          </w:tcPr>
          <w:p w14:paraId="52D2F014" w14:textId="77777777" w:rsidR="00A25D51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F15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3" w:type="dxa"/>
          </w:tcPr>
          <w:p w14:paraId="01511E50" w14:textId="77777777" w:rsidR="00A25D51" w:rsidRPr="006A4653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20049DE2" w14:textId="77777777" w:rsidR="00A25D51" w:rsidRPr="006A4653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C29B121" w14:textId="77777777" w:rsidR="00A25D51" w:rsidRPr="000B79C3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7D3604" w14:textId="77777777" w:rsidR="00A25D51" w:rsidRPr="006A4653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5C8DEC6D" w14:textId="77777777" w:rsidR="00A25D51" w:rsidRPr="006A4653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BB3FB8C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C5FD8E" w14:textId="77777777" w:rsidR="00A25D51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5A06" w:rsidRPr="00E87CED" w14:paraId="545CB60F" w14:textId="77777777" w:rsidTr="006B4E9F">
        <w:tc>
          <w:tcPr>
            <w:tcW w:w="3922" w:type="dxa"/>
          </w:tcPr>
          <w:p w14:paraId="7307B061" w14:textId="77777777" w:rsidR="00CB5A06" w:rsidRDefault="00CB5A06" w:rsidP="00CB5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09067579" w14:textId="2DC95986" w:rsidR="00CB5A06" w:rsidRDefault="00FB3F13" w:rsidP="00CB5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30</w:t>
            </w:r>
            <w:r w:rsidR="00CB5A06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276" w:type="dxa"/>
          </w:tcPr>
          <w:p w14:paraId="57D55CBA" w14:textId="77777777" w:rsidR="00CB5A06" w:rsidRPr="005A6DB6" w:rsidRDefault="00CB5A06" w:rsidP="00CB5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F532722" w14:textId="582BEE86" w:rsidR="00CB5A06" w:rsidRDefault="00FB3F13" w:rsidP="00CB5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17</w:t>
            </w:r>
            <w:r w:rsidR="00CB5A06" w:rsidRPr="005C6B5A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789</w:t>
            </w:r>
          </w:p>
        </w:tc>
        <w:tc>
          <w:tcPr>
            <w:tcW w:w="270" w:type="dxa"/>
          </w:tcPr>
          <w:p w14:paraId="24111BD8" w14:textId="77777777" w:rsidR="00CB5A06" w:rsidRPr="005A6DB6" w:rsidRDefault="00CB5A06" w:rsidP="00CB5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F65F4CD" w14:textId="17B8704C" w:rsidR="00CB5A06" w:rsidRDefault="00FB3F13" w:rsidP="00CB5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15</w:t>
            </w:r>
            <w:r w:rsidR="00CB5A06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591</w:t>
            </w:r>
          </w:p>
        </w:tc>
        <w:tc>
          <w:tcPr>
            <w:tcW w:w="270" w:type="dxa"/>
          </w:tcPr>
          <w:p w14:paraId="456D3351" w14:textId="77777777" w:rsidR="00CB5A06" w:rsidRPr="005A6DB6" w:rsidRDefault="00CB5A06" w:rsidP="00CB5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5671E9" w14:textId="77777777" w:rsidR="00CB5A06" w:rsidRDefault="00CB5A06" w:rsidP="00CB5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5EEB" w:rsidRPr="001C5EEB" w14:paraId="234E853E" w14:textId="77777777" w:rsidTr="006B4E9F">
        <w:tc>
          <w:tcPr>
            <w:tcW w:w="3922" w:type="dxa"/>
          </w:tcPr>
          <w:p w14:paraId="428EA064" w14:textId="1EAC9E14" w:rsidR="001C5EEB" w:rsidRPr="001C5EEB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C5EEB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กำไรจากการจำหน่ายเงินลงทุน</w:t>
            </w:r>
          </w:p>
        </w:tc>
        <w:tc>
          <w:tcPr>
            <w:tcW w:w="1083" w:type="dxa"/>
          </w:tcPr>
          <w:p w14:paraId="74ABFACF" w14:textId="5F3925C7" w:rsidR="001C5EEB" w:rsidRPr="001C5EEB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5EEB">
              <w:rPr>
                <w:rFonts w:ascii="Angsana New" w:hAnsi="Angsana New"/>
                <w:sz w:val="30"/>
                <w:szCs w:val="30"/>
              </w:rPr>
              <w:t>2,235</w:t>
            </w:r>
          </w:p>
        </w:tc>
        <w:tc>
          <w:tcPr>
            <w:tcW w:w="276" w:type="dxa"/>
          </w:tcPr>
          <w:p w14:paraId="04C1D947" w14:textId="77777777" w:rsidR="001C5EEB" w:rsidRPr="001C5EEB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BB938DC" w14:textId="2E6B2C32" w:rsidR="001C5EEB" w:rsidRPr="001C5EEB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5EE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BC70F03" w14:textId="77777777" w:rsidR="001C5EEB" w:rsidRPr="001C5EEB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E97BDAF" w14:textId="608B3907" w:rsidR="001C5EEB" w:rsidRPr="001C5EEB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5EEB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1C5EE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E54A303" w14:textId="77777777" w:rsidR="001C5EEB" w:rsidRPr="001C5EEB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FE8C05" w14:textId="5817AA97" w:rsidR="001C5EEB" w:rsidRPr="001C5EEB" w:rsidRDefault="001C5EEB" w:rsidP="001C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C5EE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B5A06" w:rsidRPr="00E87CED" w14:paraId="5F2E5D9D" w14:textId="77777777" w:rsidTr="006B4E9F">
        <w:tc>
          <w:tcPr>
            <w:tcW w:w="3922" w:type="dxa"/>
          </w:tcPr>
          <w:p w14:paraId="03C1430E" w14:textId="77777777" w:rsidR="00CB5A06" w:rsidRPr="005A6DB6" w:rsidRDefault="00CB5A06" w:rsidP="00CB5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083" w:type="dxa"/>
          </w:tcPr>
          <w:p w14:paraId="28362F41" w14:textId="38B4799B" w:rsidR="00CB5A06" w:rsidRDefault="00FB3F13" w:rsidP="00CB5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18</w:t>
            </w:r>
            <w:r w:rsidR="00CB5A06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284</w:t>
            </w:r>
          </w:p>
        </w:tc>
        <w:tc>
          <w:tcPr>
            <w:tcW w:w="276" w:type="dxa"/>
          </w:tcPr>
          <w:p w14:paraId="41BF88CF" w14:textId="77777777" w:rsidR="00CB5A06" w:rsidRPr="005A6DB6" w:rsidRDefault="00CB5A06" w:rsidP="00CB5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BF04FE1" w14:textId="77777777" w:rsidR="00CB5A06" w:rsidRDefault="00CB5A06" w:rsidP="00CB5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D354D0A" w14:textId="77777777" w:rsidR="00CB5A06" w:rsidRPr="005A6DB6" w:rsidRDefault="00CB5A06" w:rsidP="00CB5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0D984D4" w14:textId="62AE9229" w:rsidR="00CB5A06" w:rsidRDefault="00FB3F13" w:rsidP="00CB5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8</w:t>
            </w:r>
            <w:r w:rsidR="00CB5A06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933</w:t>
            </w:r>
          </w:p>
        </w:tc>
        <w:tc>
          <w:tcPr>
            <w:tcW w:w="270" w:type="dxa"/>
          </w:tcPr>
          <w:p w14:paraId="33C966CC" w14:textId="77777777" w:rsidR="00CB5A06" w:rsidRPr="005A6DB6" w:rsidRDefault="00CB5A06" w:rsidP="00CB5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797946" w14:textId="77777777" w:rsidR="00CB5A06" w:rsidRDefault="00CB5A06" w:rsidP="00CB5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B5A06" w:rsidRPr="00E87CED" w14:paraId="362B6566" w14:textId="77777777" w:rsidTr="006B4E9F">
        <w:tc>
          <w:tcPr>
            <w:tcW w:w="3922" w:type="dxa"/>
          </w:tcPr>
          <w:p w14:paraId="10CA36D7" w14:textId="77777777" w:rsidR="00CB5A06" w:rsidRPr="005A6DB6" w:rsidRDefault="00CB5A06" w:rsidP="00CB5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38A691AD" w14:textId="16FB65A5" w:rsidR="00CB5A06" w:rsidRDefault="00FB3F13" w:rsidP="00CB5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1</w:t>
            </w:r>
            <w:r w:rsidR="00CE1382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221</w:t>
            </w:r>
          </w:p>
        </w:tc>
        <w:tc>
          <w:tcPr>
            <w:tcW w:w="276" w:type="dxa"/>
          </w:tcPr>
          <w:p w14:paraId="692F5CD5" w14:textId="77777777" w:rsidR="00CB5A06" w:rsidRPr="005A6DB6" w:rsidRDefault="00CB5A06" w:rsidP="00CB5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909400D" w14:textId="77777777" w:rsidR="00CB5A06" w:rsidRDefault="00CB5A06" w:rsidP="00CB5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EB2969" w14:textId="77777777" w:rsidR="00CB5A06" w:rsidRPr="005A6DB6" w:rsidRDefault="00CB5A06" w:rsidP="00CB5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2A07032" w14:textId="4AFBAEE8" w:rsidR="00CB5A06" w:rsidRDefault="00FB3F13" w:rsidP="00CB5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850</w:t>
            </w:r>
          </w:p>
        </w:tc>
        <w:tc>
          <w:tcPr>
            <w:tcW w:w="270" w:type="dxa"/>
          </w:tcPr>
          <w:p w14:paraId="7FFCF9D7" w14:textId="77777777" w:rsidR="00CB5A06" w:rsidRPr="005A6DB6" w:rsidRDefault="00CB5A06" w:rsidP="00CB5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09987B" w14:textId="77777777" w:rsidR="00CB5A06" w:rsidRDefault="00CB5A06" w:rsidP="00CB5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5D51" w:rsidRPr="00E87CED" w14:paraId="6CFA6E00" w14:textId="77777777" w:rsidTr="006B4E9F">
        <w:tc>
          <w:tcPr>
            <w:tcW w:w="3922" w:type="dxa"/>
          </w:tcPr>
          <w:p w14:paraId="7038631F" w14:textId="425E0E30" w:rsidR="00A25D51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ซื้ออุปกรณ์และเครื่องหมายการค้า</w:t>
            </w:r>
          </w:p>
        </w:tc>
        <w:tc>
          <w:tcPr>
            <w:tcW w:w="1083" w:type="dxa"/>
          </w:tcPr>
          <w:p w14:paraId="3E3F805E" w14:textId="304B4B3C" w:rsidR="00A25D51" w:rsidRDefault="00FB3F13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</w:t>
            </w:r>
            <w:r w:rsidR="00CB5A06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6" w:type="dxa"/>
          </w:tcPr>
          <w:p w14:paraId="252C6367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2EE244F" w14:textId="2DFBD163" w:rsidR="00A25D51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F3C5E2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46FB717A" w14:textId="1FD8D05E" w:rsidR="00A25D51" w:rsidRDefault="00CB5A06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3D3142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9785F2" w14:textId="57BCC152" w:rsidR="00A25D51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5A06" w:rsidRPr="00E87CED" w14:paraId="07BF5961" w14:textId="77777777" w:rsidTr="006B4E9F">
        <w:tc>
          <w:tcPr>
            <w:tcW w:w="3922" w:type="dxa"/>
          </w:tcPr>
          <w:p w14:paraId="39DDD52B" w14:textId="77777777" w:rsidR="00CB5A06" w:rsidRDefault="00CB5A06" w:rsidP="00CB5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083" w:type="dxa"/>
          </w:tcPr>
          <w:p w14:paraId="0E47A7AB" w14:textId="10D4990E" w:rsidR="00CB5A06" w:rsidRDefault="00FB3F13" w:rsidP="00CB5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</w:t>
            </w:r>
            <w:r w:rsidR="00CB5A06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821</w:t>
            </w:r>
          </w:p>
        </w:tc>
        <w:tc>
          <w:tcPr>
            <w:tcW w:w="276" w:type="dxa"/>
          </w:tcPr>
          <w:p w14:paraId="6DF804D0" w14:textId="77777777" w:rsidR="00CB5A06" w:rsidRPr="005A6DB6" w:rsidRDefault="00CB5A06" w:rsidP="00CB5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EDD9A85" w14:textId="2F0D6226" w:rsidR="00CB5A06" w:rsidRDefault="00FB3F13" w:rsidP="00CB5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21</w:t>
            </w:r>
            <w:r w:rsidR="00CB5A06" w:rsidRPr="005C6B5A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417</w:t>
            </w:r>
          </w:p>
        </w:tc>
        <w:tc>
          <w:tcPr>
            <w:tcW w:w="270" w:type="dxa"/>
          </w:tcPr>
          <w:p w14:paraId="767DBD00" w14:textId="77777777" w:rsidR="00CB5A06" w:rsidRPr="005A6DB6" w:rsidRDefault="00CB5A06" w:rsidP="00CB5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50C89D4A" w14:textId="1ADD7FD8" w:rsidR="00CB5A06" w:rsidRDefault="00FB3F13" w:rsidP="00CB5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3B46F620" w14:textId="77777777" w:rsidR="00CB5A06" w:rsidRPr="005A6DB6" w:rsidRDefault="00CB5A06" w:rsidP="00CB5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5D0617" w14:textId="77777777" w:rsidR="00CB5A06" w:rsidRDefault="00CB5A06" w:rsidP="00CB5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5D51" w:rsidRPr="00E87CED" w14:paraId="5B61AE3A" w14:textId="77777777" w:rsidTr="006B4E9F">
        <w:tc>
          <w:tcPr>
            <w:tcW w:w="3922" w:type="dxa"/>
          </w:tcPr>
          <w:p w14:paraId="52D49A7B" w14:textId="77777777" w:rsidR="00A25D51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3" w:type="dxa"/>
          </w:tcPr>
          <w:p w14:paraId="41373C05" w14:textId="617B0CEC" w:rsidR="00A25D51" w:rsidRDefault="00FB3F13" w:rsidP="00C1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1</w:t>
            </w:r>
            <w:r w:rsidR="004901DE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023</w:t>
            </w:r>
          </w:p>
        </w:tc>
        <w:tc>
          <w:tcPr>
            <w:tcW w:w="276" w:type="dxa"/>
          </w:tcPr>
          <w:p w14:paraId="7F0675C3" w14:textId="77777777" w:rsidR="00A25D51" w:rsidRPr="005A6DB6" w:rsidRDefault="00A25D51" w:rsidP="00C1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5E0B3E6" w14:textId="0F52D251" w:rsidR="00A25D51" w:rsidRDefault="00FB3F13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</w:t>
            </w:r>
            <w:r w:rsidR="00A25D51" w:rsidRPr="006F02AF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598</w:t>
            </w:r>
          </w:p>
        </w:tc>
        <w:tc>
          <w:tcPr>
            <w:tcW w:w="270" w:type="dxa"/>
          </w:tcPr>
          <w:p w14:paraId="0862545A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F4AB359" w14:textId="7951DFAF" w:rsidR="00A25D51" w:rsidRDefault="00FB3F13" w:rsidP="00C1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1</w:t>
            </w:r>
            <w:r w:rsidR="004901DE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023</w:t>
            </w:r>
          </w:p>
        </w:tc>
        <w:tc>
          <w:tcPr>
            <w:tcW w:w="270" w:type="dxa"/>
          </w:tcPr>
          <w:p w14:paraId="2FCF2F15" w14:textId="77777777" w:rsidR="00A25D51" w:rsidRPr="005A6DB6" w:rsidRDefault="00A25D51" w:rsidP="00C1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4DF2A0" w14:textId="7C15E617" w:rsidR="00A25D51" w:rsidRDefault="00FB3F13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</w:t>
            </w:r>
            <w:r w:rsidR="00A25D51" w:rsidRPr="006F02AF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598</w:t>
            </w:r>
          </w:p>
        </w:tc>
      </w:tr>
      <w:tr w:rsidR="00A25D51" w:rsidRPr="00E87CED" w14:paraId="330B57FF" w14:textId="77777777" w:rsidTr="006B4E9F">
        <w:tc>
          <w:tcPr>
            <w:tcW w:w="3922" w:type="dxa"/>
          </w:tcPr>
          <w:p w14:paraId="4D65D98F" w14:textId="77777777" w:rsidR="00A25D51" w:rsidRPr="008D65F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3" w:type="dxa"/>
          </w:tcPr>
          <w:p w14:paraId="575831C4" w14:textId="77777777" w:rsidR="00A25D51" w:rsidRPr="005D261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6" w:type="dxa"/>
          </w:tcPr>
          <w:p w14:paraId="6D7A1ED7" w14:textId="77777777" w:rsidR="00A25D51" w:rsidRPr="005D261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14:paraId="00FE1ADE" w14:textId="77777777" w:rsidR="00A25D51" w:rsidRPr="005D261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F595465" w14:textId="77777777" w:rsidR="00A25D51" w:rsidRPr="005D261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5" w:type="dxa"/>
          </w:tcPr>
          <w:p w14:paraId="110784CE" w14:textId="77777777" w:rsidR="00A25D51" w:rsidRPr="005D261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95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87E9735" w14:textId="77777777" w:rsidR="00A25D51" w:rsidRPr="005D261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B7BAF92" w14:textId="77777777" w:rsidR="00A25D51" w:rsidRPr="00E87CED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5D51" w:rsidRPr="00E87CED" w14:paraId="1434D339" w14:textId="77777777" w:rsidTr="006B4E9F">
        <w:trPr>
          <w:trHeight w:val="80"/>
        </w:trPr>
        <w:tc>
          <w:tcPr>
            <w:tcW w:w="3922" w:type="dxa"/>
          </w:tcPr>
          <w:p w14:paraId="553B90F3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</w:tcPr>
          <w:p w14:paraId="6934A6C5" w14:textId="77777777" w:rsidR="00A25D51" w:rsidRPr="00250628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6" w:type="dxa"/>
          </w:tcPr>
          <w:p w14:paraId="23EED45F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C55FD35" w14:textId="77777777" w:rsidR="00A25D51" w:rsidRPr="00250628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9DF92AD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10AC813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AA307C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12C5A3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5D51" w:rsidRPr="00E87CED" w14:paraId="209B91C0" w14:textId="77777777" w:rsidTr="006B4E9F">
        <w:trPr>
          <w:trHeight w:val="80"/>
        </w:trPr>
        <w:tc>
          <w:tcPr>
            <w:tcW w:w="3922" w:type="dxa"/>
          </w:tcPr>
          <w:p w14:paraId="4997FB23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14:paraId="668A47DA" w14:textId="77777777" w:rsidR="00A25D51" w:rsidRPr="00250628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6" w:type="dxa"/>
          </w:tcPr>
          <w:p w14:paraId="61F363BD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14638EE" w14:textId="77777777" w:rsidR="00A25D51" w:rsidRPr="00250628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E02D230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D46391B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098718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9065BB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4E52" w:rsidRPr="00E87CED" w14:paraId="2D37D77C" w14:textId="77777777" w:rsidTr="006B4E9F">
        <w:trPr>
          <w:trHeight w:val="80"/>
        </w:trPr>
        <w:tc>
          <w:tcPr>
            <w:tcW w:w="3922" w:type="dxa"/>
          </w:tcPr>
          <w:p w14:paraId="0B332BED" w14:textId="77777777" w:rsidR="00474E52" w:rsidRPr="005A6DB6" w:rsidRDefault="00474E52" w:rsidP="00474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A6DB6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083" w:type="dxa"/>
          </w:tcPr>
          <w:p w14:paraId="4528C6EA" w14:textId="5406E9F4" w:rsidR="00474E52" w:rsidRPr="004D5281" w:rsidRDefault="00FB3F13" w:rsidP="00474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42</w:t>
            </w:r>
            <w:r w:rsidR="00777A2F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828</w:t>
            </w:r>
          </w:p>
        </w:tc>
        <w:tc>
          <w:tcPr>
            <w:tcW w:w="276" w:type="dxa"/>
          </w:tcPr>
          <w:p w14:paraId="4863D21A" w14:textId="77777777" w:rsidR="00474E52" w:rsidRPr="005A6DB6" w:rsidRDefault="00474E52" w:rsidP="00474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8801A25" w14:textId="69E59F4E" w:rsidR="00474E52" w:rsidRPr="004D5281" w:rsidRDefault="00FB3F13" w:rsidP="00474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55</w:t>
            </w:r>
            <w:r w:rsidR="00474E52" w:rsidRPr="009C3A9C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270" w:type="dxa"/>
          </w:tcPr>
          <w:p w14:paraId="2577CA18" w14:textId="77777777" w:rsidR="00474E52" w:rsidRPr="005A6DB6" w:rsidRDefault="00474E52" w:rsidP="00474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7F90CD96" w14:textId="6773A2FF" w:rsidR="00474E52" w:rsidRPr="004D5281" w:rsidRDefault="00FB3F13" w:rsidP="00474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22</w:t>
            </w:r>
            <w:r w:rsidR="00146A76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270" w:type="dxa"/>
          </w:tcPr>
          <w:p w14:paraId="712BEFA5" w14:textId="77777777" w:rsidR="00474E52" w:rsidRPr="005A6DB6" w:rsidRDefault="00474E52" w:rsidP="00474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958C65" w14:textId="4042E530" w:rsidR="00474E52" w:rsidRPr="004D5281" w:rsidRDefault="00FB3F13" w:rsidP="00474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28</w:t>
            </w:r>
            <w:r w:rsidR="00474E52" w:rsidRPr="009C3A9C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427</w:t>
            </w:r>
          </w:p>
        </w:tc>
      </w:tr>
      <w:tr w:rsidR="00474E52" w:rsidRPr="00E87CED" w14:paraId="5F0D0A51" w14:textId="77777777" w:rsidTr="006B4E9F">
        <w:tc>
          <w:tcPr>
            <w:tcW w:w="3922" w:type="dxa"/>
          </w:tcPr>
          <w:p w14:paraId="52526CE3" w14:textId="77777777" w:rsidR="00474E52" w:rsidRPr="005A6DB6" w:rsidRDefault="00474E52" w:rsidP="00474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F282D30" w14:textId="112FD4E9" w:rsidR="00474E52" w:rsidRPr="004D5281" w:rsidRDefault="00FB3F13" w:rsidP="00474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980</w:t>
            </w:r>
          </w:p>
        </w:tc>
        <w:tc>
          <w:tcPr>
            <w:tcW w:w="276" w:type="dxa"/>
          </w:tcPr>
          <w:p w14:paraId="035A536C" w14:textId="77777777" w:rsidR="00474E52" w:rsidRPr="005A6DB6" w:rsidRDefault="00474E52" w:rsidP="00474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B3F0690" w14:textId="447FEB7A" w:rsidR="00474E52" w:rsidRPr="004D5281" w:rsidRDefault="00FB3F13" w:rsidP="00474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</w:t>
            </w:r>
            <w:r w:rsidR="00474E52" w:rsidRPr="009C3A9C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328</w:t>
            </w:r>
          </w:p>
        </w:tc>
        <w:tc>
          <w:tcPr>
            <w:tcW w:w="270" w:type="dxa"/>
          </w:tcPr>
          <w:p w14:paraId="7BEBA238" w14:textId="77777777" w:rsidR="00474E52" w:rsidRPr="005A6DB6" w:rsidRDefault="00474E52" w:rsidP="00474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19BB2B5E" w14:textId="2A84F3FA" w:rsidR="00474E52" w:rsidRPr="004D5281" w:rsidRDefault="00FB3F13" w:rsidP="00474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626</w:t>
            </w:r>
          </w:p>
        </w:tc>
        <w:tc>
          <w:tcPr>
            <w:tcW w:w="270" w:type="dxa"/>
          </w:tcPr>
          <w:p w14:paraId="3C7B73B7" w14:textId="77777777" w:rsidR="00474E52" w:rsidRPr="005A6DB6" w:rsidRDefault="00474E52" w:rsidP="00474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1300A8" w14:textId="0D34113D" w:rsidR="00474E52" w:rsidRPr="004D5281" w:rsidRDefault="00FB3F13" w:rsidP="00474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1</w:t>
            </w:r>
            <w:r w:rsidR="00474E52" w:rsidRPr="009C3A9C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304</w:t>
            </w:r>
          </w:p>
        </w:tc>
      </w:tr>
      <w:tr w:rsidR="00A25D51" w:rsidRPr="00E87CED" w14:paraId="5EE8952C" w14:textId="77777777" w:rsidTr="006B4E9F">
        <w:tc>
          <w:tcPr>
            <w:tcW w:w="3922" w:type="dxa"/>
          </w:tcPr>
          <w:p w14:paraId="1251A4BD" w14:textId="77777777" w:rsidR="00A25D51" w:rsidRPr="00B36B83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6B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1299BEF" w14:textId="7E88F153" w:rsidR="00A25D51" w:rsidRPr="00B36B83" w:rsidRDefault="00FB3F13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="00777A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808</w:t>
            </w:r>
          </w:p>
        </w:tc>
        <w:tc>
          <w:tcPr>
            <w:tcW w:w="276" w:type="dxa"/>
          </w:tcPr>
          <w:p w14:paraId="144FFF49" w14:textId="77777777" w:rsidR="00A25D51" w:rsidRPr="00B36B83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5C0156BB" w14:textId="05ACDEE8" w:rsidR="00A25D51" w:rsidRPr="00B36B83" w:rsidRDefault="00FB3F13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  <w:r w:rsidR="00F356A1" w:rsidRPr="009C3A9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529</w:t>
            </w:r>
          </w:p>
        </w:tc>
        <w:tc>
          <w:tcPr>
            <w:tcW w:w="270" w:type="dxa"/>
          </w:tcPr>
          <w:p w14:paraId="3A691B27" w14:textId="77777777" w:rsidR="00A25D51" w:rsidRPr="00B36B83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6D436B20" w14:textId="7A2B8E98" w:rsidR="00A25D51" w:rsidRPr="00B36B83" w:rsidRDefault="00FB3F13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146A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780</w:t>
            </w:r>
          </w:p>
        </w:tc>
        <w:tc>
          <w:tcPr>
            <w:tcW w:w="270" w:type="dxa"/>
          </w:tcPr>
          <w:p w14:paraId="4E71A129" w14:textId="77777777" w:rsidR="00A25D51" w:rsidRPr="00B36B83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8408984" w14:textId="3B5C880C" w:rsidR="00A25D51" w:rsidRPr="00E87CED" w:rsidRDefault="00FB3F13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="00F356A1" w:rsidRPr="009C3A9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731</w:t>
            </w:r>
          </w:p>
        </w:tc>
      </w:tr>
    </w:tbl>
    <w:p w14:paraId="529B6475" w14:textId="77777777" w:rsidR="00F41160" w:rsidRDefault="00F41160" w:rsidP="00AE6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FFA7E75" w14:textId="0F04F031" w:rsidR="00E87CED" w:rsidRPr="00CF134A" w:rsidRDefault="00E87CED" w:rsidP="00CF1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b/>
          <w:sz w:val="30"/>
          <w:szCs w:val="30"/>
        </w:rPr>
      </w:pPr>
      <w:r w:rsidRPr="00CF134A">
        <w:rPr>
          <w:rFonts w:ascii="Angsana New" w:hAnsi="Angsana New"/>
          <w:b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FB3F13" w:rsidRPr="00FB3F13">
        <w:rPr>
          <w:rFonts w:ascii="Angsana New" w:hAnsi="Angsana New"/>
          <w:bCs/>
          <w:sz w:val="30"/>
          <w:szCs w:val="30"/>
        </w:rPr>
        <w:t>30</w:t>
      </w:r>
      <w:r w:rsidR="00061568" w:rsidRPr="00CF134A">
        <w:rPr>
          <w:rFonts w:ascii="Angsana New" w:hAnsi="Angsana New"/>
          <w:b/>
          <w:sz w:val="30"/>
          <w:szCs w:val="30"/>
        </w:rPr>
        <w:t xml:space="preserve"> </w:t>
      </w:r>
      <w:r w:rsidR="00F356A1">
        <w:rPr>
          <w:rFonts w:ascii="Angsana New" w:hAnsi="Angsana New"/>
          <w:b/>
          <w:sz w:val="30"/>
          <w:szCs w:val="30"/>
          <w:cs/>
        </w:rPr>
        <w:t>กันย</w:t>
      </w:r>
      <w:r w:rsidR="00061568" w:rsidRPr="00CF134A">
        <w:rPr>
          <w:rFonts w:ascii="Angsana New" w:hAnsi="Angsana New"/>
          <w:b/>
          <w:sz w:val="30"/>
          <w:szCs w:val="30"/>
          <w:cs/>
        </w:rPr>
        <w:t xml:space="preserve">ายน </w:t>
      </w:r>
      <w:r w:rsidR="00FB3F13" w:rsidRPr="00FB3F13">
        <w:rPr>
          <w:rFonts w:ascii="Angsana New" w:hAnsi="Angsana New"/>
          <w:bCs/>
          <w:sz w:val="30"/>
          <w:szCs w:val="30"/>
        </w:rPr>
        <w:t>2563</w:t>
      </w:r>
      <w:r w:rsidRPr="00CF134A">
        <w:rPr>
          <w:rFonts w:ascii="Angsana New" w:hAnsi="Angsana New"/>
          <w:b/>
          <w:sz w:val="30"/>
          <w:szCs w:val="30"/>
          <w:cs/>
        </w:rPr>
        <w:t xml:space="preserve"> และ </w:t>
      </w:r>
      <w:r w:rsidR="00FB3F13" w:rsidRPr="00FB3F13">
        <w:rPr>
          <w:rFonts w:ascii="Angsana New" w:hAnsi="Angsana New"/>
          <w:bCs/>
          <w:sz w:val="30"/>
          <w:szCs w:val="30"/>
        </w:rPr>
        <w:t>31</w:t>
      </w:r>
      <w:r w:rsidRPr="00CF134A">
        <w:rPr>
          <w:rFonts w:ascii="Angsana New" w:hAnsi="Angsana New"/>
          <w:b/>
          <w:sz w:val="30"/>
          <w:szCs w:val="30"/>
        </w:rPr>
        <w:t xml:space="preserve"> </w:t>
      </w:r>
      <w:r w:rsidRPr="00CF134A">
        <w:rPr>
          <w:rFonts w:ascii="Angsana New" w:hAnsi="Angsana New"/>
          <w:b/>
          <w:sz w:val="30"/>
          <w:szCs w:val="30"/>
          <w:cs/>
        </w:rPr>
        <w:t xml:space="preserve">ธันวาคม </w:t>
      </w:r>
      <w:r w:rsidR="00FB3F13" w:rsidRPr="00FB3F13">
        <w:rPr>
          <w:rFonts w:ascii="Angsana New" w:hAnsi="Angsana New"/>
          <w:bCs/>
          <w:sz w:val="30"/>
          <w:szCs w:val="30"/>
        </w:rPr>
        <w:t>2562</w:t>
      </w:r>
      <w:r w:rsidRPr="00CF134A">
        <w:rPr>
          <w:rFonts w:ascii="Angsana New" w:hAnsi="Angsana New"/>
          <w:b/>
          <w:sz w:val="30"/>
          <w:szCs w:val="30"/>
          <w:cs/>
        </w:rPr>
        <w:t xml:space="preserve"> มีดังนี้</w:t>
      </w:r>
    </w:p>
    <w:p w14:paraId="7366743F" w14:textId="77777777" w:rsidR="00F96459" w:rsidRPr="006A0479" w:rsidRDefault="00F96459" w:rsidP="001519D1">
      <w:pPr>
        <w:rPr>
          <w:sz w:val="28"/>
          <w:szCs w:val="28"/>
        </w:rPr>
      </w:pPr>
    </w:p>
    <w:tbl>
      <w:tblPr>
        <w:tblW w:w="9108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870"/>
        <w:gridCol w:w="1164"/>
        <w:gridCol w:w="290"/>
        <w:gridCol w:w="1050"/>
        <w:gridCol w:w="9"/>
        <w:gridCol w:w="290"/>
        <w:gridCol w:w="1110"/>
        <w:gridCol w:w="241"/>
        <w:gridCol w:w="1084"/>
      </w:tblGrid>
      <w:tr w:rsidR="002E36B1" w:rsidRPr="00AC365B" w14:paraId="36FDF816" w14:textId="77777777" w:rsidTr="002533DD">
        <w:tc>
          <w:tcPr>
            <w:tcW w:w="3870" w:type="dxa"/>
          </w:tcPr>
          <w:p w14:paraId="3C86941E" w14:textId="4F81F62F" w:rsidR="002E36B1" w:rsidRPr="00AC365B" w:rsidRDefault="002E36B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2513" w:type="dxa"/>
            <w:gridSpan w:val="4"/>
          </w:tcPr>
          <w:p w14:paraId="11ED06DD" w14:textId="77777777" w:rsidR="002E36B1" w:rsidRPr="00AC365B" w:rsidRDefault="002E36B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4D2CF618" w14:textId="77777777" w:rsidR="002E36B1" w:rsidRPr="00AC365B" w:rsidRDefault="002E36B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5" w:type="dxa"/>
            <w:gridSpan w:val="3"/>
          </w:tcPr>
          <w:p w14:paraId="50E9DE32" w14:textId="77777777" w:rsidR="002E36B1" w:rsidRPr="00AC365B" w:rsidRDefault="002E36B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26FF" w:rsidRPr="00AC365B" w14:paraId="15A7C5B0" w14:textId="77777777" w:rsidTr="002533DD">
        <w:tc>
          <w:tcPr>
            <w:tcW w:w="3870" w:type="dxa"/>
          </w:tcPr>
          <w:p w14:paraId="5570A696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5DB39A3D" w14:textId="0579A101" w:rsidR="000626FF" w:rsidRPr="000C653B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30</w:t>
            </w:r>
            <w:r w:rsidR="00061568" w:rsidRPr="0006156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356A1">
              <w:rPr>
                <w:rFonts w:ascii="Angsana New" w:hAnsi="Angsana New"/>
                <w:sz w:val="30"/>
                <w:szCs w:val="30"/>
                <w:cs/>
              </w:rPr>
              <w:t>กันย</w:t>
            </w:r>
            <w:r w:rsidR="00061568" w:rsidRPr="00061568">
              <w:rPr>
                <w:rFonts w:ascii="Angsana New" w:hAnsi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290" w:type="dxa"/>
          </w:tcPr>
          <w:p w14:paraId="4E30F684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gridSpan w:val="2"/>
          </w:tcPr>
          <w:p w14:paraId="476E166C" w14:textId="0DEBCD79" w:rsidR="000626FF" w:rsidRPr="000C653B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31</w:t>
            </w:r>
            <w:r w:rsid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90" w:type="dxa"/>
          </w:tcPr>
          <w:p w14:paraId="655EF95C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07912D3F" w14:textId="7EC81CE0" w:rsidR="000626FF" w:rsidRPr="000C653B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30</w:t>
            </w:r>
            <w:r w:rsidR="00061568" w:rsidRPr="0006156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356A1">
              <w:rPr>
                <w:rFonts w:ascii="Angsana New" w:hAnsi="Angsana New"/>
                <w:sz w:val="30"/>
                <w:szCs w:val="30"/>
                <w:cs/>
              </w:rPr>
              <w:t>กันย</w:t>
            </w:r>
            <w:r w:rsidR="00061568" w:rsidRPr="00061568">
              <w:rPr>
                <w:rFonts w:ascii="Angsana New" w:hAnsi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241" w:type="dxa"/>
          </w:tcPr>
          <w:p w14:paraId="67816FCC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BAAE1DD" w14:textId="0E7ABE3E" w:rsidR="000626FF" w:rsidRPr="000C653B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31</w:t>
            </w:r>
            <w:r w:rsid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626FF" w:rsidRPr="00AC365B" w14:paraId="69EAD99B" w14:textId="77777777" w:rsidTr="002533DD">
        <w:tc>
          <w:tcPr>
            <w:tcW w:w="3870" w:type="dxa"/>
          </w:tcPr>
          <w:p w14:paraId="48232840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07CC0B4D" w14:textId="69D8928F" w:rsidR="000626FF" w:rsidRPr="00AC365B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90" w:type="dxa"/>
          </w:tcPr>
          <w:p w14:paraId="39DA399A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gridSpan w:val="2"/>
          </w:tcPr>
          <w:p w14:paraId="03E09E5E" w14:textId="7DFFB5E2" w:rsidR="000626FF" w:rsidRPr="00AC365B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0" w:type="dxa"/>
          </w:tcPr>
          <w:p w14:paraId="5B283252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01F5A24" w14:textId="2F657D16" w:rsidR="000626FF" w:rsidRPr="00AC365B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1" w:type="dxa"/>
          </w:tcPr>
          <w:p w14:paraId="3DD1F590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AC67106" w14:textId="380B2665" w:rsidR="000626FF" w:rsidRPr="00AC365B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626FF" w:rsidRPr="00AC365B" w14:paraId="3922C6D7" w14:textId="77777777" w:rsidTr="002533D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70" w:type="dxa"/>
          </w:tcPr>
          <w:p w14:paraId="71AAF4C2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38" w:type="dxa"/>
            <w:gridSpan w:val="8"/>
            <w:vAlign w:val="bottom"/>
          </w:tcPr>
          <w:p w14:paraId="467CB46E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626FF" w:rsidRPr="00AC365B" w14:paraId="0C58D77F" w14:textId="77777777" w:rsidTr="002533D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70" w:type="dxa"/>
          </w:tcPr>
          <w:p w14:paraId="0632E8A5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164" w:type="dxa"/>
          </w:tcPr>
          <w:p w14:paraId="6A13C0CE" w14:textId="729272F9" w:rsidR="000626FF" w:rsidRPr="00AC365B" w:rsidRDefault="004901DE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</w:tcPr>
          <w:p w14:paraId="12D887E3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17E1DC45" w14:textId="3969DAED" w:rsidR="000626FF" w:rsidRPr="00AC365B" w:rsidRDefault="000626FF" w:rsidP="00E8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</w:tcPr>
          <w:p w14:paraId="4ECBFD83" w14:textId="77777777" w:rsidR="000626FF" w:rsidRPr="00AC365B" w:rsidRDefault="000626FF" w:rsidP="00E8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  <w:tab w:val="decimal" w:pos="85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02C95825" w14:textId="4E0A9A42" w:rsidR="000626FF" w:rsidRPr="00AC365B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538</w:t>
            </w:r>
            <w:r w:rsidR="004901DE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41" w:type="dxa"/>
          </w:tcPr>
          <w:p w14:paraId="014736D9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40FC72D" w14:textId="02023638" w:rsidR="000626FF" w:rsidRPr="00AC365B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539</w:t>
            </w:r>
            <w:r w:rsidR="000626F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043</w:t>
            </w:r>
          </w:p>
        </w:tc>
      </w:tr>
      <w:tr w:rsidR="000626FF" w:rsidRPr="00E87CED" w14:paraId="2C4E7805" w14:textId="77777777" w:rsidTr="002533D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A41BF6D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4759B80D" w14:textId="5276371D" w:rsidR="000626FF" w:rsidRPr="00AC365B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10</w:t>
            </w:r>
            <w:r w:rsidR="004901DE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805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7F6A383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2BEBBBCC" w14:textId="0E99B1E0" w:rsidR="000626FF" w:rsidRPr="00AC365B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8</w:t>
            </w:r>
            <w:r w:rsidR="000626FF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323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904778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28F92" w14:textId="53C0DA57" w:rsidR="000626FF" w:rsidRPr="00AC365B" w:rsidRDefault="00FB3F13" w:rsidP="008E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6</w:t>
            </w:r>
            <w:r w:rsidR="004901DE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256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AD119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61D465B3" w14:textId="6A90FCCD" w:rsidR="000626FF" w:rsidRPr="00AC365B" w:rsidRDefault="000626FF" w:rsidP="00E8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26FF" w:rsidRPr="00AC365B" w14:paraId="17CDBBFF" w14:textId="77777777" w:rsidTr="002533D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70" w:type="dxa"/>
            <w:tcBorders>
              <w:top w:val="nil"/>
              <w:bottom w:val="nil"/>
            </w:tcBorders>
          </w:tcPr>
          <w:p w14:paraId="595F122F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nil"/>
            </w:tcBorders>
          </w:tcPr>
          <w:p w14:paraId="2F498205" w14:textId="566D29DE" w:rsidR="000626FF" w:rsidRPr="00AC365B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B36FA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805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20DD7B4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nil"/>
            </w:tcBorders>
          </w:tcPr>
          <w:p w14:paraId="5818DEB8" w14:textId="5D3D64DB" w:rsidR="000626FF" w:rsidRPr="00AC365B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0626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323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4D2519E0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nil"/>
            </w:tcBorders>
          </w:tcPr>
          <w:p w14:paraId="235E88D5" w14:textId="136F5548" w:rsidR="000626FF" w:rsidRPr="00AC365B" w:rsidRDefault="00FB3F13" w:rsidP="008E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544</w:t>
            </w:r>
            <w:r w:rsidR="004901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361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7CB420C7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nil"/>
            </w:tcBorders>
          </w:tcPr>
          <w:p w14:paraId="255A647C" w14:textId="11479D12" w:rsidR="000626FF" w:rsidRPr="00AC365B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539</w:t>
            </w:r>
            <w:r w:rsidR="000626FF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043</w:t>
            </w:r>
          </w:p>
        </w:tc>
      </w:tr>
      <w:tr w:rsidR="00D70E8A" w:rsidRPr="00AC365B" w14:paraId="2B50C9C8" w14:textId="77777777" w:rsidTr="002533D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70" w:type="dxa"/>
            <w:tcBorders>
              <w:top w:val="nil"/>
              <w:bottom w:val="nil"/>
            </w:tcBorders>
          </w:tcPr>
          <w:p w14:paraId="0B65878C" w14:textId="77777777" w:rsidR="00D70E8A" w:rsidRDefault="00D70E8A" w:rsidP="00D7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</w:rPr>
            </w:pP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62BC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  <w:p w14:paraId="4AB1DC09" w14:textId="4E15C225" w:rsidR="00D70E8A" w:rsidRPr="00AC365B" w:rsidRDefault="00D70E8A" w:rsidP="00D70E8A">
            <w:pPr>
              <w:tabs>
                <w:tab w:val="clear" w:pos="227"/>
                <w:tab w:val="left" w:pos="25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FB3F13" w:rsidRPr="00FB3F13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164" w:type="dxa"/>
            <w:tcBorders>
              <w:top w:val="nil"/>
              <w:bottom w:val="single" w:sz="4" w:space="0" w:color="auto"/>
            </w:tcBorders>
          </w:tcPr>
          <w:p w14:paraId="55127080" w14:textId="77777777" w:rsidR="00D70E8A" w:rsidRDefault="00D70E8A" w:rsidP="00D7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531A2A" w14:textId="69C013D3" w:rsidR="00B36FA4" w:rsidRPr="00AC365B" w:rsidRDefault="00B36FA4" w:rsidP="00D7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283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231F8F62" w14:textId="77777777" w:rsidR="00D70E8A" w:rsidRPr="00AC365B" w:rsidRDefault="00D70E8A" w:rsidP="00D7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nil"/>
              <w:bottom w:val="single" w:sz="4" w:space="0" w:color="auto"/>
            </w:tcBorders>
          </w:tcPr>
          <w:p w14:paraId="44968F74" w14:textId="77777777" w:rsidR="00D70E8A" w:rsidRDefault="00D70E8A" w:rsidP="00D7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0CCC5914" w14:textId="5298A248" w:rsidR="00D70E8A" w:rsidRPr="00AC365B" w:rsidRDefault="00D70E8A" w:rsidP="00D7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168209C4" w14:textId="77777777" w:rsidR="00D70E8A" w:rsidRPr="00AC365B" w:rsidRDefault="00D70E8A" w:rsidP="00D7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nil"/>
              <w:bottom w:val="single" w:sz="4" w:space="0" w:color="auto"/>
            </w:tcBorders>
            <w:vAlign w:val="bottom"/>
          </w:tcPr>
          <w:p w14:paraId="4BDAD208" w14:textId="77777777" w:rsidR="00D70E8A" w:rsidRDefault="00D70E8A" w:rsidP="008E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5BD7235" w14:textId="4F87749C" w:rsidR="004901DE" w:rsidRPr="00AC365B" w:rsidRDefault="004901DE" w:rsidP="008E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272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915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FD3121B" w14:textId="77777777" w:rsidR="00D70E8A" w:rsidRPr="00AC365B" w:rsidRDefault="00D70E8A" w:rsidP="00D7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bottom w:val="single" w:sz="4" w:space="0" w:color="auto"/>
            </w:tcBorders>
          </w:tcPr>
          <w:p w14:paraId="1D294068" w14:textId="77777777" w:rsidR="00D70E8A" w:rsidRDefault="00D70E8A" w:rsidP="00D7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84"/>
              <w:rPr>
                <w:rFonts w:ascii="Angsana New" w:hAnsi="Angsana New"/>
                <w:sz w:val="30"/>
                <w:szCs w:val="30"/>
              </w:rPr>
            </w:pPr>
          </w:p>
          <w:p w14:paraId="7F6A47C8" w14:textId="58CC17C4" w:rsidR="00D70E8A" w:rsidRPr="00AC365B" w:rsidRDefault="00D70E8A" w:rsidP="00D7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84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215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695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626FF" w:rsidRPr="00AC365B" w14:paraId="1E40BF29" w14:textId="77777777" w:rsidTr="002533D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70" w:type="dxa"/>
            <w:tcBorders>
              <w:top w:val="nil"/>
              <w:bottom w:val="nil"/>
            </w:tcBorders>
          </w:tcPr>
          <w:p w14:paraId="5559B687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6DBC2DB6" w14:textId="4D0890AD" w:rsidR="000626FF" w:rsidRPr="00AC365B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4966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522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673282B2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17CCCFF1" w14:textId="17FB6A4B" w:rsidR="000626FF" w:rsidRPr="00AC365B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0626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323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7520BE5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9F24A4" w14:textId="77DF00F9" w:rsidR="000626FF" w:rsidRPr="00AC365B" w:rsidRDefault="00FB3F13" w:rsidP="008E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271</w:t>
            </w:r>
            <w:r w:rsidR="00B36FA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446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214D4FE4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2DFEAD07" w14:textId="0781FC20" w:rsidR="000626FF" w:rsidRPr="00AC365B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323</w:t>
            </w:r>
            <w:r w:rsidR="000626FF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348</w:t>
            </w:r>
          </w:p>
        </w:tc>
      </w:tr>
    </w:tbl>
    <w:p w14:paraId="7A05A460" w14:textId="457FEA6A" w:rsidR="000F50F4" w:rsidRDefault="000F50F4"/>
    <w:tbl>
      <w:tblPr>
        <w:tblW w:w="94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0"/>
        <w:gridCol w:w="1208"/>
        <w:gridCol w:w="270"/>
        <w:gridCol w:w="1080"/>
        <w:gridCol w:w="270"/>
        <w:gridCol w:w="1197"/>
        <w:gridCol w:w="270"/>
        <w:gridCol w:w="1080"/>
      </w:tblGrid>
      <w:tr w:rsidR="000F50F4" w:rsidRPr="005A6DB6" w14:paraId="06AE3CAC" w14:textId="77777777" w:rsidTr="00023FE2">
        <w:trPr>
          <w:tblHeader/>
        </w:trPr>
        <w:tc>
          <w:tcPr>
            <w:tcW w:w="4030" w:type="dxa"/>
          </w:tcPr>
          <w:p w14:paraId="04122B1F" w14:textId="77777777" w:rsidR="000F50F4" w:rsidRPr="005A6DB6" w:rsidRDefault="000F50F4" w:rsidP="0095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6DB6">
              <w:rPr>
                <w:rFonts w:ascii="Angsana New" w:hAnsi="Angsana New"/>
                <w:spacing w:val="2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558" w:type="dxa"/>
            <w:gridSpan w:val="3"/>
          </w:tcPr>
          <w:p w14:paraId="480CE6E1" w14:textId="77777777" w:rsidR="000F50F4" w:rsidRPr="005A6DB6" w:rsidRDefault="000F50F4" w:rsidP="007D556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2021C6E" w14:textId="77777777" w:rsidR="000F50F4" w:rsidRPr="005A6DB6" w:rsidRDefault="000F50F4" w:rsidP="007D556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7" w:type="dxa"/>
            <w:gridSpan w:val="3"/>
          </w:tcPr>
          <w:p w14:paraId="160987DF" w14:textId="77777777" w:rsidR="000F50F4" w:rsidRPr="005A6DB6" w:rsidRDefault="000F50F4" w:rsidP="007D556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50F4" w:rsidRPr="005A6DB6" w14:paraId="774EE8E5" w14:textId="77777777" w:rsidTr="00023FE2">
        <w:trPr>
          <w:tblHeader/>
        </w:trPr>
        <w:tc>
          <w:tcPr>
            <w:tcW w:w="4030" w:type="dxa"/>
          </w:tcPr>
          <w:p w14:paraId="655A50F9" w14:textId="502D27CC" w:rsidR="000F50F4" w:rsidRPr="005A6DB6" w:rsidRDefault="000F50F4" w:rsidP="007D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8" w:type="dxa"/>
          </w:tcPr>
          <w:p w14:paraId="54E14D07" w14:textId="15A804DA" w:rsidR="000F50F4" w:rsidRPr="005A6DB6" w:rsidRDefault="00FB3F13" w:rsidP="007D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254E6F3" w14:textId="77777777" w:rsidR="000F50F4" w:rsidRPr="005A6DB6" w:rsidRDefault="000F50F4" w:rsidP="007D556B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2CD736" w14:textId="3EF35C77" w:rsidR="000F50F4" w:rsidRPr="005A6DB6" w:rsidRDefault="00FB3F13" w:rsidP="007D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94911C7" w14:textId="77777777" w:rsidR="000F50F4" w:rsidRPr="005A6DB6" w:rsidRDefault="000F50F4" w:rsidP="007D556B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33BCD26" w14:textId="40AF81E2" w:rsidR="000F50F4" w:rsidRPr="005A6DB6" w:rsidRDefault="00FB3F13" w:rsidP="007D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839D3B6" w14:textId="77777777" w:rsidR="000F50F4" w:rsidRPr="005A6DB6" w:rsidRDefault="000F50F4" w:rsidP="007D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7BF410" w14:textId="0306CE20" w:rsidR="000F50F4" w:rsidRPr="005A6DB6" w:rsidRDefault="00FB3F13" w:rsidP="007D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F50F4" w:rsidRPr="005A6DB6" w14:paraId="2A15140F" w14:textId="77777777" w:rsidTr="00023FE2">
        <w:trPr>
          <w:tblHeader/>
        </w:trPr>
        <w:tc>
          <w:tcPr>
            <w:tcW w:w="4030" w:type="dxa"/>
          </w:tcPr>
          <w:p w14:paraId="2949864A" w14:textId="77777777" w:rsidR="000F50F4" w:rsidRPr="005A6DB6" w:rsidRDefault="000F50F4" w:rsidP="007D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75" w:type="dxa"/>
            <w:gridSpan w:val="7"/>
          </w:tcPr>
          <w:p w14:paraId="04B18A58" w14:textId="77777777" w:rsidR="000F50F4" w:rsidRPr="005A6DB6" w:rsidRDefault="000F50F4" w:rsidP="007D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134A" w:rsidRPr="005428D7" w14:paraId="2AF0993C" w14:textId="77777777" w:rsidTr="008E4DC1">
        <w:tc>
          <w:tcPr>
            <w:tcW w:w="4030" w:type="dxa"/>
            <w:vAlign w:val="bottom"/>
          </w:tcPr>
          <w:p w14:paraId="05306D18" w14:textId="239C4223" w:rsidR="00CF134A" w:rsidRPr="00D80415" w:rsidRDefault="00CF134A" w:rsidP="008E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7695">
              <w:rPr>
                <w:rFonts w:ascii="Angsana New" w:hAnsi="Angsana New"/>
                <w:sz w:val="30"/>
                <w:szCs w:val="30"/>
              </w:rPr>
              <w:t>(</w:t>
            </w:r>
            <w:r w:rsidRPr="00D57695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  <w:r w:rsidRPr="00D57695"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ขาดทุนจากการด้อยค่า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proofErr w:type="gramStart"/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</w:t>
            </w:r>
            <w:r w:rsidRPr="00073A3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(</w:t>
            </w:r>
            <w:proofErr w:type="gramEnd"/>
            <w:r w:rsidR="00FB3F13" w:rsidRPr="00FB3F13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073A3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073A3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หนี้สูญและหนี้สงสัยจะสูญ)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3A070E9B" w14:textId="6B633B28" w:rsidR="00CF134A" w:rsidRPr="005A6DB6" w:rsidRDefault="00CF134A" w:rsidP="008E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สำหรับงวดสามเดือนสิ้นสุดวันที่ 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30</w:t>
            </w:r>
            <w:r w:rsidRPr="00C467E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356A1">
              <w:rPr>
                <w:rFonts w:ascii="Angsana New" w:hAnsi="Angsana New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1208" w:type="dxa"/>
            <w:tcBorders>
              <w:bottom w:val="double" w:sz="4" w:space="0" w:color="auto"/>
            </w:tcBorders>
            <w:vAlign w:val="bottom"/>
          </w:tcPr>
          <w:p w14:paraId="1B4DC008" w14:textId="77777777" w:rsidR="00CF134A" w:rsidRDefault="00CF134A" w:rsidP="008E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0CCA7CF" w14:textId="77777777" w:rsidR="00023FE2" w:rsidRDefault="00023FE2" w:rsidP="008E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BC82401" w14:textId="2CCEEFE0" w:rsidR="00023FE2" w:rsidRPr="00073A39" w:rsidRDefault="00FB3F13" w:rsidP="008E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631</w:t>
            </w:r>
          </w:p>
        </w:tc>
        <w:tc>
          <w:tcPr>
            <w:tcW w:w="270" w:type="dxa"/>
            <w:vAlign w:val="bottom"/>
          </w:tcPr>
          <w:p w14:paraId="081A1016" w14:textId="77777777" w:rsidR="00CF134A" w:rsidRPr="00073A39" w:rsidRDefault="00CF134A" w:rsidP="008E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4FD976E" w14:textId="77777777" w:rsidR="00CF134A" w:rsidRDefault="00CF134A" w:rsidP="008E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right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FA71659" w14:textId="77777777" w:rsidR="00023FE2" w:rsidRDefault="00023FE2" w:rsidP="008E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right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AE7C7AC" w14:textId="281147CC" w:rsidR="00023FE2" w:rsidRPr="00CF134A" w:rsidRDefault="00023FE2" w:rsidP="008E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right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8E40DB7" w14:textId="77777777" w:rsidR="00CF134A" w:rsidRPr="00CF134A" w:rsidRDefault="00CF134A" w:rsidP="008E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  <w:tab w:val="decimal" w:pos="842"/>
              </w:tabs>
              <w:spacing w:line="240" w:lineRule="auto"/>
              <w:ind w:left="-8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45696669" w14:textId="77777777" w:rsidR="00CF134A" w:rsidRDefault="00CF134A" w:rsidP="008E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decimal" w:pos="1142"/>
              </w:tabs>
              <w:spacing w:line="240" w:lineRule="auto"/>
              <w:ind w:right="-276" w:firstLine="3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78A9AB0" w14:textId="77777777" w:rsidR="0049662E" w:rsidRDefault="0049662E" w:rsidP="008E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decimal" w:pos="1142"/>
              </w:tabs>
              <w:spacing w:line="240" w:lineRule="auto"/>
              <w:ind w:right="-276" w:firstLine="3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FEF059D" w14:textId="3F6A66D1" w:rsidR="0049662E" w:rsidRPr="008E4DC1" w:rsidRDefault="0049662E" w:rsidP="008E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21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4DC1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B3F13" w:rsidRPr="00FB3F13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Pr="008E4D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B3F13" w:rsidRPr="00FB3F13">
              <w:rPr>
                <w:rFonts w:ascii="Angsana New" w:hAnsi="Angsana New"/>
                <w:b/>
                <w:bCs/>
                <w:sz w:val="30"/>
                <w:szCs w:val="30"/>
              </w:rPr>
              <w:t>014</w:t>
            </w:r>
            <w:r w:rsidR="00023FE2" w:rsidRPr="008E4DC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FB73399" w14:textId="77777777" w:rsidR="00CF134A" w:rsidRPr="00073A39" w:rsidRDefault="00CF134A" w:rsidP="008E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6"/>
                <w:tab w:val="decimal" w:pos="842"/>
              </w:tabs>
              <w:spacing w:line="240" w:lineRule="auto"/>
              <w:ind w:left="-88" w:right="-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2434D13" w14:textId="76D8590C" w:rsidR="00CF134A" w:rsidRPr="00073A39" w:rsidRDefault="00FB3F13" w:rsidP="008E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023FE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087</w:t>
            </w:r>
          </w:p>
        </w:tc>
      </w:tr>
      <w:tr w:rsidR="00BF3CA6" w:rsidRPr="005428D7" w14:paraId="4D794C6B" w14:textId="77777777" w:rsidTr="008E4DC1">
        <w:trPr>
          <w:trHeight w:val="503"/>
        </w:trPr>
        <w:tc>
          <w:tcPr>
            <w:tcW w:w="4030" w:type="dxa"/>
            <w:vAlign w:val="bottom"/>
          </w:tcPr>
          <w:p w14:paraId="66F2C882" w14:textId="5B87EAE6" w:rsidR="00BF3CA6" w:rsidRPr="00BF3CA6" w:rsidRDefault="004D6A2D" w:rsidP="008E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D5098A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F356A1">
              <w:rPr>
                <w:rFonts w:ascii="Angsana New" w:hAnsi="Angsana New"/>
                <w:sz w:val="30"/>
                <w:szCs w:val="30"/>
                <w:cs/>
              </w:rPr>
              <w:t>เก้า</w:t>
            </w:r>
            <w:r w:rsidR="00BF3CA6" w:rsidRPr="00BF3CA6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30</w:t>
            </w:r>
            <w:r w:rsidR="00BF3CA6" w:rsidRPr="00BF3C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356A1">
              <w:rPr>
                <w:rFonts w:ascii="Angsana New" w:hAnsi="Angsana New"/>
                <w:sz w:val="30"/>
                <w:szCs w:val="30"/>
                <w:cs/>
              </w:rPr>
              <w:t>กันย</w:t>
            </w:r>
            <w:r w:rsidR="00BF3CA6" w:rsidRPr="00BF3CA6">
              <w:rPr>
                <w:rFonts w:ascii="Angsana New" w:hAnsi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120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B030F0D" w14:textId="775A6383" w:rsidR="00BF3CA6" w:rsidRPr="008F38A3" w:rsidRDefault="00FB3F13" w:rsidP="008E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23FE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283</w:t>
            </w:r>
          </w:p>
        </w:tc>
        <w:tc>
          <w:tcPr>
            <w:tcW w:w="270" w:type="dxa"/>
            <w:vAlign w:val="bottom"/>
          </w:tcPr>
          <w:p w14:paraId="0F6527D0" w14:textId="77777777" w:rsidR="00BF3CA6" w:rsidRPr="00073A39" w:rsidRDefault="00BF3CA6" w:rsidP="00CF1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2"/>
              </w:tabs>
              <w:spacing w:line="240" w:lineRule="auto"/>
              <w:ind w:left="-88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000000"/>
            </w:tcBorders>
            <w:vAlign w:val="bottom"/>
          </w:tcPr>
          <w:p w14:paraId="36B511FB" w14:textId="2508726C" w:rsidR="00BF3CA6" w:rsidRPr="00073A39" w:rsidRDefault="00023FE2" w:rsidP="008F3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B3F13" w:rsidRPr="00FB3F13">
              <w:rPr>
                <w:rFonts w:ascii="Angsana New" w:hAnsi="Angsana New"/>
                <w:b/>
                <w:bCs/>
                <w:sz w:val="30"/>
                <w:szCs w:val="30"/>
              </w:rPr>
              <w:t>416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B7FA598" w14:textId="77777777" w:rsidR="00BF3CA6" w:rsidRPr="00073A39" w:rsidRDefault="00BF3CA6" w:rsidP="008F3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000000"/>
            </w:tcBorders>
            <w:vAlign w:val="bottom"/>
          </w:tcPr>
          <w:p w14:paraId="4B00A923" w14:textId="56D29204" w:rsidR="00BF3CA6" w:rsidRPr="00073A39" w:rsidRDefault="00FB3F13" w:rsidP="008E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5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  <w:r w:rsidR="004966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220</w:t>
            </w:r>
          </w:p>
        </w:tc>
        <w:tc>
          <w:tcPr>
            <w:tcW w:w="270" w:type="dxa"/>
            <w:vAlign w:val="bottom"/>
          </w:tcPr>
          <w:p w14:paraId="73657349" w14:textId="77777777" w:rsidR="00BF3CA6" w:rsidRPr="00073A39" w:rsidRDefault="00BF3CA6" w:rsidP="008F3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6"/>
                <w:tab w:val="decimal" w:pos="842"/>
              </w:tabs>
              <w:spacing w:line="240" w:lineRule="auto"/>
              <w:ind w:left="-88" w:right="-27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000000"/>
            </w:tcBorders>
            <w:vAlign w:val="bottom"/>
          </w:tcPr>
          <w:p w14:paraId="1604B3FA" w14:textId="7DACE919" w:rsidR="00BF3CA6" w:rsidRPr="00073A39" w:rsidRDefault="00FB3F13" w:rsidP="008F3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 w:rsidR="00023FE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756</w:t>
            </w:r>
          </w:p>
        </w:tc>
      </w:tr>
    </w:tbl>
    <w:p w14:paraId="1EA6E7AA" w14:textId="77777777" w:rsidR="000F50F4" w:rsidRPr="00F57FEE" w:rsidRDefault="000F50F4">
      <w:pPr>
        <w:rPr>
          <w:sz w:val="32"/>
          <w:szCs w:val="32"/>
        </w:rPr>
      </w:pPr>
    </w:p>
    <w:tbl>
      <w:tblPr>
        <w:tblW w:w="93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026"/>
        <w:gridCol w:w="262"/>
        <w:gridCol w:w="1079"/>
        <w:gridCol w:w="270"/>
        <w:gridCol w:w="1089"/>
        <w:gridCol w:w="21"/>
        <w:gridCol w:w="245"/>
        <w:gridCol w:w="1079"/>
      </w:tblGrid>
      <w:tr w:rsidR="000626FF" w:rsidRPr="00AC365B" w14:paraId="69A1D939" w14:textId="77777777" w:rsidTr="00D2695F">
        <w:tc>
          <w:tcPr>
            <w:tcW w:w="4248" w:type="dxa"/>
          </w:tcPr>
          <w:p w14:paraId="424444CA" w14:textId="05541803" w:rsidR="000626FF" w:rsidRPr="00AC365B" w:rsidRDefault="000626FF" w:rsidP="0007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uppressAutoHyphens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367" w:type="dxa"/>
            <w:gridSpan w:val="3"/>
          </w:tcPr>
          <w:p w14:paraId="500FE115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C3ACB75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4" w:type="dxa"/>
            <w:gridSpan w:val="4"/>
          </w:tcPr>
          <w:p w14:paraId="469BFF66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26FF" w:rsidRPr="00AC365B" w14:paraId="6F894332" w14:textId="77777777" w:rsidTr="00D2695F">
        <w:tc>
          <w:tcPr>
            <w:tcW w:w="4248" w:type="dxa"/>
          </w:tcPr>
          <w:p w14:paraId="05751421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7791EB2F" w14:textId="31E83AF2" w:rsidR="000626FF" w:rsidRPr="000C653B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30</w:t>
            </w:r>
            <w:r w:rsidR="0047626B" w:rsidRPr="004762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356A1">
              <w:rPr>
                <w:rFonts w:ascii="Angsana New" w:hAnsi="Angsana New"/>
                <w:sz w:val="30"/>
                <w:szCs w:val="30"/>
                <w:cs/>
              </w:rPr>
              <w:t>กันย</w:t>
            </w:r>
            <w:r w:rsidR="0047626B" w:rsidRPr="0047626B">
              <w:rPr>
                <w:rFonts w:ascii="Angsana New" w:hAnsi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262" w:type="dxa"/>
          </w:tcPr>
          <w:p w14:paraId="33F868EE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BDE39DE" w14:textId="2A3B218B" w:rsidR="000626FF" w:rsidRPr="000C653B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31</w:t>
            </w:r>
            <w:r w:rsid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75ED775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0C7C8D3B" w14:textId="61FFD5ED" w:rsidR="000626FF" w:rsidRPr="000C653B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30</w:t>
            </w:r>
            <w:r w:rsidR="0047626B" w:rsidRPr="004762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356A1">
              <w:rPr>
                <w:rFonts w:ascii="Angsana New" w:hAnsi="Angsana New"/>
                <w:sz w:val="30"/>
                <w:szCs w:val="30"/>
                <w:cs/>
              </w:rPr>
              <w:t>กันย</w:t>
            </w:r>
            <w:r w:rsidR="0047626B" w:rsidRPr="0047626B">
              <w:rPr>
                <w:rFonts w:ascii="Angsana New" w:hAnsi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245" w:type="dxa"/>
          </w:tcPr>
          <w:p w14:paraId="2142CF4D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B177FA9" w14:textId="68115EF3" w:rsidR="000626FF" w:rsidRPr="000C653B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31</w:t>
            </w:r>
            <w:r w:rsid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626FF" w:rsidRPr="00AC365B" w14:paraId="70DC171B" w14:textId="77777777" w:rsidTr="00D2695F">
        <w:tc>
          <w:tcPr>
            <w:tcW w:w="4248" w:type="dxa"/>
          </w:tcPr>
          <w:p w14:paraId="01175280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76C4B676" w14:textId="05A92400" w:rsidR="000626FF" w:rsidRPr="00AC365B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2" w:type="dxa"/>
          </w:tcPr>
          <w:p w14:paraId="7398D563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93F1A65" w14:textId="7D42556A" w:rsidR="000626FF" w:rsidRPr="00AC365B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4E47008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1AAAA67F" w14:textId="78E8A761" w:rsidR="000626FF" w:rsidRPr="00AC365B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5" w:type="dxa"/>
          </w:tcPr>
          <w:p w14:paraId="1FC20378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10BE84F" w14:textId="5370BB8F" w:rsidR="000626FF" w:rsidRPr="00AC365B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626FF" w:rsidRPr="00AC365B" w14:paraId="664C02C9" w14:textId="77777777" w:rsidTr="00D2695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</w:tcPr>
          <w:p w14:paraId="466F631D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71" w:type="dxa"/>
            <w:gridSpan w:val="8"/>
            <w:tcBorders>
              <w:bottom w:val="nil"/>
            </w:tcBorders>
            <w:vAlign w:val="bottom"/>
          </w:tcPr>
          <w:p w14:paraId="3A3A3690" w14:textId="016965A6" w:rsidR="000626FF" w:rsidRPr="00AC365B" w:rsidRDefault="005428D7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36B7B" w:rsidRPr="001C2993" w14:paraId="68CA36E1" w14:textId="77777777" w:rsidTr="00D2695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  <w:tcBorders>
              <w:top w:val="nil"/>
              <w:bottom w:val="nil"/>
            </w:tcBorders>
          </w:tcPr>
          <w:p w14:paraId="5E14E9C7" w14:textId="1D3FD1F1" w:rsidR="00D36B7B" w:rsidRPr="00AC365B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026" w:type="dxa"/>
            <w:tcBorders>
              <w:top w:val="nil"/>
              <w:bottom w:val="nil"/>
            </w:tcBorders>
          </w:tcPr>
          <w:p w14:paraId="63596835" w14:textId="54B43DD4" w:rsidR="00D36B7B" w:rsidRPr="00AC365B" w:rsidRDefault="00AD4EC6" w:rsidP="00205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tcBorders>
              <w:top w:val="nil"/>
              <w:bottom w:val="nil"/>
            </w:tcBorders>
          </w:tcPr>
          <w:p w14:paraId="77FFAF30" w14:textId="77777777" w:rsidR="00D36B7B" w:rsidRPr="00AC365B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26F0C0E5" w14:textId="432D9F93" w:rsidR="00D36B7B" w:rsidRPr="00AC365B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24DFCA" w14:textId="77777777" w:rsidR="00D36B7B" w:rsidRPr="00AC365B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nil"/>
              <w:bottom w:val="nil"/>
            </w:tcBorders>
          </w:tcPr>
          <w:p w14:paraId="0AAA36FB" w14:textId="0001F0B2" w:rsidR="00D36B7B" w:rsidRPr="001C2993" w:rsidRDefault="00FB3F13" w:rsidP="0037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</w:t>
            </w:r>
            <w:r w:rsidR="00377279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055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3F0BF28E" w14:textId="77777777" w:rsidR="00D36B7B" w:rsidRPr="00AC365B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48651457" w14:textId="523E30C4" w:rsidR="00D36B7B" w:rsidRPr="00AC365B" w:rsidRDefault="00FB3F13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24</w:t>
            </w:r>
            <w:r w:rsidR="00D36B7B" w:rsidRPr="001C2993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514</w:t>
            </w:r>
          </w:p>
        </w:tc>
      </w:tr>
      <w:tr w:rsidR="000626FF" w:rsidRPr="001C2993" w14:paraId="13D63FE6" w14:textId="77777777" w:rsidTr="00D2695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  <w:tcBorders>
              <w:top w:val="nil"/>
              <w:bottom w:val="nil"/>
            </w:tcBorders>
          </w:tcPr>
          <w:p w14:paraId="1CD1470C" w14:textId="2DC01DBD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</w:tcPr>
          <w:p w14:paraId="239F691C" w14:textId="18CFD9F7" w:rsidR="000626FF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5</w:t>
            </w:r>
            <w:r w:rsidR="00AD4EC6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821</w:t>
            </w:r>
          </w:p>
        </w:tc>
        <w:tc>
          <w:tcPr>
            <w:tcW w:w="262" w:type="dxa"/>
            <w:tcBorders>
              <w:top w:val="nil"/>
              <w:bottom w:val="nil"/>
            </w:tcBorders>
          </w:tcPr>
          <w:p w14:paraId="3590112B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</w:tcPr>
          <w:p w14:paraId="72EF68B9" w14:textId="17D65BB3" w:rsidR="000626FF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10</w:t>
            </w:r>
            <w:r w:rsidR="000626FF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671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9173B2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nil"/>
              <w:bottom w:val="single" w:sz="4" w:space="0" w:color="auto"/>
            </w:tcBorders>
          </w:tcPr>
          <w:p w14:paraId="1810627C" w14:textId="24525575" w:rsidR="000626FF" w:rsidRPr="001C2993" w:rsidRDefault="00FB3F13" w:rsidP="0030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276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5</w:t>
            </w:r>
            <w:r w:rsidR="00377279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612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479EFB53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</w:tcPr>
          <w:p w14:paraId="391C758C" w14:textId="2A58A7E8" w:rsidR="000626FF" w:rsidRPr="00AC365B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</w:t>
            </w:r>
            <w:r w:rsidR="000626FF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121</w:t>
            </w:r>
          </w:p>
        </w:tc>
      </w:tr>
      <w:tr w:rsidR="000626FF" w:rsidRPr="001C2993" w14:paraId="48237C67" w14:textId="77777777" w:rsidTr="00D2695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  <w:tcBorders>
              <w:top w:val="nil"/>
              <w:bottom w:val="nil"/>
            </w:tcBorders>
          </w:tcPr>
          <w:p w14:paraId="31022910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nil"/>
            </w:tcBorders>
          </w:tcPr>
          <w:p w14:paraId="3AEE0C00" w14:textId="355DE047" w:rsidR="000626FF" w:rsidRPr="00B53E63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AD4E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821</w:t>
            </w:r>
          </w:p>
        </w:tc>
        <w:tc>
          <w:tcPr>
            <w:tcW w:w="262" w:type="dxa"/>
            <w:tcBorders>
              <w:top w:val="nil"/>
              <w:bottom w:val="nil"/>
            </w:tcBorders>
          </w:tcPr>
          <w:p w14:paraId="594F36E3" w14:textId="77777777" w:rsidR="000626FF" w:rsidRPr="00B53E63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nil"/>
            </w:tcBorders>
          </w:tcPr>
          <w:p w14:paraId="4EF988F7" w14:textId="37CA5A46" w:rsidR="000626FF" w:rsidRPr="00B53E63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0626FF" w:rsidRPr="00B53E6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671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085827" w14:textId="77777777" w:rsidR="000626FF" w:rsidRPr="00B53E63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nil"/>
            </w:tcBorders>
          </w:tcPr>
          <w:p w14:paraId="192AA3A4" w14:textId="751692AF" w:rsidR="000626FF" w:rsidRPr="00B53E63" w:rsidRDefault="00FB3F13" w:rsidP="0030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2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AD4E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667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13D48B65" w14:textId="77777777" w:rsidR="000626FF" w:rsidRPr="00B53E63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nil"/>
            </w:tcBorders>
          </w:tcPr>
          <w:p w14:paraId="5BF459BD" w14:textId="6ADCBF3D" w:rsidR="000626FF" w:rsidRPr="00B53E63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="000626FF" w:rsidRPr="00B53E6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635</w:t>
            </w:r>
          </w:p>
        </w:tc>
      </w:tr>
      <w:tr w:rsidR="00AD4EC6" w:rsidRPr="001C2993" w14:paraId="4024ACDC" w14:textId="77777777" w:rsidTr="00D2695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  <w:tcBorders>
              <w:top w:val="nil"/>
              <w:bottom w:val="nil"/>
            </w:tcBorders>
          </w:tcPr>
          <w:p w14:paraId="2A375900" w14:textId="77777777" w:rsidR="00AD4EC6" w:rsidRDefault="00AD4EC6" w:rsidP="00AD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</w:rPr>
            </w:pP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62BC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  <w:p w14:paraId="4356D8AA" w14:textId="1C9F0EDD" w:rsidR="00AD4EC6" w:rsidRPr="00AC365B" w:rsidRDefault="00AD4EC6" w:rsidP="00AD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FB3F13" w:rsidRPr="00FB3F13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</w:tcPr>
          <w:p w14:paraId="6D0536E2" w14:textId="77777777" w:rsidR="00AD4EC6" w:rsidRDefault="00AD4EC6" w:rsidP="00AD4EC6">
            <w:pPr>
              <w:rPr>
                <w:rFonts w:ascii="Angsana New" w:hAnsi="Angsana New"/>
                <w:sz w:val="30"/>
                <w:szCs w:val="30"/>
              </w:rPr>
            </w:pPr>
          </w:p>
          <w:p w14:paraId="75C2D675" w14:textId="7C17636D" w:rsidR="00AD4EC6" w:rsidRPr="00D36B7B" w:rsidRDefault="00AD4EC6" w:rsidP="00AD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54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tcBorders>
              <w:top w:val="nil"/>
              <w:bottom w:val="nil"/>
            </w:tcBorders>
          </w:tcPr>
          <w:p w14:paraId="4EAA4B80" w14:textId="77777777" w:rsidR="00AD4EC6" w:rsidRPr="00AC365B" w:rsidRDefault="00AD4EC6" w:rsidP="00AD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</w:tcPr>
          <w:p w14:paraId="1C00BA65" w14:textId="77777777" w:rsidR="00AD4EC6" w:rsidRDefault="00AD4EC6" w:rsidP="00AD4EC6">
            <w:pPr>
              <w:rPr>
                <w:rFonts w:ascii="Angsana New" w:hAnsi="Angsana New"/>
                <w:sz w:val="30"/>
                <w:szCs w:val="30"/>
              </w:rPr>
            </w:pPr>
          </w:p>
          <w:p w14:paraId="761F5739" w14:textId="61E0AAE7" w:rsidR="00AD4EC6" w:rsidRPr="00AC365B" w:rsidRDefault="00AD4EC6" w:rsidP="00AD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620ADD" w14:textId="77777777" w:rsidR="00AD4EC6" w:rsidRPr="00AC365B" w:rsidRDefault="00AD4EC6" w:rsidP="00AD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nil"/>
              <w:bottom w:val="single" w:sz="4" w:space="0" w:color="auto"/>
            </w:tcBorders>
          </w:tcPr>
          <w:p w14:paraId="39D9EEE9" w14:textId="77777777" w:rsidR="00AD4EC6" w:rsidRDefault="00AD4EC6" w:rsidP="00AD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B477C27" w14:textId="78AF29D9" w:rsidR="00AD4EC6" w:rsidRPr="001C2993" w:rsidRDefault="00AD4EC6" w:rsidP="00AD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3072C307" w14:textId="77777777" w:rsidR="00AD4EC6" w:rsidRPr="00AC365B" w:rsidRDefault="00AD4EC6" w:rsidP="00AD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</w:tcPr>
          <w:p w14:paraId="14C6ECD2" w14:textId="77777777" w:rsidR="00AD4EC6" w:rsidRDefault="00AD4EC6" w:rsidP="00AD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3DB0BBE2" w14:textId="51ABEE38" w:rsidR="00AD4EC6" w:rsidRPr="00AC365B" w:rsidRDefault="00AD4EC6" w:rsidP="00AD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C2993">
              <w:rPr>
                <w:rFonts w:ascii="Angsana New" w:hAnsi="Angsana New"/>
                <w:sz w:val="30"/>
                <w:szCs w:val="30"/>
              </w:rPr>
              <w:t>(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22</w:t>
            </w:r>
            <w:r w:rsidRPr="001C2993">
              <w:rPr>
                <w:rFonts w:ascii="Angsana New" w:hAnsi="Angsana New"/>
                <w:sz w:val="30"/>
                <w:szCs w:val="30"/>
              </w:rPr>
              <w:t>,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500</w:t>
            </w:r>
            <w:r w:rsidRPr="001C299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36B7B" w:rsidRPr="001C2993" w14:paraId="25534308" w14:textId="77777777" w:rsidTr="00D2695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  <w:tcBorders>
              <w:top w:val="nil"/>
              <w:bottom w:val="nil"/>
            </w:tcBorders>
          </w:tcPr>
          <w:p w14:paraId="0D13B602" w14:textId="7C70F900" w:rsidR="00D36B7B" w:rsidRPr="00AC365B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483A2E29" w14:textId="419E8090" w:rsidR="00D36B7B" w:rsidRPr="00DC684E" w:rsidRDefault="00FB3F13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AD4E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821</w:t>
            </w:r>
          </w:p>
        </w:tc>
        <w:tc>
          <w:tcPr>
            <w:tcW w:w="262" w:type="dxa"/>
            <w:tcBorders>
              <w:top w:val="nil"/>
              <w:bottom w:val="nil"/>
            </w:tcBorders>
          </w:tcPr>
          <w:p w14:paraId="7B09C703" w14:textId="77777777" w:rsidR="00D36B7B" w:rsidRPr="00DC684E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4124C26A" w14:textId="4D35AB26" w:rsidR="00D36B7B" w:rsidRPr="00AE0B47" w:rsidRDefault="00FB3F13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D36B7B" w:rsidRPr="00DC684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671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432DF5" w14:textId="77777777" w:rsidR="00D36B7B" w:rsidRPr="00AC365B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46D47D" w14:textId="1084C69D" w:rsidR="00D36B7B" w:rsidRPr="00AC365B" w:rsidRDefault="00FB3F13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AD4E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667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3E529A00" w14:textId="77777777" w:rsidR="00D36B7B" w:rsidRPr="00AC365B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01EABCA2" w14:textId="130529E7" w:rsidR="00D36B7B" w:rsidRPr="002E36B1" w:rsidRDefault="00FB3F13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36B7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135</w:t>
            </w:r>
          </w:p>
        </w:tc>
      </w:tr>
      <w:tr w:rsidR="00D36B7B" w:rsidRPr="005428D7" w14:paraId="00F43B50" w14:textId="77777777" w:rsidTr="00D2695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  <w:tcBorders>
              <w:top w:val="nil"/>
              <w:bottom w:val="nil"/>
            </w:tcBorders>
          </w:tcPr>
          <w:p w14:paraId="13C30308" w14:textId="27EC4076" w:rsidR="00D36B7B" w:rsidRPr="005428D7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7" w:type="dxa"/>
            <w:gridSpan w:val="3"/>
            <w:tcBorders>
              <w:top w:val="nil"/>
              <w:bottom w:val="nil"/>
            </w:tcBorders>
          </w:tcPr>
          <w:p w14:paraId="3B580806" w14:textId="77777777" w:rsidR="00D36B7B" w:rsidRPr="005428D7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3897E9" w14:textId="77777777" w:rsidR="00D36B7B" w:rsidRPr="005428D7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4" w:type="dxa"/>
            <w:gridSpan w:val="4"/>
            <w:tcBorders>
              <w:top w:val="nil"/>
              <w:bottom w:val="nil"/>
            </w:tcBorders>
          </w:tcPr>
          <w:p w14:paraId="0528954C" w14:textId="77777777" w:rsidR="00D36B7B" w:rsidRPr="005428D7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036916" w:rsidRPr="00E87CED" w14:paraId="2C7A211D" w14:textId="77777777" w:rsidTr="00D2695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  <w:tcBorders>
              <w:top w:val="nil"/>
              <w:bottom w:val="nil"/>
            </w:tcBorders>
          </w:tcPr>
          <w:p w14:paraId="11F539B6" w14:textId="77777777" w:rsidR="00036916" w:rsidRDefault="00036916" w:rsidP="00036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7" w:type="dxa"/>
            <w:gridSpan w:val="3"/>
            <w:tcBorders>
              <w:top w:val="nil"/>
              <w:bottom w:val="nil"/>
            </w:tcBorders>
          </w:tcPr>
          <w:p w14:paraId="6034AA6E" w14:textId="23BA219F" w:rsidR="00036916" w:rsidRPr="00BE31F2" w:rsidRDefault="00036916" w:rsidP="00036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7B3339" w14:textId="77777777" w:rsidR="00036916" w:rsidRPr="00E87CED" w:rsidRDefault="00036916" w:rsidP="00036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4" w:type="dxa"/>
            <w:gridSpan w:val="4"/>
            <w:tcBorders>
              <w:top w:val="nil"/>
              <w:bottom w:val="nil"/>
            </w:tcBorders>
          </w:tcPr>
          <w:p w14:paraId="4F3E84D1" w14:textId="36A8A1C3" w:rsidR="00036916" w:rsidRPr="00BE31F2" w:rsidRDefault="00036916" w:rsidP="00036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28D7" w:rsidRPr="00E87CED" w14:paraId="20330FAB" w14:textId="77777777" w:rsidTr="00D2695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  <w:tcBorders>
              <w:top w:val="nil"/>
              <w:bottom w:val="nil"/>
            </w:tcBorders>
          </w:tcPr>
          <w:p w14:paraId="6D416A82" w14:textId="77777777" w:rsidR="005428D7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14:paraId="019FFFFB" w14:textId="475FDD7D" w:rsidR="005428D7" w:rsidRPr="00E87CED" w:rsidRDefault="00FB3F13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2" w:type="dxa"/>
            <w:tcBorders>
              <w:top w:val="nil"/>
              <w:bottom w:val="nil"/>
            </w:tcBorders>
          </w:tcPr>
          <w:p w14:paraId="722BF24F" w14:textId="77777777" w:rsidR="005428D7" w:rsidRPr="00E87CED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1AFBAE66" w14:textId="59742AE9" w:rsidR="005428D7" w:rsidRPr="00E87CED" w:rsidRDefault="00FB3F13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5E3B13" w14:textId="77777777" w:rsidR="005428D7" w:rsidRPr="00E87CED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6E0D0E55" w14:textId="6B914922" w:rsidR="005428D7" w:rsidRPr="00E87CED" w:rsidRDefault="00FB3F13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6" w:type="dxa"/>
            <w:gridSpan w:val="2"/>
            <w:tcBorders>
              <w:top w:val="nil"/>
              <w:bottom w:val="nil"/>
            </w:tcBorders>
          </w:tcPr>
          <w:p w14:paraId="05EBC932" w14:textId="77777777" w:rsidR="005428D7" w:rsidRPr="00E87CED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41922F72" w14:textId="4E02D081" w:rsidR="005428D7" w:rsidRPr="00E87CED" w:rsidRDefault="00FB3F13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428D7" w:rsidRPr="00E87CED" w14:paraId="3D08A3C5" w14:textId="77777777" w:rsidTr="00D2695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  <w:tcBorders>
              <w:top w:val="nil"/>
              <w:bottom w:val="nil"/>
            </w:tcBorders>
          </w:tcPr>
          <w:p w14:paraId="345392A8" w14:textId="77777777" w:rsidR="005428D7" w:rsidRDefault="005428D7" w:rsidP="0007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71" w:type="dxa"/>
            <w:gridSpan w:val="8"/>
            <w:tcBorders>
              <w:top w:val="nil"/>
              <w:bottom w:val="nil"/>
            </w:tcBorders>
          </w:tcPr>
          <w:p w14:paraId="16D679BA" w14:textId="77E81027" w:rsidR="005428D7" w:rsidRPr="00E87CED" w:rsidRDefault="005428D7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15B38" w:rsidRPr="005428D7" w14:paraId="50B6D74C" w14:textId="77777777" w:rsidTr="00D2695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  <w:tcBorders>
              <w:top w:val="nil"/>
              <w:bottom w:val="nil"/>
            </w:tcBorders>
          </w:tcPr>
          <w:p w14:paraId="770ACC9F" w14:textId="40CAED0E" w:rsidR="00D15B38" w:rsidRPr="00CE54CB" w:rsidRDefault="00D15B38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กลับรายการขาดทุนจากการด้อยค่า </w:t>
            </w:r>
            <w:r w:rsidR="00CE54CB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CE54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</w:t>
            </w:r>
            <w:r w:rsidR="00CE54CB" w:rsidRPr="00073A3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073A3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FB3F13" w:rsidRPr="00FB3F13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073A3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073A3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หนี้สูญและหนี้สงสัยจะสูญ)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1CE9AF75" w14:textId="0DC2B4DB" w:rsidR="00D15B38" w:rsidRPr="002E7440" w:rsidRDefault="00D15B38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สำหรับงวดสามเดือนสิ้นสุดวันที่ 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356A1">
              <w:rPr>
                <w:rFonts w:ascii="Angsana New" w:hAnsi="Angsana New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1026" w:type="dxa"/>
            <w:tcBorders>
              <w:top w:val="nil"/>
              <w:bottom w:val="double" w:sz="4" w:space="0" w:color="000000"/>
            </w:tcBorders>
          </w:tcPr>
          <w:p w14:paraId="549045BD" w14:textId="77777777" w:rsidR="00D15B38" w:rsidRDefault="00D15B38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DD03CFA" w14:textId="77777777" w:rsidR="00AD4EC6" w:rsidRDefault="00AD4EC6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1BB7EEB" w14:textId="78C00A13" w:rsidR="00AD4EC6" w:rsidRPr="00E87CED" w:rsidRDefault="00AD4EC6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bottom w:val="nil"/>
            </w:tcBorders>
          </w:tcPr>
          <w:p w14:paraId="2100D2CB" w14:textId="77777777" w:rsidR="00D15B38" w:rsidRPr="00E87CED" w:rsidRDefault="00D15B38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nil"/>
              <w:bottom w:val="double" w:sz="4" w:space="0" w:color="000000"/>
            </w:tcBorders>
          </w:tcPr>
          <w:p w14:paraId="5B2E7941" w14:textId="77777777" w:rsidR="00D15B38" w:rsidRDefault="00D15B38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0EE9CA4" w14:textId="77777777" w:rsidR="00AD4EC6" w:rsidRDefault="00AD4EC6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BFCE9E1" w14:textId="7CFBF3E0" w:rsidR="00AD4EC6" w:rsidRPr="005428D7" w:rsidRDefault="00AD4EC6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A5366D" w14:textId="77777777" w:rsidR="00D15B38" w:rsidRPr="005428D7" w:rsidRDefault="00D15B38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double" w:sz="4" w:space="0" w:color="000000"/>
            </w:tcBorders>
          </w:tcPr>
          <w:p w14:paraId="3F50B315" w14:textId="77777777" w:rsidR="00D15B38" w:rsidRDefault="00D15B38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5F30DE4" w14:textId="77777777" w:rsidR="00AD4EC6" w:rsidRDefault="00AD4EC6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E14208A" w14:textId="28688E77" w:rsidR="00AD4EC6" w:rsidRPr="005428D7" w:rsidRDefault="00AD4EC6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  <w:gridSpan w:val="2"/>
            <w:tcBorders>
              <w:top w:val="nil"/>
              <w:bottom w:val="nil"/>
            </w:tcBorders>
          </w:tcPr>
          <w:p w14:paraId="0F58F239" w14:textId="618CB54C" w:rsidR="00D15B38" w:rsidRPr="005428D7" w:rsidRDefault="00D15B38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nil"/>
              <w:bottom w:val="double" w:sz="4" w:space="0" w:color="000000"/>
            </w:tcBorders>
          </w:tcPr>
          <w:p w14:paraId="4E2E2C45" w14:textId="77777777" w:rsidR="00D15B38" w:rsidRDefault="00D15B38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C652004" w14:textId="77777777" w:rsidR="00AD4EC6" w:rsidRDefault="00AD4EC6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D25DDB3" w14:textId="2E8A2833" w:rsidR="00AD4EC6" w:rsidRPr="005428D7" w:rsidRDefault="00AD4EC6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15B38" w:rsidRPr="005428D7" w14:paraId="7F88187C" w14:textId="77777777" w:rsidTr="00D2695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  <w:tcBorders>
              <w:top w:val="nil"/>
              <w:bottom w:val="nil"/>
            </w:tcBorders>
          </w:tcPr>
          <w:p w14:paraId="7057CA49" w14:textId="1782D424" w:rsidR="00D15B38" w:rsidRDefault="00D15B38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สำหรับงวด</w:t>
            </w:r>
            <w:r w:rsidR="00F356A1">
              <w:rPr>
                <w:rFonts w:ascii="Angsana New" w:hAnsi="Angsana New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356A1">
              <w:rPr>
                <w:rFonts w:ascii="Angsana New" w:hAnsi="Angsana New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1026" w:type="dxa"/>
            <w:tcBorders>
              <w:top w:val="nil"/>
              <w:bottom w:val="double" w:sz="4" w:space="0" w:color="000000"/>
            </w:tcBorders>
          </w:tcPr>
          <w:p w14:paraId="72F853B1" w14:textId="7A4F7123" w:rsidR="00D15B38" w:rsidRPr="00073A39" w:rsidRDefault="00AD4EC6" w:rsidP="00036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tcBorders>
              <w:top w:val="nil"/>
              <w:bottom w:val="nil"/>
            </w:tcBorders>
          </w:tcPr>
          <w:p w14:paraId="3BAFB333" w14:textId="77777777" w:rsidR="00D15B38" w:rsidRPr="00E87CED" w:rsidRDefault="00D15B38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nil"/>
              <w:bottom w:val="double" w:sz="4" w:space="0" w:color="000000"/>
            </w:tcBorders>
          </w:tcPr>
          <w:p w14:paraId="5E7A75C8" w14:textId="68C7D055" w:rsidR="00D15B38" w:rsidRPr="00073A39" w:rsidRDefault="00AD4EC6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0553B9" w14:textId="77777777" w:rsidR="00D15B38" w:rsidRPr="005428D7" w:rsidRDefault="00D15B38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double" w:sz="4" w:space="0" w:color="000000"/>
            </w:tcBorders>
          </w:tcPr>
          <w:p w14:paraId="3669A06C" w14:textId="7EC12923" w:rsidR="00D15B38" w:rsidRPr="00073A39" w:rsidRDefault="00AD4EC6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B3F13" w:rsidRPr="00FB3F13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B3F13" w:rsidRPr="00FB3F13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6" w:type="dxa"/>
            <w:gridSpan w:val="2"/>
            <w:tcBorders>
              <w:top w:val="nil"/>
              <w:bottom w:val="nil"/>
            </w:tcBorders>
          </w:tcPr>
          <w:p w14:paraId="0D3C1C44" w14:textId="77777777" w:rsidR="00D15B38" w:rsidRPr="005428D7" w:rsidRDefault="00D15B38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nil"/>
              <w:bottom w:val="double" w:sz="4" w:space="0" w:color="000000"/>
            </w:tcBorders>
          </w:tcPr>
          <w:p w14:paraId="561505B0" w14:textId="0534F1D7" w:rsidR="00D15B38" w:rsidRPr="00073A39" w:rsidRDefault="00AD4EC6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73A39" w:rsidRPr="00E87CED" w14:paraId="5A2B4676" w14:textId="77777777" w:rsidTr="00D2695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  <w:tcBorders>
              <w:top w:val="nil"/>
              <w:bottom w:val="nil"/>
            </w:tcBorders>
          </w:tcPr>
          <w:p w14:paraId="21B6065E" w14:textId="77777777" w:rsidR="00073A39" w:rsidRPr="002E7440" w:rsidRDefault="00073A39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7" w:type="dxa"/>
            <w:gridSpan w:val="3"/>
            <w:tcBorders>
              <w:top w:val="nil"/>
              <w:bottom w:val="nil"/>
            </w:tcBorders>
          </w:tcPr>
          <w:p w14:paraId="5F1F1106" w14:textId="77777777" w:rsidR="00073A39" w:rsidRPr="005428D7" w:rsidRDefault="00073A39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DCFAF5" w14:textId="77777777" w:rsidR="00073A39" w:rsidRPr="005428D7" w:rsidRDefault="00073A39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4" w:type="dxa"/>
            <w:gridSpan w:val="4"/>
            <w:tcBorders>
              <w:top w:val="nil"/>
              <w:bottom w:val="nil"/>
            </w:tcBorders>
          </w:tcPr>
          <w:p w14:paraId="4994526F" w14:textId="77777777" w:rsidR="00073A39" w:rsidRPr="005428D7" w:rsidRDefault="00073A39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</w:tbl>
    <w:p w14:paraId="225F872B" w14:textId="77777777" w:rsidR="00D2695F" w:rsidRDefault="00D2695F"/>
    <w:tbl>
      <w:tblPr>
        <w:tblW w:w="9337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1026"/>
        <w:gridCol w:w="240"/>
        <w:gridCol w:w="22"/>
        <w:gridCol w:w="1079"/>
        <w:gridCol w:w="270"/>
        <w:gridCol w:w="1110"/>
        <w:gridCol w:w="245"/>
        <w:gridCol w:w="1079"/>
        <w:gridCol w:w="18"/>
      </w:tblGrid>
      <w:tr w:rsidR="00D36B7B" w:rsidRPr="000626FF" w14:paraId="170843D9" w14:textId="77777777" w:rsidTr="004F2169">
        <w:trPr>
          <w:gridAfter w:val="1"/>
          <w:wAfter w:w="18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47C54867" w14:textId="72232E60" w:rsidR="00D36B7B" w:rsidRPr="000626FF" w:rsidRDefault="00D36B7B" w:rsidP="00D2695F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</w:t>
            </w:r>
            <w:r w:rsidR="00A01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0626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0626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367" w:type="dxa"/>
            <w:gridSpan w:val="4"/>
            <w:tcBorders>
              <w:top w:val="nil"/>
              <w:bottom w:val="nil"/>
            </w:tcBorders>
          </w:tcPr>
          <w:p w14:paraId="767783C3" w14:textId="4B4C33A6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06C2B4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4" w:type="dxa"/>
            <w:gridSpan w:val="3"/>
            <w:tcBorders>
              <w:top w:val="nil"/>
              <w:bottom w:val="nil"/>
            </w:tcBorders>
          </w:tcPr>
          <w:p w14:paraId="38685EC3" w14:textId="45664EB5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6B7B" w:rsidRPr="000626FF" w14:paraId="718F4824" w14:textId="77777777" w:rsidTr="004F2169">
        <w:tc>
          <w:tcPr>
            <w:tcW w:w="4248" w:type="dxa"/>
            <w:tcBorders>
              <w:top w:val="nil"/>
              <w:bottom w:val="nil"/>
            </w:tcBorders>
          </w:tcPr>
          <w:p w14:paraId="30EF903D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14:paraId="717D4AA0" w14:textId="57E337DF" w:rsidR="00D36B7B" w:rsidRPr="004F2169" w:rsidRDefault="00FB3F13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B3F13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="004F2169" w:rsidRPr="004F2169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F356A1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</w:t>
            </w:r>
            <w:r w:rsidR="004F2169" w:rsidRPr="004F2169">
              <w:rPr>
                <w:rFonts w:ascii="Angsana New" w:hAnsi="Angsana New"/>
                <w:spacing w:val="-4"/>
                <w:sz w:val="30"/>
                <w:szCs w:val="30"/>
                <w:cs/>
              </w:rPr>
              <w:t>ายน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EA4CD7D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1" w:type="dxa"/>
            <w:gridSpan w:val="2"/>
            <w:tcBorders>
              <w:top w:val="nil"/>
              <w:bottom w:val="nil"/>
            </w:tcBorders>
          </w:tcPr>
          <w:p w14:paraId="436C2DDE" w14:textId="24AEFD67" w:rsidR="00D36B7B" w:rsidRPr="000626FF" w:rsidRDefault="00FB3F13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31</w:t>
            </w:r>
            <w:r w:rsidR="00D36B7B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36B7B"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28886C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nil"/>
              <w:bottom w:val="nil"/>
            </w:tcBorders>
          </w:tcPr>
          <w:p w14:paraId="36066ADB" w14:textId="66053ACE" w:rsidR="00D36B7B" w:rsidRPr="000626FF" w:rsidRDefault="00FB3F13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30</w:t>
            </w:r>
            <w:r w:rsidR="004F2169" w:rsidRPr="004F216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356A1">
              <w:rPr>
                <w:rFonts w:ascii="Angsana New" w:hAnsi="Angsana New"/>
                <w:sz w:val="30"/>
                <w:szCs w:val="30"/>
                <w:cs/>
              </w:rPr>
              <w:t>กันย</w:t>
            </w:r>
            <w:r w:rsidR="004F2169" w:rsidRPr="004F2169">
              <w:rPr>
                <w:rFonts w:ascii="Angsana New" w:hAnsi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2F3E224F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7" w:type="dxa"/>
            <w:gridSpan w:val="2"/>
            <w:tcBorders>
              <w:top w:val="nil"/>
              <w:bottom w:val="nil"/>
            </w:tcBorders>
          </w:tcPr>
          <w:p w14:paraId="7DB706DD" w14:textId="3669FC4F" w:rsidR="00D36B7B" w:rsidRPr="000626FF" w:rsidRDefault="00FB3F13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31</w:t>
            </w:r>
            <w:r w:rsidR="00D36B7B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36B7B"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D36B7B" w:rsidRPr="000626FF" w14:paraId="17287F5A" w14:textId="00E642B6" w:rsidTr="004F2169">
        <w:tc>
          <w:tcPr>
            <w:tcW w:w="4248" w:type="dxa"/>
            <w:tcBorders>
              <w:top w:val="nil"/>
              <w:bottom w:val="nil"/>
            </w:tcBorders>
          </w:tcPr>
          <w:p w14:paraId="7D777A6A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14:paraId="2E91C6C4" w14:textId="28E04B67" w:rsidR="00D36B7B" w:rsidRPr="000626FF" w:rsidRDefault="00FB3F13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9832073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1" w:type="dxa"/>
            <w:gridSpan w:val="2"/>
            <w:tcBorders>
              <w:top w:val="nil"/>
              <w:bottom w:val="nil"/>
            </w:tcBorders>
          </w:tcPr>
          <w:p w14:paraId="6BA01DEE" w14:textId="4A73CBBF" w:rsidR="00D36B7B" w:rsidRPr="000626FF" w:rsidRDefault="00FB3F13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A9232D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nil"/>
              <w:bottom w:val="nil"/>
            </w:tcBorders>
          </w:tcPr>
          <w:p w14:paraId="6D5EED9E" w14:textId="06284ECB" w:rsidR="00D36B7B" w:rsidRPr="000626FF" w:rsidRDefault="00FB3F13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6DCEC506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7" w:type="dxa"/>
            <w:gridSpan w:val="2"/>
            <w:tcBorders>
              <w:top w:val="nil"/>
              <w:bottom w:val="nil"/>
            </w:tcBorders>
          </w:tcPr>
          <w:p w14:paraId="0BB76EF6" w14:textId="2781154E" w:rsidR="00D36B7B" w:rsidRPr="000626FF" w:rsidRDefault="00FB3F13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36B7B" w:rsidRPr="000626FF" w14:paraId="71F3C082" w14:textId="77777777" w:rsidTr="004F2169">
        <w:trPr>
          <w:gridAfter w:val="1"/>
          <w:wAfter w:w="18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3BE88AAD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71" w:type="dxa"/>
            <w:gridSpan w:val="8"/>
            <w:tcBorders>
              <w:top w:val="nil"/>
              <w:bottom w:val="nil"/>
            </w:tcBorders>
            <w:vAlign w:val="bottom"/>
          </w:tcPr>
          <w:p w14:paraId="325E97D6" w14:textId="15FDC49B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626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36B7B" w:rsidRPr="000626FF" w14:paraId="60F864DB" w14:textId="77777777" w:rsidTr="00DD03D9">
        <w:trPr>
          <w:gridAfter w:val="1"/>
          <w:wAfter w:w="18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2CBA4492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026" w:type="dxa"/>
            <w:tcBorders>
              <w:top w:val="nil"/>
              <w:bottom w:val="nil"/>
            </w:tcBorders>
          </w:tcPr>
          <w:p w14:paraId="00E55D33" w14:textId="6B005897" w:rsidR="00D36B7B" w:rsidRPr="000626FF" w:rsidRDefault="00917978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gridSpan w:val="2"/>
            <w:tcBorders>
              <w:top w:val="nil"/>
              <w:bottom w:val="nil"/>
            </w:tcBorders>
          </w:tcPr>
          <w:p w14:paraId="7A351DEE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62CA1A56" w14:textId="1745641F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6149C1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nil"/>
              <w:bottom w:val="nil"/>
            </w:tcBorders>
          </w:tcPr>
          <w:p w14:paraId="75575C42" w14:textId="5B7821C5" w:rsidR="00D36B7B" w:rsidRPr="000626FF" w:rsidRDefault="00FB3F13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297</w:t>
            </w:r>
            <w:r w:rsidR="00917978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982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337B4697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1B4FD704" w14:textId="3B64C295" w:rsidR="00D36B7B" w:rsidRPr="000626FF" w:rsidRDefault="00FB3F13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278</w:t>
            </w:r>
            <w:r w:rsidR="00D36B7B" w:rsidRPr="000626FF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067</w:t>
            </w:r>
          </w:p>
        </w:tc>
      </w:tr>
      <w:tr w:rsidR="00DD03D9" w:rsidRPr="000626FF" w14:paraId="0F71E665" w14:textId="77777777" w:rsidTr="00DD03D9">
        <w:trPr>
          <w:gridAfter w:val="1"/>
          <w:wAfter w:w="18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7A5D8F03" w14:textId="43C87D3E" w:rsidR="00DD03D9" w:rsidRPr="000626FF" w:rsidRDefault="00E5124F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="00FB1254">
              <w:rPr>
                <w:rFonts w:ascii="Angsana New" w:hAnsi="Angsana New"/>
                <w:sz w:val="30"/>
                <w:szCs w:val="30"/>
                <w:cs/>
              </w:rPr>
              <w:t>ร่วม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ค้า</w:t>
            </w:r>
          </w:p>
        </w:tc>
        <w:tc>
          <w:tcPr>
            <w:tcW w:w="1026" w:type="dxa"/>
            <w:tcBorders>
              <w:top w:val="nil"/>
              <w:bottom w:val="nil"/>
            </w:tcBorders>
          </w:tcPr>
          <w:p w14:paraId="72446E28" w14:textId="3716B283" w:rsidR="00DD03D9" w:rsidRDefault="00FB3F13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2" w:type="dxa"/>
            <w:gridSpan w:val="2"/>
            <w:tcBorders>
              <w:top w:val="nil"/>
              <w:bottom w:val="nil"/>
            </w:tcBorders>
          </w:tcPr>
          <w:p w14:paraId="4642EF57" w14:textId="77777777" w:rsidR="00DD03D9" w:rsidRPr="000626FF" w:rsidRDefault="00DD03D9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10E4AB5C" w14:textId="2FF3BB95" w:rsidR="00DD03D9" w:rsidRPr="00BE31F2" w:rsidRDefault="00DD03D9" w:rsidP="00DD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8E983A" w14:textId="77777777" w:rsidR="00DD03D9" w:rsidRPr="000626FF" w:rsidRDefault="00DD03D9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nil"/>
              <w:bottom w:val="nil"/>
            </w:tcBorders>
          </w:tcPr>
          <w:p w14:paraId="0C72BE91" w14:textId="3297F133" w:rsidR="00DD03D9" w:rsidRDefault="00FB3F13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50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29057DD2" w14:textId="77777777" w:rsidR="00DD03D9" w:rsidRPr="000626FF" w:rsidRDefault="00DD03D9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52B89D28" w14:textId="4251B036" w:rsidR="00DD03D9" w:rsidRPr="00BE31F2" w:rsidRDefault="00DD03D9" w:rsidP="00DD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D36B7B" w:rsidRPr="000626FF" w14:paraId="639D4F1E" w14:textId="77777777" w:rsidTr="00DD03D9">
        <w:trPr>
          <w:gridAfter w:val="1"/>
          <w:wAfter w:w="18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03E46BBA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</w:tcPr>
          <w:p w14:paraId="6D055F63" w14:textId="735F625E" w:rsidR="00D36B7B" w:rsidRPr="000626FF" w:rsidRDefault="00FB3F13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1</w:t>
            </w:r>
            <w:r w:rsidR="00917978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62" w:type="dxa"/>
            <w:gridSpan w:val="2"/>
            <w:tcBorders>
              <w:top w:val="nil"/>
              <w:bottom w:val="nil"/>
            </w:tcBorders>
          </w:tcPr>
          <w:p w14:paraId="0229483D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</w:tcPr>
          <w:p w14:paraId="04C4F599" w14:textId="14A1EA6A" w:rsidR="00D36B7B" w:rsidRPr="000626FF" w:rsidRDefault="00FB3F13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8</w:t>
            </w:r>
            <w:r w:rsidR="00D36B7B" w:rsidRPr="000626FF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544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0EB339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nil"/>
              <w:bottom w:val="single" w:sz="4" w:space="0" w:color="auto"/>
            </w:tcBorders>
          </w:tcPr>
          <w:p w14:paraId="35FE4480" w14:textId="27D069AB" w:rsidR="00D36B7B" w:rsidRPr="000626FF" w:rsidRDefault="00FB3F13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50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7696B2EF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</w:tcPr>
          <w:p w14:paraId="0E5B6779" w14:textId="61716B4E" w:rsidR="00D36B7B" w:rsidRPr="000626FF" w:rsidRDefault="00FB3F13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5</w:t>
            </w:r>
            <w:r w:rsidR="00D36B7B" w:rsidRPr="000626FF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061</w:t>
            </w:r>
          </w:p>
        </w:tc>
      </w:tr>
      <w:tr w:rsidR="00D36B7B" w:rsidRPr="000626FF" w14:paraId="6BA9D1AA" w14:textId="77777777" w:rsidTr="004F2169">
        <w:trPr>
          <w:gridAfter w:val="1"/>
          <w:wAfter w:w="18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24F11AA6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nil"/>
            </w:tcBorders>
          </w:tcPr>
          <w:p w14:paraId="50982998" w14:textId="67D90A74" w:rsidR="00D36B7B" w:rsidRPr="000626FF" w:rsidRDefault="00FB3F13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179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190</w:t>
            </w:r>
          </w:p>
        </w:tc>
        <w:tc>
          <w:tcPr>
            <w:tcW w:w="262" w:type="dxa"/>
            <w:gridSpan w:val="2"/>
            <w:tcBorders>
              <w:top w:val="nil"/>
              <w:bottom w:val="nil"/>
            </w:tcBorders>
          </w:tcPr>
          <w:p w14:paraId="78809D82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nil"/>
            </w:tcBorders>
          </w:tcPr>
          <w:p w14:paraId="792776A4" w14:textId="0991E250" w:rsidR="00D36B7B" w:rsidRPr="000626FF" w:rsidRDefault="00FB3F13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36B7B" w:rsidRPr="000626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544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FF5980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nil"/>
            </w:tcBorders>
          </w:tcPr>
          <w:p w14:paraId="5419814E" w14:textId="331B99E9" w:rsidR="00D36B7B" w:rsidRPr="000626FF" w:rsidRDefault="00FB3F13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298</w:t>
            </w:r>
            <w:r w:rsidR="009179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085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71826646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nil"/>
            </w:tcBorders>
          </w:tcPr>
          <w:p w14:paraId="329A7C93" w14:textId="2A173A04" w:rsidR="00D36B7B" w:rsidRPr="000626FF" w:rsidRDefault="00FB3F13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283</w:t>
            </w:r>
            <w:r w:rsidR="00D36B7B" w:rsidRPr="000626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128</w:t>
            </w:r>
          </w:p>
        </w:tc>
      </w:tr>
      <w:tr w:rsidR="00D36B7B" w:rsidRPr="000626FF" w14:paraId="185C2700" w14:textId="77777777" w:rsidTr="004F2169">
        <w:trPr>
          <w:gridAfter w:val="1"/>
          <w:wAfter w:w="18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4D99A02E" w14:textId="77777777" w:rsidR="00D36B7B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</w:rPr>
            </w:pP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62BC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  <w:p w14:paraId="6CDD64C9" w14:textId="2EA4B3F2" w:rsidR="00D36B7B" w:rsidRPr="000626FF" w:rsidRDefault="00D36B7B" w:rsidP="00D36B7B">
            <w:pPr>
              <w:tabs>
                <w:tab w:val="clear" w:pos="227"/>
                <w:tab w:val="left" w:pos="25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FB3F13" w:rsidRPr="00FB3F13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า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เผื่อหนี้สงสัยจะสูญ)</w:t>
            </w: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</w:tcPr>
          <w:p w14:paraId="55AA9545" w14:textId="77777777" w:rsidR="00493FBD" w:rsidRDefault="00493FBD" w:rsidP="001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  <w:p w14:paraId="047060F1" w14:textId="0C2D4A91" w:rsidR="00917978" w:rsidRPr="000626FF" w:rsidRDefault="00917978" w:rsidP="004C3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gridSpan w:val="2"/>
            <w:tcBorders>
              <w:top w:val="nil"/>
              <w:bottom w:val="nil"/>
            </w:tcBorders>
          </w:tcPr>
          <w:p w14:paraId="6643C302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</w:tcPr>
          <w:p w14:paraId="500430B7" w14:textId="77777777" w:rsidR="00D36B7B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509D0C2D" w14:textId="32500884" w:rsidR="00D36B7B" w:rsidRPr="000626FF" w:rsidRDefault="00D36B7B" w:rsidP="004C3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E8FC21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nil"/>
              <w:bottom w:val="single" w:sz="4" w:space="0" w:color="auto"/>
            </w:tcBorders>
          </w:tcPr>
          <w:p w14:paraId="4029120C" w14:textId="77777777" w:rsidR="00493FBD" w:rsidRDefault="00493FBD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  <w:p w14:paraId="0C1D5967" w14:textId="3782BAA1" w:rsidR="00917978" w:rsidRPr="000626FF" w:rsidRDefault="00917978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296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670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5CFB8EF8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</w:tcPr>
          <w:p w14:paraId="2E1A567D" w14:textId="77777777" w:rsidR="00D36B7B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39A8B608" w14:textId="51A8FA8F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sz w:val="30"/>
                <w:szCs w:val="30"/>
              </w:rPr>
              <w:t>(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260</w:t>
            </w:r>
            <w:r w:rsidRPr="000626FF">
              <w:rPr>
                <w:rFonts w:ascii="Angsana New" w:hAnsi="Angsana New"/>
                <w:sz w:val="30"/>
                <w:szCs w:val="30"/>
              </w:rPr>
              <w:t>,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819</w:t>
            </w:r>
            <w:r w:rsidRPr="000626F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36B7B" w:rsidRPr="000626FF" w14:paraId="3B7A2477" w14:textId="77777777" w:rsidTr="004F2169">
        <w:trPr>
          <w:gridAfter w:val="1"/>
          <w:wAfter w:w="18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2250F987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1781714F" w14:textId="74B16629" w:rsidR="00D36B7B" w:rsidRPr="000626FF" w:rsidRDefault="00FB3F13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179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190</w:t>
            </w:r>
          </w:p>
        </w:tc>
        <w:tc>
          <w:tcPr>
            <w:tcW w:w="262" w:type="dxa"/>
            <w:gridSpan w:val="2"/>
            <w:tcBorders>
              <w:top w:val="nil"/>
              <w:bottom w:val="nil"/>
            </w:tcBorders>
          </w:tcPr>
          <w:p w14:paraId="5BE49F31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6CBBFD2E" w14:textId="70747067" w:rsidR="00D36B7B" w:rsidRPr="000626FF" w:rsidRDefault="00FB3F13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36B7B" w:rsidRPr="000626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544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ECBA83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4EBBDD2D" w14:textId="0AA7D361" w:rsidR="00D36B7B" w:rsidRPr="000626FF" w:rsidRDefault="00FB3F13" w:rsidP="004C3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179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415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1820D9EC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3F5503A8" w14:textId="774E581A" w:rsidR="00D36B7B" w:rsidRPr="000626FF" w:rsidRDefault="00FB3F13" w:rsidP="004C3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D36B7B" w:rsidRPr="000626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309</w:t>
            </w:r>
          </w:p>
        </w:tc>
      </w:tr>
    </w:tbl>
    <w:p w14:paraId="59EEEFBF" w14:textId="1DD85968" w:rsidR="00FA3ECC" w:rsidRPr="005428D7" w:rsidRDefault="00FA3ECC" w:rsidP="00B53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"/>
          <w:tab w:val="left" w:pos="540"/>
        </w:tabs>
        <w:spacing w:line="240" w:lineRule="auto"/>
      </w:pPr>
    </w:p>
    <w:tbl>
      <w:tblPr>
        <w:tblW w:w="93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5"/>
        <w:gridCol w:w="1056"/>
        <w:gridCol w:w="268"/>
        <w:gridCol w:w="1093"/>
        <w:gridCol w:w="268"/>
        <w:gridCol w:w="1074"/>
        <w:gridCol w:w="268"/>
        <w:gridCol w:w="1075"/>
      </w:tblGrid>
      <w:tr w:rsidR="00894550" w:rsidRPr="005A6DB6" w14:paraId="321773AE" w14:textId="77777777" w:rsidTr="00894550">
        <w:trPr>
          <w:trHeight w:val="427"/>
          <w:tblHeader/>
        </w:trPr>
        <w:tc>
          <w:tcPr>
            <w:tcW w:w="4225" w:type="dxa"/>
          </w:tcPr>
          <w:p w14:paraId="1C1215A3" w14:textId="77777777" w:rsidR="00894550" w:rsidRPr="005A6DB6" w:rsidRDefault="00894550" w:rsidP="008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17" w:type="dxa"/>
            <w:gridSpan w:val="3"/>
          </w:tcPr>
          <w:p w14:paraId="71206D42" w14:textId="37CA053A" w:rsidR="00894550" w:rsidRPr="00BE31F2" w:rsidRDefault="00894550" w:rsidP="008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040C7C35" w14:textId="77777777" w:rsidR="00894550" w:rsidRPr="005A6DB6" w:rsidRDefault="00894550" w:rsidP="00894550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7" w:type="dxa"/>
            <w:gridSpan w:val="3"/>
          </w:tcPr>
          <w:p w14:paraId="32CE5ECC" w14:textId="5C3740EF" w:rsidR="00894550" w:rsidRPr="00BE31F2" w:rsidRDefault="00894550" w:rsidP="008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28D7" w:rsidRPr="005A6DB6" w14:paraId="702EAAD6" w14:textId="77777777" w:rsidTr="00436CA7">
        <w:trPr>
          <w:trHeight w:val="437"/>
          <w:tblHeader/>
        </w:trPr>
        <w:tc>
          <w:tcPr>
            <w:tcW w:w="4225" w:type="dxa"/>
          </w:tcPr>
          <w:p w14:paraId="4067F931" w14:textId="77777777" w:rsidR="005428D7" w:rsidRPr="005A6DB6" w:rsidRDefault="005428D7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6" w:type="dxa"/>
          </w:tcPr>
          <w:p w14:paraId="6FCF9AE0" w14:textId="30162637" w:rsidR="005428D7" w:rsidRPr="005A6DB6" w:rsidRDefault="00FB3F13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8" w:type="dxa"/>
          </w:tcPr>
          <w:p w14:paraId="0A75678F" w14:textId="77777777" w:rsidR="005428D7" w:rsidRPr="005A6DB6" w:rsidRDefault="005428D7" w:rsidP="00B33A4C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551286E1" w14:textId="06EB4F66" w:rsidR="005428D7" w:rsidRPr="005A6DB6" w:rsidRDefault="00FB3F13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</w:tcPr>
          <w:p w14:paraId="42CD4CD7" w14:textId="77777777" w:rsidR="005428D7" w:rsidRPr="005A6DB6" w:rsidRDefault="005428D7" w:rsidP="00B33A4C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5909AB8C" w14:textId="348E48AA" w:rsidR="005428D7" w:rsidRPr="005A6DB6" w:rsidRDefault="00FB3F13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8" w:type="dxa"/>
          </w:tcPr>
          <w:p w14:paraId="6306F2B9" w14:textId="77777777" w:rsidR="005428D7" w:rsidRPr="005A6DB6" w:rsidRDefault="005428D7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C9A8D62" w14:textId="3009A534" w:rsidR="005428D7" w:rsidRPr="005A6DB6" w:rsidRDefault="00FB3F13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428D7" w:rsidRPr="005A6DB6" w14:paraId="0F3E7FCF" w14:textId="77777777" w:rsidTr="00894550">
        <w:trPr>
          <w:trHeight w:val="417"/>
          <w:tblHeader/>
        </w:trPr>
        <w:tc>
          <w:tcPr>
            <w:tcW w:w="4225" w:type="dxa"/>
          </w:tcPr>
          <w:p w14:paraId="495CC376" w14:textId="77777777" w:rsidR="005428D7" w:rsidRPr="005A6DB6" w:rsidRDefault="005428D7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02" w:type="dxa"/>
            <w:gridSpan w:val="7"/>
          </w:tcPr>
          <w:p w14:paraId="06C3591E" w14:textId="77777777" w:rsidR="005428D7" w:rsidRPr="005A6DB6" w:rsidRDefault="005428D7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4427" w:rsidRPr="00073A39" w14:paraId="54561224" w14:textId="77777777" w:rsidTr="00436CA7">
        <w:trPr>
          <w:trHeight w:val="1273"/>
        </w:trPr>
        <w:tc>
          <w:tcPr>
            <w:tcW w:w="4225" w:type="dxa"/>
          </w:tcPr>
          <w:p w14:paraId="432D3BFF" w14:textId="70561BC8" w:rsidR="00E04427" w:rsidRPr="00CE54CB" w:rsidRDefault="00E04427" w:rsidP="00E04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1591C">
              <w:rPr>
                <w:rFonts w:ascii="Angsana New" w:hAnsi="Angsana New"/>
                <w:sz w:val="30"/>
                <w:szCs w:val="30"/>
              </w:rPr>
              <w:t>(</w:t>
            </w:r>
            <w:r w:rsidRPr="0011591C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  <w:r w:rsidRPr="0011591C"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ขาดทุนจากการด้อยค่า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proofErr w:type="gramStart"/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</w:t>
            </w:r>
            <w:r w:rsidRPr="00073A3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(</w:t>
            </w:r>
            <w:proofErr w:type="gramEnd"/>
            <w:r w:rsidR="00FB3F13" w:rsidRPr="00FB3F13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073A39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073A3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หนี้สูญและหนี้สงสัยจะสูญ)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56" w:type="dxa"/>
            <w:tcBorders>
              <w:bottom w:val="double" w:sz="4" w:space="0" w:color="auto"/>
            </w:tcBorders>
          </w:tcPr>
          <w:p w14:paraId="19510EC2" w14:textId="77777777" w:rsidR="00E04427" w:rsidRDefault="00E04427" w:rsidP="00E04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4"/>
                <w:tab w:val="decimal" w:pos="704"/>
              </w:tabs>
              <w:spacing w:line="240" w:lineRule="auto"/>
              <w:ind w:left="164" w:right="-287" w:firstLine="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5AFEB63" w14:textId="77777777" w:rsidR="00E04427" w:rsidRDefault="00E04427" w:rsidP="00E04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4"/>
                <w:tab w:val="decimal" w:pos="704"/>
              </w:tabs>
              <w:spacing w:line="240" w:lineRule="auto"/>
              <w:ind w:left="164" w:right="-287" w:firstLine="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C9C7105" w14:textId="1E549488" w:rsidR="00E04427" w:rsidRPr="005428D7" w:rsidRDefault="00E04427" w:rsidP="00E04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B3F13" w:rsidRPr="00FB3F13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58A8AF0C" w14:textId="77777777" w:rsidR="00E04427" w:rsidRPr="005428D7" w:rsidRDefault="00E04427" w:rsidP="00E04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double" w:sz="4" w:space="0" w:color="auto"/>
            </w:tcBorders>
          </w:tcPr>
          <w:p w14:paraId="35EE4AF9" w14:textId="77777777" w:rsidR="00E04427" w:rsidRPr="004C32EB" w:rsidRDefault="00E04427" w:rsidP="004C3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1BF0F4C" w14:textId="77777777" w:rsidR="00E04427" w:rsidRPr="004C32EB" w:rsidRDefault="00E04427" w:rsidP="004C3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186D398" w14:textId="7E62F8C3" w:rsidR="00E04427" w:rsidRPr="004C32EB" w:rsidRDefault="00E04427" w:rsidP="004C3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32E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C702F2F" w14:textId="77777777" w:rsidR="00E04427" w:rsidRPr="005428D7" w:rsidRDefault="00E04427" w:rsidP="00E04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double" w:sz="4" w:space="0" w:color="auto"/>
            </w:tcBorders>
          </w:tcPr>
          <w:p w14:paraId="1F2F4E63" w14:textId="77777777" w:rsidR="00E04427" w:rsidRDefault="00E04427" w:rsidP="004C3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4DEF04C" w14:textId="77777777" w:rsidR="00E04427" w:rsidRDefault="00E04427" w:rsidP="004C3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FC894C3" w14:textId="7DDB5645" w:rsidR="00E04427" w:rsidRPr="005428D7" w:rsidRDefault="00FB3F13" w:rsidP="008E4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E044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273</w:t>
            </w:r>
          </w:p>
        </w:tc>
        <w:tc>
          <w:tcPr>
            <w:tcW w:w="268" w:type="dxa"/>
          </w:tcPr>
          <w:p w14:paraId="0CFFCB98" w14:textId="77777777" w:rsidR="00E04427" w:rsidRPr="005428D7" w:rsidRDefault="00E04427" w:rsidP="00E04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6"/>
                <w:tab w:val="decimal" w:pos="842"/>
              </w:tabs>
              <w:spacing w:line="240" w:lineRule="auto"/>
              <w:ind w:left="-88" w:right="-2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14:paraId="19503E4E" w14:textId="77777777" w:rsidR="00E04427" w:rsidRDefault="00E04427" w:rsidP="00E04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4"/>
                <w:tab w:val="decimal" w:pos="704"/>
              </w:tabs>
              <w:spacing w:line="240" w:lineRule="auto"/>
              <w:ind w:left="164" w:right="-287" w:firstLine="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672E504" w14:textId="77777777" w:rsidR="00E04427" w:rsidRDefault="00E04427" w:rsidP="00E04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4"/>
                <w:tab w:val="decimal" w:pos="704"/>
              </w:tabs>
              <w:spacing w:line="240" w:lineRule="auto"/>
              <w:ind w:left="164" w:right="-287" w:firstLine="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82FFEFE" w14:textId="4F05CCD8" w:rsidR="00E04427" w:rsidRPr="005428D7" w:rsidRDefault="00E04427" w:rsidP="004C3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B3F13" w:rsidRPr="00FB3F1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B3F13" w:rsidRPr="00FB3F13">
              <w:rPr>
                <w:rFonts w:ascii="Angsana New" w:hAnsi="Angsana New"/>
                <w:b/>
                <w:bCs/>
                <w:sz w:val="30"/>
                <w:szCs w:val="30"/>
              </w:rPr>
              <w:t>646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E04427" w:rsidRPr="00073A39" w14:paraId="0F44C294" w14:textId="77777777" w:rsidTr="00436CA7">
        <w:trPr>
          <w:trHeight w:val="427"/>
        </w:trPr>
        <w:tc>
          <w:tcPr>
            <w:tcW w:w="4225" w:type="dxa"/>
          </w:tcPr>
          <w:p w14:paraId="6DFE73FF" w14:textId="46282986" w:rsidR="00E04427" w:rsidRPr="0011591C" w:rsidRDefault="00E04427" w:rsidP="00E04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สำหรับงวดเก้าเดือนสิ้นสุดวันที่ 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56" w:type="dxa"/>
            <w:tcBorders>
              <w:top w:val="double" w:sz="4" w:space="0" w:color="auto"/>
              <w:bottom w:val="double" w:sz="4" w:space="0" w:color="000000"/>
            </w:tcBorders>
          </w:tcPr>
          <w:p w14:paraId="55B4EC14" w14:textId="48018BF4" w:rsidR="00E04427" w:rsidRPr="005428D7" w:rsidRDefault="00E04427" w:rsidP="004C3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8D1B195" w14:textId="77777777" w:rsidR="00E04427" w:rsidRPr="005428D7" w:rsidRDefault="00E04427" w:rsidP="00E04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right="-1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double" w:sz="4" w:space="0" w:color="000000"/>
            </w:tcBorders>
          </w:tcPr>
          <w:p w14:paraId="3F964D56" w14:textId="378951AD" w:rsidR="00E04427" w:rsidRPr="004C32EB" w:rsidRDefault="00DD03D9" w:rsidP="00DD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B3F13" w:rsidRPr="00FB3F13">
              <w:rPr>
                <w:rFonts w:ascii="Angsana New" w:hAnsi="Angsana New"/>
                <w:b/>
                <w:bCs/>
                <w:sz w:val="30"/>
                <w:szCs w:val="30"/>
              </w:rPr>
              <w:t>160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0421BC87" w14:textId="77777777" w:rsidR="00E04427" w:rsidRPr="005428D7" w:rsidRDefault="00E04427" w:rsidP="00E04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double" w:sz="4" w:space="0" w:color="000000"/>
            </w:tcBorders>
          </w:tcPr>
          <w:p w14:paraId="1D4A4A2E" w14:textId="50368C29" w:rsidR="00E04427" w:rsidRPr="005428D7" w:rsidRDefault="00FB3F13" w:rsidP="004C3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="00E044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851</w:t>
            </w:r>
          </w:p>
        </w:tc>
        <w:tc>
          <w:tcPr>
            <w:tcW w:w="268" w:type="dxa"/>
          </w:tcPr>
          <w:p w14:paraId="460C96F6" w14:textId="77777777" w:rsidR="00E04427" w:rsidRPr="005428D7" w:rsidRDefault="00E04427" w:rsidP="00E04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6"/>
                <w:tab w:val="decimal" w:pos="842"/>
              </w:tabs>
              <w:spacing w:line="240" w:lineRule="auto"/>
              <w:ind w:left="-88" w:right="-2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double" w:sz="4" w:space="0" w:color="000000"/>
            </w:tcBorders>
          </w:tcPr>
          <w:p w14:paraId="6C082372" w14:textId="71E4965E" w:rsidR="00E04427" w:rsidRPr="005428D7" w:rsidRDefault="00FB3F13" w:rsidP="00E04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4"/>
                <w:tab w:val="decimal" w:pos="704"/>
              </w:tabs>
              <w:spacing w:line="240" w:lineRule="auto"/>
              <w:ind w:left="164" w:right="-287" w:firstLine="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  <w:r w:rsidR="00E044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753</w:t>
            </w:r>
          </w:p>
        </w:tc>
      </w:tr>
    </w:tbl>
    <w:p w14:paraId="0FEABE2E" w14:textId="4949F100" w:rsidR="005428D7" w:rsidRPr="00C16989" w:rsidRDefault="005428D7" w:rsidP="00B53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"/>
          <w:tab w:val="left" w:pos="540"/>
        </w:tabs>
        <w:spacing w:line="240" w:lineRule="auto"/>
        <w:rPr>
          <w:sz w:val="32"/>
          <w:szCs w:val="32"/>
        </w:rPr>
      </w:pPr>
    </w:p>
    <w:p w14:paraId="34AF6950" w14:textId="6662C287" w:rsidR="00CC79D3" w:rsidRPr="00CC79D3" w:rsidRDefault="00CC79D3" w:rsidP="007323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C17243">
        <w:rPr>
          <w:rFonts w:ascii="Angsana New" w:hAnsi="Angsana New"/>
          <w:spacing w:val="-4"/>
          <w:sz w:val="30"/>
          <w:szCs w:val="30"/>
          <w:cs/>
        </w:rPr>
        <w:t>กลุ่มบริษัทและบริษัทประเมินค่าเผื่อ</w:t>
      </w:r>
      <w:r w:rsidR="001D747D">
        <w:rPr>
          <w:rFonts w:ascii="Angsana New" w:hAnsi="Angsana New"/>
          <w:spacing w:val="-4"/>
          <w:sz w:val="30"/>
          <w:szCs w:val="30"/>
          <w:cs/>
        </w:rPr>
        <w:t>ผล</w:t>
      </w:r>
      <w:r w:rsidR="001441DA" w:rsidRPr="00C17243">
        <w:rPr>
          <w:rFonts w:ascii="Angsana New" w:hAnsi="Angsana New"/>
          <w:spacing w:val="-4"/>
          <w:sz w:val="30"/>
          <w:szCs w:val="30"/>
          <w:cs/>
        </w:rPr>
        <w:t>ขาดทุนจากการด้อยค่า</w:t>
      </w:r>
      <w:r w:rsidRPr="00C17243">
        <w:rPr>
          <w:rFonts w:ascii="Angsana New" w:hAnsi="Angsana New"/>
          <w:spacing w:val="-4"/>
          <w:sz w:val="30"/>
          <w:szCs w:val="30"/>
          <w:cs/>
        </w:rPr>
        <w:t>สำหรับลูกหนี้การค้าและลูกหนี้</w:t>
      </w:r>
      <w:r w:rsidR="001D747D">
        <w:rPr>
          <w:rFonts w:ascii="Angsana New" w:hAnsi="Angsana New"/>
          <w:spacing w:val="-4"/>
          <w:sz w:val="30"/>
          <w:szCs w:val="30"/>
          <w:cs/>
        </w:rPr>
        <w:t>หมุนเวียน</w:t>
      </w:r>
      <w:r w:rsidRPr="00C17243">
        <w:rPr>
          <w:rFonts w:ascii="Angsana New" w:hAnsi="Angsana New"/>
          <w:spacing w:val="-4"/>
          <w:sz w:val="30"/>
          <w:szCs w:val="30"/>
          <w:cs/>
        </w:rPr>
        <w:t>อื่นกับกิจการที่เกี่ยวข้องกัน</w:t>
      </w:r>
      <w:r w:rsidRPr="00AC365B">
        <w:rPr>
          <w:rFonts w:ascii="Angsana New" w:hAnsi="Angsana New"/>
          <w:sz w:val="30"/>
          <w:szCs w:val="30"/>
          <w:cs/>
        </w:rPr>
        <w:t xml:space="preserve"> โดยประเมินจากสถานะปัจจุบันของลูกหนี้ และพิจารณาจากจำนวนเงินที่คาดว่าจะได้รับหรือจ่ายในอนาคตจากยอดสุทธิของยอดลูกหนี้ดังกล่าวจากยอดเจ้าหนี้การค้าและเจ้าหนี้</w:t>
      </w:r>
      <w:r w:rsidR="001D747D">
        <w:rPr>
          <w:rFonts w:ascii="Angsana New" w:hAnsi="Angsana New"/>
          <w:sz w:val="30"/>
          <w:szCs w:val="30"/>
          <w:cs/>
        </w:rPr>
        <w:t>หมุนเวียน</w:t>
      </w:r>
      <w:r w:rsidRPr="00AC365B">
        <w:rPr>
          <w:rFonts w:ascii="Angsana New" w:hAnsi="Angsana New"/>
          <w:sz w:val="30"/>
          <w:szCs w:val="30"/>
          <w:cs/>
        </w:rPr>
        <w:t>อื่น</w:t>
      </w:r>
    </w:p>
    <w:p w14:paraId="7F038866" w14:textId="77777777" w:rsidR="00CC79D3" w:rsidRPr="00B678F1" w:rsidRDefault="00CC79D3" w:rsidP="00B53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"/>
          <w:tab w:val="left" w:pos="540"/>
        </w:tabs>
        <w:spacing w:line="240" w:lineRule="auto"/>
        <w:rPr>
          <w:sz w:val="32"/>
          <w:szCs w:val="32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990"/>
        <w:gridCol w:w="270"/>
        <w:gridCol w:w="1080"/>
        <w:gridCol w:w="271"/>
        <w:gridCol w:w="1079"/>
        <w:gridCol w:w="271"/>
        <w:gridCol w:w="1072"/>
        <w:gridCol w:w="7"/>
      </w:tblGrid>
      <w:tr w:rsidR="000809AF" w:rsidRPr="000626FF" w14:paraId="0657E499" w14:textId="77777777" w:rsidTr="00C942BB">
        <w:tc>
          <w:tcPr>
            <w:tcW w:w="4248" w:type="dxa"/>
          </w:tcPr>
          <w:p w14:paraId="3E7046E8" w14:textId="6117E21D" w:rsidR="000809AF" w:rsidRPr="000626FF" w:rsidRDefault="000809AF" w:rsidP="00D26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sz w:val="30"/>
                <w:szCs w:val="30"/>
              </w:rPr>
              <w:br w:type="page"/>
            </w:r>
            <w:r w:rsidRPr="000626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2340" w:type="dxa"/>
            <w:gridSpan w:val="3"/>
          </w:tcPr>
          <w:p w14:paraId="745D07EC" w14:textId="1CC357BF" w:rsidR="000809AF" w:rsidRPr="000626FF" w:rsidRDefault="000809AF" w:rsidP="0008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3005DA2D" w14:textId="77777777" w:rsidR="000809AF" w:rsidRPr="000626FF" w:rsidRDefault="000809AF" w:rsidP="0008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9" w:type="dxa"/>
            <w:gridSpan w:val="4"/>
          </w:tcPr>
          <w:p w14:paraId="6B8FCA7C" w14:textId="0D09FE0D" w:rsidR="000809AF" w:rsidRPr="000626FF" w:rsidRDefault="000809AF" w:rsidP="0008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26FF" w:rsidRPr="000626FF" w14:paraId="54831A6C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7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1FBFD135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CC99554" w14:textId="044D9E18" w:rsidR="000626FF" w:rsidRPr="000626FF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="007B71E6" w:rsidRPr="004F2169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F77F03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</w:t>
            </w:r>
            <w:r w:rsidR="007B71E6" w:rsidRPr="004F2169">
              <w:rPr>
                <w:rFonts w:ascii="Angsana New" w:hAnsi="Angsana New"/>
                <w:spacing w:val="-4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727E65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F67E273" w14:textId="6A552B8D" w:rsidR="000626FF" w:rsidRPr="000626FF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31</w:t>
            </w:r>
            <w:r w:rsidR="000626FF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5F67360F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1591C6F3" w14:textId="7854DACB" w:rsidR="000626FF" w:rsidRPr="000626FF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="007B71E6" w:rsidRPr="004F2169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F77F03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</w:t>
            </w:r>
            <w:r w:rsidR="007B71E6" w:rsidRPr="004F2169">
              <w:rPr>
                <w:rFonts w:ascii="Angsana New" w:hAnsi="Angsana New"/>
                <w:spacing w:val="-4"/>
                <w:sz w:val="30"/>
                <w:szCs w:val="30"/>
                <w:cs/>
              </w:rPr>
              <w:t>ายน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148A2887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</w:tcPr>
          <w:p w14:paraId="13418B21" w14:textId="329DD743" w:rsidR="000626FF" w:rsidRPr="000626FF" w:rsidRDefault="00FB3F13" w:rsidP="00062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31</w:t>
            </w:r>
            <w:r w:rsidR="000626FF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626FF" w:rsidRPr="000626FF" w14:paraId="4BD82866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7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51255978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0E62FC1" w14:textId="20C0C0D5" w:rsidR="000626FF" w:rsidRPr="000626FF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C2CCD1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1382F44" w14:textId="61354EFA" w:rsidR="000626FF" w:rsidRPr="000626FF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37A062A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5B4B5784" w14:textId="54C8C70A" w:rsidR="000626FF" w:rsidRPr="000626FF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74695B96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</w:tcPr>
          <w:p w14:paraId="08EB7445" w14:textId="5617A7C2" w:rsidR="000626FF" w:rsidRPr="000626FF" w:rsidRDefault="00FB3F13" w:rsidP="00062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626FF" w:rsidRPr="000626FF" w14:paraId="71211790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7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3E92A6C6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33" w:type="dxa"/>
            <w:gridSpan w:val="7"/>
            <w:tcBorders>
              <w:top w:val="nil"/>
              <w:bottom w:val="nil"/>
            </w:tcBorders>
          </w:tcPr>
          <w:p w14:paraId="3DD6B66C" w14:textId="26CBF889" w:rsidR="000626FF" w:rsidRPr="000626FF" w:rsidRDefault="000626FF" w:rsidP="00062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02"/>
              </w:tabs>
              <w:spacing w:after="0" w:line="380" w:lineRule="exact"/>
              <w:ind w:left="-108"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626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626FF" w:rsidRPr="000626FF" w14:paraId="2076ECF4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7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3EB20884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EFD9076" w14:textId="5CAAA20A" w:rsidR="000626FF" w:rsidRPr="000626FF" w:rsidRDefault="007146F7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9BD6E8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5906C88" w14:textId="63C20EBB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30A066C3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14931A03" w14:textId="3547D8DD" w:rsidR="000626FF" w:rsidRPr="000626FF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441</w:t>
            </w:r>
            <w:r w:rsidR="007146F7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A59B064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</w:tcPr>
          <w:p w14:paraId="0DD0DB3A" w14:textId="11DC0DF8" w:rsidR="000626FF" w:rsidRPr="000626FF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516</w:t>
            </w:r>
            <w:r w:rsidR="000626FF" w:rsidRPr="000626FF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596</w:t>
            </w:r>
          </w:p>
        </w:tc>
      </w:tr>
      <w:tr w:rsidR="000626FF" w:rsidRPr="000626FF" w14:paraId="7EBC0632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7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688BDC0B" w14:textId="0AD90B2F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58858503" w14:textId="114212A7" w:rsidR="000626FF" w:rsidRPr="000626FF" w:rsidRDefault="00FB3F13" w:rsidP="00061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9</w:t>
            </w:r>
            <w:r w:rsidR="007146F7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631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4C96F7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6483129" w14:textId="75E7DBFE" w:rsidR="000626FF" w:rsidRPr="000626FF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8</w:t>
            </w:r>
            <w:r w:rsidR="000626FF" w:rsidRPr="000626FF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022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0A92CAEA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02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</w:tcPr>
          <w:p w14:paraId="3C7F1E64" w14:textId="56FF8969" w:rsidR="000626FF" w:rsidRPr="000626FF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5</w:t>
            </w:r>
            <w:r w:rsidR="007146F7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917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73BDC2AF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bottom w:val="single" w:sz="4" w:space="0" w:color="auto"/>
            </w:tcBorders>
          </w:tcPr>
          <w:p w14:paraId="51E2A40A" w14:textId="52EBA11E" w:rsidR="000626FF" w:rsidRPr="000626FF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5</w:t>
            </w:r>
            <w:r w:rsidR="000626FF" w:rsidRPr="000626FF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075</w:t>
            </w:r>
          </w:p>
        </w:tc>
      </w:tr>
      <w:tr w:rsidR="000626FF" w:rsidRPr="000626FF" w14:paraId="0F15534F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7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4F60CAFF" w14:textId="497528D0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586DE8" w14:textId="6088A692" w:rsidR="000626FF" w:rsidRPr="000626FF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7146F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631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7D2BE2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094554" w14:textId="35A63E6A" w:rsidR="000626FF" w:rsidRPr="000626FF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0626FF" w:rsidRPr="000626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022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45B5AB9D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02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658588DD" w14:textId="34B7B613" w:rsidR="000626FF" w:rsidRPr="000626FF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447</w:t>
            </w:r>
            <w:r w:rsidR="007146F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342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4EE07687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142FF6A2" w14:textId="0FF10839" w:rsidR="000626FF" w:rsidRPr="000626FF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521</w:t>
            </w:r>
            <w:r w:rsidR="000626FF" w:rsidRPr="000626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671</w:t>
            </w:r>
          </w:p>
        </w:tc>
      </w:tr>
      <w:tr w:rsidR="000626FF" w:rsidRPr="000626FF" w14:paraId="5312686E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62"/>
        </w:trPr>
        <w:tc>
          <w:tcPr>
            <w:tcW w:w="4248" w:type="dxa"/>
            <w:tcBorders>
              <w:top w:val="nil"/>
              <w:bottom w:val="nil"/>
            </w:tcBorders>
          </w:tcPr>
          <w:p w14:paraId="0A9ADB38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bottom w:val="nil"/>
            </w:tcBorders>
          </w:tcPr>
          <w:p w14:paraId="71D8A4DE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1F39DB53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9" w:type="dxa"/>
            <w:gridSpan w:val="4"/>
            <w:tcBorders>
              <w:top w:val="nil"/>
              <w:bottom w:val="nil"/>
            </w:tcBorders>
          </w:tcPr>
          <w:p w14:paraId="099FD09A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626FF" w:rsidRPr="000626FF" w14:paraId="19E29E1A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  <w:tcBorders>
              <w:top w:val="nil"/>
              <w:bottom w:val="nil"/>
            </w:tcBorders>
          </w:tcPr>
          <w:p w14:paraId="1E0B3428" w14:textId="307BF374" w:rsidR="000626FF" w:rsidRPr="000626FF" w:rsidRDefault="000626FF" w:rsidP="00D2695F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</w:t>
            </w:r>
            <w:r w:rsidR="00A01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0626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2340" w:type="dxa"/>
            <w:gridSpan w:val="3"/>
            <w:tcBorders>
              <w:top w:val="nil"/>
              <w:bottom w:val="nil"/>
            </w:tcBorders>
          </w:tcPr>
          <w:p w14:paraId="2EDC97A8" w14:textId="66F9CE86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5FB2D98D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9" w:type="dxa"/>
            <w:gridSpan w:val="4"/>
            <w:tcBorders>
              <w:top w:val="nil"/>
              <w:bottom w:val="nil"/>
            </w:tcBorders>
          </w:tcPr>
          <w:p w14:paraId="6B50E809" w14:textId="1874D801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71E6" w:rsidRPr="000626FF" w14:paraId="7D304B14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</w:tcPr>
          <w:p w14:paraId="53F1BF3E" w14:textId="77777777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C428F00" w14:textId="1AD99B64" w:rsidR="007B71E6" w:rsidRPr="000626FF" w:rsidRDefault="00FB3F13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="007B71E6" w:rsidRPr="004F2169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F77F03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</w:t>
            </w:r>
            <w:r w:rsidR="007B71E6" w:rsidRPr="004F2169">
              <w:rPr>
                <w:rFonts w:ascii="Angsana New" w:hAnsi="Angsana New"/>
                <w:spacing w:val="-4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14:paraId="2074FF45" w14:textId="77777777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71AEBE" w14:textId="74A5B22A" w:rsidR="007B71E6" w:rsidRPr="000626FF" w:rsidRDefault="00FB3F13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31</w:t>
            </w:r>
            <w:r w:rsidR="007B71E6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B71E6"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1" w:type="dxa"/>
          </w:tcPr>
          <w:p w14:paraId="7B497D18" w14:textId="77777777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D510C43" w14:textId="05A32EC1" w:rsidR="007B71E6" w:rsidRPr="000626FF" w:rsidRDefault="00FB3F13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="007B71E6" w:rsidRPr="004F2169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F77F03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</w:t>
            </w:r>
            <w:r w:rsidR="007B71E6" w:rsidRPr="004F2169">
              <w:rPr>
                <w:rFonts w:ascii="Angsana New" w:hAnsi="Angsana New"/>
                <w:spacing w:val="-4"/>
                <w:sz w:val="30"/>
                <w:szCs w:val="30"/>
                <w:cs/>
              </w:rPr>
              <w:t>ายน</w:t>
            </w:r>
          </w:p>
        </w:tc>
        <w:tc>
          <w:tcPr>
            <w:tcW w:w="271" w:type="dxa"/>
          </w:tcPr>
          <w:p w14:paraId="39503AA3" w14:textId="77777777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5E63FF4" w14:textId="60196635" w:rsidR="007B71E6" w:rsidRPr="000626FF" w:rsidRDefault="00FB3F13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31</w:t>
            </w:r>
            <w:r w:rsidR="007B71E6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B71E6"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B71E6" w:rsidRPr="000626FF" w14:paraId="74F6A940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</w:tcPr>
          <w:p w14:paraId="13E44D4C" w14:textId="77777777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8760A17" w14:textId="7D58FF14" w:rsidR="007B71E6" w:rsidRPr="000626FF" w:rsidRDefault="00FB3F13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36DF803" w14:textId="77777777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D054E5" w14:textId="317295C1" w:rsidR="007B71E6" w:rsidRPr="000626FF" w:rsidRDefault="00FB3F13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1" w:type="dxa"/>
          </w:tcPr>
          <w:p w14:paraId="6F55ABCE" w14:textId="77777777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4ACFD24" w14:textId="400D2D69" w:rsidR="007B71E6" w:rsidRPr="000626FF" w:rsidRDefault="00FB3F13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1" w:type="dxa"/>
          </w:tcPr>
          <w:p w14:paraId="3B7818EF" w14:textId="77777777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09614DE9" w14:textId="4B2CE0BE" w:rsidR="007B71E6" w:rsidRPr="000626FF" w:rsidRDefault="00FB3F13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B71E6" w:rsidRPr="000626FF" w14:paraId="569CD1DC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</w:tcPr>
          <w:p w14:paraId="35C7F2A3" w14:textId="77777777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8"/>
            <w:vAlign w:val="bottom"/>
          </w:tcPr>
          <w:p w14:paraId="5F3A31FE" w14:textId="371CA86E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626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B71E6" w:rsidRPr="000626FF" w14:paraId="1263E367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</w:tcPr>
          <w:p w14:paraId="0BB685A9" w14:textId="77777777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990" w:type="dxa"/>
          </w:tcPr>
          <w:p w14:paraId="74325013" w14:textId="7D3A8F0A" w:rsidR="007B71E6" w:rsidRPr="000626FF" w:rsidRDefault="007146F7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36E522" w14:textId="77777777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01297C" w14:textId="7D7D87F6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79A1559B" w14:textId="77777777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D5E1A2A" w14:textId="48D750FB" w:rsidR="007B71E6" w:rsidRPr="000626FF" w:rsidRDefault="00FB3F13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18</w:t>
            </w:r>
            <w:r w:rsidR="007146F7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718</w:t>
            </w:r>
          </w:p>
        </w:tc>
        <w:tc>
          <w:tcPr>
            <w:tcW w:w="271" w:type="dxa"/>
          </w:tcPr>
          <w:p w14:paraId="5E1E84AA" w14:textId="77777777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3D44B91" w14:textId="1880BDD7" w:rsidR="007B71E6" w:rsidRPr="000626FF" w:rsidRDefault="00FB3F13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17</w:t>
            </w:r>
            <w:r w:rsidR="007B71E6" w:rsidRPr="000626FF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555</w:t>
            </w:r>
          </w:p>
        </w:tc>
      </w:tr>
      <w:tr w:rsidR="00265851" w:rsidRPr="00E87CED" w14:paraId="71EAF5DA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</w:tcPr>
          <w:p w14:paraId="6E6BE9E0" w14:textId="45F7F909" w:rsidR="00265851" w:rsidRPr="000626FF" w:rsidRDefault="00E5124F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="00FB1254">
              <w:rPr>
                <w:rFonts w:ascii="Angsana New" w:hAnsi="Angsana New"/>
                <w:sz w:val="30"/>
                <w:szCs w:val="30"/>
                <w:cs/>
              </w:rPr>
              <w:t>ร่วม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ค้า</w:t>
            </w:r>
          </w:p>
        </w:tc>
        <w:tc>
          <w:tcPr>
            <w:tcW w:w="990" w:type="dxa"/>
          </w:tcPr>
          <w:p w14:paraId="3CF838C0" w14:textId="4F227A42" w:rsidR="00265851" w:rsidRDefault="00FB3F13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8</w:t>
            </w:r>
            <w:r w:rsidR="00265851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270" w:type="dxa"/>
          </w:tcPr>
          <w:p w14:paraId="19A5F9B1" w14:textId="77777777" w:rsidR="00265851" w:rsidRPr="000626FF" w:rsidRDefault="00265851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68A9E9" w14:textId="33916478" w:rsidR="00265851" w:rsidRPr="00BE31F2" w:rsidRDefault="00265851" w:rsidP="0026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3D4B025F" w14:textId="77777777" w:rsidR="00265851" w:rsidRPr="000626FF" w:rsidRDefault="00265851" w:rsidP="0026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1A6CF3B" w14:textId="6BC8143A" w:rsidR="00265851" w:rsidRDefault="00265851" w:rsidP="0026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  <w:vAlign w:val="bottom"/>
          </w:tcPr>
          <w:p w14:paraId="7768C04E" w14:textId="77777777" w:rsidR="00265851" w:rsidRPr="000626FF" w:rsidRDefault="00265851" w:rsidP="0026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08A6612F" w14:textId="75BCDD98" w:rsidR="00265851" w:rsidRPr="00BE31F2" w:rsidRDefault="00265851" w:rsidP="0026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3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7B71E6" w:rsidRPr="00E87CED" w14:paraId="7BB9B2F5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</w:tcPr>
          <w:p w14:paraId="0CD8D085" w14:textId="6A622A88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74C42AF9" w14:textId="21746FBA" w:rsidR="007B71E6" w:rsidRPr="000626FF" w:rsidRDefault="00FB3F13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</w:t>
            </w:r>
            <w:r w:rsidR="007146F7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270" w:type="dxa"/>
          </w:tcPr>
          <w:p w14:paraId="24B17630" w14:textId="77777777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0FE049" w14:textId="57844A0E" w:rsidR="007B71E6" w:rsidRPr="000626FF" w:rsidRDefault="00FB3F13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3</w:t>
            </w:r>
            <w:r w:rsidR="007B71E6" w:rsidRPr="000626FF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431</w:t>
            </w:r>
          </w:p>
        </w:tc>
        <w:tc>
          <w:tcPr>
            <w:tcW w:w="271" w:type="dxa"/>
          </w:tcPr>
          <w:p w14:paraId="471C29FC" w14:textId="77777777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E837DBE" w14:textId="431DCAD3" w:rsidR="007B71E6" w:rsidRPr="000626FF" w:rsidRDefault="00FB3F13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271" w:type="dxa"/>
            <w:vAlign w:val="bottom"/>
          </w:tcPr>
          <w:p w14:paraId="357BA9A8" w14:textId="77777777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64285E62" w14:textId="420F029E" w:rsidR="007B71E6" w:rsidRPr="000626FF" w:rsidRDefault="00FB3F13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415</w:t>
            </w:r>
          </w:p>
        </w:tc>
      </w:tr>
      <w:tr w:rsidR="007B71E6" w:rsidRPr="000626FF" w14:paraId="2AFDDD61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  <w:tcBorders>
              <w:top w:val="nil"/>
              <w:bottom w:val="nil"/>
            </w:tcBorders>
          </w:tcPr>
          <w:p w14:paraId="613FF0AA" w14:textId="77777777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009773" w14:textId="469F583B" w:rsidR="007B71E6" w:rsidRPr="000626FF" w:rsidRDefault="00FB3F13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7146F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066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BF13FB" w14:textId="77777777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6E721B" w14:textId="51BAFF9A" w:rsidR="007B71E6" w:rsidRPr="000626FF" w:rsidRDefault="00FB3F13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B71E6" w:rsidRPr="000626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431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B1C3B31" w14:textId="77777777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3517A849" w14:textId="744CEF70" w:rsidR="007B71E6" w:rsidRPr="000626FF" w:rsidRDefault="00FB3F13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7146F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842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79FB822" w14:textId="77777777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567D25B" w14:textId="28D8738A" w:rsidR="007B71E6" w:rsidRPr="000626FF" w:rsidRDefault="00FB3F13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7B71E6" w:rsidRPr="000626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970</w:t>
            </w:r>
          </w:p>
        </w:tc>
      </w:tr>
    </w:tbl>
    <w:p w14:paraId="4D6C33A6" w14:textId="4374C0BE" w:rsidR="000626FF" w:rsidRDefault="000626FF"/>
    <w:tbl>
      <w:tblPr>
        <w:tblW w:w="927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95"/>
        <w:gridCol w:w="1045"/>
        <w:gridCol w:w="273"/>
        <w:gridCol w:w="1086"/>
        <w:gridCol w:w="273"/>
        <w:gridCol w:w="1081"/>
        <w:gridCol w:w="273"/>
        <w:gridCol w:w="1044"/>
      </w:tblGrid>
      <w:tr w:rsidR="004600B4" w:rsidRPr="000626FF" w14:paraId="0AE00DF9" w14:textId="77777777" w:rsidTr="00542F7D">
        <w:tc>
          <w:tcPr>
            <w:tcW w:w="2263" w:type="pct"/>
            <w:tcBorders>
              <w:top w:val="nil"/>
              <w:bottom w:val="nil"/>
            </w:tcBorders>
          </w:tcPr>
          <w:p w14:paraId="758C9655" w14:textId="2431A62C" w:rsidR="004600B4" w:rsidRPr="000626FF" w:rsidRDefault="00542F7D" w:rsidP="0042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รายได้รับล่วงหน้า</w:t>
            </w:r>
            <w:r w:rsidR="004600B4" w:rsidRPr="000626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97" w:type="pct"/>
            <w:gridSpan w:val="3"/>
            <w:tcBorders>
              <w:top w:val="nil"/>
              <w:bottom w:val="nil"/>
            </w:tcBorders>
          </w:tcPr>
          <w:p w14:paraId="2D702CB2" w14:textId="77777777" w:rsidR="004600B4" w:rsidRPr="000626FF" w:rsidRDefault="004600B4" w:rsidP="0042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436F7F35" w14:textId="77777777" w:rsidR="004600B4" w:rsidRPr="000626FF" w:rsidRDefault="004600B4" w:rsidP="0042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pct"/>
            <w:gridSpan w:val="3"/>
            <w:tcBorders>
              <w:top w:val="nil"/>
              <w:bottom w:val="nil"/>
            </w:tcBorders>
          </w:tcPr>
          <w:p w14:paraId="276FE63A" w14:textId="77777777" w:rsidR="004600B4" w:rsidRPr="000626FF" w:rsidRDefault="004600B4" w:rsidP="0042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26FF" w:rsidRPr="000626FF" w14:paraId="21FF7D8C" w14:textId="77777777" w:rsidTr="00542F7D">
        <w:tc>
          <w:tcPr>
            <w:tcW w:w="2263" w:type="pct"/>
            <w:tcBorders>
              <w:bottom w:val="nil"/>
            </w:tcBorders>
          </w:tcPr>
          <w:p w14:paraId="6AE3FC5D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bottom w:val="nil"/>
            </w:tcBorders>
          </w:tcPr>
          <w:p w14:paraId="47557EAF" w14:textId="1BFB9BC5" w:rsidR="000626FF" w:rsidRPr="000626FF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="007B71E6" w:rsidRPr="004F2169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F77F03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</w:t>
            </w:r>
            <w:r w:rsidR="007B71E6" w:rsidRPr="004F2169">
              <w:rPr>
                <w:rFonts w:ascii="Angsana New" w:hAnsi="Angsana New"/>
                <w:spacing w:val="-4"/>
                <w:sz w:val="30"/>
                <w:szCs w:val="30"/>
                <w:cs/>
              </w:rPr>
              <w:t>ายน</w:t>
            </w:r>
          </w:p>
        </w:tc>
        <w:tc>
          <w:tcPr>
            <w:tcW w:w="147" w:type="pct"/>
            <w:tcBorders>
              <w:bottom w:val="nil"/>
            </w:tcBorders>
          </w:tcPr>
          <w:p w14:paraId="35E9E601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nil"/>
            </w:tcBorders>
          </w:tcPr>
          <w:p w14:paraId="69297373" w14:textId="2012BA6D" w:rsidR="000626FF" w:rsidRPr="000626FF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31</w:t>
            </w:r>
            <w:r w:rsidR="000626FF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tcBorders>
              <w:bottom w:val="nil"/>
            </w:tcBorders>
          </w:tcPr>
          <w:p w14:paraId="763F00BB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nil"/>
            </w:tcBorders>
          </w:tcPr>
          <w:p w14:paraId="6A0BECBC" w14:textId="0C42B637" w:rsidR="000626FF" w:rsidRPr="000626FF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="007B71E6" w:rsidRPr="004F2169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F77F03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</w:t>
            </w:r>
            <w:r w:rsidR="007B71E6" w:rsidRPr="004F2169">
              <w:rPr>
                <w:rFonts w:ascii="Angsana New" w:hAnsi="Angsana New"/>
                <w:spacing w:val="-4"/>
                <w:sz w:val="30"/>
                <w:szCs w:val="30"/>
                <w:cs/>
              </w:rPr>
              <w:t>ายน</w:t>
            </w:r>
          </w:p>
        </w:tc>
        <w:tc>
          <w:tcPr>
            <w:tcW w:w="147" w:type="pct"/>
            <w:tcBorders>
              <w:bottom w:val="nil"/>
            </w:tcBorders>
          </w:tcPr>
          <w:p w14:paraId="6685CA3A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nil"/>
            </w:tcBorders>
          </w:tcPr>
          <w:p w14:paraId="35ABFC6C" w14:textId="395E403E" w:rsidR="000626FF" w:rsidRPr="000626FF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31</w:t>
            </w:r>
            <w:r w:rsidR="000626FF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626FF" w:rsidRPr="000626FF" w14:paraId="3ABD3909" w14:textId="77777777" w:rsidTr="00542F7D">
        <w:tc>
          <w:tcPr>
            <w:tcW w:w="2263" w:type="pct"/>
            <w:tcBorders>
              <w:bottom w:val="nil"/>
            </w:tcBorders>
          </w:tcPr>
          <w:p w14:paraId="5084C732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bottom w:val="nil"/>
            </w:tcBorders>
          </w:tcPr>
          <w:p w14:paraId="10DABCC8" w14:textId="69FC4C78" w:rsidR="000626FF" w:rsidRPr="000626FF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  <w:tcBorders>
              <w:bottom w:val="nil"/>
            </w:tcBorders>
          </w:tcPr>
          <w:p w14:paraId="3289028C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nil"/>
            </w:tcBorders>
          </w:tcPr>
          <w:p w14:paraId="4D33900C" w14:textId="3BDFB5EE" w:rsidR="000626FF" w:rsidRPr="000626FF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  <w:tcBorders>
              <w:bottom w:val="nil"/>
            </w:tcBorders>
          </w:tcPr>
          <w:p w14:paraId="4E29F85F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nil"/>
            </w:tcBorders>
          </w:tcPr>
          <w:p w14:paraId="3B2A3073" w14:textId="66D57E4A" w:rsidR="000626FF" w:rsidRPr="000626FF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  <w:tcBorders>
              <w:bottom w:val="nil"/>
            </w:tcBorders>
          </w:tcPr>
          <w:p w14:paraId="5C9180BF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nil"/>
            </w:tcBorders>
          </w:tcPr>
          <w:p w14:paraId="5504F87A" w14:textId="5E7F849C" w:rsidR="000626FF" w:rsidRPr="000626FF" w:rsidRDefault="00FB3F1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626FF" w:rsidRPr="000626FF" w14:paraId="7BA1B35B" w14:textId="77777777" w:rsidTr="00542F7D">
        <w:tc>
          <w:tcPr>
            <w:tcW w:w="2263" w:type="pct"/>
            <w:tcBorders>
              <w:top w:val="nil"/>
              <w:bottom w:val="nil"/>
            </w:tcBorders>
          </w:tcPr>
          <w:p w14:paraId="0841EA83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7" w:type="pct"/>
            <w:gridSpan w:val="7"/>
            <w:tcBorders>
              <w:top w:val="nil"/>
              <w:bottom w:val="nil"/>
            </w:tcBorders>
            <w:vAlign w:val="bottom"/>
          </w:tcPr>
          <w:p w14:paraId="63CE47B4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626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42F7D" w:rsidRPr="00542F7D" w14:paraId="35B572DA" w14:textId="77777777" w:rsidTr="00542F7D">
        <w:tc>
          <w:tcPr>
            <w:tcW w:w="2263" w:type="pct"/>
            <w:tcBorders>
              <w:top w:val="nil"/>
              <w:bottom w:val="nil"/>
            </w:tcBorders>
          </w:tcPr>
          <w:p w14:paraId="1868C870" w14:textId="75CD97CC" w:rsidR="00542F7D" w:rsidRPr="00AC365B" w:rsidRDefault="00542F7D" w:rsidP="00542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14:paraId="06DE2717" w14:textId="54871BC4" w:rsidR="00542F7D" w:rsidRPr="00017C78" w:rsidRDefault="007146F7" w:rsidP="00542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138E4BE4" w14:textId="77777777" w:rsidR="00542F7D" w:rsidRPr="00017C78" w:rsidRDefault="00542F7D" w:rsidP="00542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nil"/>
              <w:bottom w:val="nil"/>
            </w:tcBorders>
          </w:tcPr>
          <w:p w14:paraId="55021596" w14:textId="572220AE" w:rsidR="00542F7D" w:rsidRPr="00017C78" w:rsidRDefault="00542F7D" w:rsidP="00542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sz w:val="30"/>
                <w:szCs w:val="30"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26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4C02F854" w14:textId="77777777" w:rsidR="00542F7D" w:rsidRPr="00017C78" w:rsidRDefault="00542F7D" w:rsidP="00542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bottom w:val="nil"/>
            </w:tcBorders>
          </w:tcPr>
          <w:p w14:paraId="28FD8A61" w14:textId="311B22C6" w:rsidR="00542F7D" w:rsidRPr="00017C78" w:rsidRDefault="00FB3F13" w:rsidP="00542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15</w:t>
            </w:r>
            <w:r w:rsidR="007146F7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440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21B2793E" w14:textId="77777777" w:rsidR="00542F7D" w:rsidRPr="00017C78" w:rsidRDefault="00542F7D" w:rsidP="00542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nil"/>
              <w:bottom w:val="nil"/>
            </w:tcBorders>
          </w:tcPr>
          <w:p w14:paraId="56E1F65F" w14:textId="516ED41C" w:rsidR="00542F7D" w:rsidRPr="00017C78" w:rsidRDefault="00542F7D" w:rsidP="00542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sz w:val="30"/>
                <w:szCs w:val="30"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26F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2F7D" w:rsidRPr="00542F7D" w14:paraId="1ADF6AEA" w14:textId="77777777" w:rsidTr="00542F7D">
        <w:tc>
          <w:tcPr>
            <w:tcW w:w="2263" w:type="pct"/>
            <w:tcBorders>
              <w:top w:val="nil"/>
              <w:bottom w:val="nil"/>
            </w:tcBorders>
          </w:tcPr>
          <w:p w14:paraId="4194F8A1" w14:textId="2C4F57C5" w:rsidR="00542F7D" w:rsidRPr="00017C78" w:rsidRDefault="00542F7D" w:rsidP="00542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0B1310C2" w14:textId="5E4106B1" w:rsidR="00542F7D" w:rsidRPr="00542F7D" w:rsidRDefault="007146F7" w:rsidP="00542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757694E6" w14:textId="6BFF07B1" w:rsidR="00542F7D" w:rsidRPr="00542F7D" w:rsidRDefault="00542F7D" w:rsidP="00542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792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613B451F" w14:textId="233CD42B" w:rsidR="00542F7D" w:rsidRPr="00542F7D" w:rsidRDefault="00542F7D" w:rsidP="00542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2F7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39D7A2FC" w14:textId="77777777" w:rsidR="00542F7D" w:rsidRPr="00542F7D" w:rsidRDefault="00542F7D" w:rsidP="00542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0946687" w14:textId="3CCE053B" w:rsidR="00542F7D" w:rsidRPr="00542F7D" w:rsidRDefault="00FB3F13" w:rsidP="00542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7146F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440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782E1FBB" w14:textId="77777777" w:rsidR="00542F7D" w:rsidRPr="00542F7D" w:rsidRDefault="00542F7D" w:rsidP="00542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1C844F35" w14:textId="23CC285D" w:rsidR="00542F7D" w:rsidRPr="00542F7D" w:rsidRDefault="00542F7D" w:rsidP="00542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2F7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-</w:t>
            </w:r>
          </w:p>
        </w:tc>
      </w:tr>
      <w:tr w:rsidR="00542F7D" w:rsidRPr="000626FF" w14:paraId="4BA1393C" w14:textId="77777777" w:rsidTr="00542F7D">
        <w:tc>
          <w:tcPr>
            <w:tcW w:w="2263" w:type="pct"/>
            <w:tcBorders>
              <w:top w:val="nil"/>
              <w:bottom w:val="nil"/>
            </w:tcBorders>
          </w:tcPr>
          <w:p w14:paraId="4547ACD9" w14:textId="77777777" w:rsidR="00542F7D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7" w:type="pct"/>
            <w:gridSpan w:val="3"/>
            <w:tcBorders>
              <w:top w:val="nil"/>
              <w:bottom w:val="nil"/>
            </w:tcBorders>
          </w:tcPr>
          <w:p w14:paraId="69BED1E7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58877949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pct"/>
            <w:gridSpan w:val="3"/>
            <w:tcBorders>
              <w:top w:val="nil"/>
              <w:bottom w:val="nil"/>
            </w:tcBorders>
          </w:tcPr>
          <w:p w14:paraId="6044D4B6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42F7D" w:rsidRPr="000626FF" w14:paraId="226B3269" w14:textId="77777777" w:rsidTr="00542F7D">
        <w:tc>
          <w:tcPr>
            <w:tcW w:w="2263" w:type="pct"/>
            <w:tcBorders>
              <w:top w:val="nil"/>
              <w:bottom w:val="nil"/>
            </w:tcBorders>
          </w:tcPr>
          <w:p w14:paraId="2FCAEC3B" w14:textId="79515864" w:rsidR="00542F7D" w:rsidRPr="000626FF" w:rsidRDefault="00E0111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  <w:r w:rsidR="00542F7D" w:rsidRPr="000626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97" w:type="pct"/>
            <w:gridSpan w:val="3"/>
            <w:tcBorders>
              <w:top w:val="nil"/>
              <w:bottom w:val="nil"/>
            </w:tcBorders>
          </w:tcPr>
          <w:p w14:paraId="16D56901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142A0F7A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pct"/>
            <w:gridSpan w:val="3"/>
            <w:tcBorders>
              <w:top w:val="nil"/>
              <w:bottom w:val="nil"/>
            </w:tcBorders>
          </w:tcPr>
          <w:p w14:paraId="2CA07312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2F7D" w:rsidRPr="000626FF" w14:paraId="51CC093A" w14:textId="77777777" w:rsidTr="00542F7D">
        <w:tc>
          <w:tcPr>
            <w:tcW w:w="2263" w:type="pct"/>
            <w:tcBorders>
              <w:bottom w:val="nil"/>
            </w:tcBorders>
          </w:tcPr>
          <w:p w14:paraId="0579BAD1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bottom w:val="nil"/>
            </w:tcBorders>
          </w:tcPr>
          <w:p w14:paraId="2A00A125" w14:textId="2FB43F89" w:rsidR="00542F7D" w:rsidRPr="000626FF" w:rsidRDefault="00FB3F13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="007B71E6" w:rsidRPr="004F2169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F77F03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</w:t>
            </w:r>
            <w:r w:rsidR="007B71E6" w:rsidRPr="004F2169">
              <w:rPr>
                <w:rFonts w:ascii="Angsana New" w:hAnsi="Angsana New"/>
                <w:spacing w:val="-4"/>
                <w:sz w:val="30"/>
                <w:szCs w:val="30"/>
                <w:cs/>
              </w:rPr>
              <w:t>ายน</w:t>
            </w:r>
          </w:p>
        </w:tc>
        <w:tc>
          <w:tcPr>
            <w:tcW w:w="147" w:type="pct"/>
            <w:tcBorders>
              <w:bottom w:val="nil"/>
            </w:tcBorders>
          </w:tcPr>
          <w:p w14:paraId="7532CB46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nil"/>
            </w:tcBorders>
          </w:tcPr>
          <w:p w14:paraId="38AD3D88" w14:textId="6E631801" w:rsidR="00542F7D" w:rsidRPr="000626FF" w:rsidRDefault="00FB3F13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31</w:t>
            </w:r>
            <w:r w:rsidR="00542F7D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42F7D"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tcBorders>
              <w:bottom w:val="nil"/>
            </w:tcBorders>
          </w:tcPr>
          <w:p w14:paraId="691E630B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nil"/>
            </w:tcBorders>
          </w:tcPr>
          <w:p w14:paraId="4DCA98A1" w14:textId="1AB224DD" w:rsidR="00542F7D" w:rsidRPr="000626FF" w:rsidRDefault="00FB3F13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="007B71E6" w:rsidRPr="004F2169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F77F03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</w:t>
            </w:r>
            <w:r w:rsidR="007B71E6" w:rsidRPr="004F2169">
              <w:rPr>
                <w:rFonts w:ascii="Angsana New" w:hAnsi="Angsana New"/>
                <w:spacing w:val="-4"/>
                <w:sz w:val="30"/>
                <w:szCs w:val="30"/>
                <w:cs/>
              </w:rPr>
              <w:t>ายน</w:t>
            </w:r>
          </w:p>
        </w:tc>
        <w:tc>
          <w:tcPr>
            <w:tcW w:w="147" w:type="pct"/>
            <w:tcBorders>
              <w:bottom w:val="nil"/>
            </w:tcBorders>
          </w:tcPr>
          <w:p w14:paraId="704E2716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nil"/>
            </w:tcBorders>
          </w:tcPr>
          <w:p w14:paraId="013E6597" w14:textId="1EA6173F" w:rsidR="00542F7D" w:rsidRPr="000626FF" w:rsidRDefault="00FB3F13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31</w:t>
            </w:r>
            <w:r w:rsidR="00542F7D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42F7D"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542F7D" w:rsidRPr="000626FF" w14:paraId="0E524924" w14:textId="77777777" w:rsidTr="00542F7D">
        <w:tc>
          <w:tcPr>
            <w:tcW w:w="2263" w:type="pct"/>
            <w:tcBorders>
              <w:bottom w:val="nil"/>
            </w:tcBorders>
          </w:tcPr>
          <w:p w14:paraId="1B8AD8D4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bottom w:val="nil"/>
            </w:tcBorders>
          </w:tcPr>
          <w:p w14:paraId="38AD0B64" w14:textId="2D04ABE8" w:rsidR="00542F7D" w:rsidRPr="000626FF" w:rsidRDefault="00FB3F13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  <w:tcBorders>
              <w:bottom w:val="nil"/>
            </w:tcBorders>
          </w:tcPr>
          <w:p w14:paraId="619AD504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nil"/>
            </w:tcBorders>
          </w:tcPr>
          <w:p w14:paraId="0BEAE48E" w14:textId="6A739A2F" w:rsidR="00542F7D" w:rsidRPr="000626FF" w:rsidRDefault="00FB3F13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  <w:tcBorders>
              <w:bottom w:val="nil"/>
            </w:tcBorders>
          </w:tcPr>
          <w:p w14:paraId="4D4ED6DB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nil"/>
            </w:tcBorders>
          </w:tcPr>
          <w:p w14:paraId="64955D08" w14:textId="3D498C0B" w:rsidR="00542F7D" w:rsidRPr="000626FF" w:rsidRDefault="00FB3F13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  <w:tcBorders>
              <w:bottom w:val="nil"/>
            </w:tcBorders>
          </w:tcPr>
          <w:p w14:paraId="511EF511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nil"/>
            </w:tcBorders>
          </w:tcPr>
          <w:p w14:paraId="2BAC5C00" w14:textId="76F2A090" w:rsidR="00542F7D" w:rsidRPr="000626FF" w:rsidRDefault="00FB3F13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42F7D" w:rsidRPr="000626FF" w14:paraId="19AB59B9" w14:textId="77777777" w:rsidTr="00542F7D">
        <w:tc>
          <w:tcPr>
            <w:tcW w:w="2263" w:type="pct"/>
            <w:tcBorders>
              <w:top w:val="nil"/>
              <w:bottom w:val="nil"/>
            </w:tcBorders>
          </w:tcPr>
          <w:p w14:paraId="05CC9517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7" w:type="pct"/>
            <w:gridSpan w:val="7"/>
            <w:tcBorders>
              <w:top w:val="nil"/>
              <w:bottom w:val="nil"/>
            </w:tcBorders>
            <w:vAlign w:val="bottom"/>
          </w:tcPr>
          <w:p w14:paraId="148050E0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626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42F7D" w:rsidRPr="00017C78" w14:paraId="5ED7FDE4" w14:textId="77777777" w:rsidTr="00542F7D">
        <w:tc>
          <w:tcPr>
            <w:tcW w:w="2263" w:type="pct"/>
            <w:tcBorders>
              <w:top w:val="nil"/>
              <w:bottom w:val="nil"/>
            </w:tcBorders>
          </w:tcPr>
          <w:p w14:paraId="5D9DD876" w14:textId="77777777" w:rsidR="00542F7D" w:rsidRPr="00AC365B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0626FF">
              <w:rPr>
                <w:rFonts w:ascii="Angsana New" w:hAnsi="Angsana New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14:paraId="0B8600EF" w14:textId="466B35E3" w:rsidR="00542F7D" w:rsidRPr="00017C78" w:rsidRDefault="007146F7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2EDE910A" w14:textId="77777777" w:rsidR="00542F7D" w:rsidRPr="00017C78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nil"/>
              <w:bottom w:val="nil"/>
            </w:tcBorders>
          </w:tcPr>
          <w:p w14:paraId="2B6EF9A9" w14:textId="77777777" w:rsidR="00542F7D" w:rsidRPr="00017C78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sz w:val="30"/>
                <w:szCs w:val="30"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26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5B6C97BE" w14:textId="77777777" w:rsidR="00542F7D" w:rsidRPr="00017C78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bottom w:val="nil"/>
            </w:tcBorders>
          </w:tcPr>
          <w:p w14:paraId="70063B92" w14:textId="17866EB5" w:rsidR="00542F7D" w:rsidRPr="00017C78" w:rsidRDefault="00FB3F13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</w:t>
            </w:r>
            <w:r w:rsidR="007146F7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915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3A28514B" w14:textId="77777777" w:rsidR="00542F7D" w:rsidRPr="00017C78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nil"/>
              <w:bottom w:val="nil"/>
            </w:tcBorders>
          </w:tcPr>
          <w:p w14:paraId="37C36A76" w14:textId="7E3972D5" w:rsidR="00542F7D" w:rsidRPr="00017C78" w:rsidRDefault="00FB3F13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3</w:t>
            </w:r>
            <w:r w:rsidR="00542F7D" w:rsidRPr="00017C78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560</w:t>
            </w:r>
          </w:p>
        </w:tc>
      </w:tr>
      <w:tr w:rsidR="00542F7D" w:rsidRPr="00E87CED" w14:paraId="1AAC71C3" w14:textId="77777777" w:rsidTr="00542F7D">
        <w:tc>
          <w:tcPr>
            <w:tcW w:w="2263" w:type="pct"/>
            <w:tcBorders>
              <w:top w:val="nil"/>
              <w:bottom w:val="nil"/>
            </w:tcBorders>
          </w:tcPr>
          <w:p w14:paraId="1F34098B" w14:textId="77777777" w:rsidR="00542F7D" w:rsidRPr="00AC365B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 w:rsidRPr="000626FF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64" w:type="pct"/>
            <w:tcBorders>
              <w:top w:val="nil"/>
              <w:bottom w:val="single" w:sz="4" w:space="0" w:color="auto"/>
            </w:tcBorders>
          </w:tcPr>
          <w:p w14:paraId="2A5EDAAF" w14:textId="2D7918E6" w:rsidR="00542F7D" w:rsidRPr="00A8609F" w:rsidRDefault="00FB3F13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11</w:t>
            </w:r>
            <w:r w:rsidR="007146F7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928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13F84677" w14:textId="77777777" w:rsidR="00542F7D" w:rsidRPr="00AC365B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nil"/>
              <w:bottom w:val="single" w:sz="4" w:space="0" w:color="auto"/>
            </w:tcBorders>
          </w:tcPr>
          <w:p w14:paraId="36B4035F" w14:textId="03D8B2E6" w:rsidR="00542F7D" w:rsidRPr="00E87CED" w:rsidRDefault="00FB3F13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3</w:t>
            </w:r>
            <w:r w:rsidR="00542F7D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457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32F21992" w14:textId="77777777" w:rsidR="00542F7D" w:rsidRPr="00E87CED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bottom w:val="single" w:sz="4" w:space="0" w:color="auto"/>
            </w:tcBorders>
          </w:tcPr>
          <w:p w14:paraId="0CCBC983" w14:textId="369C2E9D" w:rsidR="00542F7D" w:rsidRPr="00017C78" w:rsidRDefault="00FB3F13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7</w:t>
            </w:r>
            <w:r w:rsidR="007146F7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438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00FE6768" w14:textId="77777777" w:rsidR="00542F7D" w:rsidRPr="00AC365B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nil"/>
              <w:bottom w:val="single" w:sz="4" w:space="0" w:color="auto"/>
            </w:tcBorders>
          </w:tcPr>
          <w:p w14:paraId="3AD1B8D4" w14:textId="0080A303" w:rsidR="00542F7D" w:rsidRPr="00E87CED" w:rsidRDefault="00FB3F13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957</w:t>
            </w:r>
          </w:p>
        </w:tc>
      </w:tr>
      <w:tr w:rsidR="00542F7D" w:rsidRPr="00AC365B" w14:paraId="26B26C5A" w14:textId="77777777" w:rsidTr="00542F7D">
        <w:tc>
          <w:tcPr>
            <w:tcW w:w="2263" w:type="pct"/>
            <w:tcBorders>
              <w:top w:val="nil"/>
              <w:bottom w:val="nil"/>
            </w:tcBorders>
          </w:tcPr>
          <w:p w14:paraId="6495157D" w14:textId="77777777" w:rsidR="00542F7D" w:rsidRPr="00017C78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46663979" w14:textId="5A777148" w:rsidR="00542F7D" w:rsidRPr="00017C78" w:rsidRDefault="00FB3F13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7146F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928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5AB7A15C" w14:textId="77777777" w:rsidR="00542F7D" w:rsidRPr="00017C78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51B62E6C" w14:textId="2B747BF9" w:rsidR="00542F7D" w:rsidRPr="00E87CED" w:rsidRDefault="00FB3F13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42F7D" w:rsidRPr="00E87C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457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551FC391" w14:textId="77777777" w:rsidR="00542F7D" w:rsidRPr="00E87CED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3E9E85D1" w14:textId="70279E0F" w:rsidR="00542F7D" w:rsidRPr="00AC365B" w:rsidRDefault="00FB3F13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7146F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353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62806B3B" w14:textId="77777777" w:rsidR="00542F7D" w:rsidRPr="00AC365B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739E9B22" w14:textId="50301186" w:rsidR="00542F7D" w:rsidRPr="00AC365B" w:rsidRDefault="00FB3F13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542F7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517</w:t>
            </w:r>
          </w:p>
        </w:tc>
      </w:tr>
    </w:tbl>
    <w:p w14:paraId="01C5737D" w14:textId="2BABE6B8" w:rsidR="00542F7D" w:rsidRPr="00D2695F" w:rsidRDefault="00542F7D" w:rsidP="00542F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219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4"/>
        <w:gridCol w:w="973"/>
        <w:gridCol w:w="235"/>
        <w:gridCol w:w="1008"/>
        <w:gridCol w:w="237"/>
        <w:gridCol w:w="1028"/>
        <w:gridCol w:w="236"/>
        <w:gridCol w:w="937"/>
        <w:gridCol w:w="236"/>
        <w:gridCol w:w="931"/>
        <w:gridCol w:w="236"/>
        <w:gridCol w:w="1028"/>
      </w:tblGrid>
      <w:tr w:rsidR="00CC79D3" w:rsidRPr="009777AF" w14:paraId="33FCD1FD" w14:textId="77777777" w:rsidTr="00417345">
        <w:trPr>
          <w:trHeight w:val="435"/>
          <w:tblHeader/>
        </w:trPr>
        <w:tc>
          <w:tcPr>
            <w:tcW w:w="2134" w:type="dxa"/>
            <w:vAlign w:val="bottom"/>
          </w:tcPr>
          <w:p w14:paraId="0FD1A3DA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16" w:type="dxa"/>
            <w:gridSpan w:val="3"/>
            <w:vAlign w:val="bottom"/>
          </w:tcPr>
          <w:p w14:paraId="78879F55" w14:textId="5741EB66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79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7" w:type="dxa"/>
            <w:vAlign w:val="bottom"/>
          </w:tcPr>
          <w:p w14:paraId="05F8887A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32" w:type="dxa"/>
            <w:gridSpan w:val="7"/>
            <w:vAlign w:val="bottom"/>
          </w:tcPr>
          <w:p w14:paraId="2A9868E5" w14:textId="06F62274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79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FC6C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FC6C4D" w:rsidRPr="000626F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79D3" w:rsidRPr="009777AF" w14:paraId="6D150F57" w14:textId="77777777" w:rsidTr="00417345">
        <w:trPr>
          <w:trHeight w:val="840"/>
          <w:tblHeader/>
        </w:trPr>
        <w:tc>
          <w:tcPr>
            <w:tcW w:w="2134" w:type="dxa"/>
            <w:shd w:val="clear" w:color="auto" w:fill="auto"/>
            <w:vAlign w:val="bottom"/>
          </w:tcPr>
          <w:p w14:paraId="0510A49D" w14:textId="77777777" w:rsidR="00CC79D3" w:rsidRPr="00CC79D3" w:rsidRDefault="00CC79D3" w:rsidP="00316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973" w:type="dxa"/>
            <w:vAlign w:val="bottom"/>
          </w:tcPr>
          <w:p w14:paraId="6A87DC5F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79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91E1155" w14:textId="2762C102" w:rsidR="00CC79D3" w:rsidRPr="00CC79D3" w:rsidRDefault="00FB3F1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3F1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C79D3" w:rsidRPr="00CC79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C79D3" w:rsidRPr="00CC79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118BEE81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404991D2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79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16BFFA7" w14:textId="3620E886" w:rsidR="00CC79D3" w:rsidRPr="00CC79D3" w:rsidRDefault="00FB3F1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="007B71E6" w:rsidRPr="004F2169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F77F03" w:rsidRPr="00F77F0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7" w:type="dxa"/>
            <w:vAlign w:val="bottom"/>
          </w:tcPr>
          <w:p w14:paraId="073B85C2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11872006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79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7E430AB" w14:textId="386D4D53" w:rsidR="00CC79D3" w:rsidRPr="00CC79D3" w:rsidRDefault="00FB3F1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3F1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C79D3" w:rsidRPr="00CC79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C79D3" w:rsidRPr="00CC79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582BC339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vAlign w:val="bottom"/>
          </w:tcPr>
          <w:p w14:paraId="21ED36E7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460038D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vAlign w:val="bottom"/>
          </w:tcPr>
          <w:p w14:paraId="12750494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E3D58C4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0283171F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79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A1AB169" w14:textId="22E389FD" w:rsidR="00CC79D3" w:rsidRPr="00CC79D3" w:rsidRDefault="00FB3F1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="007B71E6" w:rsidRPr="004F2169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AB26AB" w:rsidRPr="00AB26A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กันยายน</w:t>
            </w:r>
          </w:p>
        </w:tc>
      </w:tr>
      <w:tr w:rsidR="00CC79D3" w:rsidRPr="009777AF" w14:paraId="60705147" w14:textId="77777777" w:rsidTr="00417345">
        <w:trPr>
          <w:trHeight w:val="435"/>
          <w:tblHeader/>
        </w:trPr>
        <w:tc>
          <w:tcPr>
            <w:tcW w:w="2134" w:type="dxa"/>
            <w:vAlign w:val="bottom"/>
          </w:tcPr>
          <w:p w14:paraId="5BFA79A9" w14:textId="28B3D74F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79D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973" w:type="dxa"/>
            <w:vAlign w:val="bottom"/>
          </w:tcPr>
          <w:p w14:paraId="331A2861" w14:textId="38729D41" w:rsidR="00CC79D3" w:rsidRPr="00CC79D3" w:rsidRDefault="00FB3F1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5" w:type="dxa"/>
            <w:vAlign w:val="bottom"/>
          </w:tcPr>
          <w:p w14:paraId="0D8BDEDE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49F1A504" w14:textId="5B98825E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9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B3F13" w:rsidRPr="00FB3F1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7" w:type="dxa"/>
            <w:vAlign w:val="bottom"/>
          </w:tcPr>
          <w:p w14:paraId="56547766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017561F2" w14:textId="77F934DE" w:rsidR="00CC79D3" w:rsidRPr="00CC79D3" w:rsidRDefault="00FB3F1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0F3B24E2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vAlign w:val="bottom"/>
          </w:tcPr>
          <w:p w14:paraId="6B02ACC5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9D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60AAEF86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vAlign w:val="bottom"/>
          </w:tcPr>
          <w:p w14:paraId="18B3C3C5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9D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436A191C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8521805" w14:textId="514A9A27" w:rsidR="00CC79D3" w:rsidRPr="00CC79D3" w:rsidRDefault="00FB3F1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3F1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C79D3" w:rsidRPr="009777AF" w14:paraId="5F7F9F01" w14:textId="77777777" w:rsidTr="00417345">
        <w:trPr>
          <w:trHeight w:val="425"/>
          <w:tblHeader/>
        </w:trPr>
        <w:tc>
          <w:tcPr>
            <w:tcW w:w="2134" w:type="dxa"/>
            <w:vAlign w:val="bottom"/>
          </w:tcPr>
          <w:p w14:paraId="4FEB0C59" w14:textId="298F5822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16" w:type="dxa"/>
            <w:gridSpan w:val="3"/>
          </w:tcPr>
          <w:p w14:paraId="0745A055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79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7" w:type="dxa"/>
          </w:tcPr>
          <w:p w14:paraId="152482DF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32" w:type="dxa"/>
            <w:gridSpan w:val="7"/>
          </w:tcPr>
          <w:p w14:paraId="34BD5C03" w14:textId="42DC6DBD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79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CC79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97CE5" w:rsidRPr="009777AF" w14:paraId="6E37C31F" w14:textId="77777777" w:rsidTr="00417345">
        <w:trPr>
          <w:trHeight w:val="415"/>
        </w:trPr>
        <w:tc>
          <w:tcPr>
            <w:tcW w:w="2134" w:type="dxa"/>
          </w:tcPr>
          <w:p w14:paraId="3E03C0E1" w14:textId="78151093" w:rsidR="00597CE5" w:rsidRPr="00CC79D3" w:rsidRDefault="00597CE5" w:rsidP="0059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973" w:type="dxa"/>
          </w:tcPr>
          <w:p w14:paraId="310B5793" w14:textId="554D1805" w:rsidR="00597CE5" w:rsidRPr="00CC79D3" w:rsidRDefault="00597CE5" w:rsidP="0059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1B2B6218" w14:textId="77777777" w:rsidR="00597CE5" w:rsidRPr="00CC79D3" w:rsidRDefault="00597CE5" w:rsidP="0059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6A5EF554" w14:textId="034F6080" w:rsidR="00597CE5" w:rsidRPr="00CC79D3" w:rsidRDefault="00FB3F13" w:rsidP="0059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146F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B3F13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7" w:type="dxa"/>
          </w:tcPr>
          <w:p w14:paraId="57F683B6" w14:textId="77777777" w:rsidR="00597CE5" w:rsidRPr="00CC79D3" w:rsidRDefault="00597CE5" w:rsidP="0059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2727C20C" w14:textId="5C4CB1FE" w:rsidR="00597CE5" w:rsidRPr="00CC79D3" w:rsidRDefault="00597CE5" w:rsidP="0059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4C1389" w14:textId="77777777" w:rsidR="00597CE5" w:rsidRPr="00CC79D3" w:rsidRDefault="00597CE5" w:rsidP="0059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</w:tcPr>
          <w:p w14:paraId="70964C0D" w14:textId="2788CED5" w:rsidR="00597CE5" w:rsidRPr="00CC79D3" w:rsidRDefault="00FB3F13" w:rsidP="0059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7146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3F1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50F09465" w14:textId="77777777" w:rsidR="00597CE5" w:rsidRPr="00CC79D3" w:rsidRDefault="00597CE5" w:rsidP="0059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3879C254" w14:textId="5AB2150D" w:rsidR="00597CE5" w:rsidRPr="00CC79D3" w:rsidRDefault="007146F7" w:rsidP="0059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3F13" w:rsidRPr="00FB3F1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B3F13" w:rsidRPr="00FB3F13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220EFFA" w14:textId="77777777" w:rsidR="00597CE5" w:rsidRPr="00CC79D3" w:rsidRDefault="00597CE5" w:rsidP="0059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34A30D08" w14:textId="7DE42A8C" w:rsidR="00597CE5" w:rsidRPr="00CC79D3" w:rsidRDefault="00FB3F13" w:rsidP="0059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7146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3F1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1A7322" w:rsidRPr="001A7322" w14:paraId="247D2D59" w14:textId="77777777" w:rsidTr="00417345">
        <w:trPr>
          <w:trHeight w:val="435"/>
        </w:trPr>
        <w:tc>
          <w:tcPr>
            <w:tcW w:w="2134" w:type="dxa"/>
          </w:tcPr>
          <w:p w14:paraId="3215EBCE" w14:textId="77777777" w:rsidR="001A7322" w:rsidRPr="00CC79D3" w:rsidRDefault="001A7322" w:rsidP="001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79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3" w:type="dxa"/>
          </w:tcPr>
          <w:p w14:paraId="0E041415" w14:textId="77777777" w:rsidR="001A7322" w:rsidRPr="00CC79D3" w:rsidRDefault="001A7322" w:rsidP="001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4D831FBA" w14:textId="77777777" w:rsidR="001A7322" w:rsidRPr="00CC79D3" w:rsidRDefault="001A7322" w:rsidP="001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</w:tcPr>
          <w:p w14:paraId="3A6501F4" w14:textId="77777777" w:rsidR="001A7322" w:rsidRPr="00CC79D3" w:rsidRDefault="001A7322" w:rsidP="001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008D03F" w14:textId="77777777" w:rsidR="001A7322" w:rsidRPr="00CC79D3" w:rsidRDefault="001A7322" w:rsidP="001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7D29DC39" w14:textId="68B57915" w:rsidR="001A7322" w:rsidRPr="00CC79D3" w:rsidRDefault="001A7322" w:rsidP="001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79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F260A8" w14:textId="77777777" w:rsidR="001A7322" w:rsidRPr="00CC79D3" w:rsidRDefault="001A7322" w:rsidP="001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</w:tcPr>
          <w:p w14:paraId="7272E0E0" w14:textId="77777777" w:rsidR="001A7322" w:rsidRPr="00CC79D3" w:rsidRDefault="001A7322" w:rsidP="001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C29D508" w14:textId="77777777" w:rsidR="001A7322" w:rsidRPr="00CC79D3" w:rsidRDefault="001A7322" w:rsidP="001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</w:tcPr>
          <w:p w14:paraId="2BDE5DDD" w14:textId="77777777" w:rsidR="001A7322" w:rsidRPr="00CC79D3" w:rsidRDefault="001A7322" w:rsidP="001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CC3A57B" w14:textId="77777777" w:rsidR="001A7322" w:rsidRPr="00CC79D3" w:rsidRDefault="001A7322" w:rsidP="001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48B00A05" w14:textId="22E75F87" w:rsidR="001A7322" w:rsidRPr="001A7322" w:rsidRDefault="00FB3F13" w:rsidP="001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 w:rsidR="00714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14:paraId="7485E766" w14:textId="643DA089" w:rsidR="00001062" w:rsidRPr="00AA0CD3" w:rsidRDefault="00001062" w:rsidP="002A4C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p w14:paraId="6CE0D911" w14:textId="2B329E8C" w:rsidR="00E826B9" w:rsidRPr="00AC365B" w:rsidRDefault="00E826B9" w:rsidP="0014115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eastAsia="x-none" w:bidi="th-TH"/>
        </w:rPr>
        <w:sectPr w:rsidR="00E826B9" w:rsidRPr="00AC365B" w:rsidSect="00B60D80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51E82E60" w14:textId="52F58FC5" w:rsidR="00981624" w:rsidRPr="00AC365B" w:rsidRDefault="00981624" w:rsidP="00C1360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AC365B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เงินลงทุนในบริษัทร่วม</w:t>
      </w:r>
      <w:r w:rsidR="00E5124F">
        <w:rPr>
          <w:rFonts w:ascii="Angsana New" w:hAnsi="Angsana New"/>
          <w:b/>
          <w:bCs/>
          <w:sz w:val="30"/>
          <w:szCs w:val="30"/>
          <w:cs/>
        </w:rPr>
        <w:t>และการร่วมค้า</w:t>
      </w:r>
    </w:p>
    <w:p w14:paraId="7CD9FDBD" w14:textId="77777777" w:rsidR="00981624" w:rsidRDefault="00981624" w:rsidP="0016623F">
      <w:pPr>
        <w:pStyle w:val="block"/>
        <w:tabs>
          <w:tab w:val="left" w:pos="567"/>
        </w:tabs>
        <w:spacing w:after="0" w:line="240" w:lineRule="auto"/>
        <w:ind w:left="0" w:firstLine="9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8F45D09" w14:textId="48C88742" w:rsidR="009B3313" w:rsidRPr="00AC365B" w:rsidRDefault="009B3313" w:rsidP="00580C66">
      <w:pPr>
        <w:pStyle w:val="block"/>
        <w:tabs>
          <w:tab w:val="left" w:pos="567"/>
        </w:tabs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C365B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เงินลงทุนในบริษัทร่วม</w:t>
      </w:r>
      <w:r w:rsidR="00E5124F">
        <w:rPr>
          <w:rFonts w:ascii="Angsana New" w:hAnsi="Angsana New" w:cs="Angsana New"/>
          <w:sz w:val="30"/>
          <w:szCs w:val="30"/>
          <w:cs/>
          <w:lang w:bidi="th-TH"/>
        </w:rPr>
        <w:t>และการ</w:t>
      </w:r>
      <w:r w:rsidR="006B4455">
        <w:rPr>
          <w:rFonts w:ascii="Angsana New" w:hAnsi="Angsana New" w:cs="Angsana New"/>
          <w:sz w:val="30"/>
          <w:szCs w:val="30"/>
          <w:cs/>
          <w:lang w:bidi="th-TH"/>
        </w:rPr>
        <w:t>ร่วม</w:t>
      </w:r>
      <w:r w:rsidR="00E5124F">
        <w:rPr>
          <w:rFonts w:ascii="Angsana New" w:hAnsi="Angsana New" w:cs="Angsana New"/>
          <w:sz w:val="30"/>
          <w:szCs w:val="30"/>
          <w:cs/>
          <w:lang w:bidi="th-TH"/>
        </w:rPr>
        <w:t>ค้า</w:t>
      </w:r>
      <w:r w:rsidRPr="00AC365B">
        <w:rPr>
          <w:rFonts w:ascii="Angsana New" w:hAnsi="Angsana New" w:cs="Angsana New"/>
          <w:sz w:val="30"/>
          <w:szCs w:val="30"/>
          <w:cs/>
          <w:lang w:bidi="th-TH"/>
        </w:rPr>
        <w:t xml:space="preserve"> ณ วันที่ </w:t>
      </w:r>
      <w:r w:rsidR="00FB3F13" w:rsidRPr="00FB3F13">
        <w:rPr>
          <w:rFonts w:ascii="Angsana New" w:hAnsi="Angsana New" w:cs="Angsana New"/>
          <w:sz w:val="30"/>
          <w:szCs w:val="30"/>
          <w:lang w:val="en-US" w:bidi="th-TH"/>
        </w:rPr>
        <w:t>30</w:t>
      </w:r>
      <w:r w:rsidR="008150B0" w:rsidRPr="008150B0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304B2B">
        <w:rPr>
          <w:rFonts w:ascii="Angsana New" w:hAnsi="Angsana New" w:cs="Angsana New"/>
          <w:sz w:val="30"/>
          <w:szCs w:val="30"/>
          <w:cs/>
          <w:lang w:val="en-US" w:bidi="th-TH"/>
        </w:rPr>
        <w:t>กันย</w:t>
      </w:r>
      <w:r w:rsidR="008150B0" w:rsidRPr="008150B0">
        <w:rPr>
          <w:rFonts w:ascii="Angsana New" w:hAnsi="Angsana New" w:cs="Angsana New"/>
          <w:sz w:val="30"/>
          <w:szCs w:val="30"/>
          <w:cs/>
          <w:lang w:val="en-US" w:bidi="th-TH"/>
        </w:rPr>
        <w:t>าย</w:t>
      </w:r>
      <w:r w:rsidR="008150B0">
        <w:rPr>
          <w:rFonts w:ascii="Angsana New" w:hAnsi="Angsana New" w:cs="Angsana New"/>
          <w:sz w:val="30"/>
          <w:szCs w:val="30"/>
          <w:cs/>
          <w:lang w:val="en-US" w:bidi="th-TH"/>
        </w:rPr>
        <w:t>น</w:t>
      </w:r>
      <w:r w:rsidR="00A6210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FB3F13" w:rsidRPr="00FB3F13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="00A62106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A6210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 w:rsidR="00FB3F13" w:rsidRPr="00FB3F13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ธันวาคม</w:t>
      </w:r>
      <w:r w:rsidR="001D5EC6"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FB3F13" w:rsidRPr="00FB3F13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="001D5EC6"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>และเงินปันผลรับ</w:t>
      </w:r>
      <w:r w:rsidR="00F644FF"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>จากเงินลงทุน</w:t>
      </w:r>
      <w:r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>สำหรับแต่ล</w:t>
      </w:r>
      <w:r w:rsidR="00541741">
        <w:rPr>
          <w:rFonts w:ascii="Angsana New" w:hAnsi="Angsana New" w:cs="Angsana New"/>
          <w:sz w:val="30"/>
          <w:szCs w:val="30"/>
          <w:cs/>
          <w:lang w:val="en-US" w:bidi="th-TH"/>
        </w:rPr>
        <w:t>ะงวด</w:t>
      </w:r>
      <w:r w:rsidR="00304B2B">
        <w:rPr>
          <w:rFonts w:ascii="Angsana New" w:hAnsi="Angsana New" w:cs="Angsana New"/>
          <w:sz w:val="30"/>
          <w:szCs w:val="30"/>
          <w:cs/>
          <w:lang w:val="en-US" w:bidi="th-TH"/>
        </w:rPr>
        <w:t>เก้า</w:t>
      </w:r>
      <w:r w:rsidR="0054174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เดือนสิ้นสุดวันที่ </w:t>
      </w:r>
      <w:r w:rsidR="00FB3F13" w:rsidRPr="00FB3F13">
        <w:rPr>
          <w:rFonts w:ascii="Angsana New" w:hAnsi="Angsana New" w:cs="Angsana New"/>
          <w:sz w:val="30"/>
          <w:szCs w:val="30"/>
          <w:lang w:val="en-US" w:bidi="th-TH"/>
        </w:rPr>
        <w:t>30</w:t>
      </w:r>
      <w:r w:rsidR="008150B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304B2B">
        <w:rPr>
          <w:rFonts w:ascii="Angsana New" w:hAnsi="Angsana New" w:cs="Angsana New"/>
          <w:sz w:val="30"/>
          <w:szCs w:val="30"/>
          <w:cs/>
          <w:lang w:val="en-US" w:bidi="th-TH"/>
        </w:rPr>
        <w:t>กันย</w:t>
      </w:r>
      <w:r w:rsidR="008150B0">
        <w:rPr>
          <w:rFonts w:ascii="Angsana New" w:hAnsi="Angsana New" w:cs="Angsana New"/>
          <w:sz w:val="30"/>
          <w:szCs w:val="30"/>
          <w:cs/>
          <w:lang w:val="en-US" w:bidi="th-TH"/>
        </w:rPr>
        <w:t>ายน</w:t>
      </w:r>
      <w:r w:rsidR="0054174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FB3F13" w:rsidRPr="00FB3F13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="0054174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54174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 w:rsidR="00FB3F13" w:rsidRPr="00FB3F13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มีดังนี้</w:t>
      </w:r>
    </w:p>
    <w:p w14:paraId="21A1DF7D" w14:textId="77777777" w:rsidR="008D6378" w:rsidRPr="00046FE8" w:rsidRDefault="008D6378" w:rsidP="009B3313">
      <w:pPr>
        <w:pStyle w:val="block"/>
        <w:tabs>
          <w:tab w:val="left" w:pos="567"/>
        </w:tabs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tbl>
      <w:tblPr>
        <w:tblW w:w="1465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609"/>
        <w:gridCol w:w="900"/>
        <w:gridCol w:w="990"/>
        <w:gridCol w:w="900"/>
        <w:gridCol w:w="180"/>
        <w:gridCol w:w="987"/>
        <w:gridCol w:w="180"/>
        <w:gridCol w:w="925"/>
        <w:gridCol w:w="178"/>
        <w:gridCol w:w="902"/>
        <w:gridCol w:w="185"/>
        <w:gridCol w:w="830"/>
        <w:gridCol w:w="183"/>
        <w:gridCol w:w="940"/>
        <w:gridCol w:w="180"/>
        <w:gridCol w:w="900"/>
        <w:gridCol w:w="180"/>
        <w:gridCol w:w="990"/>
      </w:tblGrid>
      <w:tr w:rsidR="006A7CC1" w:rsidRPr="00AC365B" w14:paraId="46AD6F11" w14:textId="77777777" w:rsidTr="00541741">
        <w:trPr>
          <w:cantSplit/>
          <w:trHeight w:val="70"/>
          <w:tblHeader/>
        </w:trPr>
        <w:tc>
          <w:tcPr>
            <w:tcW w:w="2520" w:type="dxa"/>
          </w:tcPr>
          <w:p w14:paraId="62E3746C" w14:textId="77777777" w:rsidR="006A7CC1" w:rsidRPr="00AC365B" w:rsidRDefault="006A7CC1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139" w:type="dxa"/>
            <w:gridSpan w:val="18"/>
          </w:tcPr>
          <w:p w14:paraId="5183C1C4" w14:textId="29ADF9F8" w:rsidR="006A7CC1" w:rsidRPr="00AC365B" w:rsidRDefault="006A7CC1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61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D6378" w:rsidRPr="00AC365B" w14:paraId="293FF383" w14:textId="77777777" w:rsidTr="00541741">
        <w:trPr>
          <w:cantSplit/>
          <w:trHeight w:val="70"/>
          <w:tblHeader/>
        </w:trPr>
        <w:tc>
          <w:tcPr>
            <w:tcW w:w="2520" w:type="dxa"/>
          </w:tcPr>
          <w:p w14:paraId="63ECD468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09" w:type="dxa"/>
          </w:tcPr>
          <w:p w14:paraId="0F9D7FC3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gridSpan w:val="2"/>
          </w:tcPr>
          <w:p w14:paraId="283B177C" w14:textId="65A77E4D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2067" w:type="dxa"/>
            <w:gridSpan w:val="3"/>
          </w:tcPr>
          <w:p w14:paraId="7E00B9FF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CEC768D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05" w:type="dxa"/>
            <w:gridSpan w:val="3"/>
          </w:tcPr>
          <w:p w14:paraId="168CF670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5" w:type="dxa"/>
          </w:tcPr>
          <w:p w14:paraId="38D6D9DD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53" w:type="dxa"/>
            <w:gridSpan w:val="3"/>
          </w:tcPr>
          <w:p w14:paraId="2570CF73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180" w:type="dxa"/>
          </w:tcPr>
          <w:p w14:paraId="73D33249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083D0D9D" w14:textId="6A6FCA42" w:rsidR="008D6378" w:rsidRPr="00AC365B" w:rsidRDefault="00541741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61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เงินปันผลรับ</w:t>
            </w: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สำหรับงวด</w:t>
            </w:r>
          </w:p>
        </w:tc>
      </w:tr>
      <w:tr w:rsidR="008D6378" w:rsidRPr="00AC365B" w14:paraId="26A094B9" w14:textId="77777777" w:rsidTr="00541741">
        <w:trPr>
          <w:cantSplit/>
          <w:trHeight w:val="70"/>
          <w:tblHeader/>
        </w:trPr>
        <w:tc>
          <w:tcPr>
            <w:tcW w:w="2520" w:type="dxa"/>
          </w:tcPr>
          <w:p w14:paraId="156DBA44" w14:textId="73CE6D57" w:rsidR="008D6378" w:rsidRPr="00AC365B" w:rsidRDefault="008D6378" w:rsidP="0098420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09" w:type="dxa"/>
          </w:tcPr>
          <w:p w14:paraId="2D8F75BB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   </w:t>
            </w: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890" w:type="dxa"/>
            <w:gridSpan w:val="2"/>
          </w:tcPr>
          <w:p w14:paraId="73A45528" w14:textId="12B89DD6" w:rsidR="008D6378" w:rsidRPr="00AC365B" w:rsidRDefault="0063669B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ความ</w:t>
            </w:r>
            <w:r w:rsidR="00984200"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เป็น</w:t>
            </w:r>
            <w:r w:rsidR="008D6378"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2067" w:type="dxa"/>
            <w:gridSpan w:val="3"/>
          </w:tcPr>
          <w:p w14:paraId="0263D1A7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4A6E995B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05" w:type="dxa"/>
            <w:gridSpan w:val="3"/>
          </w:tcPr>
          <w:p w14:paraId="0FFE1FEA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5" w:type="dxa"/>
          </w:tcPr>
          <w:p w14:paraId="231B150C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53" w:type="dxa"/>
            <w:gridSpan w:val="3"/>
          </w:tcPr>
          <w:p w14:paraId="61033A4F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53E0D771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73B5F5B8" w14:textId="781F86F9" w:rsidR="008D6378" w:rsidRPr="00AC365B" w:rsidRDefault="00304B2B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เก้า</w:t>
            </w:r>
            <w:r w:rsidR="005417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A62106" w:rsidRPr="00AC365B" w14:paraId="293D7788" w14:textId="77777777" w:rsidTr="00541741">
        <w:trPr>
          <w:cantSplit/>
          <w:trHeight w:val="70"/>
          <w:tblHeader/>
        </w:trPr>
        <w:tc>
          <w:tcPr>
            <w:tcW w:w="2520" w:type="dxa"/>
          </w:tcPr>
          <w:p w14:paraId="3E000694" w14:textId="77777777" w:rsidR="00A62106" w:rsidRPr="00A62106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09" w:type="dxa"/>
          </w:tcPr>
          <w:p w14:paraId="22092A5E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54AB2061" w14:textId="2679F7E5" w:rsidR="00A62106" w:rsidRPr="00541741" w:rsidRDefault="00FB3F13" w:rsidP="00110AF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80" w:hanging="80"/>
              <w:jc w:val="center"/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</w:pPr>
            <w:r w:rsidRPr="00FB3F13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>30</w:t>
            </w:r>
            <w:r w:rsidR="00110AF3" w:rsidRPr="00110AF3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 xml:space="preserve"> </w:t>
            </w:r>
            <w:r w:rsidR="00304B2B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กันย</w:t>
            </w:r>
            <w:r w:rsidR="00110AF3" w:rsidRPr="00110AF3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ายน</w:t>
            </w:r>
          </w:p>
        </w:tc>
        <w:tc>
          <w:tcPr>
            <w:tcW w:w="990" w:type="dxa"/>
          </w:tcPr>
          <w:p w14:paraId="440606F9" w14:textId="05BEF1EF" w:rsidR="00A62106" w:rsidRPr="00541741" w:rsidRDefault="00FB3F13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</w:pPr>
            <w:r w:rsidRPr="00FB3F13"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  <w:t>31</w:t>
            </w:r>
            <w:r w:rsidR="00A62106" w:rsidRPr="00541741">
              <w:rPr>
                <w:rFonts w:ascii="Angsana New" w:hAnsi="Angsana New" w:cs="Angsana New"/>
                <w:spacing w:val="-10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00" w:type="dxa"/>
          </w:tcPr>
          <w:p w14:paraId="36466137" w14:textId="7BC08AC4" w:rsidR="00A62106" w:rsidRPr="00541741" w:rsidRDefault="00FB3F13" w:rsidP="00110AF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80" w:hanging="80"/>
              <w:jc w:val="center"/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</w:pPr>
            <w:r w:rsidRPr="00FB3F13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>30</w:t>
            </w:r>
            <w:r w:rsidR="00110AF3" w:rsidRPr="00110AF3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 xml:space="preserve"> </w:t>
            </w:r>
            <w:r w:rsidR="00304B2B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กันย</w:t>
            </w:r>
            <w:r w:rsidR="00110AF3" w:rsidRPr="00110AF3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ายน</w:t>
            </w:r>
          </w:p>
        </w:tc>
        <w:tc>
          <w:tcPr>
            <w:tcW w:w="180" w:type="dxa"/>
          </w:tcPr>
          <w:p w14:paraId="450C3DE4" w14:textId="77777777" w:rsidR="00A62106" w:rsidRPr="00541741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</w:p>
        </w:tc>
        <w:tc>
          <w:tcPr>
            <w:tcW w:w="987" w:type="dxa"/>
          </w:tcPr>
          <w:p w14:paraId="01AF358A" w14:textId="0AA918F2" w:rsidR="00A62106" w:rsidRPr="00541741" w:rsidRDefault="00FB3F13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</w:pPr>
            <w:r w:rsidRPr="00FB3F13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>31</w:t>
            </w:r>
            <w:r w:rsidR="00A62106" w:rsidRPr="00541741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39A59D37" w14:textId="77777777" w:rsidR="00A62106" w:rsidRPr="00541741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925" w:type="dxa"/>
          </w:tcPr>
          <w:p w14:paraId="218D15A9" w14:textId="6080E4AD" w:rsidR="00A62106" w:rsidRPr="00541741" w:rsidRDefault="00FB3F13" w:rsidP="00110AF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hanging="80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lang w:val="en-US" w:bidi="th-TH"/>
              </w:rPr>
            </w:pPr>
            <w:r w:rsidRPr="00FB3F13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>30</w:t>
            </w:r>
            <w:r w:rsidR="00110AF3" w:rsidRPr="00110AF3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 xml:space="preserve"> </w:t>
            </w:r>
            <w:r w:rsidR="00304B2B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กันย</w:t>
            </w:r>
            <w:r w:rsidR="00110AF3" w:rsidRPr="00110AF3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ายน</w:t>
            </w:r>
          </w:p>
        </w:tc>
        <w:tc>
          <w:tcPr>
            <w:tcW w:w="178" w:type="dxa"/>
          </w:tcPr>
          <w:p w14:paraId="3C84B43C" w14:textId="77777777" w:rsidR="00A62106" w:rsidRPr="00541741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902" w:type="dxa"/>
          </w:tcPr>
          <w:p w14:paraId="4A033258" w14:textId="45D164F6" w:rsidR="00A62106" w:rsidRPr="00541741" w:rsidRDefault="00FB3F13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18"/>
                <w:sz w:val="28"/>
                <w:szCs w:val="28"/>
                <w:lang w:val="en-US" w:bidi="th-TH"/>
              </w:rPr>
            </w:pPr>
            <w:r w:rsidRPr="00FB3F13">
              <w:rPr>
                <w:rFonts w:ascii="Angsana New" w:hAnsi="Angsana New" w:cs="Angsana New"/>
                <w:spacing w:val="-18"/>
                <w:sz w:val="28"/>
                <w:szCs w:val="28"/>
                <w:lang w:val="en-US" w:bidi="th-TH"/>
              </w:rPr>
              <w:t>31</w:t>
            </w:r>
            <w:r w:rsidR="00A62106" w:rsidRPr="00541741">
              <w:rPr>
                <w:rFonts w:ascii="Angsana New" w:hAnsi="Angsana New" w:cs="Angsana New"/>
                <w:spacing w:val="-18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5" w:type="dxa"/>
          </w:tcPr>
          <w:p w14:paraId="77AF3DEC" w14:textId="77777777" w:rsidR="00A62106" w:rsidRPr="00541741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18"/>
                <w:sz w:val="28"/>
                <w:szCs w:val="28"/>
                <w:lang w:bidi="th-TH"/>
              </w:rPr>
            </w:pPr>
          </w:p>
        </w:tc>
        <w:tc>
          <w:tcPr>
            <w:tcW w:w="830" w:type="dxa"/>
          </w:tcPr>
          <w:p w14:paraId="18E76C6A" w14:textId="5ED50117" w:rsidR="00A62106" w:rsidRPr="00541741" w:rsidRDefault="00FB3F13" w:rsidP="00110AF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20" w:right="-120" w:hanging="90"/>
              <w:jc w:val="center"/>
              <w:rPr>
                <w:rFonts w:ascii="Angsana New" w:hAnsi="Angsana New" w:cs="Angsana New"/>
                <w:spacing w:val="-18"/>
                <w:sz w:val="28"/>
                <w:szCs w:val="28"/>
                <w:lang w:val="en-US" w:bidi="th-TH"/>
              </w:rPr>
            </w:pPr>
            <w:r w:rsidRPr="00FB3F13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>30</w:t>
            </w:r>
            <w:r w:rsidR="00762604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 xml:space="preserve"> </w:t>
            </w:r>
            <w:r w:rsidR="00304B2B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กันย</w:t>
            </w:r>
            <w:r w:rsidR="00110AF3" w:rsidRPr="00110AF3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ายน</w:t>
            </w:r>
          </w:p>
        </w:tc>
        <w:tc>
          <w:tcPr>
            <w:tcW w:w="183" w:type="dxa"/>
          </w:tcPr>
          <w:p w14:paraId="0136E4B8" w14:textId="77777777" w:rsidR="00A62106" w:rsidRPr="00541741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18"/>
                <w:sz w:val="28"/>
                <w:szCs w:val="28"/>
              </w:rPr>
            </w:pPr>
          </w:p>
        </w:tc>
        <w:tc>
          <w:tcPr>
            <w:tcW w:w="940" w:type="dxa"/>
          </w:tcPr>
          <w:p w14:paraId="31F121E3" w14:textId="564D5AC4" w:rsidR="00A62106" w:rsidRPr="00541741" w:rsidRDefault="00FB3F13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18"/>
                <w:sz w:val="28"/>
                <w:szCs w:val="28"/>
                <w:lang w:val="en-US" w:bidi="th-TH"/>
              </w:rPr>
            </w:pPr>
            <w:r w:rsidRPr="00FB3F13">
              <w:rPr>
                <w:rFonts w:ascii="Angsana New" w:hAnsi="Angsana New" w:cs="Angsana New"/>
                <w:spacing w:val="-18"/>
                <w:sz w:val="28"/>
                <w:szCs w:val="28"/>
                <w:lang w:val="en-US" w:bidi="th-TH"/>
              </w:rPr>
              <w:t>31</w:t>
            </w:r>
            <w:r w:rsidR="00A62106" w:rsidRPr="00541741">
              <w:rPr>
                <w:rFonts w:ascii="Angsana New" w:hAnsi="Angsana New" w:cs="Angsana New"/>
                <w:spacing w:val="-18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0AADE067" w14:textId="77777777" w:rsidR="00A62106" w:rsidRPr="00541741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8693B7" w14:textId="4661449E" w:rsidR="00A62106" w:rsidRPr="00541741" w:rsidRDefault="00FB3F13" w:rsidP="00110AF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80" w:hanging="80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</w:pPr>
            <w:r w:rsidRPr="00FB3F13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>30</w:t>
            </w:r>
            <w:r w:rsidR="00110AF3" w:rsidRPr="00110AF3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 xml:space="preserve"> </w:t>
            </w:r>
            <w:r w:rsidR="00304B2B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กันย</w:t>
            </w:r>
            <w:r w:rsidR="00110AF3" w:rsidRPr="00110AF3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ายน</w:t>
            </w:r>
          </w:p>
        </w:tc>
        <w:tc>
          <w:tcPr>
            <w:tcW w:w="180" w:type="dxa"/>
          </w:tcPr>
          <w:p w14:paraId="04DDAFD5" w14:textId="77777777" w:rsidR="00A62106" w:rsidRPr="00541741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</w:rPr>
            </w:pPr>
          </w:p>
        </w:tc>
        <w:tc>
          <w:tcPr>
            <w:tcW w:w="990" w:type="dxa"/>
          </w:tcPr>
          <w:p w14:paraId="47AF402A" w14:textId="335E8928" w:rsidR="00A62106" w:rsidRPr="00541741" w:rsidRDefault="00FB3F13" w:rsidP="00110AF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hanging="80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</w:pPr>
            <w:r w:rsidRPr="00FB3F13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>30</w:t>
            </w:r>
            <w:r w:rsidR="00110AF3" w:rsidRPr="00110AF3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 xml:space="preserve"> </w:t>
            </w:r>
            <w:r w:rsidR="00304B2B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กันยาย</w:t>
            </w:r>
            <w:r w:rsidR="00110AF3" w:rsidRPr="00110AF3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น</w:t>
            </w:r>
          </w:p>
        </w:tc>
      </w:tr>
      <w:tr w:rsidR="00A62106" w:rsidRPr="00AC365B" w14:paraId="205FFBDC" w14:textId="77777777" w:rsidTr="00541741">
        <w:trPr>
          <w:cantSplit/>
          <w:trHeight w:val="70"/>
          <w:tblHeader/>
        </w:trPr>
        <w:tc>
          <w:tcPr>
            <w:tcW w:w="2520" w:type="dxa"/>
          </w:tcPr>
          <w:p w14:paraId="797640DD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09" w:type="dxa"/>
          </w:tcPr>
          <w:p w14:paraId="48A35F50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3E8C51CF" w14:textId="0A2249BB" w:rsidR="00A62106" w:rsidRPr="00AC365B" w:rsidRDefault="00FB3F13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B3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990" w:type="dxa"/>
          </w:tcPr>
          <w:p w14:paraId="282B528F" w14:textId="419563A7" w:rsidR="00A62106" w:rsidRPr="00AC365B" w:rsidRDefault="00FB3F13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900" w:type="dxa"/>
          </w:tcPr>
          <w:p w14:paraId="210B020E" w14:textId="39FDA4FF" w:rsidR="00A62106" w:rsidRPr="00AC365B" w:rsidRDefault="00FB3F13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B3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E5A9F37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7" w:type="dxa"/>
          </w:tcPr>
          <w:p w14:paraId="359AC970" w14:textId="382E8384" w:rsidR="00A62106" w:rsidRPr="00AC365B" w:rsidRDefault="00FB3F13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E2E99F8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5" w:type="dxa"/>
          </w:tcPr>
          <w:p w14:paraId="2CD56F20" w14:textId="7FCE2267" w:rsidR="00A62106" w:rsidRPr="00AC365B" w:rsidRDefault="00FB3F13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B3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1314E2AA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2348448A" w14:textId="140ADD52" w:rsidR="00A62106" w:rsidRPr="00AC365B" w:rsidRDefault="00FB3F13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5" w:type="dxa"/>
          </w:tcPr>
          <w:p w14:paraId="267A1F20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0" w:type="dxa"/>
          </w:tcPr>
          <w:p w14:paraId="3608E2EC" w14:textId="4EA2C247" w:rsidR="00A62106" w:rsidRPr="00AC365B" w:rsidRDefault="00FB3F13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B3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3" w:type="dxa"/>
          </w:tcPr>
          <w:p w14:paraId="0DF6387A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0" w:type="dxa"/>
          </w:tcPr>
          <w:p w14:paraId="39E15166" w14:textId="15DDC0E7" w:rsidR="00A62106" w:rsidRPr="00AC365B" w:rsidRDefault="00FB3F13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13FC8EEC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B03B78B" w14:textId="262ABEF7" w:rsidR="00A62106" w:rsidRPr="00AC365B" w:rsidRDefault="00FB3F13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B3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8A53819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65E070" w14:textId="2784D083" w:rsidR="00A62106" w:rsidRPr="00AC365B" w:rsidRDefault="00FB3F13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B3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</w:tr>
      <w:tr w:rsidR="00A62106" w:rsidRPr="00AC365B" w14:paraId="2B4E2D50" w14:textId="77777777" w:rsidTr="00541741">
        <w:trPr>
          <w:cantSplit/>
        </w:trPr>
        <w:tc>
          <w:tcPr>
            <w:tcW w:w="2520" w:type="dxa"/>
            <w:vAlign w:val="bottom"/>
          </w:tcPr>
          <w:p w14:paraId="1D4DF23A" w14:textId="77777777" w:rsidR="00A62106" w:rsidRPr="00AC365B" w:rsidRDefault="00A62106" w:rsidP="00A6210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09" w:type="dxa"/>
            <w:vAlign w:val="bottom"/>
          </w:tcPr>
          <w:p w14:paraId="5252639A" w14:textId="77777777" w:rsidR="00A62106" w:rsidRPr="00AC365B" w:rsidRDefault="00A62106" w:rsidP="00A6210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3DC3DE31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</w:t>
            </w:r>
            <w:r w:rsidRPr="00AC365B"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  <w:t>)</w:t>
            </w:r>
          </w:p>
        </w:tc>
        <w:tc>
          <w:tcPr>
            <w:tcW w:w="8640" w:type="dxa"/>
            <w:gridSpan w:val="15"/>
            <w:vAlign w:val="bottom"/>
          </w:tcPr>
          <w:p w14:paraId="1E2FD013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5124F" w:rsidRPr="00AC365B" w14:paraId="41A8124B" w14:textId="77777777" w:rsidTr="00541741">
        <w:trPr>
          <w:cantSplit/>
        </w:trPr>
        <w:tc>
          <w:tcPr>
            <w:tcW w:w="2520" w:type="dxa"/>
          </w:tcPr>
          <w:p w14:paraId="69EB952F" w14:textId="28237864" w:rsidR="00E5124F" w:rsidRPr="00E5124F" w:rsidRDefault="00E5124F" w:rsidP="0011706F">
            <w:pPr>
              <w:tabs>
                <w:tab w:val="clear" w:pos="227"/>
                <w:tab w:val="left" w:pos="190"/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5124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609" w:type="dxa"/>
            <w:vAlign w:val="bottom"/>
          </w:tcPr>
          <w:p w14:paraId="0DC7253D" w14:textId="77777777" w:rsidR="00E5124F" w:rsidRPr="00AC365B" w:rsidRDefault="00E5124F" w:rsidP="0011706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BEC3D9F" w14:textId="77777777" w:rsidR="00E5124F" w:rsidRDefault="00E5124F" w:rsidP="0011706F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104D9E6" w14:textId="77777777" w:rsidR="00E5124F" w:rsidRPr="00BE31F2" w:rsidRDefault="00E5124F" w:rsidP="0011706F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2281DED" w14:textId="77777777" w:rsidR="00E5124F" w:rsidRDefault="00E5124F" w:rsidP="0011706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810F0FA" w14:textId="77777777" w:rsidR="00E5124F" w:rsidRPr="00AC365B" w:rsidRDefault="00E5124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7" w:type="dxa"/>
            <w:vAlign w:val="bottom"/>
          </w:tcPr>
          <w:p w14:paraId="6CF98587" w14:textId="77777777" w:rsidR="00E5124F" w:rsidRPr="00BE31F2" w:rsidRDefault="00E5124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B847CA9" w14:textId="77777777" w:rsidR="00E5124F" w:rsidRPr="00042D6A" w:rsidRDefault="00E5124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25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64AF3988" w14:textId="77777777" w:rsidR="00E5124F" w:rsidRDefault="00E5124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13F03F4" w14:textId="77777777" w:rsidR="00E5124F" w:rsidRPr="0011706F" w:rsidRDefault="00E5124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5987708B" w14:textId="77777777" w:rsidR="00E5124F" w:rsidRPr="00BE31F2" w:rsidRDefault="00E5124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3BF57A95" w14:textId="77777777" w:rsidR="00E5124F" w:rsidRPr="00042D6A" w:rsidRDefault="00E5124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30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536C8A28" w14:textId="77777777" w:rsidR="00E5124F" w:rsidRDefault="00E5124F" w:rsidP="0011706F">
            <w:pPr>
              <w:pStyle w:val="acctfourfigures"/>
              <w:tabs>
                <w:tab w:val="clear" w:pos="765"/>
                <w:tab w:val="left" w:pos="540"/>
                <w:tab w:val="decimal" w:pos="623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5FD0D2E" w14:textId="77777777" w:rsidR="00E5124F" w:rsidRPr="0011706F" w:rsidRDefault="00E5124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0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57EF5FB9" w14:textId="77777777" w:rsidR="00E5124F" w:rsidRPr="00BE31F2" w:rsidRDefault="00E5124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381706" w14:textId="77777777" w:rsidR="00E5124F" w:rsidRPr="00042D6A" w:rsidRDefault="00E5124F" w:rsidP="0011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23D7FA5A" w14:textId="77777777" w:rsidR="00E5124F" w:rsidRDefault="00E5124F" w:rsidP="0011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FAC18E0" w14:textId="77777777" w:rsidR="00E5124F" w:rsidRPr="00AC365B" w:rsidRDefault="00E5124F" w:rsidP="0011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78431C78" w14:textId="77777777" w:rsidR="00E5124F" w:rsidRPr="00AC365B" w:rsidRDefault="00E5124F" w:rsidP="0011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706F" w:rsidRPr="00AC365B" w14:paraId="6452C392" w14:textId="77777777" w:rsidTr="00541741">
        <w:trPr>
          <w:cantSplit/>
        </w:trPr>
        <w:tc>
          <w:tcPr>
            <w:tcW w:w="2520" w:type="dxa"/>
          </w:tcPr>
          <w:p w14:paraId="712D29AE" w14:textId="1561DAB2" w:rsidR="0011706F" w:rsidRPr="00AC365B" w:rsidRDefault="0011706F" w:rsidP="0011706F">
            <w:pPr>
              <w:tabs>
                <w:tab w:val="clear" w:pos="227"/>
                <w:tab w:val="left" w:pos="190"/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28"/>
                <w:szCs w:val="28"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โยมิอูริ-เนชั่น </w:t>
            </w:r>
            <w:r w:rsidRPr="00AC365B">
              <w:rPr>
                <w:rFonts w:ascii="Angsana New" w:hAnsi="Angsana New"/>
                <w:sz w:val="28"/>
                <w:szCs w:val="28"/>
              </w:rPr>
              <w:br/>
            </w:r>
            <w:r w:rsidRPr="00AC365B">
              <w:rPr>
                <w:rFonts w:ascii="Angsana New" w:hAnsi="Angsana New"/>
                <w:sz w:val="28"/>
                <w:szCs w:val="28"/>
                <w:cs/>
              </w:rPr>
              <w:t>อินฟอร์เมชั่น</w:t>
            </w:r>
            <w:r w:rsidRPr="00AC36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C365B">
              <w:rPr>
                <w:rFonts w:ascii="Angsana New" w:hAnsi="Angsana New"/>
                <w:sz w:val="28"/>
                <w:szCs w:val="28"/>
                <w:cs/>
              </w:rPr>
              <w:t>เซอร์วิส จำกัด</w:t>
            </w:r>
          </w:p>
        </w:tc>
        <w:tc>
          <w:tcPr>
            <w:tcW w:w="1609" w:type="dxa"/>
            <w:vAlign w:val="bottom"/>
          </w:tcPr>
          <w:p w14:paraId="6CA4ED52" w14:textId="72AEDC39" w:rsidR="0011706F" w:rsidRPr="00AC365B" w:rsidRDefault="0011706F" w:rsidP="0011706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>ตัวแทนขายโฆษณา</w:t>
            </w:r>
          </w:p>
        </w:tc>
        <w:tc>
          <w:tcPr>
            <w:tcW w:w="900" w:type="dxa"/>
            <w:vAlign w:val="bottom"/>
          </w:tcPr>
          <w:p w14:paraId="0E315F66" w14:textId="7F20B5A3" w:rsidR="0011706F" w:rsidRPr="00AC365B" w:rsidRDefault="00CF0D68" w:rsidP="0011706F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990" w:type="dxa"/>
            <w:vAlign w:val="bottom"/>
          </w:tcPr>
          <w:p w14:paraId="1725823B" w14:textId="0B85A6F1" w:rsidR="0011706F" w:rsidRPr="00AC365B" w:rsidRDefault="00FB3F13" w:rsidP="0011706F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</w:t>
            </w:r>
            <w:r w:rsidR="0011706F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.</w:t>
            </w:r>
            <w:r w:rsidRPr="00FB3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900" w:type="dxa"/>
            <w:vAlign w:val="bottom"/>
          </w:tcPr>
          <w:p w14:paraId="1501D16D" w14:textId="24E53CE1" w:rsidR="0011706F" w:rsidRPr="00AC365B" w:rsidRDefault="00CF0D68" w:rsidP="0011706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CBFAB9" w14:textId="77777777" w:rsidR="0011706F" w:rsidRPr="00AC365B" w:rsidRDefault="0011706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7" w:type="dxa"/>
            <w:vAlign w:val="bottom"/>
          </w:tcPr>
          <w:p w14:paraId="095E408F" w14:textId="633FF86F" w:rsidR="0011706F" w:rsidRPr="00AC365B" w:rsidRDefault="00FB3F13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B3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11706F"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7FDF6E03" w14:textId="77777777" w:rsidR="0011706F" w:rsidRPr="00042D6A" w:rsidRDefault="0011706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25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398C6589" w14:textId="0D7701E2" w:rsidR="0011706F" w:rsidRPr="0011706F" w:rsidRDefault="006A6053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A201E72" w14:textId="77777777" w:rsidR="0011706F" w:rsidRPr="0011706F" w:rsidRDefault="0011706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1D3CE7EA" w14:textId="40643542" w:rsidR="0011706F" w:rsidRPr="00042D6A" w:rsidRDefault="00FB3F13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FB3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11706F" w:rsidRPr="00042D6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4499B015" w14:textId="77777777" w:rsidR="0011706F" w:rsidRPr="00042D6A" w:rsidRDefault="0011706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30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5704F8AF" w14:textId="29685D06" w:rsidR="0011706F" w:rsidRPr="00042D6A" w:rsidRDefault="006A6053" w:rsidP="0011706F">
            <w:pPr>
              <w:pStyle w:val="acctfourfigures"/>
              <w:tabs>
                <w:tab w:val="clear" w:pos="765"/>
                <w:tab w:val="left" w:pos="540"/>
                <w:tab w:val="decimal" w:pos="623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4C5305B" w14:textId="77777777" w:rsidR="0011706F" w:rsidRPr="0011706F" w:rsidRDefault="0011706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0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4BDD0AA5" w14:textId="7D0177D8" w:rsidR="0011706F" w:rsidRPr="00042D6A" w:rsidRDefault="00FB3F13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B3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</w:t>
            </w:r>
            <w:r w:rsidR="0011706F" w:rsidRPr="00042D6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EE31E2" w14:textId="77777777" w:rsidR="0011706F" w:rsidRPr="00042D6A" w:rsidRDefault="0011706F" w:rsidP="0011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41FC920E" w14:textId="23C56774" w:rsidR="0011706F" w:rsidRPr="00AC365B" w:rsidRDefault="006A6053" w:rsidP="0011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7BECBE" w14:textId="77777777" w:rsidR="0011706F" w:rsidRPr="00AC365B" w:rsidRDefault="0011706F" w:rsidP="0011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5A35FDB4" w14:textId="77777777" w:rsidR="0011706F" w:rsidRPr="00AC365B" w:rsidRDefault="0011706F" w:rsidP="0011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65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5124F" w:rsidRPr="00E5124F" w14:paraId="484DA7D5" w14:textId="77777777" w:rsidTr="00E5124F">
        <w:trPr>
          <w:cantSplit/>
          <w:trHeight w:val="67"/>
        </w:trPr>
        <w:tc>
          <w:tcPr>
            <w:tcW w:w="2520" w:type="dxa"/>
          </w:tcPr>
          <w:p w14:paraId="2E42F03A" w14:textId="77777777" w:rsidR="00E5124F" w:rsidRPr="00E5124F" w:rsidRDefault="00E5124F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270" w:hanging="27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609" w:type="dxa"/>
            <w:vAlign w:val="bottom"/>
          </w:tcPr>
          <w:p w14:paraId="5906B0F1" w14:textId="77777777" w:rsidR="00E5124F" w:rsidRPr="00E5124F" w:rsidRDefault="00E5124F" w:rsidP="00510A68">
            <w:pPr>
              <w:tabs>
                <w:tab w:val="left" w:pos="540"/>
              </w:tabs>
              <w:spacing w:line="240" w:lineRule="auto"/>
              <w:ind w:left="160" w:hanging="14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00" w:type="dxa"/>
            <w:vAlign w:val="bottom"/>
          </w:tcPr>
          <w:p w14:paraId="70BEFF84" w14:textId="77777777" w:rsidR="00E5124F" w:rsidRPr="00E5124F" w:rsidRDefault="00E5124F" w:rsidP="0011706F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A5D4F5B" w14:textId="77777777" w:rsidR="00E5124F" w:rsidRPr="00E5124F" w:rsidRDefault="00E5124F" w:rsidP="0011706F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8BA3F30" w14:textId="77777777" w:rsidR="00E5124F" w:rsidRPr="00E5124F" w:rsidRDefault="00E5124F" w:rsidP="0011706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C16C1D8" w14:textId="77777777" w:rsidR="00E5124F" w:rsidRPr="00E5124F" w:rsidRDefault="00E5124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987" w:type="dxa"/>
            <w:vAlign w:val="bottom"/>
          </w:tcPr>
          <w:p w14:paraId="50175828" w14:textId="77777777" w:rsidR="00E5124F" w:rsidRPr="00E5124F" w:rsidRDefault="00E5124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A9DC475" w14:textId="77777777" w:rsidR="00E5124F" w:rsidRPr="00E5124F" w:rsidRDefault="00E5124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925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018692C0" w14:textId="77777777" w:rsidR="00E5124F" w:rsidRPr="00E5124F" w:rsidRDefault="00E5124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2B885DA" w14:textId="77777777" w:rsidR="00E5124F" w:rsidRPr="00E5124F" w:rsidRDefault="00E5124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1BF3B538" w14:textId="77777777" w:rsidR="00E5124F" w:rsidRPr="00E5124F" w:rsidRDefault="00E5124F" w:rsidP="0057640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6F7BED16" w14:textId="77777777" w:rsidR="00E5124F" w:rsidRPr="00E5124F" w:rsidRDefault="00E5124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830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00434EFC" w14:textId="77777777" w:rsidR="00E5124F" w:rsidRPr="00E5124F" w:rsidRDefault="00E5124F" w:rsidP="0011706F">
            <w:pPr>
              <w:pStyle w:val="acctfourfigures"/>
              <w:tabs>
                <w:tab w:val="clear" w:pos="765"/>
                <w:tab w:val="left" w:pos="540"/>
                <w:tab w:val="decimal" w:pos="623"/>
              </w:tabs>
              <w:spacing w:line="240" w:lineRule="auto"/>
              <w:jc w:val="center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139B74B" w14:textId="77777777" w:rsidR="00E5124F" w:rsidRPr="00E5124F" w:rsidRDefault="00E5124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940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0E39965C" w14:textId="77777777" w:rsidR="00E5124F" w:rsidRPr="00E5124F" w:rsidRDefault="00E5124F" w:rsidP="0057640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4A0EAE" w14:textId="77777777" w:rsidR="00E5124F" w:rsidRPr="00E5124F" w:rsidRDefault="00E5124F" w:rsidP="0011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7E21F915" w14:textId="77777777" w:rsidR="00E5124F" w:rsidRPr="00E5124F" w:rsidRDefault="00E5124F" w:rsidP="0011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85D8C97" w14:textId="77777777" w:rsidR="00E5124F" w:rsidRPr="00E5124F" w:rsidRDefault="00E5124F" w:rsidP="0011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37E787B3" w14:textId="77777777" w:rsidR="00E5124F" w:rsidRPr="00E5124F" w:rsidRDefault="00E5124F" w:rsidP="0011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</w:rPr>
            </w:pPr>
          </w:p>
        </w:tc>
      </w:tr>
      <w:tr w:rsidR="00E5124F" w:rsidRPr="00AC365B" w14:paraId="25B089B6" w14:textId="77777777" w:rsidTr="00541741">
        <w:trPr>
          <w:cantSplit/>
        </w:trPr>
        <w:tc>
          <w:tcPr>
            <w:tcW w:w="2520" w:type="dxa"/>
          </w:tcPr>
          <w:p w14:paraId="685EA059" w14:textId="6B918692" w:rsidR="00E5124F" w:rsidRDefault="00E5124F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270" w:hanging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609" w:type="dxa"/>
            <w:vAlign w:val="bottom"/>
          </w:tcPr>
          <w:p w14:paraId="113A68FA" w14:textId="77777777" w:rsidR="00E5124F" w:rsidRDefault="00E5124F" w:rsidP="00510A68">
            <w:pPr>
              <w:tabs>
                <w:tab w:val="left" w:pos="540"/>
              </w:tabs>
              <w:spacing w:line="240" w:lineRule="auto"/>
              <w:ind w:left="160" w:hanging="1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08D9EEDA" w14:textId="77777777" w:rsidR="00E5124F" w:rsidRDefault="00E5124F" w:rsidP="0011706F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BACE53B" w14:textId="77777777" w:rsidR="00E5124F" w:rsidRDefault="00E5124F" w:rsidP="0011706F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2E2DF94" w14:textId="77777777" w:rsidR="00E5124F" w:rsidRDefault="00E5124F" w:rsidP="0011706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4A7EDC1" w14:textId="77777777" w:rsidR="00E5124F" w:rsidRPr="00AC365B" w:rsidRDefault="00E5124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7" w:type="dxa"/>
            <w:vAlign w:val="bottom"/>
          </w:tcPr>
          <w:p w14:paraId="6958FFC5" w14:textId="77777777" w:rsidR="00E5124F" w:rsidRDefault="00E5124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6590FBF" w14:textId="77777777" w:rsidR="00E5124F" w:rsidRPr="00042D6A" w:rsidRDefault="00E5124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25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71BDCA6E" w14:textId="77777777" w:rsidR="00E5124F" w:rsidRDefault="00E5124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90BD912" w14:textId="77777777" w:rsidR="00E5124F" w:rsidRPr="0011706F" w:rsidRDefault="00E5124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76934BCC" w14:textId="77777777" w:rsidR="00E5124F" w:rsidRDefault="00E5124F" w:rsidP="0057640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0BCFBD29" w14:textId="77777777" w:rsidR="00E5124F" w:rsidRPr="00042D6A" w:rsidRDefault="00E5124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30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3B987EAC" w14:textId="77777777" w:rsidR="00E5124F" w:rsidRDefault="00E5124F" w:rsidP="0011706F">
            <w:pPr>
              <w:pStyle w:val="acctfourfigures"/>
              <w:tabs>
                <w:tab w:val="clear" w:pos="765"/>
                <w:tab w:val="left" w:pos="540"/>
                <w:tab w:val="decimal" w:pos="623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4406FD6" w14:textId="77777777" w:rsidR="00E5124F" w:rsidRPr="0011706F" w:rsidRDefault="00E5124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0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170F5F67" w14:textId="77777777" w:rsidR="00E5124F" w:rsidRDefault="00E5124F" w:rsidP="0057640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CBB328" w14:textId="77777777" w:rsidR="00E5124F" w:rsidRPr="00042D6A" w:rsidRDefault="00E5124F" w:rsidP="0011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78A4DCF8" w14:textId="77777777" w:rsidR="00E5124F" w:rsidRDefault="00E5124F" w:rsidP="0011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BE1552" w14:textId="77777777" w:rsidR="00E5124F" w:rsidRPr="00AC365B" w:rsidRDefault="00E5124F" w:rsidP="0011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0244D51E" w14:textId="77777777" w:rsidR="00E5124F" w:rsidRDefault="00E5124F" w:rsidP="0011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6053" w:rsidRPr="00AC365B" w14:paraId="704530A7" w14:textId="77777777" w:rsidTr="00541741">
        <w:trPr>
          <w:cantSplit/>
        </w:trPr>
        <w:tc>
          <w:tcPr>
            <w:tcW w:w="2520" w:type="dxa"/>
          </w:tcPr>
          <w:p w14:paraId="61665636" w14:textId="334FE822" w:rsidR="006A6053" w:rsidRPr="00510A68" w:rsidRDefault="00510A68" w:rsidP="00260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270" w:right="190" w:hanging="27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แนท บิสสิเนส </w:t>
            </w:r>
            <w:r w:rsidR="0026033A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Pr="00510A6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คอน</w:t>
            </w:r>
            <w:r w:rsidR="0026033A" w:rsidRPr="00510A6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เน็คท์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Pr="00510A68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609" w:type="dxa"/>
            <w:vAlign w:val="bottom"/>
          </w:tcPr>
          <w:p w14:paraId="2E063E98" w14:textId="7F8504D8" w:rsidR="006A6053" w:rsidRPr="00AC365B" w:rsidRDefault="00510A68" w:rsidP="00510A68">
            <w:pPr>
              <w:tabs>
                <w:tab w:val="left" w:pos="540"/>
              </w:tabs>
              <w:spacing w:line="240" w:lineRule="auto"/>
              <w:ind w:left="160" w:hanging="14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ให้บริการ</w:t>
            </w:r>
            <w:r w:rsidRPr="00510A6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แอพพลิเคชั่นเกี่ยวกับก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ารเงินและ</w:t>
            </w:r>
            <w:r w:rsidRPr="00510A6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900" w:type="dxa"/>
            <w:vAlign w:val="bottom"/>
          </w:tcPr>
          <w:p w14:paraId="409C130D" w14:textId="09EF4278" w:rsidR="006A6053" w:rsidRDefault="00FB3F13" w:rsidP="0011706F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40</w:t>
            </w:r>
            <w:r w:rsidR="00510A6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.</w:t>
            </w:r>
            <w:r w:rsidRPr="00FB3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3E93BEA7" w14:textId="6D8EFB8C" w:rsidR="006A6053" w:rsidRPr="00BE31F2" w:rsidRDefault="00510A68" w:rsidP="0011706F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900" w:type="dxa"/>
            <w:vAlign w:val="bottom"/>
          </w:tcPr>
          <w:p w14:paraId="4505D9D8" w14:textId="4F805C5B" w:rsidR="006A6053" w:rsidRDefault="00FB3F13" w:rsidP="0011706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B3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</w:t>
            </w:r>
            <w:r w:rsidR="00510A6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0C8310C2" w14:textId="77777777" w:rsidR="006A6053" w:rsidRPr="00AC365B" w:rsidRDefault="006A6053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7" w:type="dxa"/>
            <w:vAlign w:val="bottom"/>
          </w:tcPr>
          <w:p w14:paraId="1B269B6D" w14:textId="1B9EDFE9" w:rsidR="006A6053" w:rsidRPr="00BE31F2" w:rsidRDefault="00510A68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32559DF" w14:textId="77777777" w:rsidR="006A6053" w:rsidRPr="00042D6A" w:rsidRDefault="006A6053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25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3AF59F79" w14:textId="7ABB4EBA" w:rsidR="006A6053" w:rsidRDefault="00FB3F13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B3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="00A5750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BF3A82A" w14:textId="77777777" w:rsidR="006A6053" w:rsidRPr="0011706F" w:rsidRDefault="006A6053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4D8750D6" w14:textId="7AC318BF" w:rsidR="006A6053" w:rsidRPr="00BE31F2" w:rsidRDefault="00510A68" w:rsidP="0057640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5B350C10" w14:textId="77777777" w:rsidR="006A6053" w:rsidRPr="00042D6A" w:rsidRDefault="006A6053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30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1D1CB85A" w14:textId="60764DAD" w:rsidR="006A6053" w:rsidRPr="00042D6A" w:rsidRDefault="00FB3F13" w:rsidP="0011706F">
            <w:pPr>
              <w:pStyle w:val="acctfourfigures"/>
              <w:tabs>
                <w:tab w:val="clear" w:pos="765"/>
                <w:tab w:val="left" w:pos="540"/>
                <w:tab w:val="decimal" w:pos="623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B3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="00510A6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446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1D915CE" w14:textId="77777777" w:rsidR="006A6053" w:rsidRPr="0011706F" w:rsidRDefault="006A6053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0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30267A1F" w14:textId="38E56DC8" w:rsidR="006A6053" w:rsidRPr="00BE31F2" w:rsidRDefault="00510A68" w:rsidP="0057640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27BB85" w14:textId="77777777" w:rsidR="006A6053" w:rsidRPr="00042D6A" w:rsidRDefault="006A6053" w:rsidP="0011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4251C95D" w14:textId="54B159D0" w:rsidR="006A6053" w:rsidRPr="00AC365B" w:rsidRDefault="00510A68" w:rsidP="0011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A6CBC7" w14:textId="77777777" w:rsidR="006A6053" w:rsidRPr="00AC365B" w:rsidRDefault="006A6053" w:rsidP="0011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57E466B6" w14:textId="57561864" w:rsidR="006A6053" w:rsidRPr="00AC365B" w:rsidRDefault="00510A68" w:rsidP="0011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706F" w:rsidRPr="00AC365B" w14:paraId="03022B73" w14:textId="77777777" w:rsidTr="00541741">
        <w:trPr>
          <w:cantSplit/>
        </w:trPr>
        <w:tc>
          <w:tcPr>
            <w:tcW w:w="2520" w:type="dxa"/>
          </w:tcPr>
          <w:p w14:paraId="5625A86E" w14:textId="77777777" w:rsidR="0011706F" w:rsidRPr="00AC365B" w:rsidRDefault="0011706F" w:rsidP="0011706F">
            <w:pPr>
              <w:tabs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09" w:type="dxa"/>
            <w:vAlign w:val="bottom"/>
          </w:tcPr>
          <w:p w14:paraId="7DBB6F7B" w14:textId="77777777" w:rsidR="0011706F" w:rsidRPr="00AC365B" w:rsidRDefault="0011706F" w:rsidP="0011706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AB0B4A0" w14:textId="77777777" w:rsidR="0011706F" w:rsidRPr="00AC365B" w:rsidRDefault="0011706F" w:rsidP="0011706F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FFFFFF" w:themeColor="background1"/>
            </w:tcBorders>
            <w:vAlign w:val="bottom"/>
          </w:tcPr>
          <w:p w14:paraId="080E2A2E" w14:textId="77777777" w:rsidR="0011706F" w:rsidRPr="00AC365B" w:rsidRDefault="0011706F" w:rsidP="0011706F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274E833" w14:textId="77777777" w:rsidR="0011706F" w:rsidRPr="00AC365B" w:rsidRDefault="0011706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FCBCEC" w14:textId="77777777" w:rsidR="0011706F" w:rsidRPr="00AC365B" w:rsidRDefault="0011706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7" w:type="dxa"/>
            <w:vAlign w:val="bottom"/>
          </w:tcPr>
          <w:p w14:paraId="6FE8A61D" w14:textId="77777777" w:rsidR="0011706F" w:rsidRPr="00AC365B" w:rsidRDefault="0011706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B399474" w14:textId="77777777" w:rsidR="0011706F" w:rsidRPr="00AC365B" w:rsidRDefault="0011706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111F6" w14:textId="43FFEAB5" w:rsidR="0011706F" w:rsidRPr="0011706F" w:rsidRDefault="00FB3F13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="00A5750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446</w:t>
            </w:r>
          </w:p>
        </w:tc>
        <w:tc>
          <w:tcPr>
            <w:tcW w:w="178" w:type="dxa"/>
            <w:vAlign w:val="bottom"/>
          </w:tcPr>
          <w:p w14:paraId="731AF2D0" w14:textId="77777777" w:rsidR="0011706F" w:rsidRPr="0011706F" w:rsidRDefault="0011706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E21DDB" w14:textId="64E16567" w:rsidR="0011706F" w:rsidRPr="00AC365B" w:rsidRDefault="00FB3F13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11706F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185" w:type="dxa"/>
            <w:vAlign w:val="bottom"/>
          </w:tcPr>
          <w:p w14:paraId="5CA043FB" w14:textId="77777777" w:rsidR="0011706F" w:rsidRPr="00AC365B" w:rsidRDefault="0011706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5CE3E8" w14:textId="525DFBBC" w:rsidR="0011706F" w:rsidRPr="0011706F" w:rsidRDefault="00FB3F13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="00510A6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446</w:t>
            </w:r>
          </w:p>
        </w:tc>
        <w:tc>
          <w:tcPr>
            <w:tcW w:w="183" w:type="dxa"/>
            <w:vAlign w:val="bottom"/>
          </w:tcPr>
          <w:p w14:paraId="059FE818" w14:textId="77777777" w:rsidR="0011706F" w:rsidRPr="0011706F" w:rsidRDefault="0011706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9785A8" w14:textId="3ABC8B7A" w:rsidR="0011706F" w:rsidRPr="00AC365B" w:rsidRDefault="00FB3F13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</w:t>
            </w:r>
            <w:r w:rsidR="0011706F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092</w:t>
            </w:r>
          </w:p>
        </w:tc>
        <w:tc>
          <w:tcPr>
            <w:tcW w:w="180" w:type="dxa"/>
            <w:vAlign w:val="bottom"/>
          </w:tcPr>
          <w:p w14:paraId="69EF6CEC" w14:textId="77777777" w:rsidR="0011706F" w:rsidRPr="00AC365B" w:rsidRDefault="0011706F" w:rsidP="0011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329358" w14:textId="32CF5755" w:rsidR="0011706F" w:rsidRPr="00AC365B" w:rsidRDefault="00510A68" w:rsidP="0011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C4B693E" w14:textId="77777777" w:rsidR="0011706F" w:rsidRPr="00AC365B" w:rsidRDefault="0011706F" w:rsidP="0011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133EE" w14:textId="77777777" w:rsidR="0011706F" w:rsidRPr="00AC365B" w:rsidRDefault="0011706F" w:rsidP="0011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365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4A706C8C" w14:textId="008A0A7A" w:rsidR="00046FE8" w:rsidRDefault="00046FE8"/>
    <w:tbl>
      <w:tblPr>
        <w:tblW w:w="14968" w:type="dxa"/>
        <w:tblInd w:w="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00"/>
        <w:gridCol w:w="1450"/>
        <w:gridCol w:w="882"/>
        <w:gridCol w:w="810"/>
        <w:gridCol w:w="900"/>
        <w:gridCol w:w="180"/>
        <w:gridCol w:w="819"/>
        <w:gridCol w:w="180"/>
        <w:gridCol w:w="814"/>
        <w:gridCol w:w="180"/>
        <w:gridCol w:w="900"/>
        <w:gridCol w:w="180"/>
        <w:gridCol w:w="866"/>
        <w:gridCol w:w="180"/>
        <w:gridCol w:w="810"/>
        <w:gridCol w:w="180"/>
        <w:gridCol w:w="831"/>
        <w:gridCol w:w="180"/>
        <w:gridCol w:w="810"/>
        <w:gridCol w:w="180"/>
        <w:gridCol w:w="882"/>
        <w:gridCol w:w="180"/>
        <w:gridCol w:w="874"/>
      </w:tblGrid>
      <w:tr w:rsidR="00B95A81" w:rsidRPr="00AC365B" w14:paraId="65EDF137" w14:textId="77777777" w:rsidTr="004010D2">
        <w:trPr>
          <w:cantSplit/>
          <w:trHeight w:val="71"/>
          <w:tblHeader/>
        </w:trPr>
        <w:tc>
          <w:tcPr>
            <w:tcW w:w="1700" w:type="dxa"/>
          </w:tcPr>
          <w:p w14:paraId="71651A15" w14:textId="10633EE4" w:rsidR="00B95A81" w:rsidRPr="00AC365B" w:rsidRDefault="00B95A81" w:rsidP="00AE6845">
            <w:pPr>
              <w:pStyle w:val="acctfourfigures"/>
              <w:pageBreakBefore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/>
                <w:sz w:val="28"/>
                <w:szCs w:val="28"/>
                <w:rtl/>
                <w:cs/>
              </w:rPr>
              <w:lastRenderedPageBreak/>
              <w:br w:type="page"/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1450" w:type="dxa"/>
          </w:tcPr>
          <w:p w14:paraId="6A9493E6" w14:textId="77777777" w:rsidR="00B95A81" w:rsidRPr="00AC365B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61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818" w:type="dxa"/>
            <w:gridSpan w:val="21"/>
          </w:tcPr>
          <w:p w14:paraId="4EA6894B" w14:textId="4E3BE387" w:rsidR="00B95A81" w:rsidRPr="00AC365B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61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02E2F" w:rsidRPr="00AC365B" w14:paraId="432D52B3" w14:textId="77777777" w:rsidTr="004010D2">
        <w:trPr>
          <w:cantSplit/>
          <w:trHeight w:val="71"/>
          <w:tblHeader/>
        </w:trPr>
        <w:tc>
          <w:tcPr>
            <w:tcW w:w="1700" w:type="dxa"/>
          </w:tcPr>
          <w:p w14:paraId="744BA531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50" w:type="dxa"/>
          </w:tcPr>
          <w:p w14:paraId="0EC87DA0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92" w:type="dxa"/>
            <w:gridSpan w:val="2"/>
          </w:tcPr>
          <w:p w14:paraId="150D3D51" w14:textId="5C9B3FF6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899" w:type="dxa"/>
            <w:gridSpan w:val="3"/>
          </w:tcPr>
          <w:p w14:paraId="37F61149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601F495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4" w:type="dxa"/>
            <w:gridSpan w:val="3"/>
          </w:tcPr>
          <w:p w14:paraId="4410FAE1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A75623A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6" w:type="dxa"/>
            <w:gridSpan w:val="3"/>
          </w:tcPr>
          <w:p w14:paraId="644638C3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4FC8E0B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  <w:gridSpan w:val="3"/>
          </w:tcPr>
          <w:p w14:paraId="17E229D8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A6C0208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6" w:type="dxa"/>
            <w:gridSpan w:val="3"/>
          </w:tcPr>
          <w:p w14:paraId="7C96E071" w14:textId="05EC5560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61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เงินปันผลรับ</w:t>
            </w: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สำหรับงวด</w:t>
            </w:r>
          </w:p>
        </w:tc>
      </w:tr>
      <w:tr w:rsidR="00B02E2F" w:rsidRPr="00AC365B" w14:paraId="30A9F6C3" w14:textId="77777777" w:rsidTr="004010D2">
        <w:trPr>
          <w:cantSplit/>
          <w:trHeight w:val="71"/>
          <w:tblHeader/>
        </w:trPr>
        <w:tc>
          <w:tcPr>
            <w:tcW w:w="1700" w:type="dxa"/>
          </w:tcPr>
          <w:p w14:paraId="3CCA7C69" w14:textId="508FDB03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50" w:type="dxa"/>
          </w:tcPr>
          <w:p w14:paraId="4A5C74B0" w14:textId="7326B410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692" w:type="dxa"/>
            <w:gridSpan w:val="2"/>
          </w:tcPr>
          <w:p w14:paraId="3F13AAC0" w14:textId="05657588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99" w:type="dxa"/>
            <w:gridSpan w:val="3"/>
          </w:tcPr>
          <w:p w14:paraId="708A6316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08082CF2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4" w:type="dxa"/>
            <w:gridSpan w:val="3"/>
          </w:tcPr>
          <w:p w14:paraId="3CB0ED65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A901F58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6" w:type="dxa"/>
            <w:gridSpan w:val="3"/>
          </w:tcPr>
          <w:p w14:paraId="360F6323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075B0C56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  <w:gridSpan w:val="3"/>
          </w:tcPr>
          <w:p w14:paraId="4AF4F1D2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ราคาทุน </w:t>
            </w:r>
            <w:r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  <w:r w:rsidRPr="00AC365B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80" w:type="dxa"/>
          </w:tcPr>
          <w:p w14:paraId="31EDD012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6" w:type="dxa"/>
            <w:gridSpan w:val="3"/>
          </w:tcPr>
          <w:p w14:paraId="0B5400A8" w14:textId="26343AB7" w:rsidR="00B02E2F" w:rsidRPr="00AC365B" w:rsidRDefault="00304B2B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เก้า</w:t>
            </w:r>
            <w:r w:rsidR="00B02E2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B02E2F" w:rsidRPr="00AC365B" w14:paraId="55FFADBA" w14:textId="77777777" w:rsidTr="004010D2">
        <w:trPr>
          <w:cantSplit/>
          <w:trHeight w:val="71"/>
          <w:tblHeader/>
        </w:trPr>
        <w:tc>
          <w:tcPr>
            <w:tcW w:w="1700" w:type="dxa"/>
          </w:tcPr>
          <w:p w14:paraId="250FB55D" w14:textId="77777777" w:rsidR="00046FE8" w:rsidRPr="00AC365B" w:rsidRDefault="00046FE8" w:rsidP="00046FE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50" w:type="dxa"/>
          </w:tcPr>
          <w:p w14:paraId="66AD70D9" w14:textId="77777777" w:rsidR="00046FE8" w:rsidRPr="00AC365B" w:rsidRDefault="00046FE8" w:rsidP="00046FE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82" w:type="dxa"/>
          </w:tcPr>
          <w:p w14:paraId="26CF1A49" w14:textId="041DD1A1" w:rsidR="00046FE8" w:rsidRPr="00B02E2F" w:rsidRDefault="00FB3F13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</w:pPr>
            <w:r w:rsidRPr="00FB3F13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>30</w:t>
            </w:r>
            <w:r w:rsidR="00EC46FC" w:rsidRPr="00110AF3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 xml:space="preserve"> </w:t>
            </w:r>
            <w:r w:rsidR="00304B2B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กันย</w:t>
            </w:r>
            <w:r w:rsidR="00EC46FC" w:rsidRPr="00110AF3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ายน</w:t>
            </w:r>
          </w:p>
        </w:tc>
        <w:tc>
          <w:tcPr>
            <w:tcW w:w="810" w:type="dxa"/>
          </w:tcPr>
          <w:p w14:paraId="72303A1C" w14:textId="1D7ACB51" w:rsidR="00046FE8" w:rsidRPr="00B02E2F" w:rsidRDefault="00FB3F13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</w:pPr>
            <w:r w:rsidRPr="00FB3F13"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  <w:t>31</w:t>
            </w:r>
            <w:r w:rsidR="00046FE8" w:rsidRPr="00B02E2F">
              <w:rPr>
                <w:rFonts w:ascii="Angsana New" w:hAnsi="Angsana New" w:cs="Angsana New"/>
                <w:spacing w:val="-10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00" w:type="dxa"/>
          </w:tcPr>
          <w:p w14:paraId="3F322AF9" w14:textId="68C2683D" w:rsidR="00046FE8" w:rsidRPr="00B02E2F" w:rsidRDefault="00FB3F13" w:rsidP="004010D2">
            <w:pPr>
              <w:pStyle w:val="acctfourfigures"/>
              <w:tabs>
                <w:tab w:val="clear" w:pos="765"/>
              </w:tabs>
              <w:spacing w:line="240" w:lineRule="auto"/>
              <w:ind w:left="-83" w:right="-170" w:firstLine="23"/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</w:pPr>
            <w:r w:rsidRPr="00FB3F13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>30</w:t>
            </w:r>
            <w:r w:rsidR="00EC46FC" w:rsidRPr="00110AF3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 xml:space="preserve"> </w:t>
            </w:r>
            <w:r w:rsidR="00304B2B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กันย</w:t>
            </w:r>
            <w:r w:rsidR="00EC46FC" w:rsidRPr="00110AF3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ายน</w:t>
            </w:r>
          </w:p>
        </w:tc>
        <w:tc>
          <w:tcPr>
            <w:tcW w:w="180" w:type="dxa"/>
          </w:tcPr>
          <w:p w14:paraId="02A77464" w14:textId="77777777" w:rsidR="00046FE8" w:rsidRPr="00B02E2F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</w:rPr>
            </w:pPr>
          </w:p>
        </w:tc>
        <w:tc>
          <w:tcPr>
            <w:tcW w:w="819" w:type="dxa"/>
          </w:tcPr>
          <w:p w14:paraId="6D28E350" w14:textId="17E16061" w:rsidR="00046FE8" w:rsidRPr="00B02E2F" w:rsidRDefault="00FB3F13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</w:pPr>
            <w:r w:rsidRPr="00FB3F13"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  <w:t>31</w:t>
            </w:r>
            <w:r w:rsidR="00046FE8" w:rsidRPr="00B02E2F">
              <w:rPr>
                <w:rFonts w:ascii="Angsana New" w:hAnsi="Angsana New" w:cs="Angsana New"/>
                <w:spacing w:val="-10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54A55CBD" w14:textId="77777777" w:rsidR="00046FE8" w:rsidRPr="00B02E2F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</w:rPr>
            </w:pPr>
          </w:p>
        </w:tc>
        <w:tc>
          <w:tcPr>
            <w:tcW w:w="814" w:type="dxa"/>
          </w:tcPr>
          <w:p w14:paraId="66E3A5FC" w14:textId="42BDEAAB" w:rsidR="00046FE8" w:rsidRPr="00B02E2F" w:rsidRDefault="00FB3F13" w:rsidP="00356315">
            <w:pPr>
              <w:pStyle w:val="acctfourfigures"/>
              <w:tabs>
                <w:tab w:val="clear" w:pos="765"/>
              </w:tabs>
              <w:spacing w:line="240" w:lineRule="auto"/>
              <w:ind w:left="-83" w:right="-170"/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</w:pPr>
            <w:r w:rsidRPr="00FB3F13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>30</w:t>
            </w:r>
            <w:r w:rsidR="00EC46FC" w:rsidRPr="00110AF3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 xml:space="preserve"> </w:t>
            </w:r>
            <w:r w:rsidR="00304B2B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กันย</w:t>
            </w:r>
            <w:r w:rsidR="00EC46FC" w:rsidRPr="00110AF3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ายน</w:t>
            </w:r>
          </w:p>
        </w:tc>
        <w:tc>
          <w:tcPr>
            <w:tcW w:w="180" w:type="dxa"/>
          </w:tcPr>
          <w:p w14:paraId="4663A0E5" w14:textId="77777777" w:rsidR="00046FE8" w:rsidRPr="00B02E2F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</w:tcPr>
          <w:p w14:paraId="77203DB1" w14:textId="6367825D" w:rsidR="00046FE8" w:rsidRPr="00B02E2F" w:rsidRDefault="00FB3F13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</w:pPr>
            <w:r w:rsidRPr="00FB3F13"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  <w:t>31</w:t>
            </w:r>
            <w:r w:rsidR="00046FE8" w:rsidRPr="00B02E2F">
              <w:rPr>
                <w:rFonts w:ascii="Angsana New" w:hAnsi="Angsana New" w:cs="Angsana New"/>
                <w:spacing w:val="-10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2AEB9A9A" w14:textId="77777777" w:rsidR="00046FE8" w:rsidRPr="00B02E2F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  <w:lang w:bidi="th-TH"/>
              </w:rPr>
            </w:pPr>
          </w:p>
        </w:tc>
        <w:tc>
          <w:tcPr>
            <w:tcW w:w="866" w:type="dxa"/>
          </w:tcPr>
          <w:p w14:paraId="2B96BD9E" w14:textId="62F4E2CC" w:rsidR="00046FE8" w:rsidRPr="00B02E2F" w:rsidRDefault="00FB3F13" w:rsidP="00356315">
            <w:pPr>
              <w:pStyle w:val="acctfourfigures"/>
              <w:tabs>
                <w:tab w:val="clear" w:pos="765"/>
              </w:tabs>
              <w:spacing w:line="240" w:lineRule="auto"/>
              <w:ind w:left="-83" w:right="-170"/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</w:pPr>
            <w:r w:rsidRPr="00FB3F13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>30</w:t>
            </w:r>
            <w:r w:rsidR="00304B2B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 xml:space="preserve"> กันย</w:t>
            </w:r>
            <w:r w:rsidR="00EC46FC" w:rsidRPr="00110AF3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ายน</w:t>
            </w:r>
          </w:p>
        </w:tc>
        <w:tc>
          <w:tcPr>
            <w:tcW w:w="180" w:type="dxa"/>
          </w:tcPr>
          <w:p w14:paraId="50F52EAA" w14:textId="77777777" w:rsidR="00046FE8" w:rsidRPr="00B02E2F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</w:rPr>
            </w:pPr>
          </w:p>
        </w:tc>
        <w:tc>
          <w:tcPr>
            <w:tcW w:w="810" w:type="dxa"/>
          </w:tcPr>
          <w:p w14:paraId="690C088C" w14:textId="06E74DBB" w:rsidR="00046FE8" w:rsidRPr="00B02E2F" w:rsidRDefault="00FB3F13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</w:pPr>
            <w:r w:rsidRPr="00FB3F13"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  <w:t>31</w:t>
            </w:r>
            <w:r w:rsidR="00046FE8" w:rsidRPr="00B02E2F">
              <w:rPr>
                <w:rFonts w:ascii="Angsana New" w:hAnsi="Angsana New" w:cs="Angsana New"/>
                <w:spacing w:val="-10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0DB0C611" w14:textId="77777777" w:rsidR="00046FE8" w:rsidRPr="00B02E2F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  <w:lang w:bidi="th-TH"/>
              </w:rPr>
            </w:pPr>
          </w:p>
        </w:tc>
        <w:tc>
          <w:tcPr>
            <w:tcW w:w="831" w:type="dxa"/>
          </w:tcPr>
          <w:p w14:paraId="51AB4088" w14:textId="24B5D022" w:rsidR="00046FE8" w:rsidRPr="00B02E2F" w:rsidRDefault="00FB3F13" w:rsidP="00356315">
            <w:pPr>
              <w:pStyle w:val="acctfourfigures"/>
              <w:tabs>
                <w:tab w:val="clear" w:pos="765"/>
              </w:tabs>
              <w:spacing w:line="240" w:lineRule="auto"/>
              <w:ind w:left="-83" w:right="-170"/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</w:pPr>
            <w:r w:rsidRPr="00FB3F13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>30</w:t>
            </w:r>
            <w:r w:rsidR="00EC46FC" w:rsidRPr="00110AF3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 xml:space="preserve"> </w:t>
            </w:r>
            <w:r w:rsidR="00304B2B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กันย</w:t>
            </w:r>
            <w:r w:rsidR="00EC46FC" w:rsidRPr="00110AF3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ายน</w:t>
            </w:r>
          </w:p>
        </w:tc>
        <w:tc>
          <w:tcPr>
            <w:tcW w:w="180" w:type="dxa"/>
          </w:tcPr>
          <w:p w14:paraId="31D790C0" w14:textId="77777777" w:rsidR="00046FE8" w:rsidRPr="00B02E2F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</w:rPr>
            </w:pPr>
          </w:p>
        </w:tc>
        <w:tc>
          <w:tcPr>
            <w:tcW w:w="810" w:type="dxa"/>
          </w:tcPr>
          <w:p w14:paraId="35D8EC71" w14:textId="53299945" w:rsidR="00046FE8" w:rsidRPr="00B02E2F" w:rsidRDefault="00FB3F13" w:rsidP="00B02E2F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</w:pPr>
            <w:r w:rsidRPr="00FB3F13"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  <w:t>31</w:t>
            </w:r>
            <w:r w:rsidR="00046FE8" w:rsidRPr="00B02E2F">
              <w:rPr>
                <w:rFonts w:ascii="Angsana New" w:hAnsi="Angsana New" w:cs="Angsana New"/>
                <w:spacing w:val="-10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5DF38AF5" w14:textId="77777777" w:rsidR="00046FE8" w:rsidRPr="00B02E2F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</w:rPr>
            </w:pPr>
          </w:p>
        </w:tc>
        <w:tc>
          <w:tcPr>
            <w:tcW w:w="882" w:type="dxa"/>
          </w:tcPr>
          <w:p w14:paraId="6326C606" w14:textId="104279F3" w:rsidR="00046FE8" w:rsidRPr="00B02E2F" w:rsidRDefault="00FB3F13" w:rsidP="00356315">
            <w:pPr>
              <w:pStyle w:val="acctfourfigures"/>
              <w:tabs>
                <w:tab w:val="clear" w:pos="765"/>
              </w:tabs>
              <w:spacing w:line="240" w:lineRule="auto"/>
              <w:ind w:left="-83" w:right="-74" w:firstLine="35"/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</w:pPr>
            <w:r w:rsidRPr="00FB3F13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>30</w:t>
            </w:r>
            <w:r w:rsidR="00EC46FC" w:rsidRPr="00110AF3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 xml:space="preserve"> </w:t>
            </w:r>
            <w:r w:rsidR="00304B2B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กันย</w:t>
            </w:r>
            <w:r w:rsidR="00EC46FC" w:rsidRPr="00110AF3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ายน</w:t>
            </w:r>
          </w:p>
        </w:tc>
        <w:tc>
          <w:tcPr>
            <w:tcW w:w="180" w:type="dxa"/>
          </w:tcPr>
          <w:p w14:paraId="6187B908" w14:textId="77777777" w:rsidR="00046FE8" w:rsidRPr="00B02E2F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</w:rPr>
            </w:pPr>
          </w:p>
        </w:tc>
        <w:tc>
          <w:tcPr>
            <w:tcW w:w="874" w:type="dxa"/>
          </w:tcPr>
          <w:p w14:paraId="2ED2547B" w14:textId="68561F6F" w:rsidR="00046FE8" w:rsidRPr="00B02E2F" w:rsidRDefault="00FB3F13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</w:pPr>
            <w:r w:rsidRPr="00FB3F13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>30</w:t>
            </w:r>
            <w:r w:rsidR="00EC46FC" w:rsidRPr="00110AF3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 xml:space="preserve"> </w:t>
            </w:r>
            <w:r w:rsidR="00304B2B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กันย</w:t>
            </w:r>
            <w:r w:rsidR="00EC46FC" w:rsidRPr="00110AF3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ายน</w:t>
            </w:r>
          </w:p>
        </w:tc>
      </w:tr>
      <w:tr w:rsidR="00B02E2F" w:rsidRPr="00AC365B" w14:paraId="705E7F14" w14:textId="77777777" w:rsidTr="004010D2">
        <w:trPr>
          <w:cantSplit/>
          <w:trHeight w:val="71"/>
          <w:tblHeader/>
        </w:trPr>
        <w:tc>
          <w:tcPr>
            <w:tcW w:w="1700" w:type="dxa"/>
          </w:tcPr>
          <w:p w14:paraId="036C667E" w14:textId="77777777" w:rsidR="00046FE8" w:rsidRPr="00AC365B" w:rsidRDefault="00046FE8" w:rsidP="00046FE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50" w:type="dxa"/>
          </w:tcPr>
          <w:p w14:paraId="7C12A1D7" w14:textId="77777777" w:rsidR="00046FE8" w:rsidRPr="00AC365B" w:rsidRDefault="00046FE8" w:rsidP="00046FE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82" w:type="dxa"/>
          </w:tcPr>
          <w:p w14:paraId="70A4A678" w14:textId="0C45E204" w:rsidR="00046FE8" w:rsidRPr="00AC365B" w:rsidRDefault="00FB3F13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B3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810" w:type="dxa"/>
          </w:tcPr>
          <w:p w14:paraId="77933A5C" w14:textId="430AF2DB" w:rsidR="00046FE8" w:rsidRPr="00AC365B" w:rsidRDefault="00FB3F13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900" w:type="dxa"/>
          </w:tcPr>
          <w:p w14:paraId="6632C37F" w14:textId="065D527E" w:rsidR="00046FE8" w:rsidRPr="00AC365B" w:rsidRDefault="00FB3F13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B3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482C484" w14:textId="77777777" w:rsidR="00046FE8" w:rsidRPr="00AC365B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</w:tcPr>
          <w:p w14:paraId="67B9CC93" w14:textId="37E1B2E8" w:rsidR="00046FE8" w:rsidRPr="00AC365B" w:rsidRDefault="00FB3F13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5DEA0E53" w14:textId="77777777" w:rsidR="00046FE8" w:rsidRPr="00AC365B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4" w:type="dxa"/>
          </w:tcPr>
          <w:p w14:paraId="773467B5" w14:textId="5A3A2CE6" w:rsidR="00046FE8" w:rsidRPr="00AC365B" w:rsidRDefault="00FB3F13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B3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07B77A0" w14:textId="77777777" w:rsidR="00046FE8" w:rsidRPr="00AC365B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BA90C1F" w14:textId="22DF064F" w:rsidR="00046FE8" w:rsidRPr="00AC365B" w:rsidRDefault="00FB3F13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F42B050" w14:textId="77777777" w:rsidR="00046FE8" w:rsidRPr="00AC365B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6" w:type="dxa"/>
          </w:tcPr>
          <w:p w14:paraId="6C72EFF6" w14:textId="1D2843D0" w:rsidR="00046FE8" w:rsidRPr="00AC365B" w:rsidRDefault="00FB3F13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B3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06C96CC" w14:textId="77777777" w:rsidR="00046FE8" w:rsidRPr="00AC365B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0E1CF46" w14:textId="17A7B542" w:rsidR="00046FE8" w:rsidRPr="00AC365B" w:rsidRDefault="00FB3F13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1D98EFD" w14:textId="77777777" w:rsidR="00046FE8" w:rsidRPr="00AC365B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1" w:type="dxa"/>
          </w:tcPr>
          <w:p w14:paraId="724F6297" w14:textId="3AA3B078" w:rsidR="00046FE8" w:rsidRPr="00AC365B" w:rsidRDefault="00FB3F13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B3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A861D29" w14:textId="77777777" w:rsidR="00046FE8" w:rsidRPr="00AC365B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61993B9" w14:textId="3B8F4E91" w:rsidR="00046FE8" w:rsidRPr="00AC365B" w:rsidRDefault="00FB3F13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E44F448" w14:textId="77777777" w:rsidR="00046FE8" w:rsidRPr="00AC365B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2" w:type="dxa"/>
          </w:tcPr>
          <w:p w14:paraId="065C19FE" w14:textId="5A669FC3" w:rsidR="00046FE8" w:rsidRPr="00AC365B" w:rsidRDefault="00FB3F13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B3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65DE2B8" w14:textId="77777777" w:rsidR="00046FE8" w:rsidRPr="00AC365B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4" w:type="dxa"/>
          </w:tcPr>
          <w:p w14:paraId="2ACF5E39" w14:textId="1983E9B1" w:rsidR="00046FE8" w:rsidRPr="00AC365B" w:rsidRDefault="00FB3F13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</w:tr>
      <w:tr w:rsidR="00046FE8" w:rsidRPr="00AC365B" w14:paraId="16EA514D" w14:textId="77777777" w:rsidTr="004010D2">
        <w:trPr>
          <w:cantSplit/>
          <w:trHeight w:val="357"/>
        </w:trPr>
        <w:tc>
          <w:tcPr>
            <w:tcW w:w="1700" w:type="dxa"/>
            <w:vAlign w:val="bottom"/>
          </w:tcPr>
          <w:p w14:paraId="743E2251" w14:textId="77777777" w:rsidR="00046FE8" w:rsidRPr="00AC365B" w:rsidRDefault="00046FE8" w:rsidP="00046FE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50" w:type="dxa"/>
          </w:tcPr>
          <w:p w14:paraId="79E379FF" w14:textId="77777777" w:rsidR="00046FE8" w:rsidRPr="00AC365B" w:rsidRDefault="00046FE8" w:rsidP="00046FE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692" w:type="dxa"/>
            <w:gridSpan w:val="2"/>
            <w:vAlign w:val="bottom"/>
          </w:tcPr>
          <w:p w14:paraId="0EB7679A" w14:textId="71D7ABB7" w:rsidR="00046FE8" w:rsidRPr="00AC365B" w:rsidRDefault="00046FE8" w:rsidP="00046FE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</w:t>
            </w:r>
            <w:r w:rsidRPr="00AC365B"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  <w:t>)</w:t>
            </w:r>
          </w:p>
        </w:tc>
        <w:tc>
          <w:tcPr>
            <w:tcW w:w="10126" w:type="dxa"/>
            <w:gridSpan w:val="19"/>
          </w:tcPr>
          <w:p w14:paraId="2D0E4142" w14:textId="77777777" w:rsidR="00046FE8" w:rsidRPr="00AC365B" w:rsidRDefault="00046FE8" w:rsidP="00046FE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5124F" w:rsidRPr="00AC365B" w14:paraId="7317039F" w14:textId="77777777" w:rsidTr="00E5124F">
        <w:trPr>
          <w:cantSplit/>
          <w:trHeight w:val="308"/>
        </w:trPr>
        <w:tc>
          <w:tcPr>
            <w:tcW w:w="1700" w:type="dxa"/>
          </w:tcPr>
          <w:p w14:paraId="3210721D" w14:textId="39D1E1A0" w:rsidR="00E5124F" w:rsidRPr="00E5124F" w:rsidRDefault="00E5124F" w:rsidP="000F0042">
            <w:pPr>
              <w:tabs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E5124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50" w:type="dxa"/>
            <w:vAlign w:val="bottom"/>
          </w:tcPr>
          <w:p w14:paraId="3BF68B37" w14:textId="77777777" w:rsidR="00E5124F" w:rsidRPr="00AC365B" w:rsidRDefault="00E5124F" w:rsidP="004010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110" w:right="-170" w:hanging="180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882" w:type="dxa"/>
            <w:vAlign w:val="bottom"/>
          </w:tcPr>
          <w:p w14:paraId="7C479E29" w14:textId="77777777" w:rsidR="00E5124F" w:rsidRDefault="00E5124F" w:rsidP="000F0042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28B7B49" w14:textId="77777777" w:rsidR="00E5124F" w:rsidRPr="00BE31F2" w:rsidRDefault="00E5124F" w:rsidP="000F0042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C058B0B" w14:textId="77777777" w:rsidR="00E5124F" w:rsidRDefault="00E5124F" w:rsidP="000F0042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BB3F193" w14:textId="77777777" w:rsidR="00E5124F" w:rsidRPr="00AC365B" w:rsidRDefault="00E5124F" w:rsidP="000F0042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9" w:type="dxa"/>
            <w:vAlign w:val="bottom"/>
          </w:tcPr>
          <w:p w14:paraId="6147604E" w14:textId="77777777" w:rsidR="00E5124F" w:rsidRPr="00BE31F2" w:rsidRDefault="00E5124F" w:rsidP="000F0042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A466A41" w14:textId="77777777" w:rsidR="00E5124F" w:rsidRPr="00AC365B" w:rsidRDefault="00E5124F" w:rsidP="000F0042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4A66F1E4" w14:textId="77777777" w:rsidR="00E5124F" w:rsidRDefault="00E5124F" w:rsidP="0074054D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A5A8D18" w14:textId="77777777" w:rsidR="00E5124F" w:rsidRPr="0074054D" w:rsidRDefault="00E5124F" w:rsidP="0074054D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EE3C6AF" w14:textId="77777777" w:rsidR="00E5124F" w:rsidRPr="00BE31F2" w:rsidRDefault="00E5124F" w:rsidP="000F004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349EFCD" w14:textId="77777777" w:rsidR="00E5124F" w:rsidRPr="00AC365B" w:rsidRDefault="00E5124F" w:rsidP="000F0042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66" w:type="dxa"/>
            <w:vAlign w:val="bottom"/>
          </w:tcPr>
          <w:p w14:paraId="76818F91" w14:textId="77777777" w:rsidR="00E5124F" w:rsidRDefault="00E5124F" w:rsidP="000F004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36DB6DE" w14:textId="77777777" w:rsidR="00E5124F" w:rsidRPr="00AC365B" w:rsidRDefault="00E5124F" w:rsidP="000F0042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30D52F8" w14:textId="77777777" w:rsidR="00E5124F" w:rsidRPr="00AC365B" w:rsidRDefault="00E5124F" w:rsidP="000F004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134B249" w14:textId="77777777" w:rsidR="00E5124F" w:rsidRPr="00AC365B" w:rsidRDefault="00E5124F" w:rsidP="000F0042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31" w:type="dxa"/>
            <w:vAlign w:val="bottom"/>
          </w:tcPr>
          <w:p w14:paraId="4DA86B38" w14:textId="77777777" w:rsidR="00E5124F" w:rsidRDefault="00E5124F" w:rsidP="0074054D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2625E0" w14:textId="77777777" w:rsidR="00E5124F" w:rsidRPr="0074054D" w:rsidRDefault="00E5124F" w:rsidP="0074054D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F87D6BF" w14:textId="77777777" w:rsidR="00E5124F" w:rsidRPr="00BE31F2" w:rsidRDefault="00E5124F" w:rsidP="000F00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9462518" w14:textId="77777777" w:rsidR="00E5124F" w:rsidRPr="001B5259" w:rsidRDefault="00E5124F" w:rsidP="000F0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82" w:type="dxa"/>
            <w:vAlign w:val="bottom"/>
          </w:tcPr>
          <w:p w14:paraId="7309DD09" w14:textId="77777777" w:rsidR="00E5124F" w:rsidRDefault="00E5124F" w:rsidP="000F0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5C71A1DF" w14:textId="77777777" w:rsidR="00E5124F" w:rsidRPr="00AC365B" w:rsidRDefault="00E5124F" w:rsidP="000F0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4" w:type="dxa"/>
            <w:vAlign w:val="bottom"/>
          </w:tcPr>
          <w:p w14:paraId="0E5BCEBE" w14:textId="77777777" w:rsidR="00E5124F" w:rsidRPr="00AC365B" w:rsidRDefault="00E5124F" w:rsidP="000F0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0042" w:rsidRPr="00AC365B" w14:paraId="20F3CF37" w14:textId="77777777" w:rsidTr="004010D2">
        <w:trPr>
          <w:cantSplit/>
          <w:trHeight w:val="1089"/>
        </w:trPr>
        <w:tc>
          <w:tcPr>
            <w:tcW w:w="1700" w:type="dxa"/>
          </w:tcPr>
          <w:p w14:paraId="363DC606" w14:textId="5A528F32" w:rsidR="000F0042" w:rsidRPr="00AC365B" w:rsidRDefault="000F0042" w:rsidP="000F0042">
            <w:pPr>
              <w:tabs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27"/>
                <w:szCs w:val="27"/>
              </w:rPr>
            </w:pPr>
            <w:r w:rsidRPr="00AC365B">
              <w:rPr>
                <w:rFonts w:ascii="Angsana New" w:hAnsi="Angsana New"/>
                <w:sz w:val="27"/>
                <w:szCs w:val="27"/>
                <w:cs/>
              </w:rPr>
              <w:t xml:space="preserve">บริษัท โยมิอูริ-เนชั่น </w:t>
            </w:r>
            <w:r w:rsidRPr="00AC365B">
              <w:rPr>
                <w:rFonts w:ascii="Angsana New" w:hAnsi="Angsana New"/>
                <w:sz w:val="27"/>
                <w:szCs w:val="27"/>
              </w:rPr>
              <w:br/>
            </w:r>
            <w:r w:rsidRPr="00AC365B">
              <w:rPr>
                <w:rFonts w:ascii="Angsana New" w:hAnsi="Angsana New"/>
                <w:sz w:val="27"/>
                <w:szCs w:val="27"/>
                <w:cs/>
              </w:rPr>
              <w:t>อินฟอร์มเมชั่น</w:t>
            </w:r>
            <w:r w:rsidRPr="00AC365B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AC365B">
              <w:rPr>
                <w:rFonts w:ascii="Angsana New" w:hAnsi="Angsana New"/>
                <w:sz w:val="27"/>
                <w:szCs w:val="27"/>
                <w:cs/>
              </w:rPr>
              <w:t>เซอร์วิส จำกัด</w:t>
            </w:r>
          </w:p>
        </w:tc>
        <w:tc>
          <w:tcPr>
            <w:tcW w:w="1450" w:type="dxa"/>
            <w:vAlign w:val="bottom"/>
          </w:tcPr>
          <w:p w14:paraId="0147AE08" w14:textId="02905CBA" w:rsidR="000F0042" w:rsidRPr="00AC365B" w:rsidRDefault="000F0042" w:rsidP="004010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110" w:right="-170" w:hanging="180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AC365B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ตัวแทนขายโฆษณา</w:t>
            </w:r>
          </w:p>
        </w:tc>
        <w:tc>
          <w:tcPr>
            <w:tcW w:w="882" w:type="dxa"/>
            <w:vAlign w:val="bottom"/>
          </w:tcPr>
          <w:p w14:paraId="7AE29FDB" w14:textId="2CD99E3F" w:rsidR="000F0042" w:rsidRPr="00AC365B" w:rsidRDefault="00510A68" w:rsidP="000F0042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631B7FEE" w14:textId="4D96E5E9" w:rsidR="000F0042" w:rsidRPr="00AC365B" w:rsidRDefault="00FB3F13" w:rsidP="000F0042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</w:t>
            </w:r>
            <w:r w:rsidR="000F0042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.</w:t>
            </w:r>
            <w:r w:rsidRPr="00FB3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900" w:type="dxa"/>
            <w:vAlign w:val="bottom"/>
          </w:tcPr>
          <w:p w14:paraId="3107B28A" w14:textId="3398B0BA" w:rsidR="000F0042" w:rsidRPr="00AC365B" w:rsidRDefault="00510A68" w:rsidP="000F0042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F593340" w14:textId="77777777" w:rsidR="000F0042" w:rsidRPr="00AC365B" w:rsidRDefault="000F0042" w:rsidP="000F0042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9" w:type="dxa"/>
            <w:vAlign w:val="bottom"/>
          </w:tcPr>
          <w:p w14:paraId="6C0FCCEE" w14:textId="1CD75536" w:rsidR="000F0042" w:rsidRPr="00AC365B" w:rsidRDefault="00FB3F13" w:rsidP="000F0042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B3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0F0042"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3535A685" w14:textId="77777777" w:rsidR="000F0042" w:rsidRPr="00AC365B" w:rsidRDefault="000F0042" w:rsidP="000F0042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6642110F" w14:textId="03C0A13F" w:rsidR="000F0042" w:rsidRPr="0074054D" w:rsidRDefault="00510A68" w:rsidP="0074054D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F955700" w14:textId="77777777" w:rsidR="000F0042" w:rsidRPr="0074054D" w:rsidRDefault="000F0042" w:rsidP="0074054D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F3759B6" w14:textId="1F382217" w:rsidR="000F0042" w:rsidRPr="001B5259" w:rsidRDefault="00FB3F13" w:rsidP="000F004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B3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0F0042" w:rsidRPr="001B525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180" w:type="dxa"/>
            <w:vAlign w:val="bottom"/>
          </w:tcPr>
          <w:p w14:paraId="39799C98" w14:textId="77777777" w:rsidR="000F0042" w:rsidRPr="00AC365B" w:rsidRDefault="000F0042" w:rsidP="000F0042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66" w:type="dxa"/>
            <w:vAlign w:val="bottom"/>
          </w:tcPr>
          <w:p w14:paraId="09794844" w14:textId="0387FF3D" w:rsidR="000F0042" w:rsidRPr="00AC365B" w:rsidRDefault="00510A68" w:rsidP="000F004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CD61267" w14:textId="77777777" w:rsidR="000F0042" w:rsidRPr="00AC365B" w:rsidRDefault="000F0042" w:rsidP="000F0042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B8CA7A7" w14:textId="77777777" w:rsidR="000F0042" w:rsidRPr="00AC365B" w:rsidRDefault="000F0042" w:rsidP="000F004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E0867EB" w14:textId="77777777" w:rsidR="000F0042" w:rsidRPr="00AC365B" w:rsidRDefault="000F0042" w:rsidP="000F0042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31" w:type="dxa"/>
            <w:vAlign w:val="bottom"/>
          </w:tcPr>
          <w:p w14:paraId="13876955" w14:textId="1BEC2934" w:rsidR="000F0042" w:rsidRPr="0074054D" w:rsidRDefault="00510A68" w:rsidP="0074054D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CE095E1" w14:textId="77777777" w:rsidR="000F0042" w:rsidRPr="0074054D" w:rsidRDefault="000F0042" w:rsidP="0074054D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EE2B4D3" w14:textId="29D4279C" w:rsidR="000F0042" w:rsidRPr="001B5259" w:rsidRDefault="00FB3F13" w:rsidP="000F00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B3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0F0042" w:rsidRPr="001B525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180" w:type="dxa"/>
            <w:vAlign w:val="bottom"/>
          </w:tcPr>
          <w:p w14:paraId="3A3FE58F" w14:textId="77777777" w:rsidR="000F0042" w:rsidRPr="001B5259" w:rsidRDefault="000F0042" w:rsidP="000F0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82" w:type="dxa"/>
            <w:vAlign w:val="bottom"/>
          </w:tcPr>
          <w:p w14:paraId="40566FCC" w14:textId="5B0012AA" w:rsidR="000F0042" w:rsidRPr="00AC365B" w:rsidRDefault="00510A68" w:rsidP="000F0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F0BBE93" w14:textId="77777777" w:rsidR="000F0042" w:rsidRPr="00AC365B" w:rsidRDefault="000F0042" w:rsidP="000F0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4" w:type="dxa"/>
            <w:vAlign w:val="bottom"/>
          </w:tcPr>
          <w:p w14:paraId="109AE299" w14:textId="77777777" w:rsidR="000F0042" w:rsidRPr="00AC365B" w:rsidRDefault="000F0042" w:rsidP="000F0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65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F0042" w:rsidRPr="00AC365B" w14:paraId="738062A2" w14:textId="77777777" w:rsidTr="004010D2">
        <w:trPr>
          <w:cantSplit/>
          <w:trHeight w:val="397"/>
        </w:trPr>
        <w:tc>
          <w:tcPr>
            <w:tcW w:w="1700" w:type="dxa"/>
          </w:tcPr>
          <w:p w14:paraId="44613D55" w14:textId="77777777" w:rsidR="000F0042" w:rsidRPr="00AC365B" w:rsidRDefault="000F0042" w:rsidP="000F0042">
            <w:pPr>
              <w:tabs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0" w:type="dxa"/>
          </w:tcPr>
          <w:p w14:paraId="54129E5F" w14:textId="77777777" w:rsidR="000F0042" w:rsidRPr="00AC365B" w:rsidRDefault="000F0042" w:rsidP="000F0042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2" w:type="dxa"/>
            <w:vAlign w:val="bottom"/>
          </w:tcPr>
          <w:p w14:paraId="617AC33D" w14:textId="7B324F21" w:rsidR="000F0042" w:rsidRPr="00AC365B" w:rsidRDefault="000F0042" w:rsidP="000F0042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DA0E170" w14:textId="77777777" w:rsidR="000F0042" w:rsidRPr="00AC365B" w:rsidRDefault="000F0042" w:rsidP="000F0042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FF55D34" w14:textId="77777777" w:rsidR="000F0042" w:rsidRPr="00AC365B" w:rsidRDefault="000F0042" w:rsidP="000F0042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30573B9" w14:textId="77777777" w:rsidR="000F0042" w:rsidRPr="00AC365B" w:rsidRDefault="000F0042" w:rsidP="000F0042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9" w:type="dxa"/>
            <w:vAlign w:val="bottom"/>
          </w:tcPr>
          <w:p w14:paraId="63356642" w14:textId="77777777" w:rsidR="000F0042" w:rsidRPr="00AC365B" w:rsidRDefault="000F0042" w:rsidP="000F0042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2A0DAF4" w14:textId="77777777" w:rsidR="000F0042" w:rsidRPr="00AC365B" w:rsidRDefault="000F0042" w:rsidP="000F0042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FC8879" w14:textId="0FF6A0EB" w:rsidR="000F0042" w:rsidRPr="0074054D" w:rsidRDefault="00510A68" w:rsidP="0074054D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60C6EE2" w14:textId="77777777" w:rsidR="000F0042" w:rsidRPr="0074054D" w:rsidRDefault="000F0042" w:rsidP="0074054D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06C7A4" w14:textId="67745915" w:rsidR="000F0042" w:rsidRPr="00AC365B" w:rsidRDefault="00FB3F13" w:rsidP="000F004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0F0042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180" w:type="dxa"/>
            <w:vAlign w:val="bottom"/>
          </w:tcPr>
          <w:p w14:paraId="3D25BBDD" w14:textId="77777777" w:rsidR="000F0042" w:rsidRPr="00AC365B" w:rsidRDefault="000F0042" w:rsidP="000F0042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A4EC97" w14:textId="13576C8D" w:rsidR="000F0042" w:rsidRPr="00AC365B" w:rsidRDefault="00510A68" w:rsidP="000F004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1155EDB" w14:textId="77777777" w:rsidR="000F0042" w:rsidRPr="00AC365B" w:rsidRDefault="000F0042" w:rsidP="000F0042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E4D718" w14:textId="77777777" w:rsidR="000F0042" w:rsidRPr="00AC365B" w:rsidRDefault="000F0042" w:rsidP="000F004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51C7DE6" w14:textId="77777777" w:rsidR="000F0042" w:rsidRPr="00AC365B" w:rsidRDefault="000F0042" w:rsidP="000F0042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16B3A7" w14:textId="4DF56A69" w:rsidR="000F0042" w:rsidRPr="0074054D" w:rsidRDefault="00510A68" w:rsidP="0074054D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EF6D200" w14:textId="77777777" w:rsidR="000F0042" w:rsidRPr="0074054D" w:rsidRDefault="000F0042" w:rsidP="0074054D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33D03" w14:textId="58781E83" w:rsidR="000F0042" w:rsidRPr="00AC365B" w:rsidRDefault="00FB3F13" w:rsidP="000F00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0F0042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180" w:type="dxa"/>
            <w:vAlign w:val="bottom"/>
          </w:tcPr>
          <w:p w14:paraId="71A89565" w14:textId="77777777" w:rsidR="000F0042" w:rsidRPr="00AC365B" w:rsidRDefault="000F0042" w:rsidP="000F0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846D0" w14:textId="2CD8D967" w:rsidR="000F0042" w:rsidRPr="00AC365B" w:rsidRDefault="00510A68" w:rsidP="000F0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004194F9" w14:textId="77777777" w:rsidR="000F0042" w:rsidRPr="00AC365B" w:rsidRDefault="000F0042" w:rsidP="000F0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FCCE39" w14:textId="77777777" w:rsidR="000F0042" w:rsidRPr="00AC365B" w:rsidRDefault="000F0042" w:rsidP="000F0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365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1F54C7BB" w14:textId="77777777" w:rsidR="00C52F47" w:rsidRPr="002F0DE3" w:rsidRDefault="00C52F47" w:rsidP="00EA6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4D188A42" w14:textId="742A873F" w:rsidR="000B3A48" w:rsidRPr="00AC365B" w:rsidRDefault="000B3A48" w:rsidP="003E5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4" w:lineRule="auto"/>
        <w:ind w:left="86"/>
        <w:jc w:val="thaiDistribute"/>
        <w:rPr>
          <w:rFonts w:ascii="Angsana New" w:hAnsi="Angsana New"/>
          <w:sz w:val="30"/>
          <w:szCs w:val="30"/>
          <w:lang w:val="en-GB"/>
        </w:rPr>
      </w:pPr>
      <w:r w:rsidRPr="00AC365B">
        <w:rPr>
          <w:rFonts w:ascii="Angsana New" w:hAnsi="Angsana New"/>
          <w:sz w:val="30"/>
          <w:szCs w:val="30"/>
          <w:cs/>
          <w:lang w:val="en-GB"/>
        </w:rPr>
        <w:t>บริษัทร่วม</w:t>
      </w:r>
      <w:r w:rsidR="00E5124F">
        <w:rPr>
          <w:rFonts w:ascii="Angsana New" w:hAnsi="Angsana New"/>
          <w:sz w:val="30"/>
          <w:szCs w:val="30"/>
          <w:cs/>
          <w:lang w:val="en-GB"/>
        </w:rPr>
        <w:t>และการร่วมค้า</w:t>
      </w:r>
      <w:r w:rsidR="001D6DF9">
        <w:rPr>
          <w:rFonts w:ascii="Angsana New" w:hAnsi="Angsana New"/>
          <w:sz w:val="30"/>
          <w:szCs w:val="30"/>
          <w:cs/>
          <w:lang w:val="en-GB"/>
        </w:rPr>
        <w:t>ดังกล่าว</w:t>
      </w:r>
      <w:r w:rsidRPr="00AC365B">
        <w:rPr>
          <w:rFonts w:ascii="Angsana New" w:hAnsi="Angsana New"/>
          <w:sz w:val="30"/>
          <w:szCs w:val="30"/>
          <w:cs/>
          <w:lang w:val="en-GB"/>
        </w:rPr>
        <w:t>ดำเนินธุรกิจในประเทศไทย กลุ่มบริษัทไม่มีเงินลงทุนในบริษัทร่วม</w:t>
      </w:r>
      <w:r w:rsidR="00E5124F">
        <w:rPr>
          <w:rFonts w:ascii="Angsana New" w:hAnsi="Angsana New"/>
          <w:sz w:val="30"/>
          <w:szCs w:val="30"/>
          <w:cs/>
          <w:lang w:val="en-GB"/>
        </w:rPr>
        <w:t>และการร่วมค้า</w:t>
      </w:r>
      <w:r w:rsidRPr="00AC365B">
        <w:rPr>
          <w:rFonts w:ascii="Angsana New" w:hAnsi="Angsana New"/>
          <w:sz w:val="30"/>
          <w:szCs w:val="30"/>
          <w:cs/>
          <w:lang w:val="en-GB"/>
        </w:rPr>
        <w:t xml:space="preserve">ซึ่งจดทะเบียนในตลาดหลักทรัพย์ ดังนั้นจึงไม่มีราคาที่เปิดเผยต่อสาธารณชน </w:t>
      </w:r>
    </w:p>
    <w:p w14:paraId="0A5D2E84" w14:textId="77777777" w:rsidR="003E50B1" w:rsidRPr="002F0DE3" w:rsidRDefault="003E50B1" w:rsidP="00805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1929C4EE" w14:textId="3B6DA47E" w:rsidR="00C51234" w:rsidRPr="00A24752" w:rsidRDefault="00C51234" w:rsidP="00805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บริษัท โยมิอูริ-เนชั่น อินฟอร์มเมชั่น</w:t>
      </w:r>
      <w:r w:rsidRPr="00AC365B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เซอร์วิส จำกัด</w:t>
      </w:r>
      <w:r w:rsidRPr="00AC365B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 xml:space="preserve">ได้จดทะเบียนเลิกกิจการเมื่อวันที่ </w:t>
      </w:r>
      <w:r w:rsidR="00FB3F13" w:rsidRPr="00FB3F13">
        <w:rPr>
          <w:rFonts w:ascii="Angsana New" w:hAnsi="Angsana New"/>
          <w:sz w:val="30"/>
          <w:szCs w:val="30"/>
          <w:lang w:eastAsia="x-none"/>
        </w:rPr>
        <w:t>1</w:t>
      </w:r>
      <w:r w:rsidRPr="00AC365B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 xml:space="preserve">พฤศจิกายน </w:t>
      </w:r>
      <w:r w:rsidR="00FB3F13" w:rsidRPr="00FB3F13">
        <w:rPr>
          <w:rFonts w:ascii="Angsana New" w:hAnsi="Angsana New"/>
          <w:sz w:val="30"/>
          <w:szCs w:val="30"/>
          <w:lang w:eastAsia="x-none"/>
        </w:rPr>
        <w:t>2561</w:t>
      </w:r>
      <w:r w:rsidRPr="00AC365B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และ</w:t>
      </w:r>
      <w:r w:rsidR="00A24752">
        <w:rPr>
          <w:rFonts w:ascii="Angsana New" w:hAnsi="Angsana New"/>
          <w:sz w:val="30"/>
          <w:szCs w:val="30"/>
          <w:cs/>
          <w:lang w:val="en-GB" w:eastAsia="x-none"/>
        </w:rPr>
        <w:t xml:space="preserve">ชำระบัญชีเสร็จสิ้นแล้วเมื่อวันที่ </w:t>
      </w:r>
      <w:r w:rsidR="00FB3F13" w:rsidRPr="00FB3F13">
        <w:rPr>
          <w:rFonts w:ascii="Angsana New" w:hAnsi="Angsana New"/>
          <w:sz w:val="30"/>
          <w:szCs w:val="30"/>
          <w:lang w:eastAsia="x-none"/>
        </w:rPr>
        <w:t>8</w:t>
      </w:r>
      <w:r w:rsidR="00A24752">
        <w:rPr>
          <w:rFonts w:ascii="Angsana New" w:hAnsi="Angsana New"/>
          <w:sz w:val="30"/>
          <w:szCs w:val="30"/>
          <w:lang w:eastAsia="x-none"/>
        </w:rPr>
        <w:t xml:space="preserve"> </w:t>
      </w:r>
      <w:r w:rsidR="00A24752">
        <w:rPr>
          <w:rFonts w:ascii="Angsana New" w:hAnsi="Angsana New"/>
          <w:sz w:val="30"/>
          <w:szCs w:val="30"/>
          <w:cs/>
          <w:lang w:eastAsia="x-none"/>
        </w:rPr>
        <w:t xml:space="preserve">มิถุนายน </w:t>
      </w:r>
      <w:r w:rsidR="00FB3F13" w:rsidRPr="00FB3F13">
        <w:rPr>
          <w:rFonts w:ascii="Angsana New" w:hAnsi="Angsana New"/>
          <w:sz w:val="30"/>
          <w:szCs w:val="30"/>
          <w:lang w:eastAsia="x-none"/>
        </w:rPr>
        <w:t>2563</w:t>
      </w:r>
      <w:r w:rsidR="001D6DF9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8F67C9">
        <w:rPr>
          <w:rFonts w:ascii="Angsana New" w:hAnsi="Angsana New"/>
          <w:sz w:val="30"/>
          <w:szCs w:val="30"/>
          <w:cs/>
          <w:lang w:eastAsia="x-none"/>
        </w:rPr>
        <w:t>ต่อมา</w:t>
      </w:r>
      <w:r w:rsidR="001D6DF9">
        <w:rPr>
          <w:rFonts w:ascii="Angsana New" w:hAnsi="Angsana New"/>
          <w:sz w:val="30"/>
          <w:szCs w:val="30"/>
          <w:cs/>
          <w:lang w:eastAsia="x-none"/>
        </w:rPr>
        <w:t xml:space="preserve"> บริษัทได้รับเงิน</w:t>
      </w:r>
      <w:r w:rsidR="001D6DF9" w:rsidRPr="00A102A4">
        <w:rPr>
          <w:rFonts w:ascii="Angsana New" w:hAnsi="Angsana New"/>
          <w:spacing w:val="-4"/>
          <w:sz w:val="30"/>
          <w:szCs w:val="30"/>
          <w:cs/>
          <w:lang w:eastAsia="x-none"/>
        </w:rPr>
        <w:t>ค่าส่วนแบ่</w:t>
      </w:r>
      <w:r w:rsidR="007E6E11" w:rsidRPr="00A102A4">
        <w:rPr>
          <w:rFonts w:ascii="Angsana New" w:hAnsi="Angsana New"/>
          <w:spacing w:val="-4"/>
          <w:sz w:val="30"/>
          <w:szCs w:val="30"/>
          <w:cs/>
          <w:lang w:eastAsia="x-none"/>
        </w:rPr>
        <w:t>งจากการเลิกกิจการ</w:t>
      </w:r>
      <w:r w:rsidR="001D6DF9" w:rsidRPr="00A102A4">
        <w:rPr>
          <w:rFonts w:ascii="Angsana New" w:hAnsi="Angsana New"/>
          <w:spacing w:val="-4"/>
          <w:sz w:val="30"/>
          <w:szCs w:val="30"/>
          <w:cs/>
          <w:lang w:eastAsia="x-none"/>
        </w:rPr>
        <w:t>จำนวน</w:t>
      </w:r>
      <w:r w:rsidR="007E6E11" w:rsidRPr="00A102A4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 </w:t>
      </w:r>
      <w:r w:rsidR="00FB3F13" w:rsidRPr="00A102A4">
        <w:rPr>
          <w:rFonts w:ascii="Angsana New" w:hAnsi="Angsana New"/>
          <w:spacing w:val="-4"/>
          <w:sz w:val="30"/>
          <w:szCs w:val="30"/>
          <w:lang w:eastAsia="x-none"/>
        </w:rPr>
        <w:t>21</w:t>
      </w:r>
      <w:r w:rsidR="00A6770E" w:rsidRPr="00A102A4">
        <w:rPr>
          <w:rFonts w:ascii="Angsana New" w:hAnsi="Angsana New"/>
          <w:spacing w:val="-4"/>
          <w:sz w:val="30"/>
          <w:szCs w:val="30"/>
          <w:lang w:eastAsia="x-none"/>
        </w:rPr>
        <w:t>.</w:t>
      </w:r>
      <w:r w:rsidR="00FB3F13" w:rsidRPr="00A102A4">
        <w:rPr>
          <w:rFonts w:ascii="Angsana New" w:hAnsi="Angsana New"/>
          <w:spacing w:val="-4"/>
          <w:sz w:val="30"/>
          <w:szCs w:val="30"/>
          <w:lang w:eastAsia="x-none"/>
        </w:rPr>
        <w:t>09</w:t>
      </w:r>
      <w:r w:rsidR="007E6E11" w:rsidRPr="00A102A4">
        <w:rPr>
          <w:rFonts w:ascii="Angsana New" w:hAnsi="Angsana New"/>
          <w:spacing w:val="-4"/>
          <w:sz w:val="30"/>
          <w:szCs w:val="30"/>
          <w:lang w:eastAsia="x-none"/>
        </w:rPr>
        <w:t xml:space="preserve"> </w:t>
      </w:r>
      <w:r w:rsidR="001D6DF9" w:rsidRPr="00A102A4">
        <w:rPr>
          <w:rFonts w:ascii="Angsana New" w:hAnsi="Angsana New"/>
          <w:spacing w:val="-4"/>
          <w:sz w:val="30"/>
          <w:szCs w:val="30"/>
          <w:cs/>
          <w:lang w:eastAsia="x-none"/>
        </w:rPr>
        <w:t>ล้านบาท</w:t>
      </w:r>
      <w:r w:rsidR="0074054D" w:rsidRPr="00A102A4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 และรับรู้กำไรจากการเลิกกิจการของเงินลงทุนในบริษัทร่วมจำนวน </w:t>
      </w:r>
      <w:r w:rsidR="00FB3F13" w:rsidRPr="00A102A4">
        <w:rPr>
          <w:rFonts w:ascii="Angsana New" w:hAnsi="Angsana New"/>
          <w:spacing w:val="-4"/>
          <w:sz w:val="30"/>
          <w:szCs w:val="30"/>
          <w:lang w:eastAsia="x-none"/>
        </w:rPr>
        <w:t>19</w:t>
      </w:r>
      <w:r w:rsidR="0074054D" w:rsidRPr="00A102A4">
        <w:rPr>
          <w:rFonts w:ascii="Angsana New" w:hAnsi="Angsana New"/>
          <w:spacing w:val="-4"/>
          <w:sz w:val="30"/>
          <w:szCs w:val="30"/>
          <w:lang w:eastAsia="x-none"/>
        </w:rPr>
        <w:t>.</w:t>
      </w:r>
      <w:r w:rsidR="00FB3F13" w:rsidRPr="00A102A4">
        <w:rPr>
          <w:rFonts w:ascii="Angsana New" w:hAnsi="Angsana New"/>
          <w:spacing w:val="-4"/>
          <w:sz w:val="30"/>
          <w:szCs w:val="30"/>
          <w:lang w:eastAsia="x-none"/>
        </w:rPr>
        <w:t>29</w:t>
      </w:r>
      <w:r w:rsidR="0074054D" w:rsidRPr="00A102A4">
        <w:rPr>
          <w:rFonts w:ascii="Angsana New" w:hAnsi="Angsana New"/>
          <w:spacing w:val="-4"/>
          <w:sz w:val="30"/>
          <w:szCs w:val="30"/>
          <w:lang w:eastAsia="x-none"/>
        </w:rPr>
        <w:t xml:space="preserve"> </w:t>
      </w:r>
      <w:r w:rsidR="0074054D" w:rsidRPr="00A102A4">
        <w:rPr>
          <w:rFonts w:ascii="Angsana New" w:hAnsi="Angsana New"/>
          <w:spacing w:val="-4"/>
          <w:sz w:val="30"/>
          <w:szCs w:val="30"/>
          <w:cs/>
          <w:lang w:eastAsia="x-none"/>
        </w:rPr>
        <w:t>ล้านบาท</w:t>
      </w:r>
      <w:r w:rsidR="008F67C9" w:rsidRPr="00A102A4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 </w:t>
      </w:r>
      <w:r w:rsidR="00A102A4" w:rsidRPr="00A102A4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ในงบก</w:t>
      </w:r>
      <w:r w:rsidR="004102C7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า</w:t>
      </w:r>
      <w:r w:rsidR="00A102A4" w:rsidRPr="00A102A4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รเงินเฉพาะกิจการ </w:t>
      </w:r>
      <w:r w:rsidR="001D6DF9" w:rsidRPr="00A102A4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ในเดือนพฤษภาคม </w:t>
      </w:r>
      <w:r w:rsidR="00FB3F13" w:rsidRPr="00A102A4">
        <w:rPr>
          <w:rFonts w:ascii="Angsana New" w:hAnsi="Angsana New"/>
          <w:spacing w:val="-4"/>
          <w:sz w:val="30"/>
          <w:szCs w:val="30"/>
          <w:lang w:eastAsia="x-none"/>
        </w:rPr>
        <w:t>2563</w:t>
      </w:r>
    </w:p>
    <w:p w14:paraId="546C4AEE" w14:textId="3125A625" w:rsidR="009B3313" w:rsidRPr="00AC365B" w:rsidRDefault="009B3313" w:rsidP="00210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56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  <w:sectPr w:rsidR="009B3313" w:rsidRPr="00AC365B" w:rsidSect="00B75C63">
          <w:footerReference w:type="default" r:id="rId1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15D3233" w14:textId="6947BBDF" w:rsidR="00F60451" w:rsidRPr="00AC365B" w:rsidRDefault="00F60451" w:rsidP="00C1360D">
      <w:pPr>
        <w:pStyle w:val="ListParagraph"/>
        <w:pageBreakBefore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AC365B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62C715AC" w14:textId="77777777" w:rsidR="00046FE8" w:rsidRPr="00FF5A1A" w:rsidRDefault="00046FE8" w:rsidP="00AA0C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65D5E8E5" w14:textId="77777777" w:rsidR="00F77D97" w:rsidRPr="00A66317" w:rsidRDefault="00F77D97" w:rsidP="00F77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66317">
        <w:rPr>
          <w:rFonts w:ascii="Angsana New" w:hAnsi="Angsana New"/>
          <w:b/>
          <w:bCs/>
          <w:i/>
          <w:iCs/>
          <w:sz w:val="30"/>
          <w:szCs w:val="30"/>
          <w:cs/>
        </w:rPr>
        <w:t>การลงทุนเพิ่ม</w:t>
      </w:r>
    </w:p>
    <w:p w14:paraId="07059FCF" w14:textId="08D6507B" w:rsidR="00F77D97" w:rsidRPr="00FF5A1A" w:rsidRDefault="00F77D97" w:rsidP="00F77D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5FC635A5" w14:textId="352C8529" w:rsidR="00FC157D" w:rsidRPr="00F77D97" w:rsidRDefault="00FC157D" w:rsidP="00FC1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77D97">
        <w:rPr>
          <w:rFonts w:ascii="Angsana New" w:hAnsi="Angsana New"/>
          <w:sz w:val="30"/>
          <w:szCs w:val="30"/>
          <w:cs/>
        </w:rPr>
        <w:t>ในการประชุม</w:t>
      </w:r>
      <w:r>
        <w:rPr>
          <w:rFonts w:ascii="Angsana New" w:hAnsi="Angsana New"/>
          <w:sz w:val="30"/>
          <w:szCs w:val="30"/>
          <w:cs/>
        </w:rPr>
        <w:t>วิสามัญผู้ถือหุ้น</w:t>
      </w:r>
      <w:r w:rsidRPr="00F77D97">
        <w:rPr>
          <w:rFonts w:ascii="Angsana New" w:hAnsi="Angsana New"/>
          <w:sz w:val="30"/>
          <w:szCs w:val="30"/>
          <w:cs/>
        </w:rPr>
        <w:t>ของบริษัทย่อยแห่งหนึ่ง (บริษัท เนชั่น บรอดแคสติ้ง คอร์ปอเรชั่น จำกัด (มหาชน)</w:t>
      </w:r>
      <w:r w:rsidRPr="00F77D97">
        <w:rPr>
          <w:rFonts w:ascii="Angsana New" w:hAnsi="Angsana New"/>
          <w:sz w:val="30"/>
          <w:szCs w:val="30"/>
        </w:rPr>
        <w:t>)</w:t>
      </w:r>
      <w:r w:rsidRPr="00F77D97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FB3F13" w:rsidRPr="00FB3F13">
        <w:rPr>
          <w:rFonts w:ascii="Angsana New" w:hAnsi="Angsana New"/>
          <w:sz w:val="30"/>
          <w:szCs w:val="30"/>
        </w:rPr>
        <w:t>18</w:t>
      </w:r>
      <w:r w:rsidRPr="00F77D9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พฤศจิกายน</w:t>
      </w:r>
      <w:r w:rsidRPr="00F77D97">
        <w:rPr>
          <w:rFonts w:ascii="Angsana New" w:hAnsi="Angsana New"/>
          <w:sz w:val="30"/>
          <w:szCs w:val="30"/>
          <w:cs/>
        </w:rPr>
        <w:t xml:space="preserve"> </w:t>
      </w:r>
      <w:r w:rsidR="00FB3F13" w:rsidRPr="00FB3F13">
        <w:rPr>
          <w:rFonts w:ascii="Angsana New" w:hAnsi="Angsana New"/>
          <w:sz w:val="30"/>
          <w:szCs w:val="30"/>
        </w:rPr>
        <w:t>2562</w:t>
      </w:r>
      <w:r w:rsidRPr="00F77D9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ผู้ถือหุ้น</w:t>
      </w:r>
      <w:r w:rsidR="00982DAC">
        <w:rPr>
          <w:rFonts w:ascii="Angsana New" w:hAnsi="Angsana New" w:hint="cs"/>
          <w:sz w:val="30"/>
          <w:szCs w:val="30"/>
          <w:cs/>
        </w:rPr>
        <w:t>ของบริษัทย่อย</w:t>
      </w:r>
      <w:r w:rsidRPr="00F77D97">
        <w:rPr>
          <w:rFonts w:ascii="Angsana New" w:hAnsi="Angsana New"/>
          <w:sz w:val="30"/>
          <w:szCs w:val="30"/>
          <w:cs/>
        </w:rPr>
        <w:t>มีมติอนุมัติ</w:t>
      </w:r>
      <w:r w:rsidR="0037475D">
        <w:rPr>
          <w:rFonts w:ascii="Angsana New" w:hAnsi="Angsana New"/>
          <w:sz w:val="30"/>
          <w:szCs w:val="30"/>
          <w:cs/>
        </w:rPr>
        <w:t>การออกหุ้น</w:t>
      </w:r>
      <w:r>
        <w:rPr>
          <w:rFonts w:ascii="Angsana New" w:hAnsi="Angsana New"/>
          <w:sz w:val="30"/>
          <w:szCs w:val="30"/>
          <w:cs/>
        </w:rPr>
        <w:t>สามัญของบริษัท</w:t>
      </w:r>
      <w:r w:rsidR="00095223">
        <w:rPr>
          <w:rFonts w:ascii="Angsana New" w:hAnsi="Angsana New"/>
          <w:sz w:val="30"/>
          <w:szCs w:val="30"/>
          <w:cs/>
        </w:rPr>
        <w:t>ย่อย</w:t>
      </w:r>
      <w:r>
        <w:rPr>
          <w:rFonts w:ascii="Angsana New" w:hAnsi="Angsana New"/>
          <w:sz w:val="30"/>
          <w:szCs w:val="30"/>
          <w:cs/>
        </w:rPr>
        <w:t xml:space="preserve">จำนวน </w:t>
      </w:r>
      <w:r w:rsidR="00FB3F13" w:rsidRPr="00FB3F13">
        <w:rPr>
          <w:rFonts w:ascii="Angsana New" w:hAnsi="Angsana New"/>
          <w:sz w:val="30"/>
          <w:szCs w:val="30"/>
        </w:rPr>
        <w:t>267</w:t>
      </w:r>
      <w:r>
        <w:rPr>
          <w:rFonts w:ascii="Angsana New" w:hAnsi="Angsana New"/>
          <w:sz w:val="30"/>
          <w:szCs w:val="30"/>
        </w:rPr>
        <w:t>,</w:t>
      </w:r>
      <w:r w:rsidR="00FB3F13" w:rsidRPr="00FB3F13">
        <w:rPr>
          <w:rFonts w:ascii="Angsana New" w:hAnsi="Angsana New"/>
          <w:sz w:val="30"/>
          <w:szCs w:val="30"/>
        </w:rPr>
        <w:t>718</w:t>
      </w:r>
      <w:r>
        <w:rPr>
          <w:rFonts w:ascii="Angsana New" w:hAnsi="Angsana New"/>
          <w:sz w:val="30"/>
          <w:szCs w:val="30"/>
        </w:rPr>
        <w:t>,</w:t>
      </w:r>
      <w:r w:rsidR="00FB3F13" w:rsidRPr="00FB3F13">
        <w:rPr>
          <w:rFonts w:ascii="Angsana New" w:hAnsi="Angsana New"/>
          <w:sz w:val="30"/>
          <w:szCs w:val="30"/>
        </w:rPr>
        <w:t>405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หุ้น ในราคาเสนอขายหุ้นละ </w:t>
      </w:r>
      <w:r w:rsidR="00FB3F13" w:rsidRPr="00FB3F13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>.</w:t>
      </w:r>
      <w:r w:rsidR="00FB3F13" w:rsidRPr="00FB3F13">
        <w:rPr>
          <w:rFonts w:ascii="Angsana New" w:hAnsi="Angsana New"/>
          <w:sz w:val="30"/>
          <w:szCs w:val="30"/>
        </w:rPr>
        <w:t>53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บาท </w:t>
      </w:r>
      <w:r w:rsidR="00982DAC">
        <w:rPr>
          <w:rFonts w:ascii="Angsana New" w:hAnsi="Angsana New" w:hint="cs"/>
          <w:spacing w:val="-6"/>
          <w:sz w:val="30"/>
          <w:szCs w:val="30"/>
          <w:cs/>
        </w:rPr>
        <w:t>โดย</w:t>
      </w:r>
      <w:r w:rsidR="001710DB" w:rsidRPr="001710DB">
        <w:rPr>
          <w:rFonts w:ascii="Angsana New" w:hAnsi="Angsana New"/>
          <w:spacing w:val="-4"/>
          <w:sz w:val="30"/>
          <w:szCs w:val="30"/>
          <w:cs/>
        </w:rPr>
        <w:t xml:space="preserve">บริษัทได้ลงทุนเพิ่มในบริษัทดังกล่าว จำนวน </w:t>
      </w:r>
      <w:r w:rsidR="00FB3F13" w:rsidRPr="00FB3F13">
        <w:rPr>
          <w:rFonts w:ascii="Angsana New" w:hAnsi="Angsana New"/>
          <w:spacing w:val="-4"/>
          <w:sz w:val="30"/>
          <w:szCs w:val="30"/>
        </w:rPr>
        <w:t>191</w:t>
      </w:r>
      <w:r w:rsidR="001710DB" w:rsidRPr="001710DB">
        <w:rPr>
          <w:rFonts w:ascii="Angsana New" w:hAnsi="Angsana New"/>
          <w:spacing w:val="-4"/>
          <w:sz w:val="30"/>
          <w:szCs w:val="30"/>
        </w:rPr>
        <w:t>,</w:t>
      </w:r>
      <w:r w:rsidR="00FB3F13" w:rsidRPr="00FB3F13">
        <w:rPr>
          <w:rFonts w:ascii="Angsana New" w:hAnsi="Angsana New"/>
          <w:spacing w:val="-4"/>
          <w:sz w:val="30"/>
          <w:szCs w:val="30"/>
        </w:rPr>
        <w:t>276</w:t>
      </w:r>
      <w:r w:rsidR="001710DB" w:rsidRPr="001710DB">
        <w:rPr>
          <w:rFonts w:ascii="Angsana New" w:hAnsi="Angsana New"/>
          <w:spacing w:val="-4"/>
          <w:sz w:val="30"/>
          <w:szCs w:val="30"/>
        </w:rPr>
        <w:t>,</w:t>
      </w:r>
      <w:r w:rsidR="00FB3F13" w:rsidRPr="00FB3F13">
        <w:rPr>
          <w:rFonts w:ascii="Angsana New" w:hAnsi="Angsana New"/>
          <w:spacing w:val="-4"/>
          <w:sz w:val="30"/>
          <w:szCs w:val="30"/>
        </w:rPr>
        <w:t>537</w:t>
      </w:r>
      <w:r w:rsidR="001710DB" w:rsidRPr="001710DB">
        <w:rPr>
          <w:rFonts w:ascii="Angsana New" w:hAnsi="Angsana New"/>
          <w:spacing w:val="-4"/>
          <w:sz w:val="30"/>
          <w:szCs w:val="30"/>
        </w:rPr>
        <w:t xml:space="preserve"> </w:t>
      </w:r>
      <w:r w:rsidR="001710DB" w:rsidRPr="001710DB">
        <w:rPr>
          <w:rFonts w:ascii="Angsana New" w:hAnsi="Angsana New"/>
          <w:spacing w:val="-4"/>
          <w:sz w:val="30"/>
          <w:szCs w:val="30"/>
          <w:cs/>
        </w:rPr>
        <w:t xml:space="preserve">หุ้น ตามสัดส่วนการถือหุ้นเดิม เป็นจำนวน </w:t>
      </w:r>
      <w:r w:rsidR="00FB3F13" w:rsidRPr="00FB3F13">
        <w:rPr>
          <w:rFonts w:ascii="Angsana New" w:hAnsi="Angsana New"/>
          <w:spacing w:val="-4"/>
          <w:sz w:val="30"/>
          <w:szCs w:val="30"/>
        </w:rPr>
        <w:t>101</w:t>
      </w:r>
      <w:r w:rsidR="001710DB" w:rsidRPr="001710DB">
        <w:rPr>
          <w:rFonts w:ascii="Angsana New" w:hAnsi="Angsana New"/>
          <w:spacing w:val="-4"/>
          <w:sz w:val="30"/>
          <w:szCs w:val="30"/>
        </w:rPr>
        <w:t>.</w:t>
      </w:r>
      <w:r w:rsidR="00FB3F13" w:rsidRPr="00FB3F13">
        <w:rPr>
          <w:rFonts w:ascii="Angsana New" w:hAnsi="Angsana New"/>
          <w:spacing w:val="-4"/>
          <w:sz w:val="30"/>
          <w:szCs w:val="30"/>
        </w:rPr>
        <w:t>38</w:t>
      </w:r>
      <w:r w:rsidR="001710DB" w:rsidRPr="001710DB">
        <w:rPr>
          <w:rFonts w:ascii="Angsana New" w:hAnsi="Angsana New"/>
          <w:spacing w:val="-4"/>
          <w:sz w:val="30"/>
          <w:szCs w:val="30"/>
        </w:rPr>
        <w:t xml:space="preserve"> </w:t>
      </w:r>
      <w:r w:rsidR="001710DB" w:rsidRPr="001710DB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8F67C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95223">
        <w:rPr>
          <w:rFonts w:ascii="Angsana New" w:hAnsi="Angsana New"/>
          <w:spacing w:val="-4"/>
          <w:sz w:val="30"/>
          <w:szCs w:val="30"/>
          <w:cs/>
        </w:rPr>
        <w:t xml:space="preserve">ในเดือนกุมภาพันธ์ </w:t>
      </w:r>
      <w:r w:rsidR="00FB3F13" w:rsidRPr="00FB3F13">
        <w:rPr>
          <w:rFonts w:ascii="Angsana New" w:hAnsi="Angsana New"/>
          <w:spacing w:val="-4"/>
          <w:sz w:val="30"/>
          <w:szCs w:val="30"/>
        </w:rPr>
        <w:t>2563</w:t>
      </w:r>
      <w:r w:rsidR="00095223">
        <w:rPr>
          <w:rFonts w:ascii="Angsana New" w:hAnsi="Angsana New"/>
          <w:spacing w:val="-4"/>
          <w:sz w:val="30"/>
          <w:szCs w:val="30"/>
          <w:cs/>
        </w:rPr>
        <w:t xml:space="preserve"> ทั้งนี้</w:t>
      </w:r>
      <w:r w:rsidR="00095223">
        <w:rPr>
          <w:rFonts w:ascii="Angsana New" w:hAnsi="Angsana New"/>
          <w:sz w:val="30"/>
          <w:szCs w:val="30"/>
          <w:cs/>
        </w:rPr>
        <w:t xml:space="preserve">บริษัทย่อยได้จดทะเบียนเพิ่มทุนที่ชำระแล้วกับกระทรวงพาณิชย์เมื่อวันที่ </w:t>
      </w:r>
      <w:r w:rsidR="00FB3F13" w:rsidRPr="00FB3F13">
        <w:rPr>
          <w:rFonts w:ascii="Angsana New" w:hAnsi="Angsana New"/>
          <w:sz w:val="30"/>
          <w:szCs w:val="30"/>
        </w:rPr>
        <w:t>4</w:t>
      </w:r>
      <w:r w:rsidR="00095223">
        <w:rPr>
          <w:rFonts w:ascii="Angsana New" w:hAnsi="Angsana New"/>
          <w:sz w:val="30"/>
          <w:szCs w:val="30"/>
        </w:rPr>
        <w:t xml:space="preserve"> </w:t>
      </w:r>
      <w:r w:rsidR="00095223">
        <w:rPr>
          <w:rFonts w:ascii="Angsana New" w:hAnsi="Angsana New"/>
          <w:sz w:val="30"/>
          <w:szCs w:val="30"/>
          <w:cs/>
        </w:rPr>
        <w:t>มีนาคม</w:t>
      </w:r>
      <w:r w:rsidR="0021549F">
        <w:rPr>
          <w:rFonts w:ascii="Angsana New" w:hAnsi="Angsana New"/>
          <w:sz w:val="30"/>
          <w:szCs w:val="30"/>
        </w:rPr>
        <w:t xml:space="preserve"> </w:t>
      </w:r>
      <w:r w:rsidR="00FB3F13" w:rsidRPr="00FB3F13">
        <w:rPr>
          <w:rFonts w:ascii="Angsana New" w:hAnsi="Angsana New"/>
          <w:sz w:val="30"/>
          <w:szCs w:val="30"/>
        </w:rPr>
        <w:t>2563</w:t>
      </w:r>
    </w:p>
    <w:p w14:paraId="19254585" w14:textId="77777777" w:rsidR="00413F73" w:rsidRPr="00FF5A1A" w:rsidRDefault="00413F73" w:rsidP="00F77D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04549832" w14:textId="3791CCB8" w:rsidR="0084016E" w:rsidRPr="0084016E" w:rsidRDefault="0084016E" w:rsidP="00C3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4016E">
        <w:rPr>
          <w:rFonts w:ascii="Angsana New" w:hAnsi="Angsana New"/>
          <w:b/>
          <w:bCs/>
          <w:i/>
          <w:iCs/>
          <w:sz w:val="30"/>
          <w:szCs w:val="30"/>
          <w:cs/>
        </w:rPr>
        <w:t>การจำหน่ายเงินลงทุน</w:t>
      </w:r>
    </w:p>
    <w:p w14:paraId="778C3E47" w14:textId="77777777" w:rsidR="004F68EB" w:rsidRPr="00FF5A1A" w:rsidRDefault="004F68EB" w:rsidP="004F68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36166B36" w14:textId="642B0843" w:rsidR="0084016E" w:rsidRPr="00092BD8" w:rsidRDefault="0084016E" w:rsidP="00287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84016E">
        <w:rPr>
          <w:rFonts w:ascii="Angsana New" w:hAnsi="Angsana New"/>
          <w:sz w:val="30"/>
          <w:szCs w:val="30"/>
          <w:cs/>
        </w:rPr>
        <w:t>ในการประชุมคณะกรรมการของบริษัทย่อยแห่งหนึ่ง (</w:t>
      </w:r>
      <w:r w:rsidRPr="0084016E">
        <w:rPr>
          <w:rFonts w:ascii="Angsana New" w:hAnsi="Angsana New"/>
          <w:sz w:val="30"/>
          <w:szCs w:val="30"/>
        </w:rPr>
        <w:t>“</w:t>
      </w:r>
      <w:r w:rsidRPr="0084016E">
        <w:rPr>
          <w:rFonts w:ascii="Angsana New" w:hAnsi="Angsana New"/>
          <w:sz w:val="30"/>
          <w:szCs w:val="30"/>
          <w:cs/>
        </w:rPr>
        <w:t>บริษัท กรุงเทพธุรกิจ มีเดีย จำกัด</w:t>
      </w:r>
      <w:r w:rsidRPr="0084016E">
        <w:rPr>
          <w:rFonts w:ascii="Angsana New" w:hAnsi="Angsana New"/>
          <w:sz w:val="30"/>
          <w:szCs w:val="30"/>
        </w:rPr>
        <w:t>”)</w:t>
      </w:r>
      <w:r w:rsidRPr="0084016E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FB3F13" w:rsidRPr="00FB3F13">
        <w:rPr>
          <w:rFonts w:ascii="Angsana New" w:hAnsi="Angsana New"/>
          <w:sz w:val="30"/>
          <w:szCs w:val="30"/>
        </w:rPr>
        <w:t>25</w:t>
      </w:r>
      <w:r w:rsidRPr="0084016E">
        <w:rPr>
          <w:rFonts w:ascii="Angsana New" w:hAnsi="Angsana New"/>
          <w:sz w:val="30"/>
          <w:szCs w:val="30"/>
        </w:rPr>
        <w:t xml:space="preserve"> </w:t>
      </w:r>
      <w:r w:rsidRPr="0084016E">
        <w:rPr>
          <w:rFonts w:ascii="Angsana New" w:hAnsi="Angsana New"/>
          <w:sz w:val="30"/>
          <w:szCs w:val="30"/>
          <w:cs/>
        </w:rPr>
        <w:t xml:space="preserve">กรกฎาคม </w:t>
      </w:r>
      <w:r w:rsidR="00FB3F13" w:rsidRPr="00FB3F13">
        <w:rPr>
          <w:rFonts w:ascii="Angsana New" w:hAnsi="Angsana New"/>
          <w:sz w:val="30"/>
          <w:szCs w:val="30"/>
        </w:rPr>
        <w:t>2563</w:t>
      </w:r>
      <w:r w:rsidRPr="0084016E">
        <w:rPr>
          <w:rFonts w:ascii="Angsana New" w:hAnsi="Angsana New"/>
          <w:sz w:val="30"/>
          <w:szCs w:val="30"/>
        </w:rPr>
        <w:t xml:space="preserve"> </w:t>
      </w:r>
      <w:r w:rsidRPr="0084016E">
        <w:rPr>
          <w:rFonts w:ascii="Angsana New" w:hAnsi="Angsana New"/>
          <w:sz w:val="30"/>
          <w:szCs w:val="30"/>
          <w:cs/>
        </w:rPr>
        <w:t xml:space="preserve">คณะกรรมการของบริษัทย่อยมีมติอนุมัติการจำหน่ายเงินลงทุนในบริษัทย่อยทางอ้อมแห่งหนึ่ง </w:t>
      </w:r>
      <w:r w:rsidRPr="0084016E">
        <w:rPr>
          <w:rFonts w:ascii="Angsana New" w:hAnsi="Angsana New"/>
          <w:sz w:val="30"/>
          <w:szCs w:val="30"/>
        </w:rPr>
        <w:t>(“</w:t>
      </w:r>
      <w:r w:rsidRPr="0084016E">
        <w:rPr>
          <w:rFonts w:ascii="Angsana New" w:hAnsi="Angsana New"/>
          <w:sz w:val="30"/>
          <w:szCs w:val="30"/>
          <w:cs/>
        </w:rPr>
        <w:t>บริษัท แนท บิสสิเนส คอนเน็คท์ จำกัด</w:t>
      </w:r>
      <w:r w:rsidRPr="0084016E">
        <w:rPr>
          <w:rFonts w:ascii="Angsana New" w:hAnsi="Angsana New"/>
          <w:sz w:val="30"/>
          <w:szCs w:val="30"/>
        </w:rPr>
        <w:t>”)</w:t>
      </w:r>
      <w:r w:rsidRPr="0084016E">
        <w:rPr>
          <w:rFonts w:ascii="Angsana New" w:hAnsi="Angsana New"/>
          <w:sz w:val="30"/>
          <w:szCs w:val="30"/>
          <w:cs/>
        </w:rPr>
        <w:t xml:space="preserve"> จำนวน </w:t>
      </w:r>
      <w:r w:rsidR="00FB3F13" w:rsidRPr="00FB3F13">
        <w:rPr>
          <w:rFonts w:ascii="Angsana New" w:hAnsi="Angsana New"/>
          <w:sz w:val="30"/>
          <w:szCs w:val="30"/>
        </w:rPr>
        <w:t>3</w:t>
      </w:r>
      <w:r w:rsidRPr="0084016E">
        <w:rPr>
          <w:rFonts w:ascii="Angsana New" w:hAnsi="Angsana New"/>
          <w:sz w:val="30"/>
          <w:szCs w:val="30"/>
        </w:rPr>
        <w:t>,</w:t>
      </w:r>
      <w:r w:rsidR="00FB3F13" w:rsidRPr="00FB3F13">
        <w:rPr>
          <w:rFonts w:ascii="Angsana New" w:hAnsi="Angsana New"/>
          <w:sz w:val="30"/>
          <w:szCs w:val="30"/>
        </w:rPr>
        <w:t>500</w:t>
      </w:r>
      <w:r w:rsidRPr="0084016E">
        <w:rPr>
          <w:rFonts w:ascii="Angsana New" w:hAnsi="Angsana New"/>
          <w:sz w:val="30"/>
          <w:szCs w:val="30"/>
        </w:rPr>
        <w:t>,</w:t>
      </w:r>
      <w:r w:rsidR="00FB3F13" w:rsidRPr="00FB3F13">
        <w:rPr>
          <w:rFonts w:ascii="Angsana New" w:hAnsi="Angsana New"/>
          <w:sz w:val="30"/>
          <w:szCs w:val="30"/>
        </w:rPr>
        <w:t>000</w:t>
      </w:r>
      <w:r w:rsidRPr="0084016E">
        <w:rPr>
          <w:rFonts w:ascii="Angsana New" w:hAnsi="Angsana New"/>
          <w:sz w:val="30"/>
          <w:szCs w:val="30"/>
        </w:rPr>
        <w:t xml:space="preserve"> </w:t>
      </w:r>
      <w:r w:rsidRPr="0084016E">
        <w:rPr>
          <w:rFonts w:ascii="Angsana New" w:hAnsi="Angsana New"/>
          <w:sz w:val="30"/>
          <w:szCs w:val="30"/>
          <w:cs/>
        </w:rPr>
        <w:t xml:space="preserve">หุ้น คิดเป็นสัดส่วนร้อยละ </w:t>
      </w:r>
      <w:r w:rsidR="00FB3F13" w:rsidRPr="00FB3F13">
        <w:rPr>
          <w:rFonts w:ascii="Angsana New" w:hAnsi="Angsana New"/>
          <w:sz w:val="30"/>
          <w:szCs w:val="30"/>
        </w:rPr>
        <w:t>35</w:t>
      </w:r>
      <w:r w:rsidRPr="0084016E">
        <w:rPr>
          <w:rFonts w:ascii="Angsana New" w:hAnsi="Angsana New"/>
          <w:sz w:val="30"/>
          <w:szCs w:val="30"/>
        </w:rPr>
        <w:t xml:space="preserve"> </w:t>
      </w:r>
      <w:r w:rsidRPr="0084016E">
        <w:rPr>
          <w:rFonts w:ascii="Angsana New" w:hAnsi="Angsana New"/>
          <w:sz w:val="30"/>
          <w:szCs w:val="30"/>
          <w:cs/>
        </w:rPr>
        <w:t xml:space="preserve">ของจำนวนหุ้นทั้งหมดของบริษัทย่อยทางอ้อมดังกล่าว ในราคาหุ้นละ </w:t>
      </w:r>
      <w:r w:rsidR="00FB3F13" w:rsidRPr="00FB3F13">
        <w:rPr>
          <w:rFonts w:ascii="Angsana New" w:hAnsi="Angsana New"/>
          <w:sz w:val="30"/>
          <w:szCs w:val="30"/>
        </w:rPr>
        <w:t>2</w:t>
      </w:r>
      <w:r w:rsidRPr="0084016E">
        <w:rPr>
          <w:rFonts w:ascii="Angsana New" w:hAnsi="Angsana New"/>
          <w:sz w:val="30"/>
          <w:szCs w:val="30"/>
        </w:rPr>
        <w:t>.</w:t>
      </w:r>
      <w:r w:rsidR="00FB3F13" w:rsidRPr="00FB3F13">
        <w:rPr>
          <w:rFonts w:ascii="Angsana New" w:hAnsi="Angsana New"/>
          <w:sz w:val="30"/>
          <w:szCs w:val="30"/>
        </w:rPr>
        <w:t>50</w:t>
      </w:r>
      <w:r w:rsidRPr="0084016E">
        <w:rPr>
          <w:rFonts w:ascii="Angsana New" w:hAnsi="Angsana New"/>
          <w:sz w:val="30"/>
          <w:szCs w:val="30"/>
        </w:rPr>
        <w:t xml:space="preserve"> </w:t>
      </w:r>
      <w:r w:rsidRPr="0084016E">
        <w:rPr>
          <w:rFonts w:ascii="Angsana New" w:hAnsi="Angsana New"/>
          <w:sz w:val="30"/>
          <w:szCs w:val="30"/>
          <w:cs/>
        </w:rPr>
        <w:t xml:space="preserve">บาท คิดเป็นมูลค่ารวมทั้งสิ้น </w:t>
      </w:r>
      <w:r w:rsidR="00FB3F13" w:rsidRPr="00FB3F13">
        <w:rPr>
          <w:rFonts w:ascii="Angsana New" w:hAnsi="Angsana New"/>
          <w:sz w:val="30"/>
          <w:szCs w:val="30"/>
        </w:rPr>
        <w:t>8</w:t>
      </w:r>
      <w:r w:rsidRPr="0084016E">
        <w:rPr>
          <w:rFonts w:ascii="Angsana New" w:hAnsi="Angsana New"/>
          <w:sz w:val="30"/>
          <w:szCs w:val="30"/>
        </w:rPr>
        <w:t>.</w:t>
      </w:r>
      <w:r w:rsidR="00FB3F13" w:rsidRPr="00FB3F13">
        <w:rPr>
          <w:rFonts w:ascii="Angsana New" w:hAnsi="Angsana New"/>
          <w:sz w:val="30"/>
          <w:szCs w:val="30"/>
        </w:rPr>
        <w:t>75</w:t>
      </w:r>
      <w:r w:rsidRPr="0084016E">
        <w:rPr>
          <w:rFonts w:ascii="Angsana New" w:hAnsi="Angsana New"/>
          <w:sz w:val="30"/>
          <w:szCs w:val="30"/>
        </w:rPr>
        <w:t xml:space="preserve"> </w:t>
      </w:r>
      <w:r w:rsidRPr="0084016E">
        <w:rPr>
          <w:rFonts w:ascii="Angsana New" w:hAnsi="Angsana New"/>
          <w:sz w:val="30"/>
          <w:szCs w:val="30"/>
          <w:cs/>
        </w:rPr>
        <w:t xml:space="preserve">ล้านบาท การจำหน่ายเงินลงทุนดังกล่าวของบริษัทย่อยทำให้สัดส่วนการลงทุนลดลงจากร้อยละ </w:t>
      </w:r>
      <w:r w:rsidR="00FB3F13" w:rsidRPr="00FB3F13">
        <w:rPr>
          <w:rFonts w:ascii="Angsana New" w:hAnsi="Angsana New"/>
          <w:sz w:val="30"/>
          <w:szCs w:val="30"/>
        </w:rPr>
        <w:t>75</w:t>
      </w:r>
      <w:r w:rsidRPr="0084016E">
        <w:rPr>
          <w:rFonts w:ascii="Angsana New" w:hAnsi="Angsana New"/>
          <w:sz w:val="30"/>
          <w:szCs w:val="30"/>
        </w:rPr>
        <w:t xml:space="preserve"> </w:t>
      </w:r>
      <w:r w:rsidRPr="0084016E">
        <w:rPr>
          <w:rFonts w:ascii="Angsana New" w:hAnsi="Angsana New"/>
          <w:sz w:val="30"/>
          <w:szCs w:val="30"/>
          <w:cs/>
        </w:rPr>
        <w:t xml:space="preserve">เป็นร้อยละ </w:t>
      </w:r>
      <w:r w:rsidR="00FB3F13" w:rsidRPr="00FB3F13">
        <w:rPr>
          <w:rFonts w:ascii="Angsana New" w:hAnsi="Angsana New"/>
          <w:sz w:val="30"/>
          <w:szCs w:val="30"/>
        </w:rPr>
        <w:t>40</w:t>
      </w:r>
      <w:r w:rsidRPr="0084016E">
        <w:rPr>
          <w:rFonts w:ascii="Angsana New" w:hAnsi="Angsana New"/>
          <w:sz w:val="30"/>
          <w:szCs w:val="30"/>
        </w:rPr>
        <w:t xml:space="preserve"> </w:t>
      </w:r>
      <w:r w:rsidRPr="0084016E">
        <w:rPr>
          <w:rFonts w:ascii="Angsana New" w:hAnsi="Angsana New"/>
          <w:sz w:val="30"/>
          <w:szCs w:val="30"/>
          <w:cs/>
        </w:rPr>
        <w:t>ของหุ้นที่จำหน่าย และสิ้นสถานะการ</w:t>
      </w:r>
      <w:r w:rsidRPr="00092BD8">
        <w:rPr>
          <w:rFonts w:ascii="Angsana New" w:hAnsi="Angsana New"/>
          <w:spacing w:val="-4"/>
          <w:sz w:val="30"/>
          <w:szCs w:val="30"/>
          <w:cs/>
        </w:rPr>
        <w:t>เป็นบริษัทย่อย โดยมีสถานะเป็น</w:t>
      </w:r>
      <w:r w:rsidR="00BB0BF9">
        <w:rPr>
          <w:rFonts w:ascii="Angsana New" w:hAnsi="Angsana New"/>
          <w:spacing w:val="-4"/>
          <w:sz w:val="30"/>
          <w:szCs w:val="30"/>
          <w:cs/>
        </w:rPr>
        <w:t>การ</w:t>
      </w:r>
      <w:r w:rsidR="00287DAD">
        <w:rPr>
          <w:rFonts w:ascii="Angsana New" w:hAnsi="Angsana New" w:hint="cs"/>
          <w:spacing w:val="-4"/>
          <w:sz w:val="30"/>
          <w:szCs w:val="30"/>
          <w:cs/>
        </w:rPr>
        <w:t>ร่วม</w:t>
      </w:r>
      <w:r w:rsidR="00BB0BF9">
        <w:rPr>
          <w:rFonts w:ascii="Angsana New" w:hAnsi="Angsana New"/>
          <w:spacing w:val="-4"/>
          <w:sz w:val="30"/>
          <w:szCs w:val="30"/>
          <w:cs/>
        </w:rPr>
        <w:t>ค้า</w:t>
      </w:r>
      <w:r w:rsidRPr="00092BD8">
        <w:rPr>
          <w:rFonts w:ascii="Angsana New" w:hAnsi="Angsana New"/>
          <w:spacing w:val="-4"/>
          <w:sz w:val="30"/>
          <w:szCs w:val="30"/>
          <w:cs/>
        </w:rPr>
        <w:t xml:space="preserve"> ทั้งนี้</w:t>
      </w:r>
      <w:r w:rsidRPr="0084016E">
        <w:rPr>
          <w:rFonts w:ascii="Angsana New" w:hAnsi="Angsana New"/>
          <w:sz w:val="30"/>
          <w:szCs w:val="30"/>
          <w:cs/>
        </w:rPr>
        <w:t xml:space="preserve"> </w:t>
      </w:r>
      <w:r w:rsidRPr="00092BD8">
        <w:rPr>
          <w:rFonts w:ascii="Angsana New" w:hAnsi="Angsana New"/>
          <w:spacing w:val="-4"/>
          <w:sz w:val="30"/>
          <w:szCs w:val="30"/>
          <w:cs/>
        </w:rPr>
        <w:t xml:space="preserve">การจำหน่ายเงินลงทุนดังกล่าวได้แล้วเสร็จเมื่อวันที่ </w:t>
      </w:r>
      <w:r w:rsidR="00FB3F13" w:rsidRPr="00FB3F13">
        <w:rPr>
          <w:rFonts w:ascii="Angsana New" w:hAnsi="Angsana New"/>
          <w:spacing w:val="-4"/>
          <w:sz w:val="30"/>
          <w:szCs w:val="30"/>
        </w:rPr>
        <w:t>25</w:t>
      </w:r>
      <w:r w:rsidRPr="00092BD8">
        <w:rPr>
          <w:rFonts w:ascii="Angsana New" w:hAnsi="Angsana New"/>
          <w:spacing w:val="-4"/>
          <w:sz w:val="30"/>
          <w:szCs w:val="30"/>
        </w:rPr>
        <w:t xml:space="preserve"> </w:t>
      </w:r>
      <w:r w:rsidRPr="00092BD8">
        <w:rPr>
          <w:rFonts w:ascii="Angsana New" w:hAnsi="Angsana New"/>
          <w:spacing w:val="-4"/>
          <w:sz w:val="30"/>
          <w:szCs w:val="30"/>
          <w:cs/>
        </w:rPr>
        <w:t xml:space="preserve">กันยายน </w:t>
      </w:r>
      <w:r w:rsidR="00FB3F13" w:rsidRPr="00FB3F13">
        <w:rPr>
          <w:rFonts w:ascii="Angsana New" w:hAnsi="Angsana New"/>
          <w:spacing w:val="-4"/>
          <w:sz w:val="30"/>
          <w:szCs w:val="30"/>
        </w:rPr>
        <w:t>2563</w:t>
      </w:r>
    </w:p>
    <w:p w14:paraId="151BD867" w14:textId="77777777" w:rsidR="0084016E" w:rsidRDefault="0084016E" w:rsidP="0084016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382495EA" w14:textId="6E97FD4F" w:rsidR="002346D6" w:rsidRPr="00361482" w:rsidRDefault="002346D6" w:rsidP="001D6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5F66A016" w14:textId="77777777" w:rsidR="00CF5FD0" w:rsidRPr="00CF5FD0" w:rsidRDefault="00CF5FD0" w:rsidP="00CF5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1080"/>
        <w:jc w:val="thaiDistribute"/>
        <w:rPr>
          <w:rFonts w:ascii="Angsana New" w:hAnsi="Angsana New"/>
          <w:b/>
          <w:bCs/>
          <w:i/>
          <w:iCs/>
          <w:sz w:val="16"/>
          <w:szCs w:val="16"/>
          <w:cs/>
        </w:rPr>
      </w:pPr>
    </w:p>
    <w:p w14:paraId="5FAC0566" w14:textId="0394F17E" w:rsidR="00B22B3A" w:rsidRPr="00287DAD" w:rsidRDefault="00B22B3A" w:rsidP="00457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  <w:sectPr w:rsidR="00B22B3A" w:rsidRPr="00287DAD" w:rsidSect="00B75C63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39E9C90E" w14:textId="6A4BFFF1" w:rsidR="006D2E58" w:rsidRPr="00AC365B" w:rsidRDefault="006D2E58" w:rsidP="006209FC">
      <w:pPr>
        <w:pStyle w:val="block"/>
        <w:tabs>
          <w:tab w:val="left" w:pos="567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C365B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 xml:space="preserve">เงินลงทุนในบริษัทย่อย ณ วันที่ </w:t>
      </w:r>
      <w:r w:rsidR="00FB3F13" w:rsidRPr="00FB3F13">
        <w:rPr>
          <w:rFonts w:ascii="Angsana New" w:hAnsi="Angsana New" w:cs="Angsana New"/>
          <w:sz w:val="30"/>
          <w:szCs w:val="30"/>
          <w:lang w:val="en-US" w:bidi="th-TH"/>
        </w:rPr>
        <w:t>30</w:t>
      </w:r>
      <w:r w:rsidR="000F0042" w:rsidRPr="000F004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304B2B">
        <w:rPr>
          <w:rFonts w:ascii="Angsana New" w:hAnsi="Angsana New" w:cs="Angsana New"/>
          <w:sz w:val="30"/>
          <w:szCs w:val="30"/>
          <w:cs/>
          <w:lang w:val="en-US" w:bidi="th-TH"/>
        </w:rPr>
        <w:t>กันย</w:t>
      </w:r>
      <w:r w:rsidR="000F0042" w:rsidRPr="000F0042">
        <w:rPr>
          <w:rFonts w:ascii="Angsana New" w:hAnsi="Angsana New" w:cs="Angsana New"/>
          <w:sz w:val="30"/>
          <w:szCs w:val="30"/>
          <w:cs/>
          <w:lang w:val="en-US" w:bidi="th-TH"/>
        </w:rPr>
        <w:t>ายน</w:t>
      </w:r>
      <w:r w:rsidR="004C56B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FB3F13" w:rsidRPr="00FB3F13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="004C56B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4C56B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 w:rsidR="00FB3F13" w:rsidRPr="00FB3F13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AC365B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>ธันวาคม</w:t>
      </w:r>
      <w:r w:rsidR="00AF56D4"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FB3F13" w:rsidRPr="00FB3F13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="00AF56D4"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>และเงินปันผลรับจากเงินลงทุนสำหรับแต่ละ</w:t>
      </w:r>
      <w:r w:rsidR="00184C70">
        <w:rPr>
          <w:rFonts w:ascii="Angsana New" w:hAnsi="Angsana New" w:cs="Angsana New"/>
          <w:sz w:val="30"/>
          <w:szCs w:val="30"/>
          <w:cs/>
          <w:lang w:val="en-US" w:bidi="th-TH"/>
        </w:rPr>
        <w:t>งวด</w:t>
      </w:r>
      <w:r w:rsidR="00304B2B">
        <w:rPr>
          <w:rFonts w:ascii="Angsana New" w:hAnsi="Angsana New" w:cs="Angsana New"/>
          <w:sz w:val="30"/>
          <w:szCs w:val="30"/>
          <w:cs/>
          <w:lang w:val="en-US" w:bidi="th-TH"/>
        </w:rPr>
        <w:t>เก้า</w:t>
      </w:r>
      <w:r w:rsidR="00184C7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เดือนสิ้นสุดวันที่ </w:t>
      </w:r>
      <w:r w:rsidR="00FB3F13" w:rsidRPr="00FB3F13">
        <w:rPr>
          <w:rFonts w:ascii="Angsana New" w:hAnsi="Angsana New" w:cs="Angsana New"/>
          <w:sz w:val="30"/>
          <w:szCs w:val="30"/>
          <w:lang w:val="en-US" w:bidi="th-TH"/>
        </w:rPr>
        <w:t>30</w:t>
      </w:r>
      <w:r w:rsidR="000F0042" w:rsidRPr="000F004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466997">
        <w:rPr>
          <w:rFonts w:ascii="Angsana New" w:hAnsi="Angsana New" w:cs="Angsana New"/>
          <w:sz w:val="30"/>
          <w:szCs w:val="30"/>
          <w:cs/>
          <w:lang w:val="en-US" w:bidi="th-TH"/>
        </w:rPr>
        <w:t>กันย</w:t>
      </w:r>
      <w:r w:rsidR="000F0042" w:rsidRPr="000F004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ายน </w:t>
      </w:r>
      <w:r w:rsidR="00FB3F13" w:rsidRPr="00FB3F13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="00184C70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184C7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 w:rsidR="00FB3F13" w:rsidRPr="00FB3F13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="00184C70"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มีดังนี้</w:t>
      </w:r>
    </w:p>
    <w:tbl>
      <w:tblPr>
        <w:tblW w:w="15559" w:type="dxa"/>
        <w:tblInd w:w="-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79"/>
        <w:gridCol w:w="2070"/>
        <w:gridCol w:w="841"/>
        <w:gridCol w:w="810"/>
        <w:gridCol w:w="178"/>
        <w:gridCol w:w="794"/>
        <w:gridCol w:w="798"/>
        <w:gridCol w:w="178"/>
        <w:gridCol w:w="794"/>
        <w:gridCol w:w="178"/>
        <w:gridCol w:w="900"/>
        <w:gridCol w:w="178"/>
        <w:gridCol w:w="922"/>
        <w:gridCol w:w="178"/>
        <w:gridCol w:w="867"/>
        <w:gridCol w:w="178"/>
        <w:gridCol w:w="790"/>
        <w:gridCol w:w="182"/>
        <w:gridCol w:w="794"/>
        <w:gridCol w:w="178"/>
        <w:gridCol w:w="782"/>
        <w:gridCol w:w="180"/>
        <w:gridCol w:w="810"/>
      </w:tblGrid>
      <w:tr w:rsidR="00063FFB" w:rsidRPr="00AC365B" w14:paraId="5B585D76" w14:textId="77777777" w:rsidTr="00AD2F52">
        <w:trPr>
          <w:tblHeader/>
        </w:trPr>
        <w:tc>
          <w:tcPr>
            <w:tcW w:w="4049" w:type="dxa"/>
            <w:gridSpan w:val="2"/>
          </w:tcPr>
          <w:p w14:paraId="19C72D9C" w14:textId="72520FEF" w:rsidR="00063FFB" w:rsidRPr="00AC365B" w:rsidRDefault="00063FFB" w:rsidP="006209FC">
            <w:pPr>
              <w:pStyle w:val="acctmergecolhdg"/>
              <w:tabs>
                <w:tab w:val="left" w:pos="540"/>
              </w:tabs>
              <w:spacing w:line="240" w:lineRule="auto"/>
              <w:ind w:left="11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10" w:type="dxa"/>
            <w:gridSpan w:val="21"/>
          </w:tcPr>
          <w:p w14:paraId="3249FC14" w14:textId="513A3F15" w:rsidR="00063FFB" w:rsidRPr="00AC365B" w:rsidRDefault="00063FFB" w:rsidP="006209FC">
            <w:pPr>
              <w:pStyle w:val="acctmergecolhdg"/>
              <w:tabs>
                <w:tab w:val="left" w:pos="540"/>
              </w:tabs>
              <w:spacing w:line="240" w:lineRule="auto"/>
              <w:ind w:left="11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b w:val="0"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84C70" w:rsidRPr="00AC365B" w14:paraId="71CE1CF2" w14:textId="77777777" w:rsidTr="00E64F11">
        <w:trPr>
          <w:tblHeader/>
        </w:trPr>
        <w:tc>
          <w:tcPr>
            <w:tcW w:w="1979" w:type="dxa"/>
            <w:vAlign w:val="bottom"/>
          </w:tcPr>
          <w:p w14:paraId="18DCB372" w14:textId="77777777" w:rsidR="00184C70" w:rsidRPr="00AC365B" w:rsidRDefault="00184C70" w:rsidP="00184C7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070" w:type="dxa"/>
            <w:vAlign w:val="bottom"/>
          </w:tcPr>
          <w:p w14:paraId="65DCCA31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51" w:type="dxa"/>
            <w:gridSpan w:val="2"/>
            <w:vAlign w:val="bottom"/>
          </w:tcPr>
          <w:p w14:paraId="6245B954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27E3AB33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592" w:type="dxa"/>
            <w:gridSpan w:val="2"/>
            <w:vAlign w:val="bottom"/>
          </w:tcPr>
          <w:p w14:paraId="642B9BA4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77FED3CB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72" w:type="dxa"/>
            <w:gridSpan w:val="3"/>
            <w:vAlign w:val="bottom"/>
          </w:tcPr>
          <w:p w14:paraId="060FFE32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E9789EC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67" w:type="dxa"/>
            <w:gridSpan w:val="3"/>
            <w:vAlign w:val="bottom"/>
          </w:tcPr>
          <w:p w14:paraId="069300B3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08E7DF6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766" w:type="dxa"/>
            <w:gridSpan w:val="3"/>
            <w:vAlign w:val="bottom"/>
          </w:tcPr>
          <w:p w14:paraId="05832348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2ED3DA0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14:paraId="3261ED01" w14:textId="3107065B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  <w:r w:rsidRPr="00184C70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</w:p>
        </w:tc>
      </w:tr>
      <w:tr w:rsidR="00184C70" w:rsidRPr="00AC365B" w14:paraId="5277F1F6" w14:textId="77777777" w:rsidTr="00E64F11">
        <w:trPr>
          <w:tblHeader/>
        </w:trPr>
        <w:tc>
          <w:tcPr>
            <w:tcW w:w="1979" w:type="dxa"/>
            <w:vAlign w:val="bottom"/>
          </w:tcPr>
          <w:p w14:paraId="68065BAB" w14:textId="77777777" w:rsidR="00184C70" w:rsidRPr="00AC365B" w:rsidRDefault="00184C70" w:rsidP="00184C7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070" w:type="dxa"/>
            <w:vAlign w:val="bottom"/>
          </w:tcPr>
          <w:p w14:paraId="56F7AD39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AC365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651" w:type="dxa"/>
            <w:gridSpan w:val="2"/>
            <w:vAlign w:val="bottom"/>
          </w:tcPr>
          <w:p w14:paraId="76BD5871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58F6E71A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592" w:type="dxa"/>
            <w:gridSpan w:val="2"/>
            <w:vAlign w:val="bottom"/>
          </w:tcPr>
          <w:p w14:paraId="130CBA9F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6A6027FF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72" w:type="dxa"/>
            <w:gridSpan w:val="3"/>
            <w:vAlign w:val="bottom"/>
          </w:tcPr>
          <w:p w14:paraId="05EB515C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2F9CE33B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67" w:type="dxa"/>
            <w:gridSpan w:val="3"/>
            <w:vAlign w:val="bottom"/>
          </w:tcPr>
          <w:p w14:paraId="30C619BD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3AD63031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766" w:type="dxa"/>
            <w:gridSpan w:val="3"/>
            <w:vAlign w:val="bottom"/>
          </w:tcPr>
          <w:p w14:paraId="46039B0C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AC365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bidi="th-TH"/>
              </w:rPr>
              <w:t xml:space="preserve"> </w:t>
            </w:r>
            <w:r w:rsidRPr="00AC365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  <w:t>-</w:t>
            </w:r>
            <w:r w:rsidRPr="00AC365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AC365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  <w:vAlign w:val="bottom"/>
          </w:tcPr>
          <w:p w14:paraId="135FEDA2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14:paraId="622C2442" w14:textId="6F966C97" w:rsidR="00184C70" w:rsidRPr="00184C70" w:rsidRDefault="00304B2B" w:rsidP="00184C70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เก้า</w:t>
            </w:r>
            <w:r w:rsidR="00184C70" w:rsidRPr="00184C70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0F0042" w:rsidRPr="005428D7" w14:paraId="7C21911C" w14:textId="77777777" w:rsidTr="00AD2F52">
        <w:trPr>
          <w:trHeight w:val="270"/>
          <w:tblHeader/>
        </w:trPr>
        <w:tc>
          <w:tcPr>
            <w:tcW w:w="1979" w:type="dxa"/>
          </w:tcPr>
          <w:p w14:paraId="014D621E" w14:textId="77777777" w:rsidR="000F0042" w:rsidRPr="00AC365B" w:rsidRDefault="000F0042" w:rsidP="000F004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</w:tcPr>
          <w:p w14:paraId="10B9C64F" w14:textId="77777777" w:rsidR="000F0042" w:rsidRPr="00AC365B" w:rsidRDefault="000F0042" w:rsidP="000F0042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41F97B06" w14:textId="381A39B2" w:rsidR="000F0042" w:rsidRPr="001D6DF9" w:rsidRDefault="00FB3F13" w:rsidP="000F004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B3F13">
              <w:rPr>
                <w:rFonts w:ascii="Angsana New" w:hAnsi="Angsana New"/>
                <w:sz w:val="24"/>
                <w:szCs w:val="24"/>
              </w:rPr>
              <w:t>30</w:t>
            </w:r>
            <w:r w:rsidR="000F004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04B2B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10" w:type="dxa"/>
          </w:tcPr>
          <w:p w14:paraId="1AF16E9C" w14:textId="45C3B8C5" w:rsidR="000F0042" w:rsidRPr="001D6DF9" w:rsidRDefault="00FB3F13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B3F13">
              <w:rPr>
                <w:rFonts w:ascii="Angsana New" w:hAnsi="Angsana New"/>
                <w:sz w:val="24"/>
                <w:szCs w:val="24"/>
              </w:rPr>
              <w:t>31</w:t>
            </w:r>
            <w:r w:rsidR="000F0042" w:rsidRPr="001D6DF9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78" w:type="dxa"/>
          </w:tcPr>
          <w:p w14:paraId="3B2D152A" w14:textId="77777777" w:rsidR="000F0042" w:rsidRPr="001D6DF9" w:rsidRDefault="000F0042" w:rsidP="000F004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4B91B277" w14:textId="4F3E580D" w:rsidR="000F0042" w:rsidRPr="001D6DF9" w:rsidRDefault="00FB3F13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3F13">
              <w:rPr>
                <w:rFonts w:ascii="Angsana New" w:hAnsi="Angsana New"/>
                <w:sz w:val="24"/>
                <w:szCs w:val="24"/>
              </w:rPr>
              <w:t>30</w:t>
            </w:r>
            <w:r w:rsidR="000F004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04B2B">
              <w:rPr>
                <w:rFonts w:ascii="Angsana New" w:hAnsi="Angsana New"/>
                <w:sz w:val="24"/>
                <w:szCs w:val="24"/>
                <w:cs/>
              </w:rPr>
              <w:t>กันย</w:t>
            </w:r>
            <w:r w:rsidR="000F0042">
              <w:rPr>
                <w:rFonts w:ascii="Angsana New" w:hAnsi="Angsana New"/>
                <w:sz w:val="24"/>
                <w:szCs w:val="24"/>
                <w:cs/>
              </w:rPr>
              <w:t>ายน</w:t>
            </w:r>
          </w:p>
        </w:tc>
        <w:tc>
          <w:tcPr>
            <w:tcW w:w="798" w:type="dxa"/>
          </w:tcPr>
          <w:p w14:paraId="2F7860A3" w14:textId="084B4A3D" w:rsidR="000F0042" w:rsidRPr="001D6DF9" w:rsidRDefault="00FB3F13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3F13">
              <w:rPr>
                <w:rFonts w:ascii="Angsana New" w:hAnsi="Angsana New"/>
                <w:sz w:val="24"/>
                <w:szCs w:val="24"/>
              </w:rPr>
              <w:t>31</w:t>
            </w:r>
            <w:r w:rsidR="000F0042" w:rsidRPr="001D6DF9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14:paraId="38202C26" w14:textId="77777777" w:rsidR="000F0042" w:rsidRPr="001D6DF9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454A8CF7" w14:textId="7D53442E" w:rsidR="000F0042" w:rsidRPr="001D6DF9" w:rsidRDefault="00FB3F13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3F13">
              <w:rPr>
                <w:rFonts w:ascii="Angsana New" w:hAnsi="Angsana New"/>
                <w:sz w:val="24"/>
                <w:szCs w:val="24"/>
              </w:rPr>
              <w:t>30</w:t>
            </w:r>
            <w:r w:rsidR="000F004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04B2B">
              <w:rPr>
                <w:rFonts w:ascii="Angsana New" w:hAnsi="Angsana New"/>
                <w:sz w:val="24"/>
                <w:szCs w:val="24"/>
                <w:cs/>
              </w:rPr>
              <w:t>กันย</w:t>
            </w:r>
            <w:r w:rsidR="000F0042">
              <w:rPr>
                <w:rFonts w:ascii="Angsana New" w:hAnsi="Angsana New"/>
                <w:sz w:val="24"/>
                <w:szCs w:val="24"/>
                <w:cs/>
              </w:rPr>
              <w:t>ายน</w:t>
            </w:r>
          </w:p>
        </w:tc>
        <w:tc>
          <w:tcPr>
            <w:tcW w:w="178" w:type="dxa"/>
          </w:tcPr>
          <w:p w14:paraId="580EAD6E" w14:textId="77777777" w:rsidR="000F0042" w:rsidRPr="001D6DF9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6203CA9" w14:textId="7E18BA4E" w:rsidR="000F0042" w:rsidRPr="001D6DF9" w:rsidRDefault="00FB3F13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3F13">
              <w:rPr>
                <w:rFonts w:ascii="Angsana New" w:hAnsi="Angsana New"/>
                <w:sz w:val="24"/>
                <w:szCs w:val="24"/>
              </w:rPr>
              <w:t>31</w:t>
            </w:r>
            <w:r w:rsidR="000F0042" w:rsidRPr="001D6DF9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14:paraId="5DC40838" w14:textId="77777777" w:rsidR="000F0042" w:rsidRPr="001D6DF9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</w:tcPr>
          <w:p w14:paraId="0A02428F" w14:textId="2828E089" w:rsidR="00304B2B" w:rsidRDefault="00FB3F13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3F13">
              <w:rPr>
                <w:rFonts w:ascii="Angsana New" w:hAnsi="Angsana New"/>
                <w:sz w:val="24"/>
                <w:szCs w:val="24"/>
              </w:rPr>
              <w:t>30</w:t>
            </w:r>
            <w:r w:rsidR="000F004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447C2A9B" w14:textId="4AE9E4FB" w:rsidR="000F0042" w:rsidRPr="001D6DF9" w:rsidRDefault="00304B2B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กันย</w:t>
            </w:r>
            <w:r w:rsidR="000F0042">
              <w:rPr>
                <w:rFonts w:ascii="Angsana New" w:hAnsi="Angsana New"/>
                <w:sz w:val="24"/>
                <w:szCs w:val="24"/>
                <w:cs/>
              </w:rPr>
              <w:t>ายน</w:t>
            </w:r>
          </w:p>
        </w:tc>
        <w:tc>
          <w:tcPr>
            <w:tcW w:w="178" w:type="dxa"/>
          </w:tcPr>
          <w:p w14:paraId="6A7B431D" w14:textId="77777777" w:rsidR="000F0042" w:rsidRPr="001D6DF9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15CAA254" w14:textId="3B0C29EE" w:rsidR="000F0042" w:rsidRPr="001D6DF9" w:rsidRDefault="00FB3F13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3F13">
              <w:rPr>
                <w:rFonts w:ascii="Angsana New" w:hAnsi="Angsana New"/>
                <w:sz w:val="24"/>
                <w:szCs w:val="24"/>
              </w:rPr>
              <w:t>31</w:t>
            </w:r>
            <w:r w:rsidR="000F0042" w:rsidRPr="001D6DF9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14:paraId="19C22E7C" w14:textId="77777777" w:rsidR="000F0042" w:rsidRPr="001D6DF9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497E06D7" w14:textId="1B1EF7CC" w:rsidR="000F0042" w:rsidRPr="001D6DF9" w:rsidRDefault="00FB3F13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3F13">
              <w:rPr>
                <w:rFonts w:ascii="Angsana New" w:hAnsi="Angsana New"/>
                <w:sz w:val="24"/>
                <w:szCs w:val="24"/>
              </w:rPr>
              <w:t>30</w:t>
            </w:r>
            <w:r w:rsidR="000F004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04B2B">
              <w:rPr>
                <w:rFonts w:ascii="Angsana New" w:hAnsi="Angsana New"/>
                <w:sz w:val="24"/>
                <w:szCs w:val="24"/>
                <w:cs/>
              </w:rPr>
              <w:t>กันย</w:t>
            </w:r>
            <w:r w:rsidR="000F0042">
              <w:rPr>
                <w:rFonts w:ascii="Angsana New" w:hAnsi="Angsana New"/>
                <w:sz w:val="24"/>
                <w:szCs w:val="24"/>
                <w:cs/>
              </w:rPr>
              <w:t>ายน</w:t>
            </w:r>
          </w:p>
        </w:tc>
        <w:tc>
          <w:tcPr>
            <w:tcW w:w="182" w:type="dxa"/>
          </w:tcPr>
          <w:p w14:paraId="02D93E00" w14:textId="77777777" w:rsidR="000F0042" w:rsidRPr="001D6DF9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632C3BF2" w14:textId="58035DCF" w:rsidR="000F0042" w:rsidRPr="001D6DF9" w:rsidRDefault="00FB3F13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3F13">
              <w:rPr>
                <w:rFonts w:ascii="Angsana New" w:hAnsi="Angsana New"/>
                <w:sz w:val="24"/>
                <w:szCs w:val="24"/>
              </w:rPr>
              <w:t>31</w:t>
            </w:r>
            <w:r w:rsidR="000F0042" w:rsidRPr="001D6DF9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14:paraId="3304AABA" w14:textId="77777777" w:rsidR="000F0042" w:rsidRPr="001D6DF9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2" w:type="dxa"/>
          </w:tcPr>
          <w:p w14:paraId="55167D0F" w14:textId="76C43509" w:rsidR="000F0042" w:rsidRPr="001D6DF9" w:rsidRDefault="00FB3F13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3F13">
              <w:rPr>
                <w:rFonts w:ascii="Angsana New" w:hAnsi="Angsana New"/>
                <w:sz w:val="24"/>
                <w:szCs w:val="24"/>
              </w:rPr>
              <w:t>30</w:t>
            </w:r>
            <w:r w:rsidR="000F004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04B2B">
              <w:rPr>
                <w:rFonts w:ascii="Angsana New" w:hAnsi="Angsana New"/>
                <w:sz w:val="24"/>
                <w:szCs w:val="24"/>
                <w:cs/>
              </w:rPr>
              <w:t>กันย</w:t>
            </w:r>
            <w:r w:rsidR="000F0042">
              <w:rPr>
                <w:rFonts w:ascii="Angsana New" w:hAnsi="Angsana New"/>
                <w:sz w:val="24"/>
                <w:szCs w:val="24"/>
                <w:cs/>
              </w:rPr>
              <w:t>ายน</w:t>
            </w:r>
          </w:p>
        </w:tc>
        <w:tc>
          <w:tcPr>
            <w:tcW w:w="180" w:type="dxa"/>
          </w:tcPr>
          <w:p w14:paraId="5AC879F8" w14:textId="77777777" w:rsidR="000F0042" w:rsidRPr="001D6DF9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FC10E9" w14:textId="3386AAA3" w:rsidR="000F0042" w:rsidRPr="001D6DF9" w:rsidRDefault="00FB3F13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3F13">
              <w:rPr>
                <w:rFonts w:ascii="Angsana New" w:hAnsi="Angsana New"/>
                <w:sz w:val="24"/>
                <w:szCs w:val="24"/>
              </w:rPr>
              <w:t>30</w:t>
            </w:r>
            <w:r w:rsidR="000F004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04B2B">
              <w:rPr>
                <w:rFonts w:ascii="Angsana New" w:hAnsi="Angsana New"/>
                <w:sz w:val="24"/>
                <w:szCs w:val="24"/>
                <w:cs/>
              </w:rPr>
              <w:t>กันย</w:t>
            </w:r>
            <w:r w:rsidR="000F0042">
              <w:rPr>
                <w:rFonts w:ascii="Angsana New" w:hAnsi="Angsana New"/>
                <w:sz w:val="24"/>
                <w:szCs w:val="24"/>
                <w:cs/>
              </w:rPr>
              <w:t>ายน</w:t>
            </w:r>
          </w:p>
        </w:tc>
      </w:tr>
      <w:tr w:rsidR="000F0042" w:rsidRPr="00AC365B" w14:paraId="6D3F1713" w14:textId="77777777" w:rsidTr="00AD2F52">
        <w:trPr>
          <w:trHeight w:val="270"/>
          <w:tblHeader/>
        </w:trPr>
        <w:tc>
          <w:tcPr>
            <w:tcW w:w="1979" w:type="dxa"/>
          </w:tcPr>
          <w:p w14:paraId="5E8A391E" w14:textId="77777777" w:rsidR="000F0042" w:rsidRPr="00AC365B" w:rsidRDefault="000F0042" w:rsidP="000F004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</w:tcPr>
          <w:p w14:paraId="77BE0A10" w14:textId="77777777" w:rsidR="000F0042" w:rsidRPr="00AC365B" w:rsidRDefault="000F0042" w:rsidP="000F0042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509503AB" w14:textId="16A55027" w:rsidR="000F0042" w:rsidRPr="00AC365B" w:rsidRDefault="00FB3F13" w:rsidP="000F004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3F13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810" w:type="dxa"/>
          </w:tcPr>
          <w:p w14:paraId="7FBA9AB2" w14:textId="36C45614" w:rsidR="000F0042" w:rsidRPr="00AC365B" w:rsidRDefault="00FB3F13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3F13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78" w:type="dxa"/>
          </w:tcPr>
          <w:p w14:paraId="34CDAE3A" w14:textId="77777777" w:rsidR="000F0042" w:rsidRPr="00AC365B" w:rsidRDefault="000F0042" w:rsidP="000F004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51A1C1CF" w14:textId="67F6153F" w:rsidR="000F0042" w:rsidRPr="00AC365B" w:rsidRDefault="00FB3F13" w:rsidP="000F004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3F13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798" w:type="dxa"/>
          </w:tcPr>
          <w:p w14:paraId="4594FAC4" w14:textId="3BB29C32" w:rsidR="000F0042" w:rsidRPr="00AC365B" w:rsidRDefault="00FB3F13" w:rsidP="000F004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3F13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78" w:type="dxa"/>
          </w:tcPr>
          <w:p w14:paraId="7F64FF80" w14:textId="77777777" w:rsidR="000F0042" w:rsidRPr="00AC365B" w:rsidRDefault="000F0042" w:rsidP="000F004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60AACA95" w14:textId="18DAB5AA" w:rsidR="000F0042" w:rsidRPr="00AC365B" w:rsidRDefault="00FB3F13" w:rsidP="000F004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3F13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78" w:type="dxa"/>
          </w:tcPr>
          <w:p w14:paraId="132AA45A" w14:textId="77777777" w:rsidR="000F0042" w:rsidRPr="00AC365B" w:rsidRDefault="000F0042" w:rsidP="000F004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EFCB96" w14:textId="2B4E4AB3" w:rsidR="000F0042" w:rsidRPr="00AC365B" w:rsidRDefault="00FB3F13" w:rsidP="000F004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3F13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78" w:type="dxa"/>
          </w:tcPr>
          <w:p w14:paraId="3B6230DB" w14:textId="77777777" w:rsidR="000F0042" w:rsidRPr="00AC365B" w:rsidRDefault="000F0042" w:rsidP="000F004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</w:tcPr>
          <w:p w14:paraId="40F90299" w14:textId="5DCC9CBE" w:rsidR="000F0042" w:rsidRPr="00AC365B" w:rsidRDefault="00FB3F13" w:rsidP="000F004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3F13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78" w:type="dxa"/>
          </w:tcPr>
          <w:p w14:paraId="2BE57489" w14:textId="77777777" w:rsidR="000F0042" w:rsidRPr="00AC365B" w:rsidRDefault="000F0042" w:rsidP="000F004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1CB47427" w14:textId="37D28C0E" w:rsidR="000F0042" w:rsidRPr="00AC365B" w:rsidRDefault="00FB3F13" w:rsidP="000F004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3F13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78" w:type="dxa"/>
          </w:tcPr>
          <w:p w14:paraId="51D8C17A" w14:textId="77777777" w:rsidR="000F0042" w:rsidRPr="00AC365B" w:rsidRDefault="000F0042" w:rsidP="000F004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03833FD6" w14:textId="62445F9C" w:rsidR="000F0042" w:rsidRPr="00AC365B" w:rsidRDefault="00FB3F13" w:rsidP="000F004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3F13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82" w:type="dxa"/>
          </w:tcPr>
          <w:p w14:paraId="5D34B867" w14:textId="77777777" w:rsidR="000F0042" w:rsidRPr="00AC365B" w:rsidRDefault="000F0042" w:rsidP="000F004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4A932215" w14:textId="5FD5E14A" w:rsidR="000F0042" w:rsidRPr="00AC365B" w:rsidRDefault="00FB3F13" w:rsidP="000F004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3F13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78" w:type="dxa"/>
          </w:tcPr>
          <w:p w14:paraId="098F513B" w14:textId="77777777" w:rsidR="000F0042" w:rsidRPr="00AC365B" w:rsidRDefault="000F0042" w:rsidP="000F004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2" w:type="dxa"/>
          </w:tcPr>
          <w:p w14:paraId="5A2BF07D" w14:textId="0590E35E" w:rsidR="000F0042" w:rsidRPr="00AC365B" w:rsidRDefault="00FB3F13" w:rsidP="000F004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3F13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80" w:type="dxa"/>
          </w:tcPr>
          <w:p w14:paraId="62B5E41E" w14:textId="77777777" w:rsidR="000F0042" w:rsidRPr="00AC365B" w:rsidRDefault="000F0042" w:rsidP="000F004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6FD44A3" w14:textId="1E856907" w:rsidR="000F0042" w:rsidRPr="00AC365B" w:rsidRDefault="00FB3F13" w:rsidP="000F004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3F13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0F0042" w:rsidRPr="00AC365B" w14:paraId="3892CC28" w14:textId="77777777" w:rsidTr="00AD2F52">
        <w:trPr>
          <w:trHeight w:val="270"/>
          <w:tblHeader/>
        </w:trPr>
        <w:tc>
          <w:tcPr>
            <w:tcW w:w="1979" w:type="dxa"/>
          </w:tcPr>
          <w:p w14:paraId="28652977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70" w:type="dxa"/>
          </w:tcPr>
          <w:p w14:paraId="4BF493EB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51" w:type="dxa"/>
            <w:gridSpan w:val="2"/>
          </w:tcPr>
          <w:p w14:paraId="00DB8879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8" w:type="dxa"/>
          </w:tcPr>
          <w:p w14:paraId="010F453B" w14:textId="77777777" w:rsidR="000F0042" w:rsidRPr="00AC365B" w:rsidRDefault="000F0042" w:rsidP="000F004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81" w:type="dxa"/>
            <w:gridSpan w:val="18"/>
            <w:vAlign w:val="bottom"/>
          </w:tcPr>
          <w:p w14:paraId="41DF8F8C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F0042" w:rsidRPr="00AC365B" w14:paraId="59729581" w14:textId="77777777" w:rsidTr="00AD2F52">
        <w:trPr>
          <w:trHeight w:val="270"/>
        </w:trPr>
        <w:tc>
          <w:tcPr>
            <w:tcW w:w="1979" w:type="dxa"/>
          </w:tcPr>
          <w:p w14:paraId="72AEE109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070" w:type="dxa"/>
          </w:tcPr>
          <w:p w14:paraId="39FC138D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41" w:type="dxa"/>
          </w:tcPr>
          <w:p w14:paraId="1686D6AD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DE66524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1AC2FC0F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454C8718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98" w:type="dxa"/>
          </w:tcPr>
          <w:p w14:paraId="23E76DAD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0067440B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14AA0455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974FC68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040D95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E89FD72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</w:tcPr>
          <w:p w14:paraId="1ECCE30C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78" w:type="dxa"/>
          </w:tcPr>
          <w:p w14:paraId="352EF4AA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</w:tcPr>
          <w:p w14:paraId="656CE52A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1DA05A12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2BAC27E7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2" w:type="dxa"/>
          </w:tcPr>
          <w:p w14:paraId="068387B6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7EFA0CD5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9CB3EAA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2" w:type="dxa"/>
          </w:tcPr>
          <w:p w14:paraId="652FE030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78B888DF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A67C161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510A68" w:rsidRPr="00AC365B" w14:paraId="6503A1C8" w14:textId="77777777" w:rsidTr="00AD2F52">
        <w:trPr>
          <w:trHeight w:val="270"/>
        </w:trPr>
        <w:tc>
          <w:tcPr>
            <w:tcW w:w="1979" w:type="dxa"/>
          </w:tcPr>
          <w:p w14:paraId="68EBB53C" w14:textId="77777777" w:rsidR="00510A68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เนชั่น บรอดแคสติ้ง</w:t>
            </w:r>
          </w:p>
          <w:p w14:paraId="1A7AD311" w14:textId="77777777" w:rsidR="00510A68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คอร์ปอเรชั่น จำกัด </w:t>
            </w:r>
          </w:p>
          <w:p w14:paraId="1BDE6BF4" w14:textId="287F7599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(มหาชน)</w:t>
            </w:r>
          </w:p>
        </w:tc>
        <w:tc>
          <w:tcPr>
            <w:tcW w:w="2070" w:type="dxa"/>
          </w:tcPr>
          <w:p w14:paraId="3EE02D4F" w14:textId="504C55CE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6" w:right="-80" w:hanging="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ผลิตรายการโทรทัศน์ และให้บริการโฆษณาผ่านสื่อโทรทัศน์และ</w:t>
            </w:r>
            <w:r w:rsidRPr="006F060B">
              <w:rPr>
                <w:rFonts w:ascii="Angsana New" w:hAnsi="Angsana New"/>
                <w:color w:val="000000"/>
                <w:spacing w:val="-8"/>
                <w:sz w:val="24"/>
                <w:szCs w:val="24"/>
                <w:cs/>
              </w:rPr>
              <w:t>สื่อรูปแบบใหม่</w:t>
            </w:r>
          </w:p>
        </w:tc>
        <w:tc>
          <w:tcPr>
            <w:tcW w:w="841" w:type="dxa"/>
            <w:vAlign w:val="bottom"/>
          </w:tcPr>
          <w:p w14:paraId="3936F5FC" w14:textId="4B16B24E" w:rsidR="00510A68" w:rsidRPr="00AC365B" w:rsidRDefault="00FB3F13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B3F13">
              <w:rPr>
                <w:rFonts w:ascii="Angsana New" w:hAnsi="Angsana New"/>
                <w:sz w:val="24"/>
                <w:szCs w:val="24"/>
              </w:rPr>
              <w:t>71</w:t>
            </w:r>
            <w:r w:rsidR="00510A68" w:rsidRPr="00AC365B">
              <w:rPr>
                <w:rFonts w:ascii="Angsana New" w:hAnsi="Angsana New"/>
                <w:sz w:val="24"/>
                <w:szCs w:val="24"/>
              </w:rPr>
              <w:t>.</w:t>
            </w:r>
            <w:r w:rsidRPr="00FB3F13">
              <w:rPr>
                <w:rFonts w:ascii="Angsana New" w:hAnsi="Angsana New"/>
                <w:sz w:val="24"/>
                <w:szCs w:val="24"/>
              </w:rPr>
              <w:t>45</w:t>
            </w:r>
          </w:p>
        </w:tc>
        <w:tc>
          <w:tcPr>
            <w:tcW w:w="810" w:type="dxa"/>
            <w:vAlign w:val="bottom"/>
          </w:tcPr>
          <w:p w14:paraId="0C878690" w14:textId="1A624348" w:rsidR="00510A68" w:rsidRPr="00AC365B" w:rsidRDefault="00FB3F13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B3F13">
              <w:rPr>
                <w:rFonts w:ascii="Angsana New" w:hAnsi="Angsana New"/>
                <w:sz w:val="24"/>
                <w:szCs w:val="24"/>
              </w:rPr>
              <w:t>71</w:t>
            </w:r>
            <w:r w:rsidR="00510A68" w:rsidRPr="00AC365B">
              <w:rPr>
                <w:rFonts w:ascii="Angsana New" w:hAnsi="Angsana New"/>
                <w:sz w:val="24"/>
                <w:szCs w:val="24"/>
              </w:rPr>
              <w:t>.</w:t>
            </w:r>
            <w:r w:rsidRPr="00FB3F13">
              <w:rPr>
                <w:rFonts w:ascii="Angsana New" w:hAnsi="Angsana New"/>
                <w:sz w:val="24"/>
                <w:szCs w:val="24"/>
              </w:rPr>
              <w:t>45</w:t>
            </w:r>
          </w:p>
        </w:tc>
        <w:tc>
          <w:tcPr>
            <w:tcW w:w="178" w:type="dxa"/>
            <w:vAlign w:val="bottom"/>
          </w:tcPr>
          <w:p w14:paraId="4641F6C3" w14:textId="77777777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BA4765F" w14:textId="17299915" w:rsidR="00510A68" w:rsidRPr="00AC365B" w:rsidRDefault="00FB3F13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803</w:t>
            </w:r>
            <w:r w:rsidR="00510A6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798" w:type="dxa"/>
            <w:vAlign w:val="bottom"/>
          </w:tcPr>
          <w:p w14:paraId="1F5E0B0E" w14:textId="32AA708E" w:rsidR="00510A68" w:rsidRPr="00AC365B" w:rsidRDefault="00FB3F13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535</w:t>
            </w:r>
            <w:r w:rsidR="00510A68"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437</w:t>
            </w:r>
          </w:p>
        </w:tc>
        <w:tc>
          <w:tcPr>
            <w:tcW w:w="178" w:type="dxa"/>
            <w:vAlign w:val="bottom"/>
          </w:tcPr>
          <w:p w14:paraId="75DAEB54" w14:textId="77777777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A82EE26" w14:textId="3A049B80" w:rsidR="00510A68" w:rsidRPr="00AC365B" w:rsidRDefault="00FB3F13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510A6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090</w:t>
            </w:r>
            <w:r w:rsidR="00510A6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78" w:type="dxa"/>
            <w:vAlign w:val="bottom"/>
          </w:tcPr>
          <w:p w14:paraId="3BF712BA" w14:textId="77777777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0964B21" w14:textId="708EE0AB" w:rsidR="00510A68" w:rsidRPr="00AC365B" w:rsidRDefault="00FB3F13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989</w:t>
            </w:r>
            <w:r w:rsidR="00510A68"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589</w:t>
            </w:r>
          </w:p>
        </w:tc>
        <w:tc>
          <w:tcPr>
            <w:tcW w:w="178" w:type="dxa"/>
            <w:vAlign w:val="bottom"/>
          </w:tcPr>
          <w:p w14:paraId="70CCF77E" w14:textId="77777777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023F9A0F" w14:textId="2B1C93C4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3F13" w:rsidRPr="00FB3F13">
              <w:rPr>
                <w:rFonts w:ascii="Angsana New" w:hAnsi="Angsana New"/>
                <w:color w:val="000000"/>
                <w:sz w:val="24"/>
                <w:szCs w:val="24"/>
              </w:rPr>
              <w:t>695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3F13" w:rsidRPr="00FB3F13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5D05D989" w14:textId="77777777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4773D6E" w14:textId="5B254AF0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3F13" w:rsidRPr="00FB3F13">
              <w:rPr>
                <w:rFonts w:ascii="Angsana New" w:hAnsi="Angsana New"/>
                <w:color w:val="000000"/>
                <w:sz w:val="24"/>
                <w:szCs w:val="24"/>
              </w:rPr>
              <w:t>695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3F13" w:rsidRPr="00FB3F13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2D7C7B94" w14:textId="77777777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1B9DB5B5" w14:textId="7CF73E8F" w:rsidR="00510A68" w:rsidRPr="00AC365B" w:rsidRDefault="00FB3F13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395</w:t>
            </w:r>
            <w:r w:rsidR="00510A6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82" w:type="dxa"/>
            <w:vAlign w:val="bottom"/>
          </w:tcPr>
          <w:p w14:paraId="0C50AB89" w14:textId="77777777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0DD164E3" w14:textId="71CFD8AB" w:rsidR="00510A68" w:rsidRPr="00AC365B" w:rsidRDefault="00FB3F13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294</w:t>
            </w:r>
            <w:r w:rsidR="00510A68"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589</w:t>
            </w:r>
          </w:p>
        </w:tc>
        <w:tc>
          <w:tcPr>
            <w:tcW w:w="178" w:type="dxa"/>
            <w:vAlign w:val="bottom"/>
          </w:tcPr>
          <w:p w14:paraId="35182232" w14:textId="77777777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14:paraId="79E4A7CF" w14:textId="1AC5AC5B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406B39F" w14:textId="77777777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025CBAE" w14:textId="502A60C1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510A68" w:rsidRPr="00AC365B" w14:paraId="1F0B843E" w14:textId="77777777" w:rsidTr="00AD2F52">
        <w:tc>
          <w:tcPr>
            <w:tcW w:w="1979" w:type="dxa"/>
          </w:tcPr>
          <w:p w14:paraId="75E0D700" w14:textId="77777777" w:rsidR="00510A68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hanging="13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AC365B">
              <w:rPr>
                <w:rFonts w:ascii="Angsana New" w:hAnsi="Angsana New"/>
                <w:color w:val="000000"/>
                <w:sz w:val="23"/>
                <w:szCs w:val="23"/>
                <w:cs/>
              </w:rPr>
              <w:t>บริษัท สเวน คอร์ปอเรชั่น</w:t>
            </w:r>
          </w:p>
          <w:p w14:paraId="56C90E41" w14:textId="1C8BE461" w:rsidR="00510A68" w:rsidRPr="006F060B" w:rsidRDefault="00510A68" w:rsidP="00B4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hanging="13"/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3"/>
                <w:szCs w:val="23"/>
              </w:rPr>
              <w:t xml:space="preserve">   </w:t>
            </w:r>
            <w:r w:rsidRPr="00AC365B">
              <w:rPr>
                <w:rFonts w:ascii="Angsana New" w:hAnsi="Angsana New"/>
                <w:color w:val="000000"/>
                <w:sz w:val="23"/>
                <w:szCs w:val="23"/>
                <w:cs/>
              </w:rPr>
              <w:t xml:space="preserve"> จำกัด</w:t>
            </w:r>
            <w:r w:rsidRPr="00AC365B">
              <w:rPr>
                <w:rFonts w:ascii="Angsana New" w:hAnsi="Angsan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2070" w:type="dxa"/>
          </w:tcPr>
          <w:p w14:paraId="7A34A4FB" w14:textId="3321AEFA" w:rsidR="00510A68" w:rsidRPr="00AC365B" w:rsidRDefault="00B4029A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03" w:hanging="9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ให้บริการงานด้านดิจิตอล</w:t>
            </w:r>
          </w:p>
        </w:tc>
        <w:tc>
          <w:tcPr>
            <w:tcW w:w="841" w:type="dxa"/>
            <w:vAlign w:val="bottom"/>
          </w:tcPr>
          <w:p w14:paraId="50AA3B6D" w14:textId="32C6F7AC" w:rsidR="00510A68" w:rsidRPr="00AC365B" w:rsidRDefault="00FB3F13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B3F13">
              <w:rPr>
                <w:rFonts w:ascii="Angsana New" w:hAnsi="Angsana New"/>
                <w:sz w:val="24"/>
                <w:szCs w:val="24"/>
              </w:rPr>
              <w:t>99</w:t>
            </w:r>
            <w:r w:rsidR="00510A68" w:rsidRPr="00AC365B">
              <w:rPr>
                <w:rFonts w:ascii="Angsana New" w:hAnsi="Angsana New"/>
                <w:sz w:val="24"/>
                <w:szCs w:val="24"/>
              </w:rPr>
              <w:t>.</w:t>
            </w:r>
            <w:r w:rsidRPr="00FB3F13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810" w:type="dxa"/>
            <w:vAlign w:val="bottom"/>
          </w:tcPr>
          <w:p w14:paraId="2DB6A362" w14:textId="319677FE" w:rsidR="00510A68" w:rsidRPr="00AC365B" w:rsidRDefault="00FB3F13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B3F13">
              <w:rPr>
                <w:rFonts w:ascii="Angsana New" w:hAnsi="Angsana New"/>
                <w:sz w:val="24"/>
                <w:szCs w:val="24"/>
              </w:rPr>
              <w:t>99</w:t>
            </w:r>
            <w:r w:rsidR="00510A68" w:rsidRPr="00AC365B">
              <w:rPr>
                <w:rFonts w:ascii="Angsana New" w:hAnsi="Angsana New"/>
                <w:sz w:val="24"/>
                <w:szCs w:val="24"/>
              </w:rPr>
              <w:t>.</w:t>
            </w:r>
            <w:r w:rsidRPr="00FB3F13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78" w:type="dxa"/>
            <w:vAlign w:val="bottom"/>
          </w:tcPr>
          <w:p w14:paraId="52A6B7D3" w14:textId="77777777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0E6EF98" w14:textId="0637DA83" w:rsidR="00510A68" w:rsidRPr="00AC365B" w:rsidRDefault="00FB3F13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  <w:r w:rsidR="00510A68"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98" w:type="dxa"/>
            <w:vAlign w:val="bottom"/>
          </w:tcPr>
          <w:p w14:paraId="1682812C" w14:textId="04415F7C" w:rsidR="00510A68" w:rsidRPr="00AC365B" w:rsidRDefault="00FB3F13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  <w:r w:rsidR="00510A68"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27A23E7E" w14:textId="77777777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16442285" w14:textId="146B5373" w:rsidR="00510A68" w:rsidRPr="00AC365B" w:rsidRDefault="00FB3F13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  <w:r w:rsidR="00510A68"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4EED0B60" w14:textId="77777777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6DA5184" w14:textId="1BFDBF1E" w:rsidR="00510A68" w:rsidRPr="00AC365B" w:rsidRDefault="00FB3F13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  <w:r w:rsidR="00510A68"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30762785" w14:textId="77777777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3FD6E8D1" w14:textId="52B32B21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3F13" w:rsidRPr="00FB3F13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3F13" w:rsidRPr="00FB3F13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32AE690D" w14:textId="77777777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6800EA5E" w14:textId="5DCCA8B9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3F13" w:rsidRPr="00FB3F13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3F13" w:rsidRPr="00FB3F13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062BFF67" w14:textId="77777777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  <w:vAlign w:val="bottom"/>
          </w:tcPr>
          <w:p w14:paraId="60F1D16E" w14:textId="47D89BA7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37FC5FF3" w14:textId="77777777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7F9B1D6" w14:textId="564B4E2C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128404C" w14:textId="77777777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14:paraId="3037907B" w14:textId="2C71EC89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EAE95AC" w14:textId="77777777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AB0E343" w14:textId="07C6E78C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510A68" w:rsidRPr="00AC365B" w14:paraId="03E498B1" w14:textId="4D66D087" w:rsidTr="00AD2F52">
        <w:trPr>
          <w:trHeight w:val="270"/>
        </w:trPr>
        <w:tc>
          <w:tcPr>
            <w:tcW w:w="1979" w:type="dxa"/>
          </w:tcPr>
          <w:p w14:paraId="12F6B1E5" w14:textId="77777777" w:rsidR="00510A68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คมชัดลึก มีเดีย </w:t>
            </w:r>
          </w:p>
          <w:p w14:paraId="0BE1FADD" w14:textId="4DFCD875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2070" w:type="dxa"/>
          </w:tcPr>
          <w:p w14:paraId="7761996B" w14:textId="3D9B8489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03" w:hanging="10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ผลิตและจัดจำหน่ายหนังสือพิมพ์ สิ่งพิมพ์ดิจิตอลมีเดียและสื่อโฆษณา</w:t>
            </w:r>
          </w:p>
        </w:tc>
        <w:tc>
          <w:tcPr>
            <w:tcW w:w="841" w:type="dxa"/>
            <w:vAlign w:val="bottom"/>
          </w:tcPr>
          <w:p w14:paraId="7647935B" w14:textId="76DFC816" w:rsidR="00510A68" w:rsidRPr="00AC365B" w:rsidRDefault="00FB3F13" w:rsidP="00510A68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B3F13">
              <w:rPr>
                <w:rFonts w:ascii="Angsana New" w:hAnsi="Angsana New"/>
                <w:sz w:val="24"/>
                <w:szCs w:val="24"/>
              </w:rPr>
              <w:t>99</w:t>
            </w:r>
            <w:r w:rsidR="00510A68" w:rsidRPr="00AC365B">
              <w:rPr>
                <w:rFonts w:ascii="Angsana New" w:hAnsi="Angsana New"/>
                <w:sz w:val="24"/>
                <w:szCs w:val="24"/>
              </w:rPr>
              <w:t>.</w:t>
            </w:r>
            <w:r w:rsidRPr="00FB3F13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810" w:type="dxa"/>
            <w:vAlign w:val="bottom"/>
          </w:tcPr>
          <w:p w14:paraId="32ED0312" w14:textId="3259D30E" w:rsidR="00510A68" w:rsidRPr="00AC365B" w:rsidRDefault="00FB3F13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B3F13">
              <w:rPr>
                <w:rFonts w:ascii="Angsana New" w:hAnsi="Angsana New"/>
                <w:sz w:val="24"/>
                <w:szCs w:val="24"/>
              </w:rPr>
              <w:t>99</w:t>
            </w:r>
            <w:r w:rsidR="00510A68" w:rsidRPr="00AC365B">
              <w:rPr>
                <w:rFonts w:ascii="Angsana New" w:hAnsi="Angsana New"/>
                <w:sz w:val="24"/>
                <w:szCs w:val="24"/>
              </w:rPr>
              <w:t>.</w:t>
            </w:r>
            <w:r w:rsidRPr="00FB3F13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78" w:type="dxa"/>
            <w:vAlign w:val="bottom"/>
          </w:tcPr>
          <w:p w14:paraId="499B8A80" w14:textId="77777777" w:rsidR="00510A68" w:rsidRPr="00AC365B" w:rsidRDefault="00510A68" w:rsidP="00510A68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F1D3CD8" w14:textId="161C189A" w:rsidR="00510A68" w:rsidRPr="00AC365B" w:rsidRDefault="00FB3F13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="00510A68"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98" w:type="dxa"/>
            <w:vAlign w:val="bottom"/>
          </w:tcPr>
          <w:p w14:paraId="4FB41D55" w14:textId="488422DF" w:rsidR="00510A68" w:rsidRPr="00AC365B" w:rsidRDefault="00FB3F13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="00510A68"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4BD63140" w14:textId="77777777" w:rsidR="00510A68" w:rsidRPr="00AC365B" w:rsidRDefault="00510A68" w:rsidP="00510A68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732C4940" w14:textId="7EFC1972" w:rsidR="00510A68" w:rsidRPr="00AC365B" w:rsidRDefault="00FB3F13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="00510A68" w:rsidRPr="00AC365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178" w:type="dxa"/>
            <w:vAlign w:val="bottom"/>
          </w:tcPr>
          <w:p w14:paraId="050316C3" w14:textId="77777777" w:rsidR="00510A68" w:rsidRPr="00AC365B" w:rsidRDefault="00510A68" w:rsidP="00510A68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28CE9B7" w14:textId="447DA035" w:rsidR="00510A68" w:rsidRPr="00AC365B" w:rsidRDefault="00FB3F13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="00510A68" w:rsidRPr="00AC365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178" w:type="dxa"/>
            <w:vAlign w:val="bottom"/>
          </w:tcPr>
          <w:p w14:paraId="52EEF822" w14:textId="77777777" w:rsidR="00510A68" w:rsidRPr="00AC365B" w:rsidRDefault="00510A68" w:rsidP="00510A68">
            <w:pPr>
              <w:tabs>
                <w:tab w:val="left" w:pos="540"/>
                <w:tab w:val="left" w:pos="731"/>
              </w:tabs>
              <w:spacing w:line="280" w:lineRule="exact"/>
              <w:ind w:right="11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2" w:type="dxa"/>
            <w:vAlign w:val="bottom"/>
          </w:tcPr>
          <w:p w14:paraId="34B20459" w14:textId="3AB23B7A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3F13" w:rsidRPr="00FB3F13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3F13" w:rsidRPr="00FB3F13">
              <w:rPr>
                <w:rFonts w:ascii="Angsana New" w:hAnsi="Angsana New"/>
                <w:color w:val="000000"/>
                <w:sz w:val="24"/>
                <w:szCs w:val="24"/>
              </w:rPr>
              <w:t>990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2C5D9590" w14:textId="77777777" w:rsidR="00510A68" w:rsidRPr="00AC365B" w:rsidRDefault="00510A68" w:rsidP="00510A68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D3F76E1" w14:textId="2D0917D7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3F13" w:rsidRPr="00FB3F13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3F13" w:rsidRPr="00FB3F13">
              <w:rPr>
                <w:rFonts w:ascii="Angsana New" w:hAnsi="Angsana New"/>
                <w:color w:val="000000"/>
                <w:sz w:val="24"/>
                <w:szCs w:val="24"/>
              </w:rPr>
              <w:t>990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26C046BE" w14:textId="77777777" w:rsidR="00510A68" w:rsidRPr="00AC365B" w:rsidRDefault="00510A68" w:rsidP="00510A68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3966B8EC" w14:textId="5BD83054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34D0FDAB" w14:textId="77777777" w:rsidR="00510A68" w:rsidRPr="00AC365B" w:rsidRDefault="00510A68" w:rsidP="00510A68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0A04AFB" w14:textId="0CA8F130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069726D" w14:textId="77777777" w:rsidR="00510A68" w:rsidRPr="00AC365B" w:rsidRDefault="00510A68" w:rsidP="00510A68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14:paraId="58578102" w14:textId="298C1691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FFD1985" w14:textId="77777777" w:rsidR="00510A68" w:rsidRPr="00AC365B" w:rsidRDefault="00510A68" w:rsidP="00510A6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BC8DD75" w14:textId="709AA574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510A68" w:rsidRPr="00AC365B" w14:paraId="3D499B08" w14:textId="4D03396D" w:rsidTr="00AD2F52">
        <w:trPr>
          <w:trHeight w:val="270"/>
        </w:trPr>
        <w:tc>
          <w:tcPr>
            <w:tcW w:w="1979" w:type="dxa"/>
          </w:tcPr>
          <w:p w14:paraId="07230E58" w14:textId="77777777" w:rsidR="00510A68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กรุงเทพธุรกิจ มีเดีย </w:t>
            </w:r>
          </w:p>
          <w:p w14:paraId="73C260D7" w14:textId="6470E08F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2070" w:type="dxa"/>
          </w:tcPr>
          <w:p w14:paraId="030A0E32" w14:textId="6CB4399B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03" w:hanging="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ผลิตและจัดจำหน่ายหนังสือพิมพ์ สิ่งพิมพ์ดิจิตอลมีเดียและสื่อโฆษณา</w:t>
            </w:r>
          </w:p>
        </w:tc>
        <w:tc>
          <w:tcPr>
            <w:tcW w:w="841" w:type="dxa"/>
            <w:vAlign w:val="bottom"/>
          </w:tcPr>
          <w:p w14:paraId="33CF51D5" w14:textId="5B5B8888" w:rsidR="00510A68" w:rsidRPr="00AC365B" w:rsidRDefault="00FB3F13" w:rsidP="00510A68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B3F13">
              <w:rPr>
                <w:rFonts w:ascii="Angsana New" w:hAnsi="Angsana New"/>
                <w:sz w:val="24"/>
                <w:szCs w:val="24"/>
              </w:rPr>
              <w:t>99</w:t>
            </w:r>
            <w:r w:rsidR="00510A68" w:rsidRPr="00AC365B">
              <w:rPr>
                <w:rFonts w:ascii="Angsana New" w:hAnsi="Angsana New"/>
                <w:sz w:val="24"/>
                <w:szCs w:val="24"/>
              </w:rPr>
              <w:t>.</w:t>
            </w:r>
            <w:r w:rsidRPr="00FB3F13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810" w:type="dxa"/>
            <w:vAlign w:val="bottom"/>
          </w:tcPr>
          <w:p w14:paraId="33831EAA" w14:textId="188C0515" w:rsidR="00510A68" w:rsidRPr="00AC365B" w:rsidRDefault="00FB3F13" w:rsidP="00510A68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B3F13">
              <w:rPr>
                <w:rFonts w:ascii="Angsana New" w:hAnsi="Angsana New"/>
                <w:sz w:val="24"/>
                <w:szCs w:val="24"/>
              </w:rPr>
              <w:t>99</w:t>
            </w:r>
            <w:r w:rsidR="00510A68" w:rsidRPr="00AC365B">
              <w:rPr>
                <w:rFonts w:ascii="Angsana New" w:hAnsi="Angsana New"/>
                <w:sz w:val="24"/>
                <w:szCs w:val="24"/>
              </w:rPr>
              <w:t>.</w:t>
            </w:r>
            <w:r w:rsidRPr="00FB3F13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78" w:type="dxa"/>
            <w:vAlign w:val="bottom"/>
          </w:tcPr>
          <w:p w14:paraId="483C38C6" w14:textId="77777777" w:rsidR="00510A68" w:rsidRPr="00AC365B" w:rsidRDefault="00510A68" w:rsidP="00510A68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495AD5AD" w14:textId="34AA9A55" w:rsidR="00510A68" w:rsidRPr="00AC365B" w:rsidRDefault="00FB3F13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="00510A68"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98" w:type="dxa"/>
            <w:vAlign w:val="bottom"/>
          </w:tcPr>
          <w:p w14:paraId="3CC42E35" w14:textId="72C7533D" w:rsidR="00510A68" w:rsidRPr="00AC365B" w:rsidRDefault="00FB3F13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="00510A68"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4D2D715C" w14:textId="77777777" w:rsidR="00510A68" w:rsidRPr="00AC365B" w:rsidRDefault="00510A68" w:rsidP="00510A68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362A28C" w14:textId="6CD25CB9" w:rsidR="00510A68" w:rsidRPr="00AC365B" w:rsidRDefault="00FB3F13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="00510A68"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5A02C3AD" w14:textId="77777777" w:rsidR="00510A68" w:rsidRPr="00AC365B" w:rsidRDefault="00510A68" w:rsidP="00510A68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719B67D" w14:textId="65157A1A" w:rsidR="00510A68" w:rsidRPr="00AC365B" w:rsidRDefault="00FB3F13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="00510A68"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707AAFCD" w14:textId="77777777" w:rsidR="00510A68" w:rsidRPr="00AC365B" w:rsidRDefault="00510A68" w:rsidP="00510A68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2DB735DF" w14:textId="52786483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89A8327" w14:textId="77777777" w:rsidR="00510A68" w:rsidRPr="00AC365B" w:rsidRDefault="00510A68" w:rsidP="00510A6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0AA65287" w14:textId="7E40D5DE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9B8B2FA" w14:textId="77777777" w:rsidR="00510A68" w:rsidRPr="00AC365B" w:rsidRDefault="00510A68" w:rsidP="00510A68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2DB6E18F" w14:textId="2F38E3DE" w:rsidR="00510A68" w:rsidRPr="00AC365B" w:rsidRDefault="00FB3F13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="00510A68"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2" w:type="dxa"/>
            <w:vAlign w:val="bottom"/>
          </w:tcPr>
          <w:p w14:paraId="5BF80264" w14:textId="77777777" w:rsidR="00510A68" w:rsidRPr="00AC365B" w:rsidRDefault="00510A68" w:rsidP="00510A68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4808F31" w14:textId="43988DF4" w:rsidR="00510A68" w:rsidRPr="00AC365B" w:rsidRDefault="00FB3F13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="00510A68"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630234F9" w14:textId="77777777" w:rsidR="00510A68" w:rsidRPr="00AC365B" w:rsidRDefault="00510A68" w:rsidP="00510A68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14:paraId="66B71D0E" w14:textId="7E4A877F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9E291CF" w14:textId="77777777" w:rsidR="00510A68" w:rsidRPr="00AC365B" w:rsidRDefault="00510A68" w:rsidP="00510A68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4005F02" w14:textId="244032EF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510A68" w:rsidRPr="00AC365B" w14:paraId="0CFEAAF6" w14:textId="77777777" w:rsidTr="006C7959">
        <w:trPr>
          <w:trHeight w:val="632"/>
        </w:trPr>
        <w:tc>
          <w:tcPr>
            <w:tcW w:w="1979" w:type="dxa"/>
          </w:tcPr>
          <w:p w14:paraId="4BCD4A70" w14:textId="40524BB7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060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</w:t>
            </w:r>
            <w:r w:rsidRPr="006F060B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6F060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เนชั่น ดิจิทัล 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  <w:t xml:space="preserve">   </w:t>
            </w:r>
            <w:r w:rsidRPr="006F060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คอนเทนท์</w:t>
            </w:r>
            <w:r w:rsidRPr="006F060B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6F060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จำกัด</w:t>
            </w:r>
            <w:r w:rsidRPr="006F060B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70" w:type="dxa"/>
          </w:tcPr>
          <w:p w14:paraId="1DAD7DEF" w14:textId="495D6EDB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03" w:right="-79" w:hanging="10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เนื้อหา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และให้บริการโฆษณาผ่าน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สื่อรูปแบบใหม่</w:t>
            </w:r>
          </w:p>
        </w:tc>
        <w:tc>
          <w:tcPr>
            <w:tcW w:w="841" w:type="dxa"/>
            <w:vAlign w:val="bottom"/>
          </w:tcPr>
          <w:p w14:paraId="23C50C19" w14:textId="6B13889F" w:rsidR="00510A68" w:rsidRPr="00AC365B" w:rsidRDefault="00FB3F13" w:rsidP="00510A68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B3F13">
              <w:rPr>
                <w:rFonts w:ascii="Angsana New" w:hAnsi="Angsana New"/>
                <w:sz w:val="24"/>
                <w:szCs w:val="24"/>
              </w:rPr>
              <w:t>99</w:t>
            </w:r>
            <w:r w:rsidR="00510A68" w:rsidRPr="00AC365B">
              <w:rPr>
                <w:rFonts w:ascii="Angsana New" w:hAnsi="Angsana New"/>
                <w:sz w:val="24"/>
                <w:szCs w:val="24"/>
              </w:rPr>
              <w:t>.</w:t>
            </w:r>
            <w:r w:rsidRPr="00FB3F13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810" w:type="dxa"/>
            <w:vAlign w:val="bottom"/>
          </w:tcPr>
          <w:p w14:paraId="596DDF7E" w14:textId="734CC979" w:rsidR="00510A68" w:rsidRPr="00AC365B" w:rsidRDefault="00FB3F13" w:rsidP="00510A68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B3F13">
              <w:rPr>
                <w:rFonts w:ascii="Angsana New" w:hAnsi="Angsana New"/>
                <w:sz w:val="24"/>
                <w:szCs w:val="24"/>
              </w:rPr>
              <w:t>99</w:t>
            </w:r>
            <w:r w:rsidR="00510A68" w:rsidRPr="00AC365B">
              <w:rPr>
                <w:rFonts w:ascii="Angsana New" w:hAnsi="Angsana New"/>
                <w:sz w:val="24"/>
                <w:szCs w:val="24"/>
              </w:rPr>
              <w:t>.</w:t>
            </w:r>
            <w:r w:rsidRPr="00FB3F13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78" w:type="dxa"/>
            <w:vAlign w:val="bottom"/>
          </w:tcPr>
          <w:p w14:paraId="6723B864" w14:textId="77777777" w:rsidR="00510A68" w:rsidRPr="00AC365B" w:rsidRDefault="00510A68" w:rsidP="00510A68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065C970" w14:textId="36FF1F3F" w:rsidR="00510A68" w:rsidRPr="00AC365B" w:rsidRDefault="00FB3F13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510A68"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500</w:t>
            </w:r>
            <w:r w:rsidR="00510A68"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98" w:type="dxa"/>
            <w:vAlign w:val="bottom"/>
          </w:tcPr>
          <w:p w14:paraId="3BEDCA38" w14:textId="67CC68A2" w:rsidR="00510A68" w:rsidRPr="00AC365B" w:rsidRDefault="00FB3F13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510A68"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500</w:t>
            </w:r>
            <w:r w:rsidR="00510A68"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2C739BD7" w14:textId="77777777" w:rsidR="00510A68" w:rsidRPr="00AC365B" w:rsidRDefault="00510A68" w:rsidP="00510A68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A2E443F" w14:textId="2A077AB0" w:rsidR="00510A68" w:rsidRPr="00AC365B" w:rsidRDefault="00FB3F13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510A68" w:rsidRPr="00AC365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499</w:t>
            </w:r>
            <w:r w:rsidR="00510A68" w:rsidRPr="00AC365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0BFD071F" w14:textId="77777777" w:rsidR="00510A68" w:rsidRPr="00AC365B" w:rsidRDefault="00510A68" w:rsidP="00510A68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506E8C3" w14:textId="1148407B" w:rsidR="00510A68" w:rsidRPr="00AC365B" w:rsidRDefault="00FB3F13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510A68" w:rsidRPr="00AC365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499</w:t>
            </w:r>
            <w:r w:rsidR="00510A68" w:rsidRPr="00AC365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751C32AA" w14:textId="77777777" w:rsidR="00510A68" w:rsidRPr="00AC365B" w:rsidRDefault="00510A68" w:rsidP="00510A68">
            <w:pPr>
              <w:tabs>
                <w:tab w:val="left" w:pos="540"/>
                <w:tab w:val="left" w:pos="731"/>
              </w:tabs>
              <w:spacing w:line="280" w:lineRule="exact"/>
              <w:ind w:right="11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2" w:type="dxa"/>
            <w:vAlign w:val="bottom"/>
          </w:tcPr>
          <w:p w14:paraId="55D09BF1" w14:textId="202C913E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hanging="11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3F13" w:rsidRPr="00FB3F13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3F13" w:rsidRPr="00FB3F13">
              <w:rPr>
                <w:rFonts w:ascii="Angsana New" w:hAnsi="Angsana New"/>
                <w:color w:val="000000"/>
                <w:sz w:val="24"/>
                <w:szCs w:val="24"/>
              </w:rPr>
              <w:t>499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3F13" w:rsidRPr="00FB3F13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3EFB53E1" w14:textId="77777777" w:rsidR="00510A68" w:rsidRPr="00AC365B" w:rsidRDefault="00510A68" w:rsidP="00510A68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ACDA4B9" w14:textId="0A6CF71A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80" w:lineRule="exact"/>
              <w:ind w:left="-81" w:right="-31" w:hanging="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3F13" w:rsidRPr="00FB3F13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3F13" w:rsidRPr="00FB3F13">
              <w:rPr>
                <w:rFonts w:ascii="Angsana New" w:hAnsi="Angsana New"/>
                <w:color w:val="000000"/>
                <w:sz w:val="24"/>
                <w:szCs w:val="24"/>
              </w:rPr>
              <w:t>499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3F13" w:rsidRPr="00FB3F13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4E3519B5" w14:textId="77777777" w:rsidR="00510A68" w:rsidRPr="00AC365B" w:rsidRDefault="00510A68" w:rsidP="00510A68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6628200D" w14:textId="46A960BE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2C6270C2" w14:textId="77777777" w:rsidR="00510A68" w:rsidRPr="00AC365B" w:rsidRDefault="00510A68" w:rsidP="00510A68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78C9ABE" w14:textId="40DB152B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81943D0" w14:textId="77777777" w:rsidR="00510A68" w:rsidRPr="00AC365B" w:rsidRDefault="00510A68" w:rsidP="00510A68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14:paraId="0C4B65C5" w14:textId="0C3D16A4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38BFCED" w14:textId="77777777" w:rsidR="00510A68" w:rsidRPr="00AC365B" w:rsidRDefault="00510A68" w:rsidP="00510A68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C72D913" w14:textId="3D587505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510A68" w:rsidRPr="00AC365B" w14:paraId="3380D9F5" w14:textId="77777777" w:rsidTr="00AD2F52">
        <w:trPr>
          <w:trHeight w:val="270"/>
        </w:trPr>
        <w:tc>
          <w:tcPr>
            <w:tcW w:w="1979" w:type="dxa"/>
          </w:tcPr>
          <w:p w14:paraId="20F158FD" w14:textId="132C891D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060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สปริงนิวส์ จำกัด</w:t>
            </w:r>
          </w:p>
        </w:tc>
        <w:tc>
          <w:tcPr>
            <w:tcW w:w="2070" w:type="dxa"/>
          </w:tcPr>
          <w:p w14:paraId="65EFAF89" w14:textId="00348A42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ให้บริการด้านโฆษณาผ่าน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สื่อดิจิ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ตอล</w:t>
            </w:r>
          </w:p>
        </w:tc>
        <w:tc>
          <w:tcPr>
            <w:tcW w:w="841" w:type="dxa"/>
            <w:vAlign w:val="bottom"/>
          </w:tcPr>
          <w:p w14:paraId="372DFB81" w14:textId="3CDAB776" w:rsidR="00510A68" w:rsidRPr="00AC365B" w:rsidRDefault="00FB3F13" w:rsidP="00510A68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B3F13">
              <w:rPr>
                <w:rFonts w:ascii="Angsana New" w:hAnsi="Angsana New"/>
                <w:sz w:val="24"/>
                <w:szCs w:val="24"/>
              </w:rPr>
              <w:t>99</w:t>
            </w:r>
            <w:r w:rsidR="00510A68" w:rsidRPr="00AC365B">
              <w:rPr>
                <w:rFonts w:ascii="Angsana New" w:hAnsi="Angsana New"/>
                <w:sz w:val="24"/>
                <w:szCs w:val="24"/>
              </w:rPr>
              <w:t>.</w:t>
            </w:r>
            <w:r w:rsidRPr="00FB3F13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810" w:type="dxa"/>
            <w:vAlign w:val="bottom"/>
          </w:tcPr>
          <w:p w14:paraId="7A164A71" w14:textId="366969F1" w:rsidR="00510A68" w:rsidRPr="00AC365B" w:rsidRDefault="00FB3F13" w:rsidP="00510A68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B3F13">
              <w:rPr>
                <w:rFonts w:ascii="Angsana New" w:hAnsi="Angsana New"/>
                <w:sz w:val="24"/>
                <w:szCs w:val="24"/>
              </w:rPr>
              <w:t>99</w:t>
            </w:r>
            <w:r w:rsidR="00510A68" w:rsidRPr="00AC365B">
              <w:rPr>
                <w:rFonts w:ascii="Angsana New" w:hAnsi="Angsana New"/>
                <w:sz w:val="24"/>
                <w:szCs w:val="24"/>
              </w:rPr>
              <w:t>.</w:t>
            </w:r>
            <w:r w:rsidRPr="00FB3F13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78" w:type="dxa"/>
            <w:vAlign w:val="bottom"/>
          </w:tcPr>
          <w:p w14:paraId="4432D54D" w14:textId="77777777" w:rsidR="00510A68" w:rsidRPr="001835B6" w:rsidRDefault="00510A68" w:rsidP="00510A68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D2DB560" w14:textId="7C029073" w:rsidR="00510A68" w:rsidRPr="00AC365B" w:rsidRDefault="00FB3F13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798" w:type="dxa"/>
            <w:vAlign w:val="bottom"/>
          </w:tcPr>
          <w:p w14:paraId="0D940BE1" w14:textId="24D2A777" w:rsidR="00510A68" w:rsidRPr="00AC365B" w:rsidRDefault="00FB3F13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78" w:type="dxa"/>
            <w:vAlign w:val="bottom"/>
          </w:tcPr>
          <w:p w14:paraId="03986EB7" w14:textId="77777777" w:rsidR="00510A68" w:rsidRPr="00F77D97" w:rsidRDefault="00510A68" w:rsidP="00510A68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09DC09E5" w14:textId="09B72389" w:rsidR="00510A68" w:rsidRPr="00AC365B" w:rsidRDefault="00FB3F13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78" w:type="dxa"/>
            <w:vAlign w:val="bottom"/>
          </w:tcPr>
          <w:p w14:paraId="59745E7F" w14:textId="77777777" w:rsidR="00510A68" w:rsidRPr="00AC365B" w:rsidRDefault="00510A68" w:rsidP="00510A6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5A12D7" w14:textId="57D9C911" w:rsidR="00510A68" w:rsidRPr="00F77D97" w:rsidRDefault="00FB3F13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78" w:type="dxa"/>
            <w:vAlign w:val="bottom"/>
          </w:tcPr>
          <w:p w14:paraId="7A91A0BD" w14:textId="77777777" w:rsidR="00510A68" w:rsidRPr="00F77D97" w:rsidRDefault="00510A68" w:rsidP="00510A68">
            <w:pPr>
              <w:spacing w:line="240" w:lineRule="auto"/>
              <w:ind w:right="1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3FD05C4F" w14:textId="05500E9B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7722109" w14:textId="77777777" w:rsidR="00510A68" w:rsidRPr="00AC365B" w:rsidRDefault="00510A68" w:rsidP="00510A6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306A240C" w14:textId="4CCB3E3A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2F5A8AA" w14:textId="77777777" w:rsidR="00510A68" w:rsidRPr="00AC365B" w:rsidRDefault="00510A68" w:rsidP="00510A6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55546676" w14:textId="73AEA44D" w:rsidR="00510A68" w:rsidRPr="00AC365B" w:rsidRDefault="00FB3F13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82" w:type="dxa"/>
            <w:vAlign w:val="bottom"/>
          </w:tcPr>
          <w:p w14:paraId="21EB9B81" w14:textId="77777777" w:rsidR="00510A68" w:rsidRPr="00AC365B" w:rsidRDefault="00510A68" w:rsidP="00510A6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6B96726" w14:textId="378F8BF4" w:rsidR="00510A68" w:rsidRPr="00AC365B" w:rsidRDefault="00FB3F13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78" w:type="dxa"/>
            <w:vAlign w:val="bottom"/>
          </w:tcPr>
          <w:p w14:paraId="71B6FAFD" w14:textId="77777777" w:rsidR="00510A68" w:rsidRPr="00F77D97" w:rsidRDefault="00510A68" w:rsidP="00510A68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14:paraId="13C7A21E" w14:textId="1E9A3CAA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CA30315" w14:textId="77777777" w:rsidR="00510A68" w:rsidRPr="00AC365B" w:rsidRDefault="00510A68" w:rsidP="00510A6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4BA2095" w14:textId="38288AA0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510A68" w:rsidRPr="00AC365B" w14:paraId="5EBED1D0" w14:textId="77777777" w:rsidTr="00AD2F52">
        <w:trPr>
          <w:trHeight w:val="270"/>
        </w:trPr>
        <w:tc>
          <w:tcPr>
            <w:tcW w:w="1979" w:type="dxa"/>
          </w:tcPr>
          <w:p w14:paraId="697F551F" w14:textId="77777777" w:rsidR="00510A68" w:rsidRPr="00AC365B" w:rsidRDefault="00510A68" w:rsidP="00510A68">
            <w:pPr>
              <w:tabs>
                <w:tab w:val="left" w:pos="540"/>
              </w:tabs>
              <w:spacing w:line="280" w:lineRule="exact"/>
              <w:ind w:left="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C365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70" w:type="dxa"/>
          </w:tcPr>
          <w:p w14:paraId="54F1803F" w14:textId="77777777" w:rsidR="00510A68" w:rsidRPr="00AC365B" w:rsidRDefault="00510A68" w:rsidP="00510A68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1" w:type="dxa"/>
          </w:tcPr>
          <w:p w14:paraId="4FD1CE06" w14:textId="77777777" w:rsidR="00510A68" w:rsidRPr="00AC365B" w:rsidRDefault="00510A68" w:rsidP="00510A68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ED98D8D" w14:textId="77777777" w:rsidR="00510A68" w:rsidRPr="00AC365B" w:rsidRDefault="00510A68" w:rsidP="00510A68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B183E1A" w14:textId="77777777" w:rsidR="00510A68" w:rsidRPr="00AC365B" w:rsidRDefault="00510A68" w:rsidP="00510A68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2C134A28" w14:textId="77777777" w:rsidR="00510A68" w:rsidRPr="00AC365B" w:rsidRDefault="00510A68" w:rsidP="00510A68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8" w:type="dxa"/>
          </w:tcPr>
          <w:p w14:paraId="7B10AAC8" w14:textId="77777777" w:rsidR="00510A68" w:rsidRPr="00AC365B" w:rsidRDefault="00510A68" w:rsidP="00510A68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4974BB15" w14:textId="77777777" w:rsidR="00510A68" w:rsidRPr="00AC365B" w:rsidRDefault="00510A68" w:rsidP="00510A68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1E39FB5C" w14:textId="30D777B5" w:rsidR="00510A68" w:rsidRPr="00AC365B" w:rsidRDefault="00FB3F13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B3F1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="00510A6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FB3F1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765</w:t>
            </w:r>
            <w:r w:rsidR="00510A6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FB3F1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206</w:t>
            </w:r>
          </w:p>
        </w:tc>
        <w:tc>
          <w:tcPr>
            <w:tcW w:w="178" w:type="dxa"/>
          </w:tcPr>
          <w:p w14:paraId="316CAD06" w14:textId="77777777" w:rsidR="00510A68" w:rsidRPr="00AC365B" w:rsidRDefault="00510A68" w:rsidP="00510A68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136864A" w14:textId="1F57225A" w:rsidR="00510A68" w:rsidRPr="00AC365B" w:rsidRDefault="00FB3F13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B3F1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="00510A68"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FB3F1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663</w:t>
            </w:r>
            <w:r w:rsidR="00510A68"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FB3F1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829</w:t>
            </w:r>
          </w:p>
        </w:tc>
        <w:tc>
          <w:tcPr>
            <w:tcW w:w="178" w:type="dxa"/>
          </w:tcPr>
          <w:p w14:paraId="13CA86D3" w14:textId="77777777" w:rsidR="00510A68" w:rsidRPr="00AC365B" w:rsidRDefault="00510A68" w:rsidP="00510A68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5BA2FA22" w14:textId="4F5022C6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-113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="00FB3F13" w:rsidRPr="00FB3F1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FB3F13" w:rsidRPr="00FB3F1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343</w:t>
            </w:r>
            <w:r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FB3F13" w:rsidRPr="00FB3F1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990</w:t>
            </w:r>
            <w:r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1662CE02" w14:textId="77777777" w:rsidR="00510A68" w:rsidRPr="00AC365B" w:rsidRDefault="00510A68" w:rsidP="00510A68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</w:tcPr>
          <w:p w14:paraId="6785EC87" w14:textId="7C3C5D2C" w:rsidR="00510A68" w:rsidRPr="00AC365B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-113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="00FB3F13" w:rsidRPr="00FB3F1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FB3F13" w:rsidRPr="00FB3F1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343</w:t>
            </w:r>
            <w:r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FB3F13" w:rsidRPr="00FB3F1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990</w:t>
            </w:r>
            <w:r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17CFF407" w14:textId="77777777" w:rsidR="00510A68" w:rsidRPr="00AC365B" w:rsidRDefault="00510A68" w:rsidP="00510A68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1FD1631F" w14:textId="62EBB131" w:rsidR="00510A68" w:rsidRPr="00AC365B" w:rsidRDefault="00FB3F13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B3F1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421</w:t>
            </w:r>
            <w:r w:rsidR="00510A68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,</w:t>
            </w:r>
            <w:r w:rsidRPr="00FB3F1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216</w:t>
            </w:r>
          </w:p>
        </w:tc>
        <w:tc>
          <w:tcPr>
            <w:tcW w:w="182" w:type="dxa"/>
          </w:tcPr>
          <w:p w14:paraId="3ED4670A" w14:textId="77777777" w:rsidR="00510A68" w:rsidRPr="00AC365B" w:rsidRDefault="00510A68" w:rsidP="00510A68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7581CF1C" w14:textId="41F92D75" w:rsidR="00510A68" w:rsidRPr="00AC365B" w:rsidRDefault="00FB3F13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-113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B3F1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319</w:t>
            </w:r>
            <w:r w:rsidR="00510A68"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,</w:t>
            </w:r>
            <w:r w:rsidRPr="00FB3F1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839</w:t>
            </w:r>
          </w:p>
        </w:tc>
        <w:tc>
          <w:tcPr>
            <w:tcW w:w="178" w:type="dxa"/>
          </w:tcPr>
          <w:p w14:paraId="0FF35545" w14:textId="77777777" w:rsidR="00510A68" w:rsidRPr="00AC365B" w:rsidRDefault="00510A68" w:rsidP="00510A68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AE15B" w14:textId="1E160A3F" w:rsidR="00510A68" w:rsidRPr="00236D24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36D2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    -</w:t>
            </w:r>
          </w:p>
        </w:tc>
        <w:tc>
          <w:tcPr>
            <w:tcW w:w="180" w:type="dxa"/>
          </w:tcPr>
          <w:p w14:paraId="734416C1" w14:textId="77777777" w:rsidR="00510A68" w:rsidRPr="00236D24" w:rsidRDefault="00510A68" w:rsidP="00510A68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29DAE2" w14:textId="6E744B23" w:rsidR="00510A68" w:rsidRPr="00236D24" w:rsidRDefault="00510A68" w:rsidP="005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36D2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    -</w:t>
            </w:r>
          </w:p>
        </w:tc>
      </w:tr>
      <w:tr w:rsidR="000F0042" w:rsidRPr="00AC365B" w14:paraId="7A3E15B8" w14:textId="77777777" w:rsidTr="00AD2F52">
        <w:trPr>
          <w:trHeight w:val="270"/>
        </w:trPr>
        <w:tc>
          <w:tcPr>
            <w:tcW w:w="1979" w:type="dxa"/>
          </w:tcPr>
          <w:p w14:paraId="3C24B6D2" w14:textId="56D6FE95" w:rsidR="000F0042" w:rsidRPr="00AC365B" w:rsidRDefault="000F0042" w:rsidP="000F0042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5" w:hanging="115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lastRenderedPageBreak/>
              <w:t>บริษัทย่อยทางอ้อม</w:t>
            </w:r>
          </w:p>
        </w:tc>
        <w:tc>
          <w:tcPr>
            <w:tcW w:w="2070" w:type="dxa"/>
          </w:tcPr>
          <w:p w14:paraId="678672C0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41" w:type="dxa"/>
          </w:tcPr>
          <w:p w14:paraId="2BED0F23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06A6DF5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4E092B57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50D0928E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8" w:type="dxa"/>
          </w:tcPr>
          <w:p w14:paraId="6C932547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640A10DF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7136336B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475F8C1A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78EA194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75D98653" w14:textId="77777777" w:rsidR="000F0042" w:rsidRPr="00AC365B" w:rsidRDefault="000F0042" w:rsidP="000F0042">
            <w:pPr>
              <w:tabs>
                <w:tab w:val="left" w:pos="540"/>
                <w:tab w:val="left" w:pos="731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2" w:type="dxa"/>
          </w:tcPr>
          <w:p w14:paraId="35031D02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37C9D22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</w:tcPr>
          <w:p w14:paraId="6EA4FF29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ADDB19E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0" w:type="dxa"/>
          </w:tcPr>
          <w:p w14:paraId="35F3DFA1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</w:tcPr>
          <w:p w14:paraId="67D6E62C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3A491926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2156A79D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</w:tcPr>
          <w:p w14:paraId="1468FF97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B21F742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11769AF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0F0042" w:rsidRPr="00AC365B" w14:paraId="77A4A125" w14:textId="77777777" w:rsidTr="00AD2F52">
        <w:trPr>
          <w:trHeight w:val="270"/>
        </w:trPr>
        <w:tc>
          <w:tcPr>
            <w:tcW w:w="1979" w:type="dxa"/>
          </w:tcPr>
          <w:p w14:paraId="5983FDDD" w14:textId="1C8D052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5" w:hanging="115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  <w:t>ถือหุ้นผ่านทางบริษัท เนชั่น บรอดแคสติ้ง คอร์ปอเรชั่น จำกัด (มหาชน)</w:t>
            </w:r>
          </w:p>
        </w:tc>
        <w:tc>
          <w:tcPr>
            <w:tcW w:w="2070" w:type="dxa"/>
          </w:tcPr>
          <w:p w14:paraId="37AEF74E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41" w:type="dxa"/>
            <w:vAlign w:val="bottom"/>
          </w:tcPr>
          <w:p w14:paraId="4E523404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42A25EA3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  <w:vAlign w:val="bottom"/>
          </w:tcPr>
          <w:p w14:paraId="6A155D3E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0A6FF0B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8" w:type="dxa"/>
            <w:vAlign w:val="bottom"/>
          </w:tcPr>
          <w:p w14:paraId="31933BF0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86F3216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CE17645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50830DB5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EB1AE06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116DEAC8" w14:textId="77777777" w:rsidR="000F0042" w:rsidRPr="00AC365B" w:rsidRDefault="000F0042" w:rsidP="000F0042">
            <w:pPr>
              <w:tabs>
                <w:tab w:val="left" w:pos="540"/>
                <w:tab w:val="left" w:pos="731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2" w:type="dxa"/>
            <w:vAlign w:val="bottom"/>
          </w:tcPr>
          <w:p w14:paraId="40D4C2E3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D455C33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28EEF349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1F7FA6E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514F2FAB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65E48790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0B31945B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08150FE6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14:paraId="2B0F9DCF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1125CAF8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1E84B7B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560D54" w:rsidRPr="00AC365B" w14:paraId="6C502526" w14:textId="77777777" w:rsidTr="00AD2F52">
        <w:trPr>
          <w:trHeight w:val="270"/>
        </w:trPr>
        <w:tc>
          <w:tcPr>
            <w:tcW w:w="1979" w:type="dxa"/>
          </w:tcPr>
          <w:p w14:paraId="01C70533" w14:textId="7629FDE0" w:rsidR="00560D54" w:rsidRPr="00AC365B" w:rsidRDefault="00560D54" w:rsidP="0056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เอ็นบีซี เน็กซ์ วิชั่น จำกัด</w:t>
            </w:r>
          </w:p>
        </w:tc>
        <w:tc>
          <w:tcPr>
            <w:tcW w:w="2070" w:type="dxa"/>
          </w:tcPr>
          <w:p w14:paraId="4DB8BB70" w14:textId="77777777" w:rsidR="00560D54" w:rsidRDefault="00560D54" w:rsidP="0056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ผลิตรายการโทรทัศน์และ</w:t>
            </w:r>
          </w:p>
          <w:p w14:paraId="480614EF" w14:textId="77777777" w:rsidR="00560D54" w:rsidRDefault="00560D54" w:rsidP="0056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8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ให้บริการโฆษณาผ่านสื่อ</w:t>
            </w:r>
          </w:p>
          <w:p w14:paraId="4B1F39A3" w14:textId="2CDC20F0" w:rsidR="00560D54" w:rsidRPr="00AC365B" w:rsidRDefault="00560D54" w:rsidP="0056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โทรทัศน์</w:t>
            </w:r>
          </w:p>
        </w:tc>
        <w:tc>
          <w:tcPr>
            <w:tcW w:w="841" w:type="dxa"/>
            <w:vAlign w:val="bottom"/>
          </w:tcPr>
          <w:p w14:paraId="07F30055" w14:textId="5799CAF4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10606664" w14:textId="7B08BED5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D44D5EE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4CFEFDE" w14:textId="17840D63" w:rsidR="00560D54" w:rsidRPr="00AC365B" w:rsidRDefault="00FB3F13" w:rsidP="0056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800</w:t>
            </w:r>
            <w:r w:rsidR="00560D54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98" w:type="dxa"/>
            <w:vAlign w:val="bottom"/>
          </w:tcPr>
          <w:p w14:paraId="2831DA69" w14:textId="35732FEB" w:rsidR="00560D54" w:rsidRPr="00AC365B" w:rsidRDefault="00FB3F13" w:rsidP="0056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FB3F13">
              <w:rPr>
                <w:rFonts w:ascii="Angsana New" w:hAnsi="Angsana New"/>
                <w:sz w:val="24"/>
                <w:szCs w:val="24"/>
              </w:rPr>
              <w:t>800</w:t>
            </w:r>
            <w:r w:rsidR="00560D54" w:rsidRPr="00AC365B">
              <w:rPr>
                <w:rFonts w:ascii="Angsana New" w:hAnsi="Angsana New"/>
                <w:sz w:val="24"/>
                <w:szCs w:val="24"/>
              </w:rPr>
              <w:t>,</w:t>
            </w:r>
            <w:r w:rsidRPr="00FB3F13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1B94C1EB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4E00AB2" w14:textId="37774D7E" w:rsidR="00560D54" w:rsidRPr="00AC365B" w:rsidRDefault="00560D54" w:rsidP="0056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2071C98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5E0A319" w14:textId="56F0486D" w:rsidR="00560D54" w:rsidRPr="00AC365B" w:rsidRDefault="00560D54" w:rsidP="0056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5DDD28C" w14:textId="77777777" w:rsidR="00560D54" w:rsidRPr="00AC365B" w:rsidRDefault="00560D54" w:rsidP="00560D54">
            <w:pPr>
              <w:tabs>
                <w:tab w:val="left" w:pos="540"/>
                <w:tab w:val="left" w:pos="73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2" w:type="dxa"/>
            <w:vAlign w:val="bottom"/>
          </w:tcPr>
          <w:p w14:paraId="29E2FDE2" w14:textId="3919D22C" w:rsidR="00560D54" w:rsidRPr="00AC365B" w:rsidRDefault="00560D54" w:rsidP="0056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4328359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20E5A24F" w14:textId="3912E982" w:rsidR="00560D54" w:rsidRPr="00AC365B" w:rsidRDefault="00560D54" w:rsidP="0056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4907449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54C9E837" w14:textId="476BF668" w:rsidR="00560D54" w:rsidRPr="00AC365B" w:rsidRDefault="00560D54" w:rsidP="0056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60DE5BB2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4D70B413" w14:textId="4A77F549" w:rsidR="00560D54" w:rsidRPr="00AC365B" w:rsidRDefault="00560D54" w:rsidP="0056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7B912C4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14:paraId="1211EF8D" w14:textId="6392868D" w:rsidR="00560D54" w:rsidRPr="00AC365B" w:rsidRDefault="00560D54" w:rsidP="0056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51FC1EC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E5F6270" w14:textId="74FB0F0C" w:rsidR="00560D54" w:rsidRPr="00AC365B" w:rsidRDefault="00560D54" w:rsidP="0056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60D54" w:rsidRPr="00AC365B" w14:paraId="77A75AF2" w14:textId="77777777" w:rsidTr="00AD2F52">
        <w:trPr>
          <w:trHeight w:val="270"/>
        </w:trPr>
        <w:tc>
          <w:tcPr>
            <w:tcW w:w="1979" w:type="dxa"/>
          </w:tcPr>
          <w:p w14:paraId="59AE0110" w14:textId="3FD499AA" w:rsidR="00560D54" w:rsidRPr="00640F88" w:rsidRDefault="00560D54" w:rsidP="0056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5550E2B7" w14:textId="5A17EB11" w:rsidR="00560D54" w:rsidRPr="00640F88" w:rsidRDefault="00560D54" w:rsidP="0056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41" w:type="dxa"/>
            <w:vAlign w:val="bottom"/>
          </w:tcPr>
          <w:p w14:paraId="1B166292" w14:textId="62A1E2FC" w:rsidR="00560D54" w:rsidRPr="00640F88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4D03795" w14:textId="778DC864" w:rsidR="00560D54" w:rsidRPr="00640F88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8" w:type="dxa"/>
            <w:vAlign w:val="bottom"/>
          </w:tcPr>
          <w:p w14:paraId="02F11FFB" w14:textId="77777777" w:rsidR="00560D54" w:rsidRPr="00640F88" w:rsidRDefault="00560D54" w:rsidP="00560D5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77649348" w14:textId="154DA548" w:rsidR="00560D54" w:rsidRPr="00640F88" w:rsidRDefault="00560D54" w:rsidP="00560D5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68732CB7" w14:textId="5ECA85DC" w:rsidR="00560D54" w:rsidRPr="00640F88" w:rsidRDefault="00560D54" w:rsidP="0056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2587471E" w14:textId="77777777" w:rsidR="00560D54" w:rsidRPr="00640F88" w:rsidRDefault="00560D54" w:rsidP="00560D5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51C00D2F" w14:textId="1A7E266F" w:rsidR="00560D54" w:rsidRPr="00640F88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8" w:type="dxa"/>
            <w:vAlign w:val="bottom"/>
          </w:tcPr>
          <w:p w14:paraId="4FC6A242" w14:textId="77777777" w:rsidR="00560D54" w:rsidRPr="00640F88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24BA42F" w14:textId="74953E2C" w:rsidR="00560D54" w:rsidRPr="00640F88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8" w:type="dxa"/>
            <w:vAlign w:val="bottom"/>
          </w:tcPr>
          <w:p w14:paraId="7AE64941" w14:textId="77777777" w:rsidR="00560D54" w:rsidRPr="00640F88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2" w:type="dxa"/>
            <w:vAlign w:val="bottom"/>
          </w:tcPr>
          <w:p w14:paraId="6F954CEE" w14:textId="1C7F13A0" w:rsidR="00560D54" w:rsidRPr="00640F88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8" w:type="dxa"/>
            <w:vAlign w:val="bottom"/>
          </w:tcPr>
          <w:p w14:paraId="4DB52C4A" w14:textId="77777777" w:rsidR="00560D54" w:rsidRPr="00640F88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3A70E707" w14:textId="52209B7E" w:rsidR="00560D54" w:rsidRPr="00640F88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8" w:type="dxa"/>
            <w:vAlign w:val="bottom"/>
          </w:tcPr>
          <w:p w14:paraId="185BD0B6" w14:textId="77777777" w:rsidR="00560D54" w:rsidRPr="00640F88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0" w:type="dxa"/>
            <w:vAlign w:val="bottom"/>
          </w:tcPr>
          <w:p w14:paraId="15628F71" w14:textId="47FA1DB8" w:rsidR="00560D54" w:rsidRPr="00640F88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2" w:type="dxa"/>
            <w:vAlign w:val="bottom"/>
          </w:tcPr>
          <w:p w14:paraId="012593CF" w14:textId="77777777" w:rsidR="00560D54" w:rsidRPr="00640F88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19A410B1" w14:textId="6152F9BA" w:rsidR="00560D54" w:rsidRPr="00640F88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8" w:type="dxa"/>
            <w:vAlign w:val="bottom"/>
          </w:tcPr>
          <w:p w14:paraId="46211B63" w14:textId="77777777" w:rsidR="00560D54" w:rsidRPr="00640F88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2" w:type="dxa"/>
            <w:vAlign w:val="bottom"/>
          </w:tcPr>
          <w:p w14:paraId="7F247612" w14:textId="47434543" w:rsidR="00560D54" w:rsidRPr="00640F88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" w:type="dxa"/>
            <w:vAlign w:val="bottom"/>
          </w:tcPr>
          <w:p w14:paraId="34D2959D" w14:textId="77777777" w:rsidR="00560D54" w:rsidRPr="00640F88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DC2724B" w14:textId="7AC4FC5E" w:rsidR="00560D54" w:rsidRPr="00640F88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560D54" w:rsidRPr="00AC365B" w14:paraId="691E9480" w14:textId="77777777" w:rsidTr="00AD2F52">
        <w:trPr>
          <w:trHeight w:val="270"/>
        </w:trPr>
        <w:tc>
          <w:tcPr>
            <w:tcW w:w="1979" w:type="dxa"/>
          </w:tcPr>
          <w:p w14:paraId="297A2264" w14:textId="7212AAF7" w:rsidR="00560D54" w:rsidRPr="00AC365B" w:rsidRDefault="00560D54" w:rsidP="0056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  <w:t>ถือ</w:t>
            </w:r>
            <w:r w:rsidRPr="003F7603">
              <w:rPr>
                <w:rFonts w:ascii="Angsana New" w:hAnsi="Angsana New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  <w:t>หุ้นผ่านทาง</w:t>
            </w:r>
            <w:r w:rsidRPr="003F7603">
              <w:rPr>
                <w:rFonts w:ascii="Angsana New" w:hAnsi="Angsana New"/>
                <w:i/>
                <w:iCs/>
                <w:color w:val="000000"/>
                <w:sz w:val="24"/>
                <w:szCs w:val="24"/>
                <w:u w:val="single"/>
                <w:cs/>
              </w:rPr>
              <w:t>บริษัท เอ็นบีซี เน็กซ์ วิชั่น จำกัด</w:t>
            </w:r>
          </w:p>
        </w:tc>
        <w:tc>
          <w:tcPr>
            <w:tcW w:w="2070" w:type="dxa"/>
          </w:tcPr>
          <w:p w14:paraId="4D86157E" w14:textId="77777777" w:rsidR="00560D54" w:rsidRPr="00AC365B" w:rsidRDefault="00560D54" w:rsidP="0056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41" w:type="dxa"/>
            <w:vAlign w:val="bottom"/>
          </w:tcPr>
          <w:p w14:paraId="2BF36156" w14:textId="77777777" w:rsidR="00560D54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2E9DC90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0BF3C41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3776F71" w14:textId="77777777" w:rsidR="00560D54" w:rsidRPr="000C653B" w:rsidRDefault="00560D54" w:rsidP="00560D5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27FB161F" w14:textId="77777777" w:rsidR="00560D54" w:rsidRPr="000C653B" w:rsidRDefault="00560D54" w:rsidP="0056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68C7575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582ED4F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AD6C770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CAE086E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B86176F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423DF55C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DFAA3CF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736B30C9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23B8122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6FD5E7C4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7C293220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374F36E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8AB9BE7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14:paraId="7A88B7B1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69FC0C24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56AB140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60D54" w:rsidRPr="00AC365B" w14:paraId="51E442AE" w14:textId="77777777" w:rsidTr="00AD2F52">
        <w:trPr>
          <w:trHeight w:val="270"/>
        </w:trPr>
        <w:tc>
          <w:tcPr>
            <w:tcW w:w="1979" w:type="dxa"/>
          </w:tcPr>
          <w:p w14:paraId="5FF514ED" w14:textId="151FC8C9" w:rsidR="00560D54" w:rsidRPr="00AC365B" w:rsidRDefault="00560D54" w:rsidP="0056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F760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แฮปปี้ โปรดักส์ แอนด์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3F760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2070" w:type="dxa"/>
          </w:tcPr>
          <w:p w14:paraId="5830AC33" w14:textId="7F667253" w:rsidR="00560D54" w:rsidRPr="00AC365B" w:rsidRDefault="00560D54" w:rsidP="0056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F760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จัดจำหน่ายผลิตภัณฑ์</w:t>
            </w:r>
          </w:p>
        </w:tc>
        <w:tc>
          <w:tcPr>
            <w:tcW w:w="841" w:type="dxa"/>
            <w:vAlign w:val="bottom"/>
          </w:tcPr>
          <w:p w14:paraId="5E4B1424" w14:textId="420BD865" w:rsidR="00560D54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1508D56" w14:textId="71806794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A4AD112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73435530" w14:textId="5283C41F" w:rsidR="00560D54" w:rsidRPr="000C653B" w:rsidRDefault="00FB3F13" w:rsidP="00560D5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B3F13">
              <w:rPr>
                <w:rFonts w:ascii="Angsana New" w:hAnsi="Angsana New"/>
                <w:sz w:val="24"/>
                <w:szCs w:val="24"/>
              </w:rPr>
              <w:t>10</w:t>
            </w:r>
            <w:r w:rsidR="00560D54">
              <w:rPr>
                <w:rFonts w:ascii="Angsana New" w:hAnsi="Angsana New"/>
                <w:sz w:val="24"/>
                <w:szCs w:val="24"/>
              </w:rPr>
              <w:t>,</w:t>
            </w:r>
            <w:r w:rsidRPr="00FB3F13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798" w:type="dxa"/>
            <w:vAlign w:val="bottom"/>
          </w:tcPr>
          <w:p w14:paraId="7927F9DF" w14:textId="54A6BF23" w:rsidR="00560D54" w:rsidRPr="000C653B" w:rsidRDefault="00560D54" w:rsidP="0056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DA9EA1C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4A86DEA8" w14:textId="76E4ADB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318AC7F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49E5954" w14:textId="57223554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9D5D982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7C0642F0" w14:textId="2EA0BE13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742F4EA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7EBA7511" w14:textId="7413B244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22A18FE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340DA004" w14:textId="13D8DA36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09C087D5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A27A9B5" w14:textId="5D1BC4CB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EA6487E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14:paraId="6C37C50A" w14:textId="0740C2FE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28F0479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3AB68E7" w14:textId="3C46E4EA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60D54" w:rsidRPr="00AC365B" w14:paraId="0C63F56D" w14:textId="77777777" w:rsidTr="00AD2F52">
        <w:trPr>
          <w:trHeight w:val="270"/>
        </w:trPr>
        <w:tc>
          <w:tcPr>
            <w:tcW w:w="1979" w:type="dxa"/>
          </w:tcPr>
          <w:p w14:paraId="5EE6B5A6" w14:textId="77777777" w:rsidR="00560D54" w:rsidRPr="003F7603" w:rsidRDefault="00560D54" w:rsidP="0056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F760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อะราวด์</w:t>
            </w:r>
          </w:p>
          <w:p w14:paraId="68711B18" w14:textId="53D38675" w:rsidR="00560D54" w:rsidRPr="00AC365B" w:rsidRDefault="00560D54" w:rsidP="0056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F760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เดอะเวิลด์ จำกัด</w:t>
            </w:r>
          </w:p>
        </w:tc>
        <w:tc>
          <w:tcPr>
            <w:tcW w:w="2070" w:type="dxa"/>
          </w:tcPr>
          <w:p w14:paraId="562951D1" w14:textId="6DEE036A" w:rsidR="00560D54" w:rsidRPr="00AC365B" w:rsidRDefault="00560D54" w:rsidP="0056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F760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บริการนำเที่ยว</w:t>
            </w:r>
          </w:p>
        </w:tc>
        <w:tc>
          <w:tcPr>
            <w:tcW w:w="841" w:type="dxa"/>
            <w:vAlign w:val="bottom"/>
          </w:tcPr>
          <w:p w14:paraId="0A34A090" w14:textId="5B7967CB" w:rsidR="00560D54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20005B6D" w14:textId="2D44E039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8C03765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1119EC85" w14:textId="1A414504" w:rsidR="00560D54" w:rsidRPr="000C653B" w:rsidRDefault="00FB3F13" w:rsidP="00560D5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B3F13">
              <w:rPr>
                <w:rFonts w:ascii="Angsana New" w:hAnsi="Angsana New"/>
                <w:sz w:val="24"/>
                <w:szCs w:val="24"/>
              </w:rPr>
              <w:t>5</w:t>
            </w:r>
            <w:r w:rsidR="00560D54">
              <w:rPr>
                <w:rFonts w:ascii="Angsana New" w:hAnsi="Angsana New"/>
                <w:sz w:val="24"/>
                <w:szCs w:val="24"/>
              </w:rPr>
              <w:t>,</w:t>
            </w:r>
            <w:r w:rsidRPr="00FB3F13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798" w:type="dxa"/>
            <w:vAlign w:val="bottom"/>
          </w:tcPr>
          <w:p w14:paraId="2A936117" w14:textId="47A0F32F" w:rsidR="00560D54" w:rsidRPr="000C653B" w:rsidRDefault="00560D54" w:rsidP="0056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30080BA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75574372" w14:textId="3DE9489B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FC37190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7E8729B" w14:textId="7AC582BB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B81A796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2806E1F6" w14:textId="67A89B71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B176440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3B6DA279" w14:textId="1CC5B2A1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7FED0C6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059C2D73" w14:textId="013808B6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53884F72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2F5CAADF" w14:textId="5A148AB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113FA6A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14:paraId="467A8056" w14:textId="5A852FBC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49A3630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B1DAC34" w14:textId="2E1B3CE9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60D54" w:rsidRPr="00AC365B" w14:paraId="747730AF" w14:textId="77777777" w:rsidTr="00640F88">
        <w:trPr>
          <w:trHeight w:val="200"/>
        </w:trPr>
        <w:tc>
          <w:tcPr>
            <w:tcW w:w="1979" w:type="dxa"/>
          </w:tcPr>
          <w:p w14:paraId="59802915" w14:textId="65FC6FAA" w:rsidR="00560D54" w:rsidRPr="00640F88" w:rsidRDefault="00560D54" w:rsidP="0056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2070" w:type="dxa"/>
          </w:tcPr>
          <w:p w14:paraId="24B4DE1A" w14:textId="2054AF5E" w:rsidR="00560D54" w:rsidRPr="00640F88" w:rsidRDefault="00560D54" w:rsidP="0056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41" w:type="dxa"/>
            <w:vAlign w:val="bottom"/>
          </w:tcPr>
          <w:p w14:paraId="49B94C42" w14:textId="6BD85E1F" w:rsidR="00560D54" w:rsidRPr="00640F88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0" w:type="dxa"/>
            <w:vAlign w:val="bottom"/>
          </w:tcPr>
          <w:p w14:paraId="64AF5E62" w14:textId="669FB535" w:rsidR="00560D54" w:rsidRPr="00640F88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8" w:type="dxa"/>
            <w:vAlign w:val="bottom"/>
          </w:tcPr>
          <w:p w14:paraId="36C4D0B6" w14:textId="77777777" w:rsidR="00560D54" w:rsidRPr="00640F88" w:rsidRDefault="00560D54" w:rsidP="00560D5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794" w:type="dxa"/>
            <w:vAlign w:val="bottom"/>
          </w:tcPr>
          <w:p w14:paraId="37879A4E" w14:textId="17F7AC77" w:rsidR="00560D54" w:rsidRPr="00640F88" w:rsidRDefault="00560D54" w:rsidP="00560D5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98" w:type="dxa"/>
            <w:vAlign w:val="bottom"/>
          </w:tcPr>
          <w:p w14:paraId="6837610C" w14:textId="13A00E86" w:rsidR="00560D54" w:rsidRPr="00640F88" w:rsidRDefault="00560D54" w:rsidP="0056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8" w:type="dxa"/>
            <w:vAlign w:val="bottom"/>
          </w:tcPr>
          <w:p w14:paraId="2F930AD6" w14:textId="77777777" w:rsidR="00560D54" w:rsidRPr="00640F88" w:rsidRDefault="00560D54" w:rsidP="00560D5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794" w:type="dxa"/>
            <w:vAlign w:val="bottom"/>
          </w:tcPr>
          <w:p w14:paraId="371388C9" w14:textId="7E59F47B" w:rsidR="00560D54" w:rsidRPr="00640F88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8" w:type="dxa"/>
            <w:vAlign w:val="bottom"/>
          </w:tcPr>
          <w:p w14:paraId="03736715" w14:textId="77777777" w:rsidR="00560D54" w:rsidRPr="00640F88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00" w:type="dxa"/>
            <w:vAlign w:val="bottom"/>
          </w:tcPr>
          <w:p w14:paraId="7D463EDB" w14:textId="5C050FAA" w:rsidR="00560D54" w:rsidRPr="00640F88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8" w:type="dxa"/>
            <w:vAlign w:val="bottom"/>
          </w:tcPr>
          <w:p w14:paraId="0AE65A89" w14:textId="77777777" w:rsidR="00560D54" w:rsidRPr="00640F88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22" w:type="dxa"/>
            <w:vAlign w:val="bottom"/>
          </w:tcPr>
          <w:p w14:paraId="422C00BA" w14:textId="4936C5B3" w:rsidR="00560D54" w:rsidRPr="00640F88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8" w:type="dxa"/>
            <w:vAlign w:val="bottom"/>
          </w:tcPr>
          <w:p w14:paraId="2D24B9EF" w14:textId="77777777" w:rsidR="00560D54" w:rsidRPr="00640F88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67" w:type="dxa"/>
            <w:vAlign w:val="bottom"/>
          </w:tcPr>
          <w:p w14:paraId="74FDE1E8" w14:textId="554B2ECE" w:rsidR="00560D54" w:rsidRPr="00640F88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8" w:type="dxa"/>
            <w:vAlign w:val="bottom"/>
          </w:tcPr>
          <w:p w14:paraId="4AD08A8D" w14:textId="77777777" w:rsidR="00560D54" w:rsidRPr="00640F88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90" w:type="dxa"/>
            <w:vAlign w:val="bottom"/>
          </w:tcPr>
          <w:p w14:paraId="3D601412" w14:textId="404F7951" w:rsidR="00560D54" w:rsidRPr="00640F88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2" w:type="dxa"/>
            <w:vAlign w:val="bottom"/>
          </w:tcPr>
          <w:p w14:paraId="29EED001" w14:textId="77777777" w:rsidR="00560D54" w:rsidRPr="00640F88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94" w:type="dxa"/>
            <w:vAlign w:val="bottom"/>
          </w:tcPr>
          <w:p w14:paraId="49AE8B8E" w14:textId="43EDE228" w:rsidR="00560D54" w:rsidRPr="00640F88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8" w:type="dxa"/>
            <w:vAlign w:val="bottom"/>
          </w:tcPr>
          <w:p w14:paraId="482CB495" w14:textId="77777777" w:rsidR="00560D54" w:rsidRPr="00640F88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82" w:type="dxa"/>
            <w:vAlign w:val="bottom"/>
          </w:tcPr>
          <w:p w14:paraId="7618847A" w14:textId="1809E82F" w:rsidR="00560D54" w:rsidRPr="00640F88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  <w:vAlign w:val="bottom"/>
          </w:tcPr>
          <w:p w14:paraId="259F400C" w14:textId="77777777" w:rsidR="00560D54" w:rsidRPr="00640F88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0" w:type="dxa"/>
            <w:vAlign w:val="bottom"/>
          </w:tcPr>
          <w:p w14:paraId="6968CC6C" w14:textId="4F1D09C5" w:rsidR="00560D54" w:rsidRPr="00640F88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560D54" w:rsidRPr="00AC365B" w14:paraId="0DBBA725" w14:textId="77777777" w:rsidTr="00AD2F52">
        <w:trPr>
          <w:trHeight w:val="149"/>
        </w:trPr>
        <w:tc>
          <w:tcPr>
            <w:tcW w:w="1979" w:type="dxa"/>
          </w:tcPr>
          <w:p w14:paraId="544F2A4C" w14:textId="280CBB56" w:rsidR="00560D54" w:rsidRPr="00AC365B" w:rsidRDefault="00560D54" w:rsidP="0056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  <w:t>ถือหุ้นผ่านทางบริษัท กรุงเทพธุรกิจ มีเดีย จำกัด</w:t>
            </w:r>
          </w:p>
        </w:tc>
        <w:tc>
          <w:tcPr>
            <w:tcW w:w="2070" w:type="dxa"/>
          </w:tcPr>
          <w:p w14:paraId="7C169B05" w14:textId="77777777" w:rsidR="00560D54" w:rsidRPr="00AC365B" w:rsidRDefault="00560D54" w:rsidP="0056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41" w:type="dxa"/>
            <w:vAlign w:val="bottom"/>
          </w:tcPr>
          <w:p w14:paraId="0A4600DC" w14:textId="77777777" w:rsidR="00560D54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A9BBD15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3B19B36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4F9C0C28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308B3472" w14:textId="77777777" w:rsidR="00560D54" w:rsidRPr="000C653B" w:rsidRDefault="00560D54" w:rsidP="0056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767D20D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14F2385B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B68C9A9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E0D209F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8A977DD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686815C0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C1756FD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26712BDC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EAC6BD0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17B1030D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7CCEC031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22B01A07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8E34CB1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14:paraId="23020D73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20CAC4E1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DEFA5E3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60D54" w:rsidRPr="00AC365B" w14:paraId="2BB087E4" w14:textId="77777777" w:rsidTr="00AD2F52">
        <w:trPr>
          <w:trHeight w:val="270"/>
        </w:trPr>
        <w:tc>
          <w:tcPr>
            <w:tcW w:w="1979" w:type="dxa"/>
          </w:tcPr>
          <w:p w14:paraId="6A58DC7D" w14:textId="75CC615F" w:rsidR="00560D54" w:rsidRPr="00640F88" w:rsidRDefault="00560D54" w:rsidP="006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แนท บิสสิเนส     คอนเน็คท์ </w:t>
            </w:r>
            <w:r w:rsidRPr="00AC365B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070" w:type="dxa"/>
          </w:tcPr>
          <w:p w14:paraId="6E0F9ADF" w14:textId="347B35D1" w:rsidR="00560D54" w:rsidRPr="00AC365B" w:rsidRDefault="00560D54" w:rsidP="006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60" w:right="-80" w:hanging="16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ให้บริการแอพพลิเคชั่นเกี่ยวกับการเงินและ</w:t>
            </w:r>
            <w:r w:rsidR="00640F8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841" w:type="dxa"/>
            <w:vAlign w:val="bottom"/>
          </w:tcPr>
          <w:p w14:paraId="67B559B1" w14:textId="5B8FAD10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333EBEBB" w14:textId="6AB882A8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927E733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ADD4C25" w14:textId="6AA3E01C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98" w:type="dxa"/>
            <w:vAlign w:val="bottom"/>
          </w:tcPr>
          <w:p w14:paraId="76BEFF41" w14:textId="304C6755" w:rsidR="00560D54" w:rsidRPr="00AC365B" w:rsidRDefault="00FB3F13" w:rsidP="0056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FB3F13">
              <w:rPr>
                <w:rFonts w:ascii="Angsana New" w:hAnsi="Angsana New"/>
                <w:sz w:val="24"/>
                <w:szCs w:val="24"/>
              </w:rPr>
              <w:t>25</w:t>
            </w:r>
            <w:r w:rsidR="00560D54" w:rsidRPr="00F77D97">
              <w:rPr>
                <w:rFonts w:ascii="Angsana New" w:hAnsi="Angsana New"/>
                <w:sz w:val="24"/>
                <w:szCs w:val="24"/>
              </w:rPr>
              <w:t>,</w:t>
            </w:r>
            <w:r w:rsidRPr="00FB3F13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18535C53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1098B6E" w14:textId="3993375A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636EC66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4180568" w14:textId="211AC4EF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8944678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0B601B5A" w14:textId="4A603543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105F031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5BDC2685" w14:textId="30638178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7BEA84B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584AFA5E" w14:textId="5DB2DF58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4F73E008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2B6684B9" w14:textId="38528BC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6FE83AD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14:paraId="3D0E4EDA" w14:textId="4285389B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8F3D437" w14:textId="77777777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D2125B5" w14:textId="2D9F87FE" w:rsidR="00560D54" w:rsidRPr="00AC365B" w:rsidRDefault="00560D54" w:rsidP="00560D5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5EC36EFC" w14:textId="77777777" w:rsidR="00640F88" w:rsidRPr="00640F88" w:rsidRDefault="00640F88" w:rsidP="007A7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p w14:paraId="53F0FDF2" w14:textId="6FEC7EA5" w:rsidR="00845FCE" w:rsidRPr="00AC365B" w:rsidRDefault="00B72EE5" w:rsidP="007A7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jc w:val="thaiDistribute"/>
        <w:rPr>
          <w:rFonts w:ascii="Angsana New" w:hAnsi="Angsana New"/>
          <w:sz w:val="2"/>
          <w:szCs w:val="2"/>
        </w:rPr>
      </w:pPr>
      <w:r w:rsidRPr="00640F88">
        <w:rPr>
          <w:rFonts w:ascii="Angsana New" w:hAnsi="Angsana New"/>
          <w:sz w:val="28"/>
          <w:szCs w:val="28"/>
          <w:cs/>
        </w:rPr>
        <w:t>บริษัทย่อย</w:t>
      </w:r>
      <w:r w:rsidR="00AA5540" w:rsidRPr="00640F88">
        <w:rPr>
          <w:rFonts w:ascii="Angsana New" w:hAnsi="Angsana New"/>
          <w:sz w:val="28"/>
          <w:szCs w:val="28"/>
          <w:cs/>
        </w:rPr>
        <w:t>ทางตรงและบริษัทย่อยทางอ้อม</w:t>
      </w:r>
      <w:r w:rsidRPr="00640F88">
        <w:rPr>
          <w:rFonts w:ascii="Angsana New" w:hAnsi="Angsana New"/>
          <w:sz w:val="28"/>
          <w:szCs w:val="28"/>
          <w:cs/>
        </w:rPr>
        <w:t>ทั้งหมดดำเนินธุรกิจในประเทศไทย</w:t>
      </w:r>
    </w:p>
    <w:p w14:paraId="5F4B033B" w14:textId="77777777" w:rsidR="00010552" w:rsidRPr="00500FB4" w:rsidRDefault="00010552" w:rsidP="00010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  <w:sectPr w:rsidR="00010552" w:rsidRPr="00500FB4" w:rsidSect="00B75C63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5BC7D1DD" w14:textId="35A277BB" w:rsidR="00010552" w:rsidRPr="00AC365B" w:rsidRDefault="00010552" w:rsidP="00A01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lastRenderedPageBreak/>
        <w:t xml:space="preserve">กลุ่มบริษัทไม่มีเงินลงทุนในบริษัทย่อยซึ่งจดทะเบียนในตลาดหลักทรัพย์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 ยกเว้นบริษัท เนชั่น บรอดแคสติ้ง คอร์ปอเรชั่น จำกัด (มหาชน) ซึ่งเป็นบริษัทจดทะเบียนในตลาดหลักทรัพย์ เอ็ม เอ ไอ ณ วันที่ </w:t>
      </w:r>
      <w:r w:rsidR="00FB3F13" w:rsidRPr="00FB3F13">
        <w:rPr>
          <w:rFonts w:ascii="Angsana New" w:hAnsi="Angsana New"/>
          <w:sz w:val="30"/>
          <w:szCs w:val="30"/>
        </w:rPr>
        <w:t>30</w:t>
      </w:r>
      <w:r w:rsidR="000D0888" w:rsidRPr="00AC365B">
        <w:rPr>
          <w:rFonts w:ascii="Angsana New" w:hAnsi="Angsana New"/>
          <w:sz w:val="30"/>
          <w:szCs w:val="30"/>
          <w:cs/>
        </w:rPr>
        <w:t xml:space="preserve"> </w:t>
      </w:r>
      <w:r w:rsidR="00466997">
        <w:rPr>
          <w:rFonts w:ascii="Angsana New" w:hAnsi="Angsana New"/>
          <w:sz w:val="30"/>
          <w:szCs w:val="30"/>
          <w:cs/>
        </w:rPr>
        <w:t>กันย</w:t>
      </w:r>
      <w:r w:rsidR="00403835">
        <w:rPr>
          <w:rFonts w:ascii="Angsana New" w:hAnsi="Angsana New"/>
          <w:sz w:val="30"/>
          <w:szCs w:val="30"/>
          <w:cs/>
        </w:rPr>
        <w:t>ายน</w:t>
      </w:r>
      <w:r w:rsidR="00F77D97">
        <w:rPr>
          <w:rFonts w:ascii="Angsana New" w:hAnsi="Angsana New"/>
          <w:sz w:val="30"/>
          <w:szCs w:val="30"/>
          <w:cs/>
        </w:rPr>
        <w:t xml:space="preserve"> </w:t>
      </w:r>
      <w:r w:rsidR="00FB3F13" w:rsidRPr="00FB3F13">
        <w:rPr>
          <w:rFonts w:ascii="Angsana New" w:hAnsi="Angsana New"/>
          <w:sz w:val="30"/>
          <w:szCs w:val="30"/>
        </w:rPr>
        <w:t>2563</w:t>
      </w:r>
      <w:r w:rsidRPr="00AC365B">
        <w:rPr>
          <w:rFonts w:ascii="Angsana New" w:hAnsi="Angsana New"/>
          <w:sz w:val="30"/>
          <w:szCs w:val="30"/>
          <w:cs/>
        </w:rPr>
        <w:t xml:space="preserve"> มีราคาปิดอยู่ที่ </w:t>
      </w:r>
      <w:r w:rsidR="00FB3F13" w:rsidRPr="00FB3F13">
        <w:rPr>
          <w:rFonts w:ascii="Angsana New" w:hAnsi="Angsana New"/>
          <w:sz w:val="30"/>
          <w:szCs w:val="30"/>
        </w:rPr>
        <w:t>0</w:t>
      </w:r>
      <w:r w:rsidR="00CA2934">
        <w:rPr>
          <w:rFonts w:ascii="Angsana New" w:hAnsi="Angsana New"/>
          <w:sz w:val="30"/>
          <w:szCs w:val="30"/>
        </w:rPr>
        <w:t>.</w:t>
      </w:r>
      <w:r w:rsidR="00FB3F13" w:rsidRPr="00FB3F13">
        <w:rPr>
          <w:rFonts w:ascii="Angsana New" w:hAnsi="Angsana New"/>
          <w:sz w:val="30"/>
          <w:szCs w:val="30"/>
        </w:rPr>
        <w:t>52</w:t>
      </w:r>
      <w:r w:rsidRPr="00AC365B">
        <w:rPr>
          <w:rFonts w:ascii="Angsana New" w:hAnsi="Angsana New"/>
          <w:sz w:val="30"/>
          <w:szCs w:val="30"/>
          <w:cs/>
        </w:rPr>
        <w:t xml:space="preserve"> บาท </w:t>
      </w:r>
      <w:r w:rsidR="000D0888" w:rsidRPr="00AC365B">
        <w:rPr>
          <w:rFonts w:ascii="Angsana New" w:hAnsi="Angsana New"/>
          <w:i/>
          <w:iCs/>
          <w:sz w:val="30"/>
          <w:szCs w:val="30"/>
        </w:rPr>
        <w:t>(</w:t>
      </w:r>
      <w:r w:rsidR="00FB3F13" w:rsidRPr="00FB3F13">
        <w:rPr>
          <w:rFonts w:ascii="Angsana New" w:hAnsi="Angsana New"/>
          <w:i/>
          <w:iCs/>
          <w:sz w:val="30"/>
          <w:szCs w:val="30"/>
        </w:rPr>
        <w:t>31</w:t>
      </w:r>
      <w:r w:rsidR="00F77D97">
        <w:rPr>
          <w:rFonts w:ascii="Angsana New" w:hAnsi="Angsana New"/>
          <w:i/>
          <w:iCs/>
          <w:sz w:val="30"/>
          <w:szCs w:val="30"/>
        </w:rPr>
        <w:t xml:space="preserve"> </w:t>
      </w:r>
      <w:r w:rsidR="00F77D97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="003D02B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B3F13" w:rsidRPr="00FB3F13">
        <w:rPr>
          <w:rFonts w:ascii="Angsana New" w:hAnsi="Angsana New"/>
          <w:i/>
          <w:iCs/>
          <w:sz w:val="30"/>
          <w:szCs w:val="30"/>
        </w:rPr>
        <w:t>2562</w:t>
      </w:r>
      <w:r w:rsidR="000D0888" w:rsidRPr="00AC365B">
        <w:rPr>
          <w:rFonts w:ascii="Angsana New" w:hAnsi="Angsana New"/>
          <w:i/>
          <w:iCs/>
          <w:sz w:val="30"/>
          <w:szCs w:val="30"/>
        </w:rPr>
        <w:t xml:space="preserve">: </w:t>
      </w:r>
      <w:r w:rsidR="00FB3F13" w:rsidRPr="00FB3F13">
        <w:rPr>
          <w:rFonts w:ascii="Angsana New" w:hAnsi="Angsana New"/>
          <w:i/>
          <w:iCs/>
          <w:sz w:val="30"/>
          <w:szCs w:val="30"/>
        </w:rPr>
        <w:t>0</w:t>
      </w:r>
      <w:r w:rsidR="00483581" w:rsidRPr="00AC365B">
        <w:rPr>
          <w:rFonts w:ascii="Angsana New" w:hAnsi="Angsana New"/>
          <w:i/>
          <w:iCs/>
          <w:sz w:val="30"/>
          <w:szCs w:val="30"/>
        </w:rPr>
        <w:t>.</w:t>
      </w:r>
      <w:r w:rsidR="00FB3F13" w:rsidRPr="00FB3F13">
        <w:rPr>
          <w:rFonts w:ascii="Angsana New" w:hAnsi="Angsana New"/>
          <w:i/>
          <w:iCs/>
          <w:sz w:val="30"/>
          <w:szCs w:val="30"/>
        </w:rPr>
        <w:t>48</w:t>
      </w:r>
      <w:r w:rsidR="00483581" w:rsidRPr="00AC365B">
        <w:rPr>
          <w:rFonts w:ascii="Angsana New" w:hAnsi="Angsana New"/>
          <w:i/>
          <w:iCs/>
          <w:sz w:val="30"/>
          <w:szCs w:val="30"/>
        </w:rPr>
        <w:t xml:space="preserve"> </w:t>
      </w:r>
      <w:r w:rsidRPr="00AC365B">
        <w:rPr>
          <w:rFonts w:ascii="Angsana New" w:hAnsi="Angsana New"/>
          <w:i/>
          <w:iCs/>
          <w:sz w:val="30"/>
          <w:szCs w:val="30"/>
          <w:cs/>
        </w:rPr>
        <w:t>บาท)</w:t>
      </w:r>
      <w:r w:rsidRPr="00AC365B">
        <w:rPr>
          <w:rFonts w:ascii="Angsana New" w:hAnsi="Angsana New"/>
          <w:sz w:val="30"/>
          <w:szCs w:val="30"/>
          <w:cs/>
        </w:rPr>
        <w:t xml:space="preserve"> มูลค่ายุติธรรมของเงินลงทุนในบริษัทดังกล่าวเท่ากับ </w:t>
      </w:r>
      <w:r w:rsidR="00FB3F13" w:rsidRPr="00FB3F13">
        <w:rPr>
          <w:rFonts w:ascii="Angsana New" w:hAnsi="Angsana New"/>
          <w:sz w:val="30"/>
          <w:szCs w:val="30"/>
        </w:rPr>
        <w:t>298</w:t>
      </w:r>
      <w:r w:rsidR="00320295">
        <w:rPr>
          <w:rFonts w:ascii="Angsana New" w:hAnsi="Angsana New"/>
          <w:sz w:val="30"/>
          <w:szCs w:val="30"/>
        </w:rPr>
        <w:t>.</w:t>
      </w:r>
      <w:r w:rsidR="00FB3F13" w:rsidRPr="00FB3F13">
        <w:rPr>
          <w:rFonts w:ascii="Angsana New" w:hAnsi="Angsana New"/>
          <w:sz w:val="30"/>
          <w:szCs w:val="30"/>
        </w:rPr>
        <w:t>39</w:t>
      </w:r>
      <w:r w:rsidR="00466997" w:rsidRPr="00AC365B">
        <w:rPr>
          <w:rFonts w:ascii="Angsana New" w:hAnsi="Angsana New"/>
          <w:sz w:val="30"/>
          <w:szCs w:val="30"/>
          <w:cs/>
        </w:rPr>
        <w:t xml:space="preserve"> </w:t>
      </w:r>
      <w:r w:rsidR="00F03484" w:rsidRPr="00AC365B">
        <w:rPr>
          <w:rFonts w:ascii="Angsana New" w:hAnsi="Angsana New"/>
          <w:sz w:val="30"/>
          <w:szCs w:val="30"/>
          <w:cs/>
        </w:rPr>
        <w:t>ล้าน</w:t>
      </w:r>
      <w:r w:rsidRPr="00AC365B">
        <w:rPr>
          <w:rFonts w:ascii="Angsana New" w:hAnsi="Angsana New"/>
          <w:sz w:val="30"/>
          <w:szCs w:val="30"/>
          <w:cs/>
        </w:rPr>
        <w:t xml:space="preserve">บาท </w:t>
      </w:r>
      <w:r w:rsidRPr="00AC365B">
        <w:rPr>
          <w:rFonts w:ascii="Angsana New" w:hAnsi="Angsana New"/>
          <w:i/>
          <w:iCs/>
          <w:sz w:val="30"/>
          <w:szCs w:val="30"/>
          <w:cs/>
        </w:rPr>
        <w:t>(</w:t>
      </w:r>
      <w:r w:rsidR="00FB3F13" w:rsidRPr="00FB3F13">
        <w:rPr>
          <w:rFonts w:ascii="Angsana New" w:hAnsi="Angsana New"/>
          <w:i/>
          <w:iCs/>
          <w:sz w:val="30"/>
          <w:szCs w:val="30"/>
        </w:rPr>
        <w:t>31</w:t>
      </w:r>
      <w:r w:rsidR="00F77D97">
        <w:rPr>
          <w:rFonts w:ascii="Angsana New" w:hAnsi="Angsana New"/>
          <w:i/>
          <w:iCs/>
          <w:sz w:val="30"/>
          <w:szCs w:val="30"/>
        </w:rPr>
        <w:t xml:space="preserve"> </w:t>
      </w:r>
      <w:r w:rsidR="00F77D97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="003D02B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B3F13" w:rsidRPr="00FB3F13">
        <w:rPr>
          <w:rFonts w:ascii="Angsana New" w:hAnsi="Angsana New"/>
          <w:i/>
          <w:iCs/>
          <w:sz w:val="30"/>
          <w:szCs w:val="30"/>
        </w:rPr>
        <w:t>2562</w:t>
      </w:r>
      <w:r w:rsidR="000D0888" w:rsidRPr="00AC365B">
        <w:rPr>
          <w:rFonts w:ascii="Angsana New" w:hAnsi="Angsana New"/>
          <w:i/>
          <w:iCs/>
          <w:sz w:val="30"/>
          <w:szCs w:val="30"/>
        </w:rPr>
        <w:t xml:space="preserve">: </w:t>
      </w:r>
      <w:r w:rsidR="00FB3F13" w:rsidRPr="00FB3F13">
        <w:rPr>
          <w:rFonts w:ascii="Angsana New" w:hAnsi="Angsana New"/>
          <w:i/>
          <w:iCs/>
          <w:sz w:val="30"/>
          <w:szCs w:val="30"/>
        </w:rPr>
        <w:t>183</w:t>
      </w:r>
      <w:r w:rsidR="00F77D97">
        <w:rPr>
          <w:rFonts w:ascii="Angsana New" w:hAnsi="Angsana New"/>
          <w:i/>
          <w:iCs/>
          <w:sz w:val="30"/>
          <w:szCs w:val="30"/>
        </w:rPr>
        <w:t>.</w:t>
      </w:r>
      <w:r w:rsidR="00FB3F13" w:rsidRPr="00FB3F13">
        <w:rPr>
          <w:rFonts w:ascii="Angsana New" w:hAnsi="Angsana New"/>
          <w:i/>
          <w:iCs/>
          <w:sz w:val="30"/>
          <w:szCs w:val="30"/>
        </w:rPr>
        <w:t>63</w:t>
      </w:r>
      <w:r w:rsidR="00483581" w:rsidRPr="00AC365B">
        <w:rPr>
          <w:rFonts w:ascii="Angsana New" w:hAnsi="Angsana New"/>
          <w:i/>
          <w:iCs/>
          <w:sz w:val="30"/>
          <w:szCs w:val="30"/>
        </w:rPr>
        <w:t xml:space="preserve"> </w:t>
      </w:r>
      <w:r w:rsidR="00F03484" w:rsidRPr="00AC365B">
        <w:rPr>
          <w:rFonts w:ascii="Angsana New" w:hAnsi="Angsana New"/>
          <w:i/>
          <w:iCs/>
          <w:sz w:val="30"/>
          <w:szCs w:val="30"/>
          <w:cs/>
        </w:rPr>
        <w:t>ล้าน</w:t>
      </w:r>
      <w:r w:rsidR="000D0888" w:rsidRPr="00AC365B">
        <w:rPr>
          <w:rFonts w:ascii="Angsana New" w:hAnsi="Angsana New"/>
          <w:i/>
          <w:iCs/>
          <w:sz w:val="30"/>
          <w:szCs w:val="30"/>
          <w:cs/>
        </w:rPr>
        <w:t>บาท</w:t>
      </w:r>
      <w:r w:rsidRPr="00AC365B">
        <w:rPr>
          <w:rFonts w:ascii="Angsana New" w:hAnsi="Angsana New"/>
          <w:i/>
          <w:iCs/>
          <w:sz w:val="30"/>
          <w:szCs w:val="30"/>
          <w:cs/>
        </w:rPr>
        <w:t>)</w:t>
      </w:r>
      <w:r w:rsidRPr="00AC365B">
        <w:rPr>
          <w:rFonts w:ascii="Angsana New" w:hAnsi="Angsana New"/>
          <w:sz w:val="30"/>
          <w:szCs w:val="30"/>
        </w:rPr>
        <w:t xml:space="preserve"> </w:t>
      </w:r>
    </w:p>
    <w:p w14:paraId="1BCAE68D" w14:textId="77777777" w:rsidR="00010552" w:rsidRPr="00D40A9F" w:rsidRDefault="00010552" w:rsidP="00010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4B201CE" w14:textId="0B0C0971" w:rsidR="00970E2B" w:rsidRPr="00AC365B" w:rsidRDefault="00970E2B" w:rsidP="00A66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rPr>
          <w:rFonts w:ascii="Angsana New" w:hAnsi="Angsana New"/>
          <w:i/>
          <w:iCs/>
          <w:sz w:val="30"/>
          <w:szCs w:val="30"/>
        </w:rPr>
      </w:pPr>
      <w:r w:rsidRPr="00AC365B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14:paraId="5BFC0DD8" w14:textId="77777777" w:rsidR="00970E2B" w:rsidRPr="00256E16" w:rsidRDefault="00970E2B" w:rsidP="00970E2B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6FABFD08" w14:textId="5A864E46" w:rsidR="00970E2B" w:rsidRPr="00AC365B" w:rsidRDefault="00970E2B" w:rsidP="00970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AC365B">
        <w:rPr>
          <w:rFonts w:ascii="Angsana New" w:hAnsi="Angsana New"/>
          <w:sz w:val="30"/>
          <w:szCs w:val="30"/>
          <w:cs/>
          <w:lang w:eastAsia="x-none"/>
        </w:rPr>
        <w:t xml:space="preserve">ณ วันที่ </w:t>
      </w:r>
      <w:r w:rsidR="00FB3F13" w:rsidRPr="00FB3F13">
        <w:rPr>
          <w:rFonts w:ascii="Angsana New" w:hAnsi="Angsana New"/>
          <w:sz w:val="30"/>
          <w:szCs w:val="30"/>
          <w:lang w:eastAsia="x-none"/>
        </w:rPr>
        <w:t>30</w:t>
      </w:r>
      <w:r w:rsidR="00D759FD">
        <w:rPr>
          <w:rFonts w:ascii="Angsana New" w:hAnsi="Angsana New"/>
          <w:sz w:val="30"/>
          <w:szCs w:val="30"/>
          <w:lang w:eastAsia="x-none"/>
        </w:rPr>
        <w:t xml:space="preserve"> </w:t>
      </w:r>
      <w:r w:rsidR="0084689D">
        <w:rPr>
          <w:rFonts w:ascii="Angsana New" w:hAnsi="Angsana New"/>
          <w:sz w:val="30"/>
          <w:szCs w:val="30"/>
          <w:cs/>
          <w:lang w:eastAsia="x-none"/>
        </w:rPr>
        <w:t>กันย</w:t>
      </w:r>
      <w:r w:rsidR="00D759FD">
        <w:rPr>
          <w:rFonts w:ascii="Angsana New" w:hAnsi="Angsana New"/>
          <w:sz w:val="30"/>
          <w:szCs w:val="30"/>
          <w:cs/>
          <w:lang w:eastAsia="x-none"/>
        </w:rPr>
        <w:t>ายน</w:t>
      </w:r>
      <w:r w:rsidR="002710E2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FB3F13" w:rsidRPr="00FB3F13">
        <w:rPr>
          <w:rFonts w:ascii="Angsana New" w:hAnsi="Angsana New"/>
          <w:sz w:val="30"/>
          <w:szCs w:val="30"/>
          <w:lang w:eastAsia="x-none"/>
        </w:rPr>
        <w:t>2563</w:t>
      </w:r>
      <w:r w:rsidR="002710E2">
        <w:rPr>
          <w:rFonts w:ascii="Angsana New" w:hAnsi="Angsana New"/>
          <w:sz w:val="30"/>
          <w:szCs w:val="30"/>
          <w:lang w:eastAsia="x-none"/>
        </w:rPr>
        <w:t xml:space="preserve"> </w:t>
      </w:r>
      <w:r w:rsidR="002710E2">
        <w:rPr>
          <w:rFonts w:ascii="Angsana New" w:hAnsi="Angsana New"/>
          <w:sz w:val="30"/>
          <w:szCs w:val="30"/>
          <w:cs/>
          <w:lang w:eastAsia="x-none"/>
        </w:rPr>
        <w:t xml:space="preserve">และ </w:t>
      </w:r>
      <w:r w:rsidR="00FB3F13" w:rsidRPr="00FB3F13">
        <w:rPr>
          <w:rFonts w:ascii="Angsana New" w:hAnsi="Angsana New"/>
          <w:sz w:val="30"/>
          <w:szCs w:val="30"/>
          <w:lang w:eastAsia="x-none"/>
        </w:rPr>
        <w:t>31</w:t>
      </w:r>
      <w:r w:rsidRPr="00AC365B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AC365B">
        <w:rPr>
          <w:rFonts w:ascii="Angsana New" w:hAnsi="Angsana New"/>
          <w:sz w:val="30"/>
          <w:szCs w:val="30"/>
          <w:cs/>
          <w:lang w:eastAsia="x-none"/>
        </w:rPr>
        <w:t xml:space="preserve">ธันวาคม </w:t>
      </w:r>
      <w:r w:rsidR="00FB3F13" w:rsidRPr="00FB3F13">
        <w:rPr>
          <w:rFonts w:ascii="Angsana New" w:hAnsi="Angsana New"/>
          <w:sz w:val="30"/>
          <w:szCs w:val="30"/>
          <w:lang w:eastAsia="x-none"/>
        </w:rPr>
        <w:t>2562</w:t>
      </w:r>
      <w:r w:rsidRPr="00AC365B">
        <w:rPr>
          <w:rFonts w:ascii="Angsana New" w:hAnsi="Angsana New"/>
          <w:sz w:val="30"/>
          <w:szCs w:val="30"/>
          <w:lang w:eastAsia="x-none"/>
        </w:rPr>
        <w:t xml:space="preserve"> </w:t>
      </w:r>
      <w:r w:rsidR="00FE47E5" w:rsidRPr="00AC365B">
        <w:rPr>
          <w:rFonts w:ascii="Angsana New" w:hAnsi="Angsana New"/>
          <w:sz w:val="30"/>
          <w:szCs w:val="30"/>
          <w:cs/>
          <w:lang w:eastAsia="x-none"/>
        </w:rPr>
        <w:t>กลุ่ม</w:t>
      </w:r>
      <w:r w:rsidRPr="00AC365B">
        <w:rPr>
          <w:rFonts w:ascii="Angsana New" w:hAnsi="Angsana New"/>
          <w:sz w:val="30"/>
          <w:szCs w:val="30"/>
          <w:cs/>
          <w:lang w:eastAsia="x-none"/>
        </w:rPr>
        <w:t>บริษัท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ได้นำเงินลงทุนในบริษัทย่อย</w:t>
      </w:r>
      <w:r w:rsidR="00FE47E5" w:rsidRPr="00AC365B">
        <w:rPr>
          <w:rFonts w:ascii="Angsana New" w:hAnsi="Angsana New"/>
          <w:sz w:val="30"/>
          <w:szCs w:val="30"/>
          <w:cs/>
          <w:lang w:val="en-GB" w:eastAsia="x-none"/>
        </w:rPr>
        <w:t>ทางตรงและบริษัทย่อยทางอ้อม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ไปจำนำเพื่อเป็นหลักทรัพย์ค้ำประกันเงิน</w:t>
      </w:r>
      <w:r w:rsidR="00FE47E5" w:rsidRPr="00AC365B">
        <w:rPr>
          <w:rFonts w:ascii="Angsana New" w:hAnsi="Angsana New"/>
          <w:sz w:val="30"/>
          <w:szCs w:val="30"/>
          <w:cs/>
          <w:lang w:val="en-GB" w:eastAsia="x-none"/>
        </w:rPr>
        <w:t>เบิกเกินบัญชีและเงิน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กู้ยืมระยะสั้นและ</w:t>
      </w:r>
      <w:r w:rsidR="00FE47E5" w:rsidRPr="00AC365B">
        <w:rPr>
          <w:rFonts w:ascii="Angsana New" w:hAnsi="Angsana New"/>
          <w:sz w:val="30"/>
          <w:szCs w:val="30"/>
          <w:cs/>
          <w:lang w:val="en-GB" w:eastAsia="x-none"/>
        </w:rPr>
        <w:t>ระยะยาวกับ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สถาบันการเงิน</w:t>
      </w:r>
      <w:r w:rsidR="009F498B">
        <w:rPr>
          <w:rFonts w:ascii="Angsana New" w:hAnsi="Angsana New"/>
          <w:sz w:val="30"/>
          <w:szCs w:val="30"/>
          <w:cs/>
          <w:lang w:val="en-GB" w:eastAsia="x-none"/>
        </w:rPr>
        <w:t xml:space="preserve"> และเงินกู้ระยะสั้นกับบริษัทแห่งหนึ่ง</w:t>
      </w:r>
      <w:r w:rsidRPr="00AC365B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ดังนี้</w:t>
      </w:r>
    </w:p>
    <w:p w14:paraId="69E8DC65" w14:textId="77777777" w:rsidR="00BF4D68" w:rsidRPr="00371A49" w:rsidRDefault="00BF4D68" w:rsidP="00BF4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lang w:val="en-GB"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DC7912" w:rsidRPr="00AC365B" w14:paraId="770EB4AC" w14:textId="77777777" w:rsidTr="00D37864">
        <w:trPr>
          <w:tblHeader/>
        </w:trPr>
        <w:tc>
          <w:tcPr>
            <w:tcW w:w="4050" w:type="dxa"/>
          </w:tcPr>
          <w:p w14:paraId="182B7405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</w:pPr>
          </w:p>
        </w:tc>
        <w:tc>
          <w:tcPr>
            <w:tcW w:w="5130" w:type="dxa"/>
            <w:gridSpan w:val="7"/>
            <w:vAlign w:val="bottom"/>
          </w:tcPr>
          <w:p w14:paraId="4973B5B5" w14:textId="56DBB4FA" w:rsidR="00DC7912" w:rsidRPr="00DC7912" w:rsidRDefault="00DC7912" w:rsidP="00DC79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DC7912" w:rsidRPr="00AC365B" w14:paraId="29FE23FB" w14:textId="77777777" w:rsidTr="00B71496">
        <w:trPr>
          <w:tblHeader/>
        </w:trPr>
        <w:tc>
          <w:tcPr>
            <w:tcW w:w="4050" w:type="dxa"/>
          </w:tcPr>
          <w:p w14:paraId="255C0CB9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365B">
              <w:br w:type="page"/>
            </w:r>
          </w:p>
        </w:tc>
        <w:tc>
          <w:tcPr>
            <w:tcW w:w="2430" w:type="dxa"/>
            <w:gridSpan w:val="3"/>
          </w:tcPr>
          <w:p w14:paraId="5760E814" w14:textId="4EBBE434" w:rsidR="00DC7912" w:rsidRPr="00AC365B" w:rsidRDefault="00FB3F13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30</w:t>
            </w:r>
            <w:r w:rsidR="00D759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4689D">
              <w:rPr>
                <w:rFonts w:ascii="Angsana New" w:hAnsi="Angsana New"/>
                <w:sz w:val="30"/>
                <w:szCs w:val="30"/>
                <w:cs/>
              </w:rPr>
              <w:t>กันย</w:t>
            </w:r>
            <w:r w:rsidR="00D759FD">
              <w:rPr>
                <w:rFonts w:ascii="Angsana New" w:hAnsi="Angsana New"/>
                <w:sz w:val="30"/>
                <w:szCs w:val="30"/>
                <w:cs/>
              </w:rPr>
              <w:t xml:space="preserve">ายน </w:t>
            </w:r>
            <w:r w:rsidRPr="00FB3F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3BB41D0F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7CBA178" w14:textId="29F3CBEA" w:rsidR="00DC7912" w:rsidRPr="00AC365B" w:rsidRDefault="00FB3F13" w:rsidP="00DC79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B3F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2710E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 </w:t>
            </w:r>
            <w:r w:rsidRPr="00FB3F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DC7912" w:rsidRPr="00AC365B" w14:paraId="09AE0D68" w14:textId="77777777" w:rsidTr="00B71496">
        <w:tc>
          <w:tcPr>
            <w:tcW w:w="4050" w:type="dxa"/>
            <w:vAlign w:val="bottom"/>
          </w:tcPr>
          <w:p w14:paraId="15B70E2E" w14:textId="1DBC6BF2" w:rsidR="00DC7912" w:rsidRPr="00FE4663" w:rsidRDefault="00FE4663" w:rsidP="00FE4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EucrosiaUPC" w:hAnsi="EucrosiaUPC" w:cs="EucrosiaUPC"/>
                <w:sz w:val="30"/>
                <w:szCs w:val="30"/>
              </w:rPr>
            </w:pPr>
            <w:r w:rsidRPr="00FE4663">
              <w:rPr>
                <w:rFonts w:ascii="Angsana New" w:hAnsi="Angsana New" w:hint="cs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080" w:type="dxa"/>
          </w:tcPr>
          <w:p w14:paraId="2AA7C4D1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136520F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1BF6AB8B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1FBFC6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1A0CF0D3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7FA15F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5EA7BC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5E559244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D912AC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DC7912" w:rsidRPr="00AC365B" w14:paraId="0E2BFAC2" w14:textId="77777777" w:rsidTr="00B71496">
        <w:tc>
          <w:tcPr>
            <w:tcW w:w="4050" w:type="dxa"/>
          </w:tcPr>
          <w:p w14:paraId="7544F5BE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94653E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4FCF907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EA64F9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56307FB8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A098D4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513AE78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1906F0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4EB6" w:rsidRPr="00AC365B" w14:paraId="49D5CEB1" w14:textId="77777777" w:rsidTr="00B71496">
        <w:tc>
          <w:tcPr>
            <w:tcW w:w="4050" w:type="dxa"/>
          </w:tcPr>
          <w:p w14:paraId="483FA896" w14:textId="77777777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เนชั่น บรอดแคสติ้ง คอร์ปอเรชั่น จำกัด 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4D33609A" w14:textId="77777777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080" w:type="dxa"/>
          </w:tcPr>
          <w:p w14:paraId="6FFE8938" w14:textId="77777777" w:rsidR="00A04EB6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86B6060" w14:textId="5F1B0B89" w:rsidR="00320295" w:rsidRPr="00797602" w:rsidRDefault="00FB3F13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536</w:t>
            </w:r>
            <w:r w:rsidR="00320295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094</w:t>
            </w:r>
          </w:p>
        </w:tc>
        <w:tc>
          <w:tcPr>
            <w:tcW w:w="270" w:type="dxa"/>
          </w:tcPr>
          <w:p w14:paraId="4A5D4CD1" w14:textId="77777777" w:rsidR="00A04EB6" w:rsidRPr="00A8609F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1A2E4482" w14:textId="77777777" w:rsidR="00A04EB6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344A13D" w14:textId="5F61B284" w:rsidR="003B32FF" w:rsidRPr="0038359E" w:rsidRDefault="00FB3F13" w:rsidP="00320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369</w:t>
            </w:r>
            <w:r w:rsidR="00367A0F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926</w:t>
            </w:r>
          </w:p>
        </w:tc>
        <w:tc>
          <w:tcPr>
            <w:tcW w:w="270" w:type="dxa"/>
          </w:tcPr>
          <w:p w14:paraId="7AEA4F3D" w14:textId="77777777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680795" w14:textId="77777777" w:rsidR="00A04EB6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</w:p>
          <w:p w14:paraId="291CA6CE" w14:textId="7FC48F69" w:rsidR="00320295" w:rsidRPr="00AC365B" w:rsidRDefault="00FB3F13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  <w:r w:rsidRPr="00FB3F13">
              <w:rPr>
                <w:rFonts w:ascii="Angsana New" w:hAnsi="Angsana New" w:cs="Times New Roman"/>
                <w:sz w:val="30"/>
                <w:szCs w:val="30"/>
              </w:rPr>
              <w:t>382</w:t>
            </w:r>
            <w:r w:rsidR="00320295">
              <w:rPr>
                <w:rFonts w:ascii="Angsana New" w:hAnsi="Angsana New" w:cs="Times New Roman"/>
                <w:sz w:val="30"/>
                <w:szCs w:val="30"/>
              </w:rPr>
              <w:t>,</w:t>
            </w:r>
            <w:r w:rsidRPr="00FB3F13">
              <w:rPr>
                <w:rFonts w:ascii="Angsana New" w:hAnsi="Angsana New" w:cs="Times New Roman"/>
                <w:sz w:val="30"/>
                <w:szCs w:val="30"/>
              </w:rPr>
              <w:t>553</w:t>
            </w:r>
          </w:p>
        </w:tc>
        <w:tc>
          <w:tcPr>
            <w:tcW w:w="270" w:type="dxa"/>
          </w:tcPr>
          <w:p w14:paraId="4B38045A" w14:textId="77777777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D34FC5" w14:textId="77777777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34BB118" w14:textId="61AF1112" w:rsidR="00A04EB6" w:rsidRPr="00AC365B" w:rsidRDefault="00FB3F13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294</w:t>
            </w:r>
            <w:r w:rsidR="00A04EB6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589</w:t>
            </w:r>
          </w:p>
        </w:tc>
      </w:tr>
      <w:tr w:rsidR="00A04EB6" w:rsidRPr="00AC365B" w14:paraId="34AEF4E7" w14:textId="77777777" w:rsidTr="00B71496">
        <w:tc>
          <w:tcPr>
            <w:tcW w:w="4050" w:type="dxa"/>
          </w:tcPr>
          <w:p w14:paraId="2A674880" w14:textId="717721DC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 เอ็นบีซี เน็ก</w:t>
            </w:r>
            <w:r w:rsidR="00416482">
              <w:rPr>
                <w:rFonts w:ascii="Angsana New" w:hAnsi="Angsana New"/>
                <w:sz w:val="30"/>
                <w:szCs w:val="30"/>
                <w:cs/>
              </w:rPr>
              <w:t>ซ์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วิชั่น จำกัด 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57551510" w14:textId="5C3C98A5" w:rsidR="00A04EB6" w:rsidRPr="00797602" w:rsidRDefault="00FB3F13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80</w:t>
            </w:r>
            <w:r w:rsidR="00320295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615FA59" w14:textId="77777777" w:rsidR="00A04EB6" w:rsidRPr="00A8609F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44322BFB" w14:textId="56D21E15" w:rsidR="00A04EB6" w:rsidRPr="0038359E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835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CE1B91" w14:textId="77777777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046C49" w14:textId="1AB3B1BD" w:rsidR="00A04EB6" w:rsidRPr="00AC365B" w:rsidRDefault="00FB3F13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80</w:t>
            </w:r>
            <w:r w:rsidR="00320295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35BAE17F" w14:textId="77777777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6988B8" w14:textId="3743AEA5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4EB6" w:rsidRPr="00AC365B" w14:paraId="18A7B221" w14:textId="77777777" w:rsidTr="00B71496">
        <w:tc>
          <w:tcPr>
            <w:tcW w:w="4050" w:type="dxa"/>
          </w:tcPr>
          <w:p w14:paraId="36F617A3" w14:textId="77777777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F59A44" w14:textId="628CED40" w:rsidR="00A04EB6" w:rsidRPr="00797602" w:rsidRDefault="00FB3F13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 w:rsidRPr="00FB3F13">
              <w:rPr>
                <w:rFonts w:ascii="Angsana New" w:hAnsi="Angsana New" w:cs="Cordia New"/>
                <w:b/>
                <w:bCs/>
                <w:sz w:val="30"/>
                <w:szCs w:val="30"/>
              </w:rPr>
              <w:t>616</w:t>
            </w:r>
            <w:r w:rsidR="00320295">
              <w:rPr>
                <w:rFonts w:ascii="Angsana New" w:hAnsi="Angsana New" w:cs="Cordi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 w:cs="Cordia New"/>
                <w:b/>
                <w:bCs/>
                <w:sz w:val="30"/>
                <w:szCs w:val="30"/>
              </w:rPr>
              <w:t>094</w:t>
            </w:r>
          </w:p>
        </w:tc>
        <w:tc>
          <w:tcPr>
            <w:tcW w:w="270" w:type="dxa"/>
          </w:tcPr>
          <w:p w14:paraId="7E2BD234" w14:textId="77777777" w:rsidR="00A04EB6" w:rsidRPr="00A8609F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2C1B3C" w14:textId="48BCDABB" w:rsidR="00A04EB6" w:rsidRPr="0038359E" w:rsidRDefault="00FB3F13" w:rsidP="00320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369</w:t>
            </w:r>
            <w:r w:rsidR="00367A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926</w:t>
            </w:r>
          </w:p>
        </w:tc>
        <w:tc>
          <w:tcPr>
            <w:tcW w:w="270" w:type="dxa"/>
          </w:tcPr>
          <w:p w14:paraId="211DC0DD" w14:textId="77777777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7C9FB3" w14:textId="2DFD6A53" w:rsidR="00A04EB6" w:rsidRPr="00AC365B" w:rsidRDefault="00FB3F13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 w:rsidRPr="00FB3F13">
              <w:rPr>
                <w:rFonts w:ascii="Angsana New" w:hAnsi="Angsana New" w:cs="Cordia New"/>
                <w:b/>
                <w:bCs/>
                <w:sz w:val="30"/>
                <w:szCs w:val="30"/>
              </w:rPr>
              <w:t>462</w:t>
            </w:r>
            <w:r w:rsidR="00320295">
              <w:rPr>
                <w:rFonts w:ascii="Angsana New" w:hAnsi="Angsana New" w:cs="Cordi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 w:cs="Cordia New"/>
                <w:b/>
                <w:bCs/>
                <w:sz w:val="30"/>
                <w:szCs w:val="30"/>
              </w:rPr>
              <w:t>553</w:t>
            </w:r>
          </w:p>
        </w:tc>
        <w:tc>
          <w:tcPr>
            <w:tcW w:w="270" w:type="dxa"/>
          </w:tcPr>
          <w:p w14:paraId="01075F76" w14:textId="77777777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E5E5A5" w14:textId="6A058072" w:rsidR="00A04EB6" w:rsidRPr="00AC365B" w:rsidRDefault="00FB3F13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294</w:t>
            </w:r>
            <w:r w:rsidR="00A04EB6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589</w:t>
            </w:r>
          </w:p>
        </w:tc>
      </w:tr>
    </w:tbl>
    <w:p w14:paraId="32DB8735" w14:textId="5F7D5C94" w:rsidR="00A6586C" w:rsidRDefault="00A65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A6586C" w:rsidRPr="00AC365B" w14:paraId="4675F2A8" w14:textId="77777777" w:rsidTr="00530820">
        <w:trPr>
          <w:tblHeader/>
        </w:trPr>
        <w:tc>
          <w:tcPr>
            <w:tcW w:w="4050" w:type="dxa"/>
          </w:tcPr>
          <w:p w14:paraId="2ADED831" w14:textId="77777777" w:rsidR="00A6586C" w:rsidRPr="00AC365B" w:rsidRDefault="00A6586C" w:rsidP="0053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</w:pPr>
          </w:p>
        </w:tc>
        <w:tc>
          <w:tcPr>
            <w:tcW w:w="5130" w:type="dxa"/>
            <w:gridSpan w:val="7"/>
            <w:vAlign w:val="bottom"/>
          </w:tcPr>
          <w:p w14:paraId="4218A4C5" w14:textId="45BAB735" w:rsidR="00A6586C" w:rsidRPr="00DC7912" w:rsidRDefault="00A6586C" w:rsidP="0053082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6586C" w:rsidRPr="00AC365B" w14:paraId="3C000F39" w14:textId="77777777" w:rsidTr="00530820">
        <w:trPr>
          <w:tblHeader/>
        </w:trPr>
        <w:tc>
          <w:tcPr>
            <w:tcW w:w="4050" w:type="dxa"/>
          </w:tcPr>
          <w:p w14:paraId="35EAEFBF" w14:textId="77777777" w:rsidR="00A6586C" w:rsidRPr="00AC365B" w:rsidRDefault="00A6586C" w:rsidP="0053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365B">
              <w:br w:type="page"/>
            </w:r>
          </w:p>
        </w:tc>
        <w:tc>
          <w:tcPr>
            <w:tcW w:w="2430" w:type="dxa"/>
            <w:gridSpan w:val="3"/>
          </w:tcPr>
          <w:p w14:paraId="10FC4EA0" w14:textId="77777777" w:rsidR="00A6586C" w:rsidRPr="00AC365B" w:rsidRDefault="00A6586C" w:rsidP="0053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FB3F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3A611A9B" w14:textId="77777777" w:rsidR="00A6586C" w:rsidRPr="00AC365B" w:rsidRDefault="00A6586C" w:rsidP="0053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A4674EA" w14:textId="77777777" w:rsidR="00A6586C" w:rsidRPr="00AC365B" w:rsidRDefault="00A6586C" w:rsidP="0053082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B3F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 </w:t>
            </w:r>
            <w:r w:rsidRPr="00FB3F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A6586C" w:rsidRPr="00AC365B" w14:paraId="7E35711C" w14:textId="77777777" w:rsidTr="00A6586C">
        <w:tc>
          <w:tcPr>
            <w:tcW w:w="4050" w:type="dxa"/>
            <w:vAlign w:val="bottom"/>
          </w:tcPr>
          <w:p w14:paraId="6954CBDB" w14:textId="77777777" w:rsidR="00A6586C" w:rsidRPr="00AC365B" w:rsidRDefault="00A6586C" w:rsidP="0053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51D7BB4" w14:textId="77777777" w:rsidR="00A6586C" w:rsidRPr="00AC365B" w:rsidRDefault="00A6586C" w:rsidP="0053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71F9EDB" w14:textId="77777777" w:rsidR="00A6586C" w:rsidRPr="00AC365B" w:rsidRDefault="00A6586C" w:rsidP="0053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631DF1C7" w14:textId="77777777" w:rsidR="00A6586C" w:rsidRPr="00AC365B" w:rsidRDefault="00A6586C" w:rsidP="0053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D13E4E" w14:textId="77777777" w:rsidR="00A6586C" w:rsidRPr="00AC365B" w:rsidRDefault="00A6586C" w:rsidP="0053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0C4FF61A" w14:textId="77777777" w:rsidR="00A6586C" w:rsidRPr="00AC365B" w:rsidRDefault="00A6586C" w:rsidP="0053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A10D06" w14:textId="77777777" w:rsidR="00A6586C" w:rsidRPr="00AC365B" w:rsidRDefault="00A6586C" w:rsidP="0053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77D8742" w14:textId="77777777" w:rsidR="00A6586C" w:rsidRPr="00AC365B" w:rsidRDefault="00A6586C" w:rsidP="0053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15BAADFF" w14:textId="77777777" w:rsidR="00A6586C" w:rsidRPr="00AC365B" w:rsidRDefault="00A6586C" w:rsidP="0053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B1B9E6" w14:textId="77777777" w:rsidR="00A6586C" w:rsidRPr="00AC365B" w:rsidRDefault="00A6586C" w:rsidP="0053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A6586C" w:rsidRPr="00AC365B" w14:paraId="7A0D4630" w14:textId="77777777" w:rsidTr="00A6586C">
        <w:tc>
          <w:tcPr>
            <w:tcW w:w="4050" w:type="dxa"/>
          </w:tcPr>
          <w:p w14:paraId="63414717" w14:textId="77777777" w:rsidR="00A6586C" w:rsidRPr="00AC365B" w:rsidRDefault="00A6586C" w:rsidP="0053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512A60" w14:textId="77777777" w:rsidR="00A6586C" w:rsidRPr="00AC365B" w:rsidRDefault="00A6586C" w:rsidP="0053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6D389BA" w14:textId="77777777" w:rsidR="00A6586C" w:rsidRPr="00AC365B" w:rsidRDefault="00A6586C" w:rsidP="0053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579125" w14:textId="77777777" w:rsidR="00A6586C" w:rsidRPr="00AC365B" w:rsidRDefault="00A6586C" w:rsidP="0053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3667F390" w14:textId="77777777" w:rsidR="00A6586C" w:rsidRPr="00AC365B" w:rsidRDefault="00A6586C" w:rsidP="0053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F79ADA" w14:textId="77777777" w:rsidR="00A6586C" w:rsidRPr="00AC365B" w:rsidRDefault="00A6586C" w:rsidP="0053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1FC783B" w14:textId="77777777" w:rsidR="00A6586C" w:rsidRPr="00AC365B" w:rsidRDefault="00A6586C" w:rsidP="0053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9D63DF" w14:textId="77777777" w:rsidR="00A6586C" w:rsidRPr="00AC365B" w:rsidRDefault="00A6586C" w:rsidP="0053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586C" w:rsidRPr="00AC365B" w14:paraId="4C28CCC7" w14:textId="77777777" w:rsidTr="00A6586C">
        <w:tc>
          <w:tcPr>
            <w:tcW w:w="4050" w:type="dxa"/>
          </w:tcPr>
          <w:p w14:paraId="3F8329F9" w14:textId="77777777" w:rsidR="00A6586C" w:rsidRPr="00AC365B" w:rsidRDefault="00A6586C" w:rsidP="00A6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เนชั่น บรอดแคสติ้ง คอร์ปอเรชั่น จำกัด 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605C85F7" w14:textId="25EE160B" w:rsidR="00A6586C" w:rsidRPr="00AC365B" w:rsidRDefault="00A6586C" w:rsidP="00A6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Times New Roman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D92109B" w14:textId="77777777" w:rsidR="00A6586C" w:rsidRPr="00A6586C" w:rsidRDefault="00A6586C" w:rsidP="00A6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88C5143" w14:textId="2793D40A" w:rsidR="00A6586C" w:rsidRPr="00AC365B" w:rsidRDefault="00A6586C" w:rsidP="00A6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6586C">
              <w:rPr>
                <w:rFonts w:ascii="Angsana New" w:hAnsi="Angsana New"/>
                <w:b/>
                <w:bCs/>
                <w:sz w:val="30"/>
                <w:szCs w:val="30"/>
              </w:rPr>
              <w:t>536,094</w:t>
            </w:r>
          </w:p>
        </w:tc>
        <w:tc>
          <w:tcPr>
            <w:tcW w:w="270" w:type="dxa"/>
          </w:tcPr>
          <w:p w14:paraId="1A164CD6" w14:textId="77777777" w:rsidR="00A6586C" w:rsidRPr="00AC365B" w:rsidRDefault="00A6586C" w:rsidP="00A6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D3A5347" w14:textId="77777777" w:rsidR="00A6586C" w:rsidRPr="00A6586C" w:rsidRDefault="00A6586C" w:rsidP="00A6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48E6AE2" w14:textId="7199CE37" w:rsidR="00A6586C" w:rsidRPr="00AC365B" w:rsidRDefault="00A6586C" w:rsidP="00A6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6586C">
              <w:rPr>
                <w:rFonts w:ascii="Angsana New" w:hAnsi="Angsana New"/>
                <w:b/>
                <w:bCs/>
                <w:sz w:val="30"/>
                <w:szCs w:val="30"/>
              </w:rPr>
              <w:t>369,926</w:t>
            </w:r>
          </w:p>
        </w:tc>
        <w:tc>
          <w:tcPr>
            <w:tcW w:w="270" w:type="dxa"/>
          </w:tcPr>
          <w:p w14:paraId="46A74255" w14:textId="77777777" w:rsidR="00A6586C" w:rsidRPr="00AC365B" w:rsidRDefault="00A6586C" w:rsidP="00A6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48904E6" w14:textId="77777777" w:rsidR="00A6586C" w:rsidRPr="00A6586C" w:rsidRDefault="00A6586C" w:rsidP="00A6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  <w:p w14:paraId="19A895BE" w14:textId="078DBB35" w:rsidR="00A6586C" w:rsidRPr="00AC365B" w:rsidRDefault="00A6586C" w:rsidP="00A6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6586C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382,553</w:t>
            </w:r>
          </w:p>
        </w:tc>
        <w:tc>
          <w:tcPr>
            <w:tcW w:w="270" w:type="dxa"/>
          </w:tcPr>
          <w:p w14:paraId="73854BD9" w14:textId="77777777" w:rsidR="00A6586C" w:rsidRPr="00AC365B" w:rsidRDefault="00A6586C" w:rsidP="00A6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35396F3" w14:textId="77777777" w:rsidR="00A6586C" w:rsidRPr="00A6586C" w:rsidRDefault="00A6586C" w:rsidP="00A6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BBBBC04" w14:textId="18D2D90C" w:rsidR="00A6586C" w:rsidRPr="00AC365B" w:rsidRDefault="00A6586C" w:rsidP="00A6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6586C">
              <w:rPr>
                <w:rFonts w:ascii="Angsana New" w:hAnsi="Angsana New"/>
                <w:b/>
                <w:bCs/>
                <w:sz w:val="30"/>
                <w:szCs w:val="30"/>
              </w:rPr>
              <w:t>294,589</w:t>
            </w:r>
          </w:p>
        </w:tc>
      </w:tr>
    </w:tbl>
    <w:p w14:paraId="3F9CE5DC" w14:textId="77777777" w:rsidR="002E6E03" w:rsidRDefault="002E6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p w14:paraId="1326392C" w14:textId="1EC96EF9" w:rsidR="00077FF5" w:rsidRDefault="002E6E03" w:rsidP="002E6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eastAsia="x-none"/>
        </w:rPr>
      </w:pPr>
      <w:r w:rsidRPr="002E6E03">
        <w:rPr>
          <w:rFonts w:ascii="Angsana New" w:hAnsi="Angsana New" w:hint="cs"/>
          <w:sz w:val="30"/>
          <w:szCs w:val="30"/>
          <w:cs/>
          <w:lang w:eastAsia="x-none"/>
        </w:rPr>
        <w:t>ณ</w:t>
      </w:r>
      <w:r w:rsidRPr="002E6E0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2E6E03">
        <w:rPr>
          <w:rFonts w:ascii="Angsana New" w:hAnsi="Angsana New" w:hint="cs"/>
          <w:sz w:val="30"/>
          <w:szCs w:val="30"/>
          <w:cs/>
          <w:lang w:eastAsia="x-none"/>
        </w:rPr>
        <w:t>วันที่</w:t>
      </w:r>
      <w:r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FB3F13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  <w:lang w:eastAsia="x-none"/>
        </w:rPr>
        <w:t xml:space="preserve"> 31 </w:t>
      </w:r>
      <w:r w:rsidRPr="002E6E03">
        <w:rPr>
          <w:rFonts w:ascii="Angsana New" w:hAnsi="Angsana New" w:hint="cs"/>
          <w:sz w:val="30"/>
          <w:szCs w:val="30"/>
          <w:cs/>
          <w:lang w:eastAsia="x-none"/>
        </w:rPr>
        <w:t>ธันวาคม</w:t>
      </w:r>
      <w:r>
        <w:rPr>
          <w:rFonts w:ascii="Angsana New" w:hAnsi="Angsana New"/>
          <w:sz w:val="30"/>
          <w:szCs w:val="30"/>
          <w:lang w:eastAsia="x-none"/>
        </w:rPr>
        <w:t xml:space="preserve"> 2562 </w:t>
      </w:r>
      <w:r w:rsidRPr="002E6E03">
        <w:rPr>
          <w:rFonts w:ascii="Angsana New" w:hAnsi="Angsana New" w:hint="cs"/>
          <w:sz w:val="30"/>
          <w:szCs w:val="30"/>
          <w:cs/>
          <w:lang w:eastAsia="x-none"/>
        </w:rPr>
        <w:t>วงเงินสินเชื่อจากสถาบันการเงินแห่งหนึ่งของบริษัทค</w:t>
      </w:r>
      <w:r w:rsidR="00F4091C">
        <w:rPr>
          <w:rFonts w:ascii="Angsana New" w:hAnsi="Angsana New" w:hint="cs"/>
          <w:sz w:val="30"/>
          <w:szCs w:val="30"/>
          <w:cs/>
          <w:lang w:eastAsia="x-none"/>
        </w:rPr>
        <w:t>้ำ</w:t>
      </w:r>
      <w:r w:rsidRPr="002E6E03">
        <w:rPr>
          <w:rFonts w:ascii="Angsana New" w:hAnsi="Angsana New" w:hint="cs"/>
          <w:sz w:val="30"/>
          <w:szCs w:val="30"/>
          <w:cs/>
          <w:lang w:eastAsia="x-none"/>
        </w:rPr>
        <w:t>ประกันโดยบริษัทย่อยหลายแห่ง</w:t>
      </w:r>
      <w:r w:rsidRPr="002E6E03">
        <w:rPr>
          <w:rFonts w:ascii="Angsana New" w:hAnsi="Angsana New"/>
          <w:sz w:val="30"/>
          <w:szCs w:val="30"/>
          <w:cs/>
          <w:lang w:eastAsia="x-none"/>
        </w:rPr>
        <w:t xml:space="preserve"> (</w:t>
      </w:r>
      <w:r w:rsidRPr="002E6E03">
        <w:rPr>
          <w:rFonts w:ascii="Angsana New" w:hAnsi="Angsana New" w:hint="cs"/>
          <w:sz w:val="30"/>
          <w:szCs w:val="30"/>
          <w:cs/>
          <w:lang w:eastAsia="x-none"/>
        </w:rPr>
        <w:t>บริษัท</w:t>
      </w:r>
      <w:r w:rsidRPr="002E6E0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2E6E03">
        <w:rPr>
          <w:rFonts w:ascii="Angsana New" w:hAnsi="Angsana New" w:hint="cs"/>
          <w:sz w:val="30"/>
          <w:szCs w:val="30"/>
          <w:cs/>
          <w:lang w:eastAsia="x-none"/>
        </w:rPr>
        <w:t>สเวน</w:t>
      </w:r>
      <w:r w:rsidRPr="002E6E0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2E6E03">
        <w:rPr>
          <w:rFonts w:ascii="Angsana New" w:hAnsi="Angsana New" w:hint="cs"/>
          <w:sz w:val="30"/>
          <w:szCs w:val="30"/>
          <w:cs/>
          <w:lang w:eastAsia="x-none"/>
        </w:rPr>
        <w:t>คอร์ปอเรชั่น</w:t>
      </w:r>
      <w:r w:rsidRPr="002E6E0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2E6E03">
        <w:rPr>
          <w:rFonts w:ascii="Angsana New" w:hAnsi="Angsana New" w:hint="cs"/>
          <w:sz w:val="30"/>
          <w:szCs w:val="30"/>
          <w:cs/>
          <w:lang w:eastAsia="x-none"/>
        </w:rPr>
        <w:t>จ</w:t>
      </w:r>
      <w:r w:rsidR="00F4091C">
        <w:rPr>
          <w:rFonts w:ascii="Angsana New" w:hAnsi="Angsana New" w:hint="cs"/>
          <w:sz w:val="30"/>
          <w:szCs w:val="30"/>
          <w:cs/>
          <w:lang w:eastAsia="x-none"/>
        </w:rPr>
        <w:t>ำ</w:t>
      </w:r>
      <w:r w:rsidRPr="002E6E03">
        <w:rPr>
          <w:rFonts w:ascii="Angsana New" w:hAnsi="Angsana New" w:hint="cs"/>
          <w:sz w:val="30"/>
          <w:szCs w:val="30"/>
          <w:cs/>
          <w:lang w:eastAsia="x-none"/>
        </w:rPr>
        <w:t>กัด</w:t>
      </w:r>
      <w:r w:rsidRPr="002E6E0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2E6E03">
        <w:rPr>
          <w:rFonts w:ascii="Angsana New" w:hAnsi="Angsana New" w:hint="cs"/>
          <w:sz w:val="30"/>
          <w:szCs w:val="30"/>
          <w:cs/>
          <w:lang w:eastAsia="x-none"/>
        </w:rPr>
        <w:t>บริษัท</w:t>
      </w:r>
      <w:r w:rsidRPr="002E6E0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2E6E03">
        <w:rPr>
          <w:rFonts w:ascii="Angsana New" w:hAnsi="Angsana New" w:hint="cs"/>
          <w:sz w:val="30"/>
          <w:szCs w:val="30"/>
          <w:cs/>
          <w:lang w:eastAsia="x-none"/>
        </w:rPr>
        <w:t>คมชัดลึก</w:t>
      </w:r>
      <w:r w:rsidRPr="002E6E0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2E6E03">
        <w:rPr>
          <w:rFonts w:ascii="Angsana New" w:hAnsi="Angsana New" w:hint="cs"/>
          <w:sz w:val="30"/>
          <w:szCs w:val="30"/>
          <w:cs/>
          <w:lang w:eastAsia="x-none"/>
        </w:rPr>
        <w:t>มีเดีย</w:t>
      </w:r>
      <w:r w:rsidRPr="002E6E0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2E6E03">
        <w:rPr>
          <w:rFonts w:ascii="Angsana New" w:hAnsi="Angsana New" w:hint="cs"/>
          <w:sz w:val="30"/>
          <w:szCs w:val="30"/>
          <w:cs/>
          <w:lang w:eastAsia="x-none"/>
        </w:rPr>
        <w:t>จ</w:t>
      </w:r>
      <w:r w:rsidR="00F4091C">
        <w:rPr>
          <w:rFonts w:ascii="Angsana New" w:hAnsi="Angsana New" w:hint="cs"/>
          <w:sz w:val="30"/>
          <w:szCs w:val="30"/>
          <w:cs/>
          <w:lang w:eastAsia="x-none"/>
        </w:rPr>
        <w:t>ำ</w:t>
      </w:r>
      <w:r w:rsidRPr="002E6E03">
        <w:rPr>
          <w:rFonts w:ascii="Angsana New" w:hAnsi="Angsana New" w:hint="cs"/>
          <w:sz w:val="30"/>
          <w:szCs w:val="30"/>
          <w:cs/>
          <w:lang w:eastAsia="x-none"/>
        </w:rPr>
        <w:t>กัด</w:t>
      </w:r>
      <w:r w:rsidRPr="002E6E0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2E6E03">
        <w:rPr>
          <w:rFonts w:ascii="Angsana New" w:hAnsi="Angsana New" w:hint="cs"/>
          <w:sz w:val="30"/>
          <w:szCs w:val="30"/>
          <w:cs/>
          <w:lang w:eastAsia="x-none"/>
        </w:rPr>
        <w:t>บริษัท</w:t>
      </w:r>
      <w:r w:rsidRPr="002E6E0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2E6E03">
        <w:rPr>
          <w:rFonts w:ascii="Angsana New" w:hAnsi="Angsana New" w:hint="cs"/>
          <w:sz w:val="30"/>
          <w:szCs w:val="30"/>
          <w:cs/>
          <w:lang w:eastAsia="x-none"/>
        </w:rPr>
        <w:t>กรุงเทพธุรกิจ</w:t>
      </w:r>
      <w:r w:rsidRPr="002E6E0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2E6E03">
        <w:rPr>
          <w:rFonts w:ascii="Angsana New" w:hAnsi="Angsana New" w:hint="cs"/>
          <w:sz w:val="30"/>
          <w:szCs w:val="30"/>
          <w:cs/>
          <w:lang w:eastAsia="x-none"/>
        </w:rPr>
        <w:t>มีเดีย</w:t>
      </w:r>
      <w:r w:rsidRPr="002E6E0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2E6E03">
        <w:rPr>
          <w:rFonts w:ascii="Angsana New" w:hAnsi="Angsana New" w:hint="cs"/>
          <w:sz w:val="30"/>
          <w:szCs w:val="30"/>
          <w:cs/>
          <w:lang w:eastAsia="x-none"/>
        </w:rPr>
        <w:t>จ</w:t>
      </w:r>
      <w:r w:rsidR="00F4091C">
        <w:rPr>
          <w:rFonts w:ascii="Angsana New" w:hAnsi="Angsana New" w:hint="cs"/>
          <w:sz w:val="30"/>
          <w:szCs w:val="30"/>
          <w:cs/>
          <w:lang w:eastAsia="x-none"/>
        </w:rPr>
        <w:t>ำ</w:t>
      </w:r>
      <w:r w:rsidRPr="002E6E03">
        <w:rPr>
          <w:rFonts w:ascii="Angsana New" w:hAnsi="Angsana New" w:hint="cs"/>
          <w:sz w:val="30"/>
          <w:szCs w:val="30"/>
          <w:cs/>
          <w:lang w:eastAsia="x-none"/>
        </w:rPr>
        <w:t>กัด</w:t>
      </w:r>
      <w:r w:rsidRPr="002E6E0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2E6E03">
        <w:rPr>
          <w:rFonts w:ascii="Angsana New" w:hAnsi="Angsana New" w:hint="cs"/>
          <w:sz w:val="30"/>
          <w:szCs w:val="30"/>
          <w:cs/>
          <w:lang w:eastAsia="x-none"/>
        </w:rPr>
        <w:t>และ</w:t>
      </w:r>
      <w:r w:rsidRPr="002E6E0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2E6E03">
        <w:rPr>
          <w:rFonts w:ascii="Angsana New" w:hAnsi="Angsana New" w:hint="cs"/>
          <w:sz w:val="30"/>
          <w:szCs w:val="30"/>
          <w:cs/>
          <w:lang w:eastAsia="x-none"/>
        </w:rPr>
        <w:t>บริษัท</w:t>
      </w:r>
      <w:r w:rsidRPr="002E6E0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2E6E03">
        <w:rPr>
          <w:rFonts w:ascii="Angsana New" w:hAnsi="Angsana New" w:hint="cs"/>
          <w:sz w:val="30"/>
          <w:szCs w:val="30"/>
          <w:cs/>
          <w:lang w:eastAsia="x-none"/>
        </w:rPr>
        <w:t>เนชั่น</w:t>
      </w:r>
      <w:r w:rsidRPr="002E6E0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2E6E03">
        <w:rPr>
          <w:rFonts w:ascii="Angsana New" w:hAnsi="Angsana New" w:hint="cs"/>
          <w:sz w:val="30"/>
          <w:szCs w:val="30"/>
          <w:cs/>
          <w:lang w:eastAsia="x-none"/>
        </w:rPr>
        <w:t>ดิจิทัล</w:t>
      </w:r>
      <w:r w:rsidRPr="002E6E0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2E6E03">
        <w:rPr>
          <w:rFonts w:ascii="Angsana New" w:hAnsi="Angsana New" w:hint="cs"/>
          <w:sz w:val="30"/>
          <w:szCs w:val="30"/>
          <w:cs/>
          <w:lang w:eastAsia="x-none"/>
        </w:rPr>
        <w:t>คอนเทนท์</w:t>
      </w:r>
      <w:r w:rsidRPr="002E6E0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2E6E03">
        <w:rPr>
          <w:rFonts w:ascii="Angsana New" w:hAnsi="Angsana New" w:hint="cs"/>
          <w:sz w:val="30"/>
          <w:szCs w:val="30"/>
          <w:cs/>
          <w:lang w:eastAsia="x-none"/>
        </w:rPr>
        <w:t>จ</w:t>
      </w:r>
      <w:r w:rsidR="00F4091C">
        <w:rPr>
          <w:rFonts w:ascii="Angsana New" w:hAnsi="Angsana New" w:hint="cs"/>
          <w:sz w:val="30"/>
          <w:szCs w:val="30"/>
          <w:cs/>
          <w:lang w:eastAsia="x-none"/>
        </w:rPr>
        <w:t>ำ</w:t>
      </w:r>
      <w:r w:rsidRPr="002E6E03">
        <w:rPr>
          <w:rFonts w:ascii="Angsana New" w:hAnsi="Angsana New" w:hint="cs"/>
          <w:sz w:val="30"/>
          <w:szCs w:val="30"/>
          <w:cs/>
          <w:lang w:eastAsia="x-none"/>
        </w:rPr>
        <w:t>กัด</w:t>
      </w:r>
      <w:r w:rsidRPr="002E6E03">
        <w:rPr>
          <w:rFonts w:ascii="Angsana New" w:hAnsi="Angsana New"/>
          <w:sz w:val="30"/>
          <w:szCs w:val="30"/>
          <w:cs/>
          <w:lang w:eastAsia="x-none"/>
        </w:rPr>
        <w:t>)</w:t>
      </w:r>
    </w:p>
    <w:p w14:paraId="2E369842" w14:textId="1B93B65C" w:rsidR="00F77D97" w:rsidRDefault="00F77D97" w:rsidP="00C1360D">
      <w:pPr>
        <w:pStyle w:val="ListParagraph"/>
        <w:pageBreakBefore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</w:t>
      </w:r>
      <w:r w:rsidRPr="00902983">
        <w:rPr>
          <w:rFonts w:ascii="Angsana New" w:hAnsi="Angsana New"/>
          <w:b/>
          <w:bCs/>
          <w:sz w:val="30"/>
          <w:szCs w:val="30"/>
          <w:cs/>
        </w:rPr>
        <w:t>และอุปกรณ์</w:t>
      </w:r>
    </w:p>
    <w:p w14:paraId="49C0EEB2" w14:textId="77777777" w:rsidR="00F77D97" w:rsidRPr="00F761A1" w:rsidRDefault="00F77D97" w:rsidP="00F77D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="Angsana New" w:hAnsi="Angsana New"/>
          <w:sz w:val="16"/>
          <w:szCs w:val="16"/>
        </w:rPr>
      </w:pPr>
    </w:p>
    <w:p w14:paraId="63DDD773" w14:textId="7CF70681" w:rsidR="00F77D97" w:rsidRDefault="00F77D97" w:rsidP="00F77D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ajorBidi" w:hAnsiTheme="majorBidi" w:cstheme="majorBidi"/>
          <w:sz w:val="30"/>
          <w:szCs w:val="30"/>
        </w:rPr>
      </w:pPr>
      <w:r w:rsidRPr="00F9418C">
        <w:rPr>
          <w:rFonts w:ascii="Angsana New" w:hAnsi="Angsana New"/>
          <w:sz w:val="30"/>
          <w:szCs w:val="30"/>
          <w:cs/>
        </w:rPr>
        <w:t xml:space="preserve">การซื้อ </w:t>
      </w:r>
      <w:r w:rsidRPr="00CF6DB9">
        <w:rPr>
          <w:rFonts w:asciiTheme="majorBidi" w:hAnsiTheme="majorBidi" w:cstheme="majorBidi"/>
          <w:sz w:val="30"/>
          <w:szCs w:val="30"/>
          <w:cs/>
        </w:rPr>
        <w:t>จำหน่าย และโอน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77D97">
        <w:rPr>
          <w:rFonts w:asciiTheme="majorBidi" w:hAnsiTheme="majorBidi"/>
          <w:sz w:val="30"/>
          <w:szCs w:val="30"/>
          <w:cs/>
        </w:rPr>
        <w:tab/>
        <w:t>ที่ดิน</w:t>
      </w:r>
      <w:r w:rsidR="003D02B6">
        <w:rPr>
          <w:rFonts w:asciiTheme="majorBidi" w:hAnsiTheme="majorBidi"/>
          <w:sz w:val="30"/>
          <w:szCs w:val="30"/>
          <w:cs/>
        </w:rPr>
        <w:t xml:space="preserve"> </w:t>
      </w:r>
      <w:r w:rsidRPr="00F77D97">
        <w:rPr>
          <w:rFonts w:asciiTheme="majorBidi" w:hAnsiTheme="majorBidi"/>
          <w:sz w:val="30"/>
          <w:szCs w:val="30"/>
          <w:cs/>
        </w:rPr>
        <w:t>อาคารและอุปกรณ์</w:t>
      </w:r>
      <w:r w:rsidRPr="00CF6DB9">
        <w:rPr>
          <w:rFonts w:asciiTheme="majorBidi" w:hAnsiTheme="majorBidi" w:cstheme="majorBidi"/>
          <w:sz w:val="30"/>
          <w:szCs w:val="30"/>
          <w:cs/>
        </w:rPr>
        <w:t>ไม่รวมสินทรัพย์สิทธิการใช้ระหว่างงวด</w:t>
      </w:r>
      <w:r w:rsidR="0084689D">
        <w:rPr>
          <w:rFonts w:asciiTheme="majorBidi" w:hAnsiTheme="majorBidi" w:cstheme="majorBidi"/>
          <w:sz w:val="30"/>
          <w:szCs w:val="30"/>
          <w:cs/>
        </w:rPr>
        <w:t>เก้า</w:t>
      </w:r>
      <w:r w:rsidRPr="00CF6DB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FB3F13" w:rsidRPr="00FB3F13">
        <w:rPr>
          <w:rFonts w:asciiTheme="majorBidi" w:hAnsiTheme="majorBidi" w:cstheme="majorBidi"/>
          <w:sz w:val="30"/>
          <w:szCs w:val="30"/>
        </w:rPr>
        <w:t>30</w:t>
      </w:r>
      <w:r w:rsidRPr="00CF6DB9">
        <w:rPr>
          <w:rFonts w:asciiTheme="majorBidi" w:hAnsiTheme="majorBidi" w:cstheme="majorBidi"/>
          <w:sz w:val="30"/>
          <w:szCs w:val="30"/>
        </w:rPr>
        <w:t xml:space="preserve"> </w:t>
      </w:r>
      <w:r w:rsidR="0084689D">
        <w:rPr>
          <w:rFonts w:asciiTheme="majorBidi" w:hAnsiTheme="majorBidi" w:cstheme="majorBidi"/>
          <w:sz w:val="30"/>
          <w:szCs w:val="30"/>
          <w:cs/>
        </w:rPr>
        <w:t>กันย</w:t>
      </w:r>
      <w:r w:rsidR="001A0139">
        <w:rPr>
          <w:rFonts w:asciiTheme="majorBidi" w:hAnsiTheme="majorBidi" w:cstheme="majorBidi"/>
          <w:sz w:val="30"/>
          <w:szCs w:val="30"/>
          <w:cs/>
        </w:rPr>
        <w:t>ายน</w:t>
      </w:r>
      <w:r w:rsidRPr="00CF6D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B3F13" w:rsidRPr="00FB3F13">
        <w:rPr>
          <w:rFonts w:asciiTheme="majorBidi" w:hAnsiTheme="majorBidi" w:cstheme="majorBidi"/>
          <w:sz w:val="30"/>
          <w:szCs w:val="30"/>
        </w:rPr>
        <w:t>2563</w:t>
      </w:r>
      <w:r w:rsidRPr="00CF6DB9">
        <w:rPr>
          <w:rFonts w:asciiTheme="majorBidi" w:hAnsiTheme="majorBidi" w:cstheme="majorBidi"/>
          <w:sz w:val="30"/>
          <w:szCs w:val="30"/>
        </w:rPr>
        <w:t xml:space="preserve"> </w:t>
      </w:r>
      <w:r w:rsidRPr="00CF6DB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53C6A81" w14:textId="77777777" w:rsidR="009B4715" w:rsidRPr="00F761A1" w:rsidRDefault="009B4715" w:rsidP="00F77D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W w:w="93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4"/>
        <w:gridCol w:w="1176"/>
        <w:gridCol w:w="236"/>
        <w:gridCol w:w="1076"/>
        <w:gridCol w:w="236"/>
        <w:gridCol w:w="1131"/>
        <w:gridCol w:w="236"/>
        <w:gridCol w:w="1027"/>
        <w:gridCol w:w="236"/>
        <w:gridCol w:w="11"/>
        <w:gridCol w:w="1119"/>
        <w:gridCol w:w="6"/>
      </w:tblGrid>
      <w:tr w:rsidR="00F77D97" w:rsidRPr="00417148" w14:paraId="341B6115" w14:textId="77777777" w:rsidTr="00F46145">
        <w:trPr>
          <w:tblHeader/>
        </w:trPr>
        <w:tc>
          <w:tcPr>
            <w:tcW w:w="1538" w:type="pct"/>
            <w:shd w:val="clear" w:color="auto" w:fill="FFFFFF" w:themeFill="background1"/>
          </w:tcPr>
          <w:p w14:paraId="509F338A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056" w:type="pct"/>
            <w:gridSpan w:val="5"/>
            <w:shd w:val="clear" w:color="auto" w:fill="FFFFFF" w:themeFill="background1"/>
            <w:hideMark/>
          </w:tcPr>
          <w:p w14:paraId="06890A08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69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  <w:shd w:val="clear" w:color="auto" w:fill="FFFFFF" w:themeFill="background1"/>
          </w:tcPr>
          <w:p w14:paraId="525280AA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0" w:type="pct"/>
            <w:gridSpan w:val="5"/>
            <w:shd w:val="clear" w:color="auto" w:fill="FFFFFF" w:themeFill="background1"/>
            <w:hideMark/>
          </w:tcPr>
          <w:p w14:paraId="421ED698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7D97" w:rsidRPr="00417148" w14:paraId="22AC5DE4" w14:textId="77777777" w:rsidTr="00F46145">
        <w:trPr>
          <w:trHeight w:val="1109"/>
          <w:tblHeader/>
        </w:trPr>
        <w:tc>
          <w:tcPr>
            <w:tcW w:w="1538" w:type="pct"/>
          </w:tcPr>
          <w:p w14:paraId="196830A2" w14:textId="77777777" w:rsidR="00F77D97" w:rsidRPr="001869B0" w:rsidRDefault="00F77D97" w:rsidP="001520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1E6DB3" w14:textId="77777777" w:rsidR="00F77D97" w:rsidRPr="001869B0" w:rsidRDefault="00F77D97" w:rsidP="001520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63445F" w14:textId="77777777" w:rsidR="00F77D97" w:rsidRPr="001869B0" w:rsidRDefault="00F77D97" w:rsidP="001520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  <w:hideMark/>
          </w:tcPr>
          <w:p w14:paraId="3242A9E8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427D085E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1869B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" w:type="pct"/>
          </w:tcPr>
          <w:p w14:paraId="51B6C4E1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  <w:hideMark/>
          </w:tcPr>
          <w:p w14:paraId="6BABD78F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สินทรัพย์ที่ได้มาจากการซื้อธุรกิจ</w:t>
            </w:r>
          </w:p>
        </w:tc>
        <w:tc>
          <w:tcPr>
            <w:tcW w:w="126" w:type="pct"/>
          </w:tcPr>
          <w:p w14:paraId="3A797166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" w:type="pct"/>
            <w:hideMark/>
          </w:tcPr>
          <w:p w14:paraId="600037FC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0370A7E6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1869B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6" w:type="pct"/>
          </w:tcPr>
          <w:p w14:paraId="13E5E4DF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  <w:hideMark/>
          </w:tcPr>
          <w:p w14:paraId="7589E8F8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46BB6782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1869B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" w:type="pct"/>
            <w:gridSpan w:val="2"/>
          </w:tcPr>
          <w:p w14:paraId="1E7EB1FB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hideMark/>
          </w:tcPr>
          <w:p w14:paraId="7D7EB628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011F23C8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1869B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F77D97" w:rsidRPr="00417148" w14:paraId="18DF0942" w14:textId="77777777" w:rsidTr="00BB4F2B">
        <w:trPr>
          <w:tblHeader/>
        </w:trPr>
        <w:tc>
          <w:tcPr>
            <w:tcW w:w="1538" w:type="pct"/>
          </w:tcPr>
          <w:p w14:paraId="499AAA14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62" w:type="pct"/>
            <w:gridSpan w:val="11"/>
            <w:hideMark/>
          </w:tcPr>
          <w:p w14:paraId="4D7B93B9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6145" w:rsidRPr="00894550" w14:paraId="7CAD567D" w14:textId="77777777" w:rsidTr="00F46145">
        <w:trPr>
          <w:gridAfter w:val="1"/>
          <w:wAfter w:w="3" w:type="pct"/>
          <w:tblHeader/>
        </w:trPr>
        <w:tc>
          <w:tcPr>
            <w:tcW w:w="1538" w:type="pct"/>
            <w:hideMark/>
          </w:tcPr>
          <w:p w14:paraId="3F72F5C7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ส่วนปรับปรุงสินทรัพย์เช่า</w:t>
            </w:r>
          </w:p>
        </w:tc>
        <w:tc>
          <w:tcPr>
            <w:tcW w:w="627" w:type="pct"/>
          </w:tcPr>
          <w:p w14:paraId="384BB41A" w14:textId="2513601D" w:rsidR="00F46145" w:rsidRPr="001869B0" w:rsidRDefault="00FB3F13" w:rsidP="00F46145">
            <w:pPr>
              <w:pStyle w:val="BodyText"/>
              <w:tabs>
                <w:tab w:val="clear" w:pos="227"/>
                <w:tab w:val="clear" w:pos="454"/>
                <w:tab w:val="decimal" w:pos="526"/>
              </w:tabs>
              <w:spacing w:after="0" w:line="240" w:lineRule="auto"/>
              <w:ind w:left="-59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1448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3F13"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126" w:type="pct"/>
          </w:tcPr>
          <w:p w14:paraId="4B4916FF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E040E66" w14:textId="39CDE266" w:rsidR="00F46145" w:rsidRPr="008330D1" w:rsidRDefault="00FB3F13" w:rsidP="00F46145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614"/>
                <w:tab w:val="left" w:pos="83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50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3F13">
              <w:rPr>
                <w:rFonts w:asciiTheme="majorBidi" w:hAnsiTheme="majorBidi" w:cstheme="majorBidi"/>
                <w:sz w:val="30"/>
                <w:szCs w:val="30"/>
              </w:rPr>
              <w:t>944</w:t>
            </w:r>
          </w:p>
        </w:tc>
        <w:tc>
          <w:tcPr>
            <w:tcW w:w="126" w:type="pct"/>
          </w:tcPr>
          <w:p w14:paraId="0CA95020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67392C5" w14:textId="378F0ECA" w:rsidR="00F46145" w:rsidRPr="001869B0" w:rsidRDefault="00FB3F13" w:rsidP="00931B46">
            <w:pPr>
              <w:tabs>
                <w:tab w:val="clear" w:pos="454"/>
                <w:tab w:val="clear" w:pos="680"/>
                <w:tab w:val="clear" w:pos="907"/>
              </w:tabs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126" w:type="pct"/>
          </w:tcPr>
          <w:p w14:paraId="2AD283C8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69165EEE" w14:textId="074D0504" w:rsidR="00F46145" w:rsidRPr="001869B0" w:rsidRDefault="00FB3F13" w:rsidP="00F46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B5E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3F13">
              <w:rPr>
                <w:rFonts w:asciiTheme="majorBidi" w:hAnsiTheme="majorBidi" w:cstheme="majorBidi"/>
                <w:sz w:val="30"/>
                <w:szCs w:val="30"/>
              </w:rPr>
              <w:t>778</w:t>
            </w:r>
          </w:p>
        </w:tc>
        <w:tc>
          <w:tcPr>
            <w:tcW w:w="126" w:type="pct"/>
          </w:tcPr>
          <w:p w14:paraId="1A44B10C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5848D201" w14:textId="0D04D446" w:rsidR="00F46145" w:rsidRPr="001869B0" w:rsidRDefault="00FB3F13" w:rsidP="008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</w:tr>
      <w:tr w:rsidR="00F46145" w:rsidRPr="00894550" w14:paraId="2235D9ED" w14:textId="77777777" w:rsidTr="00F46145">
        <w:trPr>
          <w:gridAfter w:val="1"/>
          <w:wAfter w:w="3" w:type="pct"/>
          <w:tblHeader/>
        </w:trPr>
        <w:tc>
          <w:tcPr>
            <w:tcW w:w="1538" w:type="pct"/>
            <w:hideMark/>
          </w:tcPr>
          <w:p w14:paraId="20DBE95B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อุปกรณ์ที่ใช้ในการดำเนินงาน</w:t>
            </w:r>
          </w:p>
        </w:tc>
        <w:tc>
          <w:tcPr>
            <w:tcW w:w="627" w:type="pct"/>
          </w:tcPr>
          <w:p w14:paraId="2F9409EC" w14:textId="2180F40A" w:rsidR="00F46145" w:rsidRPr="001869B0" w:rsidRDefault="00FB3F13" w:rsidP="0009455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811"/>
              </w:tabs>
              <w:spacing w:after="0" w:line="240" w:lineRule="auto"/>
              <w:ind w:left="-59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1448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3F13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  <w:tc>
          <w:tcPr>
            <w:tcW w:w="126" w:type="pct"/>
          </w:tcPr>
          <w:p w14:paraId="5D4D6F9C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EBF9B72" w14:textId="56182F68" w:rsidR="00F46145" w:rsidRPr="008330D1" w:rsidRDefault="00FB3F13" w:rsidP="00F46145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614"/>
                <w:tab w:val="left" w:pos="83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126" w:type="pct"/>
          </w:tcPr>
          <w:p w14:paraId="17BB5436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089A4F65" w14:textId="1AD2CBF7" w:rsidR="00F46145" w:rsidRPr="001869B0" w:rsidRDefault="00FB3F13" w:rsidP="00931B46">
            <w:pPr>
              <w:tabs>
                <w:tab w:val="clear" w:pos="454"/>
                <w:tab w:val="clear" w:pos="680"/>
                <w:tab w:val="clear" w:pos="907"/>
                <w:tab w:val="decimal" w:pos="870"/>
              </w:tabs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sz w:val="30"/>
                <w:szCs w:val="30"/>
              </w:rPr>
              <w:t>897</w:t>
            </w:r>
          </w:p>
        </w:tc>
        <w:tc>
          <w:tcPr>
            <w:tcW w:w="126" w:type="pct"/>
          </w:tcPr>
          <w:p w14:paraId="22E49CE0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37630648" w14:textId="798682BF" w:rsidR="00F46145" w:rsidRPr="001869B0" w:rsidRDefault="004B5E9C" w:rsidP="00F46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CF4C7E1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05A4E6C5" w14:textId="3852C7FB" w:rsidR="00F46145" w:rsidRPr="001869B0" w:rsidRDefault="004B5E9C" w:rsidP="00C40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6145" w:rsidRPr="00894550" w14:paraId="329D2EC9" w14:textId="77777777" w:rsidTr="00F46145">
        <w:trPr>
          <w:gridAfter w:val="1"/>
          <w:wAfter w:w="3" w:type="pct"/>
          <w:tblHeader/>
        </w:trPr>
        <w:tc>
          <w:tcPr>
            <w:tcW w:w="1538" w:type="pct"/>
            <w:hideMark/>
          </w:tcPr>
          <w:p w14:paraId="06F62215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27" w:type="pct"/>
            <w:vAlign w:val="bottom"/>
          </w:tcPr>
          <w:p w14:paraId="2B862FF6" w14:textId="590D59D3" w:rsidR="00F46145" w:rsidRPr="001869B0" w:rsidRDefault="00FB3F13" w:rsidP="00094553">
            <w:pPr>
              <w:pStyle w:val="BodyText"/>
              <w:tabs>
                <w:tab w:val="clear" w:pos="227"/>
                <w:tab w:val="clear" w:pos="454"/>
                <w:tab w:val="decimal" w:pos="526"/>
              </w:tabs>
              <w:spacing w:after="0" w:line="240" w:lineRule="auto"/>
              <w:ind w:left="-59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945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3F13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126" w:type="pct"/>
            <w:vAlign w:val="bottom"/>
          </w:tcPr>
          <w:p w14:paraId="55EAA9E9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26853CAB" w14:textId="4097D456" w:rsidR="00F46145" w:rsidRPr="008330D1" w:rsidRDefault="00FB3F13" w:rsidP="00F46145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526"/>
                <w:tab w:val="left" w:pos="830"/>
              </w:tabs>
              <w:spacing w:after="0" w:line="240" w:lineRule="auto"/>
              <w:ind w:left="-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50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3F13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  <w:tc>
          <w:tcPr>
            <w:tcW w:w="126" w:type="pct"/>
            <w:vAlign w:val="bottom"/>
          </w:tcPr>
          <w:p w14:paraId="60752A9C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09F08F3F" w14:textId="70032FE5" w:rsidR="00F46145" w:rsidRPr="001869B0" w:rsidRDefault="00FB3F13" w:rsidP="00931B46">
            <w:pPr>
              <w:tabs>
                <w:tab w:val="clear" w:pos="454"/>
                <w:tab w:val="clear" w:pos="680"/>
                <w:tab w:val="clear" w:pos="907"/>
                <w:tab w:val="decimal" w:pos="870"/>
              </w:tabs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126" w:type="pct"/>
            <w:vAlign w:val="bottom"/>
          </w:tcPr>
          <w:p w14:paraId="6CB41EEE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55136F65" w14:textId="5DA12EAD" w:rsidR="00F46145" w:rsidRPr="001869B0" w:rsidRDefault="00FB3F13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 w:line="240" w:lineRule="auto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B5E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3F13">
              <w:rPr>
                <w:rFonts w:asciiTheme="majorBidi" w:hAnsiTheme="majorBidi" w:cstheme="majorBidi"/>
                <w:sz w:val="30"/>
                <w:szCs w:val="30"/>
              </w:rPr>
              <w:t>372</w:t>
            </w:r>
          </w:p>
        </w:tc>
        <w:tc>
          <w:tcPr>
            <w:tcW w:w="126" w:type="pct"/>
            <w:vAlign w:val="bottom"/>
          </w:tcPr>
          <w:p w14:paraId="65A554EC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vAlign w:val="bottom"/>
          </w:tcPr>
          <w:p w14:paraId="12B7DCC5" w14:textId="4371668F" w:rsidR="00F46145" w:rsidRPr="001869B0" w:rsidRDefault="00FB3F13" w:rsidP="008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0"/>
              </w:tabs>
              <w:ind w:right="-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</w:tr>
      <w:tr w:rsidR="00F46145" w:rsidRPr="00894550" w14:paraId="7832BDCA" w14:textId="77777777" w:rsidTr="00F46145">
        <w:trPr>
          <w:gridAfter w:val="1"/>
          <w:wAfter w:w="3" w:type="pct"/>
          <w:tblHeader/>
        </w:trPr>
        <w:tc>
          <w:tcPr>
            <w:tcW w:w="1538" w:type="pct"/>
            <w:hideMark/>
          </w:tcPr>
          <w:p w14:paraId="531897DB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27" w:type="pct"/>
          </w:tcPr>
          <w:p w14:paraId="7186874B" w14:textId="036F0CC1" w:rsidR="00F46145" w:rsidRPr="001869B0" w:rsidRDefault="00FB3F13" w:rsidP="00F46145">
            <w:pPr>
              <w:pStyle w:val="BodyText"/>
              <w:tabs>
                <w:tab w:val="clear" w:pos="227"/>
                <w:tab w:val="clear" w:pos="454"/>
                <w:tab w:val="decimal" w:pos="526"/>
              </w:tabs>
              <w:spacing w:after="0" w:line="240" w:lineRule="auto"/>
              <w:ind w:left="-59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945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3F13">
              <w:rPr>
                <w:rFonts w:asciiTheme="majorBidi" w:hAnsiTheme="majorBidi" w:cstheme="majorBidi"/>
                <w:sz w:val="30"/>
                <w:szCs w:val="30"/>
              </w:rPr>
              <w:t>950</w:t>
            </w:r>
          </w:p>
        </w:tc>
        <w:tc>
          <w:tcPr>
            <w:tcW w:w="126" w:type="pct"/>
          </w:tcPr>
          <w:p w14:paraId="5101472D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391457CC" w14:textId="0BC62F21" w:rsidR="00F46145" w:rsidRPr="001869B0" w:rsidRDefault="00B50948" w:rsidP="00367A0F">
            <w:pPr>
              <w:tabs>
                <w:tab w:val="clear" w:pos="454"/>
                <w:tab w:val="clear" w:pos="680"/>
                <w:tab w:val="clear" w:pos="907"/>
              </w:tabs>
              <w:ind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5C790DC4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2B11FE2F" w14:textId="3D6006E2" w:rsidR="00F46145" w:rsidRPr="00A24266" w:rsidRDefault="00FB3F13" w:rsidP="00931B4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  <w:tab w:val="decimal" w:pos="870"/>
              </w:tabs>
              <w:spacing w:after="0" w:line="240" w:lineRule="auto"/>
              <w:ind w:left="-108"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945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3F13">
              <w:rPr>
                <w:rFonts w:asciiTheme="majorBidi" w:hAnsiTheme="majorBidi" w:cstheme="majorBidi"/>
                <w:sz w:val="30"/>
                <w:szCs w:val="30"/>
              </w:rPr>
              <w:t>052</w:t>
            </w:r>
          </w:p>
        </w:tc>
        <w:tc>
          <w:tcPr>
            <w:tcW w:w="126" w:type="pct"/>
          </w:tcPr>
          <w:p w14:paraId="6C510CB7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7C61B8CB" w14:textId="023E0044" w:rsidR="00F46145" w:rsidRPr="001869B0" w:rsidRDefault="004B5E9C" w:rsidP="00F46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4BFB4EBD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03088068" w14:textId="10F2DD48" w:rsidR="00F46145" w:rsidRPr="00014DAC" w:rsidRDefault="00FB3F13" w:rsidP="008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B5E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3F13"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</w:tr>
      <w:tr w:rsidR="00F46145" w:rsidRPr="00894550" w14:paraId="21B0AB49" w14:textId="77777777" w:rsidTr="00F46145">
        <w:trPr>
          <w:gridAfter w:val="1"/>
          <w:wAfter w:w="3" w:type="pct"/>
          <w:tblHeader/>
        </w:trPr>
        <w:tc>
          <w:tcPr>
            <w:tcW w:w="1538" w:type="pct"/>
            <w:vAlign w:val="bottom"/>
            <w:hideMark/>
          </w:tcPr>
          <w:p w14:paraId="4DA7EE70" w14:textId="77777777" w:rsidR="00F46145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</w:t>
            </w:r>
          </w:p>
          <w:p w14:paraId="3E73196D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A34329" w14:textId="4A3BD244" w:rsidR="00F46145" w:rsidRPr="001869B0" w:rsidRDefault="00FB3F13" w:rsidP="00931B46">
            <w:pPr>
              <w:pStyle w:val="BodyText"/>
              <w:tabs>
                <w:tab w:val="clear" w:pos="227"/>
                <w:tab w:val="clear" w:pos="454"/>
                <w:tab w:val="decimal" w:pos="526"/>
              </w:tabs>
              <w:spacing w:after="0" w:line="240" w:lineRule="auto"/>
              <w:ind w:left="-59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4B5E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3F13"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  <w:tc>
          <w:tcPr>
            <w:tcW w:w="126" w:type="pct"/>
          </w:tcPr>
          <w:p w14:paraId="7254708E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6EF0AC" w14:textId="4D0AB218" w:rsidR="00F46145" w:rsidRPr="001869B0" w:rsidRDefault="00B50948" w:rsidP="00367A0F">
            <w:pPr>
              <w:tabs>
                <w:tab w:val="clear" w:pos="454"/>
                <w:tab w:val="clear" w:pos="680"/>
                <w:tab w:val="clear" w:pos="907"/>
              </w:tabs>
              <w:ind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3713BE57" w14:textId="77777777" w:rsidR="00F46145" w:rsidRPr="001869B0" w:rsidRDefault="00F46145" w:rsidP="00367A0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79F0DE" w14:textId="26EDD9C5" w:rsidR="00F46145" w:rsidRPr="001869B0" w:rsidRDefault="00FB3F13" w:rsidP="00931B46">
            <w:pPr>
              <w:tabs>
                <w:tab w:val="clear" w:pos="680"/>
                <w:tab w:val="left" w:pos="730"/>
                <w:tab w:val="decimal" w:pos="870"/>
              </w:tabs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sz w:val="30"/>
                <w:szCs w:val="30"/>
              </w:rPr>
              <w:t>118</w:t>
            </w:r>
            <w:r w:rsidR="004B5E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3F13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126" w:type="pct"/>
            <w:vAlign w:val="bottom"/>
          </w:tcPr>
          <w:p w14:paraId="601A1F48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2EF48E" w14:textId="69C5FAA0" w:rsidR="00F46145" w:rsidRPr="001869B0" w:rsidRDefault="00FB3F13" w:rsidP="00367A0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 w:line="240" w:lineRule="auto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B5E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3F13">
              <w:rPr>
                <w:rFonts w:asciiTheme="majorBidi" w:hAnsiTheme="majorBidi" w:cstheme="majorBidi"/>
                <w:sz w:val="30"/>
                <w:szCs w:val="30"/>
              </w:rPr>
              <w:t>076</w:t>
            </w:r>
          </w:p>
        </w:tc>
        <w:tc>
          <w:tcPr>
            <w:tcW w:w="126" w:type="pct"/>
            <w:vAlign w:val="bottom"/>
          </w:tcPr>
          <w:p w14:paraId="5568DEE6" w14:textId="77777777" w:rsidR="00F46145" w:rsidRPr="001869B0" w:rsidRDefault="00F46145" w:rsidP="00367A0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 w:line="240" w:lineRule="auto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3C0C4D" w14:textId="2E320083" w:rsidR="00F46145" w:rsidRPr="001869B0" w:rsidRDefault="00FB3F13" w:rsidP="00C40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B5E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3F13">
              <w:rPr>
                <w:rFonts w:asciiTheme="majorBidi" w:hAnsiTheme="majorBidi" w:cstheme="majorBidi"/>
                <w:sz w:val="30"/>
                <w:szCs w:val="30"/>
              </w:rPr>
              <w:t>076</w:t>
            </w:r>
          </w:p>
        </w:tc>
      </w:tr>
      <w:tr w:rsidR="00F46145" w:rsidRPr="00C40103" w14:paraId="5FDFCD54" w14:textId="77777777" w:rsidTr="00F46145">
        <w:trPr>
          <w:gridAfter w:val="1"/>
          <w:wAfter w:w="3" w:type="pct"/>
          <w:tblHeader/>
        </w:trPr>
        <w:tc>
          <w:tcPr>
            <w:tcW w:w="1538" w:type="pct"/>
            <w:hideMark/>
          </w:tcPr>
          <w:p w14:paraId="11A7C3AC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0A6124" w14:textId="00CA157B" w:rsidR="00F46145" w:rsidRPr="001869B0" w:rsidRDefault="00FB3F13" w:rsidP="00FD07B6">
            <w:pPr>
              <w:pStyle w:val="BodyText"/>
              <w:tabs>
                <w:tab w:val="clear" w:pos="227"/>
                <w:tab w:val="clear" w:pos="454"/>
                <w:tab w:val="decimal" w:pos="526"/>
              </w:tabs>
              <w:spacing w:after="0" w:line="240" w:lineRule="auto"/>
              <w:ind w:left="-59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205</w:t>
            </w:r>
            <w:r w:rsidR="004B5E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229</w:t>
            </w:r>
          </w:p>
        </w:tc>
        <w:tc>
          <w:tcPr>
            <w:tcW w:w="126" w:type="pct"/>
          </w:tcPr>
          <w:p w14:paraId="653DA31A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A7148F" w14:textId="15F17ACF" w:rsidR="00F46145" w:rsidRPr="008330D1" w:rsidRDefault="00FB3F13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14"/>
                <w:tab w:val="left" w:pos="83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B509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777</w:t>
            </w:r>
          </w:p>
        </w:tc>
        <w:tc>
          <w:tcPr>
            <w:tcW w:w="126" w:type="pct"/>
          </w:tcPr>
          <w:p w14:paraId="0CCC6BF2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55ED05" w14:textId="0E7A5A81" w:rsidR="00F46145" w:rsidRPr="00F33398" w:rsidRDefault="00FB3F13" w:rsidP="00F46145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614"/>
                <w:tab w:val="decimal" w:pos="870"/>
              </w:tabs>
              <w:spacing w:after="0" w:line="240" w:lineRule="auto"/>
              <w:ind w:left="-108"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</w:t>
            </w:r>
            <w:r w:rsidR="004B5E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</w:t>
            </w:r>
          </w:p>
        </w:tc>
        <w:tc>
          <w:tcPr>
            <w:tcW w:w="126" w:type="pct"/>
          </w:tcPr>
          <w:p w14:paraId="1072A4F2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2EA05F" w14:textId="208F8E7D" w:rsidR="00F46145" w:rsidRPr="001869B0" w:rsidRDefault="00FB3F13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4B5E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</w:t>
            </w:r>
          </w:p>
        </w:tc>
        <w:tc>
          <w:tcPr>
            <w:tcW w:w="126" w:type="pct"/>
          </w:tcPr>
          <w:p w14:paraId="2CCB28CA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E8A3C7" w14:textId="51FFE8F0" w:rsidR="00F46145" w:rsidRPr="00C40103" w:rsidRDefault="00FB3F13" w:rsidP="00530AFA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614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4B5E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872</w:t>
            </w:r>
          </w:p>
        </w:tc>
      </w:tr>
    </w:tbl>
    <w:p w14:paraId="27D4E6A9" w14:textId="7687E305" w:rsidR="00F77D97" w:rsidRPr="00F761A1" w:rsidRDefault="00F77D97" w:rsidP="002346D6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sz w:val="16"/>
          <w:szCs w:val="16"/>
        </w:rPr>
      </w:pPr>
    </w:p>
    <w:p w14:paraId="6048AF37" w14:textId="77777777" w:rsidR="00984000" w:rsidRPr="00AC365B" w:rsidRDefault="00984000" w:rsidP="00984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Angsana New" w:hAnsi="Angsana New"/>
          <w:i/>
          <w:iCs/>
          <w:sz w:val="30"/>
          <w:szCs w:val="30"/>
          <w:cs/>
        </w:rPr>
      </w:pPr>
      <w:bookmarkStart w:id="0" w:name="_Hlk16066347"/>
      <w:r w:rsidRPr="00AC365B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14:paraId="5F76C4D1" w14:textId="77777777" w:rsidR="00984000" w:rsidRPr="00F761A1" w:rsidRDefault="00984000" w:rsidP="00984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both"/>
        <w:rPr>
          <w:rFonts w:ascii="Angsana New" w:hAnsi="Angsana New"/>
          <w:sz w:val="16"/>
          <w:szCs w:val="16"/>
        </w:rPr>
      </w:pPr>
    </w:p>
    <w:p w14:paraId="6A697F15" w14:textId="2CB44D6D" w:rsidR="00984000" w:rsidRPr="00DC7E79" w:rsidRDefault="00984000" w:rsidP="00984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  <w:cs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B3F13" w:rsidRPr="00FB3F13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กันยายน</w:t>
      </w:r>
      <w:r w:rsidRPr="00AC365B">
        <w:rPr>
          <w:rFonts w:ascii="Angsana New" w:hAnsi="Angsana New"/>
          <w:sz w:val="30"/>
          <w:szCs w:val="30"/>
          <w:cs/>
        </w:rPr>
        <w:t xml:space="preserve"> </w:t>
      </w:r>
      <w:r w:rsidR="00FB3F13" w:rsidRPr="00FB3F13">
        <w:rPr>
          <w:rFonts w:ascii="Angsana New" w:hAnsi="Angsana New"/>
          <w:sz w:val="30"/>
          <w:szCs w:val="30"/>
        </w:rPr>
        <w:t>2563</w:t>
      </w:r>
      <w:r w:rsidRPr="00AC365B">
        <w:rPr>
          <w:rFonts w:ascii="Angsana New" w:hAnsi="Angsana New"/>
          <w:sz w:val="30"/>
          <w:szCs w:val="30"/>
          <w:cs/>
        </w:rPr>
        <w:t xml:space="preserve"> ทรัพย์สินของกลุ่มบริษัทและบริษัทมูลค่าตามบัญชีจำนวน </w:t>
      </w:r>
      <w:r w:rsidR="00FB3F13" w:rsidRPr="00FB3F13">
        <w:rPr>
          <w:rFonts w:ascii="Angsana New" w:hAnsi="Angsana New"/>
          <w:sz w:val="30"/>
          <w:szCs w:val="30"/>
        </w:rPr>
        <w:t>53</w:t>
      </w:r>
      <w:r w:rsidRPr="00AC365B">
        <w:rPr>
          <w:rFonts w:ascii="Angsana New" w:hAnsi="Angsana New"/>
          <w:sz w:val="30"/>
          <w:szCs w:val="30"/>
        </w:rPr>
        <w:t>.</w:t>
      </w:r>
      <w:r w:rsidR="00FB3F13" w:rsidRPr="00FB3F13">
        <w:rPr>
          <w:rFonts w:ascii="Angsana New" w:hAnsi="Angsana New"/>
          <w:sz w:val="30"/>
          <w:szCs w:val="30"/>
        </w:rPr>
        <w:t>48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AC365B">
        <w:rPr>
          <w:rFonts w:ascii="Angsana New" w:hAnsi="Angsana New"/>
          <w:i/>
          <w:iCs/>
          <w:sz w:val="30"/>
          <w:szCs w:val="30"/>
          <w:cs/>
        </w:rPr>
        <w:t>(</w:t>
      </w:r>
      <w:r w:rsidR="00F761A1">
        <w:rPr>
          <w:rFonts w:ascii="Angsana New" w:hAnsi="Angsana New"/>
          <w:i/>
          <w:iCs/>
          <w:sz w:val="30"/>
          <w:szCs w:val="30"/>
        </w:rPr>
        <w:t xml:space="preserve"> 31 </w:t>
      </w:r>
      <w:r w:rsidR="00F761A1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FB3F13" w:rsidRPr="00FB3F13">
        <w:rPr>
          <w:rFonts w:ascii="Angsana New" w:hAnsi="Angsana New"/>
          <w:i/>
          <w:iCs/>
          <w:sz w:val="30"/>
          <w:szCs w:val="30"/>
        </w:rPr>
        <w:t>2562</w:t>
      </w:r>
      <w:r w:rsidRPr="00AC365B">
        <w:rPr>
          <w:rFonts w:ascii="Angsana New" w:hAnsi="Angsana New"/>
          <w:i/>
          <w:iCs/>
          <w:sz w:val="30"/>
          <w:szCs w:val="30"/>
        </w:rPr>
        <w:t xml:space="preserve">: </w:t>
      </w:r>
      <w:r w:rsidR="00FB3F13" w:rsidRPr="00FB3F13">
        <w:rPr>
          <w:rFonts w:ascii="Angsana New" w:hAnsi="Angsana New"/>
          <w:i/>
          <w:iCs/>
          <w:sz w:val="30"/>
          <w:szCs w:val="30"/>
        </w:rPr>
        <w:t>53</w:t>
      </w:r>
      <w:r>
        <w:rPr>
          <w:rFonts w:ascii="Angsana New" w:hAnsi="Angsana New"/>
          <w:i/>
          <w:iCs/>
          <w:sz w:val="30"/>
          <w:szCs w:val="30"/>
        </w:rPr>
        <w:t>.</w:t>
      </w:r>
      <w:r w:rsidR="00FB3F13" w:rsidRPr="00FB3F13">
        <w:rPr>
          <w:rFonts w:ascii="Angsana New" w:hAnsi="Angsana New"/>
          <w:i/>
          <w:iCs/>
          <w:sz w:val="30"/>
          <w:szCs w:val="30"/>
        </w:rPr>
        <w:t>48</w:t>
      </w:r>
      <w:r w:rsidRPr="00AC365B">
        <w:rPr>
          <w:rFonts w:ascii="Angsana New" w:hAnsi="Angsana New"/>
          <w:i/>
          <w:iCs/>
          <w:sz w:val="30"/>
          <w:szCs w:val="30"/>
        </w:rPr>
        <w:t xml:space="preserve"> </w:t>
      </w:r>
      <w:r w:rsidRPr="00AC365B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AC365B">
        <w:rPr>
          <w:rFonts w:ascii="Angsana New" w:hAnsi="Angsana New"/>
          <w:sz w:val="30"/>
          <w:szCs w:val="30"/>
          <w:cs/>
        </w:rPr>
        <w:t xml:space="preserve"> ใช้เป็นหลักประกันวงเงินสินเชื่อบางส่วนจากสถาบันการเงินแห่งหนึ่ง (ดูหมายเหตุ</w:t>
      </w:r>
      <w:r w:rsidRPr="00984000">
        <w:rPr>
          <w:rFonts w:ascii="Angsana New" w:hAnsi="Angsana New"/>
          <w:spacing w:val="-4"/>
          <w:sz w:val="30"/>
          <w:szCs w:val="30"/>
          <w:cs/>
        </w:rPr>
        <w:t>ประกอบงบการเงิน</w:t>
      </w:r>
      <w:r w:rsidR="00DC7E79" w:rsidRPr="00DC7E79">
        <w:rPr>
          <w:rFonts w:ascii="Angsana New" w:hAnsi="Angsana New"/>
          <w:spacing w:val="-8"/>
          <w:sz w:val="30"/>
          <w:szCs w:val="30"/>
          <w:cs/>
        </w:rPr>
        <w:t>ระหว่างกาล</w:t>
      </w:r>
      <w:r w:rsidRPr="00DC7E79">
        <w:rPr>
          <w:rFonts w:ascii="Angsana New" w:hAnsi="Angsana New"/>
          <w:spacing w:val="-8"/>
          <w:sz w:val="30"/>
          <w:szCs w:val="30"/>
          <w:cs/>
        </w:rPr>
        <w:t xml:space="preserve">ข้อ </w:t>
      </w:r>
      <w:r w:rsidR="00FB3F13" w:rsidRPr="00FB3F13">
        <w:rPr>
          <w:rFonts w:ascii="Angsana New" w:hAnsi="Angsana New"/>
          <w:spacing w:val="-8"/>
          <w:sz w:val="30"/>
          <w:szCs w:val="30"/>
        </w:rPr>
        <w:t>11</w:t>
      </w:r>
      <w:r w:rsidRPr="00DC7E79">
        <w:rPr>
          <w:rFonts w:ascii="Angsana New" w:hAnsi="Angsana New"/>
          <w:spacing w:val="-8"/>
          <w:sz w:val="30"/>
          <w:szCs w:val="30"/>
          <w:cs/>
        </w:rPr>
        <w:t>)</w:t>
      </w:r>
      <w:r w:rsidR="00FB05FF">
        <w:rPr>
          <w:rFonts w:ascii="Angsana New" w:hAnsi="Angsana New"/>
          <w:spacing w:val="-8"/>
          <w:sz w:val="30"/>
          <w:szCs w:val="30"/>
        </w:rPr>
        <w:t xml:space="preserve"> </w:t>
      </w:r>
      <w:r w:rsidRPr="00DC7E79">
        <w:rPr>
          <w:rFonts w:ascii="Angsana New" w:hAnsi="Angsana New"/>
          <w:spacing w:val="-8"/>
          <w:sz w:val="30"/>
          <w:szCs w:val="30"/>
          <w:cs/>
        </w:rPr>
        <w:t>และหนังสือค้ำประกันจากสถาบันการเงินแห่งหนึ่ง (ดูหมายเหตุประกอบงบการเงิน</w:t>
      </w:r>
      <w:r w:rsidR="00707DB7" w:rsidRPr="00DC7E79">
        <w:rPr>
          <w:rFonts w:ascii="Angsana New" w:hAnsi="Angsana New"/>
          <w:spacing w:val="-8"/>
          <w:sz w:val="30"/>
          <w:szCs w:val="30"/>
          <w:cs/>
        </w:rPr>
        <w:t>ระหว่างกาล</w:t>
      </w:r>
      <w:r w:rsidRPr="00DC7E79">
        <w:rPr>
          <w:rFonts w:ascii="Angsana New" w:hAnsi="Angsana New"/>
          <w:spacing w:val="-8"/>
          <w:sz w:val="30"/>
          <w:szCs w:val="30"/>
          <w:cs/>
        </w:rPr>
        <w:t xml:space="preserve">ข้อ </w:t>
      </w:r>
      <w:r w:rsidR="00FB3F13" w:rsidRPr="00FB3F13">
        <w:rPr>
          <w:rFonts w:ascii="Angsana New" w:hAnsi="Angsana New"/>
          <w:spacing w:val="-8"/>
          <w:sz w:val="30"/>
          <w:szCs w:val="30"/>
        </w:rPr>
        <w:t>15</w:t>
      </w:r>
      <w:r w:rsidRPr="00DC7E79">
        <w:rPr>
          <w:rFonts w:ascii="Angsana New" w:hAnsi="Angsana New"/>
          <w:spacing w:val="-8"/>
          <w:sz w:val="30"/>
          <w:szCs w:val="30"/>
          <w:cs/>
        </w:rPr>
        <w:t>)</w:t>
      </w:r>
    </w:p>
    <w:bookmarkEnd w:id="0"/>
    <w:p w14:paraId="561D2E67" w14:textId="77777777" w:rsidR="00984000" w:rsidRPr="00F761A1" w:rsidRDefault="00984000" w:rsidP="002346D6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sz w:val="16"/>
          <w:szCs w:val="16"/>
        </w:rPr>
      </w:pPr>
    </w:p>
    <w:p w14:paraId="5ECF9E29" w14:textId="3E2A1EFB" w:rsidR="005F295B" w:rsidRDefault="005F295B" w:rsidP="00F761A1">
      <w:pPr>
        <w:pStyle w:val="ListParagraph"/>
        <w:numPr>
          <w:ilvl w:val="0"/>
          <w:numId w:val="16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bookmarkStart w:id="1" w:name="_Hlk36428100"/>
      <w:r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70F35022" w14:textId="2B55472D" w:rsidR="005F295B" w:rsidRPr="00F761A1" w:rsidRDefault="005F295B" w:rsidP="005F295B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sz w:val="16"/>
          <w:szCs w:val="16"/>
        </w:rPr>
      </w:pPr>
    </w:p>
    <w:p w14:paraId="52BF6833" w14:textId="156FACB3" w:rsidR="00367A0F" w:rsidRPr="009D26AD" w:rsidRDefault="002346D6" w:rsidP="002346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Angsana New" w:hAnsi="Angsana New"/>
          <w:sz w:val="20"/>
          <w:szCs w:val="20"/>
        </w:rPr>
      </w:pPr>
      <w:r w:rsidRPr="000C79C7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FB3F13" w:rsidRPr="00FB3F13">
        <w:rPr>
          <w:rFonts w:ascii="Angsana New" w:hAnsi="Angsana New"/>
          <w:sz w:val="30"/>
          <w:szCs w:val="30"/>
        </w:rPr>
        <w:t>12</w:t>
      </w:r>
      <w:r w:rsidRPr="000C79C7">
        <w:rPr>
          <w:rFonts w:ascii="Angsana New" w:hAnsi="Angsana New"/>
          <w:sz w:val="30"/>
          <w:szCs w:val="30"/>
        </w:rPr>
        <w:t xml:space="preserve"> </w:t>
      </w:r>
      <w:r w:rsidRPr="000C79C7">
        <w:rPr>
          <w:rFonts w:ascii="Angsana New" w:hAnsi="Angsana New"/>
          <w:sz w:val="30"/>
          <w:szCs w:val="30"/>
          <w:cs/>
        </w:rPr>
        <w:t xml:space="preserve">พฤษภาคม </w:t>
      </w:r>
      <w:r w:rsidR="00FB3F13" w:rsidRPr="00FB3F13">
        <w:rPr>
          <w:rFonts w:ascii="Angsana New" w:hAnsi="Angsana New"/>
          <w:sz w:val="30"/>
          <w:szCs w:val="30"/>
        </w:rPr>
        <w:t>2563</w:t>
      </w:r>
      <w:r w:rsidRPr="000C79C7">
        <w:rPr>
          <w:rFonts w:ascii="Angsana New" w:hAnsi="Angsana New"/>
          <w:sz w:val="30"/>
          <w:szCs w:val="30"/>
        </w:rPr>
        <w:t xml:space="preserve"> </w:t>
      </w:r>
      <w:r w:rsidRPr="000C79C7">
        <w:rPr>
          <w:rFonts w:ascii="Angsana New" w:hAnsi="Angsana New"/>
          <w:sz w:val="30"/>
          <w:szCs w:val="30"/>
          <w:cs/>
        </w:rPr>
        <w:t xml:space="preserve">คณะกรรมการมีมติให้ออกและเสนอขายตราสารหนี้ระยะสั้นในรูปแบบของตั๋วแลกเงิน </w:t>
      </w:r>
      <w:r w:rsidRPr="000C79C7">
        <w:rPr>
          <w:rFonts w:ascii="Angsana New" w:hAnsi="Angsana New"/>
          <w:sz w:val="30"/>
          <w:szCs w:val="30"/>
        </w:rPr>
        <w:t xml:space="preserve">(Bill of exchange) </w:t>
      </w:r>
      <w:r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>/</w:t>
      </w:r>
      <w:r>
        <w:rPr>
          <w:rFonts w:ascii="Angsana New" w:hAnsi="Angsana New"/>
          <w:sz w:val="30"/>
          <w:szCs w:val="30"/>
          <w:cs/>
        </w:rPr>
        <w:t>หรือ</w:t>
      </w:r>
      <w:r w:rsidRPr="000C79C7">
        <w:rPr>
          <w:rFonts w:ascii="Angsana New" w:hAnsi="Angsana New"/>
          <w:sz w:val="30"/>
          <w:szCs w:val="30"/>
          <w:cs/>
        </w:rPr>
        <w:t xml:space="preserve">การขอรับเงินกู้ยืมภายใต้วงเงิน </w:t>
      </w:r>
      <w:r w:rsidR="00FB3F13" w:rsidRPr="00FB3F13">
        <w:rPr>
          <w:rFonts w:ascii="Angsana New" w:hAnsi="Angsana New"/>
          <w:sz w:val="30"/>
          <w:szCs w:val="30"/>
        </w:rPr>
        <w:t>100</w:t>
      </w:r>
      <w:r w:rsidRPr="000C79C7">
        <w:rPr>
          <w:rFonts w:ascii="Angsana New" w:hAnsi="Angsana New"/>
          <w:sz w:val="30"/>
          <w:szCs w:val="30"/>
        </w:rPr>
        <w:t xml:space="preserve"> </w:t>
      </w:r>
      <w:r w:rsidRPr="000C79C7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0C79C7">
        <w:rPr>
          <w:rFonts w:ascii="Angsana New" w:hAnsi="Angsana New"/>
          <w:sz w:val="30"/>
          <w:szCs w:val="30"/>
          <w:cs/>
        </w:rPr>
        <w:t>พร้อมหลักทรัพย์ค้ำประกัน</w:t>
      </w:r>
      <w:r>
        <w:rPr>
          <w:rFonts w:ascii="Angsana New" w:hAnsi="Angsana New"/>
          <w:sz w:val="30"/>
          <w:szCs w:val="30"/>
        </w:rPr>
        <w:t xml:space="preserve"> (</w:t>
      </w:r>
      <w:r>
        <w:rPr>
          <w:rFonts w:ascii="Angsana New" w:hAnsi="Angsana New"/>
          <w:sz w:val="30"/>
          <w:szCs w:val="30"/>
          <w:cs/>
        </w:rPr>
        <w:t>ถ้ามี)</w:t>
      </w:r>
      <w:r w:rsidRPr="000C79C7">
        <w:rPr>
          <w:rFonts w:ascii="Angsana New" w:hAnsi="Angsana New"/>
          <w:sz w:val="30"/>
          <w:szCs w:val="30"/>
          <w:cs/>
        </w:rPr>
        <w:t xml:space="preserve"> เพื่อใช้เป็นแหล่งเงินทุนสำรองเพิ่มเติม </w:t>
      </w:r>
      <w:r>
        <w:rPr>
          <w:rFonts w:ascii="Angsana New" w:hAnsi="Angsana New"/>
          <w:sz w:val="30"/>
          <w:szCs w:val="30"/>
          <w:cs/>
        </w:rPr>
        <w:t>โดย</w:t>
      </w:r>
      <w:r w:rsidRPr="00881F4E">
        <w:rPr>
          <w:rFonts w:ascii="Angsana New" w:hAnsi="Angsana New"/>
          <w:sz w:val="30"/>
          <w:szCs w:val="30"/>
          <w:cs/>
        </w:rPr>
        <w:t>เสนอขายกับผู้ลงทุนสถาบันในประเทศ และ/หรือ ผู้ลงทุนสถาบันต่างประเทศ และ/หรือ ผู้ลงทุนรายใหญ่ ตามหลักเกณฑ์ที่กําหนดใน</w:t>
      </w:r>
      <w:r>
        <w:rPr>
          <w:rFonts w:ascii="Angsana New" w:hAnsi="Angsana New"/>
          <w:sz w:val="30"/>
          <w:szCs w:val="30"/>
          <w:cs/>
        </w:rPr>
        <w:t>ประกาศคณะกรรมการกำกับหลักทรัพย์และตลาดหลักทรัพย์และ</w:t>
      </w:r>
      <w:r>
        <w:rPr>
          <w:rFonts w:ascii="Angsana New" w:hAnsi="Angsana New"/>
          <w:sz w:val="30"/>
          <w:szCs w:val="30"/>
        </w:rPr>
        <w:t>/</w:t>
      </w:r>
      <w:r>
        <w:rPr>
          <w:rFonts w:ascii="Angsana New" w:hAnsi="Angsana New"/>
          <w:sz w:val="30"/>
          <w:szCs w:val="30"/>
          <w:cs/>
        </w:rPr>
        <w:t>หรือคณะกรรมการกำกับตลาดทุนหรือกฎระเบียบอื่นๆที่เกี่ยวข้อง</w:t>
      </w:r>
      <w:r w:rsidR="00456240">
        <w:rPr>
          <w:rFonts w:ascii="Angsana New" w:hAnsi="Angsana New"/>
          <w:sz w:val="30"/>
          <w:szCs w:val="30"/>
        </w:rPr>
        <w:t xml:space="preserve"> </w:t>
      </w:r>
    </w:p>
    <w:p w14:paraId="681EAB14" w14:textId="77777777" w:rsidR="00F6477B" w:rsidRDefault="00A700EB" w:rsidP="00F647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outlineLvl w:val="0"/>
        <w:rPr>
          <w:rFonts w:ascii="Angsana New" w:hAnsi="Angsana New"/>
          <w:sz w:val="30"/>
          <w:szCs w:val="30"/>
        </w:rPr>
      </w:pPr>
      <w:r w:rsidRPr="00A700EB">
        <w:rPr>
          <w:rFonts w:ascii="Angsana New" w:hAnsi="Angsana New"/>
          <w:sz w:val="30"/>
          <w:szCs w:val="30"/>
          <w:cs/>
        </w:rPr>
        <w:lastRenderedPageBreak/>
        <w:t>ในระหว่างงวด</w:t>
      </w:r>
      <w:r w:rsidR="0084689D">
        <w:rPr>
          <w:rFonts w:ascii="Angsana New" w:hAnsi="Angsana New"/>
          <w:sz w:val="30"/>
          <w:szCs w:val="30"/>
          <w:cs/>
        </w:rPr>
        <w:t>เก้า</w:t>
      </w:r>
      <w:r w:rsidRPr="00A700E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FB3F13" w:rsidRPr="00FB3F13">
        <w:rPr>
          <w:rFonts w:ascii="Angsana New" w:hAnsi="Angsana New"/>
          <w:sz w:val="30"/>
          <w:szCs w:val="30"/>
        </w:rPr>
        <w:t>30</w:t>
      </w:r>
      <w:r w:rsidR="0048745E">
        <w:rPr>
          <w:rFonts w:ascii="Angsana New" w:hAnsi="Angsana New"/>
          <w:sz w:val="30"/>
          <w:szCs w:val="30"/>
        </w:rPr>
        <w:t xml:space="preserve"> </w:t>
      </w:r>
      <w:r w:rsidR="0084689D">
        <w:rPr>
          <w:rFonts w:ascii="Angsana New" w:hAnsi="Angsana New"/>
          <w:sz w:val="30"/>
          <w:szCs w:val="30"/>
          <w:cs/>
        </w:rPr>
        <w:t>กันยา</w:t>
      </w:r>
      <w:r w:rsidR="0048745E">
        <w:rPr>
          <w:rFonts w:ascii="Angsana New" w:hAnsi="Angsana New"/>
          <w:sz w:val="30"/>
          <w:szCs w:val="30"/>
          <w:cs/>
        </w:rPr>
        <w:t xml:space="preserve">ยน </w:t>
      </w:r>
      <w:r w:rsidR="00FB3F13" w:rsidRPr="00FB3F13">
        <w:rPr>
          <w:rFonts w:ascii="Angsana New" w:hAnsi="Angsana New"/>
          <w:sz w:val="30"/>
          <w:szCs w:val="30"/>
        </w:rPr>
        <w:t>2563</w:t>
      </w:r>
      <w:r w:rsidRPr="00A700EB">
        <w:rPr>
          <w:rFonts w:ascii="Angsana New" w:hAnsi="Angsana New"/>
          <w:sz w:val="30"/>
          <w:szCs w:val="30"/>
          <w:cs/>
        </w:rPr>
        <w:t xml:space="preserve"> บริษัทได้ทำสัญญากู้ยืมเงินระยะสั้นกับ</w:t>
      </w:r>
      <w:r w:rsidR="00416482">
        <w:rPr>
          <w:rFonts w:ascii="Angsana New" w:hAnsi="Angsana New"/>
          <w:sz w:val="30"/>
          <w:szCs w:val="30"/>
          <w:cs/>
        </w:rPr>
        <w:t>บริษัทแห่งหนึ่ง</w:t>
      </w:r>
      <w:r w:rsidR="00A25389">
        <w:rPr>
          <w:rFonts w:ascii="Angsana New" w:hAnsi="Angsana New"/>
          <w:sz w:val="30"/>
          <w:szCs w:val="30"/>
          <w:cs/>
        </w:rPr>
        <w:t>และบุคคล</w:t>
      </w:r>
      <w:r w:rsidRPr="00A700EB">
        <w:rPr>
          <w:rFonts w:ascii="Angsana New" w:hAnsi="Angsana New"/>
          <w:sz w:val="30"/>
          <w:szCs w:val="30"/>
          <w:cs/>
        </w:rPr>
        <w:t>หลายสัญญาเป็นจำนวนรวม</w:t>
      </w:r>
      <w:r>
        <w:rPr>
          <w:rFonts w:ascii="Angsana New" w:hAnsi="Angsana New"/>
          <w:sz w:val="30"/>
          <w:szCs w:val="30"/>
        </w:rPr>
        <w:t xml:space="preserve"> </w:t>
      </w:r>
      <w:r w:rsidR="00FB3F13" w:rsidRPr="00FB3F13">
        <w:rPr>
          <w:rFonts w:ascii="Angsana New" w:hAnsi="Angsana New"/>
          <w:sz w:val="30"/>
          <w:szCs w:val="30"/>
        </w:rPr>
        <w:t>158</w:t>
      </w:r>
      <w:r>
        <w:rPr>
          <w:rFonts w:ascii="Angsana New" w:hAnsi="Angsana New"/>
          <w:sz w:val="30"/>
          <w:szCs w:val="30"/>
        </w:rPr>
        <w:t xml:space="preserve"> </w:t>
      </w:r>
      <w:r w:rsidRPr="00A700EB">
        <w:rPr>
          <w:rFonts w:ascii="Angsana New" w:hAnsi="Angsana New"/>
          <w:sz w:val="30"/>
          <w:szCs w:val="30"/>
          <w:cs/>
        </w:rPr>
        <w:t xml:space="preserve">ล้านบาท </w:t>
      </w:r>
      <w:r w:rsidR="00C60AC1">
        <w:rPr>
          <w:rFonts w:ascii="Angsana New" w:hAnsi="Angsana New"/>
          <w:sz w:val="30"/>
          <w:szCs w:val="30"/>
        </w:rPr>
        <w:t>(</w:t>
      </w:r>
      <w:r w:rsidR="00C60AC1">
        <w:rPr>
          <w:rFonts w:ascii="Angsana New" w:hAnsi="Angsana New"/>
          <w:sz w:val="30"/>
          <w:szCs w:val="30"/>
          <w:cs/>
        </w:rPr>
        <w:t>รวมเงินกู้ยืมจากมติการประชุม</w:t>
      </w:r>
      <w:r w:rsidR="00C60AC1" w:rsidRPr="00C60AC1">
        <w:rPr>
          <w:rFonts w:ascii="Angsana New" w:hAnsi="Angsana New"/>
          <w:sz w:val="30"/>
          <w:szCs w:val="30"/>
          <w:cs/>
        </w:rPr>
        <w:t>คณะกรรมการของบริษัท</w:t>
      </w:r>
      <w:r w:rsidR="000579D5">
        <w:rPr>
          <w:rFonts w:ascii="Angsana New" w:hAnsi="Angsana New"/>
          <w:sz w:val="30"/>
          <w:szCs w:val="30"/>
          <w:cs/>
        </w:rPr>
        <w:t>ที่กล่าวไว้ข้างต้น</w:t>
      </w:r>
      <w:r w:rsidR="00C60AC1" w:rsidRPr="00C60AC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B3F13" w:rsidRPr="00FB3F13">
        <w:rPr>
          <w:rFonts w:ascii="Angsana New" w:hAnsi="Angsana New"/>
          <w:sz w:val="30"/>
          <w:szCs w:val="30"/>
        </w:rPr>
        <w:t>12</w:t>
      </w:r>
      <w:r w:rsidR="00C60AC1" w:rsidRPr="00C60AC1">
        <w:rPr>
          <w:rFonts w:ascii="Angsana New" w:hAnsi="Angsana New"/>
          <w:sz w:val="30"/>
          <w:szCs w:val="30"/>
          <w:cs/>
        </w:rPr>
        <w:t xml:space="preserve"> พฤษภาคม </w:t>
      </w:r>
      <w:r w:rsidR="00FB3F13" w:rsidRPr="00FB3F13">
        <w:rPr>
          <w:rFonts w:ascii="Angsana New" w:hAnsi="Angsana New"/>
          <w:sz w:val="30"/>
          <w:szCs w:val="30"/>
        </w:rPr>
        <w:t>2563</w:t>
      </w:r>
      <w:r w:rsidR="00CE63A1">
        <w:rPr>
          <w:rFonts w:ascii="Angsana New" w:hAnsi="Angsana New"/>
          <w:sz w:val="30"/>
          <w:szCs w:val="30"/>
        </w:rPr>
        <w:t xml:space="preserve"> </w:t>
      </w:r>
      <w:r w:rsidR="00CE63A1" w:rsidRPr="00A700EB">
        <w:rPr>
          <w:rFonts w:ascii="Angsana New" w:hAnsi="Angsana New"/>
          <w:sz w:val="30"/>
          <w:szCs w:val="30"/>
          <w:cs/>
        </w:rPr>
        <w:t>จำนวน</w:t>
      </w:r>
      <w:r w:rsidR="00CE63A1">
        <w:rPr>
          <w:rFonts w:ascii="Angsana New" w:hAnsi="Angsana New"/>
          <w:sz w:val="30"/>
          <w:szCs w:val="30"/>
        </w:rPr>
        <w:t xml:space="preserve"> </w:t>
      </w:r>
      <w:r w:rsidR="00FB3F13" w:rsidRPr="00FB3F13">
        <w:rPr>
          <w:rFonts w:ascii="Angsana New" w:hAnsi="Angsana New"/>
          <w:sz w:val="30"/>
          <w:szCs w:val="30"/>
        </w:rPr>
        <w:t>78</w:t>
      </w:r>
      <w:r w:rsidR="00CE63A1">
        <w:rPr>
          <w:rFonts w:ascii="Angsana New" w:hAnsi="Angsana New"/>
          <w:sz w:val="30"/>
          <w:szCs w:val="30"/>
        </w:rPr>
        <w:t xml:space="preserve"> </w:t>
      </w:r>
      <w:r w:rsidR="00CE63A1">
        <w:rPr>
          <w:rFonts w:ascii="Angsana New" w:hAnsi="Angsana New"/>
          <w:sz w:val="30"/>
          <w:szCs w:val="30"/>
          <w:cs/>
        </w:rPr>
        <w:t>ล้านบาท</w:t>
      </w:r>
      <w:r w:rsidR="00C60AC1" w:rsidRPr="00CE63A1">
        <w:rPr>
          <w:rFonts w:ascii="Angsana New" w:hAnsi="Angsana New"/>
          <w:sz w:val="30"/>
          <w:szCs w:val="30"/>
        </w:rPr>
        <w:t xml:space="preserve">) </w:t>
      </w:r>
      <w:r w:rsidRPr="00CE63A1">
        <w:rPr>
          <w:rFonts w:ascii="Angsana New" w:hAnsi="Angsana New"/>
          <w:sz w:val="30"/>
          <w:szCs w:val="30"/>
          <w:cs/>
        </w:rPr>
        <w:t>โดยเงินกู้ยืมดังกล่าวมีกำหนดชำระคืนเงินภายในเดือนกุมภาพันธ์</w:t>
      </w:r>
      <w:r w:rsidR="00367A0F" w:rsidRPr="00CE63A1">
        <w:rPr>
          <w:rFonts w:ascii="Angsana New" w:hAnsi="Angsana New"/>
          <w:sz w:val="30"/>
          <w:szCs w:val="30"/>
          <w:cs/>
        </w:rPr>
        <w:t>และพฤษภาคม</w:t>
      </w:r>
      <w:r w:rsidRPr="00CE63A1">
        <w:rPr>
          <w:rFonts w:ascii="Angsana New" w:hAnsi="Angsana New"/>
          <w:sz w:val="30"/>
          <w:szCs w:val="30"/>
        </w:rPr>
        <w:t xml:space="preserve"> </w:t>
      </w:r>
      <w:r w:rsidR="00FB3F13" w:rsidRPr="00FB3F13">
        <w:rPr>
          <w:rFonts w:ascii="Angsana New" w:hAnsi="Angsana New"/>
          <w:sz w:val="30"/>
          <w:szCs w:val="30"/>
        </w:rPr>
        <w:t>2564</w:t>
      </w:r>
      <w:r w:rsidRPr="00CE63A1">
        <w:rPr>
          <w:rFonts w:ascii="Angsana New" w:hAnsi="Angsana New"/>
          <w:sz w:val="30"/>
          <w:szCs w:val="30"/>
        </w:rPr>
        <w:t xml:space="preserve"> </w:t>
      </w:r>
      <w:r w:rsidRPr="00CE63A1">
        <w:rPr>
          <w:rFonts w:ascii="Angsana New" w:hAnsi="Angsana New"/>
          <w:sz w:val="30"/>
          <w:szCs w:val="30"/>
          <w:cs/>
        </w:rPr>
        <w:t xml:space="preserve">และมีอัตราดอกเบี้ยร้อยละ </w:t>
      </w:r>
      <w:r w:rsidR="00FB3F13" w:rsidRPr="00FB3F13">
        <w:rPr>
          <w:rFonts w:ascii="Angsana New" w:hAnsi="Angsana New"/>
          <w:sz w:val="30"/>
          <w:szCs w:val="30"/>
        </w:rPr>
        <w:t>6</w:t>
      </w:r>
      <w:r w:rsidR="00200CA3" w:rsidRPr="00CE63A1">
        <w:rPr>
          <w:rFonts w:ascii="Angsana New" w:hAnsi="Angsana New"/>
          <w:sz w:val="30"/>
          <w:szCs w:val="30"/>
        </w:rPr>
        <w:t>.</w:t>
      </w:r>
      <w:r w:rsidR="00FB3F13" w:rsidRPr="00FB3F13">
        <w:rPr>
          <w:rFonts w:ascii="Angsana New" w:hAnsi="Angsana New"/>
          <w:sz w:val="30"/>
          <w:szCs w:val="30"/>
        </w:rPr>
        <w:t>0</w:t>
      </w:r>
      <w:r w:rsidR="0048745E" w:rsidRPr="00CE63A1">
        <w:rPr>
          <w:rFonts w:ascii="Angsana New" w:hAnsi="Angsana New"/>
          <w:sz w:val="30"/>
          <w:szCs w:val="30"/>
          <w:cs/>
        </w:rPr>
        <w:t xml:space="preserve"> </w:t>
      </w:r>
      <w:r w:rsidRPr="00CE63A1">
        <w:rPr>
          <w:rFonts w:ascii="Angsana New" w:hAnsi="Angsana New"/>
          <w:sz w:val="30"/>
          <w:szCs w:val="30"/>
          <w:cs/>
        </w:rPr>
        <w:t>ต่อปี</w:t>
      </w:r>
      <w:r w:rsidRPr="00CE63A1">
        <w:rPr>
          <w:rFonts w:ascii="Angsana New" w:hAnsi="Angsana New"/>
          <w:sz w:val="30"/>
          <w:szCs w:val="30"/>
        </w:rPr>
        <w:t xml:space="preserve"> </w:t>
      </w:r>
      <w:r w:rsidRPr="00CE63A1">
        <w:rPr>
          <w:rFonts w:ascii="Angsana New" w:hAnsi="Angsana New"/>
          <w:sz w:val="30"/>
          <w:szCs w:val="30"/>
          <w:cs/>
        </w:rPr>
        <w:t>ซึ่งมีกำหนดชำระดอกเบี้ยเป็นรายเดือน</w:t>
      </w:r>
      <w:r w:rsidR="00F06147" w:rsidRPr="00CE63A1">
        <w:rPr>
          <w:rFonts w:ascii="Angsana New" w:hAnsi="Angsana New"/>
          <w:sz w:val="30"/>
          <w:szCs w:val="30"/>
        </w:rPr>
        <w:t xml:space="preserve"> </w:t>
      </w:r>
      <w:r w:rsidR="004E59C4" w:rsidRPr="00CE63A1">
        <w:rPr>
          <w:rFonts w:ascii="Angsana New" w:hAnsi="Angsana New"/>
          <w:sz w:val="30"/>
          <w:szCs w:val="30"/>
          <w:cs/>
        </w:rPr>
        <w:t>ทั้งนี้</w:t>
      </w:r>
      <w:r w:rsidR="00F06147" w:rsidRPr="00CE63A1">
        <w:rPr>
          <w:rFonts w:ascii="Angsana New" w:hAnsi="Angsana New"/>
          <w:sz w:val="30"/>
          <w:szCs w:val="30"/>
          <w:cs/>
        </w:rPr>
        <w:t>ในกรณีที่</w:t>
      </w:r>
      <w:r w:rsidR="004E59C4" w:rsidRPr="00CE63A1">
        <w:rPr>
          <w:rFonts w:ascii="Angsana New" w:hAnsi="Angsana New"/>
          <w:sz w:val="30"/>
          <w:szCs w:val="30"/>
          <w:cs/>
        </w:rPr>
        <w:t>บริษัท</w:t>
      </w:r>
      <w:r w:rsidR="00F06147" w:rsidRPr="00CE63A1">
        <w:rPr>
          <w:rFonts w:ascii="Angsana New" w:hAnsi="Angsana New"/>
          <w:sz w:val="30"/>
          <w:szCs w:val="30"/>
          <w:cs/>
        </w:rPr>
        <w:t>ประสงค์จะเลื่อนกำหนดวันชำระคืนเงินกู้ออกไป ให้</w:t>
      </w:r>
      <w:r w:rsidR="004E59C4" w:rsidRPr="00CE63A1">
        <w:rPr>
          <w:rFonts w:ascii="Angsana New" w:hAnsi="Angsana New"/>
          <w:sz w:val="30"/>
          <w:szCs w:val="30"/>
          <w:cs/>
        </w:rPr>
        <w:t>บริษัท</w:t>
      </w:r>
      <w:r w:rsidR="00F06147" w:rsidRPr="00CE63A1">
        <w:rPr>
          <w:rFonts w:ascii="Angsana New" w:hAnsi="Angsana New"/>
          <w:sz w:val="30"/>
          <w:szCs w:val="30"/>
          <w:cs/>
        </w:rPr>
        <w:t>ส่งคำบอกกล่าวเป็นลายลักษณ์อักษรไปยังผู้ให้กู้ล่วงหน้า</w:t>
      </w:r>
      <w:r w:rsidR="00592A7D" w:rsidRPr="00CE63A1">
        <w:rPr>
          <w:rFonts w:ascii="Angsana New" w:hAnsi="Angsana New"/>
          <w:sz w:val="30"/>
          <w:szCs w:val="30"/>
          <w:cs/>
        </w:rPr>
        <w:t>ภายใน</w:t>
      </w:r>
      <w:r w:rsidR="00F06147" w:rsidRPr="00CE63A1">
        <w:rPr>
          <w:rFonts w:ascii="Angsana New" w:hAnsi="Angsana New"/>
          <w:sz w:val="30"/>
          <w:szCs w:val="30"/>
          <w:cs/>
        </w:rPr>
        <w:t xml:space="preserve"> </w:t>
      </w:r>
      <w:r w:rsidR="00FB3F13" w:rsidRPr="00FB3F13">
        <w:rPr>
          <w:rFonts w:ascii="Angsana New" w:hAnsi="Angsana New"/>
          <w:sz w:val="30"/>
          <w:szCs w:val="30"/>
        </w:rPr>
        <w:t>15</w:t>
      </w:r>
      <w:r w:rsidR="00F06147" w:rsidRPr="00CE63A1">
        <w:rPr>
          <w:rFonts w:ascii="Angsana New" w:hAnsi="Angsana New"/>
          <w:sz w:val="30"/>
          <w:szCs w:val="30"/>
        </w:rPr>
        <w:t xml:space="preserve"> </w:t>
      </w:r>
      <w:r w:rsidR="00F06147" w:rsidRPr="00CE63A1">
        <w:rPr>
          <w:rFonts w:ascii="Angsana New" w:hAnsi="Angsana New"/>
          <w:sz w:val="30"/>
          <w:szCs w:val="30"/>
          <w:cs/>
        </w:rPr>
        <w:t>วัน ก่อนครบกำหนดวันชำระคืนเงินกู้ ในกรณีเช่นว่านี้ คู่สัญญาทั้งสองฝ่ายจะแก้ไขข้อตกลงภายใต้สัญญาฉบับนี้ให้สอดคล้องกับวันชำระคืนเงินกู้ที่คู่สัญญาตกลงกันเลื่อนออกไป</w:t>
      </w:r>
      <w:r w:rsidRPr="00CE63A1">
        <w:rPr>
          <w:rFonts w:ascii="Angsana New" w:hAnsi="Angsana New"/>
          <w:sz w:val="30"/>
          <w:szCs w:val="30"/>
          <w:cs/>
        </w:rPr>
        <w:t xml:space="preserve"> </w:t>
      </w:r>
      <w:bookmarkEnd w:id="1"/>
    </w:p>
    <w:p w14:paraId="46C2EE4B" w14:textId="77777777" w:rsidR="00F6477B" w:rsidRPr="00773832" w:rsidRDefault="00F6477B" w:rsidP="00F647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outlineLvl w:val="0"/>
        <w:rPr>
          <w:rFonts w:ascii="Angsana New" w:hAnsi="Angsana New"/>
          <w:sz w:val="28"/>
          <w:szCs w:val="28"/>
        </w:rPr>
      </w:pPr>
    </w:p>
    <w:p w14:paraId="53C53B8A" w14:textId="70D4B3CC" w:rsidR="00F6477B" w:rsidRPr="00F6477B" w:rsidRDefault="00F6477B" w:rsidP="00F647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outlineLvl w:val="0"/>
        <w:rPr>
          <w:rFonts w:ascii="Angsana New" w:hAnsi="Angsana New"/>
          <w:sz w:val="30"/>
          <w:szCs w:val="30"/>
        </w:rPr>
      </w:pPr>
      <w:r w:rsidRPr="00F6477B">
        <w:rPr>
          <w:rFonts w:ascii="Angsana New" w:hAnsi="Angsana New" w:hint="cs"/>
          <w:sz w:val="30"/>
          <w:szCs w:val="30"/>
          <w:cs/>
        </w:rPr>
        <w:t>สัญญาเงินกู้ยืมระยะสั้นจากบริษัท</w:t>
      </w:r>
      <w:r>
        <w:rPr>
          <w:rFonts w:ascii="Angsana New" w:hAnsi="Angsana New"/>
          <w:sz w:val="30"/>
          <w:szCs w:val="30"/>
          <w:cs/>
        </w:rPr>
        <w:t>แห่งหนึ่ง</w:t>
      </w:r>
      <w:r w:rsidRPr="00F6477B">
        <w:rPr>
          <w:rFonts w:ascii="Angsana New" w:hAnsi="Angsana New" w:hint="cs"/>
          <w:sz w:val="30"/>
          <w:szCs w:val="30"/>
          <w:cs/>
        </w:rPr>
        <w:t>ข้างต้นค้</w:t>
      </w:r>
      <w:r w:rsidR="001D4C8F">
        <w:rPr>
          <w:rFonts w:ascii="Angsana New" w:hAnsi="Angsana New" w:hint="cs"/>
          <w:sz w:val="30"/>
          <w:szCs w:val="30"/>
          <w:cs/>
        </w:rPr>
        <w:t>ำ</w:t>
      </w:r>
      <w:r w:rsidRPr="00F6477B">
        <w:rPr>
          <w:rFonts w:ascii="Angsana New" w:hAnsi="Angsana New" w:hint="cs"/>
          <w:sz w:val="30"/>
          <w:szCs w:val="30"/>
          <w:cs/>
        </w:rPr>
        <w:t>ประกันโดยเงินลงทุนของบริษัทในบริษัทย่อย</w:t>
      </w:r>
      <w:r w:rsidRPr="00F6477B">
        <w:rPr>
          <w:rFonts w:ascii="Angsana New" w:hAnsi="Angsana New"/>
          <w:sz w:val="30"/>
          <w:szCs w:val="30"/>
          <w:cs/>
        </w:rPr>
        <w:t xml:space="preserve"> (</w:t>
      </w:r>
      <w:r w:rsidRPr="00F6477B">
        <w:rPr>
          <w:rFonts w:ascii="Angsana New" w:hAnsi="Angsana New" w:hint="cs"/>
          <w:sz w:val="30"/>
          <w:szCs w:val="30"/>
          <w:cs/>
        </w:rPr>
        <w:t>บริษัท</w:t>
      </w:r>
      <w:r w:rsidRPr="00F6477B">
        <w:rPr>
          <w:rFonts w:ascii="Angsana New" w:hAnsi="Angsana New"/>
          <w:sz w:val="30"/>
          <w:szCs w:val="30"/>
          <w:cs/>
        </w:rPr>
        <w:t xml:space="preserve"> </w:t>
      </w:r>
      <w:r w:rsidRPr="00F6477B">
        <w:rPr>
          <w:rFonts w:ascii="Angsana New" w:hAnsi="Angsana New" w:hint="cs"/>
          <w:sz w:val="30"/>
          <w:szCs w:val="30"/>
          <w:cs/>
        </w:rPr>
        <w:t>เนชั่น</w:t>
      </w:r>
      <w:r w:rsidRPr="00F6477B">
        <w:rPr>
          <w:rFonts w:ascii="Angsana New" w:hAnsi="Angsana New"/>
          <w:sz w:val="30"/>
          <w:szCs w:val="30"/>
          <w:cs/>
        </w:rPr>
        <w:t xml:space="preserve"> </w:t>
      </w:r>
      <w:r w:rsidRPr="00F6477B">
        <w:rPr>
          <w:rFonts w:ascii="Angsana New" w:hAnsi="Angsana New" w:hint="cs"/>
          <w:sz w:val="30"/>
          <w:szCs w:val="30"/>
          <w:cs/>
        </w:rPr>
        <w:t>บรอดแคสติ้ง</w:t>
      </w:r>
      <w:r w:rsidRPr="00F6477B">
        <w:rPr>
          <w:rFonts w:ascii="Angsana New" w:hAnsi="Angsana New"/>
          <w:sz w:val="30"/>
          <w:szCs w:val="30"/>
          <w:cs/>
        </w:rPr>
        <w:t xml:space="preserve"> </w:t>
      </w:r>
      <w:r w:rsidRPr="00F6477B">
        <w:rPr>
          <w:rFonts w:ascii="Angsana New" w:hAnsi="Angsana New" w:hint="cs"/>
          <w:sz w:val="30"/>
          <w:szCs w:val="30"/>
          <w:cs/>
        </w:rPr>
        <w:t>คอร์ปอเรชั่น</w:t>
      </w:r>
      <w:r w:rsidRPr="00F6477B">
        <w:rPr>
          <w:rFonts w:ascii="Angsana New" w:hAnsi="Angsana New"/>
          <w:sz w:val="30"/>
          <w:szCs w:val="30"/>
          <w:cs/>
        </w:rPr>
        <w:t xml:space="preserve"> </w:t>
      </w:r>
      <w:r w:rsidRPr="00F6477B">
        <w:rPr>
          <w:rFonts w:ascii="Angsana New" w:hAnsi="Angsana New" w:hint="cs"/>
          <w:sz w:val="30"/>
          <w:szCs w:val="30"/>
          <w:cs/>
        </w:rPr>
        <w:t>จากัด</w:t>
      </w:r>
      <w:r w:rsidRPr="00F6477B">
        <w:rPr>
          <w:rFonts w:ascii="Angsana New" w:hAnsi="Angsana New"/>
          <w:sz w:val="30"/>
          <w:szCs w:val="30"/>
          <w:cs/>
        </w:rPr>
        <w:t xml:space="preserve"> (</w:t>
      </w:r>
      <w:r w:rsidRPr="00F6477B">
        <w:rPr>
          <w:rFonts w:ascii="Angsana New" w:hAnsi="Angsana New" w:hint="cs"/>
          <w:sz w:val="30"/>
          <w:szCs w:val="30"/>
          <w:cs/>
        </w:rPr>
        <w:t>มหาชน</w:t>
      </w:r>
      <w:r w:rsidRPr="00F6477B">
        <w:rPr>
          <w:rFonts w:ascii="Angsana New" w:hAnsi="Angsana New"/>
          <w:sz w:val="30"/>
          <w:szCs w:val="30"/>
          <w:cs/>
        </w:rPr>
        <w:t>))</w:t>
      </w:r>
    </w:p>
    <w:p w14:paraId="6340C63C" w14:textId="77777777" w:rsidR="00F6477B" w:rsidRPr="00773832" w:rsidRDefault="00F6477B" w:rsidP="00DD5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thaiDistribute"/>
        <w:rPr>
          <w:rFonts w:ascii="Angsana New" w:hAnsi="Angsana New"/>
          <w:color w:val="FFFFFF"/>
          <w:sz w:val="28"/>
          <w:szCs w:val="28"/>
        </w:rPr>
      </w:pPr>
    </w:p>
    <w:p w14:paraId="46A5C132" w14:textId="0B184F40" w:rsidR="00DD5512" w:rsidRPr="00AC365B" w:rsidRDefault="00DD5512" w:rsidP="00DD5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pacing w:val="-4"/>
          <w:sz w:val="30"/>
          <w:szCs w:val="30"/>
        </w:rPr>
      </w:pP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หนี้สินที่มีภาระดอกเบี้ยส่วนที่มีหลักประกัน </w:t>
      </w:r>
      <w:r w:rsidR="00446814">
        <w:rPr>
          <w:rFonts w:ascii="Angsana New" w:hAnsi="Angsana New"/>
          <w:spacing w:val="-4"/>
          <w:sz w:val="30"/>
          <w:szCs w:val="30"/>
          <w:cs/>
        </w:rPr>
        <w:t xml:space="preserve">ซึ่งประกอบด้วยเงินเบิกเกินบัญชีและเงินกู้ยืมระยะสั้นและระยะยาวกับสถาบันการเงินและเงินกู้ยืมระยะสั้นกับบริษัทแห่งหนึ่ง 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FB3F13" w:rsidRPr="00FB3F13">
        <w:rPr>
          <w:rFonts w:ascii="Angsana New" w:hAnsi="Angsana New"/>
          <w:spacing w:val="-4"/>
          <w:sz w:val="30"/>
          <w:szCs w:val="30"/>
        </w:rPr>
        <w:t>30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="0084689D">
        <w:rPr>
          <w:rFonts w:ascii="Angsana New" w:hAnsi="Angsana New"/>
          <w:spacing w:val="-4"/>
          <w:sz w:val="30"/>
          <w:szCs w:val="30"/>
          <w:cs/>
        </w:rPr>
        <w:t>กันย</w:t>
      </w:r>
      <w:r>
        <w:rPr>
          <w:rFonts w:ascii="Angsana New" w:hAnsi="Angsana New"/>
          <w:spacing w:val="-4"/>
          <w:sz w:val="30"/>
          <w:szCs w:val="30"/>
          <w:cs/>
        </w:rPr>
        <w:t xml:space="preserve">ายน </w:t>
      </w:r>
      <w:r w:rsidR="00FB3F13" w:rsidRPr="00FB3F13">
        <w:rPr>
          <w:rFonts w:ascii="Angsana New" w:hAnsi="Angsana New"/>
          <w:spacing w:val="-4"/>
          <w:sz w:val="30"/>
          <w:szCs w:val="30"/>
        </w:rPr>
        <w:t>2563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FB3F13" w:rsidRPr="00FB3F13">
        <w:rPr>
          <w:rFonts w:ascii="Angsana New" w:hAnsi="Angsana New"/>
          <w:spacing w:val="-4"/>
          <w:sz w:val="30"/>
          <w:szCs w:val="30"/>
        </w:rPr>
        <w:t>31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FB3F13" w:rsidRPr="00FB3F13">
        <w:rPr>
          <w:rFonts w:ascii="Angsana New" w:hAnsi="Angsana New"/>
          <w:spacing w:val="-4"/>
          <w:sz w:val="30"/>
          <w:szCs w:val="30"/>
        </w:rPr>
        <w:t>2562</w:t>
      </w:r>
      <w:r w:rsidR="00446814">
        <w:rPr>
          <w:rFonts w:ascii="Angsana New" w:hAnsi="Angsana New"/>
          <w:spacing w:val="-4"/>
          <w:sz w:val="30"/>
          <w:szCs w:val="30"/>
          <w:cs/>
        </w:rPr>
        <w:br/>
      </w:r>
      <w:r w:rsidRPr="00AC365B">
        <w:rPr>
          <w:rFonts w:ascii="Angsana New" w:hAnsi="Angsana New"/>
          <w:spacing w:val="-4"/>
          <w:sz w:val="30"/>
          <w:szCs w:val="30"/>
          <w:cs/>
        </w:rPr>
        <w:t>มีรายละเอียดของหลักประกันซึ่งเป็นสินทรัพย์ดังนี้</w:t>
      </w:r>
    </w:p>
    <w:p w14:paraId="5FF180FD" w14:textId="77777777" w:rsidR="00DD5512" w:rsidRPr="00773832" w:rsidRDefault="00DD5512" w:rsidP="00DD5512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0"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984"/>
        <w:gridCol w:w="1017"/>
        <w:gridCol w:w="270"/>
        <w:gridCol w:w="1058"/>
        <w:gridCol w:w="270"/>
        <w:gridCol w:w="990"/>
        <w:gridCol w:w="270"/>
        <w:gridCol w:w="1081"/>
      </w:tblGrid>
      <w:tr w:rsidR="00DD5512" w:rsidRPr="00AC365B" w14:paraId="0969D3F7" w14:textId="77777777" w:rsidTr="00F77F03">
        <w:tc>
          <w:tcPr>
            <w:tcW w:w="2301" w:type="pct"/>
            <w:gridSpan w:val="2"/>
          </w:tcPr>
          <w:p w14:paraId="4EEE6458" w14:textId="77777777" w:rsidR="00DD5512" w:rsidRPr="00AC365B" w:rsidRDefault="00DD5512" w:rsidP="00F7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pct"/>
            <w:gridSpan w:val="3"/>
          </w:tcPr>
          <w:p w14:paraId="2A8C562B" w14:textId="77777777" w:rsidR="00DD5512" w:rsidRPr="00AC365B" w:rsidRDefault="00DD5512" w:rsidP="00F77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4D26D0F" w14:textId="77777777" w:rsidR="00DD5512" w:rsidRPr="00AC365B" w:rsidRDefault="00DD5512" w:rsidP="00F77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14:paraId="77AED68D" w14:textId="77777777" w:rsidR="00DD5512" w:rsidRPr="00AC365B" w:rsidRDefault="00DD5512" w:rsidP="00F77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5512" w:rsidRPr="00AC365B" w14:paraId="3C26A86E" w14:textId="77777777" w:rsidTr="00DD5512">
        <w:tc>
          <w:tcPr>
            <w:tcW w:w="2301" w:type="pct"/>
            <w:gridSpan w:val="2"/>
          </w:tcPr>
          <w:p w14:paraId="312E2A39" w14:textId="77777777" w:rsidR="00DD5512" w:rsidRPr="00AC365B" w:rsidRDefault="00DD5512" w:rsidP="00DD5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</w:tcPr>
          <w:p w14:paraId="5316A8F1" w14:textId="6905F59D" w:rsidR="00DD5512" w:rsidRPr="000C653B" w:rsidRDefault="00FB3F13" w:rsidP="00DD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="00DD5512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84689D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</w:t>
            </w:r>
            <w:r w:rsidR="00DD5512">
              <w:rPr>
                <w:rFonts w:ascii="Angsana New" w:hAnsi="Angsana New"/>
                <w:spacing w:val="-4"/>
                <w:sz w:val="30"/>
                <w:szCs w:val="30"/>
                <w:cs/>
              </w:rPr>
              <w:t>ายน</w:t>
            </w:r>
          </w:p>
        </w:tc>
        <w:tc>
          <w:tcPr>
            <w:tcW w:w="147" w:type="pct"/>
          </w:tcPr>
          <w:p w14:paraId="275C1665" w14:textId="77777777" w:rsidR="00DD5512" w:rsidRPr="00AC365B" w:rsidRDefault="00DD5512" w:rsidP="00DD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2D3E94D" w14:textId="07753A8C" w:rsidR="00DD5512" w:rsidRPr="000C653B" w:rsidRDefault="00FB3F13" w:rsidP="00DD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31</w:t>
            </w:r>
            <w:r w:rsidR="00DD551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47" w:type="pct"/>
          </w:tcPr>
          <w:p w14:paraId="66A9E2D2" w14:textId="77777777" w:rsidR="00DD5512" w:rsidRPr="00AC365B" w:rsidRDefault="00DD5512" w:rsidP="00DD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1E6F86CE" w14:textId="2214FFC8" w:rsidR="00DD5512" w:rsidRPr="000C653B" w:rsidRDefault="00FB3F13" w:rsidP="00DD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="00DD5512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84689D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</w:t>
            </w:r>
            <w:r w:rsidR="00DD5512">
              <w:rPr>
                <w:rFonts w:ascii="Angsana New" w:hAnsi="Angsana New"/>
                <w:spacing w:val="-4"/>
                <w:sz w:val="30"/>
                <w:szCs w:val="30"/>
                <w:cs/>
              </w:rPr>
              <w:t>ายน</w:t>
            </w:r>
          </w:p>
        </w:tc>
        <w:tc>
          <w:tcPr>
            <w:tcW w:w="147" w:type="pct"/>
          </w:tcPr>
          <w:p w14:paraId="3793519F" w14:textId="77777777" w:rsidR="00DD5512" w:rsidRPr="00AC365B" w:rsidRDefault="00DD5512" w:rsidP="00DD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9AF10DD" w14:textId="52EADC3F" w:rsidR="00DD5512" w:rsidRPr="000C653B" w:rsidRDefault="00FB3F13" w:rsidP="00DD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31</w:t>
            </w:r>
            <w:r w:rsidR="00DD551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A018CE" w:rsidRPr="00AC365B" w14:paraId="5644BBC1" w14:textId="77777777" w:rsidTr="00A018CE">
        <w:tc>
          <w:tcPr>
            <w:tcW w:w="1765" w:type="pct"/>
          </w:tcPr>
          <w:p w14:paraId="24C21A2B" w14:textId="77777777" w:rsidR="00A018CE" w:rsidRPr="00AC365B" w:rsidRDefault="00A018CE" w:rsidP="00DD5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3BF55E35" w14:textId="70897D41" w:rsidR="00A018CE" w:rsidRPr="00B07013" w:rsidRDefault="00A018CE" w:rsidP="00DD5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70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54" w:type="pct"/>
          </w:tcPr>
          <w:p w14:paraId="4F2BE8ED" w14:textId="066883C8" w:rsidR="00A018CE" w:rsidRPr="00AC365B" w:rsidRDefault="00FB3F13" w:rsidP="00DD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6293A57C" w14:textId="77777777" w:rsidR="00A018CE" w:rsidRPr="00AC365B" w:rsidRDefault="00A018CE" w:rsidP="00DD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5407AA2" w14:textId="3D0B5F16" w:rsidR="00A018CE" w:rsidRPr="00AC365B" w:rsidRDefault="00FB3F13" w:rsidP="00DD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25AD8AF8" w14:textId="77777777" w:rsidR="00A018CE" w:rsidRPr="00AC365B" w:rsidRDefault="00A018CE" w:rsidP="00DD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0DB91813" w14:textId="0606AE2E" w:rsidR="00A018CE" w:rsidRPr="00AC365B" w:rsidRDefault="00FB3F13" w:rsidP="00DD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10DD4B6D" w14:textId="77777777" w:rsidR="00A018CE" w:rsidRPr="00AC365B" w:rsidRDefault="00A018CE" w:rsidP="00DD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4A342C2" w14:textId="56514F48" w:rsidR="00A018CE" w:rsidRPr="00AC365B" w:rsidRDefault="00FB3F13" w:rsidP="00DD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D5512" w:rsidRPr="00AC365B" w14:paraId="28E61003" w14:textId="77777777" w:rsidTr="00F77F03">
        <w:tc>
          <w:tcPr>
            <w:tcW w:w="2301" w:type="pct"/>
            <w:gridSpan w:val="2"/>
          </w:tcPr>
          <w:p w14:paraId="25E3CC8E" w14:textId="77777777" w:rsidR="00DD5512" w:rsidRPr="00AC365B" w:rsidRDefault="00DD5512" w:rsidP="00F77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9" w:type="pct"/>
            <w:gridSpan w:val="7"/>
          </w:tcPr>
          <w:p w14:paraId="2F2B3D93" w14:textId="77777777" w:rsidR="00DD5512" w:rsidRPr="00AC365B" w:rsidRDefault="00DD5512" w:rsidP="00F77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5512" w:rsidRPr="00AC365B" w14:paraId="72CCA58E" w14:textId="77777777" w:rsidTr="00DD5512">
        <w:tc>
          <w:tcPr>
            <w:tcW w:w="2301" w:type="pct"/>
            <w:gridSpan w:val="2"/>
          </w:tcPr>
          <w:p w14:paraId="1D01143D" w14:textId="77777777" w:rsidR="00DD5512" w:rsidRPr="00AC365B" w:rsidRDefault="00DD5512" w:rsidP="00F7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554" w:type="pct"/>
            <w:shd w:val="clear" w:color="auto" w:fill="auto"/>
          </w:tcPr>
          <w:p w14:paraId="4D723722" w14:textId="77777777" w:rsidR="00DD5512" w:rsidRPr="00AC365B" w:rsidRDefault="00DD5512" w:rsidP="00F77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1B9FE6D" w14:textId="77777777" w:rsidR="00DD5512" w:rsidRPr="00AC365B" w:rsidRDefault="00DD5512" w:rsidP="00F77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76264BA" w14:textId="77777777" w:rsidR="00DD5512" w:rsidRPr="00AC365B" w:rsidRDefault="00DD5512" w:rsidP="00F77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4BF1833" w14:textId="77777777" w:rsidR="00DD5512" w:rsidRPr="00AC365B" w:rsidRDefault="00DD5512" w:rsidP="00F77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52103431" w14:textId="77777777" w:rsidR="00DD5512" w:rsidRPr="00AC365B" w:rsidRDefault="00DD5512" w:rsidP="00F77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2AF2992" w14:textId="77777777" w:rsidR="00DD5512" w:rsidRPr="00AC365B" w:rsidRDefault="00DD5512" w:rsidP="00F77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4DAA3DA" w14:textId="77777777" w:rsidR="00DD5512" w:rsidRPr="00AC365B" w:rsidRDefault="00DD5512" w:rsidP="00F77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18CE" w:rsidRPr="00AC365B" w14:paraId="786A384B" w14:textId="77777777" w:rsidTr="00A018CE">
        <w:tc>
          <w:tcPr>
            <w:tcW w:w="1765" w:type="pct"/>
          </w:tcPr>
          <w:p w14:paraId="62699FDF" w14:textId="77777777" w:rsidR="00A018CE" w:rsidRPr="00AC365B" w:rsidRDefault="00A018CE" w:rsidP="00A2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ที่ดินพร้อมสิ่งปลูกสร้าง </w:t>
            </w:r>
          </w:p>
        </w:tc>
        <w:tc>
          <w:tcPr>
            <w:tcW w:w="536" w:type="pct"/>
          </w:tcPr>
          <w:p w14:paraId="2FF81DBE" w14:textId="095635B4" w:rsidR="00A018CE" w:rsidRPr="00B07013" w:rsidRDefault="00FB3F13" w:rsidP="00A0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B3F13"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554" w:type="pct"/>
            <w:shd w:val="clear" w:color="auto" w:fill="auto"/>
          </w:tcPr>
          <w:p w14:paraId="5C99BDE4" w14:textId="0D0BA6A2" w:rsidR="00A018CE" w:rsidRPr="00AC365B" w:rsidRDefault="00FB3F13" w:rsidP="00A2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53</w:t>
            </w:r>
            <w:r w:rsidR="00A018CE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480</w:t>
            </w:r>
          </w:p>
        </w:tc>
        <w:tc>
          <w:tcPr>
            <w:tcW w:w="147" w:type="pct"/>
            <w:shd w:val="clear" w:color="auto" w:fill="auto"/>
          </w:tcPr>
          <w:p w14:paraId="1116B2B1" w14:textId="77777777" w:rsidR="00A018CE" w:rsidRPr="00AC365B" w:rsidRDefault="00A018CE" w:rsidP="00A2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ED1E221" w14:textId="2693ED79" w:rsidR="00A018CE" w:rsidRPr="00AC365B" w:rsidRDefault="00FB3F13" w:rsidP="00A2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53</w:t>
            </w:r>
            <w:r w:rsidR="00A018CE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480</w:t>
            </w:r>
          </w:p>
        </w:tc>
        <w:tc>
          <w:tcPr>
            <w:tcW w:w="147" w:type="pct"/>
            <w:shd w:val="clear" w:color="auto" w:fill="auto"/>
          </w:tcPr>
          <w:p w14:paraId="44DCDDCF" w14:textId="77777777" w:rsidR="00A018CE" w:rsidRPr="00AC365B" w:rsidRDefault="00A018CE" w:rsidP="00A2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68363586" w14:textId="6042D97F" w:rsidR="00A018CE" w:rsidRPr="00AC365B" w:rsidRDefault="00FB3F13" w:rsidP="00A2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53</w:t>
            </w:r>
            <w:r w:rsidR="00A018CE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480</w:t>
            </w:r>
          </w:p>
        </w:tc>
        <w:tc>
          <w:tcPr>
            <w:tcW w:w="147" w:type="pct"/>
          </w:tcPr>
          <w:p w14:paraId="02B04208" w14:textId="77777777" w:rsidR="00A018CE" w:rsidRPr="00AC365B" w:rsidRDefault="00A018CE" w:rsidP="00A2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EE1D30C" w14:textId="0AEC17CF" w:rsidR="00A018CE" w:rsidRPr="00AC365B" w:rsidRDefault="00FB3F13" w:rsidP="00A2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53</w:t>
            </w:r>
            <w:r w:rsidR="00A018CE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480</w:t>
            </w:r>
          </w:p>
        </w:tc>
      </w:tr>
      <w:tr w:rsidR="00A018CE" w:rsidRPr="00AC365B" w14:paraId="0B9E93B1" w14:textId="77777777" w:rsidTr="00A018CE">
        <w:tc>
          <w:tcPr>
            <w:tcW w:w="1765" w:type="pct"/>
          </w:tcPr>
          <w:p w14:paraId="07860EA6" w14:textId="77777777" w:rsidR="00A018CE" w:rsidRPr="00AC365B" w:rsidRDefault="00A018CE" w:rsidP="00A2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536" w:type="pct"/>
          </w:tcPr>
          <w:p w14:paraId="6B265E96" w14:textId="0F9A8B57" w:rsidR="00A018CE" w:rsidRPr="00B07013" w:rsidRDefault="00FB3F13" w:rsidP="00A0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</w:tcPr>
          <w:p w14:paraId="3A078B0A" w14:textId="15564726" w:rsidR="00A018CE" w:rsidRPr="00AC365B" w:rsidRDefault="00FB3F13" w:rsidP="00A2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369</w:t>
            </w:r>
            <w:r w:rsidR="00A018CE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926</w:t>
            </w:r>
          </w:p>
        </w:tc>
        <w:tc>
          <w:tcPr>
            <w:tcW w:w="147" w:type="pct"/>
            <w:shd w:val="clear" w:color="auto" w:fill="auto"/>
          </w:tcPr>
          <w:p w14:paraId="4E6DE3DC" w14:textId="77777777" w:rsidR="00A018CE" w:rsidRPr="00AC365B" w:rsidRDefault="00A018CE" w:rsidP="00A2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68CB57F8" w14:textId="0B30F44A" w:rsidR="00A018CE" w:rsidRPr="00AC365B" w:rsidRDefault="00FB3F13" w:rsidP="00A2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294</w:t>
            </w:r>
            <w:r w:rsidR="00A018CE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147" w:type="pct"/>
            <w:shd w:val="clear" w:color="auto" w:fill="auto"/>
          </w:tcPr>
          <w:p w14:paraId="5BFAB842" w14:textId="77777777" w:rsidR="00A018CE" w:rsidRPr="00AC365B" w:rsidRDefault="00A018CE" w:rsidP="00A2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  <w:tab w:val="decimal" w:pos="886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14:paraId="3C7B9CC9" w14:textId="39889FE6" w:rsidR="00A018CE" w:rsidRPr="00AC365B" w:rsidRDefault="00FB3F13" w:rsidP="00A2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369</w:t>
            </w:r>
            <w:r w:rsidR="00A018CE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926</w:t>
            </w:r>
          </w:p>
        </w:tc>
        <w:tc>
          <w:tcPr>
            <w:tcW w:w="147" w:type="pct"/>
          </w:tcPr>
          <w:p w14:paraId="6D3A9891" w14:textId="77777777" w:rsidR="00A018CE" w:rsidRPr="00AC365B" w:rsidRDefault="00A018CE" w:rsidP="00A2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7BFBF2CD" w14:textId="66DFC168" w:rsidR="00A018CE" w:rsidRPr="00AC365B" w:rsidRDefault="00FB3F13" w:rsidP="00A2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294</w:t>
            </w:r>
            <w:r w:rsidR="00A018CE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589</w:t>
            </w:r>
          </w:p>
        </w:tc>
      </w:tr>
      <w:tr w:rsidR="00A2596F" w:rsidRPr="00AC365B" w14:paraId="23FEA1DE" w14:textId="77777777" w:rsidTr="00DD5512">
        <w:tc>
          <w:tcPr>
            <w:tcW w:w="2301" w:type="pct"/>
            <w:gridSpan w:val="2"/>
          </w:tcPr>
          <w:p w14:paraId="5D94B275" w14:textId="77777777" w:rsidR="00A2596F" w:rsidRPr="00AC365B" w:rsidRDefault="00A2596F" w:rsidP="00A2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F2572" w14:textId="371ADA37" w:rsidR="00A2596F" w:rsidRPr="00A2596F" w:rsidRDefault="00FB3F13" w:rsidP="00A2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423</w:t>
            </w:r>
            <w:r w:rsidR="004B5E9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406</w:t>
            </w:r>
          </w:p>
        </w:tc>
        <w:tc>
          <w:tcPr>
            <w:tcW w:w="147" w:type="pct"/>
            <w:shd w:val="clear" w:color="auto" w:fill="auto"/>
          </w:tcPr>
          <w:p w14:paraId="0A9C5252" w14:textId="77777777" w:rsidR="00A2596F" w:rsidRPr="00AC365B" w:rsidRDefault="00A2596F" w:rsidP="00A2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0EC757" w14:textId="23779D6D" w:rsidR="00A2596F" w:rsidRPr="00AC365B" w:rsidRDefault="00FB3F13" w:rsidP="00A2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348</w:t>
            </w:r>
            <w:r w:rsidR="00A2596F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069</w:t>
            </w:r>
          </w:p>
        </w:tc>
        <w:tc>
          <w:tcPr>
            <w:tcW w:w="147" w:type="pct"/>
            <w:shd w:val="clear" w:color="auto" w:fill="auto"/>
          </w:tcPr>
          <w:p w14:paraId="14022D40" w14:textId="77777777" w:rsidR="00A2596F" w:rsidRPr="00AC365B" w:rsidRDefault="00A2596F" w:rsidP="00A2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8E9F28" w14:textId="04A9B7CD" w:rsidR="00A2596F" w:rsidRPr="00AC365B" w:rsidRDefault="00FB3F13" w:rsidP="00A2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423</w:t>
            </w:r>
            <w:r w:rsidR="004B5E9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406</w:t>
            </w:r>
          </w:p>
        </w:tc>
        <w:tc>
          <w:tcPr>
            <w:tcW w:w="147" w:type="pct"/>
          </w:tcPr>
          <w:p w14:paraId="247C9022" w14:textId="77777777" w:rsidR="00A2596F" w:rsidRPr="00AC365B" w:rsidRDefault="00A2596F" w:rsidP="00A2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9B23095" w14:textId="128DE8FF" w:rsidR="00A2596F" w:rsidRPr="00AC365B" w:rsidRDefault="00FB3F13" w:rsidP="00A2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348</w:t>
            </w:r>
            <w:r w:rsidR="00A2596F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069</w:t>
            </w:r>
          </w:p>
        </w:tc>
      </w:tr>
    </w:tbl>
    <w:p w14:paraId="0ED0D909" w14:textId="77777777" w:rsidR="00A52063" w:rsidRDefault="00A52063" w:rsidP="00A52063">
      <w:pPr>
        <w:pStyle w:val="block"/>
        <w:spacing w:after="0" w:line="240" w:lineRule="auto"/>
        <w:ind w:left="561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CEB8C44" w14:textId="78F56B0E" w:rsidR="00A52063" w:rsidRDefault="00A52063" w:rsidP="00A52063">
      <w:pPr>
        <w:pStyle w:val="block"/>
        <w:spacing w:after="0" w:line="240" w:lineRule="auto"/>
        <w:ind w:left="561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AC365B">
        <w:rPr>
          <w:rFonts w:ascii="Angsana New" w:hAnsi="Angsana New" w:cs="Angsana New"/>
          <w:sz w:val="30"/>
          <w:szCs w:val="30"/>
          <w:cs/>
          <w:lang w:bidi="th-TH"/>
        </w:rPr>
        <w:t>ณ</w:t>
      </w:r>
      <w:r w:rsidRPr="00AC365B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  <w:lang w:bidi="th-TH"/>
        </w:rPr>
        <w:t>วันที่</w:t>
      </w:r>
      <w:r w:rsidRPr="00AC365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0C653B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C44915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Pr="00AC365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กันยายน</w:t>
      </w:r>
      <w:r>
        <w:rPr>
          <w:rFonts w:ascii="Angsana New" w:hAnsi="Angsana New" w:cs="Angsana New" w:hint="cs"/>
          <w:sz w:val="30"/>
          <w:szCs w:val="30"/>
          <w:rtl/>
        </w:rPr>
        <w:t xml:space="preserve"> </w:t>
      </w:r>
      <w:r w:rsidRPr="000C653B">
        <w:rPr>
          <w:rFonts w:ascii="Angsana New" w:hAnsi="Angsana New" w:cs="Angsana New"/>
          <w:sz w:val="30"/>
          <w:szCs w:val="30"/>
          <w:lang w:val="en-US"/>
        </w:rPr>
        <w:t>256</w:t>
      </w:r>
      <w:r>
        <w:rPr>
          <w:rFonts w:ascii="Angsana New" w:hAnsi="Angsana New" w:cs="Angsana New"/>
          <w:sz w:val="30"/>
          <w:szCs w:val="30"/>
          <w:lang w:val="en-US"/>
        </w:rPr>
        <w:t>3</w:t>
      </w:r>
      <w:r w:rsidRPr="00AC365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AC365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77706A">
        <w:rPr>
          <w:rFonts w:ascii="Angsana New" w:hAnsi="Angsana New" w:cs="Angsana New"/>
          <w:sz w:val="30"/>
          <w:szCs w:val="30"/>
          <w:lang w:val="en-US" w:bidi="th-TH"/>
        </w:rPr>
        <w:t>30.85</w:t>
      </w:r>
      <w:r w:rsidRPr="00AC365B">
        <w:rPr>
          <w:rFonts w:ascii="Angsana New" w:hAnsi="Angsana New" w:cs="Angsana New"/>
          <w:sz w:val="30"/>
          <w:szCs w:val="30"/>
          <w:lang w:bidi="th-TH"/>
        </w:rPr>
        <w:br/>
      </w:r>
      <w:r w:rsidRPr="00AC365B">
        <w:rPr>
          <w:rFonts w:ascii="Angsana New" w:hAnsi="Angsana New" w:cs="Angsana New"/>
          <w:sz w:val="30"/>
          <w:szCs w:val="30"/>
          <w:cs/>
          <w:lang w:bidi="th-TH"/>
        </w:rPr>
        <w:t xml:space="preserve">ล้านบาท และ </w:t>
      </w:r>
      <w:r w:rsidR="0077706A">
        <w:rPr>
          <w:rFonts w:ascii="Angsana New" w:hAnsi="Angsana New" w:cs="Angsana New"/>
          <w:sz w:val="30"/>
          <w:szCs w:val="30"/>
          <w:lang w:val="en-US" w:bidi="th-TH"/>
        </w:rPr>
        <w:t>29.34</w:t>
      </w:r>
      <w:r w:rsidR="00CC3C4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  <w:lang w:bidi="th-TH"/>
        </w:rPr>
        <w:t xml:space="preserve">ล้านบาท ตามลำดับ </w:t>
      </w:r>
      <w:r w:rsidRPr="00AC365B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(</w:t>
      </w:r>
      <w:r w:rsidR="002A4E1A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31 </w:t>
      </w:r>
      <w:r w:rsidR="002A4E1A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ธันวาคม </w:t>
      </w:r>
      <w:r w:rsidRPr="000C653B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256</w:t>
      </w:r>
      <w:r>
        <w:rPr>
          <w:rFonts w:ascii="Angsana New" w:hAnsi="Angsana New" w:cs="Angsana New"/>
          <w:i/>
          <w:iCs/>
          <w:sz w:val="30"/>
          <w:szCs w:val="30"/>
          <w:lang w:val="en-US" w:bidi="th-TH"/>
        </w:rPr>
        <w:t>2</w:t>
      </w:r>
      <w:r w:rsidRPr="00AC365B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: </w:t>
      </w:r>
      <w:r>
        <w:rPr>
          <w:rFonts w:ascii="Angsana New" w:hAnsi="Angsana New" w:cs="Angsana New"/>
          <w:i/>
          <w:iCs/>
          <w:sz w:val="30"/>
          <w:szCs w:val="30"/>
          <w:lang w:val="en-US" w:bidi="th-TH"/>
        </w:rPr>
        <w:t>21.25</w:t>
      </w:r>
      <w:r w:rsidRPr="00AC365B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</w:t>
      </w:r>
      <w:r w:rsidRPr="00AC365B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 xml:space="preserve">ล้านบาท และ </w:t>
      </w:r>
      <w:r>
        <w:rPr>
          <w:rFonts w:ascii="Angsana New" w:hAnsi="Angsana New" w:cs="Angsana New"/>
          <w:i/>
          <w:iCs/>
          <w:sz w:val="30"/>
          <w:szCs w:val="30"/>
          <w:lang w:val="en-US" w:bidi="th-TH"/>
        </w:rPr>
        <w:t>15.27</w:t>
      </w:r>
      <w:r w:rsidRPr="00AC365B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</w:t>
      </w:r>
      <w:r w:rsidRPr="00AC365B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ล้านบาท ตามลำดับ)</w:t>
      </w:r>
      <w:r w:rsidRPr="00AC365B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</w:p>
    <w:p w14:paraId="62722705" w14:textId="3FF0633E" w:rsidR="00DD5512" w:rsidRPr="00AC365B" w:rsidRDefault="00DD5512" w:rsidP="00707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color w:val="FFFFFF"/>
          <w:sz w:val="30"/>
          <w:szCs w:val="30"/>
          <w:cs/>
        </w:rPr>
        <w:sectPr w:rsidR="00DD5512" w:rsidRPr="00AC365B" w:rsidSect="00B75C63"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7A43B25F" w14:textId="77777777" w:rsidR="00D24C0E" w:rsidRPr="00AC365B" w:rsidRDefault="00D24C0E" w:rsidP="00C1360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AC365B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472FD895" w14:textId="77777777" w:rsidR="007D450A" w:rsidRPr="00AB45EC" w:rsidRDefault="007D450A" w:rsidP="007D4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16"/>
          <w:szCs w:val="16"/>
        </w:rPr>
      </w:pPr>
    </w:p>
    <w:p w14:paraId="1194A5AC" w14:textId="77777777" w:rsidR="007D450A" w:rsidRPr="005E797A" w:rsidRDefault="007D450A" w:rsidP="007D4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"/>
          <w:szCs w:val="2"/>
        </w:rPr>
      </w:pPr>
      <w:r w:rsidRPr="001F349D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tbl>
      <w:tblPr>
        <w:tblW w:w="14116" w:type="dxa"/>
        <w:tblInd w:w="534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426"/>
        <w:gridCol w:w="906"/>
        <w:gridCol w:w="166"/>
        <w:gridCol w:w="908"/>
        <w:gridCol w:w="60"/>
        <w:gridCol w:w="120"/>
        <w:gridCol w:w="9"/>
        <w:gridCol w:w="1005"/>
        <w:gridCol w:w="168"/>
        <w:gridCol w:w="966"/>
        <w:gridCol w:w="153"/>
        <w:gridCol w:w="15"/>
        <w:gridCol w:w="966"/>
        <w:gridCol w:w="141"/>
        <w:gridCol w:w="27"/>
        <w:gridCol w:w="857"/>
        <w:gridCol w:w="15"/>
        <w:gridCol w:w="15"/>
        <w:gridCol w:w="150"/>
        <w:gridCol w:w="18"/>
        <w:gridCol w:w="842"/>
        <w:gridCol w:w="138"/>
        <w:gridCol w:w="30"/>
        <w:gridCol w:w="843"/>
        <w:gridCol w:w="18"/>
        <w:gridCol w:w="24"/>
        <w:gridCol w:w="126"/>
        <w:gridCol w:w="18"/>
        <w:gridCol w:w="842"/>
        <w:gridCol w:w="8"/>
        <w:gridCol w:w="144"/>
        <w:gridCol w:w="16"/>
        <w:gridCol w:w="976"/>
      </w:tblGrid>
      <w:tr w:rsidR="00C97FE7" w:rsidRPr="000D4A21" w14:paraId="2DF4F8A2" w14:textId="77777777" w:rsidTr="00C82D3F">
        <w:trPr>
          <w:trHeight w:val="285"/>
          <w:tblHeader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46D49" w14:textId="77777777" w:rsidR="00C97FE7" w:rsidRPr="000D4A21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690" w:type="dxa"/>
            <w:gridSpan w:val="32"/>
            <w:tcBorders>
              <w:top w:val="nil"/>
              <w:left w:val="nil"/>
              <w:right w:val="nil"/>
            </w:tcBorders>
            <w:vAlign w:val="bottom"/>
          </w:tcPr>
          <w:p w14:paraId="3D37CD20" w14:textId="4C4202FA" w:rsidR="00C97FE7" w:rsidRPr="000D4A21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D4A21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C97FE7" w:rsidRPr="000D4A21" w14:paraId="69BD5D88" w14:textId="77777777" w:rsidTr="00C82D3F">
        <w:trPr>
          <w:trHeight w:val="285"/>
          <w:tblHeader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338B1" w14:textId="77777777" w:rsidR="00C97FE7" w:rsidRPr="000D4A21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0D4A21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20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2D2AFF8" w14:textId="77777777" w:rsidR="00C97FE7" w:rsidRPr="000D4A21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D4A21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สิ่งพิมพ์และโฆษณา</w:t>
            </w:r>
          </w:p>
        </w:tc>
        <w:tc>
          <w:tcPr>
            <w:tcW w:w="120" w:type="dxa"/>
            <w:tcBorders>
              <w:top w:val="nil"/>
              <w:left w:val="nil"/>
              <w:right w:val="nil"/>
            </w:tcBorders>
            <w:vAlign w:val="bottom"/>
          </w:tcPr>
          <w:p w14:paraId="17B5BCD9" w14:textId="77777777" w:rsidR="00C97FE7" w:rsidRPr="000D4A21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14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21A9F22" w14:textId="77777777" w:rsidR="00C97FE7" w:rsidRPr="000D4A21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D4A21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สื่อกระจายภาพและเสียง</w:t>
            </w:r>
          </w:p>
          <w:p w14:paraId="4257AE13" w14:textId="77777777" w:rsidR="00C97FE7" w:rsidRPr="000D4A21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5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D4A21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และสื่อสมัยใหม่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8BDD6C2" w14:textId="77777777" w:rsidR="00C97FE7" w:rsidRPr="000D4A21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991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1834A4C" w14:textId="0256119B" w:rsidR="00C97FE7" w:rsidRPr="000D4A21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D4A21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จำหน่ายผลิตภัณฑ์</w:t>
            </w:r>
          </w:p>
        </w:tc>
        <w:tc>
          <w:tcPr>
            <w:tcW w:w="1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4C606A5" w14:textId="77777777" w:rsidR="00C97FE7" w:rsidRPr="000D4A21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6B5D3B6E" w14:textId="199FD36E" w:rsidR="00C97FE7" w:rsidRPr="000D4A21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D4A21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2BDDDAC" w14:textId="77777777" w:rsidR="00C97FE7" w:rsidRPr="000D4A21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78EE1348" w14:textId="449B17D0" w:rsidR="00C97FE7" w:rsidRPr="000D4A21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D4A21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97FE7" w:rsidRPr="000D4A21" w14:paraId="5E82C0B9" w14:textId="77777777" w:rsidTr="00C82D3F">
        <w:trPr>
          <w:trHeight w:val="285"/>
          <w:tblHeader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A0931" w14:textId="786A7B75" w:rsidR="00C97FE7" w:rsidRPr="000D4A21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0D4A21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   วันที่ </w:t>
            </w:r>
            <w:r w:rsidR="00FB3F13" w:rsidRPr="00FB3F13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>30</w:t>
            </w:r>
            <w:r w:rsidR="00424857" w:rsidRPr="000D4A21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10788E" w:rsidRPr="000D4A21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กันยา</w:t>
            </w:r>
            <w:r w:rsidR="00424857" w:rsidRPr="000D4A21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ยน</w:t>
            </w: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vAlign w:val="bottom"/>
          </w:tcPr>
          <w:p w14:paraId="1BFF6E07" w14:textId="5CB319B3" w:rsidR="00C97FE7" w:rsidRPr="000D4A21" w:rsidRDefault="00FB3F13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66" w:type="dxa"/>
            <w:tcBorders>
              <w:top w:val="nil"/>
              <w:left w:val="nil"/>
              <w:right w:val="nil"/>
            </w:tcBorders>
            <w:vAlign w:val="bottom"/>
          </w:tcPr>
          <w:p w14:paraId="312CB220" w14:textId="77777777" w:rsidR="00C97FE7" w:rsidRPr="000D4A21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ABA3637" w14:textId="0A0CFB75" w:rsidR="00C97FE7" w:rsidRPr="000D4A21" w:rsidRDefault="00FB3F13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20" w:type="dxa"/>
            <w:tcBorders>
              <w:top w:val="nil"/>
              <w:left w:val="nil"/>
              <w:right w:val="nil"/>
            </w:tcBorders>
            <w:vAlign w:val="bottom"/>
          </w:tcPr>
          <w:p w14:paraId="74BEA57B" w14:textId="77777777" w:rsidR="00C97FE7" w:rsidRPr="000D4A21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0DF6727" w14:textId="2E08CC88" w:rsidR="00C97FE7" w:rsidRPr="000D4A21" w:rsidRDefault="00FB3F13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vAlign w:val="bottom"/>
          </w:tcPr>
          <w:p w14:paraId="25852C98" w14:textId="77777777" w:rsidR="00C97FE7" w:rsidRPr="000D4A21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vAlign w:val="bottom"/>
          </w:tcPr>
          <w:p w14:paraId="010C8C81" w14:textId="3C4C5F1C" w:rsidR="00C97FE7" w:rsidRPr="000D4A21" w:rsidRDefault="00FB3F13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976D6B3" w14:textId="77777777" w:rsidR="00C97FE7" w:rsidRPr="000D4A21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vAlign w:val="bottom"/>
          </w:tcPr>
          <w:p w14:paraId="3F1786D1" w14:textId="14B86566" w:rsidR="00C97FE7" w:rsidRPr="000D4A21" w:rsidRDefault="00FB3F13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49BD38D" w14:textId="77777777" w:rsidR="00C97FE7" w:rsidRPr="000D4A21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90F709B" w14:textId="6244DB73" w:rsidR="00C97FE7" w:rsidRPr="000D4A21" w:rsidRDefault="00FB3F13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8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05FE6D8" w14:textId="77777777" w:rsidR="00C97FE7" w:rsidRPr="000D4A21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4A279B99" w14:textId="525EB6F6" w:rsidR="00C97FE7" w:rsidRPr="000D4A21" w:rsidRDefault="00FB3F13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892016" w14:textId="77777777" w:rsidR="00C97FE7" w:rsidRPr="000D4A21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A0CE39" w14:textId="3F820A01" w:rsidR="00C97FE7" w:rsidRPr="000D4A21" w:rsidRDefault="00FB3F13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B143FA5" w14:textId="77777777" w:rsidR="00C97FE7" w:rsidRPr="000D4A21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42DA55BD" w14:textId="3180141B" w:rsidR="00C97FE7" w:rsidRPr="000D4A21" w:rsidRDefault="00FB3F13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D18015C" w14:textId="77777777" w:rsidR="00C97FE7" w:rsidRPr="000D4A21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vAlign w:val="bottom"/>
          </w:tcPr>
          <w:p w14:paraId="2CF90E20" w14:textId="4A4FDA57" w:rsidR="00C97FE7" w:rsidRPr="000D4A21" w:rsidRDefault="00FB3F13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</w:tr>
      <w:tr w:rsidR="00C97FE7" w:rsidRPr="000D4A21" w14:paraId="1E498729" w14:textId="77777777" w:rsidTr="00C82D3F">
        <w:trPr>
          <w:trHeight w:val="285"/>
          <w:tblHeader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85B5D" w14:textId="77777777" w:rsidR="00C97FE7" w:rsidRPr="000D4A21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0" w:type="dxa"/>
            <w:gridSpan w:val="32"/>
            <w:tcBorders>
              <w:top w:val="nil"/>
              <w:left w:val="nil"/>
              <w:right w:val="nil"/>
            </w:tcBorders>
            <w:vAlign w:val="bottom"/>
          </w:tcPr>
          <w:p w14:paraId="3E2BB725" w14:textId="1C7962A5" w:rsidR="00C97FE7" w:rsidRPr="000D4A21" w:rsidRDefault="00C97FE7" w:rsidP="007D450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D4A21"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  <w:t>(</w:t>
            </w:r>
            <w:r w:rsidRPr="000D4A21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C97FE7" w:rsidRPr="000D4A21" w14:paraId="7252F77E" w14:textId="77777777" w:rsidTr="00C82D3F">
        <w:trPr>
          <w:trHeight w:val="285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30158" w14:textId="77777777" w:rsidR="00C97FE7" w:rsidRPr="000D4A21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0D4A21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vAlign w:val="bottom"/>
          </w:tcPr>
          <w:p w14:paraId="0AE75175" w14:textId="77777777" w:rsidR="00C97FE7" w:rsidRPr="000D4A21" w:rsidRDefault="00C97FE7" w:rsidP="007D450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6" w:type="dxa"/>
            <w:tcBorders>
              <w:top w:val="nil"/>
              <w:left w:val="nil"/>
              <w:right w:val="nil"/>
            </w:tcBorders>
            <w:vAlign w:val="bottom"/>
          </w:tcPr>
          <w:p w14:paraId="672CA9BA" w14:textId="77777777" w:rsidR="00C97FE7" w:rsidRPr="000D4A21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vAlign w:val="bottom"/>
          </w:tcPr>
          <w:p w14:paraId="37783590" w14:textId="77777777" w:rsidR="00C97FE7" w:rsidRPr="000D4A21" w:rsidRDefault="00C97FE7" w:rsidP="007D450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ABABDB" w14:textId="77777777" w:rsidR="00C97FE7" w:rsidRPr="000D4A21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9ECC287" w14:textId="77777777" w:rsidR="00C97FE7" w:rsidRPr="000D4A21" w:rsidRDefault="00C97FE7" w:rsidP="007D450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vAlign w:val="bottom"/>
          </w:tcPr>
          <w:p w14:paraId="3AEFAA4E" w14:textId="77777777" w:rsidR="00C97FE7" w:rsidRPr="000D4A21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vAlign w:val="bottom"/>
          </w:tcPr>
          <w:p w14:paraId="17655671" w14:textId="77777777" w:rsidR="00C97FE7" w:rsidRPr="000D4A21" w:rsidRDefault="00C97FE7" w:rsidP="007D450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5B1FA4E" w14:textId="77777777" w:rsidR="00C97FE7" w:rsidRPr="000D4A21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vAlign w:val="bottom"/>
          </w:tcPr>
          <w:p w14:paraId="37DC403A" w14:textId="77777777" w:rsidR="00C97FE7" w:rsidRPr="000D4A21" w:rsidRDefault="00C97FE7" w:rsidP="007D450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798CC43" w14:textId="77777777" w:rsidR="00C97FE7" w:rsidRPr="000D4A21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E0DBFD" w14:textId="77777777" w:rsidR="00C97FE7" w:rsidRPr="000D4A21" w:rsidRDefault="00C97FE7" w:rsidP="007D450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C6454D9" w14:textId="77777777" w:rsidR="00C97FE7" w:rsidRPr="000D4A21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1017DDCE" w14:textId="77777777" w:rsidR="00C97FE7" w:rsidRPr="000D4A21" w:rsidRDefault="00C97FE7" w:rsidP="007D450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vAlign w:val="bottom"/>
          </w:tcPr>
          <w:p w14:paraId="7EA4DA8F" w14:textId="77777777" w:rsidR="00C97FE7" w:rsidRPr="000D4A21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5619F08" w14:textId="77777777" w:rsidR="00C97FE7" w:rsidRPr="000D4A21" w:rsidRDefault="00C97FE7" w:rsidP="007D450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D1EABC7" w14:textId="77777777" w:rsidR="00C97FE7" w:rsidRPr="000D4A21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7CB0E222" w14:textId="77777777" w:rsidR="00C97FE7" w:rsidRPr="000D4A21" w:rsidRDefault="00C97FE7" w:rsidP="007D450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8E02152" w14:textId="77777777" w:rsidR="00C97FE7" w:rsidRPr="000D4A21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vAlign w:val="bottom"/>
          </w:tcPr>
          <w:p w14:paraId="396B2114" w14:textId="77777777" w:rsidR="00C97FE7" w:rsidRPr="000D4A21" w:rsidRDefault="00C97FE7" w:rsidP="007D450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E37C29" w:rsidRPr="000D4A21" w14:paraId="411B8FD6" w14:textId="77777777" w:rsidTr="00C82D3F">
        <w:trPr>
          <w:trHeight w:val="285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D88E4" w14:textId="77777777" w:rsidR="00E37C29" w:rsidRPr="000D4A21" w:rsidRDefault="00E37C29" w:rsidP="00E3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D4A21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vAlign w:val="bottom"/>
          </w:tcPr>
          <w:p w14:paraId="7AA99739" w14:textId="77C6024D" w:rsidR="00E37C29" w:rsidRPr="000D4A21" w:rsidRDefault="00FB3F13" w:rsidP="00E37C2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91</w:t>
            </w:r>
            <w:r w:rsidR="000D4A21" w:rsidRPr="000D4A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007</w:t>
            </w:r>
          </w:p>
        </w:tc>
        <w:tc>
          <w:tcPr>
            <w:tcW w:w="166" w:type="dxa"/>
            <w:tcBorders>
              <w:top w:val="nil"/>
              <w:left w:val="nil"/>
              <w:right w:val="nil"/>
            </w:tcBorders>
            <w:vAlign w:val="bottom"/>
          </w:tcPr>
          <w:p w14:paraId="571B6469" w14:textId="77777777" w:rsidR="00E37C29" w:rsidRPr="000D4A21" w:rsidRDefault="00E37C29" w:rsidP="00E3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vAlign w:val="bottom"/>
          </w:tcPr>
          <w:p w14:paraId="50E7EFFA" w14:textId="7FE6E1DC" w:rsidR="00E37C29" w:rsidRPr="000D4A21" w:rsidRDefault="00FB3F13" w:rsidP="00E37C2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108</w:t>
            </w:r>
            <w:r w:rsidR="00E37C29" w:rsidRPr="000D4A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354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EE2FDF" w14:textId="77777777" w:rsidR="00E37C29" w:rsidRPr="000D4A21" w:rsidRDefault="00E37C29" w:rsidP="00E3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8AF66FD" w14:textId="7051DBF8" w:rsidR="00E37C29" w:rsidRPr="000D4A21" w:rsidRDefault="00FB3F13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123</w:t>
            </w:r>
            <w:r w:rsidR="000D4A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125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vAlign w:val="bottom"/>
          </w:tcPr>
          <w:p w14:paraId="4C0EBDD1" w14:textId="77777777" w:rsidR="00E37C29" w:rsidRPr="000D4A21" w:rsidRDefault="00E37C29" w:rsidP="00E3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vAlign w:val="bottom"/>
          </w:tcPr>
          <w:p w14:paraId="6C94E6D2" w14:textId="3CF3400E" w:rsidR="00E37C29" w:rsidRPr="000D4A21" w:rsidRDefault="00FB3F13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178</w:t>
            </w:r>
            <w:r w:rsidR="00E37C29" w:rsidRPr="000D4A21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199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67F5B6" w14:textId="77777777" w:rsidR="00E37C29" w:rsidRPr="000D4A21" w:rsidRDefault="00E37C29" w:rsidP="00E3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vAlign w:val="bottom"/>
          </w:tcPr>
          <w:p w14:paraId="5A49FE7D" w14:textId="569F9899" w:rsidR="00E37C29" w:rsidRPr="000D4A21" w:rsidRDefault="00FB3F13" w:rsidP="00E37C2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107</w:t>
            </w:r>
            <w:r w:rsidR="000D4A21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409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B4E42A" w14:textId="77777777" w:rsidR="00E37C29" w:rsidRPr="000D4A21" w:rsidRDefault="00E37C29" w:rsidP="00E3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A20889" w14:textId="62B78E98" w:rsidR="00E37C29" w:rsidRPr="000D4A21" w:rsidRDefault="00E37C29" w:rsidP="00E37C2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D4A21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C2E2B1D" w14:textId="77777777" w:rsidR="00E37C29" w:rsidRPr="000D4A21" w:rsidRDefault="00E37C29" w:rsidP="00E3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5238CBFB" w14:textId="716D76C5" w:rsidR="00E37C29" w:rsidRPr="000D4A21" w:rsidRDefault="00FB3F13" w:rsidP="00E37C2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</w:t>
            </w:r>
            <w:r w:rsidR="000D4A21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445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vAlign w:val="bottom"/>
          </w:tcPr>
          <w:p w14:paraId="67F62ADB" w14:textId="77777777" w:rsidR="00E37C29" w:rsidRPr="000D4A21" w:rsidRDefault="00E37C29" w:rsidP="00E3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9D7091E" w14:textId="2E4BAABD" w:rsidR="00E37C29" w:rsidRPr="000D4A21" w:rsidRDefault="00E37C29" w:rsidP="00E37C2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D4A21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985C3DF" w14:textId="77777777" w:rsidR="00E37C29" w:rsidRPr="000D4A21" w:rsidRDefault="00E37C29" w:rsidP="00E3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1BB84B82" w14:textId="08B33B4D" w:rsidR="00E37C29" w:rsidRPr="000D4A21" w:rsidRDefault="00FB3F13" w:rsidP="00E37C2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333</w:t>
            </w:r>
            <w:r w:rsidR="000D4A21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986</w:t>
            </w:r>
          </w:p>
        </w:tc>
        <w:tc>
          <w:tcPr>
            <w:tcW w:w="1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83579B2" w14:textId="77777777" w:rsidR="00E37C29" w:rsidRPr="000D4A21" w:rsidRDefault="00E37C29" w:rsidP="00E3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vAlign w:val="bottom"/>
          </w:tcPr>
          <w:p w14:paraId="068A4F60" w14:textId="1BAA37E1" w:rsidR="00E37C29" w:rsidRPr="000D4A21" w:rsidRDefault="00FB3F13" w:rsidP="00E37C2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286</w:t>
            </w:r>
            <w:r w:rsidR="00E37C29" w:rsidRPr="000D4A21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553</w:t>
            </w:r>
          </w:p>
        </w:tc>
      </w:tr>
      <w:tr w:rsidR="00E37C29" w:rsidRPr="000D4A21" w14:paraId="55CE3AF2" w14:textId="77777777" w:rsidTr="00C82D3F">
        <w:trPr>
          <w:trHeight w:val="285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9C94D" w14:textId="77777777" w:rsidR="00E37C29" w:rsidRPr="000D4A21" w:rsidRDefault="00E37C29" w:rsidP="00E3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D4A21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vAlign w:val="bottom"/>
          </w:tcPr>
          <w:p w14:paraId="4A5C7087" w14:textId="69978C43" w:rsidR="00E37C29" w:rsidRPr="000D4A21" w:rsidRDefault="00FB3F13" w:rsidP="00E37C2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0D4A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747</w:t>
            </w:r>
          </w:p>
        </w:tc>
        <w:tc>
          <w:tcPr>
            <w:tcW w:w="166" w:type="dxa"/>
            <w:tcBorders>
              <w:top w:val="nil"/>
              <w:left w:val="nil"/>
              <w:right w:val="nil"/>
            </w:tcBorders>
            <w:vAlign w:val="bottom"/>
          </w:tcPr>
          <w:p w14:paraId="5755D7EA" w14:textId="77777777" w:rsidR="00E37C29" w:rsidRPr="000D4A21" w:rsidRDefault="00E37C29" w:rsidP="00E3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vAlign w:val="bottom"/>
          </w:tcPr>
          <w:p w14:paraId="134902ED" w14:textId="4BA996ED" w:rsidR="00E37C29" w:rsidRPr="000D4A21" w:rsidRDefault="00FB3F13" w:rsidP="00E37C2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</w:t>
            </w:r>
            <w:r w:rsidR="00E37C29" w:rsidRPr="000D4A21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085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020C8B" w14:textId="77777777" w:rsidR="00E37C29" w:rsidRPr="000D4A21" w:rsidRDefault="00E37C29" w:rsidP="00E3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A83785" w14:textId="31CB3CF6" w:rsidR="00E37C29" w:rsidRPr="000D4A21" w:rsidRDefault="00FB3F13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47</w:t>
            </w:r>
            <w:r w:rsidR="000D4A21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168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vAlign w:val="bottom"/>
          </w:tcPr>
          <w:p w14:paraId="4066A915" w14:textId="77777777" w:rsidR="00E37C29" w:rsidRPr="000D4A21" w:rsidRDefault="00E37C29" w:rsidP="00E3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vAlign w:val="bottom"/>
          </w:tcPr>
          <w:p w14:paraId="3D715435" w14:textId="3BE32BEA" w:rsidR="00E37C29" w:rsidRPr="000D4A21" w:rsidRDefault="00FB3F13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</w:t>
            </w:r>
            <w:r w:rsidR="00E37C29" w:rsidRPr="000D4A21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163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B85D54" w14:textId="77777777" w:rsidR="00E37C29" w:rsidRPr="000D4A21" w:rsidRDefault="00E37C29" w:rsidP="00E3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vAlign w:val="bottom"/>
          </w:tcPr>
          <w:p w14:paraId="1EE144D2" w14:textId="05698983" w:rsidR="00E37C29" w:rsidRPr="000D4A21" w:rsidRDefault="00FB3F13" w:rsidP="000D4A21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19F5F2" w14:textId="77777777" w:rsidR="00E37C29" w:rsidRPr="000D4A21" w:rsidRDefault="00E37C29" w:rsidP="00E3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11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5FD0D98" w14:textId="36E654F4" w:rsidR="00E37C29" w:rsidRPr="000D4A21" w:rsidRDefault="00E37C29" w:rsidP="00E37C2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D4A21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7FF6166" w14:textId="77777777" w:rsidR="00E37C29" w:rsidRPr="000D4A21" w:rsidRDefault="00E37C29" w:rsidP="00E3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4B487672" w14:textId="584A32CE" w:rsidR="00E37C29" w:rsidRPr="000D4A21" w:rsidRDefault="000D4A21" w:rsidP="00E37C2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vAlign w:val="bottom"/>
          </w:tcPr>
          <w:p w14:paraId="35F4DEF0" w14:textId="77777777" w:rsidR="00E37C29" w:rsidRPr="000D4A21" w:rsidRDefault="00E37C29" w:rsidP="00E3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  <w:tab w:val="decimal" w:pos="767"/>
              </w:tabs>
              <w:ind w:left="-79" w:right="-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E1969C5" w14:textId="27E1D6AC" w:rsidR="00E37C29" w:rsidRPr="000D4A21" w:rsidRDefault="00E37C29" w:rsidP="00E37C2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D4A21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FFB501A" w14:textId="77777777" w:rsidR="00E37C29" w:rsidRPr="000D4A21" w:rsidRDefault="00E37C29" w:rsidP="00E3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673CF5B8" w14:textId="39BDF861" w:rsidR="00E37C29" w:rsidRPr="000D4A21" w:rsidRDefault="00FB3F13" w:rsidP="00E37C2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53</w:t>
            </w:r>
            <w:r w:rsidR="000D4A21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928</w:t>
            </w:r>
          </w:p>
        </w:tc>
        <w:tc>
          <w:tcPr>
            <w:tcW w:w="1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8AB92D9" w14:textId="77777777" w:rsidR="00E37C29" w:rsidRPr="000D4A21" w:rsidRDefault="00E37C29" w:rsidP="00E3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vAlign w:val="bottom"/>
          </w:tcPr>
          <w:p w14:paraId="592D6419" w14:textId="45C52EBB" w:rsidR="00E37C29" w:rsidRPr="000D4A21" w:rsidRDefault="00FB3F13" w:rsidP="00E37C2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</w:t>
            </w:r>
            <w:r w:rsidR="00E37C29" w:rsidRPr="000D4A21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248</w:t>
            </w:r>
          </w:p>
        </w:tc>
      </w:tr>
      <w:tr w:rsidR="00E37C29" w:rsidRPr="000D4A21" w14:paraId="3AE81CCC" w14:textId="77777777" w:rsidTr="00C82D3F">
        <w:trPr>
          <w:trHeight w:val="285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8379E" w14:textId="77777777" w:rsidR="00E37C29" w:rsidRPr="000D4A21" w:rsidRDefault="00E37C29" w:rsidP="00E3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D4A21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3AA335" w14:textId="38DE87D7" w:rsidR="00E37C29" w:rsidRPr="000D4A21" w:rsidRDefault="00FB3F13" w:rsidP="00E37C2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="000D4A21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285</w:t>
            </w:r>
          </w:p>
        </w:tc>
        <w:tc>
          <w:tcPr>
            <w:tcW w:w="166" w:type="dxa"/>
            <w:tcBorders>
              <w:left w:val="nil"/>
              <w:bottom w:val="nil"/>
              <w:right w:val="nil"/>
            </w:tcBorders>
            <w:vAlign w:val="bottom"/>
          </w:tcPr>
          <w:p w14:paraId="3D93F6EE" w14:textId="77777777" w:rsidR="00E37C29" w:rsidRPr="000D4A21" w:rsidRDefault="00E37C29" w:rsidP="00E3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74D7A8" w14:textId="72F13818" w:rsidR="00E37C29" w:rsidRPr="000D4A21" w:rsidRDefault="00FB3F13" w:rsidP="00E37C2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="00E37C29" w:rsidRPr="000D4A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111</w:t>
            </w:r>
          </w:p>
        </w:tc>
        <w:tc>
          <w:tcPr>
            <w:tcW w:w="1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D824802" w14:textId="77777777" w:rsidR="00E37C29" w:rsidRPr="000D4A21" w:rsidRDefault="00E37C29" w:rsidP="00E3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1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1157DC" w14:textId="54F1FC27" w:rsidR="00E37C29" w:rsidRPr="000D4A21" w:rsidRDefault="00FB3F13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</w:t>
            </w:r>
            <w:r w:rsidR="000D4A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084</w:t>
            </w: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  <w:vAlign w:val="bottom"/>
          </w:tcPr>
          <w:p w14:paraId="26645250" w14:textId="77777777" w:rsidR="00E37C29" w:rsidRPr="000D4A21" w:rsidRDefault="00E37C29" w:rsidP="00E3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B69429" w14:textId="21DACC9D" w:rsidR="00E37C29" w:rsidRPr="000D4A21" w:rsidRDefault="00FB3F13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26</w:t>
            </w:r>
            <w:r w:rsidR="00E37C29" w:rsidRPr="000D4A21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889</w:t>
            </w:r>
          </w:p>
        </w:tc>
        <w:tc>
          <w:tcPr>
            <w:tcW w:w="16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45EE594" w14:textId="77777777" w:rsidR="00E37C29" w:rsidRPr="000D4A21" w:rsidRDefault="00E37C29" w:rsidP="00E3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9A1BD5" w14:textId="2C428F1F" w:rsidR="00E37C29" w:rsidRPr="000D4A21" w:rsidRDefault="00FB3F13" w:rsidP="00E37C2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691</w:t>
            </w:r>
          </w:p>
        </w:tc>
        <w:tc>
          <w:tcPr>
            <w:tcW w:w="16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E2A95A3" w14:textId="77777777" w:rsidR="00E37C29" w:rsidRPr="000D4A21" w:rsidRDefault="00E37C29" w:rsidP="00E3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BB978F" w14:textId="3D55F885" w:rsidR="00E37C29" w:rsidRPr="000D4A21" w:rsidRDefault="00E37C29" w:rsidP="00E37C2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D4A21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31B220D7" w14:textId="77777777" w:rsidR="00E37C29" w:rsidRPr="000D4A21" w:rsidRDefault="00E37C29" w:rsidP="00E3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A2B46B" w14:textId="4990D684" w:rsidR="00E37C29" w:rsidRPr="000D4A21" w:rsidRDefault="00FB3F13" w:rsidP="00E37C2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225</w:t>
            </w:r>
          </w:p>
        </w:tc>
        <w:tc>
          <w:tcPr>
            <w:tcW w:w="138" w:type="dxa"/>
            <w:tcBorders>
              <w:left w:val="nil"/>
              <w:bottom w:val="nil"/>
              <w:right w:val="nil"/>
            </w:tcBorders>
            <w:vAlign w:val="bottom"/>
          </w:tcPr>
          <w:p w14:paraId="11F03E52" w14:textId="77777777" w:rsidR="00E37C29" w:rsidRPr="000D4A21" w:rsidRDefault="00E37C29" w:rsidP="00E3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939446" w14:textId="1DF55F4D" w:rsidR="00E37C29" w:rsidRPr="000D4A21" w:rsidRDefault="00E37C29" w:rsidP="00E37C2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D4A21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68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60AC1C04" w14:textId="77777777" w:rsidR="00E37C29" w:rsidRPr="000D4A21" w:rsidRDefault="00E37C29" w:rsidP="00E3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BBB672" w14:textId="7D999A06" w:rsidR="000D4A21" w:rsidRPr="000D4A21" w:rsidRDefault="00FB3F13" w:rsidP="000D4A21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</w:t>
            </w:r>
            <w:r w:rsidR="000D4A21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285</w:t>
            </w:r>
          </w:p>
        </w:tc>
        <w:tc>
          <w:tcPr>
            <w:tcW w:w="168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4D5309F5" w14:textId="77777777" w:rsidR="00E37C29" w:rsidRPr="000D4A21" w:rsidRDefault="00E37C29" w:rsidP="00E3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B1CDFB" w14:textId="2F40D8EB" w:rsidR="00E37C29" w:rsidRPr="000D4A21" w:rsidRDefault="00FB3F13" w:rsidP="00E37C2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34</w:t>
            </w:r>
            <w:r w:rsidR="00E37C29" w:rsidRPr="000D4A21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000</w:t>
            </w:r>
          </w:p>
        </w:tc>
      </w:tr>
      <w:tr w:rsidR="00E37C29" w:rsidRPr="000D4A21" w14:paraId="2BF91F65" w14:textId="77777777" w:rsidTr="00C82D3F">
        <w:trPr>
          <w:trHeight w:val="285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59A1F" w14:textId="1C72F509" w:rsidR="00E37C29" w:rsidRPr="000D4A21" w:rsidRDefault="00E37C29" w:rsidP="00E3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D4A21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168A33" w14:textId="1BF8F9B1" w:rsidR="00E37C29" w:rsidRPr="000D4A21" w:rsidRDefault="00FB3F13" w:rsidP="00E37C2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103</w:t>
            </w:r>
            <w:r w:rsidR="000D4A21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039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0B8F2" w14:textId="77777777" w:rsidR="00E37C29" w:rsidRPr="000D4A21" w:rsidRDefault="00E37C29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83DD7A" w14:textId="6A1CE934" w:rsidR="00E37C29" w:rsidRPr="000D4A21" w:rsidRDefault="00FB3F13" w:rsidP="00E37C2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132</w:t>
            </w:r>
            <w:r w:rsidR="00E37C29" w:rsidRPr="000D4A21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550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468B0" w14:textId="77777777" w:rsidR="00E37C29" w:rsidRPr="000D4A21" w:rsidRDefault="00E37C29" w:rsidP="00E3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C0F9D5" w14:textId="6A27B2E1" w:rsidR="00E37C29" w:rsidRPr="000D4A21" w:rsidRDefault="00FB3F13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181</w:t>
            </w:r>
            <w:r w:rsidR="000D4A21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377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D4EAD" w14:textId="77777777" w:rsidR="00E37C29" w:rsidRPr="000D4A21" w:rsidRDefault="00E37C29" w:rsidP="00E3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0004B6" w14:textId="06054B14" w:rsidR="00E37C29" w:rsidRPr="000D4A21" w:rsidRDefault="00FB3F13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221</w:t>
            </w:r>
            <w:r w:rsidR="00E37C29" w:rsidRPr="000D4A21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251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186FE" w14:textId="77777777" w:rsidR="00E37C29" w:rsidRPr="000D4A21" w:rsidRDefault="00E37C29" w:rsidP="00E3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64A60C" w14:textId="5EC0198B" w:rsidR="00E37C29" w:rsidRPr="000D4A21" w:rsidRDefault="00FB3F13" w:rsidP="00E37C2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108</w:t>
            </w:r>
            <w:r w:rsidR="000D4A21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113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30A27" w14:textId="77777777" w:rsidR="00E37C29" w:rsidRPr="000D4A21" w:rsidRDefault="00E37C29" w:rsidP="00E3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E9544E" w14:textId="262BE507" w:rsidR="00E37C29" w:rsidRPr="000D4A21" w:rsidRDefault="00E37C29" w:rsidP="00E37C2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D4A21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421E1" w14:textId="77777777" w:rsidR="00E37C29" w:rsidRPr="000D4A21" w:rsidRDefault="00E37C29" w:rsidP="00E3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A4A401" w14:textId="3D828465" w:rsidR="00E37C29" w:rsidRPr="000D4A21" w:rsidRDefault="00FB3F13" w:rsidP="00E37C2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12</w:t>
            </w:r>
            <w:r w:rsidR="000D4A21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670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4B087" w14:textId="77777777" w:rsidR="00E37C29" w:rsidRPr="000D4A21" w:rsidRDefault="00E37C29" w:rsidP="00E3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64EFAE" w14:textId="6955C624" w:rsidR="00E37C29" w:rsidRPr="000D4A21" w:rsidRDefault="00E37C29" w:rsidP="00E37C2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D4A21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BA860" w14:textId="77777777" w:rsidR="00E37C29" w:rsidRPr="000D4A21" w:rsidRDefault="00E37C29" w:rsidP="00E3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872D42" w14:textId="395C06DA" w:rsidR="00E37C29" w:rsidRPr="000D4A21" w:rsidRDefault="00FB3F13" w:rsidP="00E37C2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405</w:t>
            </w:r>
            <w:r w:rsidR="000D4A21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199</w:t>
            </w:r>
          </w:p>
        </w:tc>
        <w:tc>
          <w:tcPr>
            <w:tcW w:w="1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03AA2" w14:textId="77777777" w:rsidR="00E37C29" w:rsidRPr="000D4A21" w:rsidRDefault="00E37C29" w:rsidP="00E3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3623DA" w14:textId="54C0286C" w:rsidR="00E37C29" w:rsidRPr="000D4A21" w:rsidRDefault="00FB3F13" w:rsidP="00E37C2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353</w:t>
            </w:r>
            <w:r w:rsidR="00E37C29" w:rsidRPr="000D4A21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801</w:t>
            </w:r>
          </w:p>
        </w:tc>
      </w:tr>
      <w:tr w:rsidR="006A56FF" w:rsidRPr="000D4A21" w14:paraId="5504C607" w14:textId="77777777" w:rsidTr="00C82D3F">
        <w:trPr>
          <w:trHeight w:val="50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62CF4" w14:textId="77777777" w:rsidR="006A56FF" w:rsidRPr="000D4A21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C673627" w14:textId="77777777" w:rsidR="006A56FF" w:rsidRPr="000D4A21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541C6" w14:textId="77777777" w:rsidR="006A56FF" w:rsidRPr="000D4A21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0906F9" w14:textId="77777777" w:rsidR="006A56FF" w:rsidRPr="000D4A21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D4137" w14:textId="77777777" w:rsidR="006A56FF" w:rsidRPr="000D4A21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1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9BD51D" w14:textId="77777777" w:rsidR="006A56FF" w:rsidRPr="000D4A21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11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B9638" w14:textId="77777777" w:rsidR="006A56FF" w:rsidRPr="000D4A21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CED6A2" w14:textId="77777777" w:rsidR="006A56FF" w:rsidRPr="000D4A21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CDB18" w14:textId="77777777" w:rsidR="006A56FF" w:rsidRPr="000D4A21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3E042E" w14:textId="77777777" w:rsidR="006A56FF" w:rsidRPr="000D4A21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33819" w14:textId="77777777" w:rsidR="006A56FF" w:rsidRPr="000D4A21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AFBD353" w14:textId="77777777" w:rsidR="006A56FF" w:rsidRPr="000D4A21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6F27D" w14:textId="77777777" w:rsidR="006A56FF" w:rsidRPr="000D4A21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BF18F5B" w14:textId="77777777" w:rsidR="006A56FF" w:rsidRPr="000D4A21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5901E" w14:textId="77777777" w:rsidR="006A56FF" w:rsidRPr="000D4A21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46A49E" w14:textId="77777777" w:rsidR="006A56FF" w:rsidRPr="000D4A21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61371" w14:textId="77777777" w:rsidR="006A56FF" w:rsidRPr="000D4A21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3C4D247" w14:textId="77777777" w:rsidR="006A56FF" w:rsidRPr="000D4A21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3F44A" w14:textId="77777777" w:rsidR="006A56FF" w:rsidRPr="000D4A21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7F9685" w14:textId="77777777" w:rsidR="006A56FF" w:rsidRPr="000D4A21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6A56FF" w:rsidRPr="000D4A21" w14:paraId="2A44BF92" w14:textId="77777777" w:rsidTr="00C82D3F">
        <w:trPr>
          <w:trHeight w:val="307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2531CC" w14:textId="77777777" w:rsidR="006A56FF" w:rsidRPr="000D4A21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0D4A21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906" w:type="dxa"/>
            <w:tcBorders>
              <w:left w:val="nil"/>
              <w:right w:val="nil"/>
            </w:tcBorders>
            <w:vAlign w:val="bottom"/>
          </w:tcPr>
          <w:p w14:paraId="2EF44B62" w14:textId="77777777" w:rsidR="006A56FF" w:rsidRPr="000D4A21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6CFCB435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359A4BA4" w14:textId="77777777" w:rsidR="006A56FF" w:rsidRPr="000D4A21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7B54AC1D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7A5BD70F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30564479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788DB0B1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6EC0753A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685E26E2" w14:textId="77777777" w:rsidR="006A56FF" w:rsidRPr="000D4A21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7F068CD5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3955B453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27F3B230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4B07B3B4" w14:textId="77777777" w:rsidR="006A56FF" w:rsidRPr="000D4A21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0185D92F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06E99CEB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4B35A9BB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64BD3F6A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4B36AACF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0B43B738" w14:textId="77777777" w:rsidR="006A56FF" w:rsidRPr="000D4A21" w:rsidRDefault="006A56FF" w:rsidP="006A56F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6A56FF" w:rsidRPr="000D4A21" w14:paraId="5A842491" w14:textId="77777777" w:rsidTr="00C82D3F">
        <w:trPr>
          <w:trHeight w:val="307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760FF1" w14:textId="77777777" w:rsidR="006A56FF" w:rsidRPr="000D4A21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0D4A21"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  <w:cs/>
              </w:rPr>
              <w:t>ประเภทของสินค้าและบริการหลัก</w:t>
            </w:r>
          </w:p>
        </w:tc>
        <w:tc>
          <w:tcPr>
            <w:tcW w:w="906" w:type="dxa"/>
            <w:tcBorders>
              <w:left w:val="nil"/>
              <w:right w:val="nil"/>
            </w:tcBorders>
            <w:vAlign w:val="bottom"/>
          </w:tcPr>
          <w:p w14:paraId="0E4E6A78" w14:textId="77777777" w:rsidR="006A56FF" w:rsidRPr="000D4A21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71572FDE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38D45348" w14:textId="77777777" w:rsidR="006A56FF" w:rsidRPr="000D4A21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448BBFE8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404DFD73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0B00FA46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3F8E0C92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47851F45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590D78ED" w14:textId="77777777" w:rsidR="006A56FF" w:rsidRPr="000D4A21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74E4F449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0E7C8CB5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5B2EBCB7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2B0AA4D4" w14:textId="77777777" w:rsidR="006A56FF" w:rsidRPr="000D4A21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52622584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1A462441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0FE9894A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0D448DCA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1A0030D0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145D5868" w14:textId="77777777" w:rsidR="006A56FF" w:rsidRPr="000D4A21" w:rsidRDefault="006A56FF" w:rsidP="006A56F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E37C29" w:rsidRPr="000D4A21" w14:paraId="788E604C" w14:textId="77777777" w:rsidTr="00C82D3F">
        <w:trPr>
          <w:trHeight w:val="307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7BB388" w14:textId="77777777" w:rsidR="00E37C29" w:rsidRPr="000D4A21" w:rsidRDefault="00E37C29" w:rsidP="00E3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D4A21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ค่าโฆษณา</w:t>
            </w:r>
          </w:p>
        </w:tc>
        <w:tc>
          <w:tcPr>
            <w:tcW w:w="906" w:type="dxa"/>
            <w:tcBorders>
              <w:left w:val="nil"/>
              <w:right w:val="nil"/>
            </w:tcBorders>
            <w:vAlign w:val="bottom"/>
          </w:tcPr>
          <w:p w14:paraId="16A32E9E" w14:textId="2F7A3826" w:rsidR="00E37C29" w:rsidRPr="000D4A21" w:rsidRDefault="00FB3F13" w:rsidP="00E37C2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73</w:t>
            </w:r>
            <w:r w:rsidR="00A5258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590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0D401E72" w14:textId="77777777" w:rsidR="00E37C29" w:rsidRPr="000D4A21" w:rsidRDefault="00E37C29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6FDCB3FB" w14:textId="4D407BB9" w:rsidR="00E37C29" w:rsidRPr="000D4A21" w:rsidRDefault="00FB3F13" w:rsidP="00E37C2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74</w:t>
            </w:r>
            <w:r w:rsidR="00E37C29" w:rsidRPr="000D4A21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432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00F1A9B6" w14:textId="77777777" w:rsidR="00E37C29" w:rsidRPr="000D4A21" w:rsidRDefault="00E37C29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5208529B" w14:textId="1FBB7B98" w:rsidR="00E37C29" w:rsidRPr="000D4A21" w:rsidRDefault="00FB3F13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123</w:t>
            </w:r>
            <w:r w:rsidR="00A52587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022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2455D396" w14:textId="77777777" w:rsidR="00E37C29" w:rsidRPr="000D4A21" w:rsidRDefault="00E37C29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0BA2E72E" w14:textId="6E1709F4" w:rsidR="00E37C29" w:rsidRPr="000D4A21" w:rsidRDefault="00FB3F13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174</w:t>
            </w:r>
            <w:r w:rsidR="00E37C29" w:rsidRPr="000D4A21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726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038B8058" w14:textId="77777777" w:rsidR="00E37C29" w:rsidRPr="000D4A21" w:rsidRDefault="00E37C29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19C75F07" w14:textId="328C4819" w:rsidR="00E37C29" w:rsidRPr="000D4A21" w:rsidRDefault="00A52587" w:rsidP="00E37C2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1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109545B8" w14:textId="77777777" w:rsidR="00E37C29" w:rsidRPr="000D4A21" w:rsidRDefault="00E37C29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49A063D5" w14:textId="69057455" w:rsidR="00E37C29" w:rsidRPr="000D4A21" w:rsidRDefault="00E37C29" w:rsidP="00E37C2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D4A21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2922C0DD" w14:textId="77777777" w:rsidR="00E37C29" w:rsidRPr="000D4A21" w:rsidRDefault="00E37C29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354DBA00" w14:textId="3690F3BC" w:rsidR="00E37C29" w:rsidRPr="000D4A21" w:rsidRDefault="00A52587" w:rsidP="00E37C2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01E55211" w14:textId="77777777" w:rsidR="00E37C29" w:rsidRPr="000D4A21" w:rsidRDefault="00E37C29" w:rsidP="00E37C29">
            <w:pPr>
              <w:pStyle w:val="acctfourfigures"/>
              <w:tabs>
                <w:tab w:val="clear" w:pos="765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558A1544" w14:textId="1C0778BE" w:rsidR="00E37C29" w:rsidRPr="000D4A21" w:rsidRDefault="00E37C29" w:rsidP="00E37C2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D4A21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2D5EA94C" w14:textId="77777777" w:rsidR="00E37C29" w:rsidRPr="000D4A21" w:rsidRDefault="00E37C29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2391A00E" w14:textId="7CA6B90A" w:rsidR="00E37C29" w:rsidRPr="000D4A21" w:rsidRDefault="00FB3F13" w:rsidP="00E37C2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196</w:t>
            </w:r>
            <w:r w:rsidR="00A52587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612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24B5EB97" w14:textId="77777777" w:rsidR="00E37C29" w:rsidRPr="000D4A21" w:rsidRDefault="00E37C29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721BC3AA" w14:textId="1300C4E8" w:rsidR="00E37C29" w:rsidRPr="000D4A21" w:rsidRDefault="00FB3F13" w:rsidP="00E37C29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249</w:t>
            </w:r>
            <w:r w:rsidR="00E37C29" w:rsidRPr="000D4A21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158</w:t>
            </w:r>
          </w:p>
        </w:tc>
      </w:tr>
      <w:tr w:rsidR="00E37C29" w:rsidRPr="000D4A21" w14:paraId="52C29906" w14:textId="77777777" w:rsidTr="00C82D3F">
        <w:trPr>
          <w:trHeight w:val="307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113D39" w14:textId="7C95EEC5" w:rsidR="00E37C29" w:rsidRPr="000D4A21" w:rsidRDefault="00E37C29" w:rsidP="00E3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D4A21">
              <w:rPr>
                <w:rFonts w:ascii="Angsana New" w:hAnsi="Angsana New"/>
                <w:color w:val="000000"/>
                <w:sz w:val="24"/>
                <w:szCs w:val="24"/>
                <w:cs/>
              </w:rPr>
              <w:t>ขายหนังสือพิมพ์และสิ่งพิมพ์</w:t>
            </w:r>
          </w:p>
        </w:tc>
        <w:tc>
          <w:tcPr>
            <w:tcW w:w="906" w:type="dxa"/>
            <w:tcBorders>
              <w:left w:val="nil"/>
              <w:right w:val="nil"/>
            </w:tcBorders>
            <w:vAlign w:val="bottom"/>
          </w:tcPr>
          <w:p w14:paraId="75665FB0" w14:textId="0629CF6F" w:rsidR="00E37C29" w:rsidRPr="000D4A21" w:rsidRDefault="00FB3F13" w:rsidP="00E37C2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</w:t>
            </w:r>
            <w:r w:rsidR="00A5258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033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7371D4AD" w14:textId="77777777" w:rsidR="00E37C29" w:rsidRPr="000D4A21" w:rsidRDefault="00E37C29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70F8E6DB" w14:textId="3F7FA1BA" w:rsidR="00E37C29" w:rsidRPr="000D4A21" w:rsidRDefault="00FB3F13" w:rsidP="00E37C2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29</w:t>
            </w:r>
            <w:r w:rsidR="00E37C29" w:rsidRPr="000D4A21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633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17BD630F" w14:textId="77777777" w:rsidR="00E37C29" w:rsidRPr="000D4A21" w:rsidRDefault="00E37C29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578E07E5" w14:textId="327C0C30" w:rsidR="00E37C29" w:rsidRPr="000D4A21" w:rsidRDefault="00A52587" w:rsidP="00E37C2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1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7ED1C709" w14:textId="77777777" w:rsidR="00E37C29" w:rsidRPr="000D4A21" w:rsidRDefault="00E37C29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50CDA538" w14:textId="5B5D4C00" w:rsidR="00E37C29" w:rsidRPr="000D4A21" w:rsidRDefault="00E37C29" w:rsidP="00E37C2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1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D4A21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7C484668" w14:textId="77777777" w:rsidR="00E37C29" w:rsidRPr="000D4A21" w:rsidRDefault="00E37C29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7BC207A7" w14:textId="4AB6B947" w:rsidR="00E37C29" w:rsidRPr="000D4A21" w:rsidRDefault="00A52587" w:rsidP="00E37C2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1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5DAC85E1" w14:textId="77777777" w:rsidR="00E37C29" w:rsidRPr="000D4A21" w:rsidRDefault="00E37C29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3E98FE73" w14:textId="114CDE03" w:rsidR="00E37C29" w:rsidRPr="000D4A21" w:rsidRDefault="00E37C29" w:rsidP="00E37C2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D4A21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0E666955" w14:textId="77777777" w:rsidR="00E37C29" w:rsidRPr="000D4A21" w:rsidRDefault="00E37C29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09E39668" w14:textId="71E33708" w:rsidR="00E37C29" w:rsidRPr="000D4A21" w:rsidRDefault="00A52587" w:rsidP="00E37C2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7B0DD3EB" w14:textId="77777777" w:rsidR="00E37C29" w:rsidRPr="000D4A21" w:rsidRDefault="00E37C29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5C87CACA" w14:textId="65AFC492" w:rsidR="00E37C29" w:rsidRPr="000D4A21" w:rsidRDefault="00E37C29" w:rsidP="00E37C2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D4A21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607BA14A" w14:textId="77777777" w:rsidR="00E37C29" w:rsidRPr="000D4A21" w:rsidRDefault="00E37C29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01E78208" w14:textId="3359EA72" w:rsidR="00E37C29" w:rsidRPr="000D4A21" w:rsidRDefault="00FB3F13" w:rsidP="00E37C2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</w:t>
            </w:r>
            <w:r w:rsidR="00A52587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033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297420D5" w14:textId="77777777" w:rsidR="00E37C29" w:rsidRPr="000D4A21" w:rsidRDefault="00E37C29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671C607F" w14:textId="3753989F" w:rsidR="00E37C29" w:rsidRPr="000D4A21" w:rsidRDefault="00FB3F13" w:rsidP="00E37C29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29</w:t>
            </w:r>
            <w:r w:rsidR="00E37C29" w:rsidRPr="000D4A21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633</w:t>
            </w:r>
          </w:p>
        </w:tc>
      </w:tr>
      <w:tr w:rsidR="00E37C29" w:rsidRPr="000D4A21" w14:paraId="439D922B" w14:textId="77777777" w:rsidTr="00C82D3F">
        <w:trPr>
          <w:trHeight w:val="307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4BF819" w14:textId="0EFD49ED" w:rsidR="00E37C29" w:rsidRPr="000D4A21" w:rsidRDefault="00E37C29" w:rsidP="00E3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D4A21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จำหน่ายผลิตภัณฑ์</w:t>
            </w:r>
          </w:p>
        </w:tc>
        <w:tc>
          <w:tcPr>
            <w:tcW w:w="906" w:type="dxa"/>
            <w:tcBorders>
              <w:left w:val="nil"/>
              <w:right w:val="nil"/>
            </w:tcBorders>
            <w:vAlign w:val="bottom"/>
          </w:tcPr>
          <w:p w14:paraId="4A7998F2" w14:textId="2D1CF749" w:rsidR="00E37C29" w:rsidRPr="000D4A21" w:rsidRDefault="00A52587" w:rsidP="00E37C29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35ED48CB" w14:textId="77777777" w:rsidR="00E37C29" w:rsidRPr="000D4A21" w:rsidRDefault="00E37C29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6B0E5528" w14:textId="4C91285B" w:rsidR="00E37C29" w:rsidRPr="000D4A21" w:rsidRDefault="00E37C29" w:rsidP="00E37C2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D4A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1FE5CF54" w14:textId="77777777" w:rsidR="00E37C29" w:rsidRPr="000D4A21" w:rsidRDefault="00E37C29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4E4F7D4A" w14:textId="5BEC49C1" w:rsidR="00E37C29" w:rsidRPr="000D4A21" w:rsidRDefault="00A52587" w:rsidP="00E37C2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1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5A866D6D" w14:textId="77777777" w:rsidR="00E37C29" w:rsidRPr="000D4A21" w:rsidRDefault="00E37C29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7220DDDD" w14:textId="78481062" w:rsidR="00E37C29" w:rsidRPr="000D4A21" w:rsidRDefault="00E37C29" w:rsidP="00E37C2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1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D4A21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71EC5D5F" w14:textId="77777777" w:rsidR="00E37C29" w:rsidRPr="000D4A21" w:rsidRDefault="00E37C29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13C6E98B" w14:textId="7CCE794E" w:rsidR="00E37C29" w:rsidRPr="000D4A21" w:rsidRDefault="00FB3F13" w:rsidP="00E37C2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="00A52587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721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50FA3FDA" w14:textId="77777777" w:rsidR="00E37C29" w:rsidRPr="000D4A21" w:rsidRDefault="00E37C29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2B707D8A" w14:textId="4CEDD99A" w:rsidR="00E37C29" w:rsidRPr="000D4A21" w:rsidRDefault="00E37C29" w:rsidP="00E37C2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D4A21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158CEDD4" w14:textId="77777777" w:rsidR="00E37C29" w:rsidRPr="000D4A21" w:rsidRDefault="00E37C29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5A8C978F" w14:textId="3AC96059" w:rsidR="00E37C29" w:rsidRPr="000D4A21" w:rsidRDefault="00FB3F13" w:rsidP="00E37C2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A52587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177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5E9F35F8" w14:textId="77777777" w:rsidR="00E37C29" w:rsidRPr="000D4A21" w:rsidRDefault="00E37C29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1CE64FF3" w14:textId="2315140B" w:rsidR="00E37C29" w:rsidRPr="000D4A21" w:rsidRDefault="00E37C29" w:rsidP="00E37C2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D4A21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4A95E37C" w14:textId="77777777" w:rsidR="00E37C29" w:rsidRPr="000D4A21" w:rsidRDefault="00E37C29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7344ED73" w14:textId="76D44F93" w:rsidR="00E37C29" w:rsidRPr="000D4A21" w:rsidRDefault="00FB3F13" w:rsidP="00E37C2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102</w:t>
            </w:r>
            <w:r w:rsidR="00A5258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898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36565A13" w14:textId="77777777" w:rsidR="00E37C29" w:rsidRPr="000D4A21" w:rsidRDefault="00E37C29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29CA6A23" w14:textId="5EEE0215" w:rsidR="00E37C29" w:rsidRPr="000D4A21" w:rsidRDefault="00E37C29" w:rsidP="00E37C29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D4A21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E37C29" w:rsidRPr="000D4A21" w14:paraId="4310B122" w14:textId="77777777" w:rsidTr="00C82D3F">
        <w:trPr>
          <w:trHeight w:val="307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755D44" w14:textId="77777777" w:rsidR="00E37C29" w:rsidRPr="000D4A21" w:rsidRDefault="00E37C29" w:rsidP="00E3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D4A21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9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87A443" w14:textId="7017659F" w:rsidR="00E37C29" w:rsidRPr="000D4A21" w:rsidRDefault="00FB3F13" w:rsidP="00E37C2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="00A52587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384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39B57EC6" w14:textId="77777777" w:rsidR="00E37C29" w:rsidRPr="000D4A21" w:rsidRDefault="00E37C29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CD4302" w14:textId="2451907A" w:rsidR="00E37C29" w:rsidRPr="000D4A21" w:rsidRDefault="00FB3F13" w:rsidP="00E37C2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E37C29" w:rsidRPr="000D4A21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289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1790455F" w14:textId="77777777" w:rsidR="00E37C29" w:rsidRPr="000D4A21" w:rsidRDefault="00E37C29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C21659" w14:textId="39FD1C41" w:rsidR="00E37C29" w:rsidRPr="000D4A21" w:rsidRDefault="00FB3F13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103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74E00DB9" w14:textId="77777777" w:rsidR="00E37C29" w:rsidRPr="000D4A21" w:rsidRDefault="00E37C29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7B77A7" w14:textId="47E499FD" w:rsidR="00E37C29" w:rsidRPr="000D4A21" w:rsidRDefault="00FB3F13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E37C29" w:rsidRPr="000D4A21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473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65AA2ED6" w14:textId="77777777" w:rsidR="00E37C29" w:rsidRPr="000D4A21" w:rsidRDefault="00E37C29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D3BA88" w14:textId="3EE5DDF9" w:rsidR="00E37C29" w:rsidRPr="000D4A21" w:rsidRDefault="00FB3F13" w:rsidP="00E37C2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A52587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688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71A7D7BC" w14:textId="77777777" w:rsidR="00E37C29" w:rsidRPr="000D4A21" w:rsidRDefault="00E37C29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0C2974" w14:textId="5BC1D1D8" w:rsidR="00E37C29" w:rsidRPr="000D4A21" w:rsidRDefault="00E37C29" w:rsidP="00E37C2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D4A21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209F1F2F" w14:textId="77777777" w:rsidR="00E37C29" w:rsidRPr="000D4A21" w:rsidRDefault="00E37C29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7C11F6" w14:textId="65203F96" w:rsidR="00E37C29" w:rsidRPr="000D4A21" w:rsidRDefault="00FB3F13" w:rsidP="00E37C2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</w:t>
            </w:r>
            <w:r w:rsidR="00A5258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268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19C9D393" w14:textId="77777777" w:rsidR="00E37C29" w:rsidRPr="000D4A21" w:rsidRDefault="00E37C29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C673A2" w14:textId="7AAEBF43" w:rsidR="00E37C29" w:rsidRPr="000D4A21" w:rsidRDefault="00E37C29" w:rsidP="00E37C2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D4A21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4E4F07C2" w14:textId="77777777" w:rsidR="00E37C29" w:rsidRPr="000D4A21" w:rsidRDefault="00E37C29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E98BB2" w14:textId="4C3C3E77" w:rsidR="00E37C29" w:rsidRPr="000D4A21" w:rsidRDefault="00FB3F13" w:rsidP="00E37C2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</w:t>
            </w:r>
            <w:r w:rsidR="00A52587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443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42A10CEC" w14:textId="77777777" w:rsidR="00E37C29" w:rsidRPr="000D4A21" w:rsidRDefault="00E37C29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798ABC" w14:textId="21AFE722" w:rsidR="00E37C29" w:rsidRPr="000D4A21" w:rsidRDefault="00FB3F13" w:rsidP="00E37C2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="00E37C29" w:rsidRPr="000D4A21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762</w:t>
            </w:r>
          </w:p>
        </w:tc>
      </w:tr>
      <w:tr w:rsidR="00E37C29" w:rsidRPr="000D4A21" w14:paraId="28BBD792" w14:textId="77777777" w:rsidTr="00C82D3F">
        <w:trPr>
          <w:trHeight w:val="307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684F5F" w14:textId="77777777" w:rsidR="00E37C29" w:rsidRPr="000D4A21" w:rsidRDefault="00E37C29" w:rsidP="00E3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D4A21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B9F08A" w14:textId="3C0B2BA2" w:rsidR="00E37C29" w:rsidRPr="000D4A21" w:rsidRDefault="00FB3F13" w:rsidP="00E37C2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91</w:t>
            </w:r>
            <w:r w:rsidR="00A5258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007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464DAFE1" w14:textId="77777777" w:rsidR="00E37C29" w:rsidRPr="000D4A21" w:rsidRDefault="00E37C29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612B19" w14:textId="6D0A54BA" w:rsidR="00E37C29" w:rsidRPr="000D4A21" w:rsidRDefault="00FB3F13" w:rsidP="00E37C2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108</w:t>
            </w:r>
            <w:r w:rsidR="00E37C29" w:rsidRPr="000D4A21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354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03BF2831" w14:textId="77777777" w:rsidR="00E37C29" w:rsidRPr="000D4A21" w:rsidRDefault="00E37C29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758590" w14:textId="09E328D3" w:rsidR="00E37C29" w:rsidRPr="000D4A21" w:rsidRDefault="00FB3F13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123</w:t>
            </w:r>
            <w:r w:rsidR="00A5258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125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5291D421" w14:textId="77777777" w:rsidR="00E37C29" w:rsidRPr="000D4A21" w:rsidRDefault="00E37C29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83E8A1" w14:textId="6B14B944" w:rsidR="00E37C29" w:rsidRPr="000D4A21" w:rsidRDefault="00FB3F13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178</w:t>
            </w:r>
            <w:r w:rsidR="00E37C29" w:rsidRPr="000D4A21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199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42803EE1" w14:textId="77777777" w:rsidR="00E37C29" w:rsidRPr="000D4A21" w:rsidRDefault="00E37C29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F92823" w14:textId="467D164F" w:rsidR="00E37C29" w:rsidRPr="000D4A21" w:rsidRDefault="00FB3F13" w:rsidP="00E37C2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107</w:t>
            </w:r>
            <w:r w:rsidR="00A5258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409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0D859DDC" w14:textId="77777777" w:rsidR="00E37C29" w:rsidRPr="000D4A21" w:rsidRDefault="00E37C29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14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05BDEA" w14:textId="440505B7" w:rsidR="00E37C29" w:rsidRPr="000D4A21" w:rsidRDefault="00E37C29" w:rsidP="00E37C2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D4A21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29538E4E" w14:textId="77777777" w:rsidR="00E37C29" w:rsidRPr="000D4A21" w:rsidRDefault="00E37C29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870714" w14:textId="5C570B63" w:rsidR="00E37C29" w:rsidRPr="000D4A21" w:rsidRDefault="00FB3F13" w:rsidP="00E37C2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12</w:t>
            </w:r>
            <w:r w:rsidR="00A5258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445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28273B58" w14:textId="77777777" w:rsidR="00E37C29" w:rsidRPr="000D4A21" w:rsidRDefault="00E37C29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1C77D6" w14:textId="1CEC624E" w:rsidR="00E37C29" w:rsidRPr="000D4A21" w:rsidRDefault="00E37C29" w:rsidP="00E37C2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D4A21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532E108D" w14:textId="77777777" w:rsidR="00E37C29" w:rsidRPr="000D4A21" w:rsidRDefault="00E37C29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3DD9D3" w14:textId="3626F2E7" w:rsidR="00E37C29" w:rsidRPr="000D4A21" w:rsidRDefault="00FB3F13" w:rsidP="00E37C2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333</w:t>
            </w:r>
            <w:r w:rsidR="00A5258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986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44DA3D02" w14:textId="77777777" w:rsidR="00E37C29" w:rsidRPr="000D4A21" w:rsidRDefault="00E37C29" w:rsidP="00E37C2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6348E7" w14:textId="16791564" w:rsidR="00E37C29" w:rsidRPr="000D4A21" w:rsidRDefault="00FB3F13" w:rsidP="00E37C2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286</w:t>
            </w:r>
            <w:r w:rsidR="00E37C29" w:rsidRPr="000D4A21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553</w:t>
            </w:r>
          </w:p>
        </w:tc>
      </w:tr>
      <w:tr w:rsidR="006A56FF" w:rsidRPr="000D4A21" w14:paraId="4E762B4F" w14:textId="77777777" w:rsidTr="00C82D3F">
        <w:trPr>
          <w:trHeight w:val="307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49CFA9" w14:textId="77777777" w:rsidR="006A56FF" w:rsidRPr="000D4A21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FB05525" w14:textId="77777777" w:rsidR="006A56FF" w:rsidRPr="000D4A21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1ABF429D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66B302A" w14:textId="77777777" w:rsidR="006A56FF" w:rsidRPr="000D4A21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49239EC3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0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68E8111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53FA6E66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6A1765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06105D74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CDDE3DD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277B5C05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14" w:type="dxa"/>
            <w:gridSpan w:val="4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285F146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2785F2E2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C38385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5F9960BA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15" w:type="dxa"/>
            <w:gridSpan w:val="4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20B07D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731F7AFB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BDEBA4" w14:textId="77777777" w:rsidR="006A56FF" w:rsidRPr="000D4A21" w:rsidRDefault="006A56FF" w:rsidP="006A56F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2605C12E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D0C9F1" w14:textId="77777777" w:rsidR="006A56FF" w:rsidRPr="000D4A21" w:rsidRDefault="006A56FF" w:rsidP="006A56F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6A56FF" w:rsidRPr="000D4A21" w14:paraId="3D884FFC" w14:textId="77777777" w:rsidTr="00C82D3F">
        <w:trPr>
          <w:trHeight w:val="307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684521" w14:textId="77777777" w:rsidR="006A56FF" w:rsidRPr="000D4A21" w:rsidRDefault="006A56FF" w:rsidP="006A56FF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D4A21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906" w:type="dxa"/>
            <w:tcBorders>
              <w:left w:val="nil"/>
              <w:right w:val="nil"/>
            </w:tcBorders>
            <w:vAlign w:val="bottom"/>
          </w:tcPr>
          <w:p w14:paraId="0930BBCA" w14:textId="77777777" w:rsidR="006A56FF" w:rsidRPr="000D4A21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2DA0DBB9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0F1A098C" w14:textId="77777777" w:rsidR="006A56FF" w:rsidRPr="000D4A21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74ED0251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437EE20D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75B2D3AD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686F9493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1BA3A7A4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7063090E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225F4D0F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3D1BEC60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7347F3FE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2A683E4D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7C2AE084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13F43246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1A3966E6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272D3343" w14:textId="77777777" w:rsidR="006A56FF" w:rsidRPr="000D4A21" w:rsidRDefault="006A56FF" w:rsidP="006A56F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0C14638A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053B6294" w14:textId="77777777" w:rsidR="006A56FF" w:rsidRPr="000D4A21" w:rsidRDefault="006A56FF" w:rsidP="006A56F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CB6663" w:rsidRPr="000D4A21" w14:paraId="2774E18E" w14:textId="77777777" w:rsidTr="00C82D3F">
        <w:trPr>
          <w:trHeight w:val="307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714406" w14:textId="77777777" w:rsidR="00CB6663" w:rsidRPr="000D4A21" w:rsidRDefault="00CB6663" w:rsidP="00CB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D4A21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06" w:type="dxa"/>
            <w:tcBorders>
              <w:left w:val="nil"/>
              <w:right w:val="nil"/>
            </w:tcBorders>
            <w:vAlign w:val="bottom"/>
          </w:tcPr>
          <w:p w14:paraId="614B6CF9" w14:textId="46D1E8F8" w:rsidR="00CB6663" w:rsidRPr="000D4A21" w:rsidRDefault="00FB3F13" w:rsidP="00CB666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68</w:t>
            </w:r>
            <w:r w:rsidR="00A52587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511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25A081A6" w14:textId="77777777" w:rsidR="00CB6663" w:rsidRPr="000D4A21" w:rsidRDefault="00CB6663" w:rsidP="00CB666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199A7414" w14:textId="5B38F6AC" w:rsidR="00CB6663" w:rsidRPr="000D4A21" w:rsidRDefault="00FB3F13" w:rsidP="00CB666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91</w:t>
            </w:r>
            <w:r w:rsidR="00CB6663" w:rsidRPr="000D4A21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722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5563F4A3" w14:textId="77777777" w:rsidR="00CB6663" w:rsidRPr="000D4A21" w:rsidRDefault="00CB6663" w:rsidP="00CB666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76ACF517" w14:textId="6CDF14D0" w:rsidR="00CB6663" w:rsidRPr="000D4A21" w:rsidRDefault="00FB3F13" w:rsidP="00CB666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89</w:t>
            </w:r>
            <w:r w:rsidR="00A52587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648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6443786D" w14:textId="77777777" w:rsidR="00CB6663" w:rsidRPr="000D4A21" w:rsidRDefault="00CB6663" w:rsidP="00CB666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0B6FDE38" w14:textId="0011F0B8" w:rsidR="00CB6663" w:rsidRPr="000D4A21" w:rsidRDefault="00FB3F13" w:rsidP="00CB666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148</w:t>
            </w:r>
            <w:r w:rsidR="00CB6663" w:rsidRPr="000D4A21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063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5DACBE0B" w14:textId="77777777" w:rsidR="00CB6663" w:rsidRPr="000D4A21" w:rsidRDefault="00CB6663" w:rsidP="00CB666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47039293" w14:textId="1CE51908" w:rsidR="00CB6663" w:rsidRPr="000D4A21" w:rsidRDefault="00FB3F13" w:rsidP="00CB6663">
            <w:pPr>
              <w:pStyle w:val="acctfourfigures"/>
              <w:tabs>
                <w:tab w:val="clear" w:pos="765"/>
                <w:tab w:val="decimal" w:pos="527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107</w:t>
            </w:r>
            <w:r w:rsidR="00A52587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409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6F1ADE6D" w14:textId="77777777" w:rsidR="00CB6663" w:rsidRPr="000D4A21" w:rsidRDefault="00CB6663" w:rsidP="00CB666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74D3F14F" w14:textId="61AB56EA" w:rsidR="00CB6663" w:rsidRPr="000D4A21" w:rsidRDefault="00CB6663" w:rsidP="003D543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0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D4A21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01DD4B54" w14:textId="77777777" w:rsidR="00CB6663" w:rsidRPr="000D4A21" w:rsidRDefault="00CB6663" w:rsidP="00CB666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219F9116" w14:textId="2423B240" w:rsidR="00CB6663" w:rsidRPr="000D4A21" w:rsidRDefault="00FB3F13" w:rsidP="00CB6663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A52587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210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018DBBFC" w14:textId="77777777" w:rsidR="00CB6663" w:rsidRPr="000D4A21" w:rsidRDefault="00CB6663" w:rsidP="00CB666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35716580" w14:textId="70ABCF08" w:rsidR="00CB6663" w:rsidRPr="000D4A21" w:rsidRDefault="00CB6663" w:rsidP="001A5C7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0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D4A21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5A4FA6C2" w14:textId="77777777" w:rsidR="00CB6663" w:rsidRPr="000D4A21" w:rsidRDefault="00CB6663" w:rsidP="00CB666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3CBD3BD1" w14:textId="7A6DC717" w:rsidR="00CB6663" w:rsidRPr="000D4A21" w:rsidRDefault="00FB3F13" w:rsidP="00CB666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269</w:t>
            </w:r>
            <w:r w:rsidR="00A52587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778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42AC8483" w14:textId="77777777" w:rsidR="00CB6663" w:rsidRPr="000D4A21" w:rsidRDefault="00CB6663" w:rsidP="00CB666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6F646948" w14:textId="0277F2EA" w:rsidR="00CB6663" w:rsidRPr="000D4A21" w:rsidRDefault="00FB3F13" w:rsidP="00CB666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239</w:t>
            </w:r>
            <w:r w:rsidR="00CB6663" w:rsidRPr="000D4A21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785</w:t>
            </w:r>
          </w:p>
        </w:tc>
      </w:tr>
      <w:tr w:rsidR="00CB6663" w:rsidRPr="000D4A21" w14:paraId="55BDC5DC" w14:textId="77777777" w:rsidTr="00C82D3F">
        <w:trPr>
          <w:trHeight w:val="307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FDCD44" w14:textId="77777777" w:rsidR="00CB6663" w:rsidRPr="000D4A21" w:rsidRDefault="00CB6663" w:rsidP="00CB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D4A21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9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B88AE3" w14:textId="1F123518" w:rsidR="00CB6663" w:rsidRPr="000D4A21" w:rsidRDefault="00FB3F13" w:rsidP="00CB666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</w:t>
            </w:r>
            <w:r w:rsidR="00A52587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496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4AB4F07E" w14:textId="77777777" w:rsidR="00CB6663" w:rsidRPr="000D4A21" w:rsidRDefault="00CB6663" w:rsidP="00CB666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7AFD4C" w14:textId="7DCEF0E2" w:rsidR="00CB6663" w:rsidRPr="000D4A21" w:rsidRDefault="00FB3F13" w:rsidP="00CB666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</w:t>
            </w:r>
            <w:r w:rsidR="00CB6663" w:rsidRPr="000D4A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632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7B54192F" w14:textId="77777777" w:rsidR="00CB6663" w:rsidRPr="000D4A21" w:rsidRDefault="00CB6663" w:rsidP="00CB666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571257" w14:textId="13FA7109" w:rsidR="00CB6663" w:rsidRPr="000D4A21" w:rsidRDefault="00FB3F13" w:rsidP="00CB666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</w:t>
            </w:r>
            <w:r w:rsidR="00A52587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477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7B676D97" w14:textId="77777777" w:rsidR="00CB6663" w:rsidRPr="000D4A21" w:rsidRDefault="00CB6663" w:rsidP="00CB666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E43FD4" w14:textId="0EAC58DD" w:rsidR="00CB6663" w:rsidRPr="000D4A21" w:rsidRDefault="00FB3F13" w:rsidP="00CB666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 w:rsidR="00CB6663" w:rsidRPr="000D4A21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136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54717929" w14:textId="77777777" w:rsidR="00CB6663" w:rsidRPr="000D4A21" w:rsidRDefault="00CB6663" w:rsidP="00CB666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420F3C" w14:textId="02CC8A98" w:rsidR="00CB6663" w:rsidRPr="000D4A21" w:rsidRDefault="00A52587" w:rsidP="00AA19E7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10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214F3582" w14:textId="77777777" w:rsidR="00CB6663" w:rsidRPr="000D4A21" w:rsidRDefault="00CB6663" w:rsidP="00CB6663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C4855B" w14:textId="05323CEE" w:rsidR="00CB6663" w:rsidRPr="000D4A21" w:rsidRDefault="00CB6663" w:rsidP="003D543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0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D4A21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6C3CD8AF" w14:textId="77777777" w:rsidR="00CB6663" w:rsidRPr="000D4A21" w:rsidRDefault="00CB6663" w:rsidP="00CB666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51AFAD" w14:textId="433E6A51" w:rsidR="00CB6663" w:rsidRPr="000D4A21" w:rsidRDefault="00FB3F13" w:rsidP="00CB6663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  <w:r w:rsidR="00A52587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235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59CD74A9" w14:textId="77777777" w:rsidR="00CB6663" w:rsidRPr="000D4A21" w:rsidRDefault="00CB6663" w:rsidP="00CB666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015821" w14:textId="0A325CF9" w:rsidR="00CB6663" w:rsidRPr="000D4A21" w:rsidRDefault="00CB6663" w:rsidP="001A5C7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0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D4A21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609EB092" w14:textId="77777777" w:rsidR="00CB6663" w:rsidRPr="000D4A21" w:rsidRDefault="00CB6663" w:rsidP="00CB666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E8AEED" w14:textId="1D3D2973" w:rsidR="00CB6663" w:rsidRPr="000D4A21" w:rsidRDefault="00FB3F13" w:rsidP="00CB666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64</w:t>
            </w:r>
            <w:r w:rsidR="00A52587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208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738B846C" w14:textId="77777777" w:rsidR="00CB6663" w:rsidRPr="000D4A21" w:rsidRDefault="00CB6663" w:rsidP="00CB666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642AA1" w14:textId="1D2FEB75" w:rsidR="00CB6663" w:rsidRPr="000D4A21" w:rsidRDefault="00FB3F13" w:rsidP="00CB666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</w:t>
            </w:r>
            <w:r w:rsidR="00CB6663" w:rsidRPr="000D4A21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768</w:t>
            </w:r>
          </w:p>
        </w:tc>
      </w:tr>
      <w:tr w:rsidR="00CB6663" w:rsidRPr="000D4A21" w14:paraId="08C87E03" w14:textId="77777777" w:rsidTr="00C82D3F">
        <w:trPr>
          <w:trHeight w:val="307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5C7052" w14:textId="77777777" w:rsidR="00CB6663" w:rsidRPr="000D4A21" w:rsidRDefault="00CB6663" w:rsidP="00CB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D4A21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4DED1B" w14:textId="3E247848" w:rsidR="00CB6663" w:rsidRPr="000D4A21" w:rsidRDefault="00FB3F13" w:rsidP="00CB666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91</w:t>
            </w:r>
            <w:r w:rsidR="00A5258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007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158DED44" w14:textId="77777777" w:rsidR="00CB6663" w:rsidRPr="000D4A21" w:rsidRDefault="00CB6663" w:rsidP="00CB666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D415FC" w14:textId="117EA753" w:rsidR="00CB6663" w:rsidRPr="000D4A21" w:rsidRDefault="00FB3F13" w:rsidP="00CB666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108</w:t>
            </w:r>
            <w:r w:rsidR="00CB6663" w:rsidRPr="000D4A21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354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635C1493" w14:textId="77777777" w:rsidR="00CB6663" w:rsidRPr="000D4A21" w:rsidRDefault="00CB6663" w:rsidP="00CB666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8E35CD" w14:textId="0EE54D9E" w:rsidR="00CB6663" w:rsidRPr="000D4A21" w:rsidRDefault="00FB3F13" w:rsidP="00CB6663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123</w:t>
            </w:r>
            <w:r w:rsidR="00A5258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125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10B2DC15" w14:textId="77777777" w:rsidR="00CB6663" w:rsidRPr="000D4A21" w:rsidRDefault="00CB6663" w:rsidP="00CB666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B1C69B" w14:textId="6F5BD851" w:rsidR="00CB6663" w:rsidRPr="000D4A21" w:rsidRDefault="00FB3F13" w:rsidP="00CB6663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178</w:t>
            </w:r>
            <w:r w:rsidR="00CB6663" w:rsidRPr="000D4A21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199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171CEBE6" w14:textId="77777777" w:rsidR="00CB6663" w:rsidRPr="000D4A21" w:rsidRDefault="00CB6663" w:rsidP="00CB666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9283E3" w14:textId="10CBA6BE" w:rsidR="00CB6663" w:rsidRPr="000D4A21" w:rsidRDefault="00FB3F13" w:rsidP="00CB6663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107</w:t>
            </w:r>
            <w:r w:rsidR="00A5258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409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4EDA712F" w14:textId="77777777" w:rsidR="00CB6663" w:rsidRPr="000D4A21" w:rsidRDefault="00CB6663" w:rsidP="00CB666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14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34EA1F" w14:textId="73583BD7" w:rsidR="00CB6663" w:rsidRPr="003D543C" w:rsidRDefault="00CB6663" w:rsidP="003D543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D543C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62067D21" w14:textId="77777777" w:rsidR="00CB6663" w:rsidRPr="000D4A21" w:rsidRDefault="00CB6663" w:rsidP="00CB666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FB3AF9" w14:textId="4C42BB26" w:rsidR="00CB6663" w:rsidRPr="000D4A21" w:rsidRDefault="00FB3F13" w:rsidP="00CB6663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12</w:t>
            </w:r>
            <w:r w:rsidR="00A5258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445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1A123016" w14:textId="77777777" w:rsidR="00CB6663" w:rsidRPr="000D4A21" w:rsidRDefault="00CB6663" w:rsidP="00CB666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CB765C" w14:textId="492561B2" w:rsidR="00CB6663" w:rsidRPr="003D543C" w:rsidRDefault="00CB6663" w:rsidP="001A5C7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D543C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0688945F" w14:textId="77777777" w:rsidR="00CB6663" w:rsidRPr="000D4A21" w:rsidRDefault="00CB6663" w:rsidP="00CB666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B0B809" w14:textId="7AEA9CD4" w:rsidR="00CB6663" w:rsidRPr="000D4A21" w:rsidRDefault="00FB3F13" w:rsidP="00CB666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333</w:t>
            </w:r>
            <w:r w:rsidR="00A5258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986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5690FB99" w14:textId="77777777" w:rsidR="00CB6663" w:rsidRPr="000D4A21" w:rsidRDefault="00CB6663" w:rsidP="00CB666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10FD9E" w14:textId="6BC892D7" w:rsidR="00CB6663" w:rsidRPr="000D4A21" w:rsidRDefault="00FB3F13" w:rsidP="00CB6663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286</w:t>
            </w:r>
            <w:r w:rsidR="00CB6663" w:rsidRPr="000D4A21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553</w:t>
            </w:r>
          </w:p>
        </w:tc>
      </w:tr>
      <w:tr w:rsidR="00B85115" w:rsidRPr="000D4A21" w14:paraId="12273253" w14:textId="77777777" w:rsidTr="00B85115">
        <w:trPr>
          <w:trHeight w:val="307"/>
        </w:trPr>
        <w:tc>
          <w:tcPr>
            <w:tcW w:w="3426" w:type="dxa"/>
            <w:tcBorders>
              <w:top w:val="nil"/>
              <w:left w:val="nil"/>
              <w:right w:val="nil"/>
            </w:tcBorders>
            <w:noWrap/>
          </w:tcPr>
          <w:p w14:paraId="45CEF46C" w14:textId="77777777" w:rsidR="00B85115" w:rsidRPr="000D4A21" w:rsidRDefault="00B85115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83A2A9" w14:textId="77777777" w:rsidR="00B85115" w:rsidRPr="000D4A21" w:rsidRDefault="00B85115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6803F58C" w14:textId="77777777" w:rsidR="00B85115" w:rsidRPr="000D4A21" w:rsidRDefault="00B85115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EFF8FD" w14:textId="77777777" w:rsidR="00B85115" w:rsidRPr="000D4A21" w:rsidRDefault="00B85115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632FE8C9" w14:textId="77777777" w:rsidR="00B85115" w:rsidRPr="000D4A21" w:rsidRDefault="00B85115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024FFF" w14:textId="77777777" w:rsidR="00B85115" w:rsidRPr="000D4A21" w:rsidRDefault="00B85115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33C3AF79" w14:textId="77777777" w:rsidR="00B85115" w:rsidRPr="000D4A21" w:rsidRDefault="00B85115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2F7385" w14:textId="77777777" w:rsidR="00B85115" w:rsidRPr="000D4A21" w:rsidRDefault="00B85115" w:rsidP="006A56FF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386FA8DB" w14:textId="77777777" w:rsidR="00B85115" w:rsidRPr="000D4A21" w:rsidRDefault="00B85115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ADB6FF" w14:textId="77777777" w:rsidR="00B85115" w:rsidRPr="000D4A21" w:rsidRDefault="00B85115" w:rsidP="006A56F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59521B85" w14:textId="77777777" w:rsidR="00B85115" w:rsidRPr="000D4A21" w:rsidRDefault="00B85115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14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F690B6" w14:textId="77777777" w:rsidR="00B85115" w:rsidRPr="000D4A21" w:rsidRDefault="00B85115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371A7653" w14:textId="77777777" w:rsidR="00B85115" w:rsidRPr="000D4A21" w:rsidRDefault="00B85115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3A30B0" w14:textId="77777777" w:rsidR="00B85115" w:rsidRPr="000D4A21" w:rsidRDefault="00B85115" w:rsidP="006A56FF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0C6A7DF2" w14:textId="77777777" w:rsidR="00B85115" w:rsidRPr="000D4A21" w:rsidRDefault="00B85115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6E749E" w14:textId="77777777" w:rsidR="00B85115" w:rsidRPr="000D4A21" w:rsidRDefault="00B85115" w:rsidP="001A5C7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647CCB15" w14:textId="77777777" w:rsidR="00B85115" w:rsidRPr="000D4A21" w:rsidRDefault="00B85115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87BDDF" w14:textId="77777777" w:rsidR="00B85115" w:rsidRPr="000D4A21" w:rsidRDefault="00B85115" w:rsidP="006A56F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4C8BD44D" w14:textId="77777777" w:rsidR="00B85115" w:rsidRPr="000D4A21" w:rsidRDefault="00B85115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5C61F8" w14:textId="77777777" w:rsidR="00B85115" w:rsidRPr="000D4A21" w:rsidRDefault="00B85115" w:rsidP="006A56F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B85115" w:rsidRPr="000D4A21" w14:paraId="7AD8A7F1" w14:textId="77777777" w:rsidTr="008E4D91">
        <w:trPr>
          <w:trHeight w:val="307"/>
        </w:trPr>
        <w:tc>
          <w:tcPr>
            <w:tcW w:w="342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C25BB8" w14:textId="4260A2D1" w:rsidR="00B85115" w:rsidRPr="000D4A21" w:rsidRDefault="00B85115" w:rsidP="00B8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5B716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906" w:type="dxa"/>
            <w:tcBorders>
              <w:left w:val="nil"/>
              <w:right w:val="nil"/>
            </w:tcBorders>
            <w:vAlign w:val="bottom"/>
          </w:tcPr>
          <w:p w14:paraId="2F4552D9" w14:textId="77777777" w:rsidR="00B85115" w:rsidRPr="000D4A21" w:rsidRDefault="00B85115" w:rsidP="00B85115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118820BB" w14:textId="77777777" w:rsidR="00B85115" w:rsidRPr="000D4A21" w:rsidRDefault="00B85115" w:rsidP="00B8511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2E5C6DDE" w14:textId="77777777" w:rsidR="00B85115" w:rsidRPr="000D4A21" w:rsidRDefault="00B85115" w:rsidP="00B85115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2AEF9F83" w14:textId="77777777" w:rsidR="00B85115" w:rsidRPr="000D4A21" w:rsidRDefault="00B85115" w:rsidP="00B8511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45C73177" w14:textId="77777777" w:rsidR="00B85115" w:rsidRPr="000D4A21" w:rsidRDefault="00B85115" w:rsidP="00B85115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05C18A03" w14:textId="77777777" w:rsidR="00B85115" w:rsidRPr="000D4A21" w:rsidRDefault="00B85115" w:rsidP="00B8511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6CD83827" w14:textId="77777777" w:rsidR="00B85115" w:rsidRPr="000D4A21" w:rsidRDefault="00B85115" w:rsidP="00B85115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3DEF30AC" w14:textId="77777777" w:rsidR="00B85115" w:rsidRPr="000D4A21" w:rsidRDefault="00B85115" w:rsidP="00B8511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1C2AFDBE" w14:textId="77777777" w:rsidR="00B85115" w:rsidRPr="000D4A21" w:rsidRDefault="00B85115" w:rsidP="00B85115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385531E6" w14:textId="77777777" w:rsidR="00B85115" w:rsidRPr="000D4A21" w:rsidRDefault="00B85115" w:rsidP="00B8511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37681028" w14:textId="77777777" w:rsidR="00B85115" w:rsidRPr="000D4A21" w:rsidRDefault="00B85115" w:rsidP="00B8511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2E40B2F0" w14:textId="77777777" w:rsidR="00B85115" w:rsidRPr="000D4A21" w:rsidRDefault="00B85115" w:rsidP="00B8511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031D63F4" w14:textId="77777777" w:rsidR="00B85115" w:rsidRPr="000D4A21" w:rsidRDefault="00B85115" w:rsidP="00B85115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1990350D" w14:textId="77777777" w:rsidR="00B85115" w:rsidRPr="000D4A21" w:rsidRDefault="00B85115" w:rsidP="00B8511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4C4FEA0C" w14:textId="77777777" w:rsidR="00B85115" w:rsidRPr="000D4A21" w:rsidRDefault="00B85115" w:rsidP="001A5C7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30D2B34A" w14:textId="77777777" w:rsidR="00B85115" w:rsidRPr="000D4A21" w:rsidRDefault="00B85115" w:rsidP="00B8511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1E34EB10" w14:textId="77777777" w:rsidR="00B85115" w:rsidRPr="000D4A21" w:rsidRDefault="00B85115" w:rsidP="00B85115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6F2A7BBB" w14:textId="77777777" w:rsidR="00B85115" w:rsidRPr="000D4A21" w:rsidRDefault="00B85115" w:rsidP="00B8511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4BD9BA9B" w14:textId="77777777" w:rsidR="00B85115" w:rsidRPr="000D4A21" w:rsidRDefault="00B85115" w:rsidP="00B8511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B85115" w:rsidRPr="000D4A21" w14:paraId="5D8A9312" w14:textId="77777777" w:rsidTr="008E4D91">
        <w:trPr>
          <w:trHeight w:val="307"/>
        </w:trPr>
        <w:tc>
          <w:tcPr>
            <w:tcW w:w="342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6AB4239" w14:textId="2A2B6B6A" w:rsidR="00B85115" w:rsidRPr="000D4A21" w:rsidRDefault="00B85115" w:rsidP="00B8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 xml:space="preserve">   กำไรจากการจำหน่ายเงินลงทุนใน</w:t>
            </w:r>
            <w:r w:rsidR="00530DC3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บ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ริษัทร่วมและ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br/>
              <w:t xml:space="preserve">      บริษัทย่อยทางอ้อม</w:t>
            </w:r>
          </w:p>
        </w:tc>
        <w:tc>
          <w:tcPr>
            <w:tcW w:w="906" w:type="dxa"/>
            <w:tcBorders>
              <w:left w:val="nil"/>
              <w:right w:val="nil"/>
            </w:tcBorders>
            <w:vAlign w:val="bottom"/>
          </w:tcPr>
          <w:p w14:paraId="331861D8" w14:textId="308676A1" w:rsidR="00B85115" w:rsidRPr="000D4A21" w:rsidRDefault="00FB3F13" w:rsidP="00B85115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B85115" w:rsidRPr="00EC73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235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496E6CD7" w14:textId="77777777" w:rsidR="00B85115" w:rsidRPr="000D4A21" w:rsidRDefault="00B85115" w:rsidP="00B8511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2C5257FD" w14:textId="4E52198A" w:rsidR="00B85115" w:rsidRPr="000D4A21" w:rsidRDefault="00FB3F13" w:rsidP="00B85115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180</w:t>
            </w:r>
            <w:r w:rsidR="00B85115" w:rsidRPr="00EC73C3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362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6E063D41" w14:textId="77777777" w:rsidR="00B85115" w:rsidRPr="000D4A21" w:rsidRDefault="00B85115" w:rsidP="00B8511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0068D73C" w14:textId="0C43DE42" w:rsidR="00B85115" w:rsidRPr="003D543C" w:rsidRDefault="00B85115" w:rsidP="003D543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0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B7164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5115CC92" w14:textId="77777777" w:rsidR="00B85115" w:rsidRPr="000D4A21" w:rsidRDefault="00B85115" w:rsidP="00B8511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4C55EA96" w14:textId="22B243C0" w:rsidR="00B85115" w:rsidRPr="000D4A21" w:rsidRDefault="00B85115" w:rsidP="00AA19E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5B7164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171553C9" w14:textId="77777777" w:rsidR="00B85115" w:rsidRPr="000D4A21" w:rsidRDefault="00B85115" w:rsidP="00B8511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283C10F3" w14:textId="2BDDD1F3" w:rsidR="00B85115" w:rsidRPr="003D543C" w:rsidRDefault="00B85115" w:rsidP="00AA19E7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10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D543C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23630655" w14:textId="77777777" w:rsidR="00B85115" w:rsidRPr="000D4A21" w:rsidRDefault="00B85115" w:rsidP="00B8511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28F6AC5E" w14:textId="77CC2FC4" w:rsidR="00B85115" w:rsidRPr="003D543C" w:rsidRDefault="00B85115" w:rsidP="003D543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0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B7164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1A3F628D" w14:textId="77777777" w:rsidR="00B85115" w:rsidRPr="003D543C" w:rsidRDefault="00B85115" w:rsidP="003D543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0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0CB46AE1" w14:textId="6F515FE5" w:rsidR="00B85115" w:rsidRPr="003D543C" w:rsidRDefault="00B85115" w:rsidP="003D543C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10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B7164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0075014D" w14:textId="77777777" w:rsidR="00B85115" w:rsidRPr="003D543C" w:rsidRDefault="00B85115" w:rsidP="003D543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0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23BF85FF" w14:textId="1FD8D166" w:rsidR="00B85115" w:rsidRPr="003D543C" w:rsidRDefault="00B85115" w:rsidP="001A5C7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0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B7164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058442C3" w14:textId="77777777" w:rsidR="00B85115" w:rsidRPr="000D4A21" w:rsidRDefault="00B85115" w:rsidP="00B8511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3E01D785" w14:textId="598F0BA4" w:rsidR="00B85115" w:rsidRPr="000D4A21" w:rsidRDefault="00FB3F13" w:rsidP="00B85115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B85115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235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67B5CCA3" w14:textId="77777777" w:rsidR="00B85115" w:rsidRPr="000D4A21" w:rsidRDefault="00B85115" w:rsidP="00B8511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44787E1A" w14:textId="31F032A8" w:rsidR="00B85115" w:rsidRPr="000D4A21" w:rsidRDefault="00FB3F13" w:rsidP="00B8511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180</w:t>
            </w:r>
            <w:r w:rsidR="00B85115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362</w:t>
            </w:r>
          </w:p>
        </w:tc>
      </w:tr>
      <w:tr w:rsidR="006A56FF" w:rsidRPr="000D4A21" w14:paraId="2ECFE557" w14:textId="77777777" w:rsidTr="00B85115">
        <w:trPr>
          <w:trHeight w:val="307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F43F8E" w14:textId="77777777" w:rsidR="006A56FF" w:rsidRPr="000D4A21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6" w:type="dxa"/>
            <w:tcBorders>
              <w:left w:val="nil"/>
              <w:right w:val="nil"/>
            </w:tcBorders>
            <w:vAlign w:val="bottom"/>
          </w:tcPr>
          <w:p w14:paraId="1836F55E" w14:textId="77777777" w:rsidR="006A56FF" w:rsidRPr="000D4A21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0F6FD544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50555B6F" w14:textId="77777777" w:rsidR="006A56FF" w:rsidRPr="000D4A21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75A180F8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4FDDAD84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065691E0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4226E796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698F3B95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36EDB805" w14:textId="77777777" w:rsidR="006A56FF" w:rsidRPr="000D4A21" w:rsidRDefault="006A56FF" w:rsidP="006A56F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58B95914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599B361F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327825A5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4648F160" w14:textId="77777777" w:rsidR="006A56FF" w:rsidRPr="000D4A21" w:rsidRDefault="006A56FF" w:rsidP="006A56FF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7760BFD2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55ABD439" w14:textId="77777777" w:rsidR="006A56FF" w:rsidRPr="000D4A21" w:rsidRDefault="006A56FF" w:rsidP="001A5C7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3BF96F24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6B298926" w14:textId="77777777" w:rsidR="006A56FF" w:rsidRPr="000D4A21" w:rsidRDefault="006A56FF" w:rsidP="006A56F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337F652D" w14:textId="77777777" w:rsidR="006A56FF" w:rsidRPr="000D4A21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39593841" w14:textId="77777777" w:rsidR="006A56FF" w:rsidRPr="000D4A21" w:rsidRDefault="006A56FF" w:rsidP="006A56F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C82D3F" w:rsidRPr="000D4A21" w14:paraId="15D60EF1" w14:textId="77777777" w:rsidTr="00C82D3F">
        <w:trPr>
          <w:trHeight w:val="307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C40F9A" w14:textId="7376075F" w:rsidR="00C82D3F" w:rsidRPr="002D518A" w:rsidRDefault="00C82D3F" w:rsidP="00C82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D518A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กำไร (ขาดทุน) ตามส่วนงาน</w:t>
            </w:r>
          </w:p>
        </w:tc>
        <w:tc>
          <w:tcPr>
            <w:tcW w:w="906" w:type="dxa"/>
            <w:tcBorders>
              <w:left w:val="nil"/>
              <w:right w:val="nil"/>
            </w:tcBorders>
            <w:vAlign w:val="bottom"/>
          </w:tcPr>
          <w:p w14:paraId="169775C4" w14:textId="77777777" w:rsidR="00C82D3F" w:rsidRPr="002D518A" w:rsidRDefault="00C82D3F" w:rsidP="00C82D3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4B8DAC7B" w14:textId="77777777" w:rsidR="00C82D3F" w:rsidRPr="002D518A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151EC114" w14:textId="77777777" w:rsidR="00C82D3F" w:rsidRPr="002D518A" w:rsidRDefault="00C82D3F" w:rsidP="00C82D3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57E1E04D" w14:textId="77777777" w:rsidR="00C82D3F" w:rsidRPr="002D518A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0F66C11E" w14:textId="77777777" w:rsidR="00C82D3F" w:rsidRPr="002D518A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740B58E3" w14:textId="77777777" w:rsidR="00C82D3F" w:rsidRPr="002D518A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725DF71F" w14:textId="77777777" w:rsidR="00C82D3F" w:rsidRPr="002D518A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19DE4771" w14:textId="77777777" w:rsidR="00C82D3F" w:rsidRPr="002D518A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7F67722B" w14:textId="77777777" w:rsidR="00C82D3F" w:rsidRPr="002D518A" w:rsidRDefault="00C82D3F" w:rsidP="00C82D3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3E93DDB2" w14:textId="77777777" w:rsidR="00C82D3F" w:rsidRPr="002D518A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49ACDC17" w14:textId="77777777" w:rsidR="00C82D3F" w:rsidRPr="002D518A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078443D0" w14:textId="77777777" w:rsidR="00C82D3F" w:rsidRPr="002D518A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782A33CA" w14:textId="77777777" w:rsidR="00C82D3F" w:rsidRPr="002D518A" w:rsidRDefault="00C82D3F" w:rsidP="00C82D3F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0611B330" w14:textId="77777777" w:rsidR="00C82D3F" w:rsidRPr="002D518A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7013F401" w14:textId="77777777" w:rsidR="00C82D3F" w:rsidRPr="002D518A" w:rsidRDefault="00C82D3F" w:rsidP="001A5C7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4884B3B6" w14:textId="77777777" w:rsidR="00C82D3F" w:rsidRPr="002D518A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25EF35F2" w14:textId="77777777" w:rsidR="00C82D3F" w:rsidRPr="002D518A" w:rsidRDefault="00C82D3F" w:rsidP="00C82D3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64F53CCF" w14:textId="77777777" w:rsidR="00C82D3F" w:rsidRPr="002D518A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2F2ABE5F" w14:textId="77777777" w:rsidR="00C82D3F" w:rsidRPr="002D518A" w:rsidRDefault="00C82D3F" w:rsidP="00C82D3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3F1250" w:rsidRPr="000D4A21" w14:paraId="0CF24229" w14:textId="77777777" w:rsidTr="00C82D3F">
        <w:trPr>
          <w:trHeight w:val="307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64FAF4" w14:textId="1205B4E9" w:rsidR="003F1250" w:rsidRPr="002D518A" w:rsidRDefault="003F1250" w:rsidP="003F1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D518A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2D518A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ก่อนหักภาษีเงินได้</w:t>
            </w:r>
          </w:p>
        </w:tc>
        <w:tc>
          <w:tcPr>
            <w:tcW w:w="90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4FC62FF" w14:textId="73F0DD5D" w:rsidR="003F1250" w:rsidRPr="002D518A" w:rsidRDefault="00A52587" w:rsidP="003F125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D518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FB3F13"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17</w:t>
            </w:r>
            <w:r w:rsidRPr="002D518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FB3F13"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286</w:t>
            </w:r>
            <w:r w:rsidRPr="002D518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616E89E1" w14:textId="77777777" w:rsidR="003F1250" w:rsidRPr="002D518A" w:rsidRDefault="003F1250" w:rsidP="003F125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AC743F" w14:textId="27CAD11D" w:rsidR="003F1250" w:rsidRPr="002D518A" w:rsidRDefault="00FB3F13" w:rsidP="003F125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103</w:t>
            </w:r>
            <w:r w:rsidR="003F1250" w:rsidRPr="002D518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543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3AF48A3A" w14:textId="77777777" w:rsidR="003F1250" w:rsidRPr="002D518A" w:rsidRDefault="003F1250" w:rsidP="003F125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26797C7" w14:textId="39BEB562" w:rsidR="003F1250" w:rsidRPr="002D518A" w:rsidRDefault="00A52587" w:rsidP="003F1250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2D518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 w:rsidR="009F26A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</w:t>
            </w:r>
            <w:r w:rsidRPr="002D518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9F26A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439</w:t>
            </w:r>
            <w:r w:rsidRPr="002D518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6B369CC9" w14:textId="77777777" w:rsidR="003F1250" w:rsidRPr="002D518A" w:rsidRDefault="003F1250" w:rsidP="003F125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929AFA6" w14:textId="50CC9E10" w:rsidR="003F1250" w:rsidRPr="002D518A" w:rsidRDefault="003F1250" w:rsidP="003F125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2D518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 w:rsidR="00FB3F13"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26</w:t>
            </w:r>
            <w:r w:rsidRPr="002D518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FB3F13"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170</w:t>
            </w:r>
            <w:r w:rsidRPr="002D518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3F444B0C" w14:textId="77777777" w:rsidR="003F1250" w:rsidRPr="002D518A" w:rsidRDefault="003F1250" w:rsidP="003F125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9FFD9BC" w14:textId="499FD035" w:rsidR="003F1250" w:rsidRPr="002D518A" w:rsidRDefault="009F26A0" w:rsidP="003F1250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15</w:t>
            </w:r>
            <w:r w:rsidR="00A52587" w:rsidRPr="002D518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FB3F13"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79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2750DAFD" w14:textId="77777777" w:rsidR="003F1250" w:rsidRPr="002D518A" w:rsidRDefault="003F1250" w:rsidP="003F125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3EDDFA5" w14:textId="33C25689" w:rsidR="003F1250" w:rsidRPr="002D518A" w:rsidRDefault="003F1250" w:rsidP="003D543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2D518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37A99E93" w14:textId="77777777" w:rsidR="003F1250" w:rsidRPr="002D518A" w:rsidRDefault="003F1250" w:rsidP="003F125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4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1353AE2" w14:textId="30D8FDCD" w:rsidR="003F1250" w:rsidRPr="002D518A" w:rsidRDefault="00A52587" w:rsidP="003F1250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2D518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 w:rsidR="00FB3F13"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</w:t>
            </w:r>
            <w:r w:rsidRPr="002D518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FB3F13"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083</w:t>
            </w:r>
            <w:r w:rsidRPr="002D518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72209C88" w14:textId="77777777" w:rsidR="003F1250" w:rsidRPr="002D518A" w:rsidRDefault="003F1250" w:rsidP="003F125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220298" w14:textId="3AA41748" w:rsidR="003F1250" w:rsidRPr="002D518A" w:rsidRDefault="003F1250" w:rsidP="001A5C7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2D518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7BCA69E4" w14:textId="77777777" w:rsidR="003F1250" w:rsidRPr="002D518A" w:rsidRDefault="003F1250" w:rsidP="003D543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F4D4684" w14:textId="3C7E3181" w:rsidR="003F1250" w:rsidRPr="002D518A" w:rsidRDefault="00A52587" w:rsidP="003F1250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2D518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 w:rsidR="00FB3F13"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13</w:t>
            </w:r>
            <w:r w:rsidRPr="002D518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FB3F13"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529</w:t>
            </w:r>
            <w:r w:rsidRPr="002D518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72970500" w14:textId="77777777" w:rsidR="003F1250" w:rsidRPr="002D518A" w:rsidRDefault="003F1250" w:rsidP="003F125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6A7C30B" w14:textId="698BBF60" w:rsidR="003F1250" w:rsidRPr="002D518A" w:rsidRDefault="00FB3F13" w:rsidP="003F1250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77</w:t>
            </w:r>
            <w:r w:rsidR="003F1250" w:rsidRPr="002D518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373</w:t>
            </w:r>
          </w:p>
        </w:tc>
      </w:tr>
      <w:tr w:rsidR="003F1250" w:rsidRPr="000D4A21" w14:paraId="482899F5" w14:textId="77777777" w:rsidTr="00C82D3F">
        <w:trPr>
          <w:trHeight w:val="307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C4BB31" w14:textId="77777777" w:rsidR="003F1250" w:rsidRPr="000D4A21" w:rsidRDefault="003F1250" w:rsidP="003F1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4E1554" w14:textId="77777777" w:rsidR="003F1250" w:rsidRPr="000D4A21" w:rsidRDefault="003F1250" w:rsidP="003F125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7894F8C6" w14:textId="77777777" w:rsidR="003F1250" w:rsidRPr="000D4A21" w:rsidRDefault="003F1250" w:rsidP="003F125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18CC27" w14:textId="77777777" w:rsidR="003F1250" w:rsidRPr="000D4A21" w:rsidRDefault="003F1250" w:rsidP="003F125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005CB057" w14:textId="77777777" w:rsidR="003F1250" w:rsidRPr="000D4A21" w:rsidRDefault="003F1250" w:rsidP="003F125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E5A79C" w14:textId="77777777" w:rsidR="003F1250" w:rsidRPr="000D4A21" w:rsidRDefault="003F1250" w:rsidP="003F1250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4B5BF9BE" w14:textId="77777777" w:rsidR="003F1250" w:rsidRPr="000D4A21" w:rsidRDefault="003F1250" w:rsidP="003F125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88CFCF" w14:textId="77777777" w:rsidR="003F1250" w:rsidRPr="000D4A21" w:rsidRDefault="003F1250" w:rsidP="003F1250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7598ED3F" w14:textId="77777777" w:rsidR="003F1250" w:rsidRPr="000D4A21" w:rsidRDefault="003F1250" w:rsidP="003F125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D27ACF" w14:textId="77777777" w:rsidR="003F1250" w:rsidRPr="000D4A21" w:rsidRDefault="003F1250" w:rsidP="003F1250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53BE007C" w14:textId="77777777" w:rsidR="003F1250" w:rsidRPr="000D4A21" w:rsidRDefault="003F1250" w:rsidP="003F125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14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25721C" w14:textId="77777777" w:rsidR="003F1250" w:rsidRPr="000D4A21" w:rsidRDefault="003F1250" w:rsidP="003F1250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26976694" w14:textId="77777777" w:rsidR="003F1250" w:rsidRPr="000D4A21" w:rsidRDefault="003F1250" w:rsidP="003F125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46FD68" w14:textId="77777777" w:rsidR="003F1250" w:rsidRPr="000D4A21" w:rsidRDefault="003F1250" w:rsidP="003F1250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537436C0" w14:textId="77777777" w:rsidR="003F1250" w:rsidRPr="000D4A21" w:rsidRDefault="003F1250" w:rsidP="003F125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6557E4" w14:textId="77777777" w:rsidR="003F1250" w:rsidRPr="000D4A21" w:rsidRDefault="003F1250" w:rsidP="003F1250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46E98E22" w14:textId="77777777" w:rsidR="003F1250" w:rsidRPr="000D4A21" w:rsidRDefault="003F1250" w:rsidP="003F125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FE930F" w14:textId="77777777" w:rsidR="003F1250" w:rsidRPr="000D4A21" w:rsidRDefault="003F1250" w:rsidP="003F1250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295C5EB9" w14:textId="77777777" w:rsidR="003F1250" w:rsidRPr="000D4A21" w:rsidRDefault="003F1250" w:rsidP="003F125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AAA27E" w14:textId="77777777" w:rsidR="003F1250" w:rsidRPr="000D4A21" w:rsidRDefault="003F1250" w:rsidP="003F1250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</w:tbl>
    <w:p w14:paraId="54B0ED00" w14:textId="77777777" w:rsidR="00CF1A4A" w:rsidRPr="00AC365B" w:rsidRDefault="00CF1A4A" w:rsidP="00707087">
      <w:pPr>
        <w:tabs>
          <w:tab w:val="left" w:pos="540"/>
        </w:tabs>
        <w:spacing w:line="240" w:lineRule="auto"/>
        <w:rPr>
          <w:rFonts w:ascii="Angsana New" w:hAnsi="Angsana New"/>
        </w:rPr>
        <w:sectPr w:rsidR="00CF1A4A" w:rsidRPr="00AC365B" w:rsidSect="00B75C63"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tbl>
      <w:tblPr>
        <w:tblW w:w="14020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420"/>
        <w:gridCol w:w="816"/>
        <w:gridCol w:w="166"/>
        <w:gridCol w:w="908"/>
        <w:gridCol w:w="60"/>
        <w:gridCol w:w="120"/>
        <w:gridCol w:w="9"/>
        <w:gridCol w:w="1005"/>
        <w:gridCol w:w="168"/>
        <w:gridCol w:w="966"/>
        <w:gridCol w:w="153"/>
        <w:gridCol w:w="15"/>
        <w:gridCol w:w="966"/>
        <w:gridCol w:w="141"/>
        <w:gridCol w:w="27"/>
        <w:gridCol w:w="857"/>
        <w:gridCol w:w="15"/>
        <w:gridCol w:w="15"/>
        <w:gridCol w:w="150"/>
        <w:gridCol w:w="18"/>
        <w:gridCol w:w="842"/>
        <w:gridCol w:w="138"/>
        <w:gridCol w:w="30"/>
        <w:gridCol w:w="843"/>
        <w:gridCol w:w="18"/>
        <w:gridCol w:w="24"/>
        <w:gridCol w:w="126"/>
        <w:gridCol w:w="18"/>
        <w:gridCol w:w="842"/>
        <w:gridCol w:w="8"/>
        <w:gridCol w:w="144"/>
        <w:gridCol w:w="16"/>
        <w:gridCol w:w="976"/>
      </w:tblGrid>
      <w:tr w:rsidR="00D41A0D" w:rsidRPr="00A1149E" w14:paraId="6DB97CB7" w14:textId="77777777" w:rsidTr="00C82D3F">
        <w:trPr>
          <w:trHeight w:val="285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8BDED" w14:textId="77777777" w:rsidR="00D41A0D" w:rsidRPr="00A84D33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600" w:type="dxa"/>
            <w:gridSpan w:val="32"/>
            <w:tcBorders>
              <w:top w:val="nil"/>
              <w:left w:val="nil"/>
              <w:right w:val="nil"/>
            </w:tcBorders>
            <w:vAlign w:val="bottom"/>
          </w:tcPr>
          <w:p w14:paraId="561B3B29" w14:textId="77777777" w:rsidR="00D41A0D" w:rsidRPr="00A84D33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A84D3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41A0D" w:rsidRPr="00A1149E" w14:paraId="51F14DD9" w14:textId="77777777" w:rsidTr="00C82D3F">
        <w:trPr>
          <w:trHeight w:val="285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27D1A" w14:textId="3E40BC80" w:rsidR="00D41A0D" w:rsidRPr="00A84D33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A84D33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สำหรับงวด</w:t>
            </w:r>
            <w:r w:rsidR="0010788E" w:rsidRPr="00A84D33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เก้า</w:t>
            </w:r>
            <w:r w:rsidRPr="00A84D33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เดือนสิ้นสุด</w:t>
            </w:r>
          </w:p>
        </w:tc>
        <w:tc>
          <w:tcPr>
            <w:tcW w:w="195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4B63BC5" w14:textId="77777777" w:rsidR="00D41A0D" w:rsidRPr="00A84D33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84D3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สิ่งพิมพ์และโฆษณา</w:t>
            </w:r>
          </w:p>
        </w:tc>
        <w:tc>
          <w:tcPr>
            <w:tcW w:w="120" w:type="dxa"/>
            <w:tcBorders>
              <w:top w:val="nil"/>
              <w:left w:val="nil"/>
              <w:right w:val="nil"/>
            </w:tcBorders>
            <w:vAlign w:val="bottom"/>
          </w:tcPr>
          <w:p w14:paraId="2E1FA8A5" w14:textId="77777777" w:rsidR="00D41A0D" w:rsidRPr="00A84D33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14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F957EA3" w14:textId="77777777" w:rsidR="00D41A0D" w:rsidRPr="00A84D33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84D3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สื่อกระจายภาพและเสียง</w:t>
            </w:r>
          </w:p>
          <w:p w14:paraId="7527EBA2" w14:textId="77777777" w:rsidR="00D41A0D" w:rsidRPr="00A84D33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5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84D3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และสื่อสมัยใหม่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7879D71" w14:textId="77777777" w:rsidR="00D41A0D" w:rsidRPr="00A84D33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991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8AFA7A1" w14:textId="77777777" w:rsidR="00D41A0D" w:rsidRPr="00A84D33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84D3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จำหน่ายผลิตภัณฑ์</w:t>
            </w:r>
          </w:p>
        </w:tc>
        <w:tc>
          <w:tcPr>
            <w:tcW w:w="1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5BEB271" w14:textId="77777777" w:rsidR="00D41A0D" w:rsidRPr="00A84D33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4FD0628E" w14:textId="1537D2D4" w:rsidR="00D41A0D" w:rsidRPr="00A84D33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84D3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861C2B2" w14:textId="77777777" w:rsidR="00D41A0D" w:rsidRPr="00A84D33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2976E9BA" w14:textId="77777777" w:rsidR="00D41A0D" w:rsidRPr="00A84D33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84D3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D41A0D" w:rsidRPr="00A1149E" w14:paraId="1D016FD8" w14:textId="77777777" w:rsidTr="00C82D3F">
        <w:trPr>
          <w:trHeight w:val="285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47066" w14:textId="7B863ABC" w:rsidR="00D41A0D" w:rsidRPr="00A84D33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A84D33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   วันที่ </w:t>
            </w:r>
            <w:r w:rsidR="00FB3F13" w:rsidRPr="00FB3F13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>30</w:t>
            </w:r>
            <w:r w:rsidRPr="00A84D33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10788E" w:rsidRPr="00A84D33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16" w:type="dxa"/>
            <w:tcBorders>
              <w:top w:val="nil"/>
              <w:left w:val="nil"/>
              <w:right w:val="nil"/>
            </w:tcBorders>
            <w:vAlign w:val="bottom"/>
          </w:tcPr>
          <w:p w14:paraId="2998C87B" w14:textId="7C155256" w:rsidR="00D41A0D" w:rsidRPr="00A84D33" w:rsidRDefault="00FB3F13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66" w:type="dxa"/>
            <w:tcBorders>
              <w:top w:val="nil"/>
              <w:left w:val="nil"/>
              <w:right w:val="nil"/>
            </w:tcBorders>
            <w:vAlign w:val="bottom"/>
          </w:tcPr>
          <w:p w14:paraId="654FDED6" w14:textId="77777777" w:rsidR="00D41A0D" w:rsidRPr="00A84D33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424B4DF" w14:textId="2376207A" w:rsidR="00D41A0D" w:rsidRPr="00A84D33" w:rsidRDefault="00FB3F13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20" w:type="dxa"/>
            <w:tcBorders>
              <w:top w:val="nil"/>
              <w:left w:val="nil"/>
              <w:right w:val="nil"/>
            </w:tcBorders>
            <w:vAlign w:val="bottom"/>
          </w:tcPr>
          <w:p w14:paraId="4F3BB5E3" w14:textId="77777777" w:rsidR="00D41A0D" w:rsidRPr="00A84D33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0BDAE5D" w14:textId="7DD6BE37" w:rsidR="00D41A0D" w:rsidRPr="00A84D33" w:rsidRDefault="00FB3F13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vAlign w:val="bottom"/>
          </w:tcPr>
          <w:p w14:paraId="47D70B03" w14:textId="77777777" w:rsidR="00D41A0D" w:rsidRPr="00A84D33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vAlign w:val="bottom"/>
          </w:tcPr>
          <w:p w14:paraId="1FCE5B24" w14:textId="325976D3" w:rsidR="00D41A0D" w:rsidRPr="00A84D33" w:rsidRDefault="00FB3F13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A8B40E1" w14:textId="77777777" w:rsidR="00D41A0D" w:rsidRPr="00A84D33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vAlign w:val="bottom"/>
          </w:tcPr>
          <w:p w14:paraId="5B44D88B" w14:textId="32A98EFD" w:rsidR="00D41A0D" w:rsidRPr="00A84D33" w:rsidRDefault="00FB3F13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B344068" w14:textId="77777777" w:rsidR="00D41A0D" w:rsidRPr="00A84D33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E97D5E9" w14:textId="6C354FE9" w:rsidR="00D41A0D" w:rsidRPr="00A84D33" w:rsidRDefault="00FB3F13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8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1F61680" w14:textId="77777777" w:rsidR="00D41A0D" w:rsidRPr="00A84D33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18C9F196" w14:textId="59DB8706" w:rsidR="00D41A0D" w:rsidRPr="00A84D33" w:rsidRDefault="00FB3F13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645CD1A" w14:textId="77777777" w:rsidR="00D41A0D" w:rsidRPr="00A84D33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EDA2E79" w14:textId="554ED110" w:rsidR="00D41A0D" w:rsidRPr="00A84D33" w:rsidRDefault="00FB3F13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3358B22" w14:textId="77777777" w:rsidR="00D41A0D" w:rsidRPr="00A84D33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18277384" w14:textId="4C8F3BF8" w:rsidR="00D41A0D" w:rsidRPr="00A84D33" w:rsidRDefault="00FB3F13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C875277" w14:textId="77777777" w:rsidR="00D41A0D" w:rsidRPr="00A84D33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vAlign w:val="bottom"/>
          </w:tcPr>
          <w:p w14:paraId="2E736BF5" w14:textId="4AB216E6" w:rsidR="00D41A0D" w:rsidRPr="00A84D33" w:rsidRDefault="00FB3F13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3F13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</w:tr>
      <w:tr w:rsidR="00D41A0D" w:rsidRPr="00A1149E" w14:paraId="559D2AD1" w14:textId="77777777" w:rsidTr="00C82D3F">
        <w:trPr>
          <w:trHeight w:val="285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C8324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00" w:type="dxa"/>
            <w:gridSpan w:val="32"/>
            <w:tcBorders>
              <w:top w:val="nil"/>
              <w:left w:val="nil"/>
              <w:right w:val="nil"/>
            </w:tcBorders>
            <w:vAlign w:val="bottom"/>
          </w:tcPr>
          <w:p w14:paraId="55AFD577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84D33"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  <w:t>(</w:t>
            </w:r>
            <w:r w:rsidRPr="00A84D33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D41A0D" w:rsidRPr="00A1149E" w14:paraId="38AB029B" w14:textId="77777777" w:rsidTr="00C82D3F">
        <w:trPr>
          <w:trHeight w:val="28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0860C" w14:textId="77777777" w:rsidR="00D41A0D" w:rsidRPr="005B7164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5B7164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16" w:type="dxa"/>
            <w:tcBorders>
              <w:top w:val="nil"/>
              <w:left w:val="nil"/>
              <w:right w:val="nil"/>
            </w:tcBorders>
            <w:vAlign w:val="bottom"/>
          </w:tcPr>
          <w:p w14:paraId="22A31FFA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6" w:type="dxa"/>
            <w:tcBorders>
              <w:top w:val="nil"/>
              <w:left w:val="nil"/>
              <w:right w:val="nil"/>
            </w:tcBorders>
            <w:vAlign w:val="bottom"/>
          </w:tcPr>
          <w:p w14:paraId="670E7456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vAlign w:val="bottom"/>
          </w:tcPr>
          <w:p w14:paraId="30920220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685B44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823124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vAlign w:val="bottom"/>
          </w:tcPr>
          <w:p w14:paraId="6FA43294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vAlign w:val="bottom"/>
          </w:tcPr>
          <w:p w14:paraId="09354564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B3B6E9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vAlign w:val="bottom"/>
          </w:tcPr>
          <w:p w14:paraId="187D0195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EB26B0D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DC194DB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6788C2C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49A63C24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vAlign w:val="bottom"/>
          </w:tcPr>
          <w:p w14:paraId="095E07D9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75FD058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1C8A8DF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7A0331E0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79D476C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vAlign w:val="bottom"/>
          </w:tcPr>
          <w:p w14:paraId="17C9ED8D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2E7152" w:rsidRPr="00A1149E" w14:paraId="7026C9D0" w14:textId="77777777" w:rsidTr="00C82D3F">
        <w:trPr>
          <w:trHeight w:val="28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FB99F" w14:textId="77777777" w:rsidR="002E7152" w:rsidRPr="005B7164" w:rsidRDefault="002E7152" w:rsidP="002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B7164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6" w:type="dxa"/>
            <w:tcBorders>
              <w:top w:val="nil"/>
              <w:left w:val="nil"/>
              <w:right w:val="nil"/>
            </w:tcBorders>
            <w:vAlign w:val="bottom"/>
          </w:tcPr>
          <w:p w14:paraId="0BD0BCEA" w14:textId="2C3A1B2C" w:rsidR="002E7152" w:rsidRPr="00A1149E" w:rsidRDefault="00FB3F13" w:rsidP="002E715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237</w:t>
            </w:r>
            <w:r w:rsidR="00B224FC" w:rsidRPr="00B224F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712</w:t>
            </w:r>
          </w:p>
        </w:tc>
        <w:tc>
          <w:tcPr>
            <w:tcW w:w="166" w:type="dxa"/>
            <w:tcBorders>
              <w:top w:val="nil"/>
              <w:left w:val="nil"/>
              <w:right w:val="nil"/>
            </w:tcBorders>
            <w:vAlign w:val="bottom"/>
          </w:tcPr>
          <w:p w14:paraId="61EC20AB" w14:textId="77777777" w:rsidR="002E7152" w:rsidRPr="00A1149E" w:rsidRDefault="002E7152" w:rsidP="002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vAlign w:val="bottom"/>
          </w:tcPr>
          <w:p w14:paraId="3AAE1AC9" w14:textId="3EBE2065" w:rsidR="002E7152" w:rsidRPr="00A1149E" w:rsidRDefault="00FB3F13" w:rsidP="002E715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378</w:t>
            </w:r>
            <w:r w:rsidR="002E715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113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446629E" w14:textId="77777777" w:rsidR="002E7152" w:rsidRPr="00A1149E" w:rsidRDefault="002E7152" w:rsidP="002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4219D1" w14:textId="72673728" w:rsidR="002E7152" w:rsidRPr="00B224FC" w:rsidRDefault="00FB3F13" w:rsidP="002E7152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396</w:t>
            </w:r>
            <w:r w:rsidR="00B224F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127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vAlign w:val="bottom"/>
          </w:tcPr>
          <w:p w14:paraId="11E55FA3" w14:textId="77777777" w:rsidR="002E7152" w:rsidRPr="00A1149E" w:rsidRDefault="002E7152" w:rsidP="002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vAlign w:val="bottom"/>
          </w:tcPr>
          <w:p w14:paraId="2792BB98" w14:textId="5351487E" w:rsidR="002E7152" w:rsidRPr="00A1149E" w:rsidRDefault="00FB3F13" w:rsidP="002E715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522</w:t>
            </w:r>
            <w:r w:rsidR="002E7152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749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3385B8" w14:textId="77777777" w:rsidR="002E7152" w:rsidRPr="00A1149E" w:rsidRDefault="002E7152" w:rsidP="002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vAlign w:val="bottom"/>
          </w:tcPr>
          <w:p w14:paraId="2A9DB2F8" w14:textId="1B532DD3" w:rsidR="002E7152" w:rsidRPr="00B224FC" w:rsidRDefault="00FB3F13" w:rsidP="002E715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308</w:t>
            </w:r>
            <w:r w:rsidR="00B224FC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432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EE7A6BC" w14:textId="77777777" w:rsidR="002E7152" w:rsidRPr="00A1149E" w:rsidRDefault="002E7152" w:rsidP="002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7F487EA" w14:textId="51FCEF40" w:rsidR="002E7152" w:rsidRPr="00A1149E" w:rsidRDefault="002E7152" w:rsidP="002E715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B0EDB2D" w14:textId="77777777" w:rsidR="002E7152" w:rsidRPr="00A1149E" w:rsidRDefault="002E7152" w:rsidP="002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23FB058C" w14:textId="52103C91" w:rsidR="002E7152" w:rsidRPr="00B224FC" w:rsidRDefault="00FB3F13" w:rsidP="006D3B1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</w:t>
            </w:r>
            <w:r w:rsidR="00B224FC" w:rsidRPr="00B224FC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079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vAlign w:val="bottom"/>
          </w:tcPr>
          <w:p w14:paraId="7010882D" w14:textId="77777777" w:rsidR="002E7152" w:rsidRPr="00A1149E" w:rsidRDefault="002E7152" w:rsidP="002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54508A7" w14:textId="7BCE189A" w:rsidR="002E7152" w:rsidRPr="00A1149E" w:rsidRDefault="002E7152" w:rsidP="002E715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469D480" w14:textId="77777777" w:rsidR="002E7152" w:rsidRPr="00A1149E" w:rsidRDefault="002E7152" w:rsidP="002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6B09E034" w14:textId="483D736B" w:rsidR="002E7152" w:rsidRPr="006D3B13" w:rsidRDefault="00FB3F13" w:rsidP="002E715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970</w:t>
            </w:r>
            <w:r w:rsidR="006D3B13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350</w:t>
            </w:r>
          </w:p>
        </w:tc>
        <w:tc>
          <w:tcPr>
            <w:tcW w:w="1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4EB2373" w14:textId="77777777" w:rsidR="002E7152" w:rsidRPr="00A1149E" w:rsidRDefault="002E7152" w:rsidP="002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vAlign w:val="bottom"/>
          </w:tcPr>
          <w:p w14:paraId="7BBBD6A7" w14:textId="206147EA" w:rsidR="002E7152" w:rsidRPr="00A1149E" w:rsidRDefault="00FB3F13" w:rsidP="002E715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900</w:t>
            </w:r>
            <w:r w:rsidR="002E7152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862</w:t>
            </w:r>
          </w:p>
        </w:tc>
      </w:tr>
      <w:tr w:rsidR="002E7152" w:rsidRPr="00A1149E" w14:paraId="1646EA65" w14:textId="77777777" w:rsidTr="00C82D3F">
        <w:trPr>
          <w:trHeight w:val="28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9283A" w14:textId="77777777" w:rsidR="002E7152" w:rsidRPr="005B7164" w:rsidRDefault="002E7152" w:rsidP="002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B7164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16" w:type="dxa"/>
            <w:tcBorders>
              <w:top w:val="nil"/>
              <w:left w:val="nil"/>
              <w:right w:val="nil"/>
            </w:tcBorders>
            <w:vAlign w:val="bottom"/>
          </w:tcPr>
          <w:p w14:paraId="2F28EFB2" w14:textId="4AAACAB7" w:rsidR="002E7152" w:rsidRPr="00B224FC" w:rsidRDefault="00FB3F13" w:rsidP="002E715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36</w:t>
            </w:r>
            <w:r w:rsidR="00B224FC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298</w:t>
            </w:r>
          </w:p>
        </w:tc>
        <w:tc>
          <w:tcPr>
            <w:tcW w:w="166" w:type="dxa"/>
            <w:tcBorders>
              <w:top w:val="nil"/>
              <w:left w:val="nil"/>
              <w:right w:val="nil"/>
            </w:tcBorders>
            <w:vAlign w:val="bottom"/>
          </w:tcPr>
          <w:p w14:paraId="50804319" w14:textId="77777777" w:rsidR="002E7152" w:rsidRPr="00A1149E" w:rsidRDefault="002E7152" w:rsidP="002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vAlign w:val="bottom"/>
          </w:tcPr>
          <w:p w14:paraId="639B0234" w14:textId="530808E0" w:rsidR="002E7152" w:rsidRPr="00A1149E" w:rsidRDefault="00FB3F13" w:rsidP="002E715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112</w:t>
            </w:r>
            <w:r w:rsidR="002E7152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466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CB062DA" w14:textId="77777777" w:rsidR="002E7152" w:rsidRPr="00A1149E" w:rsidRDefault="002E7152" w:rsidP="002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5CD167F" w14:textId="6361408B" w:rsidR="002E7152" w:rsidRPr="00B224FC" w:rsidRDefault="00FB3F13" w:rsidP="002E7152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150</w:t>
            </w:r>
            <w:r w:rsidR="00B224FC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709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vAlign w:val="bottom"/>
          </w:tcPr>
          <w:p w14:paraId="47E4BCAF" w14:textId="77777777" w:rsidR="002E7152" w:rsidRPr="00A1149E" w:rsidRDefault="002E7152" w:rsidP="002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vAlign w:val="bottom"/>
          </w:tcPr>
          <w:p w14:paraId="2D276868" w14:textId="53AC4C41" w:rsidR="002E7152" w:rsidRPr="00A1149E" w:rsidRDefault="00FB3F13" w:rsidP="002E715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2E7152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187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DD27A9" w14:textId="77777777" w:rsidR="002E7152" w:rsidRPr="00A1149E" w:rsidRDefault="002E7152" w:rsidP="002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vAlign w:val="bottom"/>
          </w:tcPr>
          <w:p w14:paraId="4E475BFB" w14:textId="77E118D8" w:rsidR="002E7152" w:rsidRPr="00B224FC" w:rsidRDefault="00FB3F13" w:rsidP="002E715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234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2A08101" w14:textId="77777777" w:rsidR="002E7152" w:rsidRPr="00A1149E" w:rsidRDefault="002E7152" w:rsidP="002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281CE85" w14:textId="6F73516C" w:rsidR="002E7152" w:rsidRPr="00A1149E" w:rsidRDefault="002E7152" w:rsidP="002E715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8DC7EE9" w14:textId="77777777" w:rsidR="002E7152" w:rsidRPr="00A1149E" w:rsidRDefault="002E7152" w:rsidP="002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4DFD8C22" w14:textId="2087EBCC" w:rsidR="002E7152" w:rsidRPr="00B224FC" w:rsidRDefault="00B224FC" w:rsidP="002E715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vAlign w:val="bottom"/>
          </w:tcPr>
          <w:p w14:paraId="12F5DCE1" w14:textId="77777777" w:rsidR="002E7152" w:rsidRPr="00586B2F" w:rsidRDefault="002E7152" w:rsidP="002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  <w:tab w:val="decimal" w:pos="767"/>
              </w:tabs>
              <w:ind w:left="-79" w:right="-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D27661F" w14:textId="2C92C70E" w:rsidR="002E7152" w:rsidRPr="00A1149E" w:rsidRDefault="002E7152" w:rsidP="002E715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B85B0EA" w14:textId="77777777" w:rsidR="002E7152" w:rsidRPr="00A1149E" w:rsidRDefault="002E7152" w:rsidP="002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02E0F261" w14:textId="67A214FE" w:rsidR="002E7152" w:rsidRPr="006D3B13" w:rsidRDefault="00FB3F13" w:rsidP="002E715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187</w:t>
            </w:r>
            <w:r w:rsidR="006D3B13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241</w:t>
            </w:r>
          </w:p>
        </w:tc>
        <w:tc>
          <w:tcPr>
            <w:tcW w:w="1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ABF1FF9" w14:textId="77777777" w:rsidR="002E7152" w:rsidRPr="00A1149E" w:rsidRDefault="002E7152" w:rsidP="002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vAlign w:val="bottom"/>
          </w:tcPr>
          <w:p w14:paraId="613A57CB" w14:textId="79AAACE0" w:rsidR="002E7152" w:rsidRPr="00A1149E" w:rsidRDefault="00FB3F13" w:rsidP="002E715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143</w:t>
            </w:r>
            <w:r w:rsidR="002E7152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653</w:t>
            </w:r>
          </w:p>
        </w:tc>
      </w:tr>
      <w:tr w:rsidR="002E7152" w:rsidRPr="000F6479" w14:paraId="4EA174D7" w14:textId="77777777" w:rsidTr="00C3095D">
        <w:trPr>
          <w:trHeight w:val="28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ADF36" w14:textId="77777777" w:rsidR="002E7152" w:rsidRPr="005B7164" w:rsidRDefault="002E7152" w:rsidP="002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B716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71EF24" w14:textId="7F34F5FD" w:rsidR="002E7152" w:rsidRPr="00B224FC" w:rsidRDefault="00FB3F13" w:rsidP="002E715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</w:t>
            </w:r>
            <w:r w:rsidR="006D3B13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841</w:t>
            </w:r>
          </w:p>
        </w:tc>
        <w:tc>
          <w:tcPr>
            <w:tcW w:w="166" w:type="dxa"/>
            <w:tcBorders>
              <w:left w:val="nil"/>
              <w:bottom w:val="nil"/>
              <w:right w:val="nil"/>
            </w:tcBorders>
            <w:vAlign w:val="bottom"/>
          </w:tcPr>
          <w:p w14:paraId="7EEFE75B" w14:textId="77777777" w:rsidR="002E7152" w:rsidRPr="00A1149E" w:rsidRDefault="002E7152" w:rsidP="002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8B7F80" w14:textId="09AE2BF4" w:rsidR="002E7152" w:rsidRPr="00A1149E" w:rsidRDefault="00FB3F13" w:rsidP="002E715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19</w:t>
            </w:r>
            <w:r w:rsidR="00E412C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654</w:t>
            </w:r>
          </w:p>
        </w:tc>
        <w:tc>
          <w:tcPr>
            <w:tcW w:w="1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6A72BA4" w14:textId="77777777" w:rsidR="002E7152" w:rsidRPr="00A1149E" w:rsidRDefault="002E7152" w:rsidP="002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41F9C2" w14:textId="4CE48A2F" w:rsidR="002E7152" w:rsidRPr="00B224FC" w:rsidRDefault="00FB3F13" w:rsidP="002E7152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 w:rsidR="00B224F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358</w:t>
            </w: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  <w:vAlign w:val="bottom"/>
          </w:tcPr>
          <w:p w14:paraId="3C1776BF" w14:textId="77777777" w:rsidR="002E7152" w:rsidRPr="00A1149E" w:rsidRDefault="002E7152" w:rsidP="002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334D1C" w14:textId="0FAD91A9" w:rsidR="002E7152" w:rsidRPr="00A1149E" w:rsidRDefault="00FB3F13" w:rsidP="002E715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</w:t>
            </w:r>
            <w:r w:rsidR="00E412C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952</w:t>
            </w:r>
          </w:p>
        </w:tc>
        <w:tc>
          <w:tcPr>
            <w:tcW w:w="16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A220F34" w14:textId="77777777" w:rsidR="002E7152" w:rsidRPr="000F6479" w:rsidRDefault="002E7152" w:rsidP="002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AE043F" w14:textId="4152AB5F" w:rsidR="002E7152" w:rsidRPr="00B224FC" w:rsidRDefault="00FB3F13" w:rsidP="002E715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B224FC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945</w:t>
            </w:r>
          </w:p>
        </w:tc>
        <w:tc>
          <w:tcPr>
            <w:tcW w:w="16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9E5D43A" w14:textId="77777777" w:rsidR="002E7152" w:rsidRPr="00A1149E" w:rsidRDefault="002E7152" w:rsidP="002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0BB247" w14:textId="3607A102" w:rsidR="002E7152" w:rsidRPr="00A1149E" w:rsidRDefault="002E7152" w:rsidP="002E715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28C31547" w14:textId="77777777" w:rsidR="002E7152" w:rsidRPr="00A1149E" w:rsidRDefault="002E7152" w:rsidP="002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140335" w14:textId="5F2BDD13" w:rsidR="002E7152" w:rsidRPr="00B224FC" w:rsidRDefault="00FB3F13" w:rsidP="002E715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239</w:t>
            </w:r>
          </w:p>
        </w:tc>
        <w:tc>
          <w:tcPr>
            <w:tcW w:w="138" w:type="dxa"/>
            <w:tcBorders>
              <w:left w:val="nil"/>
              <w:bottom w:val="nil"/>
              <w:right w:val="nil"/>
            </w:tcBorders>
            <w:vAlign w:val="bottom"/>
          </w:tcPr>
          <w:p w14:paraId="1DCBEDDC" w14:textId="77777777" w:rsidR="002E7152" w:rsidRPr="00A1149E" w:rsidRDefault="002E7152" w:rsidP="002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70D016" w14:textId="15EB2859" w:rsidR="002E7152" w:rsidRPr="00A1149E" w:rsidRDefault="002E7152" w:rsidP="002E715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68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09EBBA8E" w14:textId="77777777" w:rsidR="002E7152" w:rsidRPr="00A1149E" w:rsidRDefault="002E7152" w:rsidP="002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6095E8" w14:textId="0A8425A9" w:rsidR="002E7152" w:rsidRPr="006D3B13" w:rsidRDefault="00FB3F13" w:rsidP="002E715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</w:t>
            </w:r>
            <w:r w:rsidR="006D3B13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383</w:t>
            </w:r>
          </w:p>
        </w:tc>
        <w:tc>
          <w:tcPr>
            <w:tcW w:w="168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1B63A13A" w14:textId="77777777" w:rsidR="002E7152" w:rsidRPr="00A1149E" w:rsidRDefault="002E7152" w:rsidP="002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2CED89" w14:textId="07DAC45C" w:rsidR="002E7152" w:rsidRPr="000F6479" w:rsidRDefault="00FB3F13" w:rsidP="002E715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82</w:t>
            </w:r>
            <w:r w:rsidR="00CF14E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606</w:t>
            </w:r>
          </w:p>
        </w:tc>
      </w:tr>
      <w:tr w:rsidR="002E7152" w:rsidRPr="000F6479" w14:paraId="2CD70F4E" w14:textId="77777777" w:rsidTr="00C3095D">
        <w:trPr>
          <w:trHeight w:val="28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C2E4E" w14:textId="77777777" w:rsidR="002E7152" w:rsidRPr="005B7164" w:rsidRDefault="002E7152" w:rsidP="002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B7164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5923C7" w14:textId="450A60DD" w:rsidR="002E7152" w:rsidRPr="00B224FC" w:rsidRDefault="00FB3F13" w:rsidP="002E715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289</w:t>
            </w:r>
            <w:r w:rsidR="006D3B1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851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E6108" w14:textId="77777777" w:rsidR="002E7152" w:rsidRPr="00A1149E" w:rsidRDefault="002E7152" w:rsidP="002E715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9D64A6" w14:textId="1AC30ED6" w:rsidR="002E7152" w:rsidRPr="00A1149E" w:rsidRDefault="00FB3F13" w:rsidP="002E715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510</w:t>
            </w:r>
            <w:r w:rsidR="00E412C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233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AE7A1" w14:textId="77777777" w:rsidR="002E7152" w:rsidRPr="00A1149E" w:rsidRDefault="002E7152" w:rsidP="002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04F597" w14:textId="4DB0BD3E" w:rsidR="002E7152" w:rsidRPr="00B224FC" w:rsidRDefault="00FB3F13" w:rsidP="002E7152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577</w:t>
            </w:r>
            <w:r w:rsidR="00B224FC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194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E5D1F" w14:textId="77777777" w:rsidR="002E7152" w:rsidRPr="00A1149E" w:rsidRDefault="002E7152" w:rsidP="002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57621A" w14:textId="36287C56" w:rsidR="002E7152" w:rsidRPr="000F6479" w:rsidRDefault="00FB3F13" w:rsidP="002E715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616</w:t>
            </w:r>
            <w:r w:rsidR="00E412C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888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B523E" w14:textId="77777777" w:rsidR="002E7152" w:rsidRPr="000F6479" w:rsidRDefault="002E7152" w:rsidP="002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6EE359" w14:textId="7F85C66C" w:rsidR="002E7152" w:rsidRPr="00B224FC" w:rsidRDefault="00FB3F13" w:rsidP="002E715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310</w:t>
            </w:r>
            <w:r w:rsidR="00B224FC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611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4AA78" w14:textId="77777777" w:rsidR="002E7152" w:rsidRPr="00A1149E" w:rsidRDefault="002E7152" w:rsidP="002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DC8EF8" w14:textId="5DB89E78" w:rsidR="002E7152" w:rsidRPr="00A1149E" w:rsidRDefault="002E7152" w:rsidP="002E715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57D9D" w14:textId="77777777" w:rsidR="002E7152" w:rsidRPr="00A1149E" w:rsidRDefault="002E7152" w:rsidP="002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90A863" w14:textId="5012397D" w:rsidR="002E7152" w:rsidRPr="00B224FC" w:rsidRDefault="00FB3F13" w:rsidP="006D3B1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28</w:t>
            </w:r>
            <w:r w:rsidR="00B224F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318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881DB" w14:textId="77777777" w:rsidR="002E7152" w:rsidRPr="00A1149E" w:rsidRDefault="002E7152" w:rsidP="002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BA9F9D" w14:textId="7977A403" w:rsidR="002E7152" w:rsidRPr="00A1149E" w:rsidRDefault="002E7152" w:rsidP="002E715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A3EA0" w14:textId="77777777" w:rsidR="002E7152" w:rsidRPr="00A1149E" w:rsidRDefault="002E7152" w:rsidP="002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914BE1" w14:textId="39D6B9F1" w:rsidR="002E7152" w:rsidRPr="006D3B13" w:rsidRDefault="00FB3F13" w:rsidP="002E715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6D3B1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205</w:t>
            </w:r>
            <w:r w:rsidR="006D3B1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974</w:t>
            </w:r>
          </w:p>
        </w:tc>
        <w:tc>
          <w:tcPr>
            <w:tcW w:w="1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8C2B8" w14:textId="77777777" w:rsidR="002E7152" w:rsidRPr="00A1149E" w:rsidRDefault="002E7152" w:rsidP="002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F2C75C" w14:textId="090B2DC7" w:rsidR="002E7152" w:rsidRPr="000F6479" w:rsidRDefault="00FB3F13" w:rsidP="002E715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CF14E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127</w:t>
            </w:r>
            <w:r w:rsidR="00CF14E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121</w:t>
            </w:r>
          </w:p>
        </w:tc>
      </w:tr>
      <w:tr w:rsidR="00D41A0D" w:rsidRPr="00A1149E" w14:paraId="3BCB36F2" w14:textId="77777777" w:rsidTr="00C82D3F">
        <w:trPr>
          <w:trHeight w:val="5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2F8FA" w14:textId="77777777" w:rsidR="00D41A0D" w:rsidRPr="005B7164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1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2C68043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36454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9CCA20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2FEC5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F4C0E7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1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948FF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920167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CB10C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30F107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B60F3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2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E32816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5BDB7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ACBFAA1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AFAEE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35973D3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D26C5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850120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8ECE2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CF48626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41A0D" w:rsidRPr="00A1149E" w14:paraId="6EF82940" w14:textId="77777777" w:rsidTr="00C82D3F">
        <w:trPr>
          <w:trHeight w:val="3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07C544" w14:textId="77777777" w:rsidR="00D41A0D" w:rsidRPr="005B7164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5B7164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16" w:type="dxa"/>
            <w:tcBorders>
              <w:left w:val="nil"/>
              <w:right w:val="nil"/>
            </w:tcBorders>
            <w:vAlign w:val="bottom"/>
          </w:tcPr>
          <w:p w14:paraId="0B27BC5D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0E71FC9A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45F457FE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49E08004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449C0400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30525914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62302F60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6D967148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3F84B737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61758DB9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75CADCC1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0283BD32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12FDDBFE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2FED54ED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3EDFD4AD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2BEEBCC0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00CBEBAB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2A1CB166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29CE6B53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D41A0D" w:rsidRPr="00A1149E" w14:paraId="4E0558B9" w14:textId="77777777" w:rsidTr="00C82D3F">
        <w:trPr>
          <w:trHeight w:val="3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53797E" w14:textId="77777777" w:rsidR="00D41A0D" w:rsidRPr="005B7164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5B7164"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  <w:cs/>
              </w:rPr>
              <w:t>ประเภทของสินค้าและบริการหลัก</w:t>
            </w:r>
          </w:p>
        </w:tc>
        <w:tc>
          <w:tcPr>
            <w:tcW w:w="816" w:type="dxa"/>
            <w:tcBorders>
              <w:left w:val="nil"/>
              <w:right w:val="nil"/>
            </w:tcBorders>
            <w:vAlign w:val="bottom"/>
          </w:tcPr>
          <w:p w14:paraId="3A68B4F5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5DF30134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4E821ECD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70E4826D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096C7547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20DBEB01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2FD34068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565AB4B7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70D3AFA3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0405F448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73792F91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0B22BD79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4ECB7EBB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6FC9B97A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28DD6C97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519BACA7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5C3B6DAA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6EEAFB48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47B6E1E8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A0057C" w:rsidRPr="00A1149E" w14:paraId="4186FA50" w14:textId="77777777" w:rsidTr="00C82D3F">
        <w:trPr>
          <w:trHeight w:val="3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298A13" w14:textId="77777777" w:rsidR="00A0057C" w:rsidRPr="005B7164" w:rsidRDefault="00A0057C" w:rsidP="00A0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B716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ค่าโฆษณา</w:t>
            </w:r>
          </w:p>
        </w:tc>
        <w:tc>
          <w:tcPr>
            <w:tcW w:w="816" w:type="dxa"/>
            <w:tcBorders>
              <w:left w:val="nil"/>
              <w:right w:val="nil"/>
            </w:tcBorders>
            <w:vAlign w:val="bottom"/>
          </w:tcPr>
          <w:p w14:paraId="5AA2BEB6" w14:textId="3532273B" w:rsidR="00A0057C" w:rsidRPr="00A84D33" w:rsidRDefault="00FB3F13" w:rsidP="00A005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178</w:t>
            </w:r>
            <w:r w:rsidR="00A84D33" w:rsidRPr="00A84D3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594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307B34B8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01A24034" w14:textId="0A316BBB" w:rsidR="00A0057C" w:rsidRPr="00A1149E" w:rsidRDefault="00FB3F13" w:rsidP="00A005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269</w:t>
            </w:r>
            <w:r w:rsidR="00A0057C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113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4885B7B3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4CE51955" w14:textId="58576CBA" w:rsidR="00A0057C" w:rsidRPr="00A84D33" w:rsidRDefault="00FB3F13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395</w:t>
            </w:r>
            <w:r w:rsidR="00A84D33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018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0C09A5E1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692D4D9A" w14:textId="550920FF" w:rsidR="00A0057C" w:rsidRPr="00A1149E" w:rsidRDefault="00FB3F13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507</w:t>
            </w:r>
            <w:r w:rsidR="00A0057C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087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0A06F4E0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47ECE661" w14:textId="60B2656F" w:rsidR="00A0057C" w:rsidRPr="00A84D33" w:rsidRDefault="00A84D33" w:rsidP="00A0057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1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664EE922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7C52ABA5" w14:textId="6B73DC41" w:rsidR="00A0057C" w:rsidRPr="00A1149E" w:rsidRDefault="00A0057C" w:rsidP="00A0057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0A8FC12C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47F25B93" w14:textId="134EEDAE" w:rsidR="00A0057C" w:rsidRPr="00A1149E" w:rsidRDefault="004D366C" w:rsidP="00A0057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37AFDEC9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71028A53" w14:textId="65F8E527" w:rsidR="00A0057C" w:rsidRPr="00A1149E" w:rsidRDefault="00A0057C" w:rsidP="00A0057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09819308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4AF25D91" w14:textId="598D1ADF" w:rsidR="00A0057C" w:rsidRPr="004D366C" w:rsidRDefault="00FB3F13" w:rsidP="00A0057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573</w:t>
            </w:r>
            <w:r w:rsidR="004D366C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612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4EFC5E57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42BC0134" w14:textId="729ED1CD" w:rsidR="00A0057C" w:rsidRPr="00A1149E" w:rsidRDefault="00FB3F13" w:rsidP="00A0057C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776</w:t>
            </w:r>
            <w:r w:rsidR="00A0057C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200</w:t>
            </w:r>
          </w:p>
        </w:tc>
      </w:tr>
      <w:tr w:rsidR="00A0057C" w:rsidRPr="00A1149E" w14:paraId="34500318" w14:textId="77777777" w:rsidTr="00C82D3F">
        <w:trPr>
          <w:trHeight w:val="3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3DA168" w14:textId="77777777" w:rsidR="00A0057C" w:rsidRPr="005B7164" w:rsidRDefault="00A0057C" w:rsidP="00A0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B716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ขายหนังสือพิมพ์และสิ่งพิมพ์</w:t>
            </w:r>
          </w:p>
        </w:tc>
        <w:tc>
          <w:tcPr>
            <w:tcW w:w="816" w:type="dxa"/>
            <w:tcBorders>
              <w:left w:val="nil"/>
              <w:right w:val="nil"/>
            </w:tcBorders>
            <w:vAlign w:val="bottom"/>
          </w:tcPr>
          <w:p w14:paraId="41660486" w14:textId="7091389A" w:rsidR="00A0057C" w:rsidRPr="00A84D33" w:rsidRDefault="00FB3F13" w:rsidP="00A005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</w:t>
            </w:r>
            <w:r w:rsidR="00A84D33" w:rsidRPr="00A84D3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352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01C85855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7DF16B93" w14:textId="333D9712" w:rsidR="00A0057C" w:rsidRPr="00A1149E" w:rsidRDefault="00FB3F13" w:rsidP="00A005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102</w:t>
            </w:r>
            <w:r w:rsidR="00A0057C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280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31B8D72C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1B238BA1" w14:textId="38379655" w:rsidR="00A0057C" w:rsidRPr="00A84D33" w:rsidRDefault="00A84D33" w:rsidP="00A0057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1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3DB04E65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2FBC474B" w14:textId="631DA296" w:rsidR="00A0057C" w:rsidRPr="00A1149E" w:rsidRDefault="00A0057C" w:rsidP="00A0057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1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6507D07A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77D5B60D" w14:textId="36EA3EB3" w:rsidR="00A0057C" w:rsidRPr="00A84D33" w:rsidRDefault="00A84D33" w:rsidP="00A0057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1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5CB619D7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510A3687" w14:textId="56D5A060" w:rsidR="00A0057C" w:rsidRPr="00A1149E" w:rsidRDefault="00A0057C" w:rsidP="00A0057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0FDAC8B0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5751D423" w14:textId="7F675220" w:rsidR="00A0057C" w:rsidRPr="00A1149E" w:rsidRDefault="004D366C" w:rsidP="00A0057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79443880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49387505" w14:textId="187BE9D4" w:rsidR="00A0057C" w:rsidRPr="00A1149E" w:rsidRDefault="00A0057C" w:rsidP="00A0057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15EE17A9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6A0E75E0" w14:textId="1B686586" w:rsidR="00A0057C" w:rsidRPr="004D366C" w:rsidRDefault="00FB3F13" w:rsidP="00A0057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</w:t>
            </w:r>
            <w:r w:rsidR="004D366C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352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47CCF727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1D3278C6" w14:textId="4A07F91A" w:rsidR="00A0057C" w:rsidRPr="00A1149E" w:rsidRDefault="00FB3F13" w:rsidP="00A0057C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102</w:t>
            </w:r>
            <w:r w:rsidR="00A0057C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280</w:t>
            </w:r>
          </w:p>
        </w:tc>
      </w:tr>
      <w:tr w:rsidR="00A0057C" w:rsidRPr="00A1149E" w14:paraId="602B6298" w14:textId="77777777" w:rsidTr="00C82D3F">
        <w:trPr>
          <w:trHeight w:val="3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938E46" w14:textId="77777777" w:rsidR="00A0057C" w:rsidRPr="005B7164" w:rsidRDefault="00A0057C" w:rsidP="00A0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B716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จำหน่ายผลิตภัณฑ์</w:t>
            </w:r>
          </w:p>
        </w:tc>
        <w:tc>
          <w:tcPr>
            <w:tcW w:w="816" w:type="dxa"/>
            <w:tcBorders>
              <w:left w:val="nil"/>
              <w:right w:val="nil"/>
            </w:tcBorders>
            <w:vAlign w:val="bottom"/>
          </w:tcPr>
          <w:p w14:paraId="43C61C79" w14:textId="6B6A9084" w:rsidR="00A0057C" w:rsidRPr="00A84D33" w:rsidRDefault="00A84D33" w:rsidP="00F942CC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10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84D3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223F3057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6D2E4009" w14:textId="2FD446AE" w:rsidR="00A0057C" w:rsidRPr="00A1149E" w:rsidRDefault="00A0057C" w:rsidP="00A0057C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225B8F95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2DA019C7" w14:textId="478F1086" w:rsidR="00A0057C" w:rsidRPr="00A84D33" w:rsidRDefault="00A84D33" w:rsidP="00A0057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1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7209A82E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7785D216" w14:textId="7ED7974C" w:rsidR="00A0057C" w:rsidRPr="00A1149E" w:rsidRDefault="00A0057C" w:rsidP="00A0057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1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63D98D0D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2C051DB1" w14:textId="009804FE" w:rsidR="00A84D33" w:rsidRPr="00A84D33" w:rsidRDefault="00FB3F13" w:rsidP="00A84D3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289</w:t>
            </w:r>
            <w:r w:rsidR="00A84D33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753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5B50CD57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45E26BBB" w14:textId="5C7658F7" w:rsidR="00A0057C" w:rsidRPr="00A1149E" w:rsidRDefault="00A0057C" w:rsidP="00A0057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1A4BB8B5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65F9AE13" w14:textId="67CD39FA" w:rsidR="00A0057C" w:rsidRPr="004D366C" w:rsidRDefault="00FB3F13" w:rsidP="00A0057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4D366C" w:rsidRPr="004D366C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636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36980331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00BF450C" w14:textId="64C629A1" w:rsidR="00A0057C" w:rsidRPr="00A1149E" w:rsidRDefault="00A0057C" w:rsidP="00A0057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44C89375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5DCDCEE3" w14:textId="5CF3EC50" w:rsidR="00A0057C" w:rsidRPr="004D366C" w:rsidRDefault="00FB3F13" w:rsidP="00A0057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296</w:t>
            </w:r>
            <w:r w:rsidR="004D366C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389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3B86C889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3CC80317" w14:textId="4E69F3CE" w:rsidR="00A0057C" w:rsidRPr="00A1149E" w:rsidRDefault="00A0057C" w:rsidP="00A0057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A0057C" w:rsidRPr="00A1149E" w14:paraId="3243CAAA" w14:textId="77777777" w:rsidTr="00C82D3F">
        <w:trPr>
          <w:trHeight w:val="3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7247DE" w14:textId="27BCCF44" w:rsidR="00A0057C" w:rsidRPr="005B7164" w:rsidRDefault="00A0057C" w:rsidP="00A0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B716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8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3C0A01" w14:textId="6E488357" w:rsidR="00A0057C" w:rsidRPr="00A84D33" w:rsidRDefault="00FB3F13" w:rsidP="00A005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</w:t>
            </w:r>
            <w:r w:rsidR="00A84D33" w:rsidRPr="00A84D33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766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1C58BA08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E58D71" w14:textId="2E189176" w:rsidR="00A0057C" w:rsidRPr="00A1149E" w:rsidRDefault="00FB3F13" w:rsidP="00A005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A0057C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720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0B6FD4F0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48A718" w14:textId="4A5CFB33" w:rsidR="00A0057C" w:rsidRPr="00A84D33" w:rsidRDefault="00FB3F13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A84D33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109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6A3F2E7D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E76B65" w14:textId="354A8BAE" w:rsidR="00A0057C" w:rsidRPr="00A1149E" w:rsidRDefault="00FB3F13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</w:t>
            </w:r>
            <w:r w:rsidR="00A0057C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662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0D0FD072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BC5538" w14:textId="481831C3" w:rsidR="00A0057C" w:rsidRPr="00A84D33" w:rsidRDefault="00FB3F13" w:rsidP="00A0057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</w:t>
            </w:r>
            <w:r w:rsidR="00A84D33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679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7E1E1AD5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F8673F" w14:textId="433FF09E" w:rsidR="00A0057C" w:rsidRPr="00A1149E" w:rsidRDefault="00A0057C" w:rsidP="00A0057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4B9DBE1E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9363C1" w14:textId="782FC870" w:rsidR="00A0057C" w:rsidRPr="004D366C" w:rsidRDefault="00FB3F13" w:rsidP="00A0057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</w:t>
            </w:r>
            <w:r w:rsidR="004D366C" w:rsidRPr="004D366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443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1A66E1AB" w14:textId="77777777" w:rsidR="00A0057C" w:rsidRPr="00416482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EC2F04" w14:textId="2137E77F" w:rsidR="00A0057C" w:rsidRPr="00A1149E" w:rsidRDefault="00A0057C" w:rsidP="00A0057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3AD49AC0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41799E" w14:textId="6B02907C" w:rsidR="00A0057C" w:rsidRPr="004D366C" w:rsidRDefault="00FB3F13" w:rsidP="00A0057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51</w:t>
            </w:r>
            <w:r w:rsidR="00F9370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997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2FE348EA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70FA6C" w14:textId="15279B53" w:rsidR="00A0057C" w:rsidRPr="00A1149E" w:rsidRDefault="00FB3F13" w:rsidP="00A0057C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</w:t>
            </w:r>
            <w:r w:rsidR="00A0057C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382</w:t>
            </w:r>
          </w:p>
        </w:tc>
      </w:tr>
      <w:tr w:rsidR="00A0057C" w:rsidRPr="00A1149E" w14:paraId="18F5EE6D" w14:textId="77777777" w:rsidTr="00C82D3F">
        <w:trPr>
          <w:trHeight w:val="3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C2B5E5" w14:textId="77777777" w:rsidR="00A0057C" w:rsidRPr="005B7164" w:rsidRDefault="00A0057C" w:rsidP="00A0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5B7164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C8FFBC" w14:textId="2F05EFE5" w:rsidR="00A0057C" w:rsidRPr="00A84D33" w:rsidRDefault="00FB3F13" w:rsidP="00A005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237</w:t>
            </w:r>
            <w:r w:rsidR="00A84D33" w:rsidRPr="00A84D3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712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7707BEB6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2C5023" w14:textId="2F843F31" w:rsidR="00A0057C" w:rsidRPr="00A1149E" w:rsidRDefault="00FB3F13" w:rsidP="00A005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378</w:t>
            </w:r>
            <w:r w:rsidR="00A0057C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113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620B5103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2FDB7F" w14:textId="7D402E2B" w:rsidR="00A0057C" w:rsidRPr="00A84D33" w:rsidRDefault="00FB3F13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396</w:t>
            </w:r>
            <w:r w:rsidR="00A84D3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127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32047732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5D8DC1" w14:textId="5EF24042" w:rsidR="00A0057C" w:rsidRPr="00A1149E" w:rsidRDefault="00FB3F13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522</w:t>
            </w:r>
            <w:r w:rsidR="00A0057C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749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50142816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52C150" w14:textId="62AC6E2A" w:rsidR="00A0057C" w:rsidRPr="00A84D33" w:rsidRDefault="00FB3F13" w:rsidP="00A0057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308</w:t>
            </w:r>
            <w:r w:rsidR="00A84D3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432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71CEF46C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83D5B0" w14:textId="06FEC507" w:rsidR="00A0057C" w:rsidRPr="00253B31" w:rsidRDefault="00A0057C" w:rsidP="00A0057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432C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7BA97D8D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428867" w14:textId="79D116FF" w:rsidR="00A0057C" w:rsidRPr="004D366C" w:rsidRDefault="00FB3F13" w:rsidP="00A0057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28</w:t>
            </w:r>
            <w:r w:rsidR="004D366C" w:rsidRPr="004D366C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079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0377ACC4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2B8A69" w14:textId="78B8BD16" w:rsidR="00A0057C" w:rsidRPr="00A1149E" w:rsidRDefault="00A0057C" w:rsidP="00A0057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432C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1E69A242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8275B9" w14:textId="037BCA8C" w:rsidR="00A0057C" w:rsidRPr="004D366C" w:rsidRDefault="00FB3F13" w:rsidP="00A0057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970</w:t>
            </w:r>
            <w:r w:rsidR="00F9370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350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08EB1972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3BD8B8" w14:textId="4E3B10DE" w:rsidR="00A0057C" w:rsidRPr="00A1149E" w:rsidRDefault="00FB3F13" w:rsidP="00A0057C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900</w:t>
            </w:r>
            <w:r w:rsidR="00A0057C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862</w:t>
            </w:r>
          </w:p>
        </w:tc>
      </w:tr>
      <w:tr w:rsidR="00A0057C" w:rsidRPr="00A1149E" w14:paraId="1A429A37" w14:textId="77777777" w:rsidTr="00C82D3F">
        <w:trPr>
          <w:trHeight w:val="3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C88E6F" w14:textId="77777777" w:rsidR="00A0057C" w:rsidRPr="00A1149E" w:rsidRDefault="00A0057C" w:rsidP="00A0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81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0D1311" w14:textId="77777777" w:rsidR="00A0057C" w:rsidRPr="00A1149E" w:rsidRDefault="00A0057C" w:rsidP="00A005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4AA12561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323C88B" w14:textId="77777777" w:rsidR="00A0057C" w:rsidRPr="00A1149E" w:rsidRDefault="00A0057C" w:rsidP="00A005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2ED13FDC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C8B99B7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0294BD34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2B1E74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543C0236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2DB9B2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7E39A09A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3D323F8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5617837C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1C1432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533FAE6F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D13C438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0A5B87C4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74217F" w14:textId="77777777" w:rsidR="00A0057C" w:rsidRPr="00A1149E" w:rsidRDefault="00A0057C" w:rsidP="00A0057C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2636074A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C268FE" w14:textId="77777777" w:rsidR="00A0057C" w:rsidRPr="00A1149E" w:rsidRDefault="00A0057C" w:rsidP="00A0057C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A0057C" w:rsidRPr="00A1149E" w14:paraId="5B3FD8FB" w14:textId="77777777" w:rsidTr="00C82D3F">
        <w:trPr>
          <w:trHeight w:val="3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22DD78" w14:textId="77777777" w:rsidR="00A0057C" w:rsidRPr="005B7164" w:rsidRDefault="00A0057C" w:rsidP="00A0057C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5B7164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816" w:type="dxa"/>
            <w:tcBorders>
              <w:left w:val="nil"/>
              <w:right w:val="nil"/>
            </w:tcBorders>
            <w:vAlign w:val="bottom"/>
          </w:tcPr>
          <w:p w14:paraId="3C96F286" w14:textId="77777777" w:rsidR="00A0057C" w:rsidRPr="00D85763" w:rsidRDefault="00A0057C" w:rsidP="00A005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05E2E5C9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6C960118" w14:textId="77777777" w:rsidR="00A0057C" w:rsidRPr="00A1149E" w:rsidRDefault="00A0057C" w:rsidP="00A005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51B4F4F2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2625D23D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13FF3E56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42072A5B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27F0B8FB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58F53971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52A99019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4E09E613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6CCC3C51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7232F253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27874095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0AC5534C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4F1942CE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1724BB85" w14:textId="77777777" w:rsidR="00A0057C" w:rsidRPr="00A1149E" w:rsidRDefault="00A0057C" w:rsidP="00A0057C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773A9942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1E165ECE" w14:textId="77777777" w:rsidR="00A0057C" w:rsidRPr="00A1149E" w:rsidRDefault="00A0057C" w:rsidP="00A0057C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A0057C" w:rsidRPr="00A1149E" w14:paraId="33F53B16" w14:textId="77777777" w:rsidTr="00C82D3F">
        <w:trPr>
          <w:trHeight w:val="3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73EE59" w14:textId="77777777" w:rsidR="00A0057C" w:rsidRPr="005B7164" w:rsidRDefault="00A0057C" w:rsidP="00A0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B716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816" w:type="dxa"/>
            <w:tcBorders>
              <w:left w:val="nil"/>
              <w:right w:val="nil"/>
            </w:tcBorders>
            <w:vAlign w:val="bottom"/>
          </w:tcPr>
          <w:p w14:paraId="698BAC03" w14:textId="4C754CB5" w:rsidR="00A0057C" w:rsidRPr="006D3B13" w:rsidRDefault="00FB3F13" w:rsidP="00A005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194</w:t>
            </w:r>
            <w:r w:rsidR="00A84D33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272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2E52ED92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3E70C4E5" w14:textId="2FA6A270" w:rsidR="00A0057C" w:rsidRPr="00A1149E" w:rsidRDefault="00FB3F13" w:rsidP="00A005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323</w:t>
            </w:r>
            <w:r w:rsidR="00A0057C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704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073E4A47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7BB44B66" w14:textId="3F26BF1F" w:rsidR="00A0057C" w:rsidRPr="006D3B13" w:rsidRDefault="00FB3F13" w:rsidP="00A005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249</w:t>
            </w:r>
            <w:r w:rsidR="00A84D33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802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4EBD7E71" w14:textId="77777777" w:rsidR="00A0057C" w:rsidRPr="00A1149E" w:rsidRDefault="00A0057C" w:rsidP="00A005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56A88E97" w14:textId="3947C18B" w:rsidR="00A0057C" w:rsidRPr="00A1149E" w:rsidRDefault="00FB3F13" w:rsidP="00A005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446</w:t>
            </w:r>
            <w:r w:rsidR="00A0057C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907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1B731305" w14:textId="77777777" w:rsidR="00A0057C" w:rsidRPr="00A1149E" w:rsidRDefault="00A0057C" w:rsidP="00A005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28AD6A54" w14:textId="1AC5DC86" w:rsidR="00A0057C" w:rsidRPr="00A84D33" w:rsidRDefault="00FB3F13" w:rsidP="00A0057C">
            <w:pPr>
              <w:pStyle w:val="acctfourfigures"/>
              <w:tabs>
                <w:tab w:val="clear" w:pos="765"/>
                <w:tab w:val="decimal" w:pos="527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307</w:t>
            </w:r>
            <w:r w:rsidR="00A84D33" w:rsidRPr="00A84D33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226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1FD4E53F" w14:textId="77777777" w:rsidR="00A0057C" w:rsidRPr="00A1149E" w:rsidRDefault="00A0057C" w:rsidP="00A005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456B555D" w14:textId="4700B14C" w:rsidR="00A0057C" w:rsidRPr="00EC73C3" w:rsidRDefault="00A0057C" w:rsidP="00EC73C3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41B6A275" w14:textId="77777777" w:rsidR="00A0057C" w:rsidRPr="00A1149E" w:rsidRDefault="00A0057C" w:rsidP="00A005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16833BE5" w14:textId="5FEA6EB0" w:rsidR="00A0057C" w:rsidRPr="00F9370A" w:rsidRDefault="00FB3F13" w:rsidP="00A0057C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  <w:r w:rsidR="00F9370A" w:rsidRPr="00F9370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765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439D8E6B" w14:textId="77777777" w:rsidR="00A0057C" w:rsidRPr="00A1149E" w:rsidRDefault="00A0057C" w:rsidP="00A005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0E6D6AA0" w14:textId="3BB8609B" w:rsidR="00A0057C" w:rsidRPr="00A1149E" w:rsidRDefault="00A0057C" w:rsidP="00A0057C">
            <w:pPr>
              <w:pStyle w:val="acctfourfigures"/>
              <w:tabs>
                <w:tab w:val="clear" w:pos="765"/>
                <w:tab w:val="decimal" w:pos="537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16A0481B" w14:textId="77777777" w:rsidR="00A0057C" w:rsidRPr="00A1149E" w:rsidRDefault="00A0057C" w:rsidP="00A005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1DFAEE54" w14:textId="741E69C8" w:rsidR="00A0057C" w:rsidRPr="00F9370A" w:rsidRDefault="00FB3F13" w:rsidP="00A0057C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760</w:t>
            </w:r>
            <w:r w:rsidR="00F9370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065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3E95E109" w14:textId="77777777" w:rsidR="00A0057C" w:rsidRPr="00A1149E" w:rsidRDefault="00A0057C" w:rsidP="00A005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16E6EBEA" w14:textId="03E53CBF" w:rsidR="00A0057C" w:rsidRPr="00A1149E" w:rsidRDefault="00FB3F13" w:rsidP="00A005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770</w:t>
            </w:r>
            <w:r w:rsidR="00A0057C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611</w:t>
            </w:r>
          </w:p>
        </w:tc>
      </w:tr>
      <w:tr w:rsidR="00A0057C" w:rsidRPr="00A1149E" w14:paraId="57AB06F6" w14:textId="77777777" w:rsidTr="00C82D3F">
        <w:trPr>
          <w:trHeight w:val="3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E894FB" w14:textId="77777777" w:rsidR="00A0057C" w:rsidRPr="005B7164" w:rsidRDefault="00A0057C" w:rsidP="00A0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B716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8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A840CB" w14:textId="18A50E8B" w:rsidR="00A0057C" w:rsidRPr="006D3B13" w:rsidRDefault="00FB3F13" w:rsidP="00A005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</w:t>
            </w:r>
            <w:r w:rsidR="00A84D33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440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7BCA7CE4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262C2B" w14:textId="65DE2C5B" w:rsidR="00A0057C" w:rsidRPr="00A1149E" w:rsidRDefault="00FB3F13" w:rsidP="00A005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54</w:t>
            </w:r>
            <w:r w:rsidR="00A0057C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409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2D79327B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926FC1" w14:textId="41826E5F" w:rsidR="00A0057C" w:rsidRPr="006D3B13" w:rsidRDefault="00FB3F13" w:rsidP="00A005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146</w:t>
            </w:r>
            <w:r w:rsidR="00A84D33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325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15D5F524" w14:textId="77777777" w:rsidR="00A0057C" w:rsidRPr="00A1149E" w:rsidRDefault="00A0057C" w:rsidP="00A005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2A1821" w14:textId="405D28FF" w:rsidR="00A0057C" w:rsidRPr="00A1149E" w:rsidRDefault="00FB3F13" w:rsidP="00A005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75</w:t>
            </w:r>
            <w:r w:rsidR="00A0057C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842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05EC90B8" w14:textId="77777777" w:rsidR="00A0057C" w:rsidRPr="00A1149E" w:rsidRDefault="00A0057C" w:rsidP="00A005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789771" w14:textId="48464E2D" w:rsidR="00A0057C" w:rsidRPr="00A84D33" w:rsidRDefault="00FB3F13" w:rsidP="00A0057C">
            <w:pPr>
              <w:pStyle w:val="acctfourfigures"/>
              <w:tabs>
                <w:tab w:val="clear" w:pos="765"/>
                <w:tab w:val="decimal" w:pos="527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A84D33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206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3056B786" w14:textId="77777777" w:rsidR="00A0057C" w:rsidRPr="00A1149E" w:rsidRDefault="00A0057C" w:rsidP="00A005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CB519F" w14:textId="009E849C" w:rsidR="00A0057C" w:rsidRPr="00EC73C3" w:rsidRDefault="00A0057C" w:rsidP="00EC73C3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5806EE3E" w14:textId="77777777" w:rsidR="00A0057C" w:rsidRPr="00A1149E" w:rsidRDefault="00A0057C" w:rsidP="00A005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EEA42E" w14:textId="39CF2DF5" w:rsidR="00A0057C" w:rsidRPr="00F9370A" w:rsidRDefault="00FB3F13" w:rsidP="00A0057C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19</w:t>
            </w:r>
            <w:r w:rsidR="00F9370A" w:rsidRPr="00F9370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314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0A1D4285" w14:textId="77777777" w:rsidR="00A0057C" w:rsidRPr="00A1149E" w:rsidRDefault="00A0057C" w:rsidP="00A005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8D9893" w14:textId="2B5EE5B0" w:rsidR="00A0057C" w:rsidRPr="00A1149E" w:rsidRDefault="00A0057C" w:rsidP="00A0057C">
            <w:pPr>
              <w:pStyle w:val="acctfourfigures"/>
              <w:tabs>
                <w:tab w:val="clear" w:pos="765"/>
                <w:tab w:val="decimal" w:pos="537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1622F1FB" w14:textId="77777777" w:rsidR="00A0057C" w:rsidRPr="00A1149E" w:rsidRDefault="00A0057C" w:rsidP="00A005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A9F4F6" w14:textId="3AF17863" w:rsidR="00A0057C" w:rsidRPr="00F9370A" w:rsidRDefault="00FB3F13" w:rsidP="00EC73C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210</w:t>
            </w:r>
            <w:r w:rsidR="00F9370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285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742765D8" w14:textId="77777777" w:rsidR="00A0057C" w:rsidRPr="00A1149E" w:rsidRDefault="00A0057C" w:rsidP="00A005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7AFF90" w14:textId="45C9C9FA" w:rsidR="00A0057C" w:rsidRPr="00A1149E" w:rsidRDefault="00FB3F13" w:rsidP="00A005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130</w:t>
            </w:r>
            <w:r w:rsidR="00A0057C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251</w:t>
            </w:r>
          </w:p>
        </w:tc>
      </w:tr>
      <w:tr w:rsidR="00A0057C" w:rsidRPr="00A1149E" w14:paraId="089A3E79" w14:textId="77777777" w:rsidTr="00C82D3F">
        <w:trPr>
          <w:trHeight w:val="3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36E86D" w14:textId="77777777" w:rsidR="00A0057C" w:rsidRPr="005B7164" w:rsidRDefault="00A0057C" w:rsidP="00A0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5B7164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7F8E5D" w14:textId="5A170592" w:rsidR="00A0057C" w:rsidRPr="006D3B13" w:rsidRDefault="00FB3F13" w:rsidP="00A005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237</w:t>
            </w:r>
            <w:r w:rsidR="00A84D3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712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68856DC9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D1965A" w14:textId="23C58E22" w:rsidR="00A0057C" w:rsidRPr="00A1149E" w:rsidRDefault="00FB3F13" w:rsidP="00A005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378</w:t>
            </w:r>
            <w:r w:rsidR="00A0057C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113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4081EED6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B4500C" w14:textId="4257F64E" w:rsidR="00A0057C" w:rsidRPr="006D3B13" w:rsidRDefault="00FB3F13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396</w:t>
            </w:r>
            <w:r w:rsidR="00A84D3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127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476FC110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4E6173" w14:textId="28E5BAFF" w:rsidR="00A0057C" w:rsidRPr="00A1149E" w:rsidRDefault="00FB3F13" w:rsidP="00A0057C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522</w:t>
            </w:r>
            <w:r w:rsidR="00A0057C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749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4AFD3C10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F60FFF" w14:textId="7958756C" w:rsidR="00A0057C" w:rsidRPr="00A84D33" w:rsidRDefault="00FB3F13" w:rsidP="00A0057C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308</w:t>
            </w:r>
            <w:r w:rsidR="00A84D3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432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4DD08FD7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2AFBA7" w14:textId="5C51F989" w:rsidR="00A0057C" w:rsidRPr="00A1149E" w:rsidRDefault="00A0057C" w:rsidP="00EC73C3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6D05199F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B4CE70" w14:textId="0AA0B7D2" w:rsidR="00A0057C" w:rsidRPr="00F9370A" w:rsidRDefault="00FB3F13" w:rsidP="00A0057C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28</w:t>
            </w:r>
            <w:r w:rsidR="00F9370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079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6E608B42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CB4476" w14:textId="729E606F" w:rsidR="00A0057C" w:rsidRPr="00D558F7" w:rsidRDefault="00A0057C" w:rsidP="00A0057C">
            <w:pPr>
              <w:pStyle w:val="acctfourfigures"/>
              <w:tabs>
                <w:tab w:val="clear" w:pos="765"/>
                <w:tab w:val="decimal" w:pos="537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790E227A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4DAAB1" w14:textId="0F69EFD2" w:rsidR="00A0057C" w:rsidRPr="00F9370A" w:rsidRDefault="00FB3F13" w:rsidP="00A0057C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970</w:t>
            </w:r>
            <w:r w:rsidR="00F9370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350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749A1241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BB2C2B" w14:textId="299092DE" w:rsidR="00A0057C" w:rsidRPr="00A1149E" w:rsidRDefault="00FB3F13" w:rsidP="00A0057C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900</w:t>
            </w:r>
            <w:r w:rsidR="00A0057C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862</w:t>
            </w:r>
          </w:p>
        </w:tc>
      </w:tr>
      <w:tr w:rsidR="00A0057C" w:rsidRPr="00006F76" w14:paraId="0BF3DAE1" w14:textId="77777777" w:rsidTr="00C82D3F">
        <w:trPr>
          <w:trHeight w:val="9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5B5B0F" w14:textId="77777777" w:rsidR="00A0057C" w:rsidRPr="00A251CC" w:rsidRDefault="00A0057C" w:rsidP="00A005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4"/>
                <w:szCs w:val="14"/>
                <w:rtl/>
                <w:cs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C123A4" w14:textId="77777777" w:rsidR="00A0057C" w:rsidRPr="00A251CC" w:rsidRDefault="00A0057C" w:rsidP="00A005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6B813892" w14:textId="77777777" w:rsidR="00A0057C" w:rsidRPr="00A251CC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642BC1" w14:textId="77777777" w:rsidR="00A0057C" w:rsidRPr="00A251CC" w:rsidRDefault="00A0057C" w:rsidP="00A005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38EF688D" w14:textId="77777777" w:rsidR="00A0057C" w:rsidRPr="00A251CC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8AB01B" w14:textId="77777777" w:rsidR="00A0057C" w:rsidRPr="00A251CC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0A92CF35" w14:textId="77777777" w:rsidR="00A0057C" w:rsidRPr="00A251CC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23DE19" w14:textId="77777777" w:rsidR="00A0057C" w:rsidRPr="00A251CC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240C479D" w14:textId="77777777" w:rsidR="00A0057C" w:rsidRPr="00A251CC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242669" w14:textId="77777777" w:rsidR="00A0057C" w:rsidRPr="00A251CC" w:rsidRDefault="00A0057C" w:rsidP="00A0057C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33E22B7D" w14:textId="77777777" w:rsidR="00A0057C" w:rsidRPr="00A251CC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914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AB2DBC" w14:textId="77777777" w:rsidR="00A0057C" w:rsidRPr="00A251CC" w:rsidRDefault="00A0057C" w:rsidP="00EC73C3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7006382C" w14:textId="77777777" w:rsidR="00A0057C" w:rsidRPr="00A251CC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A5D6A3" w14:textId="77777777" w:rsidR="00A0057C" w:rsidRPr="00A251CC" w:rsidRDefault="00A0057C" w:rsidP="00A0057C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2A27FF5C" w14:textId="77777777" w:rsidR="00A0057C" w:rsidRPr="00A251CC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7C4596" w14:textId="77777777" w:rsidR="00A0057C" w:rsidRPr="00A251CC" w:rsidRDefault="00A0057C" w:rsidP="00A0057C">
            <w:pPr>
              <w:pStyle w:val="acctfourfigures"/>
              <w:tabs>
                <w:tab w:val="clear" w:pos="765"/>
                <w:tab w:val="decimal" w:pos="537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49866B2D" w14:textId="77777777" w:rsidR="00A0057C" w:rsidRPr="00A251CC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CA7577" w14:textId="77777777" w:rsidR="00A0057C" w:rsidRPr="00A251CC" w:rsidRDefault="00A0057C" w:rsidP="00A0057C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26092116" w14:textId="77777777" w:rsidR="00A0057C" w:rsidRPr="00A251CC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470E13" w14:textId="77777777" w:rsidR="00A0057C" w:rsidRPr="00A251CC" w:rsidRDefault="00A0057C" w:rsidP="00A0057C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</w:tr>
      <w:tr w:rsidR="00A0057C" w:rsidRPr="00A1149E" w14:paraId="1A8A032C" w14:textId="77777777" w:rsidTr="00C82D3F">
        <w:trPr>
          <w:trHeight w:val="3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9B4976" w14:textId="156434F4" w:rsidR="00A0057C" w:rsidRPr="005B7164" w:rsidRDefault="00A0057C" w:rsidP="00A0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5B716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816" w:type="dxa"/>
            <w:tcBorders>
              <w:left w:val="nil"/>
              <w:right w:val="nil"/>
            </w:tcBorders>
            <w:vAlign w:val="bottom"/>
          </w:tcPr>
          <w:p w14:paraId="555E2D1A" w14:textId="77777777" w:rsidR="00A0057C" w:rsidRPr="00A1149E" w:rsidRDefault="00A0057C" w:rsidP="00A005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18F51464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0D1C00EB" w14:textId="77777777" w:rsidR="00A0057C" w:rsidRPr="00A1149E" w:rsidRDefault="00A0057C" w:rsidP="00A005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065C00E1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129A727C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4A26C21B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4BF17574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0933AF59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1EDA9265" w14:textId="77777777" w:rsidR="00A0057C" w:rsidRPr="00A1149E" w:rsidRDefault="00A0057C" w:rsidP="00A0057C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422EF4D9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1E73FF9A" w14:textId="77777777" w:rsidR="00A0057C" w:rsidRPr="00A1149E" w:rsidRDefault="00A0057C" w:rsidP="00EC73C3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63217775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15F0AC68" w14:textId="77777777" w:rsidR="00A0057C" w:rsidRPr="00A1149E" w:rsidRDefault="00A0057C" w:rsidP="00A0057C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4D12D0A5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65DB32FD" w14:textId="77777777" w:rsidR="00A0057C" w:rsidRPr="00D558F7" w:rsidRDefault="00A0057C" w:rsidP="00A0057C">
            <w:pPr>
              <w:pStyle w:val="acctfourfigures"/>
              <w:tabs>
                <w:tab w:val="clear" w:pos="765"/>
                <w:tab w:val="decimal" w:pos="537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25400714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245C44B6" w14:textId="77777777" w:rsidR="00A0057C" w:rsidRPr="00A1149E" w:rsidRDefault="00A0057C" w:rsidP="00A0057C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02C4C7AC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522CC4E2" w14:textId="77777777" w:rsidR="00A0057C" w:rsidRPr="00A1149E" w:rsidRDefault="00A0057C" w:rsidP="00A0057C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A0057C" w:rsidRPr="00A1149E" w14:paraId="7A39A4E1" w14:textId="77777777" w:rsidTr="00C82D3F">
        <w:trPr>
          <w:trHeight w:val="3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A87D23" w14:textId="405041E4" w:rsidR="00A0057C" w:rsidRPr="005B7164" w:rsidRDefault="00A0057C" w:rsidP="00A0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5B7164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</w:t>
            </w:r>
            <w:r w:rsidRPr="005B7164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ส่วนต่างค่าชดเชยจากการคืนใบอนุญาตให้</w:t>
            </w:r>
          </w:p>
        </w:tc>
        <w:tc>
          <w:tcPr>
            <w:tcW w:w="816" w:type="dxa"/>
            <w:tcBorders>
              <w:left w:val="nil"/>
              <w:right w:val="nil"/>
            </w:tcBorders>
            <w:vAlign w:val="bottom"/>
          </w:tcPr>
          <w:p w14:paraId="49D56C80" w14:textId="77777777" w:rsidR="00A0057C" w:rsidRPr="00A1149E" w:rsidRDefault="00A0057C" w:rsidP="00A005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1BB03A9A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52C4E017" w14:textId="77777777" w:rsidR="00A0057C" w:rsidRPr="00A1149E" w:rsidRDefault="00A0057C" w:rsidP="00A005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65D5AA65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50F6CEF0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276DBCC2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37EF23B6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6C39D0A9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0106D18B" w14:textId="77777777" w:rsidR="00A0057C" w:rsidRPr="00A1149E" w:rsidRDefault="00A0057C" w:rsidP="00A0057C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7DA17591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36284519" w14:textId="77777777" w:rsidR="00A0057C" w:rsidRPr="00A1149E" w:rsidRDefault="00A0057C" w:rsidP="00EC73C3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41EF940B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1F0F3A2C" w14:textId="77777777" w:rsidR="00A0057C" w:rsidRPr="00A1149E" w:rsidRDefault="00A0057C" w:rsidP="00A0057C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26376B19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37147201" w14:textId="77777777" w:rsidR="00A0057C" w:rsidRPr="00D558F7" w:rsidRDefault="00A0057C" w:rsidP="00A0057C">
            <w:pPr>
              <w:pStyle w:val="acctfourfigures"/>
              <w:tabs>
                <w:tab w:val="clear" w:pos="765"/>
                <w:tab w:val="decimal" w:pos="537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266654A0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3EC943CF" w14:textId="77777777" w:rsidR="00A0057C" w:rsidRPr="00A1149E" w:rsidRDefault="00A0057C" w:rsidP="00A0057C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4A3B3331" w14:textId="77777777" w:rsidR="00A0057C" w:rsidRPr="00A1149E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5C27B438" w14:textId="77777777" w:rsidR="00A0057C" w:rsidRPr="00A1149E" w:rsidRDefault="00A0057C" w:rsidP="00A0057C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A0057C" w:rsidRPr="00A1149E" w14:paraId="29AFABEA" w14:textId="77777777" w:rsidTr="00C82D3F">
        <w:trPr>
          <w:trHeight w:val="3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773218" w14:textId="775AE504" w:rsidR="00A0057C" w:rsidRPr="005B7164" w:rsidRDefault="00A0057C" w:rsidP="00A0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5B7164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 xml:space="preserve">   </w:t>
            </w:r>
            <w:r w:rsidR="00EC73C3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 xml:space="preserve">   </w:t>
            </w:r>
            <w:r w:rsidRPr="005B7164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ใช้คลื่นความถี่และประกอบกิจการโทรทัศน์</w:t>
            </w:r>
          </w:p>
        </w:tc>
        <w:tc>
          <w:tcPr>
            <w:tcW w:w="816" w:type="dxa"/>
            <w:tcBorders>
              <w:left w:val="nil"/>
              <w:right w:val="nil"/>
            </w:tcBorders>
            <w:vAlign w:val="bottom"/>
          </w:tcPr>
          <w:p w14:paraId="47C97AFD" w14:textId="6B7743ED" w:rsidR="00A0057C" w:rsidRPr="005B7164" w:rsidRDefault="005B7164" w:rsidP="00A0057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B7164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17802590" w14:textId="77777777" w:rsidR="00A0057C" w:rsidRPr="005B7164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2A2DBD23" w14:textId="5975DDFF" w:rsidR="00A0057C" w:rsidRPr="005B7164" w:rsidRDefault="005B7164" w:rsidP="00A0057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B7164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37BDA78E" w14:textId="77777777" w:rsidR="00A0057C" w:rsidRPr="005B7164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01D1C323" w14:textId="19D26611" w:rsidR="00A0057C" w:rsidRPr="005B7164" w:rsidRDefault="005B7164" w:rsidP="00EC73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B7164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6737D34E" w14:textId="77777777" w:rsidR="00A0057C" w:rsidRPr="005B7164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63B23D04" w14:textId="0157D242" w:rsidR="00A0057C" w:rsidRPr="005B7164" w:rsidRDefault="00FB3F13" w:rsidP="00A0057C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331</w:t>
            </w:r>
            <w:r w:rsidR="00E412CB" w:rsidRPr="005B7164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354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47DB9F97" w14:textId="77777777" w:rsidR="00A0057C" w:rsidRPr="005B7164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4F86353A" w14:textId="37A25944" w:rsidR="00A0057C" w:rsidRPr="005B7164" w:rsidRDefault="005B7164" w:rsidP="00A0057C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1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B7164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6AB4D5F3" w14:textId="77777777" w:rsidR="00A0057C" w:rsidRPr="005B7164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3680A9FD" w14:textId="6A475D4B" w:rsidR="00A0057C" w:rsidRPr="005B7164" w:rsidRDefault="005B7164" w:rsidP="00EC73C3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B7164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0106192B" w14:textId="77777777" w:rsidR="00A0057C" w:rsidRPr="005B7164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62003A52" w14:textId="4ED2ED0C" w:rsidR="00A0057C" w:rsidRPr="005B7164" w:rsidRDefault="005B7164" w:rsidP="00A0057C">
            <w:pPr>
              <w:pStyle w:val="acctfourfigures"/>
              <w:tabs>
                <w:tab w:val="clear" w:pos="765"/>
                <w:tab w:val="decimal" w:pos="440"/>
                <w:tab w:val="decimal" w:pos="527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B7164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3DCA425E" w14:textId="77777777" w:rsidR="00A0057C" w:rsidRPr="005B7164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1360E8A4" w14:textId="0CDCC74B" w:rsidR="00A0057C" w:rsidRPr="005B7164" w:rsidRDefault="005B7164" w:rsidP="00EC73C3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B7164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07C9A2EA" w14:textId="77777777" w:rsidR="00A0057C" w:rsidRPr="005B7164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5D7B9B7C" w14:textId="0CD64B3C" w:rsidR="00A0057C" w:rsidRPr="005B7164" w:rsidRDefault="005B7164" w:rsidP="00EC73C3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B7164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6A08D1E4" w14:textId="77777777" w:rsidR="00A0057C" w:rsidRPr="005B7164" w:rsidRDefault="00A0057C" w:rsidP="00A0057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6F68FC9B" w14:textId="5D2E42A9" w:rsidR="00A0057C" w:rsidRPr="005B7164" w:rsidRDefault="00FB3F13" w:rsidP="00A0057C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331</w:t>
            </w:r>
            <w:r w:rsidR="005B7164" w:rsidRPr="005B7164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354</w:t>
            </w:r>
          </w:p>
        </w:tc>
      </w:tr>
      <w:tr w:rsidR="00EC73C3" w:rsidRPr="00A1149E" w14:paraId="5A209632" w14:textId="77777777" w:rsidTr="00D1158F">
        <w:trPr>
          <w:trHeight w:val="27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FBFBA6" w14:textId="77F1B4B1" w:rsidR="00EC73C3" w:rsidRPr="005B7164" w:rsidRDefault="00EC73C3" w:rsidP="00EC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 xml:space="preserve">   กำไรจากการจำหน่ายเงินลงทุนในริษัทร่วมและ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br/>
              <w:t xml:space="preserve">      บริษัทย่อยทางอ้อม</w:t>
            </w:r>
          </w:p>
        </w:tc>
        <w:tc>
          <w:tcPr>
            <w:tcW w:w="816" w:type="dxa"/>
            <w:tcBorders>
              <w:left w:val="nil"/>
              <w:right w:val="nil"/>
            </w:tcBorders>
            <w:vAlign w:val="bottom"/>
          </w:tcPr>
          <w:p w14:paraId="1DF1D84A" w14:textId="31534312" w:rsidR="00EC73C3" w:rsidRPr="00EC73C3" w:rsidRDefault="00FB3F1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EC73C3" w:rsidRPr="00EC73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235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62033F36" w14:textId="77777777" w:rsidR="00EC73C3" w:rsidRPr="00EC73C3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319CDA87" w14:textId="1E52670B" w:rsidR="00EC73C3" w:rsidRPr="00EC73C3" w:rsidRDefault="00FB3F1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180</w:t>
            </w:r>
            <w:r w:rsidR="00EC73C3" w:rsidRPr="00EC73C3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362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697833B3" w14:textId="77777777" w:rsidR="00EC73C3" w:rsidRPr="00EC73C3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43643EE2" w14:textId="7EE97AA2" w:rsidR="00EC73C3" w:rsidRPr="00EC73C3" w:rsidRDefault="00EC73C3" w:rsidP="00EC73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B7164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77CD2A4E" w14:textId="77777777" w:rsidR="00EC73C3" w:rsidRPr="00EC73C3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14DCFA1C" w14:textId="7A2680FE" w:rsidR="00EC73C3" w:rsidRPr="00EC73C3" w:rsidRDefault="00EC73C3" w:rsidP="00DC23E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B7164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7C73BCBD" w14:textId="77777777" w:rsidR="00EC73C3" w:rsidRPr="00EC73C3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7F1CA42E" w14:textId="53A0D0F6" w:rsidR="00EC73C3" w:rsidRPr="00EC73C3" w:rsidRDefault="00EC73C3" w:rsidP="00EC73C3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1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B7164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08D36CEE" w14:textId="77777777" w:rsidR="00EC73C3" w:rsidRPr="00EC73C3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32068F73" w14:textId="11B41A45" w:rsidR="00EC73C3" w:rsidRPr="00EC73C3" w:rsidRDefault="00EC73C3" w:rsidP="00EC73C3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B7164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40B9EFF7" w14:textId="77777777" w:rsidR="00EC73C3" w:rsidRPr="00EC73C3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3837B19F" w14:textId="6343670F" w:rsidR="00EC73C3" w:rsidRPr="00EC73C3" w:rsidRDefault="00EC73C3" w:rsidP="00EC73C3">
            <w:pPr>
              <w:pStyle w:val="acctfourfigures"/>
              <w:tabs>
                <w:tab w:val="clear" w:pos="765"/>
                <w:tab w:val="decimal" w:pos="440"/>
                <w:tab w:val="decimal" w:pos="527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B7164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4BA5E0E6" w14:textId="77777777" w:rsidR="00EC73C3" w:rsidRPr="00EC73C3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35B1C3FA" w14:textId="7F23F174" w:rsidR="00EC73C3" w:rsidRPr="00EC73C3" w:rsidRDefault="00EC73C3" w:rsidP="00EC73C3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B7164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7FB82149" w14:textId="77777777" w:rsidR="00EC73C3" w:rsidRPr="00EC73C3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55E1FB0F" w14:textId="6DD01860" w:rsidR="00EC73C3" w:rsidRPr="00EC73C3" w:rsidRDefault="00FB3F13" w:rsidP="00EC73C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EC73C3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235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59694CEF" w14:textId="77777777" w:rsidR="00EC73C3" w:rsidRPr="00EC73C3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37B9488A" w14:textId="130BF0CC" w:rsidR="00EC73C3" w:rsidRPr="00EC73C3" w:rsidRDefault="00FB3F13" w:rsidP="00EC73C3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180</w:t>
            </w:r>
            <w:r w:rsidR="00EC73C3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362</w:t>
            </w:r>
          </w:p>
        </w:tc>
      </w:tr>
      <w:tr w:rsidR="00EC73C3" w:rsidRPr="00A1149E" w14:paraId="24934C50" w14:textId="77777777" w:rsidTr="00A251CC">
        <w:trPr>
          <w:trHeight w:val="18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62EF2C" w14:textId="77777777" w:rsidR="00EC73C3" w:rsidRPr="00A251CC" w:rsidRDefault="00EC73C3" w:rsidP="00A251C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center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816" w:type="dxa"/>
            <w:tcBorders>
              <w:left w:val="nil"/>
              <w:right w:val="nil"/>
            </w:tcBorders>
          </w:tcPr>
          <w:p w14:paraId="157E498C" w14:textId="77777777" w:rsidR="00EC73C3" w:rsidRPr="00A251CC" w:rsidRDefault="00EC73C3" w:rsidP="00A251C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center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</w:tcPr>
          <w:p w14:paraId="28D83C2E" w14:textId="77777777" w:rsidR="00EC73C3" w:rsidRPr="00A251CC" w:rsidRDefault="00EC73C3" w:rsidP="00A251C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center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0A896CA8" w14:textId="77777777" w:rsidR="00EC73C3" w:rsidRPr="00A251CC" w:rsidRDefault="00EC73C3" w:rsidP="00A251C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center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</w:tcPr>
          <w:p w14:paraId="551A287F" w14:textId="77777777" w:rsidR="00EC73C3" w:rsidRPr="00A251CC" w:rsidRDefault="00EC73C3" w:rsidP="00A251C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center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</w:tcPr>
          <w:p w14:paraId="67906434" w14:textId="77777777" w:rsidR="00EC73C3" w:rsidRPr="00A251CC" w:rsidRDefault="00EC73C3" w:rsidP="00A251C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center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</w:tcPr>
          <w:p w14:paraId="29611774" w14:textId="77777777" w:rsidR="00EC73C3" w:rsidRPr="00A251CC" w:rsidRDefault="00EC73C3" w:rsidP="00A251C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center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0CCD7A96" w14:textId="77777777" w:rsidR="00EC73C3" w:rsidRPr="00A251CC" w:rsidRDefault="00EC73C3" w:rsidP="00A251C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center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41E47DDF" w14:textId="77777777" w:rsidR="00EC73C3" w:rsidRPr="00A251CC" w:rsidRDefault="00EC73C3" w:rsidP="00A251C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center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</w:tcPr>
          <w:p w14:paraId="75BDA262" w14:textId="77777777" w:rsidR="00EC73C3" w:rsidRPr="00A251CC" w:rsidRDefault="00EC73C3" w:rsidP="00A251C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center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070B89A8" w14:textId="77777777" w:rsidR="00EC73C3" w:rsidRPr="00A251CC" w:rsidRDefault="00EC73C3" w:rsidP="00A251C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center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</w:tcPr>
          <w:p w14:paraId="60ACB5D7" w14:textId="77777777" w:rsidR="00EC73C3" w:rsidRPr="00A251CC" w:rsidRDefault="00EC73C3" w:rsidP="00A251C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center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</w:tcPr>
          <w:p w14:paraId="5CC8E1B4" w14:textId="77777777" w:rsidR="00EC73C3" w:rsidRPr="00A251CC" w:rsidRDefault="00EC73C3" w:rsidP="00A251C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center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</w:tcPr>
          <w:p w14:paraId="2187A61C" w14:textId="77777777" w:rsidR="00EC73C3" w:rsidRPr="00A251CC" w:rsidRDefault="00EC73C3" w:rsidP="00A251C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center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</w:tcPr>
          <w:p w14:paraId="6BFC5357" w14:textId="77777777" w:rsidR="00EC73C3" w:rsidRPr="00A251CC" w:rsidRDefault="00EC73C3" w:rsidP="00A251C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center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</w:tcPr>
          <w:p w14:paraId="4A162245" w14:textId="77777777" w:rsidR="00EC73C3" w:rsidRPr="00A251CC" w:rsidRDefault="00EC73C3" w:rsidP="00A251C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center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</w:tcPr>
          <w:p w14:paraId="4E2DA009" w14:textId="77777777" w:rsidR="00EC73C3" w:rsidRPr="00A251CC" w:rsidRDefault="00EC73C3" w:rsidP="00A251C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center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</w:tcPr>
          <w:p w14:paraId="4761537C" w14:textId="77777777" w:rsidR="00EC73C3" w:rsidRPr="00A251CC" w:rsidRDefault="00EC73C3" w:rsidP="00A251C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center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7BCC8A32" w14:textId="77777777" w:rsidR="00EC73C3" w:rsidRPr="00A251CC" w:rsidRDefault="00EC73C3" w:rsidP="00A251C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center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</w:tcPr>
          <w:p w14:paraId="70DE8B4F" w14:textId="77777777" w:rsidR="00EC73C3" w:rsidRPr="00A251CC" w:rsidRDefault="00EC73C3" w:rsidP="00A251C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center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</w:tr>
      <w:tr w:rsidR="00EC73C3" w:rsidRPr="00A1149E" w14:paraId="6415E2D1" w14:textId="77777777" w:rsidTr="00C82D3F">
        <w:trPr>
          <w:trHeight w:val="3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209366" w14:textId="77777777" w:rsidR="00EC73C3" w:rsidRPr="005B7164" w:rsidRDefault="00EC73C3" w:rsidP="00EC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5B7164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กำไร (ขาดทุน) ตามส่วนงาน</w:t>
            </w:r>
          </w:p>
        </w:tc>
        <w:tc>
          <w:tcPr>
            <w:tcW w:w="816" w:type="dxa"/>
            <w:tcBorders>
              <w:left w:val="nil"/>
              <w:right w:val="nil"/>
            </w:tcBorders>
            <w:vAlign w:val="bottom"/>
          </w:tcPr>
          <w:p w14:paraId="6DC38997" w14:textId="77777777" w:rsidR="00EC73C3" w:rsidRPr="00A1149E" w:rsidRDefault="00EC73C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01826862" w14:textId="77777777" w:rsidR="00EC73C3" w:rsidRPr="00A1149E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02EB3B44" w14:textId="77777777" w:rsidR="00EC73C3" w:rsidRPr="00A1149E" w:rsidRDefault="00EC73C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154D5402" w14:textId="77777777" w:rsidR="00EC73C3" w:rsidRPr="00A1149E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529C8775" w14:textId="77777777" w:rsidR="00EC73C3" w:rsidRPr="00A1149E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5A0583EF" w14:textId="77777777" w:rsidR="00EC73C3" w:rsidRPr="00A1149E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20A343B0" w14:textId="77777777" w:rsidR="00EC73C3" w:rsidRPr="00A1149E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326884F0" w14:textId="77777777" w:rsidR="00EC73C3" w:rsidRPr="00A1149E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6EC0C865" w14:textId="77777777" w:rsidR="00EC73C3" w:rsidRPr="00A1149E" w:rsidRDefault="00EC73C3" w:rsidP="00EC73C3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74D4C964" w14:textId="77777777" w:rsidR="00EC73C3" w:rsidRPr="00A1149E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223F0787" w14:textId="77777777" w:rsidR="00EC73C3" w:rsidRPr="00A1149E" w:rsidRDefault="00EC73C3" w:rsidP="00EC73C3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671085CE" w14:textId="77777777" w:rsidR="00EC73C3" w:rsidRPr="00A1149E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7FEA1FC6" w14:textId="77777777" w:rsidR="00EC73C3" w:rsidRPr="00A1149E" w:rsidRDefault="00EC73C3" w:rsidP="00EC73C3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53D1FD5E" w14:textId="77777777" w:rsidR="00EC73C3" w:rsidRPr="00A1149E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39F1E487" w14:textId="77777777" w:rsidR="00EC73C3" w:rsidRPr="00D558F7" w:rsidRDefault="00EC73C3" w:rsidP="00EC73C3">
            <w:pPr>
              <w:pStyle w:val="acctfourfigures"/>
              <w:tabs>
                <w:tab w:val="clear" w:pos="765"/>
                <w:tab w:val="decimal" w:pos="537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0FD8DFAB" w14:textId="77777777" w:rsidR="00EC73C3" w:rsidRPr="00A1149E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0E0967AF" w14:textId="77777777" w:rsidR="00EC73C3" w:rsidRPr="00A1149E" w:rsidRDefault="00EC73C3" w:rsidP="00EC73C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19DB5FC5" w14:textId="77777777" w:rsidR="00EC73C3" w:rsidRPr="00A1149E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0FF5CF14" w14:textId="77777777" w:rsidR="00EC73C3" w:rsidRPr="00A1149E" w:rsidRDefault="00EC73C3" w:rsidP="00EC73C3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EC73C3" w:rsidRPr="00A1149E" w14:paraId="3420674E" w14:textId="77777777" w:rsidTr="00C82D3F">
        <w:trPr>
          <w:trHeight w:val="3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AB60BD" w14:textId="77777777" w:rsidR="00EC73C3" w:rsidRPr="005B7164" w:rsidRDefault="00EC73C3" w:rsidP="00EC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5B7164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5B7164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ก่อนหักภาษีเงินได้</w:t>
            </w:r>
          </w:p>
        </w:tc>
        <w:tc>
          <w:tcPr>
            <w:tcW w:w="81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7AB1351" w14:textId="3D326FF0" w:rsidR="00EC73C3" w:rsidRPr="000F64FE" w:rsidRDefault="00EC73C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0F64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FB3F13"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125</w:t>
            </w:r>
            <w:r w:rsidRPr="000F64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FB3F13"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284</w:t>
            </w:r>
            <w:r w:rsidRPr="000F64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2910F068" w14:textId="77777777" w:rsidR="00EC73C3" w:rsidRPr="000F64FE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9E3816E" w14:textId="36AD809E" w:rsidR="00EC73C3" w:rsidRPr="000F64FE" w:rsidRDefault="00EC73C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F64F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 w:rsidR="00FB3F13"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57</w:t>
            </w:r>
            <w:r w:rsidRPr="000F64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FB3F13"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620</w:t>
            </w:r>
            <w:r w:rsidRPr="000F64F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77E8FC8C" w14:textId="77777777" w:rsidR="00EC73C3" w:rsidRPr="000F64FE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02D91C7" w14:textId="6B46FB62" w:rsidR="00EC73C3" w:rsidRPr="000F64FE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F64F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 w:rsidR="00A5192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15</w:t>
            </w:r>
            <w:r w:rsidRPr="000F64F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A5192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832</w:t>
            </w:r>
            <w:r w:rsidRPr="000F64F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2F3E5024" w14:textId="77777777" w:rsidR="00EC73C3" w:rsidRPr="000F64FE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4954E8C" w14:textId="44D9A9C8" w:rsidR="00EC73C3" w:rsidRPr="000F64FE" w:rsidRDefault="00FB3F1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216</w:t>
            </w:r>
            <w:r w:rsidR="00EC73C3" w:rsidRPr="000F64F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217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6EF2FFB0" w14:textId="77777777" w:rsidR="00EC73C3" w:rsidRPr="000F64FE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B47F0EE" w14:textId="6AA09FB6" w:rsidR="00EC73C3" w:rsidRPr="000F64FE" w:rsidRDefault="00A51924" w:rsidP="00EC73C3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21</w:t>
            </w:r>
            <w:r w:rsidR="00EC73C3" w:rsidRPr="000F64F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656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11F2CD2E" w14:textId="77777777" w:rsidR="00EC73C3" w:rsidRPr="000F64FE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AB614C9" w14:textId="78858040" w:rsidR="00EC73C3" w:rsidRPr="000F64FE" w:rsidRDefault="00EC73C3" w:rsidP="00EC73C3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F64F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264829E7" w14:textId="77777777" w:rsidR="00EC73C3" w:rsidRPr="000F64FE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97C5650" w14:textId="52B2855B" w:rsidR="00EC73C3" w:rsidRPr="000F64FE" w:rsidRDefault="00EC73C3" w:rsidP="00EC73C3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F64F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 w:rsidR="00FB3F13"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20</w:t>
            </w:r>
            <w:r w:rsidRPr="000F64F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FB3F13"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558</w:t>
            </w:r>
            <w:r w:rsidRPr="000F64F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72081B45" w14:textId="77777777" w:rsidR="00EC73C3" w:rsidRPr="000F64FE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C0B0899" w14:textId="34960133" w:rsidR="00EC73C3" w:rsidRPr="000F64FE" w:rsidRDefault="00EC73C3" w:rsidP="00DC23E0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F64F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0E55AA08" w14:textId="77777777" w:rsidR="00EC73C3" w:rsidRPr="000F64FE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7689D39" w14:textId="56EB09BA" w:rsidR="00EC73C3" w:rsidRPr="000F64FE" w:rsidRDefault="00EC73C3" w:rsidP="00EC73C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F64F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 w:rsidR="00FB3F13"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140</w:t>
            </w:r>
            <w:r w:rsidRPr="000F64F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FB3F13"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018</w:t>
            </w:r>
            <w:r w:rsidRPr="000F64F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53643C8B" w14:textId="77777777" w:rsidR="00EC73C3" w:rsidRPr="000F64FE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7737A1C" w14:textId="05A4C316" w:rsidR="00EC73C3" w:rsidRPr="000F64FE" w:rsidRDefault="00FB3F13" w:rsidP="00EC73C3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158</w:t>
            </w:r>
            <w:r w:rsidR="00EC73C3" w:rsidRPr="000F64F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597</w:t>
            </w:r>
          </w:p>
        </w:tc>
      </w:tr>
      <w:tr w:rsidR="00EC73C3" w:rsidRPr="00006F76" w14:paraId="1404D769" w14:textId="77777777" w:rsidTr="00C82D3F">
        <w:trPr>
          <w:trHeight w:val="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27DAB9" w14:textId="77777777" w:rsidR="00EC73C3" w:rsidRPr="00A251CC" w:rsidRDefault="00EC73C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4"/>
                <w:szCs w:val="14"/>
                <w:rtl/>
                <w:cs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FEDEAC" w14:textId="77777777" w:rsidR="00EC73C3" w:rsidRPr="00A251CC" w:rsidRDefault="00EC73C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5DB142CD" w14:textId="77777777" w:rsidR="00EC73C3" w:rsidRPr="00A251CC" w:rsidRDefault="00EC73C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5C95E6" w14:textId="77777777" w:rsidR="00EC73C3" w:rsidRPr="00A251CC" w:rsidRDefault="00EC73C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1EEF9A2F" w14:textId="77777777" w:rsidR="00EC73C3" w:rsidRPr="00A251CC" w:rsidRDefault="00EC73C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FAB9D7" w14:textId="77777777" w:rsidR="00EC73C3" w:rsidRPr="00A251CC" w:rsidRDefault="00EC73C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75B852DB" w14:textId="77777777" w:rsidR="00EC73C3" w:rsidRPr="00A251CC" w:rsidRDefault="00EC73C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4F8F06" w14:textId="77777777" w:rsidR="00EC73C3" w:rsidRPr="00A251CC" w:rsidRDefault="00EC73C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762EAF92" w14:textId="77777777" w:rsidR="00EC73C3" w:rsidRPr="00A251CC" w:rsidRDefault="00EC73C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125E6F" w14:textId="77777777" w:rsidR="00EC73C3" w:rsidRPr="00A251CC" w:rsidRDefault="00EC73C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73BDC5D4" w14:textId="77777777" w:rsidR="00EC73C3" w:rsidRPr="00A251CC" w:rsidRDefault="00EC73C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914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5B3972" w14:textId="77777777" w:rsidR="00EC73C3" w:rsidRPr="00A251CC" w:rsidRDefault="00EC73C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10B7A5C1" w14:textId="77777777" w:rsidR="00EC73C3" w:rsidRPr="00A251CC" w:rsidRDefault="00EC73C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5EA0B2" w14:textId="77777777" w:rsidR="00EC73C3" w:rsidRPr="00A251CC" w:rsidRDefault="00EC73C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7947C6B8" w14:textId="77777777" w:rsidR="00EC73C3" w:rsidRPr="00A251CC" w:rsidRDefault="00EC73C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9F7D00" w14:textId="77777777" w:rsidR="00EC73C3" w:rsidRPr="00A251CC" w:rsidRDefault="00EC73C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6E8B4216" w14:textId="77777777" w:rsidR="00EC73C3" w:rsidRPr="00A251CC" w:rsidRDefault="00EC73C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734511" w14:textId="77777777" w:rsidR="00EC73C3" w:rsidRPr="00A251CC" w:rsidRDefault="00EC73C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342D9FC7" w14:textId="77777777" w:rsidR="00EC73C3" w:rsidRPr="00A251CC" w:rsidRDefault="00EC73C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575FD8" w14:textId="77777777" w:rsidR="00EC73C3" w:rsidRPr="00A251CC" w:rsidRDefault="00EC73C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</w:tr>
      <w:tr w:rsidR="00EC73C3" w:rsidRPr="00A1149E" w14:paraId="7E33D952" w14:textId="77777777" w:rsidTr="00C82D3F">
        <w:trPr>
          <w:trHeight w:val="3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C886E0" w14:textId="77777777" w:rsidR="00EC73C3" w:rsidRPr="005B7164" w:rsidRDefault="00EC73C3" w:rsidP="00EC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5B7164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สินทรัพย์ส่วนงาน</w:t>
            </w:r>
          </w:p>
        </w:tc>
        <w:tc>
          <w:tcPr>
            <w:tcW w:w="816" w:type="dxa"/>
            <w:tcBorders>
              <w:left w:val="nil"/>
              <w:right w:val="nil"/>
            </w:tcBorders>
            <w:vAlign w:val="bottom"/>
          </w:tcPr>
          <w:p w14:paraId="5FEB0DE6" w14:textId="77777777" w:rsidR="00EC73C3" w:rsidRPr="00383BF0" w:rsidRDefault="00EC73C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5781182E" w14:textId="77777777" w:rsidR="00EC73C3" w:rsidRPr="00383BF0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0E897E92" w14:textId="77777777" w:rsidR="00EC73C3" w:rsidRPr="00383BF0" w:rsidRDefault="00EC73C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4BC9630E" w14:textId="77777777" w:rsidR="00EC73C3" w:rsidRPr="00383BF0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07E9FCE3" w14:textId="77777777" w:rsidR="00EC73C3" w:rsidRPr="00383BF0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36973A0D" w14:textId="77777777" w:rsidR="00EC73C3" w:rsidRPr="00383BF0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629AD74B" w14:textId="77777777" w:rsidR="00EC73C3" w:rsidRPr="00383BF0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69423887" w14:textId="77777777" w:rsidR="00EC73C3" w:rsidRPr="00383BF0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2C7F7C8B" w14:textId="77777777" w:rsidR="00EC73C3" w:rsidRPr="00383BF0" w:rsidRDefault="00EC73C3" w:rsidP="00EC73C3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31D9B0BF" w14:textId="77777777" w:rsidR="00EC73C3" w:rsidRPr="00383BF0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075E5779" w14:textId="77777777" w:rsidR="00EC73C3" w:rsidRPr="00383BF0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494E6664" w14:textId="77777777" w:rsidR="00EC73C3" w:rsidRPr="00383BF0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5FBAF553" w14:textId="77777777" w:rsidR="00EC73C3" w:rsidRPr="00383BF0" w:rsidRDefault="00EC73C3" w:rsidP="00EC73C3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226259AE" w14:textId="77777777" w:rsidR="00EC73C3" w:rsidRPr="00383BF0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32172A99" w14:textId="77777777" w:rsidR="00EC73C3" w:rsidRPr="00383BF0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3DCA06E0" w14:textId="77777777" w:rsidR="00EC73C3" w:rsidRPr="00383BF0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0A768A4F" w14:textId="77777777" w:rsidR="00EC73C3" w:rsidRPr="00383BF0" w:rsidRDefault="00EC73C3" w:rsidP="00EC73C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00A49E64" w14:textId="77777777" w:rsidR="00EC73C3" w:rsidRPr="00383BF0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465D23D1" w14:textId="77777777" w:rsidR="00EC73C3" w:rsidRPr="00383BF0" w:rsidRDefault="00EC73C3" w:rsidP="00EC73C3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EC73C3" w:rsidRPr="00A1149E" w14:paraId="1FAE6173" w14:textId="77777777" w:rsidTr="00C82D3F">
        <w:trPr>
          <w:trHeight w:val="3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526A3" w14:textId="3F00C32B" w:rsidR="00EC73C3" w:rsidRPr="005B7164" w:rsidRDefault="00EC73C3" w:rsidP="00EC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5B7164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  ณ วันที่ </w:t>
            </w:r>
            <w:r w:rsidR="00FB3F13" w:rsidRPr="00FB3F1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30</w:t>
            </w:r>
            <w:r w:rsidRPr="005B716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B7164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กันยายน /</w:t>
            </w:r>
            <w:r w:rsidR="00FB3F13" w:rsidRPr="00FB3F1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31</w:t>
            </w:r>
            <w:r w:rsidRPr="005B7164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1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A47FAD3" w14:textId="0D84EF0D" w:rsidR="00EC73C3" w:rsidRPr="006D3B13" w:rsidRDefault="00FB3F1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340</w:t>
            </w:r>
            <w:r w:rsidR="00EC73C3" w:rsidRPr="006D3B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104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366E7906" w14:textId="77777777" w:rsidR="00EC73C3" w:rsidRPr="00383BF0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725A522" w14:textId="685119E1" w:rsidR="00EC73C3" w:rsidRPr="006D3B13" w:rsidRDefault="00FB3F1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446</w:t>
            </w:r>
            <w:r w:rsidR="00EC73C3" w:rsidRPr="006D3B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868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0A3CEDE9" w14:textId="77777777" w:rsidR="00EC73C3" w:rsidRPr="006D3B13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7FADFA" w14:textId="75FA2E5B" w:rsidR="00EC73C3" w:rsidRPr="006D3B13" w:rsidRDefault="00FB3F1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EC73C3" w:rsidRPr="006D3B1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091</w:t>
            </w:r>
            <w:r w:rsidR="00EC73C3" w:rsidRPr="006D3B1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938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634241B6" w14:textId="77777777" w:rsidR="00EC73C3" w:rsidRPr="006D3B13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FDFC08D" w14:textId="0E1B1F5F" w:rsidR="00EC73C3" w:rsidRPr="006D3B13" w:rsidRDefault="00FB3F13" w:rsidP="00EC73C3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893</w:t>
            </w:r>
            <w:r w:rsidR="00EC73C3" w:rsidRPr="006D3B1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088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45EACE78" w14:textId="77777777" w:rsidR="00EC73C3" w:rsidRPr="00383BF0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BFFA523" w14:textId="2D228B67" w:rsidR="00EC73C3" w:rsidRPr="00383BF0" w:rsidRDefault="00FB3F13" w:rsidP="00EC73C3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76</w:t>
            </w:r>
            <w:r w:rsidR="00EC73C3" w:rsidRPr="006D3B1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349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796F1DDB" w14:textId="77777777" w:rsidR="00EC73C3" w:rsidRPr="00383BF0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6D95B36" w14:textId="3726C7F0" w:rsidR="00EC73C3" w:rsidRPr="006D3B13" w:rsidRDefault="00EC73C3" w:rsidP="00DC23E0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D3B1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4B8CFBCF" w14:textId="77777777" w:rsidR="00EC73C3" w:rsidRPr="006D3B13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AA52231" w14:textId="1DBEC7BC" w:rsidR="00EC73C3" w:rsidRPr="006D3B13" w:rsidRDefault="00FB3F13" w:rsidP="00EC73C3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33</w:t>
            </w:r>
            <w:r w:rsidR="00EC73C3" w:rsidRPr="006D3B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528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2C1DA484" w14:textId="77777777" w:rsidR="00EC73C3" w:rsidRPr="006D3B13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83D3964" w14:textId="4BEBC96B" w:rsidR="00EC73C3" w:rsidRPr="001D7ADE" w:rsidRDefault="00FB3F13" w:rsidP="001D7ADE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</w:t>
            </w:r>
            <w:r w:rsidR="001D7ADE" w:rsidRPr="001D7AD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101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2FCF7836" w14:textId="77777777" w:rsidR="00EC73C3" w:rsidRPr="001D7ADE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5438303" w14:textId="3D2A099F" w:rsidR="00EC73C3" w:rsidRPr="006D3B13" w:rsidRDefault="00FB3F13" w:rsidP="00EC73C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EC73C3" w:rsidRPr="006D3B1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541</w:t>
            </w:r>
            <w:r w:rsidR="00EC73C3" w:rsidRPr="006D3B1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919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4A05EA4C" w14:textId="77777777" w:rsidR="00EC73C3" w:rsidRPr="006D3B13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FFA4823" w14:textId="2D4C80D2" w:rsidR="00EC73C3" w:rsidRPr="006D3B13" w:rsidRDefault="00FB3F13" w:rsidP="00EC73C3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2D518A" w:rsidRPr="002D518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349</w:t>
            </w:r>
            <w:r w:rsidR="002D518A" w:rsidRPr="002D518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057</w:t>
            </w:r>
          </w:p>
        </w:tc>
      </w:tr>
      <w:tr w:rsidR="00EC73C3" w:rsidRPr="00006F76" w14:paraId="36026A8C" w14:textId="77777777" w:rsidTr="00C82D3F">
        <w:trPr>
          <w:trHeight w:val="7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DD407B" w14:textId="77777777" w:rsidR="00EC73C3" w:rsidRPr="00DC23E0" w:rsidRDefault="00EC73C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FFA85D" w14:textId="77777777" w:rsidR="00EC73C3" w:rsidRPr="00DC23E0" w:rsidRDefault="00EC73C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1BEAF764" w14:textId="77777777" w:rsidR="00EC73C3" w:rsidRPr="00DC23E0" w:rsidRDefault="00EC73C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21779E" w14:textId="77777777" w:rsidR="00EC73C3" w:rsidRPr="00DC23E0" w:rsidRDefault="00EC73C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3EF6BC65" w14:textId="77777777" w:rsidR="00EC73C3" w:rsidRPr="00DC23E0" w:rsidRDefault="00EC73C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A639EC" w14:textId="77777777" w:rsidR="00EC73C3" w:rsidRPr="00DC23E0" w:rsidRDefault="00EC73C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7608D44B" w14:textId="77777777" w:rsidR="00EC73C3" w:rsidRPr="00DC23E0" w:rsidRDefault="00EC73C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C53EFA" w14:textId="77777777" w:rsidR="00EC73C3" w:rsidRPr="00DC23E0" w:rsidRDefault="00EC73C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690DCEDD" w14:textId="77777777" w:rsidR="00EC73C3" w:rsidRPr="00DC23E0" w:rsidRDefault="00EC73C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C5F084" w14:textId="77777777" w:rsidR="00EC73C3" w:rsidRPr="00DC23E0" w:rsidRDefault="00EC73C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31A8D7F0" w14:textId="77777777" w:rsidR="00EC73C3" w:rsidRPr="00DC23E0" w:rsidRDefault="00EC73C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914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70DFD0" w14:textId="77777777" w:rsidR="00EC73C3" w:rsidRPr="00DC23E0" w:rsidRDefault="00EC73C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46470F4B" w14:textId="77777777" w:rsidR="00EC73C3" w:rsidRPr="00DC23E0" w:rsidRDefault="00EC73C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229D31" w14:textId="77777777" w:rsidR="00EC73C3" w:rsidRPr="00DC23E0" w:rsidRDefault="00EC73C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5DF53EAF" w14:textId="77777777" w:rsidR="00EC73C3" w:rsidRPr="00DC23E0" w:rsidRDefault="00EC73C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72B045" w14:textId="77777777" w:rsidR="00EC73C3" w:rsidRPr="00DC23E0" w:rsidRDefault="00EC73C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5EE101BC" w14:textId="77777777" w:rsidR="00EC73C3" w:rsidRPr="00DC23E0" w:rsidRDefault="00EC73C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0C6BC0" w14:textId="77777777" w:rsidR="00EC73C3" w:rsidRPr="00DC23E0" w:rsidRDefault="00EC73C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6C8E9883" w14:textId="77777777" w:rsidR="00EC73C3" w:rsidRPr="00DC23E0" w:rsidRDefault="00EC73C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7DCBDB" w14:textId="77777777" w:rsidR="00EC73C3" w:rsidRPr="00DC23E0" w:rsidRDefault="00EC73C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EC73C3" w:rsidRPr="00A1149E" w14:paraId="61C78F16" w14:textId="77777777" w:rsidTr="00C82D3F">
        <w:trPr>
          <w:trHeight w:val="3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BE5C79" w14:textId="77777777" w:rsidR="00EC73C3" w:rsidRPr="005B7164" w:rsidRDefault="00EC73C3" w:rsidP="00EC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5B7164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816" w:type="dxa"/>
            <w:tcBorders>
              <w:left w:val="nil"/>
              <w:right w:val="nil"/>
            </w:tcBorders>
            <w:vAlign w:val="bottom"/>
          </w:tcPr>
          <w:p w14:paraId="42EE38BE" w14:textId="77777777" w:rsidR="00EC73C3" w:rsidRPr="006D3B13" w:rsidRDefault="00EC73C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48039FFF" w14:textId="77777777" w:rsidR="00EC73C3" w:rsidRPr="00383BF0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4E1DE4B5" w14:textId="77777777" w:rsidR="00EC73C3" w:rsidRPr="006D3B13" w:rsidRDefault="00EC73C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6BDBE33F" w14:textId="77777777" w:rsidR="00EC73C3" w:rsidRPr="006D3B13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6DA9CC83" w14:textId="77777777" w:rsidR="00EC73C3" w:rsidRPr="006D3B13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2617BBB2" w14:textId="77777777" w:rsidR="00EC73C3" w:rsidRPr="006D3B13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77886A1C" w14:textId="77777777" w:rsidR="00EC73C3" w:rsidRPr="006D3B13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475BBB31" w14:textId="77777777" w:rsidR="00EC73C3" w:rsidRPr="00383BF0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25292CEE" w14:textId="77777777" w:rsidR="00EC73C3" w:rsidRPr="00383BF0" w:rsidRDefault="00EC73C3" w:rsidP="00EC73C3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37AD700B" w14:textId="77777777" w:rsidR="00EC73C3" w:rsidRPr="00383BF0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13B017B6" w14:textId="77777777" w:rsidR="00EC73C3" w:rsidRPr="006D3B13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658A600E" w14:textId="77777777" w:rsidR="00EC73C3" w:rsidRPr="006D3B13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0893E91C" w14:textId="77777777" w:rsidR="00EC73C3" w:rsidRPr="006D3B13" w:rsidRDefault="00EC73C3" w:rsidP="00EC73C3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2D62797E" w14:textId="77777777" w:rsidR="00EC73C3" w:rsidRPr="006D3B13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35DB9198" w14:textId="77777777" w:rsidR="00EC73C3" w:rsidRPr="006D3B13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436D3E3F" w14:textId="77777777" w:rsidR="00EC73C3" w:rsidRPr="006D3B13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50F9E268" w14:textId="77777777" w:rsidR="00EC73C3" w:rsidRPr="006D3B13" w:rsidRDefault="00EC73C3" w:rsidP="00EC73C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1D6FA2B9" w14:textId="77777777" w:rsidR="00EC73C3" w:rsidRPr="006D3B13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5EC25F1C" w14:textId="77777777" w:rsidR="00EC73C3" w:rsidRPr="006D3B13" w:rsidRDefault="00EC73C3" w:rsidP="00EC73C3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EC73C3" w:rsidRPr="00A1149E" w14:paraId="134F4FAE" w14:textId="77777777" w:rsidTr="00C82D3F">
        <w:trPr>
          <w:trHeight w:val="3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C917A2" w14:textId="11CEC760" w:rsidR="00EC73C3" w:rsidRPr="005B7164" w:rsidRDefault="00EC73C3" w:rsidP="00EC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5B7164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  ณ วันที่ </w:t>
            </w:r>
            <w:r w:rsidR="00FB3F13" w:rsidRPr="00FB3F1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30</w:t>
            </w:r>
            <w:r w:rsidRPr="005B716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B7164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กันยายน /</w:t>
            </w:r>
            <w:r w:rsidR="00FB3F13" w:rsidRPr="00FB3F1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31</w:t>
            </w:r>
            <w:r w:rsidRPr="005B7164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1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9C771F" w14:textId="380C1181" w:rsidR="00EC73C3" w:rsidRPr="006D3B13" w:rsidRDefault="00FB3F1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782</w:t>
            </w:r>
            <w:r w:rsidR="00EC73C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006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2D92AEDD" w14:textId="77777777" w:rsidR="00EC73C3" w:rsidRPr="00383BF0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F4B1C83" w14:textId="203CF2A3" w:rsidR="00EC73C3" w:rsidRPr="006D3B13" w:rsidRDefault="00FB3F13" w:rsidP="00EC73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641</w:t>
            </w:r>
            <w:r w:rsidR="00EC73C3" w:rsidRPr="006D3B1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463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2F91D1B1" w14:textId="77777777" w:rsidR="00EC73C3" w:rsidRPr="006D3B13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8262FC6" w14:textId="07B1A4DC" w:rsidR="00EC73C3" w:rsidRPr="006D3B13" w:rsidRDefault="00FB3F1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407</w:t>
            </w:r>
            <w:r w:rsidR="00EC73C3" w:rsidRPr="006D3B1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654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3C036272" w14:textId="77777777" w:rsidR="00EC73C3" w:rsidRPr="006D3B13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E48CFF" w14:textId="719E17E9" w:rsidR="00EC73C3" w:rsidRPr="006D3B13" w:rsidRDefault="00FB3F13" w:rsidP="00EC73C3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334</w:t>
            </w:r>
            <w:r w:rsidR="00EC73C3" w:rsidRPr="006D3B1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435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23020DD2" w14:textId="77777777" w:rsidR="00EC73C3" w:rsidRPr="00383BF0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D8FC72" w14:textId="21C94DFA" w:rsidR="00EC73C3" w:rsidRPr="00383BF0" w:rsidRDefault="00FB3F13" w:rsidP="00EC73C3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62</w:t>
            </w:r>
            <w:r w:rsidR="00EC73C3" w:rsidRPr="006D3B1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464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3F595C02" w14:textId="77777777" w:rsidR="00EC73C3" w:rsidRPr="00383BF0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22B9436" w14:textId="215B33A8" w:rsidR="00EC73C3" w:rsidRPr="006D3B13" w:rsidRDefault="00EC73C3" w:rsidP="00DC23E0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C23E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3CE1D381" w14:textId="77777777" w:rsidR="00EC73C3" w:rsidRPr="006D3B13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E7BC751" w14:textId="15BD9DA5" w:rsidR="00EC73C3" w:rsidRPr="006D3B13" w:rsidRDefault="00FB3F13" w:rsidP="00EC73C3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16</w:t>
            </w:r>
            <w:r w:rsidR="00EC73C3" w:rsidRPr="006D3B1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948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2D9A44E5" w14:textId="77777777" w:rsidR="00EC73C3" w:rsidRPr="006D3B13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251D033" w14:textId="3BB073D4" w:rsidR="00EC73C3" w:rsidRPr="006D3B13" w:rsidRDefault="00FB3F13" w:rsidP="001D7ADE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="001D7ADE" w:rsidRPr="001D7AD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012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67ACE12F" w14:textId="77777777" w:rsidR="00EC73C3" w:rsidRPr="006D3B13" w:rsidRDefault="00EC73C3" w:rsidP="00EC73C3">
            <w:pPr>
              <w:pStyle w:val="acctfourfigures"/>
              <w:tabs>
                <w:tab w:val="clear" w:pos="765"/>
                <w:tab w:val="decimal" w:pos="537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47ABCD" w14:textId="36C6C2E4" w:rsidR="00EC73C3" w:rsidRPr="006D3B13" w:rsidRDefault="00FB3F13" w:rsidP="00EC73C3">
            <w:pPr>
              <w:pStyle w:val="acctfourfigures"/>
              <w:tabs>
                <w:tab w:val="clear" w:pos="765"/>
                <w:tab w:val="decimal" w:pos="527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EC73C3" w:rsidRPr="006D3B1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269</w:t>
            </w:r>
            <w:r w:rsidR="00884C5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072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4E96CE9C" w14:textId="77777777" w:rsidR="00EC73C3" w:rsidRPr="006D3B13" w:rsidRDefault="00EC73C3" w:rsidP="00EC73C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A810952" w14:textId="2536588E" w:rsidR="00EC73C3" w:rsidRPr="006D3B13" w:rsidRDefault="00FB3F13" w:rsidP="00EC73C3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978</w:t>
            </w:r>
            <w:r w:rsidR="002D518A" w:rsidRPr="002D518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910</w:t>
            </w:r>
          </w:p>
        </w:tc>
      </w:tr>
    </w:tbl>
    <w:p w14:paraId="4AD1A005" w14:textId="6D88D69F" w:rsidR="00D41A0D" w:rsidRDefault="00D41A0D" w:rsidP="00D41A0D">
      <w:pPr>
        <w:sectPr w:rsidR="00D41A0D" w:rsidSect="003E6616">
          <w:pgSz w:w="16840" w:h="11907" w:orient="landscape"/>
          <w:pgMar w:top="1152" w:right="691" w:bottom="1152" w:left="1170" w:header="720" w:footer="720" w:gutter="0"/>
          <w:cols w:space="720"/>
          <w:docGrid w:linePitch="360"/>
        </w:sectPr>
      </w:pP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8"/>
        <w:gridCol w:w="1170"/>
        <w:gridCol w:w="1440"/>
        <w:gridCol w:w="270"/>
        <w:gridCol w:w="1350"/>
      </w:tblGrid>
      <w:tr w:rsidR="00C94D56" w:rsidRPr="00F10A7B" w14:paraId="098D12BC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393B866E" w14:textId="76F3EDD6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A0FAF6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C87068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0A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4D56" w:rsidRPr="00F10A7B" w14:paraId="6B936509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04147EAE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4C9E86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6A2ED5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0A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สิ่งพิมพ์และโฆษณา</w:t>
            </w:r>
          </w:p>
        </w:tc>
      </w:tr>
      <w:tr w:rsidR="00C94D56" w:rsidRPr="00F10A7B" w14:paraId="62B311BB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10980B4D" w14:textId="0814C212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10A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FB3F13" w:rsidRPr="00FB3F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E061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078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E061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F6345B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43676C" w14:textId="2F4477D4" w:rsidR="00C94D56" w:rsidRPr="00F10A7B" w:rsidRDefault="00FB3F13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E33DFA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CD6BF3" w14:textId="09E10A57" w:rsidR="00C94D56" w:rsidRPr="00F10A7B" w:rsidRDefault="00FB3F13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94D56" w:rsidRPr="00F10A7B" w14:paraId="08B1DE96" w14:textId="77777777" w:rsidTr="001D6DB2">
        <w:trPr>
          <w:trHeight w:val="299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0ABC2594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FA4ECB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ADAC26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0A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4D56" w:rsidRPr="00F10A7B" w14:paraId="27B982B8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2AB4DD7C" w14:textId="77777777" w:rsidR="00C94D56" w:rsidRPr="008F67C9" w:rsidRDefault="00C94D56" w:rsidP="00821C11">
            <w:pPr>
              <w:rPr>
                <w:b/>
                <w:bCs/>
                <w:i/>
                <w:iCs/>
                <w:sz w:val="30"/>
                <w:szCs w:val="30"/>
              </w:rPr>
            </w:pPr>
            <w:r w:rsidRPr="008F67C9">
              <w:rPr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A1B257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439AB6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92E931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08FC07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4D56" w:rsidRPr="00F10A7B" w14:paraId="0E74757E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12D88F15" w14:textId="77777777" w:rsidR="00C94D56" w:rsidRPr="00F10A7B" w:rsidRDefault="00C94D56" w:rsidP="00821C11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ประเภทของสินค้าและบริการหลัก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F5E1FD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EB53B8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F78525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BBBCB56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B699D" w:rsidRPr="00F10A7B" w14:paraId="1DCB28B5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24CC0EAF" w14:textId="77777777" w:rsidR="00AB699D" w:rsidRPr="00F10A7B" w:rsidRDefault="00AB699D" w:rsidP="00AB699D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5C13FC" w14:textId="77777777" w:rsidR="00AB699D" w:rsidRPr="00F10A7B" w:rsidRDefault="00AB699D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777E2B" w14:textId="21B8783C" w:rsidR="00AB699D" w:rsidRPr="00F10A7B" w:rsidRDefault="00FB3F13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64</w:t>
            </w:r>
            <w:r w:rsidR="00FB4FA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450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300660" w14:textId="77777777" w:rsidR="00AB699D" w:rsidRPr="00F10A7B" w:rsidRDefault="00AB699D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7140AF" w14:textId="0088DBC6" w:rsidR="00AB699D" w:rsidRPr="00F10A7B" w:rsidRDefault="00FB3F13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="00AB69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375</w:t>
            </w:r>
          </w:p>
        </w:tc>
      </w:tr>
      <w:tr w:rsidR="00AB699D" w:rsidRPr="00F10A7B" w14:paraId="0A52758F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15E564E6" w14:textId="77777777" w:rsidR="00AB699D" w:rsidRPr="00F10A7B" w:rsidRDefault="00AB699D" w:rsidP="00AB699D">
            <w:pPr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5C876D" w14:textId="77777777" w:rsidR="00AB699D" w:rsidRPr="00F10A7B" w:rsidRDefault="00AB699D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C41918" w14:textId="66DFE04E" w:rsidR="00AB699D" w:rsidRPr="00F10A7B" w:rsidRDefault="00FB3F13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  <w:r w:rsidR="00FB4FA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317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0385EA" w14:textId="77777777" w:rsidR="00AB699D" w:rsidRPr="00F10A7B" w:rsidRDefault="00AB699D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350D78" w14:textId="4E382117" w:rsidR="00AB699D" w:rsidRPr="00F10A7B" w:rsidRDefault="00FB3F13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15</w:t>
            </w:r>
            <w:r w:rsidR="00AB69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213</w:t>
            </w:r>
          </w:p>
        </w:tc>
      </w:tr>
      <w:tr w:rsidR="00AB699D" w:rsidRPr="00F10A7B" w14:paraId="165EEDCF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1874B4EF" w14:textId="26249E21" w:rsidR="00AB699D" w:rsidRPr="00F10A7B" w:rsidRDefault="00AB699D" w:rsidP="00AB699D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ขายหนังสือ</w:t>
            </w:r>
            <w:r>
              <w:rPr>
                <w:sz w:val="30"/>
                <w:szCs w:val="30"/>
                <w:cs/>
              </w:rPr>
              <w:t>พิมพ์และสิ่งพิมพ์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4E0153" w14:textId="77777777" w:rsidR="00AB699D" w:rsidRPr="00F10A7B" w:rsidRDefault="00AB699D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95B873" w14:textId="0C41069D" w:rsidR="00AB699D" w:rsidRPr="00F10A7B" w:rsidRDefault="00FB3F13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="00FB4FA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033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D1F1D1" w14:textId="77777777" w:rsidR="00AB699D" w:rsidRPr="00F10A7B" w:rsidRDefault="00AB699D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3690D4" w14:textId="1C340F2D" w:rsidR="00AB699D" w:rsidRPr="00F10A7B" w:rsidRDefault="00FB3F13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29</w:t>
            </w:r>
            <w:r w:rsidR="00AB69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634</w:t>
            </w:r>
          </w:p>
        </w:tc>
      </w:tr>
      <w:tr w:rsidR="00AB699D" w:rsidRPr="00F10A7B" w14:paraId="3B0AE89C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67AC85DA" w14:textId="77777777" w:rsidR="00AB699D" w:rsidRPr="00F10A7B" w:rsidRDefault="00AB699D" w:rsidP="00AB699D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97E1B9" w14:textId="77777777" w:rsidR="00AB699D" w:rsidRPr="00F10A7B" w:rsidRDefault="00AB699D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BB54C4" w14:textId="579F5357" w:rsidR="00AB699D" w:rsidRPr="00F10A7B" w:rsidRDefault="00FB3F13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FB4FA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504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AFC5E2" w14:textId="77777777" w:rsidR="00AB699D" w:rsidRPr="00F10A7B" w:rsidRDefault="00AB699D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475169" w14:textId="4B4C30B6" w:rsidR="00AB699D" w:rsidRPr="00F10A7B" w:rsidRDefault="00FB3F13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="00AB69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741</w:t>
            </w:r>
          </w:p>
        </w:tc>
      </w:tr>
      <w:tr w:rsidR="00AB699D" w:rsidRPr="00F10A7B" w14:paraId="02B6DC7D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2C8A7CBE" w14:textId="77777777" w:rsidR="00AB699D" w:rsidRPr="00F10A7B" w:rsidRDefault="00AB699D" w:rsidP="00AB699D">
            <w:pPr>
              <w:rPr>
                <w:b/>
                <w:bCs/>
                <w:sz w:val="30"/>
                <w:szCs w:val="30"/>
                <w:cs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E05738" w14:textId="77777777" w:rsidR="00AB699D" w:rsidRPr="00F10A7B" w:rsidRDefault="00AB699D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7EE326" w14:textId="18FC7401" w:rsidR="00AB699D" w:rsidRPr="00955D99" w:rsidRDefault="00FB3F13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98</w:t>
            </w:r>
            <w:r w:rsidR="00FB4FA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DD008C" w14:textId="77777777" w:rsidR="00AB699D" w:rsidRPr="00955D99" w:rsidRDefault="00AB699D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6AC93D" w14:textId="642C543A" w:rsidR="00AB699D" w:rsidRPr="00F10A7B" w:rsidRDefault="00FB3F13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124</w:t>
            </w:r>
            <w:r w:rsidR="00AB699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963</w:t>
            </w:r>
          </w:p>
        </w:tc>
      </w:tr>
      <w:tr w:rsidR="00AB699D" w:rsidRPr="00F10A7B" w14:paraId="05FCB21C" w14:textId="77777777" w:rsidTr="001D6DB2">
        <w:trPr>
          <w:trHeight w:val="134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3C356B25" w14:textId="77777777" w:rsidR="00AB699D" w:rsidRPr="00F10A7B" w:rsidRDefault="00AB699D" w:rsidP="00AB699D">
            <w:pPr>
              <w:rPr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5C4C13" w14:textId="77777777" w:rsidR="00AB699D" w:rsidRPr="00F10A7B" w:rsidRDefault="00AB699D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7DF5962" w14:textId="77777777" w:rsidR="00AB699D" w:rsidRPr="00F10A7B" w:rsidRDefault="00AB699D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74CE56" w14:textId="77777777" w:rsidR="00AB699D" w:rsidRPr="00F10A7B" w:rsidRDefault="00AB699D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1C6287" w14:textId="77777777" w:rsidR="00AB699D" w:rsidRPr="00F10A7B" w:rsidRDefault="00AB699D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AB699D" w:rsidRPr="00F10A7B" w14:paraId="31373F25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4A498036" w14:textId="77777777" w:rsidR="00AB699D" w:rsidRPr="00F10A7B" w:rsidRDefault="00AB699D" w:rsidP="00AB699D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C87F9F" w14:textId="77777777" w:rsidR="00AB699D" w:rsidRPr="00F10A7B" w:rsidRDefault="00AB699D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4AEBC" w14:textId="77777777" w:rsidR="00AB699D" w:rsidRPr="00F10A7B" w:rsidRDefault="00AB699D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403013" w14:textId="77777777" w:rsidR="00AB699D" w:rsidRPr="00F10A7B" w:rsidRDefault="00AB699D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11CB5" w14:textId="77777777" w:rsidR="00AB699D" w:rsidRPr="00F10A7B" w:rsidRDefault="00AB699D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B699D" w:rsidRPr="00F10A7B" w14:paraId="635D28C2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2F7E3DCB" w14:textId="77777777" w:rsidR="00AB699D" w:rsidRPr="00F10A7B" w:rsidRDefault="00AB699D" w:rsidP="00AB699D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1555F0" w14:textId="77777777" w:rsidR="00AB699D" w:rsidRPr="00F10A7B" w:rsidRDefault="00AB699D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E8CB6" w14:textId="1A222CE1" w:rsidR="00AB699D" w:rsidRPr="00F10A7B" w:rsidRDefault="00FB3F13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  <w:r w:rsidR="002B541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674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B9089F" w14:textId="77777777" w:rsidR="00AB699D" w:rsidRPr="00F10A7B" w:rsidRDefault="00AB699D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C81D3" w14:textId="33A26793" w:rsidR="00AB699D" w:rsidRPr="00F10A7B" w:rsidRDefault="00FB3F13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116</w:t>
            </w:r>
            <w:r w:rsidR="00AB69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922</w:t>
            </w:r>
          </w:p>
        </w:tc>
      </w:tr>
      <w:tr w:rsidR="00AB699D" w:rsidRPr="00F10A7B" w14:paraId="735AEB9E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07F181A9" w14:textId="77777777" w:rsidR="00AB699D" w:rsidRPr="00F10A7B" w:rsidRDefault="00AB699D" w:rsidP="00AB699D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07D914" w14:textId="77777777" w:rsidR="00AB699D" w:rsidRPr="00F10A7B" w:rsidRDefault="00AB699D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1FC64E" w14:textId="5AD06D9A" w:rsidR="00AB699D" w:rsidRPr="00F10A7B" w:rsidRDefault="00FB3F13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35</w:t>
            </w:r>
            <w:r w:rsidR="00FB4FA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630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0789B5" w14:textId="77777777" w:rsidR="00AB699D" w:rsidRPr="00F10A7B" w:rsidRDefault="00AB699D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3AC9C2" w14:textId="74ADD72C" w:rsidR="00AB699D" w:rsidRPr="00F10A7B" w:rsidRDefault="00FB3F13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AB69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041</w:t>
            </w:r>
          </w:p>
        </w:tc>
      </w:tr>
      <w:tr w:rsidR="00AB699D" w:rsidRPr="00F10A7B" w14:paraId="6EAB727A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020E0BEE" w14:textId="77777777" w:rsidR="00AB699D" w:rsidRPr="00F10A7B" w:rsidRDefault="00AB699D" w:rsidP="00AB699D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EC62EE" w14:textId="77777777" w:rsidR="00AB699D" w:rsidRPr="00F10A7B" w:rsidRDefault="00AB699D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9C2A84" w14:textId="6C120B13" w:rsidR="00AB699D" w:rsidRPr="00F10A7B" w:rsidRDefault="00FB3F13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98</w:t>
            </w:r>
            <w:r w:rsidR="00FB4FA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17E3A5" w14:textId="77777777" w:rsidR="00AB699D" w:rsidRPr="00F10A7B" w:rsidRDefault="00AB699D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84F4AE" w14:textId="296F6B49" w:rsidR="00AB699D" w:rsidRPr="00F10A7B" w:rsidRDefault="00FB3F13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124</w:t>
            </w:r>
            <w:r w:rsidR="00AB699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963</w:t>
            </w:r>
          </w:p>
        </w:tc>
      </w:tr>
    </w:tbl>
    <w:p w14:paraId="4253A629" w14:textId="77777777" w:rsidR="00C94D56" w:rsidRPr="00F10A7B" w:rsidRDefault="00C94D56" w:rsidP="00C94D56">
      <w:pPr>
        <w:ind w:left="540"/>
        <w:jc w:val="thaiDistribute"/>
        <w:rPr>
          <w:rFonts w:ascii="Angsana New" w:hAnsi="Angsana New"/>
          <w:sz w:val="20"/>
          <w:szCs w:val="20"/>
          <w:lang w:val="en-AU"/>
        </w:rPr>
      </w:pP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8"/>
        <w:gridCol w:w="1170"/>
        <w:gridCol w:w="1440"/>
        <w:gridCol w:w="270"/>
        <w:gridCol w:w="1350"/>
      </w:tblGrid>
      <w:tr w:rsidR="001D6DB2" w:rsidRPr="00F10A7B" w14:paraId="56A52D72" w14:textId="77777777" w:rsidTr="00022F72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5933260D" w14:textId="755546B5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10A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078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10A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FB3F13" w:rsidRPr="00FB3F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078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479E76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96D142" w14:textId="15D87EB1" w:rsidR="001D6DB2" w:rsidRPr="00F10A7B" w:rsidRDefault="00FB3F13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E6BA40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840AF6" w14:textId="48DE6718" w:rsidR="001D6DB2" w:rsidRPr="00F10A7B" w:rsidRDefault="00FB3F13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D6DB2" w:rsidRPr="00F10A7B" w14:paraId="7E6B2678" w14:textId="77777777" w:rsidTr="00022F72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19CD6374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6D2856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B16B39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0A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6DB2" w:rsidRPr="00F10A7B" w14:paraId="580523ED" w14:textId="77777777" w:rsidTr="00022F72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6FAFD5B5" w14:textId="77777777" w:rsidR="001D6DB2" w:rsidRPr="008F67C9" w:rsidRDefault="001D6DB2" w:rsidP="00022F72">
            <w:pPr>
              <w:rPr>
                <w:b/>
                <w:bCs/>
                <w:i/>
                <w:iCs/>
                <w:sz w:val="30"/>
                <w:szCs w:val="30"/>
              </w:rPr>
            </w:pPr>
            <w:r w:rsidRPr="008F67C9">
              <w:rPr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A6745E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CB1E7A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5D107A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4DF036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6DB2" w:rsidRPr="00F10A7B" w14:paraId="6AF821C4" w14:textId="77777777" w:rsidTr="00022F72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584032E8" w14:textId="77777777" w:rsidR="001D6DB2" w:rsidRPr="00F10A7B" w:rsidRDefault="001D6DB2" w:rsidP="00022F72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ประเภทของสินค้าและบริการหลัก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EDD921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AFA194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D67565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627A3B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B699D" w:rsidRPr="00F10A7B" w14:paraId="50B09050" w14:textId="77777777" w:rsidTr="00022F72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4C345177" w14:textId="77777777" w:rsidR="00AB699D" w:rsidRPr="00F10A7B" w:rsidRDefault="00AB699D" w:rsidP="00AB699D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26266A" w14:textId="77777777" w:rsidR="00AB699D" w:rsidRPr="00F10A7B" w:rsidRDefault="00AB699D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9C5E5D" w14:textId="5B3C3084" w:rsidR="00AB699D" w:rsidRPr="00F10A7B" w:rsidRDefault="00FB3F13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152</w:t>
            </w:r>
            <w:r w:rsidR="00FB4FA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860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DCF5EB" w14:textId="77777777" w:rsidR="00AB699D" w:rsidRPr="00F10A7B" w:rsidRDefault="00AB699D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D313EF" w14:textId="15B453F5" w:rsidR="00AB699D" w:rsidRPr="00F10A7B" w:rsidRDefault="00FB3F13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179</w:t>
            </w:r>
            <w:r w:rsidR="00AB69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244</w:t>
            </w:r>
          </w:p>
        </w:tc>
      </w:tr>
      <w:tr w:rsidR="00AB699D" w:rsidRPr="00F10A7B" w14:paraId="0147DF12" w14:textId="77777777" w:rsidTr="00022F72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209D3AC2" w14:textId="77777777" w:rsidR="00AB699D" w:rsidRPr="00F10A7B" w:rsidRDefault="00AB699D" w:rsidP="00AB699D">
            <w:pPr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E3FB51" w14:textId="77777777" w:rsidR="00AB699D" w:rsidRPr="00F10A7B" w:rsidRDefault="00AB699D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2D4046" w14:textId="31A5B303" w:rsidR="00AB699D" w:rsidRPr="00F10A7B" w:rsidRDefault="00FB3F13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77</w:t>
            </w:r>
            <w:r w:rsidR="00FB4FA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468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077BD9" w14:textId="77777777" w:rsidR="00AB699D" w:rsidRPr="00F10A7B" w:rsidRDefault="00AB699D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26F312" w14:textId="6B09C916" w:rsidR="00AB699D" w:rsidRPr="00F10A7B" w:rsidRDefault="00FB3F13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46</w:t>
            </w:r>
            <w:r w:rsidR="00AB69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790</w:t>
            </w:r>
          </w:p>
        </w:tc>
      </w:tr>
      <w:tr w:rsidR="00AB699D" w:rsidRPr="00F10A7B" w14:paraId="3E3B83D6" w14:textId="77777777" w:rsidTr="00022F72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3D456DBC" w14:textId="77777777" w:rsidR="00AB699D" w:rsidRPr="00F10A7B" w:rsidRDefault="00AB699D" w:rsidP="00AB699D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ขายหนังสือ</w:t>
            </w:r>
            <w:r>
              <w:rPr>
                <w:sz w:val="30"/>
                <w:szCs w:val="30"/>
                <w:cs/>
              </w:rPr>
              <w:t>พิมพ์และสิ่งพิมพ์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8FA7FB" w14:textId="77777777" w:rsidR="00AB699D" w:rsidRPr="00F10A7B" w:rsidRDefault="00AB699D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2C0F97" w14:textId="61B24B70" w:rsidR="00AB699D" w:rsidRPr="00F10A7B" w:rsidRDefault="00FB3F13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39</w:t>
            </w:r>
            <w:r w:rsidR="00FB4FA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917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5EF1AA" w14:textId="77777777" w:rsidR="00AB699D" w:rsidRPr="00F10A7B" w:rsidRDefault="00AB699D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F69F07C" w14:textId="17663670" w:rsidR="00AB699D" w:rsidRPr="00F10A7B" w:rsidRDefault="00FB3F13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66</w:t>
            </w:r>
            <w:r w:rsidR="00AB69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625</w:t>
            </w:r>
          </w:p>
        </w:tc>
      </w:tr>
      <w:tr w:rsidR="00AB699D" w:rsidRPr="00F10A7B" w14:paraId="106A04A8" w14:textId="77777777" w:rsidTr="00022F72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0C3D8AD4" w14:textId="77777777" w:rsidR="00AB699D" w:rsidRPr="00F10A7B" w:rsidRDefault="00AB699D" w:rsidP="00AB699D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039194" w14:textId="77777777" w:rsidR="00AB699D" w:rsidRPr="00F10A7B" w:rsidRDefault="00AB699D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F494D7" w14:textId="32AA7066" w:rsidR="00AB699D" w:rsidRPr="00F10A7B" w:rsidRDefault="00FB3F13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FB4FA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731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FEA6D1" w14:textId="77777777" w:rsidR="00AB699D" w:rsidRPr="00F10A7B" w:rsidRDefault="00AB699D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5267EE" w14:textId="42EFE144" w:rsidR="00AB699D" w:rsidRPr="00F10A7B" w:rsidRDefault="00FB3F13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="00AB69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768</w:t>
            </w:r>
          </w:p>
        </w:tc>
      </w:tr>
      <w:tr w:rsidR="00AB699D" w:rsidRPr="00F10A7B" w14:paraId="0DB4E2CA" w14:textId="77777777" w:rsidTr="00022F72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4E4169C9" w14:textId="77777777" w:rsidR="00AB699D" w:rsidRPr="00F10A7B" w:rsidRDefault="00AB699D" w:rsidP="00AB699D">
            <w:pPr>
              <w:rPr>
                <w:b/>
                <w:bCs/>
                <w:sz w:val="30"/>
                <w:szCs w:val="30"/>
                <w:cs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842C2C" w14:textId="77777777" w:rsidR="00AB699D" w:rsidRPr="00F10A7B" w:rsidRDefault="00AB699D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9F59E4" w14:textId="2A5D5AE7" w:rsidR="00AB699D" w:rsidRPr="00955D99" w:rsidRDefault="00FB3F13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273</w:t>
            </w:r>
            <w:r w:rsidR="00FB4FA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486BB9" w14:textId="77777777" w:rsidR="00AB699D" w:rsidRPr="00955D99" w:rsidRDefault="00AB699D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5987A1" w14:textId="2CCAEB56" w:rsidR="00AB699D" w:rsidRPr="00F10A7B" w:rsidRDefault="00FB3F13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304</w:t>
            </w:r>
            <w:r w:rsidR="00AB699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427</w:t>
            </w:r>
          </w:p>
        </w:tc>
      </w:tr>
      <w:tr w:rsidR="00AB699D" w:rsidRPr="00F10A7B" w14:paraId="271AC652" w14:textId="77777777" w:rsidTr="001D6DB2">
        <w:trPr>
          <w:trHeight w:val="242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6F6D14CE" w14:textId="77777777" w:rsidR="00AB699D" w:rsidRPr="00F10A7B" w:rsidRDefault="00AB699D" w:rsidP="00AB699D">
            <w:pPr>
              <w:rPr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C4103B" w14:textId="77777777" w:rsidR="00AB699D" w:rsidRPr="00F10A7B" w:rsidRDefault="00AB699D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AAF88C3" w14:textId="77777777" w:rsidR="00AB699D" w:rsidRPr="00F10A7B" w:rsidRDefault="00AB699D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1E9F2B" w14:textId="77777777" w:rsidR="00AB699D" w:rsidRPr="00F10A7B" w:rsidRDefault="00AB699D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0CD17E7" w14:textId="77777777" w:rsidR="00AB699D" w:rsidRPr="00F10A7B" w:rsidRDefault="00AB699D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AB699D" w:rsidRPr="00F10A7B" w14:paraId="1004A38E" w14:textId="77777777" w:rsidTr="00022F72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4937039E" w14:textId="77777777" w:rsidR="00AB699D" w:rsidRPr="00F10A7B" w:rsidRDefault="00AB699D" w:rsidP="00AB699D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929758" w14:textId="77777777" w:rsidR="00AB699D" w:rsidRPr="00F10A7B" w:rsidRDefault="00AB699D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4E7BB" w14:textId="77777777" w:rsidR="00AB699D" w:rsidRPr="00F10A7B" w:rsidRDefault="00AB699D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FAC5D3" w14:textId="77777777" w:rsidR="00AB699D" w:rsidRPr="00F10A7B" w:rsidRDefault="00AB699D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42823" w14:textId="77777777" w:rsidR="00AB699D" w:rsidRPr="00F10A7B" w:rsidRDefault="00AB699D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B699D" w:rsidRPr="00F10A7B" w14:paraId="4BBE1C4A" w14:textId="77777777" w:rsidTr="00022F72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1D033416" w14:textId="77777777" w:rsidR="00AB699D" w:rsidRPr="00F10A7B" w:rsidRDefault="00AB699D" w:rsidP="00AB699D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F1FDFF" w14:textId="77777777" w:rsidR="00AB699D" w:rsidRPr="00F10A7B" w:rsidRDefault="00AB699D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9D67C" w14:textId="56A584A3" w:rsidR="00AB699D" w:rsidRPr="00F10A7B" w:rsidRDefault="00FB3F13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165</w:t>
            </w:r>
            <w:r w:rsidR="00FB4FA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769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962B63" w14:textId="77777777" w:rsidR="00AB699D" w:rsidRPr="00F10A7B" w:rsidRDefault="00AB699D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B54BA" w14:textId="38DC7F1E" w:rsidR="00AB699D" w:rsidRPr="00F10A7B" w:rsidRDefault="00FB3F13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277</w:t>
            </w:r>
            <w:r w:rsidR="00AB69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049</w:t>
            </w:r>
          </w:p>
        </w:tc>
      </w:tr>
      <w:tr w:rsidR="00AB699D" w:rsidRPr="00F10A7B" w14:paraId="3505933B" w14:textId="77777777" w:rsidTr="00022F72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57502FFA" w14:textId="77777777" w:rsidR="00AB699D" w:rsidRPr="00F10A7B" w:rsidRDefault="00AB699D" w:rsidP="00AB699D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4D75A5" w14:textId="77777777" w:rsidR="00AB699D" w:rsidRPr="00F10A7B" w:rsidRDefault="00AB699D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A6FD07" w14:textId="648AD001" w:rsidR="00AB699D" w:rsidRPr="00F10A7B" w:rsidRDefault="00FB3F13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108</w:t>
            </w:r>
            <w:r w:rsidR="00FB4FA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207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45D753" w14:textId="77777777" w:rsidR="00AB699D" w:rsidRPr="00F10A7B" w:rsidRDefault="00AB699D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626691" w14:textId="797A8B23" w:rsidR="00AB699D" w:rsidRPr="00F10A7B" w:rsidRDefault="00FB3F13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27</w:t>
            </w:r>
            <w:r w:rsidR="00AB69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378</w:t>
            </w:r>
          </w:p>
        </w:tc>
      </w:tr>
      <w:tr w:rsidR="00AB699D" w:rsidRPr="00F10A7B" w14:paraId="777607A0" w14:textId="77777777" w:rsidTr="00022F72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31EE0E02" w14:textId="77777777" w:rsidR="00AB699D" w:rsidRPr="00F10A7B" w:rsidRDefault="00AB699D" w:rsidP="00AB699D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9C38D2" w14:textId="77777777" w:rsidR="00AB699D" w:rsidRPr="00F10A7B" w:rsidRDefault="00AB699D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3C9ED0" w14:textId="3299DCA5" w:rsidR="00AB699D" w:rsidRPr="00F10A7B" w:rsidRDefault="00FB3F13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273</w:t>
            </w:r>
            <w:r w:rsidR="00FB4FA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A57930" w14:textId="77777777" w:rsidR="00AB699D" w:rsidRPr="00F10A7B" w:rsidRDefault="00AB699D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27084B" w14:textId="4DDBD822" w:rsidR="00AB699D" w:rsidRPr="00F10A7B" w:rsidRDefault="00FB3F13" w:rsidP="00A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304</w:t>
            </w:r>
            <w:r w:rsidR="00AB699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427</w:t>
            </w:r>
          </w:p>
        </w:tc>
      </w:tr>
    </w:tbl>
    <w:p w14:paraId="1730AB39" w14:textId="77777777" w:rsidR="001D6DB2" w:rsidRDefault="001D6DB2" w:rsidP="00AF5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  <w:lang w:val="en-AU"/>
        </w:rPr>
      </w:pPr>
    </w:p>
    <w:p w14:paraId="4AB57995" w14:textId="4F08945E" w:rsidR="00060CF9" w:rsidRPr="00AC365B" w:rsidRDefault="00060CF9" w:rsidP="00AF5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  <w:lang w:val="en-AU"/>
        </w:rPr>
      </w:pPr>
      <w:r w:rsidRPr="00AC365B">
        <w:rPr>
          <w:rFonts w:ascii="Angsana New" w:hAnsi="Angsana New"/>
          <w:sz w:val="30"/>
          <w:szCs w:val="30"/>
          <w:cs/>
          <w:lang w:val="en-AU"/>
        </w:rPr>
        <w:lastRenderedPageBreak/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2F062A9D" w14:textId="77777777" w:rsidR="00060CF9" w:rsidRPr="00BC2E5C" w:rsidRDefault="00060CF9" w:rsidP="00060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A9D8894" w14:textId="64EC7125" w:rsidR="00060CF9" w:rsidRPr="00AC365B" w:rsidRDefault="00060CF9" w:rsidP="00AF5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กระทบยอดขาดทุนของส่วนงานที่รายงาน</w:t>
      </w:r>
    </w:p>
    <w:p w14:paraId="7672EDB7" w14:textId="77777777" w:rsidR="00C94D56" w:rsidRPr="008741A3" w:rsidRDefault="00C94D56" w:rsidP="00C9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8"/>
        <w:gridCol w:w="1170"/>
        <w:gridCol w:w="1440"/>
        <w:gridCol w:w="270"/>
        <w:gridCol w:w="1350"/>
      </w:tblGrid>
      <w:tr w:rsidR="00416482" w:rsidRPr="0068584C" w14:paraId="6BF86538" w14:textId="77777777" w:rsidTr="00316E4D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19886821" w14:textId="77777777" w:rsidR="00416482" w:rsidRPr="0068584C" w:rsidRDefault="00416482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0F6D8B" w14:textId="77777777" w:rsidR="00416482" w:rsidRPr="0068584C" w:rsidRDefault="00416482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60A720" w14:textId="58021D16" w:rsidR="00416482" w:rsidRPr="00416482" w:rsidRDefault="00416482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64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94D56" w:rsidRPr="0068584C" w14:paraId="262145BB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321669E3" w14:textId="2A309204" w:rsidR="00C94D56" w:rsidRPr="0068584C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58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FB3F13" w:rsidRPr="00FB3F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7966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078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7966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E8EC3A" w14:textId="77777777" w:rsidR="00C94D56" w:rsidRPr="0068584C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BB40D8" w14:textId="205CE62D" w:rsidR="00C94D56" w:rsidRPr="0068584C" w:rsidRDefault="00FB3F13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B354CC" w14:textId="77777777" w:rsidR="00C94D56" w:rsidRPr="0068584C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C8BDAB" w14:textId="6ED1FB87" w:rsidR="00C94D56" w:rsidRPr="0068584C" w:rsidRDefault="00FB3F13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94D56" w:rsidRPr="0068584C" w14:paraId="07057F07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657CCD1B" w14:textId="77777777" w:rsidR="00C94D56" w:rsidRPr="0068584C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D56B28" w14:textId="77777777" w:rsidR="00C94D56" w:rsidRPr="0068584C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7CE261" w14:textId="77777777" w:rsidR="00C94D56" w:rsidRPr="0068584C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858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4D56" w:rsidRPr="0068584C" w14:paraId="3FC8536B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78E6F692" w14:textId="7EE8A9E4" w:rsidR="00C94D56" w:rsidRPr="0068584C" w:rsidRDefault="007966D1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77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</w:t>
            </w:r>
            <w:r w:rsidR="00C94D56" w:rsidRPr="006858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8E46BC" w14:textId="77777777" w:rsidR="00C94D56" w:rsidRPr="0068584C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3C7257" w14:textId="77777777" w:rsidR="00C94D56" w:rsidRPr="0068584C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FB377D" w14:textId="77777777" w:rsidR="00C94D56" w:rsidRPr="0068584C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8CA5FA" w14:textId="77777777" w:rsidR="00C94D56" w:rsidRPr="0068584C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234F" w:rsidRPr="0068584C" w14:paraId="152EA2CB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0335036C" w14:textId="38BE2CBD" w:rsidR="003B234F" w:rsidRPr="0068584C" w:rsidRDefault="003B234F" w:rsidP="003B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รวมกำไร (ขาดทุน) </w:t>
            </w:r>
            <w:r w:rsidRPr="0068584C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ก่อนภาษีเงินได้จากส่วนงานที่รายงาน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3D0E7A8" w14:textId="77777777" w:rsidR="003B234F" w:rsidRPr="0068584C" w:rsidRDefault="003B234F" w:rsidP="003B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53CBF6" w14:textId="004A7F70" w:rsidR="003B234F" w:rsidRPr="0068584C" w:rsidRDefault="002B1F85" w:rsidP="003B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FB3F13" w:rsidRPr="00FB3F13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FB3F13" w:rsidRPr="00FB3F13">
              <w:rPr>
                <w:rFonts w:ascii="Angsana New" w:hAnsi="Angsana New"/>
                <w:color w:val="000000"/>
                <w:sz w:val="30"/>
                <w:szCs w:val="30"/>
              </w:rPr>
              <w:t>529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C46220" w14:textId="77777777" w:rsidR="003B234F" w:rsidRPr="0068584C" w:rsidRDefault="003B234F" w:rsidP="003B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DF54397" w14:textId="23DF8012" w:rsidR="003B234F" w:rsidRPr="0068584C" w:rsidRDefault="00FB3F13" w:rsidP="003B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77</w:t>
            </w:r>
            <w:r w:rsidR="003B234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373</w:t>
            </w:r>
          </w:p>
        </w:tc>
      </w:tr>
      <w:tr w:rsidR="003B234F" w:rsidRPr="0068584C" w14:paraId="188521D0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3927FC4B" w14:textId="19A7A279" w:rsidR="003B234F" w:rsidRPr="0068584C" w:rsidRDefault="003B234F" w:rsidP="003B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8584C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68584C">
              <w:rPr>
                <w:rFonts w:ascii="Angsana New" w:hAnsi="Angsana New"/>
                <w:sz w:val="30"/>
                <w:szCs w:val="30"/>
                <w:cs/>
              </w:rPr>
              <w:t>จากเงินลงทุนในบริษัทร่วม</w:t>
            </w:r>
            <w:r w:rsidR="00BB0BF9">
              <w:rPr>
                <w:rFonts w:ascii="Angsana New" w:hAnsi="Angsana New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06AC13" w14:textId="77777777" w:rsidR="003B234F" w:rsidRPr="0068584C" w:rsidRDefault="003B234F" w:rsidP="003B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044524" w14:textId="22BFA955" w:rsidR="003B234F" w:rsidRPr="0068584C" w:rsidRDefault="002B1F85" w:rsidP="003B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DD7A07" w14:textId="77777777" w:rsidR="003B234F" w:rsidRPr="0068584C" w:rsidRDefault="003B234F" w:rsidP="003B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9F3371" w14:textId="09139010" w:rsidR="003B234F" w:rsidRPr="0068584C" w:rsidRDefault="003B234F" w:rsidP="000B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FB3F13" w:rsidRPr="00FB3F13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FB3F13" w:rsidRPr="00FB3F13">
              <w:rPr>
                <w:rFonts w:ascii="Angsana New" w:hAnsi="Angsana New"/>
                <w:color w:val="000000"/>
                <w:sz w:val="30"/>
                <w:szCs w:val="30"/>
              </w:rPr>
              <w:t>415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B234F" w:rsidRPr="0068584C" w14:paraId="645B7685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466EDF09" w14:textId="06B3DE83" w:rsidR="003B234F" w:rsidRPr="0068584C" w:rsidRDefault="003B234F" w:rsidP="003B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 (ขาดทุน) </w:t>
            </w:r>
            <w:r w:rsidRPr="006858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6F3822" w14:textId="77777777" w:rsidR="003B234F" w:rsidRPr="0068584C" w:rsidRDefault="003B234F" w:rsidP="003B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C93E5B" w14:textId="509A1E1F" w:rsidR="003B234F" w:rsidRPr="00B06015" w:rsidRDefault="002B1F85" w:rsidP="003B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</w:t>
            </w:r>
            <w:r w:rsidR="00FB3F13" w:rsidRPr="00FB3F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FB3F13" w:rsidRPr="00FB3F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529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69DFE8" w14:textId="77777777" w:rsidR="003B234F" w:rsidRPr="00B06015" w:rsidRDefault="003B234F" w:rsidP="003B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BF9F9F" w14:textId="7B9E716D" w:rsidR="003B234F" w:rsidRPr="0068584C" w:rsidRDefault="00FB3F13" w:rsidP="003B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74</w:t>
            </w:r>
            <w:r w:rsidR="003B234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958</w:t>
            </w:r>
          </w:p>
        </w:tc>
      </w:tr>
    </w:tbl>
    <w:p w14:paraId="43B10C04" w14:textId="77777777" w:rsidR="00060CF9" w:rsidRPr="00AC365B" w:rsidRDefault="00060CF9" w:rsidP="00060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8"/>
        <w:gridCol w:w="1170"/>
        <w:gridCol w:w="1440"/>
        <w:gridCol w:w="270"/>
        <w:gridCol w:w="1350"/>
      </w:tblGrid>
      <w:tr w:rsidR="007966D1" w:rsidRPr="0068584C" w14:paraId="3B086E11" w14:textId="77777777" w:rsidTr="00022F72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02E8F0A5" w14:textId="350112B2" w:rsidR="007966D1" w:rsidRPr="0068584C" w:rsidRDefault="007966D1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58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078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858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FB3F13" w:rsidRPr="00FB3F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078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648FEE" w14:textId="77777777" w:rsidR="007966D1" w:rsidRPr="0068584C" w:rsidRDefault="007966D1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F27AD3" w14:textId="2E9FB81B" w:rsidR="007966D1" w:rsidRPr="0068584C" w:rsidRDefault="00FB3F13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5EC792" w14:textId="77777777" w:rsidR="007966D1" w:rsidRPr="0068584C" w:rsidRDefault="007966D1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1AFA7E" w14:textId="40164005" w:rsidR="007966D1" w:rsidRPr="0068584C" w:rsidRDefault="00FB3F13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966D1" w:rsidRPr="0068584C" w14:paraId="16E7E887" w14:textId="77777777" w:rsidTr="00022F72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4D736827" w14:textId="77777777" w:rsidR="007966D1" w:rsidRPr="0068584C" w:rsidRDefault="007966D1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6F822C" w14:textId="77777777" w:rsidR="007966D1" w:rsidRPr="0068584C" w:rsidRDefault="007966D1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E1C24D" w14:textId="77777777" w:rsidR="007966D1" w:rsidRPr="0068584C" w:rsidRDefault="007966D1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858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66D1" w:rsidRPr="0068584C" w14:paraId="0A5807B9" w14:textId="77777777" w:rsidTr="00022F72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59D053BD" w14:textId="77777777" w:rsidR="007966D1" w:rsidRPr="0068584C" w:rsidRDefault="007966D1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77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</w:t>
            </w:r>
            <w:r w:rsidRPr="006858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296B8E" w14:textId="77777777" w:rsidR="007966D1" w:rsidRPr="0068584C" w:rsidRDefault="007966D1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0FDDA8" w14:textId="77777777" w:rsidR="007966D1" w:rsidRPr="0068584C" w:rsidRDefault="007966D1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B76346" w14:textId="77777777" w:rsidR="007966D1" w:rsidRPr="0068584C" w:rsidRDefault="007966D1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686E30" w14:textId="77777777" w:rsidR="007966D1" w:rsidRPr="0068584C" w:rsidRDefault="007966D1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234F" w:rsidRPr="0068584C" w14:paraId="499CB5AA" w14:textId="77777777" w:rsidTr="00022F72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6E2D0757" w14:textId="77777777" w:rsidR="003B234F" w:rsidRPr="0068584C" w:rsidRDefault="003B234F" w:rsidP="003B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รวมกำไร (ขาดทุน) </w:t>
            </w:r>
            <w:r w:rsidRPr="0068584C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ก่อนภาษีเงินได้จากส่วนงานที่รายงาน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7F8B37" w14:textId="77777777" w:rsidR="003B234F" w:rsidRPr="0068584C" w:rsidRDefault="003B234F" w:rsidP="003B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0CAB80" w14:textId="12D964FD" w:rsidR="003B234F" w:rsidRPr="0068584C" w:rsidRDefault="002B1F85" w:rsidP="003B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FB3F13" w:rsidRPr="00FB3F13">
              <w:rPr>
                <w:rFonts w:ascii="Angsana New" w:hAnsi="Angsana New"/>
                <w:color w:val="000000"/>
                <w:sz w:val="30"/>
                <w:szCs w:val="30"/>
              </w:rPr>
              <w:t>140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FB3F13" w:rsidRPr="00FB3F13">
              <w:rPr>
                <w:rFonts w:ascii="Angsana New" w:hAnsi="Angsana New"/>
                <w:color w:val="000000"/>
                <w:sz w:val="30"/>
                <w:szCs w:val="30"/>
              </w:rPr>
              <w:t>018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1C2445" w14:textId="77777777" w:rsidR="003B234F" w:rsidRPr="0068584C" w:rsidRDefault="003B234F" w:rsidP="003B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A82B95" w14:textId="25ACF696" w:rsidR="003B234F" w:rsidRPr="0068584C" w:rsidRDefault="00FB3F13" w:rsidP="002B5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158</w:t>
            </w:r>
            <w:r w:rsidR="003B234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color w:val="000000"/>
                <w:sz w:val="30"/>
                <w:szCs w:val="30"/>
              </w:rPr>
              <w:t>597</w:t>
            </w:r>
          </w:p>
        </w:tc>
      </w:tr>
      <w:tr w:rsidR="003B234F" w:rsidRPr="0068584C" w14:paraId="594F1C6D" w14:textId="77777777" w:rsidTr="00022F72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1BF21FFD" w14:textId="76A07359" w:rsidR="003B234F" w:rsidRPr="0068584C" w:rsidRDefault="003B234F" w:rsidP="003B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8584C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68584C">
              <w:rPr>
                <w:rFonts w:ascii="Angsana New" w:hAnsi="Angsana New"/>
                <w:sz w:val="30"/>
                <w:szCs w:val="30"/>
                <w:cs/>
              </w:rPr>
              <w:t>จากเงินลงทุนในบริษัทร่วม</w:t>
            </w:r>
            <w:r w:rsidR="00BB0BF9">
              <w:rPr>
                <w:rFonts w:ascii="Angsana New" w:hAnsi="Angsana New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C1EF99" w14:textId="77777777" w:rsidR="003B234F" w:rsidRPr="0068584C" w:rsidRDefault="003B234F" w:rsidP="003B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118D62" w14:textId="4BBB6584" w:rsidR="003B234F" w:rsidRPr="0068584C" w:rsidRDefault="002B1F85" w:rsidP="003B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69C969" w14:textId="77777777" w:rsidR="003B234F" w:rsidRPr="0068584C" w:rsidRDefault="003B234F" w:rsidP="003B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608EB1" w14:textId="02823EB5" w:rsidR="003B234F" w:rsidRPr="0068584C" w:rsidRDefault="003B234F" w:rsidP="002B5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FB3F13" w:rsidRPr="00FB3F13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FB3F13" w:rsidRPr="00FB3F13">
              <w:rPr>
                <w:rFonts w:ascii="Angsana New" w:hAnsi="Angsana New"/>
                <w:color w:val="000000"/>
                <w:sz w:val="30"/>
                <w:szCs w:val="30"/>
              </w:rPr>
              <w:t>916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B234F" w:rsidRPr="0068584C" w14:paraId="5C726680" w14:textId="77777777" w:rsidTr="00022F72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4B0272D0" w14:textId="77777777" w:rsidR="003B234F" w:rsidRPr="0068584C" w:rsidRDefault="003B234F" w:rsidP="003B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 (ขาดทุน) </w:t>
            </w:r>
            <w:r w:rsidRPr="006858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FB8103" w14:textId="77777777" w:rsidR="003B234F" w:rsidRPr="0068584C" w:rsidRDefault="003B234F" w:rsidP="003B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9115B3" w14:textId="2C09AA47" w:rsidR="003B234F" w:rsidRPr="00B06015" w:rsidRDefault="002B1F85" w:rsidP="003B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</w:t>
            </w:r>
            <w:r w:rsidR="00FB3F13" w:rsidRPr="00FB3F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140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FB3F13" w:rsidRPr="00FB3F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018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FA440D" w14:textId="77777777" w:rsidR="003B234F" w:rsidRPr="00B06015" w:rsidRDefault="003B234F" w:rsidP="003B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118044" w14:textId="7B459C2B" w:rsidR="003B234F" w:rsidRPr="0068584C" w:rsidRDefault="00FB3F13" w:rsidP="003B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127</w:t>
            </w:r>
            <w:r w:rsidR="003B234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681</w:t>
            </w:r>
          </w:p>
        </w:tc>
      </w:tr>
    </w:tbl>
    <w:p w14:paraId="75444F68" w14:textId="13E78F3E" w:rsidR="00A46EAE" w:rsidRPr="00AC365B" w:rsidRDefault="00A46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0738889" w14:textId="77777777" w:rsidR="007B37C8" w:rsidRPr="007B37C8" w:rsidRDefault="007B37C8" w:rsidP="00AF50B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7B37C8">
        <w:rPr>
          <w:rFonts w:ascii="Angsana New" w:hAnsi="Angsana New"/>
          <w:b/>
          <w:bCs/>
          <w:sz w:val="30"/>
          <w:szCs w:val="30"/>
          <w:cs/>
        </w:rPr>
        <w:lastRenderedPageBreak/>
        <w:t>สัญญาเช่า</w:t>
      </w:r>
    </w:p>
    <w:p w14:paraId="4B49DB37" w14:textId="77777777" w:rsidR="007B37C8" w:rsidRPr="00A700EB" w:rsidRDefault="007B37C8" w:rsidP="007B37C8">
      <w:pPr>
        <w:pStyle w:val="ListParagraph"/>
        <w:ind w:left="540"/>
        <w:jc w:val="thaiDistribute"/>
        <w:rPr>
          <w:rFonts w:ascii="Angsana New" w:hAnsi="Angsana New"/>
          <w:sz w:val="28"/>
          <w:szCs w:val="28"/>
          <w:highlight w:val="cyan"/>
        </w:rPr>
      </w:pPr>
    </w:p>
    <w:tbl>
      <w:tblPr>
        <w:tblW w:w="919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41"/>
        <w:gridCol w:w="1440"/>
        <w:gridCol w:w="178"/>
        <w:gridCol w:w="1532"/>
      </w:tblGrid>
      <w:tr w:rsidR="007B37C8" w:rsidRPr="000D20EA" w14:paraId="03F49C99" w14:textId="77777777" w:rsidTr="002C0E78">
        <w:trPr>
          <w:cantSplit/>
          <w:trHeight w:val="144"/>
          <w:tblHeader/>
        </w:trPr>
        <w:tc>
          <w:tcPr>
            <w:tcW w:w="6041" w:type="dxa"/>
            <w:vAlign w:val="bottom"/>
          </w:tcPr>
          <w:p w14:paraId="6B6BB8F3" w14:textId="77777777" w:rsidR="007B37C8" w:rsidRPr="000D20EA" w:rsidRDefault="007B37C8" w:rsidP="0015203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EA338AB" w14:textId="77777777" w:rsidR="007B37C8" w:rsidRPr="000D20EA" w:rsidRDefault="007B37C8" w:rsidP="001520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30E04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76C1AB4B" w14:textId="77777777" w:rsidR="007B37C8" w:rsidRPr="000D20EA" w:rsidRDefault="007B37C8" w:rsidP="0015203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  <w:vAlign w:val="bottom"/>
          </w:tcPr>
          <w:p w14:paraId="7ED55EC5" w14:textId="77777777" w:rsidR="007B37C8" w:rsidRDefault="007B37C8" w:rsidP="001520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D30E04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AA19597" w14:textId="77777777" w:rsidR="007B37C8" w:rsidRPr="000D20EA" w:rsidRDefault="007B37C8" w:rsidP="001520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30E04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7B37C8" w:rsidRPr="000D20EA" w14:paraId="56E11882" w14:textId="77777777" w:rsidTr="002C0E78">
        <w:trPr>
          <w:cantSplit/>
          <w:trHeight w:val="144"/>
          <w:tblHeader/>
        </w:trPr>
        <w:tc>
          <w:tcPr>
            <w:tcW w:w="6041" w:type="dxa"/>
            <w:vAlign w:val="bottom"/>
          </w:tcPr>
          <w:p w14:paraId="5A284BC8" w14:textId="77777777" w:rsidR="007B37C8" w:rsidRPr="000D20EA" w:rsidRDefault="007B37C8" w:rsidP="0015203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56F02C52" w14:textId="77777777" w:rsidR="007B37C8" w:rsidRPr="000D20EA" w:rsidRDefault="007B37C8" w:rsidP="001520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3D7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D3D7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D3D7B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7B37C8" w:rsidRPr="000D20EA" w14:paraId="217BA4F2" w14:textId="77777777" w:rsidTr="002C0E78">
        <w:trPr>
          <w:cantSplit/>
          <w:trHeight w:val="144"/>
          <w:tblHeader/>
        </w:trPr>
        <w:tc>
          <w:tcPr>
            <w:tcW w:w="6041" w:type="dxa"/>
            <w:vAlign w:val="bottom"/>
          </w:tcPr>
          <w:p w14:paraId="14762173" w14:textId="50809E2C" w:rsidR="007B37C8" w:rsidRPr="000D20EA" w:rsidRDefault="007B37C8" w:rsidP="00152036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B51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FB3F13" w:rsidRPr="00FB3F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078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1624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B3F13" w:rsidRPr="00FB3F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12EDF3AD" w14:textId="77777777" w:rsidR="007B37C8" w:rsidRPr="000D20EA" w:rsidRDefault="007B37C8" w:rsidP="001520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4DA9DE7B" w14:textId="77777777" w:rsidR="007B37C8" w:rsidRPr="000D20EA" w:rsidRDefault="007B37C8" w:rsidP="0015203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08C8FC17" w14:textId="77777777" w:rsidR="007B37C8" w:rsidRPr="000D20EA" w:rsidRDefault="007B37C8" w:rsidP="001520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37C8" w:rsidRPr="000D20EA" w14:paraId="02890F5E" w14:textId="77777777" w:rsidTr="002C0E78">
        <w:trPr>
          <w:cantSplit/>
          <w:trHeight w:val="144"/>
        </w:trPr>
        <w:tc>
          <w:tcPr>
            <w:tcW w:w="6041" w:type="dxa"/>
          </w:tcPr>
          <w:p w14:paraId="1F73A04C" w14:textId="77777777" w:rsidR="007B37C8" w:rsidRPr="000D20EA" w:rsidRDefault="007B37C8" w:rsidP="00152036">
            <w:pPr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440" w:type="dxa"/>
          </w:tcPr>
          <w:p w14:paraId="31D948EB" w14:textId="77777777" w:rsidR="007B37C8" w:rsidRPr="000D20EA" w:rsidRDefault="007B37C8" w:rsidP="001520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7CF39E2" w14:textId="77777777" w:rsidR="007B37C8" w:rsidRPr="000D20EA" w:rsidRDefault="007B37C8" w:rsidP="0015203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63EC7D20" w14:textId="77777777" w:rsidR="007B37C8" w:rsidRPr="000D20EA" w:rsidRDefault="007B37C8" w:rsidP="0015203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37C8" w:rsidRPr="000D20EA" w14:paraId="0BFBDC7D" w14:textId="77777777" w:rsidTr="002C0E78">
        <w:trPr>
          <w:cantSplit/>
          <w:trHeight w:val="191"/>
        </w:trPr>
        <w:tc>
          <w:tcPr>
            <w:tcW w:w="6041" w:type="dxa"/>
          </w:tcPr>
          <w:p w14:paraId="5F1F3B59" w14:textId="77777777" w:rsidR="007B37C8" w:rsidRPr="000D20EA" w:rsidRDefault="007B37C8" w:rsidP="00152036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0D20EA" w:rsidDel="009A474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4C34B9FF" w14:textId="631B78C0" w:rsidR="007B37C8" w:rsidRPr="000D20EA" w:rsidRDefault="00FB3F13" w:rsidP="00A15D5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3F13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2C43E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 w:cs="Angsana New"/>
                <w:sz w:val="30"/>
                <w:szCs w:val="30"/>
                <w:lang w:val="en-US"/>
              </w:rPr>
              <w:t>181</w:t>
            </w:r>
          </w:p>
        </w:tc>
        <w:tc>
          <w:tcPr>
            <w:tcW w:w="178" w:type="dxa"/>
          </w:tcPr>
          <w:p w14:paraId="1DD0555D" w14:textId="77777777" w:rsidR="007B37C8" w:rsidRPr="000D20EA" w:rsidRDefault="007B37C8" w:rsidP="0015203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5C678F93" w14:textId="49E9E248" w:rsidR="007B37C8" w:rsidRPr="000D20EA" w:rsidRDefault="002C43EF" w:rsidP="00A15D5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3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B37C8" w:rsidRPr="000D20EA" w14:paraId="0171BA1E" w14:textId="77777777" w:rsidTr="002C0E78">
        <w:trPr>
          <w:cantSplit/>
          <w:trHeight w:val="144"/>
        </w:trPr>
        <w:tc>
          <w:tcPr>
            <w:tcW w:w="6041" w:type="dxa"/>
          </w:tcPr>
          <w:p w14:paraId="584651F8" w14:textId="77777777" w:rsidR="007B37C8" w:rsidRPr="000D20EA" w:rsidRDefault="007B37C8" w:rsidP="00152036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0D20EA" w:rsidDel="00D924C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1CC37787" w14:textId="42109351" w:rsidR="007B37C8" w:rsidRPr="000D20EA" w:rsidRDefault="00FB3F13" w:rsidP="00A15D5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3F13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2C43E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 w:cs="Angsana New"/>
                <w:sz w:val="30"/>
                <w:szCs w:val="30"/>
                <w:lang w:val="en-US"/>
              </w:rPr>
              <w:t>097</w:t>
            </w:r>
          </w:p>
        </w:tc>
        <w:tc>
          <w:tcPr>
            <w:tcW w:w="178" w:type="dxa"/>
          </w:tcPr>
          <w:p w14:paraId="11CD471E" w14:textId="77777777" w:rsidR="007B37C8" w:rsidRPr="000D20EA" w:rsidRDefault="007B37C8" w:rsidP="0015203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0B2E11E8" w14:textId="2FBB9257" w:rsidR="007B37C8" w:rsidRPr="000D20EA" w:rsidRDefault="002C43EF" w:rsidP="0035015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3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B37C8" w:rsidRPr="000D20EA" w14:paraId="1C0BE6CD" w14:textId="77777777" w:rsidTr="002C0E78">
        <w:trPr>
          <w:cantSplit/>
          <w:trHeight w:val="144"/>
        </w:trPr>
        <w:tc>
          <w:tcPr>
            <w:tcW w:w="6041" w:type="dxa"/>
          </w:tcPr>
          <w:p w14:paraId="02FDB34B" w14:textId="77777777" w:rsidR="007B37C8" w:rsidRPr="000D20EA" w:rsidRDefault="007B37C8" w:rsidP="00152036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440" w:type="dxa"/>
          </w:tcPr>
          <w:p w14:paraId="59D40608" w14:textId="478C8773" w:rsidR="007B37C8" w:rsidRPr="000D20EA" w:rsidRDefault="00FB3F13" w:rsidP="00A15D5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3F1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2C43E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 w:cs="Angsana New"/>
                <w:sz w:val="30"/>
                <w:szCs w:val="30"/>
                <w:lang w:val="en-US"/>
              </w:rPr>
              <w:t>841</w:t>
            </w:r>
          </w:p>
        </w:tc>
        <w:tc>
          <w:tcPr>
            <w:tcW w:w="178" w:type="dxa"/>
          </w:tcPr>
          <w:p w14:paraId="35F858AD" w14:textId="77777777" w:rsidR="007B37C8" w:rsidRPr="000D20EA" w:rsidRDefault="007B37C8" w:rsidP="0015203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136EC86E" w14:textId="727128CB" w:rsidR="007B37C8" w:rsidRPr="000D20EA" w:rsidRDefault="00FB3F13" w:rsidP="00A15D5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3F13">
              <w:rPr>
                <w:rFonts w:ascii="Angsana New" w:hAnsi="Angsana New" w:cs="Angsana New"/>
                <w:sz w:val="30"/>
                <w:szCs w:val="30"/>
                <w:lang w:val="en-US"/>
              </w:rPr>
              <w:t>519</w:t>
            </w:r>
          </w:p>
        </w:tc>
      </w:tr>
    </w:tbl>
    <w:p w14:paraId="0FA1FADA" w14:textId="13D3E2F5" w:rsidR="007B37C8" w:rsidRDefault="007B37C8" w:rsidP="007B37C8">
      <w:pPr>
        <w:pStyle w:val="ListParagraph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7288EBE0" w14:textId="278D365F" w:rsidR="00F00B80" w:rsidRPr="007B37C8" w:rsidRDefault="00F00B80" w:rsidP="00F00B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B37C8">
        <w:rPr>
          <w:rFonts w:ascii="Angsana New" w:hAnsi="Angsana New"/>
          <w:sz w:val="30"/>
          <w:szCs w:val="30"/>
          <w:cs/>
        </w:rPr>
        <w:t xml:space="preserve">กระแสเงินสดจ่ายทั้งหมดของหนี้สินตามสัญญาเช่าที่แสดงในงบกระแสเงินสดรวมสำหรับงวดสามเดือนสิ้นสุดวันที่ </w:t>
      </w:r>
      <w:r w:rsidR="00FB3F13" w:rsidRPr="00FB3F13">
        <w:rPr>
          <w:rFonts w:ascii="Angsana New" w:hAnsi="Angsana New"/>
          <w:sz w:val="30"/>
          <w:szCs w:val="30"/>
        </w:rPr>
        <w:t>30</w:t>
      </w:r>
      <w:r w:rsidRPr="007B37C8">
        <w:rPr>
          <w:rFonts w:ascii="Angsana New" w:hAnsi="Angsana New"/>
          <w:sz w:val="30"/>
          <w:szCs w:val="30"/>
        </w:rPr>
        <w:t xml:space="preserve"> </w:t>
      </w:r>
      <w:r w:rsidR="0010788E">
        <w:rPr>
          <w:rFonts w:ascii="Angsana New" w:hAnsi="Angsana New"/>
          <w:sz w:val="30"/>
          <w:szCs w:val="30"/>
          <w:cs/>
        </w:rPr>
        <w:t>กันย</w:t>
      </w:r>
      <w:r>
        <w:rPr>
          <w:rFonts w:ascii="Angsana New" w:hAnsi="Angsana New"/>
          <w:sz w:val="30"/>
          <w:szCs w:val="30"/>
          <w:cs/>
        </w:rPr>
        <w:t>ายน</w:t>
      </w:r>
      <w:r w:rsidRPr="007B37C8">
        <w:rPr>
          <w:rFonts w:ascii="Angsana New" w:hAnsi="Angsana New"/>
          <w:sz w:val="30"/>
          <w:szCs w:val="30"/>
          <w:cs/>
        </w:rPr>
        <w:t xml:space="preserve"> </w:t>
      </w:r>
      <w:r w:rsidR="00FB3F13" w:rsidRPr="00FB3F13">
        <w:rPr>
          <w:rFonts w:ascii="Angsana New" w:hAnsi="Angsana New"/>
          <w:sz w:val="30"/>
          <w:szCs w:val="30"/>
        </w:rPr>
        <w:t>2563</w:t>
      </w:r>
      <w:r w:rsidRPr="007B37C8">
        <w:rPr>
          <w:rFonts w:ascii="Angsana New" w:hAnsi="Angsana New"/>
          <w:sz w:val="30"/>
          <w:szCs w:val="30"/>
          <w:cs/>
        </w:rPr>
        <w:t xml:space="preserve"> มีจำนวน </w:t>
      </w:r>
      <w:r w:rsidR="00FB3F13" w:rsidRPr="00FB3F13">
        <w:rPr>
          <w:rFonts w:ascii="Angsana New" w:hAnsi="Angsana New"/>
          <w:sz w:val="30"/>
          <w:szCs w:val="30"/>
        </w:rPr>
        <w:t>5</w:t>
      </w:r>
      <w:r w:rsidR="002C43EF">
        <w:rPr>
          <w:rFonts w:ascii="Angsana New" w:hAnsi="Angsana New"/>
          <w:sz w:val="30"/>
          <w:szCs w:val="30"/>
        </w:rPr>
        <w:t>.</w:t>
      </w:r>
      <w:r w:rsidR="00FB3F13" w:rsidRPr="00FB3F13">
        <w:rPr>
          <w:rFonts w:ascii="Angsana New" w:hAnsi="Angsana New"/>
          <w:sz w:val="30"/>
          <w:szCs w:val="30"/>
        </w:rPr>
        <w:t>79</w:t>
      </w:r>
      <w:r w:rsidRPr="007B37C8">
        <w:rPr>
          <w:rFonts w:ascii="Angsana New" w:hAnsi="Angsana New"/>
          <w:sz w:val="30"/>
          <w:szCs w:val="30"/>
        </w:rPr>
        <w:t xml:space="preserve"> </w:t>
      </w:r>
      <w:r w:rsidRPr="007B37C8">
        <w:rPr>
          <w:rFonts w:ascii="Angsana New" w:hAnsi="Angsana New"/>
          <w:sz w:val="30"/>
          <w:szCs w:val="30"/>
          <w:cs/>
        </w:rPr>
        <w:t>ล้านบาท</w:t>
      </w:r>
    </w:p>
    <w:p w14:paraId="42B69BEF" w14:textId="77777777" w:rsidR="00F00B80" w:rsidRPr="007B37C8" w:rsidRDefault="00F00B80" w:rsidP="007B37C8">
      <w:pPr>
        <w:pStyle w:val="ListParagraph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W w:w="919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41"/>
        <w:gridCol w:w="1440"/>
        <w:gridCol w:w="11"/>
        <w:gridCol w:w="167"/>
        <w:gridCol w:w="13"/>
        <w:gridCol w:w="1519"/>
      </w:tblGrid>
      <w:tr w:rsidR="00762604" w:rsidRPr="000D20EA" w14:paraId="00311ED8" w14:textId="77777777" w:rsidTr="002C0E78">
        <w:trPr>
          <w:cantSplit/>
          <w:trHeight w:val="144"/>
          <w:tblHeader/>
        </w:trPr>
        <w:tc>
          <w:tcPr>
            <w:tcW w:w="6041" w:type="dxa"/>
            <w:vAlign w:val="bottom"/>
          </w:tcPr>
          <w:p w14:paraId="4A1F14CD" w14:textId="77777777" w:rsidR="00762604" w:rsidRPr="000D20EA" w:rsidRDefault="00762604" w:rsidP="0076260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1" w:type="dxa"/>
            <w:gridSpan w:val="2"/>
            <w:vAlign w:val="bottom"/>
          </w:tcPr>
          <w:p w14:paraId="1D600FB5" w14:textId="2705850E" w:rsidR="00762604" w:rsidRPr="00CD3D7B" w:rsidRDefault="00762604" w:rsidP="0076260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30E04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09474BB4" w14:textId="77777777" w:rsidR="00762604" w:rsidRPr="00CD3D7B" w:rsidRDefault="00762604" w:rsidP="0076260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19" w:type="dxa"/>
          </w:tcPr>
          <w:p w14:paraId="1E649C2B" w14:textId="77777777" w:rsidR="00762604" w:rsidRDefault="00762604" w:rsidP="0076260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D30E04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56DCBD3" w14:textId="14C7EFE5" w:rsidR="00762604" w:rsidRPr="00CD3D7B" w:rsidRDefault="00762604" w:rsidP="0076260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30E04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762604" w:rsidRPr="000D20EA" w14:paraId="6C9BFB52" w14:textId="77777777" w:rsidTr="002C0E78">
        <w:trPr>
          <w:cantSplit/>
          <w:trHeight w:val="144"/>
          <w:tblHeader/>
        </w:trPr>
        <w:tc>
          <w:tcPr>
            <w:tcW w:w="6041" w:type="dxa"/>
            <w:vAlign w:val="bottom"/>
          </w:tcPr>
          <w:p w14:paraId="45604172" w14:textId="77777777" w:rsidR="00762604" w:rsidRPr="000D20EA" w:rsidRDefault="00762604" w:rsidP="0076260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5"/>
          </w:tcPr>
          <w:p w14:paraId="18BB82F7" w14:textId="77777777" w:rsidR="00762604" w:rsidRPr="000D20EA" w:rsidRDefault="00762604" w:rsidP="0076260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3D7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D3D7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D3D7B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762604" w:rsidRPr="000D20EA" w14:paraId="071CC7A6" w14:textId="77777777" w:rsidTr="002C0E78">
        <w:trPr>
          <w:cantSplit/>
          <w:trHeight w:val="144"/>
          <w:tblHeader/>
        </w:trPr>
        <w:tc>
          <w:tcPr>
            <w:tcW w:w="6041" w:type="dxa"/>
            <w:vAlign w:val="bottom"/>
          </w:tcPr>
          <w:p w14:paraId="37055E78" w14:textId="6ECBC9A6" w:rsidR="00762604" w:rsidRPr="000D20EA" w:rsidRDefault="00762604" w:rsidP="00762604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10B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FB3F13" w:rsidRPr="00FB3F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10B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4D35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B3F13" w:rsidRPr="00FB3F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6405E7CD" w14:textId="77777777" w:rsidR="00762604" w:rsidRPr="000D20EA" w:rsidRDefault="00762604" w:rsidP="0076260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519A84E1" w14:textId="77777777" w:rsidR="00762604" w:rsidRPr="000D20EA" w:rsidRDefault="00762604" w:rsidP="0076260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  <w:gridSpan w:val="2"/>
          </w:tcPr>
          <w:p w14:paraId="2FE88AAC" w14:textId="77777777" w:rsidR="00762604" w:rsidRPr="000D20EA" w:rsidRDefault="00762604" w:rsidP="0076260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2604" w:rsidRPr="000D20EA" w14:paraId="4D775E34" w14:textId="77777777" w:rsidTr="002C0E78">
        <w:trPr>
          <w:cantSplit/>
          <w:trHeight w:val="144"/>
        </w:trPr>
        <w:tc>
          <w:tcPr>
            <w:tcW w:w="6041" w:type="dxa"/>
          </w:tcPr>
          <w:p w14:paraId="7623D2A4" w14:textId="77777777" w:rsidR="00762604" w:rsidRPr="000D20EA" w:rsidRDefault="00762604" w:rsidP="00762604">
            <w:pPr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440" w:type="dxa"/>
          </w:tcPr>
          <w:p w14:paraId="5754C547" w14:textId="77777777" w:rsidR="00762604" w:rsidRPr="000D20EA" w:rsidRDefault="00762604" w:rsidP="0076260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14:paraId="6A211D9E" w14:textId="77777777" w:rsidR="00762604" w:rsidRPr="000D20EA" w:rsidRDefault="00762604" w:rsidP="0076260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  <w:gridSpan w:val="2"/>
          </w:tcPr>
          <w:p w14:paraId="137A14A9" w14:textId="77777777" w:rsidR="00762604" w:rsidRPr="000D20EA" w:rsidRDefault="00762604" w:rsidP="0076260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2604" w:rsidRPr="000D20EA" w14:paraId="17AFE136" w14:textId="77777777" w:rsidTr="002C0E78">
        <w:trPr>
          <w:cantSplit/>
          <w:trHeight w:val="191"/>
        </w:trPr>
        <w:tc>
          <w:tcPr>
            <w:tcW w:w="6041" w:type="dxa"/>
          </w:tcPr>
          <w:p w14:paraId="7765BD50" w14:textId="77777777" w:rsidR="00762604" w:rsidRPr="000D20EA" w:rsidRDefault="00762604" w:rsidP="00762604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0D20EA" w:rsidDel="009A474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151CB0C2" w14:textId="05EE13C0" w:rsidR="00762604" w:rsidRPr="002C43EF" w:rsidRDefault="00FB3F13" w:rsidP="0076260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3F13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2C43E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FB3F13">
              <w:rPr>
                <w:rFonts w:ascii="Angsana New" w:hAnsi="Angsana New" w:cs="Angsana New"/>
                <w:sz w:val="30"/>
                <w:szCs w:val="30"/>
                <w:lang w:val="en-US"/>
              </w:rPr>
              <w:t>702</w:t>
            </w:r>
          </w:p>
        </w:tc>
        <w:tc>
          <w:tcPr>
            <w:tcW w:w="178" w:type="dxa"/>
            <w:gridSpan w:val="2"/>
          </w:tcPr>
          <w:p w14:paraId="08B5BE59" w14:textId="77777777" w:rsidR="00762604" w:rsidRPr="000D20EA" w:rsidRDefault="00762604" w:rsidP="0076260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  <w:gridSpan w:val="2"/>
          </w:tcPr>
          <w:p w14:paraId="3F5414D4" w14:textId="3C8FBEAC" w:rsidR="00762604" w:rsidRPr="000D20EA" w:rsidRDefault="002C43EF" w:rsidP="00762604">
            <w:pPr>
              <w:pStyle w:val="acctfourfigures"/>
              <w:tabs>
                <w:tab w:val="clear" w:pos="765"/>
              </w:tabs>
              <w:spacing w:line="240" w:lineRule="atLeast"/>
              <w:ind w:right="2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62604" w:rsidRPr="000D20EA" w14:paraId="08DA0DD0" w14:textId="77777777" w:rsidTr="002C0E78">
        <w:trPr>
          <w:cantSplit/>
          <w:trHeight w:val="144"/>
        </w:trPr>
        <w:tc>
          <w:tcPr>
            <w:tcW w:w="6041" w:type="dxa"/>
          </w:tcPr>
          <w:p w14:paraId="515F8013" w14:textId="77777777" w:rsidR="00762604" w:rsidRPr="000D20EA" w:rsidRDefault="00762604" w:rsidP="00762604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0D20EA" w:rsidDel="00D924C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57C1403A" w14:textId="0E43DCCA" w:rsidR="00762604" w:rsidRPr="00802ACC" w:rsidRDefault="00FB3F13" w:rsidP="0076260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3F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2C43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B3F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178" w:type="dxa"/>
            <w:gridSpan w:val="2"/>
          </w:tcPr>
          <w:p w14:paraId="2BC9DD6B" w14:textId="77777777" w:rsidR="00762604" w:rsidRPr="000D20EA" w:rsidRDefault="00762604" w:rsidP="0076260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  <w:gridSpan w:val="2"/>
          </w:tcPr>
          <w:p w14:paraId="7A401E5F" w14:textId="4C9B0E97" w:rsidR="00762604" w:rsidRPr="000D20EA" w:rsidRDefault="00FB3F13" w:rsidP="0076260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3F13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2C43E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 w:cs="Angsana New"/>
                <w:sz w:val="30"/>
                <w:szCs w:val="30"/>
                <w:lang w:val="en-US"/>
              </w:rPr>
              <w:t>094</w:t>
            </w:r>
          </w:p>
        </w:tc>
      </w:tr>
      <w:tr w:rsidR="00762604" w:rsidRPr="000D20EA" w14:paraId="68BB9186" w14:textId="77777777" w:rsidTr="002C0E78">
        <w:trPr>
          <w:cantSplit/>
          <w:trHeight w:val="144"/>
        </w:trPr>
        <w:tc>
          <w:tcPr>
            <w:tcW w:w="6041" w:type="dxa"/>
          </w:tcPr>
          <w:p w14:paraId="30509C3C" w14:textId="77777777" w:rsidR="00762604" w:rsidRPr="000D20EA" w:rsidRDefault="00762604" w:rsidP="00762604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440" w:type="dxa"/>
          </w:tcPr>
          <w:p w14:paraId="1F868211" w14:textId="2E303ABA" w:rsidR="00762604" w:rsidRPr="000D20EA" w:rsidRDefault="00FB3F13" w:rsidP="0076260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3F13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2C43E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 w:cs="Angsana New"/>
                <w:sz w:val="30"/>
                <w:szCs w:val="30"/>
                <w:lang w:val="en-US"/>
              </w:rPr>
              <w:t>046</w:t>
            </w:r>
          </w:p>
        </w:tc>
        <w:tc>
          <w:tcPr>
            <w:tcW w:w="178" w:type="dxa"/>
            <w:gridSpan w:val="2"/>
          </w:tcPr>
          <w:p w14:paraId="0638789B" w14:textId="77777777" w:rsidR="00762604" w:rsidRPr="000D20EA" w:rsidRDefault="00762604" w:rsidP="0076260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  <w:gridSpan w:val="2"/>
          </w:tcPr>
          <w:p w14:paraId="3F778F27" w14:textId="278EFE05" w:rsidR="00762604" w:rsidRPr="000D20EA" w:rsidRDefault="00FB3F13" w:rsidP="0076260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3F1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2C43E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 w:cs="Angsana New"/>
                <w:sz w:val="30"/>
                <w:szCs w:val="30"/>
                <w:lang w:val="en-US"/>
              </w:rPr>
              <w:t>356</w:t>
            </w:r>
          </w:p>
        </w:tc>
      </w:tr>
    </w:tbl>
    <w:p w14:paraId="40F609DF" w14:textId="77777777" w:rsidR="001624A5" w:rsidRDefault="001624A5" w:rsidP="007B37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4212F65" w14:textId="11D80315" w:rsidR="007B37C8" w:rsidRPr="007B37C8" w:rsidRDefault="007B37C8" w:rsidP="007B37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B37C8">
        <w:rPr>
          <w:rFonts w:ascii="Angsana New" w:hAnsi="Angsana New"/>
          <w:sz w:val="30"/>
          <w:szCs w:val="30"/>
          <w:cs/>
        </w:rPr>
        <w:t>กระแสเงินสดจ่ายทั้งหมดของหนี้สินตามสัญญาเช่าที่แสดงในงบกระแสเงินสดรวมสำหรับงวด</w:t>
      </w:r>
      <w:r w:rsidR="0010788E">
        <w:rPr>
          <w:rFonts w:ascii="Angsana New" w:hAnsi="Angsana New"/>
          <w:sz w:val="30"/>
          <w:szCs w:val="30"/>
          <w:cs/>
        </w:rPr>
        <w:t>เก้า</w:t>
      </w:r>
      <w:r w:rsidRPr="007B37C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FB3F13" w:rsidRPr="00FB3F13">
        <w:rPr>
          <w:rFonts w:ascii="Angsana New" w:hAnsi="Angsana New"/>
          <w:sz w:val="30"/>
          <w:szCs w:val="30"/>
        </w:rPr>
        <w:t>30</w:t>
      </w:r>
      <w:r w:rsidR="00F00B80" w:rsidRPr="007B37C8">
        <w:rPr>
          <w:rFonts w:ascii="Angsana New" w:hAnsi="Angsana New"/>
          <w:sz w:val="30"/>
          <w:szCs w:val="30"/>
        </w:rPr>
        <w:t xml:space="preserve"> </w:t>
      </w:r>
      <w:r w:rsidR="0010788E">
        <w:rPr>
          <w:rFonts w:ascii="Angsana New" w:hAnsi="Angsana New"/>
          <w:sz w:val="30"/>
          <w:szCs w:val="30"/>
          <w:cs/>
        </w:rPr>
        <w:t>กันย</w:t>
      </w:r>
      <w:r w:rsidR="00F00B80">
        <w:rPr>
          <w:rFonts w:ascii="Angsana New" w:hAnsi="Angsana New"/>
          <w:sz w:val="30"/>
          <w:szCs w:val="30"/>
          <w:cs/>
        </w:rPr>
        <w:t>ายน</w:t>
      </w:r>
      <w:r w:rsidR="00F00B80" w:rsidRPr="007B37C8">
        <w:rPr>
          <w:rFonts w:ascii="Angsana New" w:hAnsi="Angsana New"/>
          <w:sz w:val="30"/>
          <w:szCs w:val="30"/>
          <w:cs/>
        </w:rPr>
        <w:t xml:space="preserve"> </w:t>
      </w:r>
      <w:r w:rsidR="00FB3F13" w:rsidRPr="00FB3F13">
        <w:rPr>
          <w:rFonts w:ascii="Angsana New" w:hAnsi="Angsana New"/>
          <w:sz w:val="30"/>
          <w:szCs w:val="30"/>
        </w:rPr>
        <w:t>2563</w:t>
      </w:r>
      <w:r w:rsidRPr="007B37C8">
        <w:rPr>
          <w:rFonts w:ascii="Angsana New" w:hAnsi="Angsana New"/>
          <w:sz w:val="30"/>
          <w:szCs w:val="30"/>
          <w:cs/>
        </w:rPr>
        <w:t xml:space="preserve"> มีจำนวน </w:t>
      </w:r>
      <w:r w:rsidR="00FB3F13" w:rsidRPr="00FB3F13">
        <w:rPr>
          <w:rFonts w:ascii="Angsana New" w:hAnsi="Angsana New"/>
          <w:sz w:val="30"/>
          <w:szCs w:val="30"/>
        </w:rPr>
        <w:t>17</w:t>
      </w:r>
      <w:r w:rsidR="002C43EF">
        <w:rPr>
          <w:rFonts w:ascii="Angsana New" w:hAnsi="Angsana New"/>
          <w:sz w:val="30"/>
          <w:szCs w:val="30"/>
        </w:rPr>
        <w:t>.</w:t>
      </w:r>
      <w:r w:rsidR="00FB3F13" w:rsidRPr="00FB3F13">
        <w:rPr>
          <w:rFonts w:ascii="Angsana New" w:hAnsi="Angsana New"/>
          <w:sz w:val="30"/>
          <w:szCs w:val="30"/>
        </w:rPr>
        <w:t>38</w:t>
      </w:r>
      <w:r w:rsidR="0010788E" w:rsidRPr="007B37C8">
        <w:rPr>
          <w:rFonts w:ascii="Angsana New" w:hAnsi="Angsana New"/>
          <w:sz w:val="30"/>
          <w:szCs w:val="30"/>
          <w:cs/>
        </w:rPr>
        <w:t xml:space="preserve"> </w:t>
      </w:r>
      <w:r w:rsidRPr="007B37C8">
        <w:rPr>
          <w:rFonts w:ascii="Angsana New" w:hAnsi="Angsana New"/>
          <w:sz w:val="30"/>
          <w:szCs w:val="30"/>
          <w:cs/>
        </w:rPr>
        <w:t>ล้านบาท</w:t>
      </w:r>
    </w:p>
    <w:p w14:paraId="4A6F07EF" w14:textId="77777777" w:rsidR="007B37C8" w:rsidRDefault="007B37C8" w:rsidP="007B37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50A98D12" w14:textId="25084C97" w:rsidR="0073416E" w:rsidRPr="00AC365B" w:rsidRDefault="0073416E" w:rsidP="000312A5">
      <w:pPr>
        <w:pStyle w:val="ListParagraph"/>
        <w:pageBreakBefore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AC365B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1395C455" w14:textId="77777777" w:rsidR="0073416E" w:rsidRPr="00ED5F68" w:rsidRDefault="0073416E" w:rsidP="00152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07" w:hanging="567"/>
        <w:jc w:val="both"/>
        <w:rPr>
          <w:rFonts w:ascii="Angsana New" w:hAnsi="Angsana New"/>
          <w:sz w:val="28"/>
          <w:szCs w:val="28"/>
        </w:rPr>
      </w:pPr>
    </w:p>
    <w:p w14:paraId="0D27D083" w14:textId="77777777" w:rsidR="00152036" w:rsidRPr="00152036" w:rsidRDefault="00152036" w:rsidP="001520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52036">
        <w:rPr>
          <w:rFonts w:ascii="Angsana New" w:hAnsi="Angsana New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4B76ED9B" w14:textId="77777777" w:rsidR="00152036" w:rsidRPr="000D20EA" w:rsidRDefault="00152036" w:rsidP="00152036">
      <w:pPr>
        <w:pStyle w:val="block"/>
        <w:spacing w:after="0" w:line="240" w:lineRule="auto"/>
        <w:ind w:left="540" w:right="-7"/>
        <w:jc w:val="both"/>
        <w:rPr>
          <w:rFonts w:ascii="Angsana New" w:hAnsi="Angsana New" w:cs="Cordia New"/>
          <w:b/>
          <w:bCs/>
          <w:sz w:val="30"/>
          <w:szCs w:val="30"/>
          <w:lang w:val="en-US" w:bidi="th-TH"/>
        </w:rPr>
      </w:pPr>
    </w:p>
    <w:p w14:paraId="2C86401B" w14:textId="28AAB0B3" w:rsidR="00152036" w:rsidRPr="00532F88" w:rsidRDefault="00152036" w:rsidP="001520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32F88">
        <w:rPr>
          <w:rFonts w:ascii="Angsana New" w:hAnsi="Angsana New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FB3F13" w:rsidRPr="00FB3F13">
        <w:rPr>
          <w:rFonts w:ascii="Angsana New" w:hAnsi="Angsana New"/>
          <w:sz w:val="30"/>
          <w:szCs w:val="30"/>
        </w:rPr>
        <w:t>12</w:t>
      </w:r>
      <w:r w:rsidRPr="00532F88">
        <w:rPr>
          <w:rFonts w:ascii="Angsana New" w:hAnsi="Angsana New"/>
          <w:sz w:val="30"/>
          <w:szCs w:val="30"/>
          <w:cs/>
        </w:rPr>
        <w:t xml:space="preserve"> เดือนข้างหน้า ทั้งนี้ 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35561BC2" w14:textId="77777777" w:rsidR="00152036" w:rsidRPr="00361482" w:rsidRDefault="00152036" w:rsidP="001520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4373B40C" w14:textId="77777777" w:rsidR="00152036" w:rsidRPr="00532F88" w:rsidRDefault="00152036" w:rsidP="00152036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  <w:r w:rsidRPr="00532F88">
        <w:rPr>
          <w:rFonts w:ascii="Angsana New" w:hAnsi="Angsana New" w:cs="Angsana New"/>
          <w:sz w:val="30"/>
          <w:szCs w:val="30"/>
          <w:cs/>
          <w:lang w:bidi="th-TH"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 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532F88" w:rsidDel="005B6E1D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532F88">
        <w:rPr>
          <w:rFonts w:ascii="Angsana New" w:hAnsi="Angsana New" w:cs="Angsana New"/>
          <w:sz w:val="30"/>
          <w:szCs w:val="30"/>
          <w:cs/>
          <w:lang w:bidi="th-TH"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00BCD93F" w14:textId="0A9B04C9" w:rsidR="003564A8" w:rsidRDefault="003564A8">
      <w:bookmarkStart w:id="2" w:name="_Hlk36150781"/>
    </w:p>
    <w:tbl>
      <w:tblPr>
        <w:tblStyle w:val="TableGrid"/>
        <w:tblW w:w="93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61"/>
        <w:gridCol w:w="1292"/>
        <w:gridCol w:w="233"/>
        <w:gridCol w:w="862"/>
        <w:gridCol w:w="360"/>
        <w:gridCol w:w="1188"/>
        <w:gridCol w:w="232"/>
        <w:gridCol w:w="1503"/>
      </w:tblGrid>
      <w:tr w:rsidR="003564A8" w:rsidRPr="003564A8" w14:paraId="22E37C3D" w14:textId="77777777" w:rsidTr="003564A8">
        <w:trPr>
          <w:trHeight w:val="20"/>
          <w:tblHeader/>
        </w:trPr>
        <w:tc>
          <w:tcPr>
            <w:tcW w:w="3661" w:type="dxa"/>
            <w:shd w:val="clear" w:color="auto" w:fill="auto"/>
            <w:vAlign w:val="bottom"/>
          </w:tcPr>
          <w:p w14:paraId="32478166" w14:textId="39B2BB06" w:rsidR="003564A8" w:rsidRPr="003564A8" w:rsidRDefault="003564A8" w:rsidP="00544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7C3BF2EE" w14:textId="3F570F5C" w:rsidR="003564A8" w:rsidRPr="003564A8" w:rsidRDefault="003564A8" w:rsidP="006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9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64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bookmarkEnd w:id="2"/>
      <w:tr w:rsidR="003564A8" w:rsidRPr="003564A8" w14:paraId="3460795F" w14:textId="77777777" w:rsidTr="003D02B6">
        <w:trPr>
          <w:trHeight w:val="20"/>
          <w:tblHeader/>
        </w:trPr>
        <w:tc>
          <w:tcPr>
            <w:tcW w:w="3661" w:type="dxa"/>
            <w:shd w:val="clear" w:color="auto" w:fill="auto"/>
            <w:vAlign w:val="bottom"/>
          </w:tcPr>
          <w:p w14:paraId="0C21F9AB" w14:textId="4F4B9EA8" w:rsidR="003564A8" w:rsidRPr="003564A8" w:rsidRDefault="003564A8" w:rsidP="00356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3564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B3F13" w:rsidRPr="00FB3F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0312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078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0312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3564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B3F13" w:rsidRPr="00FB3F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92" w:type="dxa"/>
            <w:vAlign w:val="bottom"/>
          </w:tcPr>
          <w:p w14:paraId="0E73CFDE" w14:textId="4B1947FE" w:rsidR="003564A8" w:rsidRPr="003564A8" w:rsidRDefault="003564A8" w:rsidP="00356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3" w:type="dxa"/>
            <w:vAlign w:val="bottom"/>
          </w:tcPr>
          <w:p w14:paraId="0BFA3AB6" w14:textId="77777777" w:rsidR="003564A8" w:rsidRPr="003564A8" w:rsidRDefault="003564A8" w:rsidP="00356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862" w:type="dxa"/>
            <w:vAlign w:val="bottom"/>
          </w:tcPr>
          <w:p w14:paraId="19AB2166" w14:textId="494331EA" w:rsidR="003564A8" w:rsidRPr="003564A8" w:rsidRDefault="003564A8" w:rsidP="00356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360" w:type="dxa"/>
            <w:vAlign w:val="bottom"/>
          </w:tcPr>
          <w:p w14:paraId="552D1241" w14:textId="77777777" w:rsidR="003564A8" w:rsidRPr="003564A8" w:rsidRDefault="003564A8" w:rsidP="00356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88" w:type="dxa"/>
            <w:vAlign w:val="bottom"/>
          </w:tcPr>
          <w:p w14:paraId="659A6092" w14:textId="13B6989B" w:rsidR="003564A8" w:rsidRPr="003564A8" w:rsidRDefault="003D02B6" w:rsidP="00356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2" w:type="dxa"/>
            <w:vAlign w:val="bottom"/>
          </w:tcPr>
          <w:p w14:paraId="6E77BE2B" w14:textId="77777777" w:rsidR="003564A8" w:rsidRPr="003564A8" w:rsidRDefault="003564A8" w:rsidP="00356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02C75E80" w14:textId="77777777" w:rsidR="003564A8" w:rsidRPr="003564A8" w:rsidRDefault="003564A8" w:rsidP="00356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3581171D" w14:textId="77777777" w:rsidR="003564A8" w:rsidRPr="003564A8" w:rsidRDefault="003564A8" w:rsidP="00356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3564A8" w:rsidRPr="003564A8" w14:paraId="1E7C54D9" w14:textId="77777777" w:rsidTr="003564A8">
        <w:trPr>
          <w:trHeight w:val="164"/>
          <w:tblHeader/>
        </w:trPr>
        <w:tc>
          <w:tcPr>
            <w:tcW w:w="3661" w:type="dxa"/>
          </w:tcPr>
          <w:p w14:paraId="741D0714" w14:textId="1ACEAA7F" w:rsidR="003564A8" w:rsidRPr="003564A8" w:rsidRDefault="003564A8" w:rsidP="00356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5670" w:type="dxa"/>
            <w:gridSpan w:val="7"/>
          </w:tcPr>
          <w:p w14:paraId="18A574BE" w14:textId="4F0911A3" w:rsidR="003564A8" w:rsidRPr="003564A8" w:rsidRDefault="003564A8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 w:firstLine="24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64A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AF50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3564A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330C4" w:rsidRPr="009502B6" w14:paraId="443060CA" w14:textId="77777777" w:rsidTr="003D02B6">
        <w:trPr>
          <w:trHeight w:val="20"/>
        </w:trPr>
        <w:tc>
          <w:tcPr>
            <w:tcW w:w="3661" w:type="dxa"/>
          </w:tcPr>
          <w:p w14:paraId="22CFC8AC" w14:textId="24323F2E" w:rsidR="000330C4" w:rsidRPr="003564A8" w:rsidRDefault="000330C4" w:rsidP="00033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92" w:type="dxa"/>
          </w:tcPr>
          <w:p w14:paraId="18523F09" w14:textId="23EBBBB5" w:rsidR="000330C4" w:rsidRPr="003564A8" w:rsidRDefault="000330C4" w:rsidP="00033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2648F9DD" w14:textId="77777777" w:rsidR="000330C4" w:rsidRPr="003564A8" w:rsidRDefault="000330C4" w:rsidP="00033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</w:tcPr>
          <w:p w14:paraId="58A65299" w14:textId="594801A8" w:rsidR="000330C4" w:rsidRPr="003564A8" w:rsidRDefault="000330C4" w:rsidP="00033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FBBA413" w14:textId="77777777" w:rsidR="000330C4" w:rsidRPr="003564A8" w:rsidRDefault="000330C4" w:rsidP="00033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C926DB4" w14:textId="3624B5D3" w:rsidR="000330C4" w:rsidRPr="003564A8" w:rsidRDefault="00FB3F13" w:rsidP="00033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C872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3F13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232" w:type="dxa"/>
          </w:tcPr>
          <w:p w14:paraId="78877585" w14:textId="77777777" w:rsidR="000330C4" w:rsidRPr="003564A8" w:rsidRDefault="000330C4" w:rsidP="00033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7FB45511" w14:textId="7E11C254" w:rsidR="000330C4" w:rsidRPr="003564A8" w:rsidRDefault="00C872AA" w:rsidP="0095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line="240" w:lineRule="auto"/>
              <w:ind w:left="-129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02B6" w:rsidRPr="003564A8" w14:paraId="1FBF0AF8" w14:textId="77777777" w:rsidTr="003D02B6">
        <w:trPr>
          <w:trHeight w:val="20"/>
        </w:trPr>
        <w:tc>
          <w:tcPr>
            <w:tcW w:w="3661" w:type="dxa"/>
          </w:tcPr>
          <w:p w14:paraId="0EFE09B7" w14:textId="607BFDCE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92" w:type="dxa"/>
          </w:tcPr>
          <w:p w14:paraId="42C76D46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77B7EE51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</w:tcPr>
          <w:p w14:paraId="663E9C19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AF762E5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F99AFAD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</w:tcPr>
          <w:p w14:paraId="55F55A6F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409B4551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line="240" w:lineRule="auto"/>
              <w:ind w:left="-129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02B6" w:rsidRPr="003564A8" w14:paraId="678CBF69" w14:textId="77777777" w:rsidTr="003D02B6">
        <w:trPr>
          <w:trHeight w:val="20"/>
        </w:trPr>
        <w:tc>
          <w:tcPr>
            <w:tcW w:w="3661" w:type="dxa"/>
          </w:tcPr>
          <w:p w14:paraId="7F149E10" w14:textId="5202C6DC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="00FB3F13" w:rsidRPr="00FB3F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564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92" w:type="dxa"/>
          </w:tcPr>
          <w:p w14:paraId="5500C113" w14:textId="258CDFD4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18FBDA16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</w:tcPr>
          <w:p w14:paraId="10EA2BDA" w14:textId="20EE33BE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2A103F8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621F64A" w14:textId="71BF76BC" w:rsidR="003D02B6" w:rsidRPr="003564A8" w:rsidRDefault="00FB3F13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C872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3F13"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  <w:tc>
          <w:tcPr>
            <w:tcW w:w="232" w:type="dxa"/>
          </w:tcPr>
          <w:p w14:paraId="0FF273BE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634EF7FE" w14:textId="3AAA3289" w:rsidR="003D02B6" w:rsidRPr="003564A8" w:rsidRDefault="00FB3F13" w:rsidP="00C8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872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3F13"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</w:tr>
      <w:tr w:rsidR="003D02B6" w:rsidRPr="003564A8" w14:paraId="1596C99D" w14:textId="77777777" w:rsidTr="003D02B6">
        <w:trPr>
          <w:trHeight w:val="20"/>
        </w:trPr>
        <w:tc>
          <w:tcPr>
            <w:tcW w:w="3661" w:type="dxa"/>
          </w:tcPr>
          <w:p w14:paraId="1D980DD1" w14:textId="131E6D40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FB3F13" w:rsidRPr="00FB3F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564A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FB3F13" w:rsidRPr="00FB3F1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564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92" w:type="dxa"/>
          </w:tcPr>
          <w:p w14:paraId="6D56C944" w14:textId="28739006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35741457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</w:tcPr>
          <w:p w14:paraId="413D10F7" w14:textId="5BE7C90A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EC0B8E2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281982F" w14:textId="2ADCEEBC" w:rsidR="003D02B6" w:rsidRPr="003564A8" w:rsidRDefault="00FB3F13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872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3F13">
              <w:rPr>
                <w:rFonts w:asciiTheme="majorBidi" w:hAnsiTheme="majorBidi" w:cstheme="majorBidi"/>
                <w:sz w:val="30"/>
                <w:szCs w:val="30"/>
              </w:rPr>
              <w:t>887</w:t>
            </w:r>
          </w:p>
        </w:tc>
        <w:tc>
          <w:tcPr>
            <w:tcW w:w="232" w:type="dxa"/>
          </w:tcPr>
          <w:p w14:paraId="60B813FF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10E3FE13" w14:textId="2277F991" w:rsidR="003D02B6" w:rsidRPr="003564A8" w:rsidRDefault="00FB3F13" w:rsidP="00033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line="240" w:lineRule="auto"/>
              <w:ind w:left="-129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872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3F13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</w:tr>
      <w:tr w:rsidR="003D02B6" w:rsidRPr="003564A8" w14:paraId="516F829E" w14:textId="77777777" w:rsidTr="003D02B6">
        <w:trPr>
          <w:trHeight w:val="20"/>
        </w:trPr>
        <w:tc>
          <w:tcPr>
            <w:tcW w:w="3661" w:type="dxa"/>
          </w:tcPr>
          <w:p w14:paraId="54C1540A" w14:textId="0DFEC3B8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FB3F13" w:rsidRPr="00FB3F1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564A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FB3F13" w:rsidRPr="00FB3F1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564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92" w:type="dxa"/>
          </w:tcPr>
          <w:p w14:paraId="17C1F2D4" w14:textId="7468FF02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068D77C6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</w:tcPr>
          <w:p w14:paraId="7C38A8B7" w14:textId="4FB39C3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4AD60C1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A6591B9" w14:textId="616F65E6" w:rsidR="003D02B6" w:rsidRPr="003564A8" w:rsidRDefault="00FB3F13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872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3F13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232" w:type="dxa"/>
          </w:tcPr>
          <w:p w14:paraId="1594363C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71F14EF8" w14:textId="720DD516" w:rsidR="003D02B6" w:rsidRPr="003564A8" w:rsidRDefault="00FB3F13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line="240" w:lineRule="auto"/>
              <w:ind w:left="-129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872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3F13"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</w:tr>
      <w:tr w:rsidR="003D02B6" w:rsidRPr="003564A8" w14:paraId="32E57BE7" w14:textId="77777777" w:rsidTr="003D02B6">
        <w:trPr>
          <w:trHeight w:val="20"/>
        </w:trPr>
        <w:tc>
          <w:tcPr>
            <w:tcW w:w="3661" w:type="dxa"/>
          </w:tcPr>
          <w:p w14:paraId="3DF2D16C" w14:textId="3668C386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FB3F13" w:rsidRPr="00FB3F1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564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92" w:type="dxa"/>
          </w:tcPr>
          <w:p w14:paraId="2758F6E6" w14:textId="7B0BDED8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1B04A727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</w:tcPr>
          <w:p w14:paraId="1C8D5597" w14:textId="263A57E9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5195433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7C01A44" w14:textId="6B925B3E" w:rsidR="003D02B6" w:rsidRPr="003564A8" w:rsidRDefault="00FB3F13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872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3F13">
              <w:rPr>
                <w:rFonts w:asciiTheme="majorBidi" w:hAnsiTheme="majorBidi" w:cstheme="majorBidi"/>
                <w:sz w:val="30"/>
                <w:szCs w:val="30"/>
              </w:rPr>
              <w:t>915</w:t>
            </w:r>
          </w:p>
        </w:tc>
        <w:tc>
          <w:tcPr>
            <w:tcW w:w="232" w:type="dxa"/>
          </w:tcPr>
          <w:p w14:paraId="4FBC98B7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113B818B" w14:textId="43A800A4" w:rsidR="003D02B6" w:rsidRPr="003564A8" w:rsidRDefault="00FB3F13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line="240" w:lineRule="auto"/>
              <w:ind w:left="-129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872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3F13">
              <w:rPr>
                <w:rFonts w:asciiTheme="majorBidi" w:hAnsiTheme="majorBidi" w:cstheme="majorBidi"/>
                <w:sz w:val="30"/>
                <w:szCs w:val="30"/>
              </w:rPr>
              <w:t>848</w:t>
            </w:r>
          </w:p>
        </w:tc>
      </w:tr>
      <w:tr w:rsidR="003D02B6" w:rsidRPr="003564A8" w14:paraId="1B41E3BC" w14:textId="77777777" w:rsidTr="003D02B6">
        <w:trPr>
          <w:trHeight w:val="20"/>
        </w:trPr>
        <w:tc>
          <w:tcPr>
            <w:tcW w:w="3661" w:type="dxa"/>
          </w:tcPr>
          <w:p w14:paraId="28CF0E8F" w14:textId="675F6529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3564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2" w:type="dxa"/>
          </w:tcPr>
          <w:p w14:paraId="2A6E3BEC" w14:textId="1170ECB2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</w:tcPr>
          <w:p w14:paraId="61FD9A82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2" w:type="dxa"/>
          </w:tcPr>
          <w:p w14:paraId="591D5BE5" w14:textId="0E8D0CE6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65B44E5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066EE3D4" w14:textId="2F3297DE" w:rsidR="003D02B6" w:rsidRPr="003564A8" w:rsidRDefault="00FB3F13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  <w:r w:rsidR="00C87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002</w:t>
            </w:r>
          </w:p>
        </w:tc>
        <w:tc>
          <w:tcPr>
            <w:tcW w:w="232" w:type="dxa"/>
          </w:tcPr>
          <w:p w14:paraId="6726FF4D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5E1D0B28" w14:textId="2DF316FE" w:rsidR="003D02B6" w:rsidRPr="003564A8" w:rsidRDefault="00FB3F13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line="240" w:lineRule="auto"/>
              <w:ind w:left="-129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C87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730</w:t>
            </w:r>
          </w:p>
        </w:tc>
      </w:tr>
      <w:tr w:rsidR="003D02B6" w:rsidRPr="003564A8" w14:paraId="698AF369" w14:textId="77777777" w:rsidTr="003D02B6">
        <w:trPr>
          <w:trHeight w:val="20"/>
        </w:trPr>
        <w:tc>
          <w:tcPr>
            <w:tcW w:w="3661" w:type="dxa"/>
          </w:tcPr>
          <w:p w14:paraId="49CA73D8" w14:textId="374B792C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64A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92" w:type="dxa"/>
          </w:tcPr>
          <w:p w14:paraId="76CB096C" w14:textId="3435359E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663559E9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</w:tcPr>
          <w:p w14:paraId="27C72C38" w14:textId="7F5DC1DE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1EF81B64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2F3F83E6" w14:textId="7F8A8C19" w:rsidR="003D02B6" w:rsidRPr="003564A8" w:rsidRDefault="00C872AA" w:rsidP="00B45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29" w:right="-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3F13" w:rsidRPr="00FB3F13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B3F13" w:rsidRPr="00FB3F13">
              <w:rPr>
                <w:rFonts w:asciiTheme="majorBidi" w:hAnsiTheme="majorBidi" w:cstheme="majorBidi"/>
                <w:sz w:val="30"/>
                <w:szCs w:val="30"/>
              </w:rPr>
              <w:t>730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2" w:type="dxa"/>
          </w:tcPr>
          <w:p w14:paraId="32B3EDB7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3" w:type="dxa"/>
            <w:tcBorders>
              <w:top w:val="double" w:sz="4" w:space="0" w:color="auto"/>
            </w:tcBorders>
          </w:tcPr>
          <w:p w14:paraId="3BB3532F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D02B6" w:rsidRPr="003564A8" w14:paraId="4D482975" w14:textId="77777777" w:rsidTr="003D02B6">
        <w:trPr>
          <w:trHeight w:val="20"/>
        </w:trPr>
        <w:tc>
          <w:tcPr>
            <w:tcW w:w="3661" w:type="dxa"/>
          </w:tcPr>
          <w:p w14:paraId="12A8EBF9" w14:textId="3EE12F95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3564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92" w:type="dxa"/>
          </w:tcPr>
          <w:p w14:paraId="7571675A" w14:textId="7856B6C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</w:tcPr>
          <w:p w14:paraId="1A96D4DE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2" w:type="dxa"/>
          </w:tcPr>
          <w:p w14:paraId="27711527" w14:textId="0DE35454" w:rsidR="003D02B6" w:rsidRPr="0051333C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8453E1A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536C497B" w14:textId="28255407" w:rsidR="003D02B6" w:rsidRPr="003564A8" w:rsidRDefault="00FB3F13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</w:t>
            </w:r>
            <w:r w:rsidR="00C87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</w:t>
            </w:r>
          </w:p>
        </w:tc>
        <w:tc>
          <w:tcPr>
            <w:tcW w:w="232" w:type="dxa"/>
          </w:tcPr>
          <w:p w14:paraId="7C4BCBF2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3" w:type="dxa"/>
          </w:tcPr>
          <w:p w14:paraId="02DC0212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E2D15CB" w14:textId="77777777" w:rsidR="00152036" w:rsidRDefault="00152036" w:rsidP="00152036">
      <w:pPr>
        <w:pStyle w:val="block"/>
        <w:spacing w:after="0" w:line="240" w:lineRule="auto"/>
        <w:ind w:left="540"/>
        <w:jc w:val="both"/>
        <w:rPr>
          <w:rFonts w:ascii="Angsana New" w:hAnsi="Angsana New" w:cs="Cordia New"/>
          <w:b/>
          <w:bCs/>
          <w:sz w:val="30"/>
          <w:szCs w:val="30"/>
          <w:lang w:val="en-US" w:bidi="th-TH"/>
        </w:rPr>
      </w:pPr>
    </w:p>
    <w:tbl>
      <w:tblPr>
        <w:tblStyle w:val="TableGrid"/>
        <w:tblW w:w="93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61"/>
        <w:gridCol w:w="1292"/>
        <w:gridCol w:w="233"/>
        <w:gridCol w:w="682"/>
        <w:gridCol w:w="540"/>
        <w:gridCol w:w="1188"/>
        <w:gridCol w:w="232"/>
        <w:gridCol w:w="1503"/>
      </w:tblGrid>
      <w:tr w:rsidR="003564A8" w:rsidRPr="003564A8" w14:paraId="3DCCAF39" w14:textId="77777777" w:rsidTr="0054446D">
        <w:trPr>
          <w:trHeight w:val="20"/>
          <w:tblHeader/>
        </w:trPr>
        <w:tc>
          <w:tcPr>
            <w:tcW w:w="3661" w:type="dxa"/>
            <w:shd w:val="clear" w:color="auto" w:fill="auto"/>
            <w:vAlign w:val="bottom"/>
          </w:tcPr>
          <w:p w14:paraId="168A54DB" w14:textId="77777777" w:rsidR="003564A8" w:rsidRPr="003564A8" w:rsidRDefault="003564A8" w:rsidP="000312A5">
            <w:pPr>
              <w:pStyle w:val="BodyText"/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53E61BFE" w14:textId="2F560E43" w:rsidR="003564A8" w:rsidRPr="003564A8" w:rsidRDefault="003564A8" w:rsidP="006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4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64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564A8" w:rsidRPr="003564A8" w14:paraId="16EB265F" w14:textId="77777777" w:rsidTr="003D02B6">
        <w:trPr>
          <w:trHeight w:val="20"/>
          <w:tblHeader/>
        </w:trPr>
        <w:tc>
          <w:tcPr>
            <w:tcW w:w="3661" w:type="dxa"/>
            <w:shd w:val="clear" w:color="auto" w:fill="auto"/>
            <w:vAlign w:val="bottom"/>
          </w:tcPr>
          <w:p w14:paraId="706AF046" w14:textId="046CF555" w:rsidR="003564A8" w:rsidRPr="003564A8" w:rsidRDefault="003564A8" w:rsidP="00544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3564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B3F13" w:rsidRPr="00FB3F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0312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078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0312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="000312A5" w:rsidRPr="003564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B3F13" w:rsidRPr="00FB3F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92" w:type="dxa"/>
            <w:vAlign w:val="bottom"/>
          </w:tcPr>
          <w:p w14:paraId="5190B413" w14:textId="6983AAD6" w:rsidR="003564A8" w:rsidRPr="003564A8" w:rsidRDefault="003564A8" w:rsidP="005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3" w:type="dxa"/>
            <w:vAlign w:val="bottom"/>
          </w:tcPr>
          <w:p w14:paraId="3759267A" w14:textId="77777777" w:rsidR="003564A8" w:rsidRPr="003564A8" w:rsidRDefault="003564A8" w:rsidP="005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682" w:type="dxa"/>
            <w:vAlign w:val="bottom"/>
          </w:tcPr>
          <w:p w14:paraId="7225ED89" w14:textId="05550DE0" w:rsidR="003564A8" w:rsidRPr="003564A8" w:rsidRDefault="003564A8" w:rsidP="005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540" w:type="dxa"/>
            <w:vAlign w:val="bottom"/>
          </w:tcPr>
          <w:p w14:paraId="34168B18" w14:textId="77777777" w:rsidR="003564A8" w:rsidRPr="003564A8" w:rsidRDefault="003564A8" w:rsidP="005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88" w:type="dxa"/>
            <w:vAlign w:val="bottom"/>
          </w:tcPr>
          <w:p w14:paraId="1EE9DD2D" w14:textId="6AAF7E0D" w:rsidR="003564A8" w:rsidRPr="003564A8" w:rsidRDefault="003D02B6" w:rsidP="005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2" w:type="dxa"/>
            <w:vAlign w:val="bottom"/>
          </w:tcPr>
          <w:p w14:paraId="0CD6D726" w14:textId="77777777" w:rsidR="003564A8" w:rsidRPr="003564A8" w:rsidRDefault="003564A8" w:rsidP="005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29089171" w14:textId="77777777" w:rsidR="003564A8" w:rsidRPr="003564A8" w:rsidRDefault="003564A8" w:rsidP="005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48C05E36" w14:textId="77777777" w:rsidR="003564A8" w:rsidRPr="003564A8" w:rsidRDefault="003564A8" w:rsidP="005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3564A8" w:rsidRPr="003564A8" w14:paraId="54D9713C" w14:textId="77777777" w:rsidTr="0054446D">
        <w:trPr>
          <w:trHeight w:val="164"/>
          <w:tblHeader/>
        </w:trPr>
        <w:tc>
          <w:tcPr>
            <w:tcW w:w="3661" w:type="dxa"/>
          </w:tcPr>
          <w:p w14:paraId="562BBB70" w14:textId="77777777" w:rsidR="003564A8" w:rsidRPr="003564A8" w:rsidRDefault="003564A8" w:rsidP="005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5670" w:type="dxa"/>
            <w:gridSpan w:val="7"/>
          </w:tcPr>
          <w:p w14:paraId="66C2A8FA" w14:textId="77B6A610" w:rsidR="003564A8" w:rsidRPr="003D02B6" w:rsidRDefault="003564A8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 w:firstLine="249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64A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AF50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3564A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D02B6" w:rsidRPr="003564A8" w14:paraId="77CD3CF7" w14:textId="77777777" w:rsidTr="003D02B6">
        <w:trPr>
          <w:trHeight w:val="20"/>
        </w:trPr>
        <w:tc>
          <w:tcPr>
            <w:tcW w:w="3661" w:type="dxa"/>
          </w:tcPr>
          <w:p w14:paraId="34D9F2A6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92" w:type="dxa"/>
          </w:tcPr>
          <w:p w14:paraId="283E9AB4" w14:textId="1DA9CB5E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04C1C16A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dxa"/>
          </w:tcPr>
          <w:p w14:paraId="1825A0B4" w14:textId="06A543AC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7692DEC5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B793368" w14:textId="71CF916B" w:rsidR="003D02B6" w:rsidRPr="003564A8" w:rsidRDefault="00FB3F13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C872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3F13">
              <w:rPr>
                <w:rFonts w:asciiTheme="majorBidi" w:hAnsiTheme="majorBidi" w:cstheme="majorBidi"/>
                <w:sz w:val="30"/>
                <w:szCs w:val="30"/>
              </w:rPr>
              <w:t>463</w:t>
            </w:r>
          </w:p>
        </w:tc>
        <w:tc>
          <w:tcPr>
            <w:tcW w:w="232" w:type="dxa"/>
          </w:tcPr>
          <w:p w14:paraId="73B6291E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2E546C58" w14:textId="25FAC30B" w:rsidR="003D02B6" w:rsidRPr="003564A8" w:rsidRDefault="00FB3F13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line="240" w:lineRule="auto"/>
              <w:ind w:left="-129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872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3F13">
              <w:rPr>
                <w:rFonts w:asciiTheme="majorBidi" w:hAnsiTheme="majorBidi" w:cstheme="majorBidi"/>
                <w:sz w:val="30"/>
                <w:szCs w:val="30"/>
              </w:rPr>
              <w:t>838</w:t>
            </w:r>
          </w:p>
        </w:tc>
      </w:tr>
      <w:tr w:rsidR="003D02B6" w:rsidRPr="003564A8" w14:paraId="18D990FC" w14:textId="77777777" w:rsidTr="003D02B6">
        <w:trPr>
          <w:trHeight w:val="20"/>
        </w:trPr>
        <w:tc>
          <w:tcPr>
            <w:tcW w:w="3661" w:type="dxa"/>
          </w:tcPr>
          <w:p w14:paraId="17A8B722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92" w:type="dxa"/>
          </w:tcPr>
          <w:p w14:paraId="3E86604E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442958B7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dxa"/>
          </w:tcPr>
          <w:p w14:paraId="013D5028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2838C2AF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491773D" w14:textId="189ECAA1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</w:tcPr>
          <w:p w14:paraId="7B981EF5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15E8A39E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line="240" w:lineRule="auto"/>
              <w:ind w:left="-129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02B6" w:rsidRPr="003564A8" w14:paraId="1E112C7A" w14:textId="77777777" w:rsidTr="003D02B6">
        <w:trPr>
          <w:trHeight w:val="20"/>
        </w:trPr>
        <w:tc>
          <w:tcPr>
            <w:tcW w:w="3661" w:type="dxa"/>
          </w:tcPr>
          <w:p w14:paraId="6D9BC9F1" w14:textId="0701F28E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="00FB3F13" w:rsidRPr="00FB3F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564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92" w:type="dxa"/>
          </w:tcPr>
          <w:p w14:paraId="0C9F1DD0" w14:textId="15EBA77F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4F476065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dxa"/>
          </w:tcPr>
          <w:p w14:paraId="0049E680" w14:textId="6648D44E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2E1C6DE1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3B01F1E" w14:textId="18224E0E" w:rsidR="003D02B6" w:rsidRPr="003564A8" w:rsidRDefault="00FB3F13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C872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3F13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232" w:type="dxa"/>
          </w:tcPr>
          <w:p w14:paraId="66A6839C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1D13DCFA" w14:textId="3D1280A2" w:rsidR="003D02B6" w:rsidRPr="003564A8" w:rsidRDefault="00FB3F13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line="240" w:lineRule="auto"/>
              <w:ind w:left="-129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872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3F13">
              <w:rPr>
                <w:rFonts w:asciiTheme="majorBidi" w:hAnsiTheme="majorBidi" w:cstheme="majorBidi"/>
                <w:sz w:val="30"/>
                <w:szCs w:val="30"/>
              </w:rPr>
              <w:t>485</w:t>
            </w:r>
          </w:p>
        </w:tc>
      </w:tr>
      <w:tr w:rsidR="003D02B6" w:rsidRPr="003564A8" w14:paraId="121BC483" w14:textId="77777777" w:rsidTr="003D02B6">
        <w:trPr>
          <w:trHeight w:val="20"/>
        </w:trPr>
        <w:tc>
          <w:tcPr>
            <w:tcW w:w="3661" w:type="dxa"/>
          </w:tcPr>
          <w:p w14:paraId="13E40D01" w14:textId="0D67E3AF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FB3F13" w:rsidRPr="00FB3F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564A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FB3F13" w:rsidRPr="00FB3F1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564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92" w:type="dxa"/>
          </w:tcPr>
          <w:p w14:paraId="2ED39A2F" w14:textId="0C857E85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06CEC71B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dxa"/>
          </w:tcPr>
          <w:p w14:paraId="45B91BF8" w14:textId="5796813C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6972C5AB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3162362" w14:textId="1F56B5C2" w:rsidR="003D02B6" w:rsidRPr="003564A8" w:rsidRDefault="00FB3F13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C872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3F13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232" w:type="dxa"/>
          </w:tcPr>
          <w:p w14:paraId="335866E1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616F9E60" w14:textId="12CFC17D" w:rsidR="003D02B6" w:rsidRPr="003564A8" w:rsidRDefault="00FB3F13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line="240" w:lineRule="auto"/>
              <w:ind w:left="-129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C872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3F13">
              <w:rPr>
                <w:rFonts w:asciiTheme="majorBidi" w:hAnsiTheme="majorBidi" w:cstheme="majorBidi"/>
                <w:sz w:val="30"/>
                <w:szCs w:val="30"/>
              </w:rPr>
              <w:t>692</w:t>
            </w:r>
          </w:p>
        </w:tc>
      </w:tr>
      <w:tr w:rsidR="003D02B6" w:rsidRPr="003564A8" w14:paraId="608FAA71" w14:textId="77777777" w:rsidTr="003D02B6">
        <w:trPr>
          <w:trHeight w:val="20"/>
        </w:trPr>
        <w:tc>
          <w:tcPr>
            <w:tcW w:w="3661" w:type="dxa"/>
          </w:tcPr>
          <w:p w14:paraId="4E4E7DD3" w14:textId="74BC58AE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FB3F13" w:rsidRPr="00FB3F1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564A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FB3F13" w:rsidRPr="00FB3F1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564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92" w:type="dxa"/>
          </w:tcPr>
          <w:p w14:paraId="343DF63F" w14:textId="78535D73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481CAC9F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dxa"/>
          </w:tcPr>
          <w:p w14:paraId="0F173285" w14:textId="517AC1FB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07F9DB3B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75C21C8" w14:textId="748A08DF" w:rsidR="003D02B6" w:rsidRPr="003564A8" w:rsidRDefault="00FB3F13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C872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3F13">
              <w:rPr>
                <w:rFonts w:asciiTheme="majorBidi" w:hAnsiTheme="majorBidi" w:cstheme="majorBidi"/>
                <w:sz w:val="30"/>
                <w:szCs w:val="30"/>
              </w:rPr>
              <w:t>574</w:t>
            </w:r>
          </w:p>
        </w:tc>
        <w:tc>
          <w:tcPr>
            <w:tcW w:w="232" w:type="dxa"/>
          </w:tcPr>
          <w:p w14:paraId="4488A3BD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48FE5856" w14:textId="3B002610" w:rsidR="003D02B6" w:rsidRPr="003564A8" w:rsidRDefault="00FB3F13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line="240" w:lineRule="auto"/>
              <w:ind w:left="-129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872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3F13">
              <w:rPr>
                <w:rFonts w:asciiTheme="majorBidi" w:hAnsiTheme="majorBidi" w:cstheme="majorBidi"/>
                <w:sz w:val="30"/>
                <w:szCs w:val="30"/>
              </w:rPr>
              <w:t>752</w:t>
            </w:r>
          </w:p>
        </w:tc>
      </w:tr>
      <w:tr w:rsidR="003D02B6" w:rsidRPr="003564A8" w14:paraId="5B2C08B3" w14:textId="77777777" w:rsidTr="003D02B6">
        <w:trPr>
          <w:trHeight w:val="20"/>
        </w:trPr>
        <w:tc>
          <w:tcPr>
            <w:tcW w:w="3661" w:type="dxa"/>
          </w:tcPr>
          <w:p w14:paraId="028A8AAB" w14:textId="4E9CA9A6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FB3F13" w:rsidRPr="00FB3F1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564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92" w:type="dxa"/>
          </w:tcPr>
          <w:p w14:paraId="17F67EE4" w14:textId="3134FA44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666EB038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dxa"/>
          </w:tcPr>
          <w:p w14:paraId="3F6B3873" w14:textId="14474C35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0F616108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25D42DCD" w14:textId="70DA37A8" w:rsidR="003D02B6" w:rsidRPr="003564A8" w:rsidRDefault="00FB3F13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sz w:val="30"/>
                <w:szCs w:val="30"/>
              </w:rPr>
              <w:t>512</w:t>
            </w:r>
            <w:r w:rsidR="00C872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3F13">
              <w:rPr>
                <w:rFonts w:asciiTheme="majorBidi" w:hAnsiTheme="majorBidi" w:cstheme="majorBidi"/>
                <w:sz w:val="30"/>
                <w:szCs w:val="30"/>
              </w:rPr>
              <w:t>864</w:t>
            </w:r>
          </w:p>
        </w:tc>
        <w:tc>
          <w:tcPr>
            <w:tcW w:w="232" w:type="dxa"/>
          </w:tcPr>
          <w:p w14:paraId="57EDC64C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57DD2D9F" w14:textId="60F15EC9" w:rsidR="003D02B6" w:rsidRPr="003564A8" w:rsidRDefault="00FB3F13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line="240" w:lineRule="auto"/>
              <w:ind w:left="-129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sz w:val="30"/>
                <w:szCs w:val="30"/>
              </w:rPr>
              <w:t>267</w:t>
            </w:r>
            <w:r w:rsidR="00C872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3F13">
              <w:rPr>
                <w:rFonts w:asciiTheme="majorBidi" w:hAnsiTheme="majorBidi" w:cstheme="majorBidi"/>
                <w:sz w:val="30"/>
                <w:szCs w:val="30"/>
              </w:rPr>
              <w:t>832</w:t>
            </w:r>
          </w:p>
        </w:tc>
      </w:tr>
      <w:tr w:rsidR="003D02B6" w:rsidRPr="003564A8" w14:paraId="48B15B2F" w14:textId="77777777" w:rsidTr="003D02B6">
        <w:trPr>
          <w:trHeight w:val="20"/>
        </w:trPr>
        <w:tc>
          <w:tcPr>
            <w:tcW w:w="3661" w:type="dxa"/>
          </w:tcPr>
          <w:p w14:paraId="43568FFF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3564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2" w:type="dxa"/>
          </w:tcPr>
          <w:p w14:paraId="6ADF02B9" w14:textId="5871D559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</w:tcPr>
          <w:p w14:paraId="0878724A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dxa"/>
          </w:tcPr>
          <w:p w14:paraId="0FC536C2" w14:textId="450B981F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1BD27AF5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74C3D19B" w14:textId="483E15F8" w:rsidR="003D02B6" w:rsidRPr="003564A8" w:rsidRDefault="00FB3F13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597</w:t>
            </w:r>
            <w:r w:rsidR="00C87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442</w:t>
            </w:r>
          </w:p>
        </w:tc>
        <w:tc>
          <w:tcPr>
            <w:tcW w:w="232" w:type="dxa"/>
          </w:tcPr>
          <w:p w14:paraId="174D27E3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05FFFD9E" w14:textId="208D269D" w:rsidR="003D02B6" w:rsidRPr="003564A8" w:rsidRDefault="00FB3F13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line="240" w:lineRule="auto"/>
              <w:ind w:left="-129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</w:t>
            </w:r>
            <w:r w:rsidR="00437F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599</w:t>
            </w:r>
          </w:p>
        </w:tc>
      </w:tr>
      <w:tr w:rsidR="003D02B6" w:rsidRPr="003564A8" w14:paraId="43CE3913" w14:textId="77777777" w:rsidTr="003D02B6">
        <w:trPr>
          <w:trHeight w:val="20"/>
        </w:trPr>
        <w:tc>
          <w:tcPr>
            <w:tcW w:w="3661" w:type="dxa"/>
          </w:tcPr>
          <w:p w14:paraId="5703EA2C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64A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92" w:type="dxa"/>
          </w:tcPr>
          <w:p w14:paraId="4C3B7A7E" w14:textId="22129E96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20D70BD1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dxa"/>
          </w:tcPr>
          <w:p w14:paraId="74ED14CF" w14:textId="38FF5671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464438C4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242A2E0" w14:textId="54A3E917" w:rsidR="003D02B6" w:rsidRPr="003564A8" w:rsidRDefault="00C872AA" w:rsidP="00B45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9" w:right="-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3F13" w:rsidRPr="00FB3F13">
              <w:rPr>
                <w:rFonts w:asciiTheme="majorBidi" w:hAnsiTheme="majorBidi" w:cstheme="majorBidi"/>
                <w:sz w:val="30"/>
                <w:szCs w:val="30"/>
              </w:rPr>
              <w:t>305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B3F13" w:rsidRPr="00FB3F13">
              <w:rPr>
                <w:rFonts w:asciiTheme="majorBidi" w:hAnsiTheme="majorBidi" w:cstheme="majorBidi"/>
                <w:sz w:val="30"/>
                <w:szCs w:val="30"/>
              </w:rPr>
              <w:t>599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2" w:type="dxa"/>
          </w:tcPr>
          <w:p w14:paraId="116F45E4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3" w:type="dxa"/>
            <w:tcBorders>
              <w:top w:val="double" w:sz="4" w:space="0" w:color="auto"/>
            </w:tcBorders>
          </w:tcPr>
          <w:p w14:paraId="74D8FF7C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D02B6" w:rsidRPr="003564A8" w14:paraId="547370B2" w14:textId="77777777" w:rsidTr="003D02B6">
        <w:trPr>
          <w:trHeight w:val="20"/>
        </w:trPr>
        <w:tc>
          <w:tcPr>
            <w:tcW w:w="3661" w:type="dxa"/>
          </w:tcPr>
          <w:p w14:paraId="59705FA6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3564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92" w:type="dxa"/>
          </w:tcPr>
          <w:p w14:paraId="471243AA" w14:textId="3F5A9F82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</w:tcPr>
          <w:p w14:paraId="22BA9ADD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dxa"/>
          </w:tcPr>
          <w:p w14:paraId="6BD3DC69" w14:textId="4DA92A80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39BB96F7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6C9B4E14" w14:textId="2994819F" w:rsidR="003D02B6" w:rsidRPr="003564A8" w:rsidRDefault="00FB3F13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3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</w:t>
            </w:r>
            <w:r w:rsidR="00C87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843</w:t>
            </w:r>
          </w:p>
        </w:tc>
        <w:tc>
          <w:tcPr>
            <w:tcW w:w="232" w:type="dxa"/>
          </w:tcPr>
          <w:p w14:paraId="1D0F58FE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3" w:type="dxa"/>
          </w:tcPr>
          <w:p w14:paraId="70D5C856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397AF12" w14:textId="77777777" w:rsidR="003564A8" w:rsidRDefault="003564A8" w:rsidP="00152036">
      <w:pPr>
        <w:pStyle w:val="block"/>
        <w:spacing w:after="0" w:line="240" w:lineRule="auto"/>
        <w:ind w:left="540"/>
        <w:jc w:val="both"/>
        <w:rPr>
          <w:rFonts w:ascii="Angsana New" w:hAnsi="Angsana New" w:cs="Cordia New"/>
          <w:b/>
          <w:bCs/>
          <w:sz w:val="30"/>
          <w:szCs w:val="30"/>
          <w:lang w:val="en-US" w:bidi="th-TH"/>
        </w:rPr>
      </w:pPr>
    </w:p>
    <w:tbl>
      <w:tblPr>
        <w:tblW w:w="925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8"/>
        <w:gridCol w:w="1440"/>
        <w:gridCol w:w="247"/>
        <w:gridCol w:w="1439"/>
      </w:tblGrid>
      <w:tr w:rsidR="00152036" w:rsidRPr="000D20EA" w14:paraId="45D7351B" w14:textId="77777777" w:rsidTr="00152036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983C9" w14:textId="77777777" w:rsidR="00152036" w:rsidRPr="000D20EA" w:rsidRDefault="00152036" w:rsidP="00510A4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190D6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E1AEA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B4D30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20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33CFD89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  <w:r w:rsidRPr="000D20E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52036" w:rsidRPr="000D20EA" w14:paraId="01B1A69B" w14:textId="77777777" w:rsidTr="00152036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</w:tcPr>
          <w:p w14:paraId="6C1D1975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6696BD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20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2036" w:rsidRPr="000D20EA" w14:paraId="54B832CD" w14:textId="77777777" w:rsidTr="00152036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148E6" w14:textId="0015316D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B3F13" w:rsidRPr="00FB3F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FB3F13" w:rsidRPr="00FB3F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666910" w14:textId="77777777" w:rsidR="00152036" w:rsidRPr="000D20EA" w:rsidRDefault="00152036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7D95C90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38C0BA4F" w14:textId="77777777" w:rsidR="00152036" w:rsidRPr="000D20EA" w:rsidRDefault="00152036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52036" w:rsidRPr="000D20EA" w14:paraId="7CB80468" w14:textId="77777777" w:rsidTr="00152036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1D4F7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0D20EA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D3D030" w14:textId="70C46A12" w:rsidR="00152036" w:rsidRPr="008A6EDE" w:rsidRDefault="00FB3F13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108</w:t>
            </w:r>
            <w:r w:rsidR="00CF4690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539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CE68DB8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03D77BE0" w14:textId="743F7211" w:rsidR="00152036" w:rsidRPr="008A6EDE" w:rsidRDefault="00FB3F13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54</w:t>
            </w:r>
            <w:r w:rsidR="00CF4690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881</w:t>
            </w:r>
          </w:p>
        </w:tc>
      </w:tr>
      <w:tr w:rsidR="00152036" w:rsidRPr="000D20EA" w14:paraId="0682A019" w14:textId="77777777" w:rsidTr="00152036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E0749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BA5EF2" w14:textId="77777777" w:rsidR="00152036" w:rsidRPr="008A6EDE" w:rsidRDefault="00152036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9D96B8B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74FF7043" w14:textId="77777777" w:rsidR="00152036" w:rsidRPr="008A6EDE" w:rsidRDefault="00152036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2036" w:rsidRPr="000D20EA" w14:paraId="331A2874" w14:textId="77777777" w:rsidTr="00152036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485F8" w14:textId="46DD1111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3</w:t>
            </w: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D45F59" w14:textId="0AD350C8" w:rsidR="00152036" w:rsidRPr="008A6EDE" w:rsidRDefault="00FB3F13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52</w:t>
            </w:r>
            <w:r w:rsidR="00CF4690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D5AB485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0BCC2E55" w14:textId="66ED4CE7" w:rsidR="00152036" w:rsidRPr="008A6EDE" w:rsidRDefault="00FB3F13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29</w:t>
            </w:r>
            <w:r w:rsidR="00CF4690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543</w:t>
            </w:r>
          </w:p>
        </w:tc>
      </w:tr>
      <w:tr w:rsidR="00152036" w:rsidRPr="000D20EA" w14:paraId="78C59CA1" w14:textId="77777777" w:rsidTr="00152036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EBF1D" w14:textId="04670FBF" w:rsidR="00152036" w:rsidRPr="000D20EA" w:rsidRDefault="00FB3F13" w:rsidP="00152036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3</w:t>
            </w:r>
            <w:r w:rsidR="00152036" w:rsidRPr="000D20EA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FB3F13">
              <w:rPr>
                <w:rFonts w:ascii="Angsana New" w:hAnsi="Angsana New"/>
                <w:sz w:val="30"/>
                <w:szCs w:val="30"/>
              </w:rPr>
              <w:t>6</w:t>
            </w:r>
            <w:r w:rsidR="00152036" w:rsidRPr="000D20E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52036" w:rsidRPr="000D20E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466E43" w14:textId="58743448" w:rsidR="00152036" w:rsidRPr="008A6EDE" w:rsidRDefault="00FB3F13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5</w:t>
            </w:r>
            <w:r w:rsidR="00CF4690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561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100D90F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1893CA53" w14:textId="69F6B3CF" w:rsidR="00152036" w:rsidRPr="008A6EDE" w:rsidRDefault="00FB3F13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24</w:t>
            </w:r>
            <w:r w:rsidR="008C5939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864</w:t>
            </w:r>
          </w:p>
        </w:tc>
      </w:tr>
      <w:tr w:rsidR="00152036" w:rsidRPr="000D20EA" w14:paraId="7FCEBEC6" w14:textId="77777777" w:rsidTr="00152036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6C6F5" w14:textId="5F2C3493" w:rsidR="00152036" w:rsidRPr="000D20EA" w:rsidRDefault="00FB3F13" w:rsidP="00152036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6</w:t>
            </w:r>
            <w:r w:rsidR="00152036" w:rsidRPr="000D20E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52036" w:rsidRPr="000D20E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B3F13">
              <w:rPr>
                <w:rFonts w:ascii="Angsana New" w:hAnsi="Angsana New"/>
                <w:sz w:val="30"/>
                <w:szCs w:val="30"/>
              </w:rPr>
              <w:t>12</w:t>
            </w:r>
            <w:r w:rsidR="00152036" w:rsidRPr="000D20E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52036" w:rsidRPr="000D20E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DB8DFB" w14:textId="40C03A22" w:rsidR="00152036" w:rsidRPr="008A6EDE" w:rsidRDefault="00FB3F13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6</w:t>
            </w:r>
            <w:r w:rsidR="00CF4690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449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5E29C04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21882A62" w14:textId="1A9AEB83" w:rsidR="00152036" w:rsidRPr="008A6EDE" w:rsidRDefault="00FB3F13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13</w:t>
            </w:r>
            <w:r w:rsidR="008C5939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151</w:t>
            </w:r>
          </w:p>
        </w:tc>
      </w:tr>
      <w:tr w:rsidR="00152036" w:rsidRPr="000D20EA" w14:paraId="3CCD6DA2" w14:textId="77777777" w:rsidTr="00152036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9B594" w14:textId="16992F9C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12</w:t>
            </w:r>
            <w:r w:rsidRPr="000D20E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20E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37CE27" w14:textId="63F6C57E" w:rsidR="00152036" w:rsidRPr="008A6EDE" w:rsidRDefault="00FB3F13" w:rsidP="00CF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28</w:t>
            </w:r>
            <w:r w:rsidR="00CF4690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746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0EC6A69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BB197B" w14:textId="7F12B29E" w:rsidR="00152036" w:rsidRPr="008A6EDE" w:rsidRDefault="00FB3F13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503</w:t>
            </w:r>
            <w:r w:rsidR="008C5939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371</w:t>
            </w:r>
          </w:p>
        </w:tc>
      </w:tr>
      <w:tr w:rsidR="00152036" w:rsidRPr="005104F7" w14:paraId="6A61D1AE" w14:textId="77777777" w:rsidTr="00152036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3B3B3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419752" w14:textId="2FFCE80B" w:rsidR="00152036" w:rsidRPr="005104F7" w:rsidRDefault="00FB3F13" w:rsidP="00CF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201</w:t>
            </w:r>
            <w:r w:rsidR="00CF4690" w:rsidRPr="005104F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556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656EE97" w14:textId="77777777" w:rsidR="00152036" w:rsidRPr="005104F7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0C13D7" w14:textId="5833946E" w:rsidR="00152036" w:rsidRPr="005104F7" w:rsidRDefault="00FB3F13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625</w:t>
            </w:r>
            <w:r w:rsidR="008C5939" w:rsidRPr="005104F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810</w:t>
            </w:r>
          </w:p>
        </w:tc>
      </w:tr>
      <w:tr w:rsidR="00152036" w:rsidRPr="000D20EA" w14:paraId="1A52F6B7" w14:textId="77777777" w:rsidTr="00152036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5F15B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0D20E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F8FBCF" w14:textId="53EB12DA" w:rsidR="00152036" w:rsidRPr="008A6EDE" w:rsidRDefault="00CF4690" w:rsidP="001B0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37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188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DE1268A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05D2B" w14:textId="2BD8C6AC" w:rsidR="00152036" w:rsidRPr="008A6EDE" w:rsidRDefault="008C5939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251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125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52036" w:rsidRPr="000D20EA" w14:paraId="48501876" w14:textId="77777777" w:rsidTr="00152036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F97E1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02906E" w14:textId="1CC8A012" w:rsidR="00152036" w:rsidRPr="000D20EA" w:rsidRDefault="00FB3F13" w:rsidP="00CF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164</w:t>
            </w:r>
            <w:r w:rsidR="00CF469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368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B6BAD99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EF6DB2" w14:textId="5171CD7C" w:rsidR="00152036" w:rsidRPr="000D20EA" w:rsidRDefault="00FB3F13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374</w:t>
            </w:r>
            <w:r w:rsidR="008C593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685</w:t>
            </w:r>
          </w:p>
        </w:tc>
      </w:tr>
    </w:tbl>
    <w:p w14:paraId="43C735B1" w14:textId="77777777" w:rsidR="00152036" w:rsidRPr="00065947" w:rsidRDefault="00152036" w:rsidP="00152036">
      <w:pPr>
        <w:pStyle w:val="block"/>
        <w:spacing w:after="0" w:line="240" w:lineRule="auto"/>
        <w:ind w:left="540" w:right="-7"/>
        <w:jc w:val="both"/>
        <w:rPr>
          <w:rFonts w:ascii="Angsana New" w:hAnsi="Angsana New" w:cs="Cordia New"/>
          <w:b/>
          <w:bCs/>
          <w:sz w:val="20"/>
          <w:lang w:val="en-US" w:bidi="th-TH"/>
        </w:rPr>
      </w:pPr>
    </w:p>
    <w:p w14:paraId="4C63A470" w14:textId="23D9EB3D" w:rsidR="00152036" w:rsidRPr="00152036" w:rsidRDefault="00152036" w:rsidP="001520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  <w:lang w:val="th-TH"/>
        </w:rPr>
      </w:pPr>
      <w:r w:rsidRPr="00152036">
        <w:rPr>
          <w:rFonts w:ascii="Angsana New" w:hAnsi="Angsana New"/>
          <w:sz w:val="30"/>
          <w:szCs w:val="30"/>
          <w:cs/>
          <w:lang w:val="th-TH"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FB3F13" w:rsidRPr="00FB3F13">
        <w:rPr>
          <w:rFonts w:ascii="Angsana New" w:hAnsi="Angsana New"/>
          <w:sz w:val="30"/>
          <w:szCs w:val="30"/>
        </w:rPr>
        <w:t>7</w:t>
      </w:r>
      <w:r w:rsidRPr="00152036">
        <w:rPr>
          <w:rFonts w:ascii="Angsana New" w:hAnsi="Angsana New"/>
          <w:sz w:val="30"/>
          <w:szCs w:val="30"/>
          <w:cs/>
          <w:lang w:val="th-TH"/>
        </w:rPr>
        <w:t xml:space="preserve"> วัน ถึง </w:t>
      </w:r>
      <w:r w:rsidR="00FB3F13" w:rsidRPr="00FB3F13">
        <w:rPr>
          <w:rFonts w:ascii="Angsana New" w:hAnsi="Angsana New"/>
          <w:sz w:val="30"/>
          <w:szCs w:val="30"/>
        </w:rPr>
        <w:t>90</w:t>
      </w:r>
      <w:r w:rsidRPr="00152036">
        <w:rPr>
          <w:rFonts w:ascii="Angsana New" w:hAnsi="Angsana New"/>
          <w:sz w:val="30"/>
          <w:szCs w:val="30"/>
          <w:cs/>
          <w:lang w:val="th-TH"/>
        </w:rPr>
        <w:t xml:space="preserve"> วัน</w:t>
      </w:r>
    </w:p>
    <w:p w14:paraId="25A82E10" w14:textId="77777777" w:rsidR="00152036" w:rsidRPr="00065947" w:rsidRDefault="00152036" w:rsidP="001520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  <w:cs/>
          <w:lang w:val="th-TH"/>
        </w:rPr>
      </w:pPr>
    </w:p>
    <w:p w14:paraId="222E04EF" w14:textId="687B28B1" w:rsidR="00E66B73" w:rsidRPr="00AC365B" w:rsidRDefault="00937942" w:rsidP="00510A4C">
      <w:pPr>
        <w:pStyle w:val="ListParagraph"/>
        <w:pageBreakBefore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AC365B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</w:t>
      </w:r>
      <w:r w:rsidR="00D94F3D" w:rsidRPr="00AC365B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AF3211" w:rsidRPr="00AC365B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p w14:paraId="5A7FFA19" w14:textId="7CCAD21C" w:rsidR="00306E30" w:rsidRDefault="00306E30" w:rsidP="00990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14"/>
          <w:szCs w:val="14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12"/>
        <w:gridCol w:w="1440"/>
        <w:gridCol w:w="270"/>
        <w:gridCol w:w="1440"/>
      </w:tblGrid>
      <w:tr w:rsidR="00CF188E" w:rsidRPr="00C53FD5" w14:paraId="374C662A" w14:textId="77777777" w:rsidTr="003D02B6">
        <w:tc>
          <w:tcPr>
            <w:tcW w:w="6012" w:type="dxa"/>
          </w:tcPr>
          <w:p w14:paraId="6393BD2F" w14:textId="204A848C" w:rsidR="00CF188E" w:rsidRPr="00C53FD5" w:rsidRDefault="00CF188E" w:rsidP="00B33A4C">
            <w:pPr>
              <w:tabs>
                <w:tab w:val="left" w:pos="1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B3F13" w:rsidRPr="00FB3F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510A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078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510A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B3F13" w:rsidRPr="00FB3F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40" w:type="dxa"/>
            <w:vAlign w:val="bottom"/>
          </w:tcPr>
          <w:p w14:paraId="35CDA31E" w14:textId="77777777" w:rsidR="00CF188E" w:rsidRPr="00C90653" w:rsidRDefault="00CF188E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906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2CF79715" w14:textId="77777777" w:rsidR="00CF188E" w:rsidRPr="00C90653" w:rsidRDefault="00CF188E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</w:tcPr>
          <w:p w14:paraId="316BCAA9" w14:textId="77777777" w:rsidR="00CF188E" w:rsidRDefault="00CF188E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906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</w:p>
          <w:p w14:paraId="0F4A7A8F" w14:textId="77777777" w:rsidR="00CF188E" w:rsidRPr="00C90653" w:rsidRDefault="00CF188E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906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CF188E" w:rsidRPr="00C53FD5" w14:paraId="1BEC30D8" w14:textId="77777777" w:rsidTr="003D02B6">
        <w:tc>
          <w:tcPr>
            <w:tcW w:w="6012" w:type="dxa"/>
          </w:tcPr>
          <w:p w14:paraId="08F8252A" w14:textId="77777777" w:rsidR="00CF188E" w:rsidRPr="00C53FD5" w:rsidRDefault="00CF188E" w:rsidP="00B33A4C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32B66FCF" w14:textId="77777777" w:rsidR="00CF188E" w:rsidRPr="00A5565E" w:rsidRDefault="00CF188E" w:rsidP="00B33A4C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5565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5565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5565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F188E" w:rsidRPr="00C53FD5" w14:paraId="322D71C3" w14:textId="77777777" w:rsidTr="003D02B6">
        <w:tc>
          <w:tcPr>
            <w:tcW w:w="6012" w:type="dxa"/>
          </w:tcPr>
          <w:p w14:paraId="4F1A7D60" w14:textId="77777777" w:rsidR="00CF188E" w:rsidRPr="00C53FD5" w:rsidRDefault="00CF188E" w:rsidP="00B33A4C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1440" w:type="dxa"/>
          </w:tcPr>
          <w:p w14:paraId="46489A7A" w14:textId="77777777" w:rsidR="00CF188E" w:rsidRDefault="00CF188E" w:rsidP="00B33A4C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5B028D" w14:textId="77777777" w:rsidR="00CF188E" w:rsidRDefault="00CF188E" w:rsidP="00B33A4C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07DB8F5" w14:textId="77777777" w:rsidR="00CF188E" w:rsidRDefault="00CF188E" w:rsidP="00B33A4C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CF188E" w:rsidRPr="00CF188E" w14:paraId="6CC09EB5" w14:textId="77777777" w:rsidTr="003D02B6">
        <w:tc>
          <w:tcPr>
            <w:tcW w:w="6012" w:type="dxa"/>
          </w:tcPr>
          <w:p w14:paraId="147208C1" w14:textId="25AF5246" w:rsidR="00CF188E" w:rsidRPr="00AE1AA9" w:rsidRDefault="00CF188E" w:rsidP="00CF188E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75C68F74" w14:textId="61FA988E" w:rsidR="00CF188E" w:rsidRPr="007172AE" w:rsidRDefault="00FB3F13" w:rsidP="00CF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</w:t>
            </w:r>
            <w:r w:rsidR="00914564">
              <w:rPr>
                <w:rFonts w:ascii="Angsana New" w:hAnsi="Angsana New"/>
                <w:sz w:val="30"/>
                <w:szCs w:val="30"/>
              </w:rPr>
              <w:t>6</w:t>
            </w:r>
            <w:r w:rsidR="00EF3DEF">
              <w:rPr>
                <w:rFonts w:ascii="Angsana New" w:hAnsi="Angsana New"/>
                <w:sz w:val="30"/>
                <w:szCs w:val="30"/>
              </w:rPr>
              <w:t>,</w:t>
            </w:r>
            <w:r w:rsidR="00914564">
              <w:rPr>
                <w:rFonts w:ascii="Angsana New" w:hAnsi="Angsana New"/>
                <w:sz w:val="30"/>
                <w:szCs w:val="30"/>
              </w:rPr>
              <w:t>470</w:t>
            </w:r>
          </w:p>
        </w:tc>
        <w:tc>
          <w:tcPr>
            <w:tcW w:w="270" w:type="dxa"/>
          </w:tcPr>
          <w:p w14:paraId="5D7A4FF2" w14:textId="77777777" w:rsidR="00CF188E" w:rsidRDefault="00CF188E" w:rsidP="00CF188E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859EC07" w14:textId="6998C786" w:rsidR="00CF188E" w:rsidRPr="00D45BFB" w:rsidRDefault="00FB3F13" w:rsidP="00CF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</w:t>
            </w:r>
            <w:r w:rsidR="00EF3DEF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076</w:t>
            </w:r>
          </w:p>
        </w:tc>
      </w:tr>
      <w:tr w:rsidR="00CF188E" w:rsidRPr="00CF188E" w14:paraId="6B47C384" w14:textId="77777777" w:rsidTr="003D02B6">
        <w:tc>
          <w:tcPr>
            <w:tcW w:w="6012" w:type="dxa"/>
          </w:tcPr>
          <w:p w14:paraId="3495819D" w14:textId="58F7558C" w:rsidR="00CF188E" w:rsidRPr="00AE1AA9" w:rsidRDefault="00FB3F13" w:rsidP="00CF188E">
            <w:pPr>
              <w:pStyle w:val="BodyText"/>
              <w:numPr>
                <w:ilvl w:val="0"/>
                <w:numId w:val="23"/>
              </w:numPr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5</w:t>
            </w:r>
            <w:r w:rsidR="00CF188E" w:rsidRPr="00AE1AA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F188E" w:rsidRPr="00AE1AA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669A2140" w14:textId="04CB6E48" w:rsidR="00CF188E" w:rsidRPr="007172AE" w:rsidRDefault="00914564" w:rsidP="00CF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="00EF3DE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311</w:t>
            </w:r>
          </w:p>
        </w:tc>
        <w:tc>
          <w:tcPr>
            <w:tcW w:w="270" w:type="dxa"/>
          </w:tcPr>
          <w:p w14:paraId="41FA7D73" w14:textId="77777777" w:rsidR="00CF188E" w:rsidRDefault="00CF188E" w:rsidP="00CF188E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1AB7F84" w14:textId="1EF6AC68" w:rsidR="00CF188E" w:rsidRPr="00D45BFB" w:rsidRDefault="00FB3F13" w:rsidP="00CF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2</w:t>
            </w:r>
            <w:r w:rsidR="00EF3DEF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362</w:t>
            </w:r>
          </w:p>
        </w:tc>
      </w:tr>
      <w:tr w:rsidR="00CF188E" w:rsidRPr="00CF188E" w14:paraId="38C1F2B3" w14:textId="77777777" w:rsidTr="003D02B6">
        <w:tc>
          <w:tcPr>
            <w:tcW w:w="6012" w:type="dxa"/>
          </w:tcPr>
          <w:p w14:paraId="517424AF" w14:textId="77777777" w:rsidR="00CF188E" w:rsidRPr="00AE1AA9" w:rsidRDefault="00CF188E" w:rsidP="00CF188E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1A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02829" w14:textId="50901536" w:rsidR="00CF188E" w:rsidRPr="00D45BFB" w:rsidRDefault="00FB3F13" w:rsidP="00CF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91456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EF3DE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14564">
              <w:rPr>
                <w:rFonts w:ascii="Angsana New" w:hAnsi="Angsana New"/>
                <w:b/>
                <w:bCs/>
                <w:sz w:val="30"/>
                <w:szCs w:val="30"/>
              </w:rPr>
              <w:t>781</w:t>
            </w:r>
          </w:p>
        </w:tc>
        <w:tc>
          <w:tcPr>
            <w:tcW w:w="270" w:type="dxa"/>
          </w:tcPr>
          <w:p w14:paraId="54019DE3" w14:textId="77777777" w:rsidR="00CF188E" w:rsidRPr="00D45BFB" w:rsidRDefault="00CF188E" w:rsidP="00CF188E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12E401" w14:textId="79CB7C49" w:rsidR="00CF188E" w:rsidRPr="00CF188E" w:rsidRDefault="00FB3F13" w:rsidP="00CF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F3DE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438</w:t>
            </w:r>
          </w:p>
        </w:tc>
      </w:tr>
      <w:tr w:rsidR="00CF188E" w:rsidRPr="00C53FD5" w14:paraId="4A8FF837" w14:textId="77777777" w:rsidTr="003D02B6">
        <w:tc>
          <w:tcPr>
            <w:tcW w:w="6012" w:type="dxa"/>
          </w:tcPr>
          <w:p w14:paraId="03888BEE" w14:textId="77777777" w:rsidR="00CF188E" w:rsidRDefault="00CF188E" w:rsidP="00B33A4C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86CE734" w14:textId="77777777" w:rsidR="00CF188E" w:rsidRPr="00D45BFB" w:rsidRDefault="00CF188E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EE8324" w14:textId="77777777" w:rsidR="00CF188E" w:rsidRDefault="00CF188E" w:rsidP="00B33A4C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D29E054" w14:textId="77777777" w:rsidR="00CF188E" w:rsidRDefault="00CF188E" w:rsidP="00B33A4C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CF188E" w:rsidRPr="00C53FD5" w14:paraId="35836ECB" w14:textId="77777777" w:rsidTr="003D02B6">
        <w:tc>
          <w:tcPr>
            <w:tcW w:w="6012" w:type="dxa"/>
          </w:tcPr>
          <w:p w14:paraId="10324002" w14:textId="77777777" w:rsidR="00CF188E" w:rsidRPr="00AE704D" w:rsidRDefault="00CF188E" w:rsidP="00B33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440" w:type="dxa"/>
          </w:tcPr>
          <w:p w14:paraId="72CE4106" w14:textId="77777777" w:rsidR="00CF188E" w:rsidRPr="00D45BFB" w:rsidRDefault="00CF188E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A17B23" w14:textId="77777777" w:rsidR="00CF188E" w:rsidRPr="00C53FD5" w:rsidRDefault="00CF188E" w:rsidP="00B33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FDE692" w14:textId="77777777" w:rsidR="00CF188E" w:rsidRPr="00C53FD5" w:rsidRDefault="00CF188E" w:rsidP="00B33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F188E" w:rsidRPr="00C53FD5" w14:paraId="1579FEF8" w14:textId="77777777" w:rsidTr="003D02B6">
        <w:tc>
          <w:tcPr>
            <w:tcW w:w="6012" w:type="dxa"/>
          </w:tcPr>
          <w:p w14:paraId="0E3E2FF9" w14:textId="77777777" w:rsidR="00CF188E" w:rsidRPr="0095569D" w:rsidRDefault="00CF188E" w:rsidP="00B33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5569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2C32F37" w14:textId="1A17714F" w:rsidR="00CF188E" w:rsidRPr="00CF188E" w:rsidRDefault="00FB3F13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  <w:r w:rsidR="00A232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848</w:t>
            </w:r>
          </w:p>
        </w:tc>
        <w:tc>
          <w:tcPr>
            <w:tcW w:w="270" w:type="dxa"/>
          </w:tcPr>
          <w:p w14:paraId="14F6F699" w14:textId="77777777" w:rsidR="00CF188E" w:rsidRDefault="00CF188E" w:rsidP="00B33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7"/>
              </w:tabs>
              <w:spacing w:after="0"/>
              <w:ind w:left="-46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15F061A" w14:textId="340342DB" w:rsidR="00CF188E" w:rsidRPr="00CF188E" w:rsidRDefault="00FB3F13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A232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085</w:t>
            </w:r>
          </w:p>
        </w:tc>
      </w:tr>
    </w:tbl>
    <w:p w14:paraId="629A3941" w14:textId="3440891A" w:rsidR="00CF188E" w:rsidRDefault="00CF1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0159CB7E" w14:textId="7923845F" w:rsidR="00166EB3" w:rsidRPr="00AC365B" w:rsidRDefault="00166EB3" w:rsidP="00C1360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AC365B">
        <w:rPr>
          <w:rFonts w:ascii="Angsana New" w:hAnsi="Angsana New"/>
          <w:b/>
          <w:bCs/>
          <w:sz w:val="30"/>
          <w:szCs w:val="30"/>
          <w:cs/>
        </w:rPr>
        <w:t>หนี้สินที่อาจเกิดขึ้น</w:t>
      </w:r>
    </w:p>
    <w:p w14:paraId="6CE061A9" w14:textId="77777777" w:rsidR="00166EB3" w:rsidRPr="00AC365B" w:rsidRDefault="00166EB3" w:rsidP="00166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27"/>
        <w:jc w:val="thaiDistribute"/>
        <w:rPr>
          <w:rFonts w:ascii="Angsana New" w:hAnsi="Angsana New"/>
          <w:sz w:val="20"/>
          <w:szCs w:val="20"/>
        </w:rPr>
      </w:pPr>
    </w:p>
    <w:p w14:paraId="35B421AA" w14:textId="2DD1B0FC" w:rsidR="00C93F47" w:rsidRDefault="00160451" w:rsidP="00166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2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AC365B">
        <w:rPr>
          <w:rFonts w:ascii="Angsana New" w:hAnsi="Angsana New"/>
          <w:spacing w:val="-4"/>
          <w:sz w:val="30"/>
          <w:szCs w:val="30"/>
          <w:cs/>
        </w:rPr>
        <w:t>เมื่อวันที่</w:t>
      </w:r>
      <w:r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="00FB3F13" w:rsidRPr="00FB3F13">
        <w:rPr>
          <w:rFonts w:ascii="Angsana New" w:hAnsi="Angsana New"/>
          <w:spacing w:val="-4"/>
          <w:sz w:val="30"/>
          <w:szCs w:val="30"/>
        </w:rPr>
        <w:t>18</w:t>
      </w:r>
      <w:r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กันยายน </w:t>
      </w:r>
      <w:r w:rsidR="00FB3F13" w:rsidRPr="00FB3F13">
        <w:rPr>
          <w:rFonts w:ascii="Angsana New" w:hAnsi="Angsana New"/>
          <w:spacing w:val="-4"/>
          <w:sz w:val="30"/>
          <w:szCs w:val="30"/>
        </w:rPr>
        <w:t>2561</w:t>
      </w:r>
      <w:r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อดีตพนักงานบริษัทเป็นโจทก์ยื่นฟ้องบริษัทและกองทุนสำรองเลี้ยงชีพต่อศาลแรงงานกลาง โดยเรียกให้บริษัทชำระเงินเป็นจำนวนประมาณ </w:t>
      </w:r>
      <w:r w:rsidR="00FB3F13" w:rsidRPr="00FB3F13">
        <w:rPr>
          <w:rFonts w:ascii="Angsana New" w:hAnsi="Angsana New"/>
          <w:spacing w:val="-4"/>
          <w:sz w:val="30"/>
          <w:szCs w:val="30"/>
        </w:rPr>
        <w:t>47</w:t>
      </w:r>
      <w:r w:rsidRPr="00AC365B">
        <w:rPr>
          <w:rFonts w:ascii="Angsana New" w:hAnsi="Angsana New"/>
          <w:spacing w:val="-4"/>
          <w:sz w:val="30"/>
          <w:szCs w:val="30"/>
        </w:rPr>
        <w:t>.</w:t>
      </w:r>
      <w:r w:rsidR="00FB3F13" w:rsidRPr="00FB3F13">
        <w:rPr>
          <w:rFonts w:ascii="Angsana New" w:hAnsi="Angsana New"/>
          <w:spacing w:val="-4"/>
          <w:sz w:val="30"/>
          <w:szCs w:val="30"/>
        </w:rPr>
        <w:t>8</w:t>
      </w:r>
      <w:r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ล้านบาท เมื่อวันที่ </w:t>
      </w:r>
      <w:r w:rsidR="00FB3F13" w:rsidRPr="00FB3F13">
        <w:rPr>
          <w:rFonts w:ascii="Angsana New" w:hAnsi="Angsana New"/>
          <w:spacing w:val="-4"/>
          <w:sz w:val="30"/>
          <w:szCs w:val="30"/>
        </w:rPr>
        <w:t>30</w:t>
      </w:r>
      <w:r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เมษายน </w:t>
      </w:r>
      <w:r w:rsidR="00FB3F13" w:rsidRPr="00FB3F13">
        <w:rPr>
          <w:rFonts w:ascii="Angsana New" w:hAnsi="Angsana New"/>
          <w:spacing w:val="-4"/>
          <w:sz w:val="30"/>
          <w:szCs w:val="30"/>
        </w:rPr>
        <w:t>2562</w:t>
      </w:r>
      <w:r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Pr="00AC365B">
        <w:rPr>
          <w:rFonts w:ascii="Angsana New" w:hAnsi="Angsana New"/>
          <w:spacing w:val="-4"/>
          <w:sz w:val="30"/>
          <w:szCs w:val="30"/>
          <w:cs/>
        </w:rPr>
        <w:t>ศาลมีคำพิพากษา</w:t>
      </w:r>
      <w:r w:rsidRPr="00AC365B">
        <w:rPr>
          <w:rFonts w:ascii="Angsana New" w:hAnsi="Angsana New"/>
          <w:spacing w:val="-4"/>
          <w:sz w:val="30"/>
          <w:szCs w:val="30"/>
          <w:cs/>
        </w:rPr>
        <w:br/>
        <w:t xml:space="preserve">ยกฟ้อง โจทก์ไม่มีสิทธิเรียกร้องให้บริษัทและกองทุนสำรองเลี้ยงชีพชำระเงินดังกล่าว เมื่อวันที่ </w:t>
      </w:r>
      <w:r w:rsidR="00FB3F13" w:rsidRPr="00FB3F13">
        <w:rPr>
          <w:rFonts w:ascii="Angsana New" w:hAnsi="Angsana New"/>
          <w:spacing w:val="-4"/>
          <w:sz w:val="30"/>
          <w:szCs w:val="30"/>
        </w:rPr>
        <w:t>17</w:t>
      </w:r>
      <w:r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กุมภาพันธ์ </w:t>
      </w:r>
      <w:r w:rsidR="00FB3F13" w:rsidRPr="00FB3F13">
        <w:rPr>
          <w:rFonts w:ascii="Angsana New" w:hAnsi="Angsana New"/>
          <w:spacing w:val="-4"/>
          <w:sz w:val="30"/>
          <w:szCs w:val="30"/>
        </w:rPr>
        <w:t>2563</w:t>
      </w:r>
      <w:r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ศาลอุทธรณ์พิพากษาไม่รับวินิจฉัยคำอุทธรณ์ของโจทก์ </w:t>
      </w:r>
      <w:r w:rsidR="001717AB">
        <w:rPr>
          <w:rFonts w:ascii="Angsana New" w:hAnsi="Angsana New"/>
          <w:spacing w:val="-4"/>
          <w:sz w:val="30"/>
          <w:szCs w:val="30"/>
          <w:cs/>
        </w:rPr>
        <w:t>และ</w:t>
      </w:r>
      <w:r w:rsidR="001F15A7">
        <w:rPr>
          <w:rFonts w:ascii="Angsana New" w:hAnsi="Angsana New"/>
          <w:spacing w:val="-4"/>
          <w:sz w:val="30"/>
          <w:szCs w:val="30"/>
          <w:cs/>
        </w:rPr>
        <w:t xml:space="preserve">ต่อมาเมื่อวันที่ </w:t>
      </w:r>
      <w:r w:rsidR="00FB3F13" w:rsidRPr="00FB3F13">
        <w:rPr>
          <w:rFonts w:ascii="Angsana New" w:hAnsi="Angsana New"/>
          <w:spacing w:val="-4"/>
          <w:sz w:val="30"/>
          <w:szCs w:val="30"/>
        </w:rPr>
        <w:t>8</w:t>
      </w:r>
      <w:r w:rsidR="001F15A7">
        <w:rPr>
          <w:rFonts w:ascii="Angsana New" w:hAnsi="Angsana New"/>
          <w:spacing w:val="-4"/>
          <w:sz w:val="30"/>
          <w:szCs w:val="30"/>
        </w:rPr>
        <w:t xml:space="preserve"> </w:t>
      </w:r>
      <w:r w:rsidR="001F15A7">
        <w:rPr>
          <w:rFonts w:ascii="Angsana New" w:hAnsi="Angsana New"/>
          <w:spacing w:val="-4"/>
          <w:sz w:val="30"/>
          <w:szCs w:val="30"/>
          <w:cs/>
        </w:rPr>
        <w:t xml:space="preserve">กุมภาพันธ์ </w:t>
      </w:r>
      <w:r w:rsidR="00FB3F13" w:rsidRPr="00FB3F13">
        <w:rPr>
          <w:rFonts w:ascii="Angsana New" w:hAnsi="Angsana New"/>
          <w:spacing w:val="-4"/>
          <w:sz w:val="30"/>
          <w:szCs w:val="30"/>
        </w:rPr>
        <w:t>2564</w:t>
      </w:r>
      <w:r w:rsidR="001F15A7">
        <w:rPr>
          <w:rFonts w:ascii="Angsana New" w:hAnsi="Angsana New"/>
          <w:spacing w:val="-4"/>
          <w:sz w:val="30"/>
          <w:szCs w:val="30"/>
        </w:rPr>
        <w:t xml:space="preserve"> </w:t>
      </w:r>
      <w:r w:rsidR="001F15A7">
        <w:rPr>
          <w:rFonts w:ascii="Angsana New" w:hAnsi="Angsana New"/>
          <w:spacing w:val="-4"/>
          <w:sz w:val="30"/>
          <w:szCs w:val="30"/>
          <w:cs/>
        </w:rPr>
        <w:t>ศาลฎีกามีคำสั่งไม่อนุญาตให้โจทก์ฎีกา ส่งผลให้คำพิพากษาของศาลอุทธรณ์เป็นที่สิ้นสุด</w:t>
      </w:r>
    </w:p>
    <w:p w14:paraId="399B20A5" w14:textId="0F402553" w:rsidR="008B275F" w:rsidRDefault="008B275F" w:rsidP="00166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2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FC02B5B" w14:textId="77777777" w:rsidR="00827E6D" w:rsidRDefault="00827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6011137" w14:textId="5F66EC17" w:rsidR="00B25E7C" w:rsidRDefault="00B25E7C" w:rsidP="00C1360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0C79C7">
        <w:rPr>
          <w:rFonts w:ascii="Angsana New" w:hAnsi="Angsana New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3EFEDD83" w14:textId="77777777" w:rsidR="00C3095D" w:rsidRPr="00185D91" w:rsidRDefault="00C3095D" w:rsidP="00C3095D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D782DC" w14:textId="15533A63" w:rsidR="00C3095D" w:rsidRPr="00C3095D" w:rsidRDefault="00C3095D" w:rsidP="00C3095D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left" w:pos="720"/>
        </w:tabs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การลงทุนของบริษัทและบริษัทย่อย</w:t>
      </w:r>
    </w:p>
    <w:p w14:paraId="36F8498A" w14:textId="77777777" w:rsidR="00C3095D" w:rsidRPr="00185D91" w:rsidRDefault="00C3095D" w:rsidP="00897F03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3FDA34ED" w14:textId="31249BBB" w:rsidR="00013D8C" w:rsidRDefault="00013D8C" w:rsidP="00013D8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 เมื่อวันที่ </w:t>
      </w:r>
      <w:r w:rsidR="00FB3F13" w:rsidRPr="00FB3F13">
        <w:rPr>
          <w:rFonts w:ascii="Angsana New" w:hAnsi="Angsana New"/>
          <w:sz w:val="30"/>
          <w:szCs w:val="30"/>
        </w:rPr>
        <w:t>12</w:t>
      </w:r>
      <w:r>
        <w:rPr>
          <w:rFonts w:ascii="Angsana New" w:hAnsi="Angsana New"/>
          <w:sz w:val="30"/>
          <w:szCs w:val="30"/>
          <w:cs/>
        </w:rPr>
        <w:t xml:space="preserve"> มกราคม </w:t>
      </w:r>
      <w:r w:rsidR="00FB3F13" w:rsidRPr="00FB3F13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/>
          <w:sz w:val="30"/>
          <w:szCs w:val="30"/>
          <w:cs/>
        </w:rPr>
        <w:t xml:space="preserve"> คณะกรรมการของบริษัทมีมติอนุมัติการลงทุนในธุรกิจกาแฟในมูลค่าการลงทุนจำนวน </w:t>
      </w:r>
      <w:r w:rsidR="00FB3F13" w:rsidRPr="00FB3F13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  <w:cs/>
        </w:rPr>
        <w:t xml:space="preserve"> ล้านบาท ในสัดส่วนความเป็นเจ้าของร้อยละ </w:t>
      </w:r>
      <w:r w:rsidR="00FB3F13" w:rsidRPr="00FB3F13">
        <w:rPr>
          <w:rFonts w:ascii="Angsana New" w:hAnsi="Angsana New"/>
          <w:sz w:val="30"/>
          <w:szCs w:val="30"/>
        </w:rPr>
        <w:t>40</w:t>
      </w:r>
    </w:p>
    <w:p w14:paraId="312D416A" w14:textId="77777777" w:rsidR="00013D8C" w:rsidRPr="00185D91" w:rsidRDefault="00013D8C" w:rsidP="00013D8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3346C4" w14:textId="5B19B10A" w:rsidR="00013D8C" w:rsidRDefault="00013D8C" w:rsidP="00013D8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ในการประชุมคณะกรรมการบริษัทย่อยแห่งหนึ่ง (“บริษัท เนชั่น บรอดแคสติ้ง คอร์ปอเรชั่น จำกัด (มหาชน)”) เมื่อวันที่ </w:t>
      </w:r>
      <w:r w:rsidR="00FB3F13" w:rsidRPr="00FB3F13">
        <w:rPr>
          <w:rFonts w:ascii="Angsana New" w:hAnsi="Angsana New"/>
          <w:sz w:val="30"/>
          <w:szCs w:val="30"/>
        </w:rPr>
        <w:t>20</w:t>
      </w:r>
      <w:r>
        <w:rPr>
          <w:rFonts w:ascii="Angsana New" w:hAnsi="Angsana New"/>
          <w:sz w:val="30"/>
          <w:szCs w:val="30"/>
          <w:cs/>
        </w:rPr>
        <w:t xml:space="preserve"> มกราคม </w:t>
      </w:r>
      <w:r w:rsidR="00FB3F13" w:rsidRPr="00FB3F13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/>
          <w:sz w:val="30"/>
          <w:szCs w:val="30"/>
          <w:cs/>
        </w:rPr>
        <w:t xml:space="preserve"> คณะกรรมการของบริษัทย่อยมีมติอนุมัติให้เปลี่ยนแปลงเงื่อนไขการลงทุนในธุรกิจกาแฟโดยบริษัทย่อยทางอ้อมแห่งหนึ่ง ตามสัดส่วนความเป็นเจ้าของเป็นร้อยละ </w:t>
      </w:r>
      <w:r w:rsidR="00FB3F13" w:rsidRPr="00FB3F13">
        <w:rPr>
          <w:rFonts w:ascii="Angsana New" w:hAnsi="Angsana New"/>
          <w:sz w:val="30"/>
          <w:szCs w:val="30"/>
        </w:rPr>
        <w:t>60</w:t>
      </w:r>
      <w:r>
        <w:rPr>
          <w:rFonts w:ascii="Angsana New" w:hAnsi="Angsana New"/>
          <w:sz w:val="30"/>
          <w:szCs w:val="30"/>
          <w:cs/>
        </w:rPr>
        <w:t xml:space="preserve"> และจดทะเบียนการจัดตั้งบริษัทย่อยทางอ้อม</w:t>
      </w:r>
      <w:r>
        <w:rPr>
          <w:rFonts w:ascii="Angsana New" w:hAnsi="Angsana New"/>
          <w:sz w:val="30"/>
          <w:szCs w:val="30"/>
        </w:rPr>
        <w:t xml:space="preserve"> (</w:t>
      </w:r>
      <w:r>
        <w:rPr>
          <w:rFonts w:ascii="Angsana New" w:hAnsi="Angsana New"/>
          <w:sz w:val="30"/>
          <w:szCs w:val="30"/>
          <w:cs/>
        </w:rPr>
        <w:t>บริษัท เนชั่น คอฟฟี่ จำกัด</w:t>
      </w:r>
      <w:r>
        <w:rPr>
          <w:rFonts w:ascii="Angsana New" w:hAnsi="Angsana New"/>
          <w:sz w:val="30"/>
          <w:szCs w:val="30"/>
        </w:rPr>
        <w:t xml:space="preserve">) </w:t>
      </w:r>
      <w:r>
        <w:rPr>
          <w:rFonts w:ascii="Angsana New" w:hAnsi="Angsana New"/>
          <w:sz w:val="30"/>
          <w:szCs w:val="30"/>
          <w:cs/>
        </w:rPr>
        <w:t xml:space="preserve">กับกระทรวงพาณิชย์เมื่อวันที่ </w:t>
      </w:r>
      <w:r w:rsidR="00FB3F13" w:rsidRPr="00FB3F13">
        <w:rPr>
          <w:rFonts w:ascii="Angsana New" w:hAnsi="Angsana New"/>
          <w:sz w:val="30"/>
          <w:szCs w:val="30"/>
        </w:rPr>
        <w:t>27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มกราคม </w:t>
      </w:r>
      <w:r w:rsidR="00FB3F13" w:rsidRPr="00FB3F13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/>
          <w:sz w:val="30"/>
          <w:szCs w:val="30"/>
        </w:rPr>
        <w:t xml:space="preserve"> </w:t>
      </w:r>
    </w:p>
    <w:p w14:paraId="682331C0" w14:textId="29387CC7" w:rsidR="00C3095D" w:rsidRPr="00185D91" w:rsidRDefault="00C3095D" w:rsidP="00C3095D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313BD7C" w14:textId="0336257F" w:rsidR="00C3095D" w:rsidRPr="00C3095D" w:rsidRDefault="00530820" w:rsidP="00856FF0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left" w:pos="720"/>
        </w:tabs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รายการสำคัญที่ทำกับกิจการที่เกี่ยวข้องกัน</w:t>
      </w:r>
    </w:p>
    <w:p w14:paraId="04EE30A2" w14:textId="45EC357D" w:rsidR="00897F03" w:rsidRDefault="00897F03" w:rsidP="00897F0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927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699B8BA1" w14:textId="7FCBB792" w:rsidR="00530820" w:rsidRDefault="00530820" w:rsidP="00530820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การขายเครื่องหมายการค้า 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>คมชัด</w:t>
      </w:r>
      <w:r w:rsidR="00A7705F">
        <w:rPr>
          <w:rFonts w:ascii="Angsana New" w:hAnsi="Angsana New" w:hint="cs"/>
          <w:sz w:val="30"/>
          <w:szCs w:val="30"/>
          <w:cs/>
        </w:rPr>
        <w:t>ลึ</w:t>
      </w:r>
      <w:r>
        <w:rPr>
          <w:rFonts w:ascii="Angsana New" w:hAnsi="Angsana New" w:hint="cs"/>
          <w:sz w:val="30"/>
          <w:szCs w:val="30"/>
          <w:cs/>
        </w:rPr>
        <w:t>ก</w:t>
      </w:r>
      <w:r>
        <w:rPr>
          <w:rFonts w:ascii="Angsana New" w:hAnsi="Angsana New"/>
          <w:sz w:val="30"/>
          <w:szCs w:val="30"/>
        </w:rPr>
        <w:t>”</w:t>
      </w:r>
      <w:r w:rsidR="006D4350">
        <w:rPr>
          <w:rFonts w:ascii="Angsana New" w:hAnsi="Angsana New" w:hint="cs"/>
          <w:sz w:val="30"/>
          <w:szCs w:val="30"/>
          <w:cs/>
        </w:rPr>
        <w:t xml:space="preserve"> และสินทรัพย์ที่เกี่ยวข้อง</w:t>
      </w:r>
    </w:p>
    <w:p w14:paraId="6FD928E5" w14:textId="05C01530" w:rsidR="00530820" w:rsidRPr="004226EB" w:rsidRDefault="00530820" w:rsidP="004226EB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16"/>
          <w:szCs w:val="16"/>
        </w:rPr>
      </w:pPr>
    </w:p>
    <w:p w14:paraId="63AD1284" w14:textId="1C8C54AA" w:rsidR="004226EB" w:rsidRDefault="004226EB" w:rsidP="00422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3733AA">
        <w:rPr>
          <w:rFonts w:ascii="Angsana New" w:hAnsi="Angsana New"/>
          <w:sz w:val="30"/>
          <w:szCs w:val="30"/>
          <w:cs/>
        </w:rPr>
        <w:t>ในการประชุม</w:t>
      </w:r>
      <w:r>
        <w:rPr>
          <w:rFonts w:ascii="Angsana New" w:hAnsi="Angsana New" w:hint="cs"/>
          <w:sz w:val="30"/>
          <w:szCs w:val="30"/>
          <w:cs/>
        </w:rPr>
        <w:t>คณะกรรมการบริหาร</w:t>
      </w:r>
      <w:r w:rsidRPr="003733AA">
        <w:rPr>
          <w:rFonts w:ascii="Angsana New" w:hAnsi="Angsana New"/>
          <w:sz w:val="30"/>
          <w:szCs w:val="30"/>
          <w:cs/>
        </w:rPr>
        <w:t>ของบริษัท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733AA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29</w:t>
      </w:r>
      <w:r w:rsidRPr="003733A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ตุลาคม</w:t>
      </w:r>
      <w:r w:rsidRPr="003733A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  <w:r w:rsidRPr="003733A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คณะกรรมการบริหารของบริษัท</w:t>
      </w:r>
      <w:r w:rsidRPr="003733AA">
        <w:rPr>
          <w:rFonts w:ascii="Angsana New" w:hAnsi="Angsana New"/>
          <w:sz w:val="30"/>
          <w:szCs w:val="30"/>
          <w:cs/>
        </w:rPr>
        <w:t>มีมติอนุมัติให</w:t>
      </w:r>
      <w:r>
        <w:rPr>
          <w:rFonts w:ascii="Angsana New" w:hAnsi="Angsana New" w:hint="cs"/>
          <w:sz w:val="30"/>
          <w:szCs w:val="30"/>
          <w:cs/>
        </w:rPr>
        <w:t>้บริษัทเข้าทำสัญญาซื้อขายธุรกิจและ</w:t>
      </w:r>
      <w:r w:rsidRPr="003733AA">
        <w:rPr>
          <w:rFonts w:ascii="Angsana New" w:hAnsi="Angsana New"/>
          <w:sz w:val="30"/>
          <w:szCs w:val="30"/>
          <w:cs/>
        </w:rPr>
        <w:t xml:space="preserve">เครื่องหมายการค้า “คมชัดลึก” </w:t>
      </w:r>
      <w:r>
        <w:rPr>
          <w:rFonts w:ascii="Angsana New" w:hAnsi="Angsana New" w:hint="cs"/>
          <w:sz w:val="30"/>
          <w:szCs w:val="30"/>
          <w:cs/>
        </w:rPr>
        <w:t>กับบริษัท</w:t>
      </w:r>
      <w:r w:rsidRPr="006162CD">
        <w:rPr>
          <w:rFonts w:ascii="Angsana New" w:hAnsi="Angsana New"/>
          <w:sz w:val="30"/>
          <w:szCs w:val="30"/>
          <w:cs/>
        </w:rPr>
        <w:t xml:space="preserve"> เนชั่น บรอดแคสติ้ง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162CD">
        <w:rPr>
          <w:rFonts w:ascii="Angsana New" w:hAnsi="Angsana New"/>
          <w:sz w:val="30"/>
          <w:szCs w:val="30"/>
          <w:cs/>
        </w:rPr>
        <w:t xml:space="preserve">คอร์ปอเรชั่น จำกัด (มหาชน)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3733AA">
        <w:rPr>
          <w:rFonts w:ascii="Angsana New" w:hAnsi="Angsana New"/>
          <w:sz w:val="30"/>
          <w:szCs w:val="30"/>
          <w:cs/>
        </w:rPr>
        <w:t>บริษัท คมชัดลึก มีเดีย จำกัด</w:t>
      </w:r>
      <w:r>
        <w:rPr>
          <w:rFonts w:ascii="Angsana New" w:hAnsi="Angsana New" w:hint="cs"/>
          <w:sz w:val="30"/>
          <w:szCs w:val="30"/>
          <w:cs/>
        </w:rPr>
        <w:t xml:space="preserve"> โดยบริษัท</w:t>
      </w:r>
      <w:r w:rsidRPr="006162CD">
        <w:rPr>
          <w:rFonts w:ascii="Angsana New" w:hAnsi="Angsana New"/>
          <w:sz w:val="30"/>
          <w:szCs w:val="30"/>
          <w:cs/>
        </w:rPr>
        <w:t xml:space="preserve"> เนชั่น บรอดแคสติ้ง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162CD">
        <w:rPr>
          <w:rFonts w:ascii="Angsana New" w:hAnsi="Angsana New"/>
          <w:sz w:val="30"/>
          <w:szCs w:val="30"/>
          <w:cs/>
        </w:rPr>
        <w:t>คอร์ปอเรชั่น จำกัด (มหาชน)</w:t>
      </w:r>
      <w:r>
        <w:rPr>
          <w:rFonts w:ascii="Angsana New" w:hAnsi="Angsana New" w:hint="cs"/>
          <w:sz w:val="30"/>
          <w:szCs w:val="30"/>
          <w:cs/>
        </w:rPr>
        <w:t xml:space="preserve"> ซื้อเครื่องหมายการค้า 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>คมชัดลึก</w:t>
      </w:r>
      <w:r>
        <w:rPr>
          <w:rFonts w:ascii="Angsana New" w:hAnsi="Angsana New"/>
          <w:sz w:val="30"/>
          <w:szCs w:val="30"/>
        </w:rPr>
        <w:t xml:space="preserve">” </w:t>
      </w:r>
      <w:r w:rsidRPr="003733AA">
        <w:rPr>
          <w:rFonts w:ascii="Angsana New" w:hAnsi="Angsana New"/>
          <w:sz w:val="30"/>
          <w:szCs w:val="30"/>
          <w:cs/>
        </w:rPr>
        <w:t>จากบริษัท และ</w:t>
      </w:r>
      <w:r>
        <w:rPr>
          <w:rFonts w:ascii="Angsana New" w:hAnsi="Angsana New" w:hint="cs"/>
          <w:sz w:val="30"/>
          <w:szCs w:val="30"/>
          <w:cs/>
        </w:rPr>
        <w:t>ซื้อสินทรัพย์</w:t>
      </w:r>
      <w:r w:rsidRPr="003733AA">
        <w:rPr>
          <w:rFonts w:ascii="Angsana New" w:hAnsi="Angsana New"/>
          <w:sz w:val="30"/>
          <w:szCs w:val="30"/>
          <w:cs/>
        </w:rPr>
        <w:t>จากบริษัท คมชัดลึก มีเดีย 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03436">
        <w:rPr>
          <w:rFonts w:ascii="Angsana New" w:hAnsi="Angsana New"/>
          <w:spacing w:val="-6"/>
          <w:sz w:val="30"/>
          <w:szCs w:val="30"/>
          <w:cs/>
        </w:rPr>
        <w:t xml:space="preserve">มูลค่า </w:t>
      </w:r>
      <w:r w:rsidRPr="00D03436">
        <w:rPr>
          <w:rFonts w:ascii="Angsana New" w:hAnsi="Angsana New"/>
          <w:spacing w:val="-6"/>
          <w:sz w:val="30"/>
          <w:szCs w:val="30"/>
        </w:rPr>
        <w:t>69.90</w:t>
      </w:r>
      <w:r w:rsidRPr="00D03436">
        <w:rPr>
          <w:rFonts w:ascii="Angsana New" w:hAnsi="Angsana New"/>
          <w:spacing w:val="-6"/>
          <w:sz w:val="30"/>
          <w:szCs w:val="30"/>
          <w:cs/>
        </w:rPr>
        <w:t xml:space="preserve"> ล้านบาท และ </w:t>
      </w:r>
      <w:r w:rsidRPr="00D03436">
        <w:rPr>
          <w:rFonts w:ascii="Angsana New" w:hAnsi="Angsana New"/>
          <w:spacing w:val="-6"/>
          <w:sz w:val="30"/>
          <w:szCs w:val="30"/>
        </w:rPr>
        <w:t>0.10</w:t>
      </w:r>
      <w:r w:rsidRPr="00D03436">
        <w:rPr>
          <w:rFonts w:ascii="Angsana New" w:hAnsi="Angsana New"/>
          <w:spacing w:val="-6"/>
          <w:sz w:val="30"/>
          <w:szCs w:val="30"/>
          <w:cs/>
        </w:rPr>
        <w:t xml:space="preserve"> ล้านบาท</w:t>
      </w:r>
      <w:r w:rsidRPr="003733AA">
        <w:rPr>
          <w:rFonts w:ascii="Angsana New" w:hAnsi="Angsana New"/>
          <w:sz w:val="30"/>
          <w:szCs w:val="30"/>
          <w:cs/>
        </w:rPr>
        <w:t xml:space="preserve"> ตามลำดับ </w:t>
      </w:r>
      <w:r>
        <w:rPr>
          <w:rFonts w:ascii="Angsana New" w:hAnsi="Angsana New" w:hint="cs"/>
          <w:sz w:val="30"/>
          <w:szCs w:val="30"/>
          <w:cs/>
        </w:rPr>
        <w:t xml:space="preserve">ต่อมา </w:t>
      </w:r>
      <w:r w:rsidRPr="003733AA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30</w:t>
      </w:r>
      <w:r w:rsidRPr="003733AA">
        <w:rPr>
          <w:rFonts w:ascii="Angsana New" w:hAnsi="Angsana New"/>
          <w:sz w:val="30"/>
          <w:szCs w:val="30"/>
        </w:rPr>
        <w:t xml:space="preserve"> </w:t>
      </w:r>
      <w:r w:rsidRPr="003733AA">
        <w:rPr>
          <w:rFonts w:ascii="Angsana New" w:hAnsi="Angsana New"/>
          <w:sz w:val="30"/>
          <w:szCs w:val="30"/>
          <w:cs/>
        </w:rPr>
        <w:t xml:space="preserve">พฤศจิกายน </w:t>
      </w:r>
      <w:r>
        <w:rPr>
          <w:rFonts w:ascii="Angsana New" w:hAnsi="Angsana New"/>
          <w:sz w:val="30"/>
          <w:szCs w:val="30"/>
        </w:rPr>
        <w:t>2563</w:t>
      </w:r>
      <w:r w:rsidRPr="003733AA">
        <w:rPr>
          <w:rFonts w:ascii="Angsana New" w:hAnsi="Angsana New"/>
          <w:sz w:val="30"/>
          <w:szCs w:val="30"/>
        </w:rPr>
        <w:t xml:space="preserve"> </w:t>
      </w:r>
      <w:r w:rsidRPr="00622FA8">
        <w:rPr>
          <w:rFonts w:ascii="Angsana New" w:hAnsi="Angsana New"/>
          <w:sz w:val="30"/>
          <w:szCs w:val="30"/>
          <w:cs/>
        </w:rPr>
        <w:t>บริษัท เนชั่น บรอดแคสติ้ง คอร์ปอเรชั่น จำกัด (มหาชน)</w:t>
      </w:r>
      <w:r>
        <w:rPr>
          <w:rFonts w:ascii="Angsana New" w:hAnsi="Angsana New"/>
          <w:sz w:val="30"/>
          <w:szCs w:val="30"/>
        </w:rPr>
        <w:t xml:space="preserve"> </w:t>
      </w:r>
      <w:r w:rsidRPr="003733AA">
        <w:rPr>
          <w:rFonts w:ascii="Angsana New" w:hAnsi="Angsana New"/>
          <w:sz w:val="30"/>
          <w:szCs w:val="30"/>
          <w:cs/>
        </w:rPr>
        <w:t xml:space="preserve">ได้ชำระเงินบางส่วนแล้วจำนวน </w:t>
      </w:r>
      <w:r>
        <w:rPr>
          <w:rFonts w:ascii="Angsana New" w:hAnsi="Angsana New"/>
          <w:sz w:val="30"/>
          <w:szCs w:val="30"/>
        </w:rPr>
        <w:t>40</w:t>
      </w:r>
      <w:r w:rsidRPr="003733AA"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/>
          <w:sz w:val="30"/>
          <w:szCs w:val="30"/>
        </w:rPr>
        <w:t>82</w:t>
      </w:r>
      <w:r w:rsidRPr="003733AA">
        <w:rPr>
          <w:rFonts w:ascii="Angsana New" w:hAnsi="Angsana New"/>
          <w:sz w:val="30"/>
          <w:szCs w:val="30"/>
        </w:rPr>
        <w:t xml:space="preserve"> </w:t>
      </w:r>
      <w:r w:rsidRPr="003733AA">
        <w:rPr>
          <w:rFonts w:ascii="Angsana New" w:hAnsi="Angsana New"/>
          <w:sz w:val="30"/>
          <w:szCs w:val="30"/>
          <w:cs/>
        </w:rPr>
        <w:t xml:space="preserve">ล้านบาท และ </w:t>
      </w:r>
      <w:r>
        <w:rPr>
          <w:rFonts w:ascii="Angsana New" w:hAnsi="Angsana New"/>
          <w:sz w:val="30"/>
          <w:szCs w:val="30"/>
        </w:rPr>
        <w:t>0</w:t>
      </w:r>
      <w:r w:rsidRPr="003733AA"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/>
          <w:sz w:val="30"/>
          <w:szCs w:val="30"/>
        </w:rPr>
        <w:t>10</w:t>
      </w:r>
      <w:r w:rsidRPr="003733AA">
        <w:rPr>
          <w:rFonts w:ascii="Angsana New" w:hAnsi="Angsana New"/>
          <w:sz w:val="30"/>
          <w:szCs w:val="30"/>
        </w:rPr>
        <w:t xml:space="preserve"> </w:t>
      </w:r>
      <w:r w:rsidRPr="003733AA">
        <w:rPr>
          <w:rFonts w:ascii="Angsana New" w:hAnsi="Angsana New"/>
          <w:sz w:val="30"/>
          <w:szCs w:val="30"/>
          <w:cs/>
        </w:rPr>
        <w:t>ล้านบาท ให้แก่ บริษัทและบริษัท คมชัดลึก มีเดีย จำกัด ตามลำดับ โดย</w:t>
      </w:r>
      <w:r w:rsidRPr="00622FA8">
        <w:rPr>
          <w:rFonts w:ascii="Angsana New" w:hAnsi="Angsana New"/>
          <w:sz w:val="30"/>
          <w:szCs w:val="30"/>
          <w:cs/>
        </w:rPr>
        <w:t>บริษัท เนชั่น บรอดแคสติ้ง คอร์ปอเรชั่น จำกัด (มหาชน)</w:t>
      </w:r>
      <w:r>
        <w:rPr>
          <w:rFonts w:ascii="Angsana New" w:hAnsi="Angsana New"/>
          <w:sz w:val="30"/>
          <w:szCs w:val="30"/>
        </w:rPr>
        <w:t xml:space="preserve"> </w:t>
      </w:r>
      <w:r w:rsidRPr="003733AA">
        <w:rPr>
          <w:rFonts w:ascii="Angsana New" w:hAnsi="Angsana New"/>
          <w:sz w:val="30"/>
          <w:szCs w:val="30"/>
          <w:cs/>
        </w:rPr>
        <w:t>จ</w:t>
      </w:r>
      <w:r>
        <w:rPr>
          <w:rFonts w:ascii="Angsana New" w:hAnsi="Angsana New" w:hint="cs"/>
          <w:sz w:val="30"/>
          <w:szCs w:val="30"/>
          <w:cs/>
        </w:rPr>
        <w:t>ะจ่าย</w:t>
      </w:r>
      <w:r w:rsidRPr="003733AA">
        <w:rPr>
          <w:rFonts w:ascii="Angsana New" w:hAnsi="Angsana New"/>
          <w:sz w:val="30"/>
          <w:szCs w:val="30"/>
          <w:cs/>
        </w:rPr>
        <w:t>ชำระ</w:t>
      </w:r>
      <w:r>
        <w:rPr>
          <w:rFonts w:ascii="Angsana New" w:hAnsi="Angsana New" w:hint="cs"/>
          <w:sz w:val="30"/>
          <w:szCs w:val="30"/>
          <w:cs/>
        </w:rPr>
        <w:t>ค่าเครื่องหมายการค้า</w:t>
      </w:r>
      <w:r w:rsidRPr="003733AA">
        <w:rPr>
          <w:rFonts w:ascii="Angsana New" w:hAnsi="Angsana New"/>
          <w:sz w:val="30"/>
          <w:szCs w:val="30"/>
          <w:cs/>
        </w:rPr>
        <w:t>ส่วนที่เหลือ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 xml:space="preserve">29.08 </w:t>
      </w:r>
      <w:r>
        <w:rPr>
          <w:rFonts w:ascii="Angsana New" w:hAnsi="Angsana New" w:hint="cs"/>
          <w:sz w:val="30"/>
          <w:szCs w:val="30"/>
          <w:cs/>
        </w:rPr>
        <w:t>ล้านบาท ให้กับบริษัทในภายหลังหากได้มีการดำเนินการ</w:t>
      </w:r>
      <w:r w:rsidRPr="003733AA">
        <w:rPr>
          <w:rFonts w:ascii="Angsana New" w:hAnsi="Angsana New"/>
          <w:sz w:val="30"/>
          <w:szCs w:val="30"/>
          <w:cs/>
        </w:rPr>
        <w:t>ตามเงื่อนไขที่ตกลงกัน</w:t>
      </w:r>
      <w:r>
        <w:rPr>
          <w:rFonts w:ascii="Angsana New" w:hAnsi="Angsana New" w:hint="cs"/>
          <w:sz w:val="30"/>
          <w:szCs w:val="30"/>
          <w:cs/>
        </w:rPr>
        <w:t>ในสัญญาซื้อขายธุรกิจและเครื่องหมายการค้าคมชัดลึกแล้ว</w:t>
      </w:r>
      <w:r w:rsidRPr="003733A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อย่างไรก็ตาม รายการดังกล่าวไม่มีผลกระทบต่องบการเงินรวมของกลุ่มบริษัท</w:t>
      </w:r>
    </w:p>
    <w:p w14:paraId="34F98697" w14:textId="77777777" w:rsidR="004226EB" w:rsidRPr="004226EB" w:rsidRDefault="004226EB" w:rsidP="004226EB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30"/>
          <w:szCs w:val="30"/>
        </w:rPr>
      </w:pPr>
    </w:p>
    <w:p w14:paraId="16654E36" w14:textId="1F06D4C4" w:rsidR="00530820" w:rsidRDefault="00530820" w:rsidP="004226EB">
      <w:pPr>
        <w:pStyle w:val="ListParagraph"/>
        <w:pageBreakBefore/>
        <w:numPr>
          <w:ilvl w:val="0"/>
          <w:numId w:val="30"/>
        </w:numPr>
        <w:tabs>
          <w:tab w:val="clear" w:pos="227"/>
          <w:tab w:val="clear" w:pos="454"/>
          <w:tab w:val="clear" w:pos="680"/>
          <w:tab w:val="left" w:pos="720"/>
        </w:tabs>
        <w:ind w:left="16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การซื้อธุรกิจของ</w:t>
      </w:r>
      <w:r w:rsidRPr="00530820">
        <w:rPr>
          <w:rFonts w:ascii="Angsana New" w:hAnsi="Angsana New"/>
          <w:sz w:val="30"/>
          <w:szCs w:val="30"/>
          <w:cs/>
        </w:rPr>
        <w:t>บริษัท</w:t>
      </w:r>
      <w:r w:rsidR="00796879">
        <w:rPr>
          <w:rFonts w:ascii="Angsana New" w:hAnsi="Angsana New" w:hint="cs"/>
          <w:sz w:val="30"/>
          <w:szCs w:val="30"/>
          <w:cs/>
        </w:rPr>
        <w:t>ย่อย</w:t>
      </w:r>
    </w:p>
    <w:p w14:paraId="066B88D2" w14:textId="77777777" w:rsidR="00530820" w:rsidRPr="00530820" w:rsidRDefault="00530820" w:rsidP="00530820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1620"/>
        <w:jc w:val="thaiDistribute"/>
        <w:rPr>
          <w:rFonts w:ascii="Angsana New" w:hAnsi="Angsana New"/>
          <w:sz w:val="16"/>
          <w:szCs w:val="16"/>
        </w:rPr>
      </w:pPr>
    </w:p>
    <w:p w14:paraId="103445AD" w14:textId="77777777" w:rsidR="00A22CB1" w:rsidRDefault="00A22CB1" w:rsidP="00A22CB1">
      <w:pPr>
        <w:tabs>
          <w:tab w:val="clear" w:pos="454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7161FD">
        <w:rPr>
          <w:rFonts w:ascii="Angsana New" w:hAnsi="Angsana New" w:hint="cs"/>
          <w:sz w:val="30"/>
          <w:szCs w:val="30"/>
          <w:cs/>
        </w:rPr>
        <w:t>ในการประชุมผู้ถือหุ้นสามัญของบริษัทย่อย</w:t>
      </w:r>
      <w:r w:rsidRPr="007161FD">
        <w:rPr>
          <w:rFonts w:ascii="Angsana New" w:hAnsi="Angsana New"/>
          <w:sz w:val="30"/>
          <w:szCs w:val="30"/>
        </w:rPr>
        <w:t xml:space="preserve"> (“</w:t>
      </w:r>
      <w:r w:rsidRPr="007161FD">
        <w:rPr>
          <w:rFonts w:ascii="Angsana New" w:hAnsi="Angsana New" w:hint="cs"/>
          <w:sz w:val="30"/>
          <w:szCs w:val="30"/>
          <w:cs/>
        </w:rPr>
        <w:t>บริษัท เนชั่น บรอดแคสติ้ง คอร์ปอเรชั่น จำกัด</w:t>
      </w:r>
      <w:r w:rsidRPr="007161FD">
        <w:rPr>
          <w:rFonts w:ascii="Angsana New" w:hAnsi="Angsana New"/>
          <w:sz w:val="30"/>
          <w:szCs w:val="30"/>
        </w:rPr>
        <w:t xml:space="preserve"> </w:t>
      </w:r>
      <w:r w:rsidRPr="007161FD">
        <w:rPr>
          <w:rFonts w:ascii="Angsana New" w:hAnsi="Angsana New" w:hint="cs"/>
          <w:sz w:val="30"/>
          <w:szCs w:val="30"/>
          <w:cs/>
        </w:rPr>
        <w:t>(มหาชน</w:t>
      </w:r>
      <w:r w:rsidRPr="007161FD">
        <w:rPr>
          <w:rFonts w:ascii="Angsana New" w:hAnsi="Angsana New"/>
          <w:sz w:val="30"/>
          <w:szCs w:val="30"/>
        </w:rPr>
        <w:t>)”)</w:t>
      </w:r>
      <w:r w:rsidRPr="007161FD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7161FD">
        <w:rPr>
          <w:rFonts w:ascii="Angsana New" w:hAnsi="Angsana New"/>
          <w:sz w:val="30"/>
          <w:szCs w:val="30"/>
        </w:rPr>
        <w:t xml:space="preserve">29 </w:t>
      </w:r>
      <w:r w:rsidRPr="007161FD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7161FD">
        <w:rPr>
          <w:rFonts w:ascii="Angsana New" w:hAnsi="Angsana New"/>
          <w:sz w:val="30"/>
          <w:szCs w:val="30"/>
        </w:rPr>
        <w:t xml:space="preserve">2563 </w:t>
      </w:r>
      <w:r w:rsidRPr="007161FD">
        <w:rPr>
          <w:rFonts w:ascii="Angsana New" w:hAnsi="Angsana New" w:hint="cs"/>
          <w:sz w:val="30"/>
          <w:szCs w:val="30"/>
          <w:cs/>
        </w:rPr>
        <w:t>ผู้ถือหุ้นมีมติอนุมัติให้บริษัท เนชั่น บรอดแคสติ้ง คอร์ปอเรชั่น จำกัด</w:t>
      </w:r>
      <w:r w:rsidRPr="007161FD">
        <w:rPr>
          <w:rFonts w:ascii="Angsana New" w:hAnsi="Angsana New"/>
          <w:sz w:val="30"/>
          <w:szCs w:val="30"/>
        </w:rPr>
        <w:t xml:space="preserve"> </w:t>
      </w:r>
      <w:r w:rsidRPr="007161FD">
        <w:rPr>
          <w:rFonts w:ascii="Angsana New" w:hAnsi="Angsana New" w:hint="cs"/>
          <w:sz w:val="30"/>
          <w:szCs w:val="30"/>
          <w:cs/>
        </w:rPr>
        <w:t>(มหาชน</w:t>
      </w:r>
      <w:r w:rsidRPr="007161FD">
        <w:rPr>
          <w:rFonts w:ascii="Angsana New" w:hAnsi="Angsana New"/>
          <w:sz w:val="30"/>
          <w:szCs w:val="30"/>
        </w:rPr>
        <w:t>)</w:t>
      </w:r>
      <w:r w:rsidRPr="007161FD">
        <w:rPr>
          <w:rFonts w:ascii="Angsana New" w:hAnsi="Angsana New" w:hint="cs"/>
          <w:sz w:val="30"/>
          <w:szCs w:val="30"/>
          <w:cs/>
        </w:rPr>
        <w:t xml:space="preserve"> เข้าลงทุนซื้อหุ้นสามัญของบริษัท กรีน เน็ต </w:t>
      </w:r>
      <w:r w:rsidRPr="007161FD">
        <w:rPr>
          <w:rFonts w:ascii="Angsana New" w:hAnsi="Angsana New" w:hint="cs"/>
          <w:sz w:val="30"/>
          <w:szCs w:val="30"/>
        </w:rPr>
        <w:t xml:space="preserve">1282 </w:t>
      </w:r>
      <w:r w:rsidRPr="007161FD">
        <w:rPr>
          <w:rFonts w:ascii="Angsana New" w:hAnsi="Angsana New" w:hint="cs"/>
          <w:sz w:val="30"/>
          <w:szCs w:val="30"/>
          <w:cs/>
        </w:rPr>
        <w:t>จำกัด</w:t>
      </w:r>
      <w:r w:rsidRPr="007161FD">
        <w:rPr>
          <w:rFonts w:ascii="Angsana New" w:hAnsi="Angsana New"/>
          <w:sz w:val="30"/>
          <w:szCs w:val="30"/>
        </w:rPr>
        <w:t xml:space="preserve"> </w:t>
      </w:r>
      <w:r w:rsidRPr="007161FD">
        <w:rPr>
          <w:rFonts w:ascii="Angsana New" w:hAnsi="Angsana New" w:hint="cs"/>
          <w:sz w:val="30"/>
          <w:szCs w:val="30"/>
          <w:cs/>
        </w:rPr>
        <w:t xml:space="preserve">ซึ่งเป็นกิจการที่เกี่ยวข้องกัน </w:t>
      </w:r>
      <w:r w:rsidRPr="00A22CB1">
        <w:rPr>
          <w:rFonts w:ascii="Angsana New" w:hAnsi="Angsana New" w:hint="cs"/>
          <w:spacing w:val="-12"/>
          <w:sz w:val="30"/>
          <w:szCs w:val="30"/>
          <w:cs/>
        </w:rPr>
        <w:t xml:space="preserve">จากบริษัท นิวส์ เน็ตเวิร์ค คอร์ปอเรชั่น จำกัด </w:t>
      </w:r>
      <w:r w:rsidRPr="00A22CB1">
        <w:rPr>
          <w:rFonts w:ascii="Angsana New" w:hAnsi="Angsana New"/>
          <w:spacing w:val="-12"/>
          <w:sz w:val="30"/>
          <w:szCs w:val="30"/>
        </w:rPr>
        <w:t>(</w:t>
      </w:r>
      <w:r w:rsidRPr="00A22CB1">
        <w:rPr>
          <w:rFonts w:ascii="Angsana New" w:hAnsi="Angsana New" w:hint="cs"/>
          <w:spacing w:val="-12"/>
          <w:sz w:val="30"/>
          <w:szCs w:val="30"/>
          <w:cs/>
        </w:rPr>
        <w:t>มหาชน</w:t>
      </w:r>
      <w:r w:rsidRPr="00A22CB1">
        <w:rPr>
          <w:rFonts w:ascii="Angsana New" w:hAnsi="Angsana New"/>
          <w:spacing w:val="-12"/>
          <w:sz w:val="30"/>
          <w:szCs w:val="30"/>
        </w:rPr>
        <w:t xml:space="preserve">) </w:t>
      </w:r>
      <w:r w:rsidRPr="00A22CB1">
        <w:rPr>
          <w:rFonts w:ascii="Angsana New" w:hAnsi="Angsana New" w:hint="cs"/>
          <w:spacing w:val="-12"/>
          <w:sz w:val="30"/>
          <w:szCs w:val="30"/>
          <w:cs/>
        </w:rPr>
        <w:t>ซึ่งเป็นผู้ถือหุ้นของบริษัท คิดเป็นสัดส่วนร้อยละ</w:t>
      </w:r>
      <w:r w:rsidRPr="007161FD">
        <w:rPr>
          <w:rFonts w:ascii="Angsana New" w:hAnsi="Angsana New" w:hint="cs"/>
          <w:sz w:val="30"/>
          <w:szCs w:val="30"/>
          <w:cs/>
        </w:rPr>
        <w:t xml:space="preserve"> </w:t>
      </w:r>
      <w:r w:rsidRPr="007161FD">
        <w:rPr>
          <w:rFonts w:ascii="Angsana New" w:hAnsi="Angsana New" w:hint="cs"/>
          <w:sz w:val="30"/>
          <w:szCs w:val="30"/>
        </w:rPr>
        <w:t>99.998</w:t>
      </w:r>
      <w:r w:rsidRPr="007161FD">
        <w:rPr>
          <w:rFonts w:ascii="Angsana New" w:hAnsi="Angsana New" w:hint="cs"/>
          <w:sz w:val="30"/>
          <w:szCs w:val="30"/>
          <w:cs/>
        </w:rPr>
        <w:t xml:space="preserve"> ของทุนที่ออกและชำระแล้ว จำนวน </w:t>
      </w:r>
      <w:r w:rsidRPr="007161FD">
        <w:rPr>
          <w:rFonts w:ascii="Angsana New" w:hAnsi="Angsana New" w:hint="cs"/>
          <w:sz w:val="30"/>
          <w:szCs w:val="30"/>
        </w:rPr>
        <w:t>164.40</w:t>
      </w:r>
      <w:r w:rsidRPr="007161FD">
        <w:rPr>
          <w:rFonts w:ascii="Angsana New" w:hAnsi="Angsana New" w:hint="cs"/>
          <w:sz w:val="30"/>
          <w:szCs w:val="30"/>
          <w:cs/>
        </w:rPr>
        <w:t xml:space="preserve"> ล้านบาท</w:t>
      </w:r>
      <w:r>
        <w:rPr>
          <w:rFonts w:ascii="Angsana New" w:hAnsi="Angsana New"/>
          <w:sz w:val="30"/>
          <w:szCs w:val="30"/>
        </w:rPr>
        <w:t xml:space="preserve"> (“</w:t>
      </w:r>
      <w:r>
        <w:rPr>
          <w:rFonts w:ascii="Angsana New" w:hAnsi="Angsana New" w:hint="cs"/>
          <w:sz w:val="30"/>
          <w:szCs w:val="30"/>
          <w:cs/>
        </w:rPr>
        <w:t>ราคาจ่ายซื้อ</w:t>
      </w:r>
      <w:r>
        <w:rPr>
          <w:rFonts w:ascii="Angsana New" w:hAnsi="Angsana New"/>
          <w:sz w:val="30"/>
          <w:szCs w:val="30"/>
        </w:rPr>
        <w:t>”)</w:t>
      </w:r>
      <w:r w:rsidRPr="007161FD">
        <w:rPr>
          <w:rFonts w:ascii="Angsana New" w:hAnsi="Angsana New"/>
          <w:sz w:val="30"/>
          <w:szCs w:val="30"/>
        </w:rPr>
        <w:t xml:space="preserve"> </w:t>
      </w:r>
      <w:r w:rsidRPr="007161FD">
        <w:rPr>
          <w:rFonts w:ascii="Angsana New" w:hAnsi="Angsana New" w:hint="cs"/>
          <w:sz w:val="30"/>
          <w:szCs w:val="30"/>
          <w:cs/>
        </w:rPr>
        <w:t>และภาระหน้าที่ในการชำระหนี้คงค้างพร้อมดอกเบี้ย</w:t>
      </w:r>
      <w:r>
        <w:rPr>
          <w:rFonts w:ascii="Angsana New" w:hAnsi="Angsana New" w:hint="cs"/>
          <w:sz w:val="30"/>
          <w:szCs w:val="30"/>
          <w:cs/>
        </w:rPr>
        <w:t>ที่มีต่อ</w:t>
      </w:r>
      <w:r w:rsidRPr="007161FD">
        <w:rPr>
          <w:rFonts w:ascii="Angsana New" w:hAnsi="Angsana New" w:hint="cs"/>
          <w:sz w:val="30"/>
          <w:szCs w:val="30"/>
          <w:cs/>
        </w:rPr>
        <w:t xml:space="preserve">บริษัท นิวส์ เน็ตเวิร์ค คอร์ปอเรชั่น จำกัด </w:t>
      </w:r>
      <w:r w:rsidRPr="007161FD">
        <w:rPr>
          <w:rFonts w:ascii="Angsana New" w:hAnsi="Angsana New"/>
          <w:sz w:val="30"/>
          <w:szCs w:val="30"/>
        </w:rPr>
        <w:t>(</w:t>
      </w:r>
      <w:r w:rsidRPr="007161FD">
        <w:rPr>
          <w:rFonts w:ascii="Angsana New" w:hAnsi="Angsana New" w:hint="cs"/>
          <w:sz w:val="30"/>
          <w:szCs w:val="30"/>
          <w:cs/>
        </w:rPr>
        <w:t>มหาชน</w:t>
      </w:r>
      <w:r w:rsidRPr="007161FD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161FD">
        <w:rPr>
          <w:rFonts w:ascii="Angsana New" w:hAnsi="Angsana New" w:hint="cs"/>
          <w:sz w:val="30"/>
          <w:szCs w:val="30"/>
          <w:cs/>
        </w:rPr>
        <w:t xml:space="preserve">ตามหนังสือรับสภาพหนี้ของบริษัท กรีน เน็ต </w:t>
      </w:r>
      <w:r w:rsidRPr="007161FD">
        <w:rPr>
          <w:rFonts w:ascii="Angsana New" w:hAnsi="Angsana New" w:hint="cs"/>
          <w:sz w:val="30"/>
          <w:szCs w:val="30"/>
        </w:rPr>
        <w:t xml:space="preserve">1282 </w:t>
      </w:r>
      <w:r w:rsidRPr="007161FD">
        <w:rPr>
          <w:rFonts w:ascii="Angsana New" w:hAnsi="Angsana New" w:hint="cs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161FD">
        <w:rPr>
          <w:rFonts w:ascii="Angsana New" w:hAnsi="Angsana New" w:hint="cs"/>
          <w:sz w:val="30"/>
          <w:szCs w:val="30"/>
          <w:cs/>
        </w:rPr>
        <w:t xml:space="preserve">ดังกล่าวไม่เกิน </w:t>
      </w:r>
      <w:r w:rsidRPr="007161FD">
        <w:rPr>
          <w:rFonts w:ascii="Angsana New" w:hAnsi="Angsana New" w:hint="cs"/>
          <w:sz w:val="30"/>
          <w:szCs w:val="30"/>
        </w:rPr>
        <w:t>85.60</w:t>
      </w:r>
      <w:r w:rsidRPr="007161FD">
        <w:rPr>
          <w:rFonts w:ascii="Angsana New" w:hAnsi="Angsana New" w:hint="cs"/>
          <w:sz w:val="30"/>
          <w:szCs w:val="30"/>
          <w:cs/>
        </w:rPr>
        <w:t xml:space="preserve"> ล้านบาท รวมมูลค่าทั้งสิ้นจำนวน </w:t>
      </w:r>
      <w:r w:rsidRPr="007161FD">
        <w:rPr>
          <w:rFonts w:ascii="Angsana New" w:hAnsi="Angsana New" w:hint="cs"/>
          <w:sz w:val="30"/>
          <w:szCs w:val="30"/>
        </w:rPr>
        <w:t>250.00</w:t>
      </w:r>
      <w:r w:rsidRPr="007161FD">
        <w:rPr>
          <w:rFonts w:ascii="Angsana New" w:hAnsi="Angsana New" w:hint="cs"/>
          <w:sz w:val="30"/>
          <w:szCs w:val="30"/>
          <w:cs/>
        </w:rPr>
        <w:t xml:space="preserve"> ล้านบาท </w:t>
      </w:r>
    </w:p>
    <w:p w14:paraId="4061C8DA" w14:textId="77777777" w:rsidR="00A22CB1" w:rsidRDefault="00A22CB1" w:rsidP="00A22CB1">
      <w:pPr>
        <w:tabs>
          <w:tab w:val="clear" w:pos="454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</w:p>
    <w:p w14:paraId="02632638" w14:textId="77777777" w:rsidR="00A22CB1" w:rsidRPr="007161FD" w:rsidRDefault="00A22CB1" w:rsidP="00A22CB1">
      <w:pPr>
        <w:tabs>
          <w:tab w:val="clear" w:pos="454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  <w:cs/>
        </w:rPr>
      </w:pPr>
      <w:r w:rsidRPr="007161F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7161FD">
        <w:rPr>
          <w:rFonts w:ascii="Angsana New" w:hAnsi="Angsana New"/>
          <w:sz w:val="30"/>
          <w:szCs w:val="30"/>
        </w:rPr>
        <w:t xml:space="preserve">24 </w:t>
      </w:r>
      <w:r w:rsidRPr="007161F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7161FD">
        <w:rPr>
          <w:rFonts w:ascii="Angsana New" w:hAnsi="Angsana New"/>
          <w:sz w:val="30"/>
          <w:szCs w:val="30"/>
        </w:rPr>
        <w:t>2563</w:t>
      </w:r>
      <w:r w:rsidRPr="007161FD">
        <w:rPr>
          <w:rFonts w:ascii="Angsana New" w:hAnsi="Angsana New" w:hint="cs"/>
          <w:sz w:val="30"/>
          <w:szCs w:val="30"/>
          <w:cs/>
        </w:rPr>
        <w:t xml:space="preserve"> บริษัท เนชั่น บรอดแคสติ้ง คอร์ปอเรชั่น จำกัด</w:t>
      </w:r>
      <w:r w:rsidRPr="007161FD">
        <w:rPr>
          <w:rFonts w:ascii="Angsana New" w:hAnsi="Angsana New"/>
          <w:sz w:val="30"/>
          <w:szCs w:val="30"/>
        </w:rPr>
        <w:t xml:space="preserve"> </w:t>
      </w:r>
      <w:r w:rsidRPr="007161FD">
        <w:rPr>
          <w:rFonts w:ascii="Angsana New" w:hAnsi="Angsana New" w:hint="cs"/>
          <w:sz w:val="30"/>
          <w:szCs w:val="30"/>
          <w:cs/>
        </w:rPr>
        <w:t>(มหาชน</w:t>
      </w:r>
      <w:r w:rsidRPr="007161FD">
        <w:rPr>
          <w:rFonts w:ascii="Angsana New" w:hAnsi="Angsana New"/>
          <w:sz w:val="30"/>
          <w:szCs w:val="30"/>
        </w:rPr>
        <w:t>)</w:t>
      </w:r>
      <w:r w:rsidRPr="007161FD">
        <w:rPr>
          <w:rFonts w:ascii="Angsana New" w:hAnsi="Angsana New" w:hint="cs"/>
          <w:sz w:val="30"/>
          <w:szCs w:val="30"/>
          <w:cs/>
        </w:rPr>
        <w:t xml:space="preserve"> ได้จ่ายชำระ</w:t>
      </w:r>
      <w:r>
        <w:rPr>
          <w:rFonts w:ascii="Angsana New" w:hAnsi="Angsana New" w:hint="cs"/>
          <w:sz w:val="30"/>
          <w:szCs w:val="30"/>
          <w:cs/>
        </w:rPr>
        <w:t>ราคาจ่ายซื้อ</w:t>
      </w:r>
      <w:r w:rsidRPr="007161FD">
        <w:rPr>
          <w:rFonts w:ascii="Angsana New" w:hAnsi="Angsana New" w:hint="cs"/>
          <w:sz w:val="30"/>
          <w:szCs w:val="30"/>
          <w:cs/>
        </w:rPr>
        <w:t xml:space="preserve">แล้วจำนวน </w:t>
      </w:r>
      <w:r w:rsidRPr="007161FD">
        <w:rPr>
          <w:rFonts w:ascii="Angsana New" w:hAnsi="Angsana New" w:hint="cs"/>
          <w:sz w:val="30"/>
          <w:szCs w:val="30"/>
        </w:rPr>
        <w:t>164.40</w:t>
      </w:r>
      <w:r w:rsidRPr="007161FD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7161FD">
        <w:rPr>
          <w:rFonts w:ascii="Angsana New" w:hAnsi="Angsana New"/>
          <w:sz w:val="30"/>
          <w:szCs w:val="30"/>
          <w:cs/>
        </w:rPr>
        <w:t xml:space="preserve">และบริษัท กรีน เน็ต </w:t>
      </w:r>
      <w:r w:rsidRPr="007161FD">
        <w:rPr>
          <w:rFonts w:ascii="Angsana New" w:hAnsi="Angsana New"/>
          <w:sz w:val="30"/>
          <w:szCs w:val="30"/>
        </w:rPr>
        <w:t>1282</w:t>
      </w:r>
      <w:r w:rsidRPr="007161FD">
        <w:rPr>
          <w:rFonts w:ascii="Angsana New" w:hAnsi="Angsana New"/>
          <w:sz w:val="30"/>
          <w:szCs w:val="30"/>
          <w:cs/>
        </w:rPr>
        <w:t xml:space="preserve"> จำกัด ได้จ่ายชำระหนี้คงค้างให้แก่ บริษัท นิวส์ เน็ตเวิร์ค คอร์ปอเรชั่น จำกัด (มหาชน) จำนวน </w:t>
      </w:r>
      <w:r w:rsidRPr="007161FD">
        <w:rPr>
          <w:rFonts w:ascii="Angsana New" w:hAnsi="Angsana New"/>
          <w:sz w:val="30"/>
          <w:szCs w:val="30"/>
        </w:rPr>
        <w:t>22.99</w:t>
      </w:r>
      <w:r w:rsidRPr="007161FD">
        <w:rPr>
          <w:rFonts w:ascii="Angsana New" w:hAnsi="Angsana New"/>
          <w:sz w:val="30"/>
          <w:szCs w:val="30"/>
          <w:cs/>
        </w:rPr>
        <w:t xml:space="preserve"> ล้านบาท </w:t>
      </w:r>
    </w:p>
    <w:p w14:paraId="30BDEFB6" w14:textId="77777777" w:rsidR="00A22CB1" w:rsidRDefault="00A22CB1" w:rsidP="00A22CB1">
      <w:pPr>
        <w:pStyle w:val="BodyText"/>
        <w:spacing w:after="0" w:line="240" w:lineRule="auto"/>
        <w:ind w:left="900"/>
        <w:jc w:val="thaiDistribute"/>
        <w:rPr>
          <w:szCs w:val="22"/>
        </w:rPr>
      </w:pPr>
    </w:p>
    <w:p w14:paraId="3B96B954" w14:textId="60EC5852" w:rsidR="00A22CB1" w:rsidRDefault="00A22CB1" w:rsidP="00A22CB1">
      <w:pPr>
        <w:tabs>
          <w:tab w:val="clear" w:pos="454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A22CB1">
        <w:rPr>
          <w:rFonts w:ascii="Angsana New" w:hAnsi="Angsana New" w:hint="cs"/>
          <w:spacing w:val="-10"/>
          <w:sz w:val="30"/>
          <w:szCs w:val="30"/>
          <w:cs/>
        </w:rPr>
        <w:t xml:space="preserve">เมื่อวันที่ </w:t>
      </w:r>
      <w:r w:rsidRPr="00A22CB1">
        <w:rPr>
          <w:rFonts w:ascii="Angsana New" w:hAnsi="Angsana New"/>
          <w:spacing w:val="-10"/>
          <w:sz w:val="30"/>
          <w:szCs w:val="30"/>
        </w:rPr>
        <w:t xml:space="preserve">14 </w:t>
      </w:r>
      <w:r w:rsidRPr="00A22CB1">
        <w:rPr>
          <w:rFonts w:ascii="Angsana New" w:hAnsi="Angsana New" w:hint="cs"/>
          <w:spacing w:val="-10"/>
          <w:sz w:val="30"/>
          <w:szCs w:val="30"/>
          <w:cs/>
        </w:rPr>
        <w:t xml:space="preserve">มกราคม </w:t>
      </w:r>
      <w:r w:rsidRPr="00A22CB1">
        <w:rPr>
          <w:rFonts w:ascii="Angsana New" w:hAnsi="Angsana New"/>
          <w:spacing w:val="-10"/>
          <w:sz w:val="30"/>
          <w:szCs w:val="30"/>
        </w:rPr>
        <w:t xml:space="preserve">2564 </w:t>
      </w:r>
      <w:r w:rsidRPr="00A22CB1">
        <w:rPr>
          <w:rFonts w:ascii="Angsana New" w:hAnsi="Angsana New" w:hint="cs"/>
          <w:spacing w:val="-10"/>
          <w:sz w:val="30"/>
          <w:szCs w:val="30"/>
          <w:cs/>
        </w:rPr>
        <w:t xml:space="preserve">บริษัท กรีน เน็ต </w:t>
      </w:r>
      <w:r w:rsidRPr="00A22CB1">
        <w:rPr>
          <w:rFonts w:ascii="Angsana New" w:hAnsi="Angsana New"/>
          <w:spacing w:val="-10"/>
          <w:sz w:val="30"/>
          <w:szCs w:val="30"/>
        </w:rPr>
        <w:t xml:space="preserve">1282 </w:t>
      </w:r>
      <w:r w:rsidRPr="00A22CB1">
        <w:rPr>
          <w:rFonts w:ascii="Angsana New" w:hAnsi="Angsana New" w:hint="cs"/>
          <w:spacing w:val="-10"/>
          <w:sz w:val="30"/>
          <w:szCs w:val="30"/>
          <w:cs/>
        </w:rPr>
        <w:t>จำกัด</w:t>
      </w:r>
      <w:r w:rsidRPr="00A22CB1">
        <w:rPr>
          <w:rFonts w:ascii="Angsana New" w:hAnsi="Angsana New"/>
          <w:spacing w:val="-10"/>
          <w:sz w:val="30"/>
          <w:szCs w:val="30"/>
        </w:rPr>
        <w:t xml:space="preserve"> </w:t>
      </w:r>
      <w:r w:rsidRPr="00A22CB1">
        <w:rPr>
          <w:rFonts w:ascii="Angsana New" w:hAnsi="Angsana New" w:hint="cs"/>
          <w:spacing w:val="-10"/>
          <w:sz w:val="30"/>
          <w:szCs w:val="30"/>
          <w:cs/>
        </w:rPr>
        <w:t>ได้จ่ายชำระหนี้คงค้างตามที่กล่าวไว้ในหมายเหตุ</w:t>
      </w:r>
      <w:r>
        <w:rPr>
          <w:rFonts w:ascii="Angsana New" w:hAnsi="Angsana New"/>
          <w:spacing w:val="-10"/>
          <w:sz w:val="30"/>
          <w:szCs w:val="30"/>
          <w:cs/>
        </w:rPr>
        <w:br/>
      </w:r>
      <w:r w:rsidRPr="00A22CB1">
        <w:rPr>
          <w:rFonts w:ascii="Angsana New" w:hAnsi="Angsana New" w:hint="cs"/>
          <w:sz w:val="30"/>
          <w:szCs w:val="30"/>
          <w:cs/>
        </w:rPr>
        <w:t xml:space="preserve">ข้อ </w:t>
      </w:r>
      <w:r w:rsidRPr="00A22CB1">
        <w:rPr>
          <w:rFonts w:ascii="Angsana New" w:hAnsi="Angsana New"/>
          <w:sz w:val="30"/>
          <w:szCs w:val="30"/>
        </w:rPr>
        <w:t>8</w:t>
      </w:r>
      <w:r w:rsidRPr="00A22CB1">
        <w:rPr>
          <w:rFonts w:ascii="Angsana New" w:hAnsi="Angsana New" w:hint="cs"/>
          <w:sz w:val="30"/>
          <w:szCs w:val="30"/>
          <w:cs/>
        </w:rPr>
        <w:t xml:space="preserve"> ทั้งหมด</w:t>
      </w:r>
      <w:r>
        <w:rPr>
          <w:rFonts w:ascii="Angsana New" w:hAnsi="Angsana New" w:hint="cs"/>
          <w:sz w:val="30"/>
          <w:szCs w:val="30"/>
          <w:cs/>
        </w:rPr>
        <w:t>ที่เหลือ</w:t>
      </w:r>
      <w:r w:rsidRPr="00A22CB1">
        <w:rPr>
          <w:rFonts w:ascii="Angsana New" w:hAnsi="Angsana New" w:hint="cs"/>
          <w:sz w:val="30"/>
          <w:szCs w:val="30"/>
          <w:cs/>
        </w:rPr>
        <w:t xml:space="preserve">จำนวนรวม </w:t>
      </w:r>
      <w:r w:rsidRPr="00A22CB1">
        <w:rPr>
          <w:rFonts w:ascii="Angsana New" w:hAnsi="Angsana New"/>
          <w:sz w:val="30"/>
          <w:szCs w:val="30"/>
        </w:rPr>
        <w:t xml:space="preserve">62.61 </w:t>
      </w:r>
      <w:r w:rsidRPr="00A22CB1">
        <w:rPr>
          <w:rFonts w:ascii="Angsana New" w:hAnsi="Angsana New" w:hint="cs"/>
          <w:sz w:val="30"/>
          <w:szCs w:val="30"/>
          <w:cs/>
        </w:rPr>
        <w:t>ล้านบาท ให้แก่</w:t>
      </w:r>
      <w:r w:rsidRPr="007161FD">
        <w:rPr>
          <w:rFonts w:ascii="Angsana New" w:hAnsi="Angsana New" w:hint="cs"/>
          <w:sz w:val="30"/>
          <w:szCs w:val="30"/>
          <w:cs/>
        </w:rPr>
        <w:t xml:space="preserve">บริษัท นิวส์ เน็ตเวิร์ค คอร์ปอเรชั่น จำกัด </w:t>
      </w:r>
      <w:r w:rsidRPr="007161FD">
        <w:rPr>
          <w:rFonts w:ascii="Angsana New" w:hAnsi="Angsana New"/>
          <w:sz w:val="30"/>
          <w:szCs w:val="30"/>
        </w:rPr>
        <w:t>(</w:t>
      </w:r>
      <w:r w:rsidRPr="007161FD">
        <w:rPr>
          <w:rFonts w:ascii="Angsana New" w:hAnsi="Angsana New" w:hint="cs"/>
          <w:sz w:val="30"/>
          <w:szCs w:val="30"/>
          <w:cs/>
        </w:rPr>
        <w:t>มหาชน</w:t>
      </w:r>
      <w:r w:rsidRPr="007161FD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ดังนั้น </w:t>
      </w:r>
      <w:r w:rsidRPr="00ED131D">
        <w:rPr>
          <w:rFonts w:ascii="Angsana New" w:hAnsi="Angsana New"/>
          <w:sz w:val="30"/>
          <w:szCs w:val="30"/>
          <w:cs/>
        </w:rPr>
        <w:t>บริษัท เนชั่น บรอดแคสติ้ง คอร์ปอเรชั่น จำกัด (มหาชน)</w:t>
      </w:r>
      <w:r>
        <w:rPr>
          <w:rFonts w:ascii="Angsana New" w:hAnsi="Angsana New" w:hint="cs"/>
          <w:sz w:val="30"/>
          <w:szCs w:val="30"/>
          <w:cs/>
        </w:rPr>
        <w:t xml:space="preserve"> จึง</w:t>
      </w:r>
      <w:r w:rsidRPr="00ED131D">
        <w:rPr>
          <w:rFonts w:ascii="Angsana New" w:hAnsi="Angsana New" w:hint="cs"/>
          <w:sz w:val="30"/>
          <w:szCs w:val="30"/>
          <w:cs/>
        </w:rPr>
        <w:t>หมดภาระหน้าที่ในการชำระหนี้</w:t>
      </w:r>
      <w:r w:rsidRPr="00A22CB1">
        <w:rPr>
          <w:rFonts w:ascii="Angsana New" w:hAnsi="Angsana New" w:hint="cs"/>
          <w:sz w:val="30"/>
          <w:szCs w:val="30"/>
          <w:cs/>
        </w:rPr>
        <w:t xml:space="preserve">คงค้างดังกล่าว และจดทะเบียนเปลี่ยนชื่อกับกระทรวงพาณิชย์จากเดิมชื่อ </w:t>
      </w:r>
      <w:r w:rsidRPr="00A22CB1">
        <w:rPr>
          <w:rFonts w:ascii="Angsana New" w:hAnsi="Angsana New"/>
          <w:sz w:val="30"/>
          <w:szCs w:val="30"/>
        </w:rPr>
        <w:t>“</w:t>
      </w:r>
      <w:r w:rsidRPr="00A22CB1">
        <w:rPr>
          <w:rFonts w:ascii="Angsana New" w:hAnsi="Angsana New" w:hint="cs"/>
          <w:sz w:val="30"/>
          <w:szCs w:val="30"/>
          <w:cs/>
        </w:rPr>
        <w:t xml:space="preserve">บริษัท กรีน เน็ต </w:t>
      </w:r>
      <w:r w:rsidRPr="00A22CB1">
        <w:rPr>
          <w:rFonts w:ascii="Angsana New" w:hAnsi="Angsana New"/>
          <w:sz w:val="30"/>
          <w:szCs w:val="30"/>
        </w:rPr>
        <w:t xml:space="preserve">1282 </w:t>
      </w:r>
      <w:r w:rsidRPr="00A22CB1">
        <w:rPr>
          <w:rFonts w:ascii="Angsana New" w:hAnsi="Angsana New" w:hint="cs"/>
          <w:sz w:val="30"/>
          <w:szCs w:val="30"/>
          <w:cs/>
        </w:rPr>
        <w:t>จำกัด</w:t>
      </w:r>
      <w:r w:rsidRPr="00A22CB1">
        <w:rPr>
          <w:rFonts w:ascii="Angsana New" w:hAnsi="Angsana New"/>
          <w:sz w:val="30"/>
          <w:szCs w:val="30"/>
        </w:rPr>
        <w:t xml:space="preserve">” </w:t>
      </w:r>
      <w:r w:rsidRPr="00A22CB1">
        <w:rPr>
          <w:rFonts w:ascii="Angsana New" w:hAnsi="Angsana New" w:hint="cs"/>
          <w:sz w:val="30"/>
          <w:szCs w:val="30"/>
          <w:cs/>
        </w:rPr>
        <w:t xml:space="preserve">เป็นชื่อ </w:t>
      </w:r>
      <w:r w:rsidRPr="00A22CB1">
        <w:rPr>
          <w:rFonts w:ascii="Angsana New" w:hAnsi="Angsana New"/>
          <w:sz w:val="30"/>
          <w:szCs w:val="30"/>
        </w:rPr>
        <w:t>“</w:t>
      </w:r>
      <w:r w:rsidRPr="00A22CB1">
        <w:rPr>
          <w:rFonts w:ascii="Angsana New" w:hAnsi="Angsana New" w:hint="cs"/>
          <w:sz w:val="30"/>
          <w:szCs w:val="30"/>
          <w:cs/>
        </w:rPr>
        <w:t>บริษัท ไทย นิวส์ แอนด์ เอ็นเตอร์เทนเมนท์ เวิลด์ จำกัด</w:t>
      </w:r>
      <w:r w:rsidRPr="00A22CB1">
        <w:rPr>
          <w:rFonts w:ascii="Angsana New" w:hAnsi="Angsana New"/>
          <w:sz w:val="30"/>
          <w:szCs w:val="30"/>
        </w:rPr>
        <w:t>”</w:t>
      </w:r>
      <w:r w:rsidRPr="00A22CB1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Pr="00A22CB1">
        <w:rPr>
          <w:rFonts w:ascii="Angsana New" w:hAnsi="Angsana New"/>
          <w:sz w:val="30"/>
          <w:szCs w:val="30"/>
        </w:rPr>
        <w:t xml:space="preserve">29 </w:t>
      </w:r>
      <w:r w:rsidRPr="00A22CB1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A22CB1">
        <w:rPr>
          <w:rFonts w:ascii="Angsana New" w:hAnsi="Angsana New"/>
          <w:sz w:val="30"/>
          <w:szCs w:val="30"/>
        </w:rPr>
        <w:t xml:space="preserve">2564 </w:t>
      </w:r>
      <w:r w:rsidRPr="00A22CB1">
        <w:rPr>
          <w:rFonts w:ascii="Angsana New" w:hAnsi="Angsana New"/>
          <w:sz w:val="30"/>
          <w:szCs w:val="30"/>
          <w:cs/>
        </w:rPr>
        <w:t xml:space="preserve">บริษัท เนชั่น บรอดแคสติ้ง คอร์ปอเรชั่น จำกัด (มหาชน) </w:t>
      </w:r>
      <w:r w:rsidRPr="00A22CB1">
        <w:rPr>
          <w:rFonts w:ascii="Angsana New" w:hAnsi="Angsana New" w:hint="cs"/>
          <w:sz w:val="30"/>
          <w:szCs w:val="30"/>
          <w:cs/>
        </w:rPr>
        <w:t xml:space="preserve">ได้รับโอนหุ้นสามัญของบริษัท ไทย นิวส์ แอนด์ เอ็นเตอร์เทนเมนท์ เวิลด์ จำกัด </w:t>
      </w:r>
      <w:r w:rsidRPr="00ED131D">
        <w:rPr>
          <w:rFonts w:ascii="Angsana New" w:hAnsi="Angsana New" w:hint="cs"/>
          <w:sz w:val="30"/>
          <w:szCs w:val="30"/>
          <w:cs/>
        </w:rPr>
        <w:t>จำนวน</w:t>
      </w:r>
      <w:r w:rsidRPr="00A22CB1">
        <w:rPr>
          <w:rFonts w:ascii="Angsana New" w:hAnsi="Angsana New" w:hint="cs"/>
          <w:sz w:val="30"/>
          <w:szCs w:val="30"/>
          <w:cs/>
        </w:rPr>
        <w:t xml:space="preserve"> </w:t>
      </w:r>
      <w:r w:rsidRPr="00A22CB1">
        <w:rPr>
          <w:rFonts w:ascii="Angsana New" w:hAnsi="Angsana New"/>
          <w:sz w:val="30"/>
          <w:szCs w:val="30"/>
        </w:rPr>
        <w:t xml:space="preserve">189,997 </w:t>
      </w:r>
      <w:r w:rsidRPr="00A22CB1">
        <w:rPr>
          <w:rFonts w:ascii="Angsana New" w:hAnsi="Angsana New" w:hint="cs"/>
          <w:sz w:val="30"/>
          <w:szCs w:val="30"/>
          <w:cs/>
        </w:rPr>
        <w:t xml:space="preserve">หุ้น คิดเป็นสัดส่วนร้อยละ </w:t>
      </w:r>
      <w:r w:rsidRPr="00A22CB1">
        <w:rPr>
          <w:rFonts w:ascii="Angsana New" w:hAnsi="Angsana New"/>
          <w:sz w:val="30"/>
          <w:szCs w:val="30"/>
        </w:rPr>
        <w:t xml:space="preserve">99.998 </w:t>
      </w:r>
      <w:r w:rsidRPr="00A22CB1">
        <w:rPr>
          <w:rFonts w:ascii="Angsana New" w:hAnsi="Angsana New" w:hint="cs"/>
          <w:sz w:val="30"/>
          <w:szCs w:val="30"/>
          <w:cs/>
        </w:rPr>
        <w:t xml:space="preserve">และจดทะเบียนกับกระทรวงพาณิชย์แล้วเสร็จเมื่อวันที่ </w:t>
      </w:r>
      <w:r w:rsidRPr="00A22CB1">
        <w:rPr>
          <w:rFonts w:ascii="Angsana New" w:hAnsi="Angsana New"/>
          <w:sz w:val="30"/>
          <w:szCs w:val="30"/>
        </w:rPr>
        <w:t xml:space="preserve">29 </w:t>
      </w:r>
      <w:r w:rsidRPr="00A22CB1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A22CB1">
        <w:rPr>
          <w:rFonts w:ascii="Angsana New" w:hAnsi="Angsana New"/>
          <w:sz w:val="30"/>
          <w:szCs w:val="30"/>
        </w:rPr>
        <w:t>2564</w:t>
      </w:r>
    </w:p>
    <w:p w14:paraId="20509BC4" w14:textId="77777777" w:rsidR="00A22CB1" w:rsidRPr="00682D1E" w:rsidRDefault="00A22CB1" w:rsidP="00A22CB1">
      <w:pPr>
        <w:pStyle w:val="ListParagraph"/>
        <w:ind w:left="2070"/>
        <w:rPr>
          <w:rFonts w:ascii="Angsana New" w:hAnsi="Angsana New"/>
          <w:spacing w:val="-2"/>
          <w:sz w:val="30"/>
          <w:szCs w:val="30"/>
        </w:rPr>
      </w:pPr>
    </w:p>
    <w:p w14:paraId="4F7481BF" w14:textId="77777777" w:rsidR="00A22CB1" w:rsidRPr="001774F0" w:rsidRDefault="00A22CB1" w:rsidP="00A22CB1">
      <w:pPr>
        <w:tabs>
          <w:tab w:val="clear" w:pos="454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1774F0">
        <w:rPr>
          <w:rFonts w:ascii="Angsana New" w:hAnsi="Angsana New"/>
          <w:sz w:val="30"/>
          <w:szCs w:val="30"/>
          <w:cs/>
        </w:rPr>
        <w:t>ผู้บริหารพิจารณาว่าการมีอำนาจควบคุมในบริษัทที่ซื้อมาจะทำให้กลุ่มบริษัทสามารถขยายธุรกิจสื่อดิจิตอล การจัดกิจกรรมและธุรกิจโฮมช้อปปิ้ง เพิ่มประสิทธิภาพในการทำงานและค่าใช้จ่ายและลดการพึ่งพิงรายได้หลัก</w:t>
      </w:r>
      <w:r w:rsidRPr="001774F0">
        <w:rPr>
          <w:rFonts w:ascii="Angsana New" w:hAnsi="Angsana New"/>
          <w:sz w:val="30"/>
          <w:szCs w:val="30"/>
        </w:rPr>
        <w:t xml:space="preserve"> </w:t>
      </w:r>
      <w:r w:rsidRPr="001774F0">
        <w:rPr>
          <w:rFonts w:ascii="Angsana New" w:hAnsi="Angsana New"/>
          <w:sz w:val="30"/>
          <w:szCs w:val="30"/>
          <w:cs/>
        </w:rPr>
        <w:t>การประเมินมูลค่ายุติธรรมของสินทรัพย์และหนี้สินสุทธิที่ได้มา ณ วันซื้อธุรกิจ โดยผู้ประเมินราคาอิสระยังไม่เสร็จสมบูรณ์ มูลค่าหนี้สินสุทธิด้วยการประมาณการตามมูลค่าบัญชี</w:t>
      </w:r>
      <w:r>
        <w:rPr>
          <w:rFonts w:ascii="Angsana New" w:hAnsi="Angsana New" w:hint="cs"/>
          <w:sz w:val="30"/>
          <w:szCs w:val="30"/>
          <w:cs/>
        </w:rPr>
        <w:t>ที่ยังไม่ได้ตรวจสอบ</w:t>
      </w:r>
      <w:r w:rsidRPr="001774F0">
        <w:rPr>
          <w:rFonts w:ascii="Angsana New" w:hAnsi="Angsana New"/>
          <w:sz w:val="30"/>
          <w:szCs w:val="30"/>
          <w:cs/>
        </w:rPr>
        <w:t xml:space="preserve"> ณ วันซื้อธุรกิจมีจำนวนประมาณ </w:t>
      </w:r>
      <w:r>
        <w:rPr>
          <w:rFonts w:ascii="Angsana New" w:hAnsi="Angsana New"/>
          <w:sz w:val="30"/>
          <w:szCs w:val="30"/>
        </w:rPr>
        <w:t>32</w:t>
      </w:r>
      <w:r w:rsidRPr="001774F0">
        <w:rPr>
          <w:rFonts w:ascii="Angsana New" w:hAnsi="Angsana New"/>
          <w:sz w:val="30"/>
          <w:szCs w:val="30"/>
        </w:rPr>
        <w:t xml:space="preserve"> </w:t>
      </w:r>
      <w:r w:rsidRPr="001774F0">
        <w:rPr>
          <w:rFonts w:ascii="Angsana New" w:hAnsi="Angsana New"/>
          <w:sz w:val="30"/>
          <w:szCs w:val="30"/>
          <w:cs/>
        </w:rPr>
        <w:t>ล้านบาท และประมาณการ</w:t>
      </w:r>
      <w:r>
        <w:rPr>
          <w:rFonts w:ascii="Angsana New" w:hAnsi="Angsana New" w:hint="cs"/>
          <w:sz w:val="30"/>
          <w:szCs w:val="30"/>
          <w:cs/>
        </w:rPr>
        <w:t>ส่วนเกินระหว่างราคาจ่ายซื้อและมูลค่าหนี้สินสุทธิที่ได้มา</w:t>
      </w:r>
      <w:r w:rsidRPr="001774F0">
        <w:rPr>
          <w:rFonts w:ascii="Angsana New" w:hAnsi="Angsana New"/>
          <w:sz w:val="30"/>
          <w:szCs w:val="30"/>
          <w:cs/>
        </w:rPr>
        <w:t xml:space="preserve">มีจำนวน </w:t>
      </w:r>
      <w:r>
        <w:rPr>
          <w:rFonts w:ascii="Angsana New" w:hAnsi="Angsana New"/>
          <w:sz w:val="30"/>
          <w:szCs w:val="30"/>
        </w:rPr>
        <w:t>196</w:t>
      </w:r>
      <w:r w:rsidRPr="001774F0">
        <w:rPr>
          <w:rFonts w:ascii="Angsana New" w:hAnsi="Angsana New"/>
          <w:sz w:val="30"/>
          <w:szCs w:val="30"/>
        </w:rPr>
        <w:t xml:space="preserve"> </w:t>
      </w:r>
      <w:r w:rsidRPr="001774F0">
        <w:rPr>
          <w:rFonts w:ascii="Angsana New" w:hAnsi="Angsana New"/>
          <w:sz w:val="30"/>
          <w:szCs w:val="30"/>
          <w:cs/>
        </w:rPr>
        <w:t>ล้านบาท  ทั้งนี้ มูลค่าหนี้สินสุทธิจากการได้มาและประมาณการค่าความนิยมอาจมีการปรับปรุงเมื่อรายงานของผู้ประเมินแล้วเสร็จ</w:t>
      </w:r>
      <w:r w:rsidRPr="001774F0">
        <w:rPr>
          <w:rFonts w:ascii="Angsana New" w:hAnsi="Angsana New"/>
          <w:sz w:val="30"/>
          <w:szCs w:val="30"/>
        </w:rPr>
        <w:t xml:space="preserve"> </w:t>
      </w:r>
    </w:p>
    <w:p w14:paraId="43A26A88" w14:textId="77777777" w:rsidR="00A22CB1" w:rsidRPr="007161FD" w:rsidRDefault="00A22CB1" w:rsidP="00A22CB1"/>
    <w:p w14:paraId="4D8CC69E" w14:textId="77777777" w:rsidR="00BB0BF9" w:rsidRPr="00F33F70" w:rsidRDefault="00BB0BF9" w:rsidP="00F7229F">
      <w:pPr>
        <w:pStyle w:val="ListParagraph"/>
        <w:rPr>
          <w:rFonts w:ascii="Angsana New" w:hAnsi="Angsana New"/>
          <w:spacing w:val="-2"/>
          <w:sz w:val="30"/>
          <w:szCs w:val="30"/>
        </w:rPr>
      </w:pPr>
    </w:p>
    <w:p w14:paraId="78B09B2E" w14:textId="470476E8" w:rsidR="00731D2E" w:rsidRPr="00F92970" w:rsidRDefault="00731D2E" w:rsidP="00731D2E">
      <w:pPr>
        <w:pStyle w:val="ListParagraph"/>
        <w:pageBreakBefore/>
        <w:numPr>
          <w:ilvl w:val="0"/>
          <w:numId w:val="28"/>
        </w:numPr>
        <w:tabs>
          <w:tab w:val="clear" w:pos="227"/>
          <w:tab w:val="clear" w:pos="454"/>
          <w:tab w:val="clear" w:pos="680"/>
          <w:tab w:val="left" w:pos="720"/>
        </w:tabs>
        <w:ind w:left="1094" w:hanging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92970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การเพิ่มทุนของบริษัทย่อย</w:t>
      </w:r>
    </w:p>
    <w:p w14:paraId="2ECAB039" w14:textId="77777777" w:rsidR="00731D2E" w:rsidRPr="00731D2E" w:rsidRDefault="00731D2E" w:rsidP="00731D2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1627"/>
        <w:jc w:val="thaiDistribute"/>
        <w:rPr>
          <w:rFonts w:ascii="Angsana New" w:hAnsi="Angsana New"/>
          <w:sz w:val="16"/>
          <w:szCs w:val="16"/>
        </w:rPr>
      </w:pPr>
    </w:p>
    <w:p w14:paraId="4DB94B55" w14:textId="0334CD13" w:rsidR="00FC39D7" w:rsidRPr="00731D2E" w:rsidRDefault="00087290" w:rsidP="00731D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72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530820">
        <w:rPr>
          <w:rFonts w:ascii="Angsana New" w:hAnsi="Angsana New"/>
          <w:sz w:val="30"/>
          <w:szCs w:val="30"/>
          <w:cs/>
        </w:rPr>
        <w:t>ในการประชุมสามัญผู้ถือหุ้นของบริษัทย่อ</w:t>
      </w:r>
      <w:r>
        <w:rPr>
          <w:rFonts w:ascii="Angsana New" w:hAnsi="Angsana New" w:hint="cs"/>
          <w:sz w:val="30"/>
          <w:szCs w:val="30"/>
          <w:cs/>
        </w:rPr>
        <w:t xml:space="preserve">ย </w:t>
      </w:r>
      <w:r w:rsidRPr="00530820">
        <w:rPr>
          <w:rFonts w:ascii="Angsana New" w:hAnsi="Angsana New"/>
          <w:sz w:val="30"/>
          <w:szCs w:val="30"/>
          <w:cs/>
        </w:rPr>
        <w:t xml:space="preserve">(“บริษัท เนชั่น บรอดแคสติ้ง คอร์ปอเรชั่น จำกัด (มหาชน)”) เมื่อวันที่ </w:t>
      </w:r>
      <w:r w:rsidRPr="00530820">
        <w:rPr>
          <w:rFonts w:ascii="Angsana New" w:hAnsi="Angsana New"/>
          <w:sz w:val="30"/>
          <w:szCs w:val="30"/>
        </w:rPr>
        <w:t>29</w:t>
      </w:r>
      <w:r w:rsidRPr="00530820">
        <w:rPr>
          <w:rFonts w:ascii="Angsana New" w:hAnsi="Angsana New"/>
          <w:sz w:val="30"/>
          <w:szCs w:val="30"/>
          <w:cs/>
        </w:rPr>
        <w:t xml:space="preserve"> ตุลาคม </w:t>
      </w:r>
      <w:r w:rsidRPr="00530820">
        <w:rPr>
          <w:rFonts w:ascii="Angsana New" w:hAnsi="Angsana New"/>
          <w:sz w:val="30"/>
          <w:szCs w:val="30"/>
        </w:rPr>
        <w:t>2563</w:t>
      </w:r>
      <w:r w:rsidRPr="00530820">
        <w:rPr>
          <w:rFonts w:ascii="Angsana New" w:hAnsi="Angsana New"/>
          <w:sz w:val="30"/>
          <w:szCs w:val="30"/>
          <w:cs/>
        </w:rPr>
        <w:t xml:space="preserve"> ผู้ถือหุ้นของบริษัทย่อย มีมติ</w:t>
      </w:r>
      <w:r w:rsidR="00897F03">
        <w:rPr>
          <w:rFonts w:ascii="Angsana New" w:hAnsi="Angsana New"/>
          <w:sz w:val="30"/>
          <w:szCs w:val="30"/>
          <w:cs/>
        </w:rPr>
        <w:t xml:space="preserve">อนุมัติการเพิ่มทุนจดทะเบียนจำนวน </w:t>
      </w:r>
      <w:r w:rsidR="00FB3F13" w:rsidRPr="00FB3F13">
        <w:rPr>
          <w:rFonts w:ascii="Angsana New" w:hAnsi="Angsana New"/>
          <w:sz w:val="30"/>
          <w:szCs w:val="30"/>
        </w:rPr>
        <w:t>321</w:t>
      </w:r>
      <w:r w:rsidR="00897F03">
        <w:rPr>
          <w:rFonts w:ascii="Angsana New" w:hAnsi="Angsana New"/>
          <w:sz w:val="30"/>
          <w:szCs w:val="30"/>
        </w:rPr>
        <w:t>.</w:t>
      </w:r>
      <w:r w:rsidR="00FB3F13" w:rsidRPr="00FB3F13">
        <w:rPr>
          <w:rFonts w:ascii="Angsana New" w:hAnsi="Angsana New"/>
          <w:sz w:val="30"/>
          <w:szCs w:val="30"/>
        </w:rPr>
        <w:t>26</w:t>
      </w:r>
      <w:r w:rsidR="00897F03">
        <w:rPr>
          <w:rFonts w:ascii="Angsana New" w:hAnsi="Angsana New"/>
          <w:sz w:val="30"/>
          <w:szCs w:val="30"/>
          <w:cs/>
        </w:rPr>
        <w:t xml:space="preserve"> </w:t>
      </w:r>
      <w:r w:rsidR="00897F03" w:rsidRPr="00870D24">
        <w:rPr>
          <w:rFonts w:ascii="Angsana New" w:hAnsi="Angsana New"/>
          <w:spacing w:val="-2"/>
          <w:sz w:val="30"/>
          <w:szCs w:val="30"/>
          <w:cs/>
        </w:rPr>
        <w:t xml:space="preserve">ล้านบาท จาก </w:t>
      </w:r>
      <w:r w:rsidR="00FB3F13" w:rsidRPr="00FB3F13">
        <w:rPr>
          <w:rFonts w:ascii="Angsana New" w:hAnsi="Angsana New"/>
          <w:spacing w:val="-2"/>
          <w:sz w:val="30"/>
          <w:szCs w:val="30"/>
        </w:rPr>
        <w:t>803</w:t>
      </w:r>
      <w:r w:rsidR="00897F03" w:rsidRPr="00870D24">
        <w:rPr>
          <w:rFonts w:ascii="Angsana New" w:hAnsi="Angsana New"/>
          <w:spacing w:val="-2"/>
          <w:sz w:val="30"/>
          <w:szCs w:val="30"/>
        </w:rPr>
        <w:t>.</w:t>
      </w:r>
      <w:r w:rsidR="00FB3F13" w:rsidRPr="00FB3F13">
        <w:rPr>
          <w:rFonts w:ascii="Angsana New" w:hAnsi="Angsana New"/>
          <w:spacing w:val="-2"/>
          <w:sz w:val="30"/>
          <w:szCs w:val="30"/>
        </w:rPr>
        <w:t>16</w:t>
      </w:r>
      <w:r w:rsidR="00897F03" w:rsidRPr="00870D24">
        <w:rPr>
          <w:rFonts w:ascii="Angsana New" w:hAnsi="Angsana New"/>
          <w:spacing w:val="-2"/>
          <w:sz w:val="30"/>
          <w:szCs w:val="30"/>
          <w:cs/>
        </w:rPr>
        <w:t xml:space="preserve"> ล้านบาท (แบ่งออกเป็นหุ้นสามัญจำนวน </w:t>
      </w:r>
      <w:r w:rsidR="00FB3F13" w:rsidRPr="00FB3F13">
        <w:rPr>
          <w:rFonts w:ascii="Angsana New" w:hAnsi="Angsana New"/>
          <w:spacing w:val="-2"/>
          <w:sz w:val="30"/>
          <w:szCs w:val="30"/>
        </w:rPr>
        <w:t>803</w:t>
      </w:r>
      <w:r w:rsidR="00897F03" w:rsidRPr="00870D24">
        <w:rPr>
          <w:rFonts w:ascii="Angsana New" w:hAnsi="Angsana New"/>
          <w:spacing w:val="-2"/>
          <w:sz w:val="30"/>
          <w:szCs w:val="30"/>
        </w:rPr>
        <w:t>,</w:t>
      </w:r>
      <w:r w:rsidR="00FB3F13" w:rsidRPr="00FB3F13">
        <w:rPr>
          <w:rFonts w:ascii="Angsana New" w:hAnsi="Angsana New"/>
          <w:spacing w:val="-2"/>
          <w:sz w:val="30"/>
          <w:szCs w:val="30"/>
        </w:rPr>
        <w:t>155</w:t>
      </w:r>
      <w:r w:rsidR="00897F03" w:rsidRPr="00870D24">
        <w:rPr>
          <w:rFonts w:ascii="Angsana New" w:hAnsi="Angsana New"/>
          <w:spacing w:val="-2"/>
          <w:sz w:val="30"/>
          <w:szCs w:val="30"/>
        </w:rPr>
        <w:t>,</w:t>
      </w:r>
      <w:r w:rsidR="00FB3F13" w:rsidRPr="00FB3F13">
        <w:rPr>
          <w:rFonts w:ascii="Angsana New" w:hAnsi="Angsana New"/>
          <w:spacing w:val="-2"/>
          <w:sz w:val="30"/>
          <w:szCs w:val="30"/>
        </w:rPr>
        <w:t>214</w:t>
      </w:r>
      <w:r w:rsidR="00897F03" w:rsidRPr="00870D24">
        <w:rPr>
          <w:rFonts w:ascii="Angsana New" w:hAnsi="Angsana New"/>
          <w:spacing w:val="-2"/>
          <w:sz w:val="30"/>
          <w:szCs w:val="30"/>
          <w:cs/>
        </w:rPr>
        <w:t xml:space="preserve"> หุ้น มูลค่าที่ตราไว้หุ้นละ </w:t>
      </w:r>
      <w:r w:rsidR="00FB3F13" w:rsidRPr="00FB3F13">
        <w:rPr>
          <w:rFonts w:ascii="Angsana New" w:hAnsi="Angsana New"/>
          <w:spacing w:val="-2"/>
          <w:sz w:val="30"/>
          <w:szCs w:val="30"/>
        </w:rPr>
        <w:t>1</w:t>
      </w:r>
      <w:r w:rsidR="00897F03" w:rsidRPr="00870D24">
        <w:rPr>
          <w:rFonts w:ascii="Angsana New" w:hAnsi="Angsana New"/>
          <w:spacing w:val="-2"/>
          <w:sz w:val="30"/>
          <w:szCs w:val="30"/>
          <w:cs/>
        </w:rPr>
        <w:t xml:space="preserve"> บาท)</w:t>
      </w:r>
      <w:r w:rsidR="00897F03">
        <w:rPr>
          <w:rFonts w:ascii="Angsana New" w:hAnsi="Angsana New"/>
          <w:sz w:val="30"/>
          <w:szCs w:val="30"/>
          <w:cs/>
        </w:rPr>
        <w:t xml:space="preserve"> เป็น </w:t>
      </w:r>
      <w:r w:rsidR="00FB3F13" w:rsidRPr="00FB3F13">
        <w:rPr>
          <w:rFonts w:ascii="Angsana New" w:hAnsi="Angsana New"/>
          <w:sz w:val="30"/>
          <w:szCs w:val="30"/>
        </w:rPr>
        <w:t>1</w:t>
      </w:r>
      <w:r w:rsidR="00897F03">
        <w:rPr>
          <w:rFonts w:ascii="Angsana New" w:hAnsi="Angsana New"/>
          <w:sz w:val="30"/>
          <w:szCs w:val="30"/>
        </w:rPr>
        <w:t>,</w:t>
      </w:r>
      <w:r w:rsidR="00FB3F13" w:rsidRPr="00FB3F13">
        <w:rPr>
          <w:rFonts w:ascii="Angsana New" w:hAnsi="Angsana New"/>
          <w:sz w:val="30"/>
          <w:szCs w:val="30"/>
        </w:rPr>
        <w:t>124</w:t>
      </w:r>
      <w:r w:rsidR="00897F03">
        <w:rPr>
          <w:rFonts w:ascii="Angsana New" w:hAnsi="Angsana New"/>
          <w:sz w:val="30"/>
          <w:szCs w:val="30"/>
        </w:rPr>
        <w:t>.</w:t>
      </w:r>
      <w:r w:rsidR="00FB3F13" w:rsidRPr="00FB3F13">
        <w:rPr>
          <w:rFonts w:ascii="Angsana New" w:hAnsi="Angsana New"/>
          <w:sz w:val="30"/>
          <w:szCs w:val="30"/>
        </w:rPr>
        <w:t>42</w:t>
      </w:r>
      <w:r w:rsidR="00897F03">
        <w:rPr>
          <w:rFonts w:ascii="Angsana New" w:hAnsi="Angsana New"/>
          <w:sz w:val="30"/>
          <w:szCs w:val="30"/>
          <w:cs/>
        </w:rPr>
        <w:t xml:space="preserve"> ล้านบาท  (แบ่งออกเป็นหุ้นสามัญจำนวน </w:t>
      </w:r>
      <w:r w:rsidR="00FB3F13" w:rsidRPr="00FB3F13">
        <w:rPr>
          <w:rFonts w:ascii="Angsana New" w:hAnsi="Angsana New"/>
          <w:sz w:val="30"/>
          <w:szCs w:val="30"/>
        </w:rPr>
        <w:t>1</w:t>
      </w:r>
      <w:r w:rsidR="00897F03">
        <w:rPr>
          <w:rFonts w:ascii="Angsana New" w:hAnsi="Angsana New"/>
          <w:sz w:val="30"/>
          <w:szCs w:val="30"/>
        </w:rPr>
        <w:t>,</w:t>
      </w:r>
      <w:r w:rsidR="00FB3F13" w:rsidRPr="00FB3F13">
        <w:rPr>
          <w:rFonts w:ascii="Angsana New" w:hAnsi="Angsana New"/>
          <w:sz w:val="30"/>
          <w:szCs w:val="30"/>
        </w:rPr>
        <w:t>124</w:t>
      </w:r>
      <w:r w:rsidR="00897F03">
        <w:rPr>
          <w:rFonts w:ascii="Angsana New" w:hAnsi="Angsana New"/>
          <w:sz w:val="30"/>
          <w:szCs w:val="30"/>
        </w:rPr>
        <w:t>,</w:t>
      </w:r>
      <w:r w:rsidR="00FB3F13" w:rsidRPr="00FB3F13">
        <w:rPr>
          <w:rFonts w:ascii="Angsana New" w:hAnsi="Angsana New"/>
          <w:sz w:val="30"/>
          <w:szCs w:val="30"/>
        </w:rPr>
        <w:t>417</w:t>
      </w:r>
      <w:r w:rsidR="00897F03">
        <w:rPr>
          <w:rFonts w:ascii="Angsana New" w:hAnsi="Angsana New"/>
          <w:sz w:val="30"/>
          <w:szCs w:val="30"/>
        </w:rPr>
        <w:t>,</w:t>
      </w:r>
      <w:r w:rsidR="00FB3F13" w:rsidRPr="00FB3F13">
        <w:rPr>
          <w:rFonts w:ascii="Angsana New" w:hAnsi="Angsana New"/>
          <w:sz w:val="30"/>
          <w:szCs w:val="30"/>
        </w:rPr>
        <w:t>300</w:t>
      </w:r>
      <w:r w:rsidR="00897F03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="00FB3F13" w:rsidRPr="00FB3F13">
        <w:rPr>
          <w:rFonts w:ascii="Angsana New" w:hAnsi="Angsana New"/>
          <w:sz w:val="30"/>
          <w:szCs w:val="30"/>
        </w:rPr>
        <w:t>1</w:t>
      </w:r>
      <w:r w:rsidR="00897F03">
        <w:rPr>
          <w:rFonts w:ascii="Angsana New" w:hAnsi="Angsana New"/>
          <w:sz w:val="30"/>
          <w:szCs w:val="30"/>
          <w:cs/>
        </w:rPr>
        <w:t xml:space="preserve"> บาท) เพื่อเสนอขายให้แก่ผู้ถือหุ้นเดิมของบริษัทตามสัดส่วนการถือหุ้น (</w:t>
      </w:r>
      <w:r w:rsidR="00897F03">
        <w:rPr>
          <w:rFonts w:ascii="Angsana New" w:hAnsi="Angsana New"/>
          <w:sz w:val="30"/>
          <w:szCs w:val="30"/>
        </w:rPr>
        <w:t xml:space="preserve">Rights Offering) </w:t>
      </w:r>
      <w:r w:rsidR="00897F03">
        <w:rPr>
          <w:rFonts w:ascii="Angsana New" w:hAnsi="Angsana New"/>
          <w:sz w:val="30"/>
          <w:szCs w:val="30"/>
          <w:cs/>
        </w:rPr>
        <w:t xml:space="preserve">ในอัตราส่วน </w:t>
      </w:r>
      <w:r w:rsidR="00FB3F13" w:rsidRPr="00FB3F13">
        <w:rPr>
          <w:rFonts w:ascii="Angsana New" w:hAnsi="Angsana New"/>
          <w:sz w:val="30"/>
          <w:szCs w:val="30"/>
        </w:rPr>
        <w:t>5</w:t>
      </w:r>
      <w:r w:rsidR="00897F03">
        <w:rPr>
          <w:rFonts w:ascii="Angsana New" w:hAnsi="Angsana New"/>
          <w:sz w:val="30"/>
          <w:szCs w:val="30"/>
          <w:cs/>
        </w:rPr>
        <w:t xml:space="preserve"> หุ้นสามัญเดิมต่อ </w:t>
      </w:r>
      <w:r w:rsidR="00FB3F13" w:rsidRPr="00FB3F13">
        <w:rPr>
          <w:rFonts w:ascii="Angsana New" w:hAnsi="Angsana New"/>
          <w:sz w:val="30"/>
          <w:szCs w:val="30"/>
        </w:rPr>
        <w:t>2</w:t>
      </w:r>
      <w:r w:rsidR="00897F03">
        <w:rPr>
          <w:rFonts w:ascii="Angsana New" w:hAnsi="Angsana New"/>
          <w:sz w:val="30"/>
          <w:szCs w:val="30"/>
          <w:cs/>
        </w:rPr>
        <w:t xml:space="preserve"> หุ้นสามัญใหม่ ในราคาเสนอขายหุ้นละ </w:t>
      </w:r>
      <w:r w:rsidR="00FB3F13" w:rsidRPr="00FB3F13">
        <w:rPr>
          <w:rFonts w:ascii="Angsana New" w:hAnsi="Angsana New"/>
          <w:sz w:val="30"/>
          <w:szCs w:val="30"/>
        </w:rPr>
        <w:t>0</w:t>
      </w:r>
      <w:r w:rsidR="00897F03">
        <w:rPr>
          <w:rFonts w:ascii="Angsana New" w:hAnsi="Angsana New"/>
          <w:sz w:val="30"/>
          <w:szCs w:val="30"/>
        </w:rPr>
        <w:t>.</w:t>
      </w:r>
      <w:r w:rsidR="00FB3F13" w:rsidRPr="00FB3F13">
        <w:rPr>
          <w:rFonts w:ascii="Angsana New" w:hAnsi="Angsana New"/>
          <w:sz w:val="30"/>
          <w:szCs w:val="30"/>
        </w:rPr>
        <w:t>53</w:t>
      </w:r>
      <w:r w:rsidR="00897F03">
        <w:rPr>
          <w:rFonts w:ascii="Angsana New" w:hAnsi="Angsana New"/>
          <w:sz w:val="30"/>
          <w:szCs w:val="30"/>
          <w:cs/>
        </w:rPr>
        <w:t xml:space="preserve"> บาท </w:t>
      </w:r>
      <w:r w:rsidR="00237770" w:rsidRPr="00831388">
        <w:rPr>
          <w:rFonts w:ascii="Angsana New" w:hAnsi="Angsana New"/>
          <w:sz w:val="30"/>
          <w:szCs w:val="30"/>
          <w:cs/>
        </w:rPr>
        <w:t>บริษัท</w:t>
      </w:r>
      <w:r w:rsidR="00CC13F3">
        <w:rPr>
          <w:rFonts w:ascii="Angsana New" w:hAnsi="Angsana New" w:hint="cs"/>
          <w:sz w:val="30"/>
          <w:szCs w:val="30"/>
          <w:cs/>
        </w:rPr>
        <w:t>ย่อย</w:t>
      </w:r>
      <w:r w:rsidR="00897F03">
        <w:rPr>
          <w:rFonts w:ascii="Angsana New" w:hAnsi="Angsana New"/>
          <w:sz w:val="30"/>
          <w:szCs w:val="30"/>
          <w:cs/>
        </w:rPr>
        <w:t xml:space="preserve">ได้จดทะเบียนเพิ่มทุนที่ชำระแล้วกับกระทรวงพาณิชย์เมื่อวันที่ </w:t>
      </w:r>
      <w:r w:rsidR="00FB3F13" w:rsidRPr="00FB3F13">
        <w:rPr>
          <w:rFonts w:ascii="Angsana New" w:hAnsi="Angsana New"/>
          <w:sz w:val="30"/>
          <w:szCs w:val="30"/>
        </w:rPr>
        <w:t>24</w:t>
      </w:r>
      <w:r w:rsidR="00897F03">
        <w:rPr>
          <w:rFonts w:ascii="Angsana New" w:hAnsi="Angsana New"/>
          <w:sz w:val="30"/>
          <w:szCs w:val="30"/>
        </w:rPr>
        <w:t xml:space="preserve"> </w:t>
      </w:r>
      <w:r w:rsidR="00897F03">
        <w:rPr>
          <w:rFonts w:ascii="Angsana New" w:hAnsi="Angsana New"/>
          <w:sz w:val="30"/>
          <w:szCs w:val="30"/>
          <w:cs/>
        </w:rPr>
        <w:t xml:space="preserve">ธันวาคม </w:t>
      </w:r>
      <w:r w:rsidR="00FB3F13" w:rsidRPr="00FB3F13">
        <w:rPr>
          <w:rFonts w:ascii="Angsana New" w:hAnsi="Angsana New"/>
          <w:sz w:val="30"/>
          <w:szCs w:val="30"/>
        </w:rPr>
        <w:t>2563</w:t>
      </w:r>
      <w:r w:rsidR="00731D2E">
        <w:rPr>
          <w:rFonts w:ascii="Angsana New" w:hAnsi="Angsana New" w:hint="cs"/>
          <w:sz w:val="30"/>
          <w:szCs w:val="30"/>
          <w:cs/>
        </w:rPr>
        <w:t xml:space="preserve"> </w:t>
      </w:r>
      <w:r w:rsidR="004275E6" w:rsidRPr="00731D2E">
        <w:rPr>
          <w:rFonts w:ascii="Angsana New" w:hAnsi="Angsana New"/>
          <w:sz w:val="30"/>
          <w:szCs w:val="30"/>
          <w:cs/>
        </w:rPr>
        <w:t>ทั้งนี้บริษัทได้ลงทุนเพิ่มในบริษัท เนชั่น บรอดแคสติ้ง คอร์ปอเรชั่น จำกัด</w:t>
      </w:r>
      <w:r w:rsidR="004275E6" w:rsidRPr="00731D2E">
        <w:rPr>
          <w:rFonts w:ascii="Angsana New" w:hAnsi="Angsana New"/>
          <w:sz w:val="30"/>
          <w:szCs w:val="30"/>
        </w:rPr>
        <w:t xml:space="preserve"> </w:t>
      </w:r>
      <w:r w:rsidR="004275E6" w:rsidRPr="00731D2E">
        <w:rPr>
          <w:rFonts w:ascii="Angsana New" w:hAnsi="Angsana New"/>
          <w:sz w:val="30"/>
          <w:szCs w:val="30"/>
          <w:cs/>
        </w:rPr>
        <w:t>(มหาชน</w:t>
      </w:r>
      <w:r w:rsidR="004275E6" w:rsidRPr="00731D2E">
        <w:rPr>
          <w:rFonts w:ascii="Angsana New" w:hAnsi="Angsana New"/>
          <w:sz w:val="30"/>
          <w:szCs w:val="30"/>
        </w:rPr>
        <w:t>)</w:t>
      </w:r>
      <w:r w:rsidR="004275E6" w:rsidRPr="00731D2E">
        <w:rPr>
          <w:rFonts w:ascii="Angsana New" w:hAnsi="Angsana New"/>
          <w:sz w:val="30"/>
          <w:szCs w:val="30"/>
          <w:cs/>
        </w:rPr>
        <w:t xml:space="preserve"> </w:t>
      </w:r>
      <w:r w:rsidR="00B92175" w:rsidRPr="00731D2E">
        <w:rPr>
          <w:rFonts w:ascii="Angsana New" w:hAnsi="Angsana New"/>
          <w:sz w:val="30"/>
          <w:szCs w:val="30"/>
          <w:cs/>
        </w:rPr>
        <w:t xml:space="preserve">ดังกล่าวตามสัดส่วนการถือหุ้นเดิม เป็นจำนวน </w:t>
      </w:r>
      <w:r w:rsidR="00FB3F13" w:rsidRPr="00731D2E">
        <w:rPr>
          <w:rFonts w:ascii="Angsana New" w:hAnsi="Angsana New"/>
          <w:sz w:val="30"/>
          <w:szCs w:val="30"/>
        </w:rPr>
        <w:t>121</w:t>
      </w:r>
      <w:r w:rsidR="00B92175" w:rsidRPr="00731D2E">
        <w:rPr>
          <w:rFonts w:ascii="Angsana New" w:hAnsi="Angsana New"/>
          <w:sz w:val="30"/>
          <w:szCs w:val="30"/>
        </w:rPr>
        <w:t>.</w:t>
      </w:r>
      <w:r w:rsidR="00FB3F13" w:rsidRPr="00731D2E">
        <w:rPr>
          <w:rFonts w:ascii="Angsana New" w:hAnsi="Angsana New"/>
          <w:sz w:val="30"/>
          <w:szCs w:val="30"/>
        </w:rPr>
        <w:t>65</w:t>
      </w:r>
      <w:r w:rsidR="00B92175" w:rsidRPr="00731D2E">
        <w:rPr>
          <w:rFonts w:ascii="Angsana New" w:hAnsi="Angsana New"/>
          <w:sz w:val="30"/>
          <w:szCs w:val="30"/>
        </w:rPr>
        <w:t xml:space="preserve"> </w:t>
      </w:r>
      <w:r w:rsidR="00B92175" w:rsidRPr="00731D2E">
        <w:rPr>
          <w:rFonts w:ascii="Angsana New" w:hAnsi="Angsana New"/>
          <w:sz w:val="30"/>
          <w:szCs w:val="30"/>
          <w:cs/>
        </w:rPr>
        <w:t xml:space="preserve">ล้านบาท ในเดือนธันวาคม </w:t>
      </w:r>
      <w:r w:rsidR="00FB3F13" w:rsidRPr="00731D2E">
        <w:rPr>
          <w:rFonts w:ascii="Angsana New" w:hAnsi="Angsana New"/>
          <w:sz w:val="30"/>
          <w:szCs w:val="30"/>
        </w:rPr>
        <w:t>2563</w:t>
      </w:r>
    </w:p>
    <w:p w14:paraId="02715A65" w14:textId="77777777" w:rsidR="00B92175" w:rsidRPr="00363DA3" w:rsidRDefault="00B92175" w:rsidP="00363DA3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30"/>
          <w:szCs w:val="30"/>
        </w:rPr>
      </w:pPr>
    </w:p>
    <w:p w14:paraId="786C9917" w14:textId="67500B58" w:rsidR="00FC39D7" w:rsidRDefault="00FC39D7" w:rsidP="00731D2E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left" w:pos="990"/>
        </w:tabs>
        <w:ind w:left="990" w:hanging="443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การจ่ายชำระคืนเงินกู้ยืมและการทำสัญญากู้ยืมระยะสั้น</w:t>
      </w:r>
    </w:p>
    <w:p w14:paraId="793A1245" w14:textId="77777777" w:rsidR="00FC39D7" w:rsidRPr="00013D8C" w:rsidRDefault="00FC39D7" w:rsidP="00FC39D7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3F247AEF" w14:textId="1BB752D8" w:rsidR="00087290" w:rsidRDefault="00FC39D7" w:rsidP="00731D2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C3095D">
        <w:rPr>
          <w:rFonts w:ascii="Angsana New" w:hAnsi="Angsana New"/>
          <w:sz w:val="30"/>
          <w:szCs w:val="30"/>
          <w:cs/>
        </w:rPr>
        <w:t xml:space="preserve">ตั้งแต่เดือนตุลาคม </w:t>
      </w:r>
      <w:r w:rsidR="00FB3F13" w:rsidRPr="00FB3F13">
        <w:rPr>
          <w:rFonts w:ascii="Angsana New" w:hAnsi="Angsana New"/>
          <w:sz w:val="30"/>
          <w:szCs w:val="30"/>
        </w:rPr>
        <w:t>2563</w:t>
      </w:r>
      <w:r w:rsidRPr="00C3095D">
        <w:rPr>
          <w:rFonts w:ascii="Angsana New" w:hAnsi="Angsana New"/>
          <w:sz w:val="30"/>
          <w:szCs w:val="30"/>
        </w:rPr>
        <w:t xml:space="preserve"> </w:t>
      </w:r>
      <w:r w:rsidRPr="00C3095D">
        <w:rPr>
          <w:rFonts w:ascii="Angsana New" w:hAnsi="Angsana New"/>
          <w:sz w:val="30"/>
          <w:szCs w:val="30"/>
          <w:cs/>
        </w:rPr>
        <w:t>ถึงวันที่รายงาน บริษัทได้ทำสัญญา</w:t>
      </w:r>
      <w:r>
        <w:rPr>
          <w:rFonts w:ascii="Angsana New" w:hAnsi="Angsana New"/>
          <w:sz w:val="30"/>
          <w:szCs w:val="30"/>
          <w:cs/>
        </w:rPr>
        <w:t>เงิน</w:t>
      </w:r>
      <w:r w:rsidRPr="00C3095D">
        <w:rPr>
          <w:rFonts w:ascii="Angsana New" w:hAnsi="Angsana New"/>
          <w:sz w:val="30"/>
          <w:szCs w:val="30"/>
          <w:cs/>
        </w:rPr>
        <w:t xml:space="preserve">กู้ยืมระยะสั้นกับบุคคลหลายสัญญาเป็นจำนวนเงินรวม </w:t>
      </w:r>
      <w:r w:rsidR="00FB3F13" w:rsidRPr="00FB3F13">
        <w:rPr>
          <w:rFonts w:ascii="Angsana New" w:hAnsi="Angsana New"/>
          <w:sz w:val="30"/>
          <w:szCs w:val="30"/>
        </w:rPr>
        <w:t>230</w:t>
      </w:r>
      <w:r w:rsidRPr="00732301">
        <w:rPr>
          <w:rFonts w:ascii="Angsana New" w:hAnsi="Angsana New"/>
          <w:sz w:val="30"/>
          <w:szCs w:val="30"/>
        </w:rPr>
        <w:t xml:space="preserve"> </w:t>
      </w:r>
      <w:r w:rsidRPr="00732301">
        <w:rPr>
          <w:rFonts w:ascii="Angsana New" w:hAnsi="Angsana New"/>
          <w:sz w:val="30"/>
          <w:szCs w:val="30"/>
          <w:cs/>
        </w:rPr>
        <w:t>ล้</w:t>
      </w:r>
      <w:r w:rsidRPr="00C3095D">
        <w:rPr>
          <w:rFonts w:ascii="Angsana New" w:hAnsi="Angsana New"/>
          <w:sz w:val="30"/>
          <w:szCs w:val="30"/>
          <w:cs/>
        </w:rPr>
        <w:t xml:space="preserve">านบาท โดยมีอัตราดอกเบี้ยร้อยละ </w:t>
      </w:r>
      <w:r w:rsidR="00FB3F13" w:rsidRPr="00FB3F13">
        <w:rPr>
          <w:rFonts w:ascii="Angsana New" w:hAnsi="Angsana New"/>
          <w:sz w:val="30"/>
          <w:szCs w:val="30"/>
        </w:rPr>
        <w:t>6</w:t>
      </w:r>
      <w:r w:rsidRPr="00C3095D">
        <w:rPr>
          <w:rFonts w:ascii="Angsana New" w:hAnsi="Angsana New"/>
          <w:sz w:val="30"/>
          <w:szCs w:val="30"/>
        </w:rPr>
        <w:t>.</w:t>
      </w:r>
      <w:r w:rsidR="00FB3F13" w:rsidRPr="00FB3F13">
        <w:rPr>
          <w:rFonts w:ascii="Angsana New" w:hAnsi="Angsana New"/>
          <w:sz w:val="30"/>
          <w:szCs w:val="30"/>
        </w:rPr>
        <w:t>00</w:t>
      </w:r>
      <w:r w:rsidRPr="00C3095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ถึง ร้อยละ </w:t>
      </w:r>
      <w:r w:rsidR="00FB3F13" w:rsidRPr="00FB3F13">
        <w:rPr>
          <w:rFonts w:ascii="Angsana New" w:hAnsi="Angsana New"/>
          <w:sz w:val="30"/>
          <w:szCs w:val="30"/>
        </w:rPr>
        <w:t>12</w:t>
      </w:r>
      <w:r>
        <w:rPr>
          <w:rFonts w:ascii="Angsana New" w:hAnsi="Angsana New"/>
          <w:sz w:val="30"/>
          <w:szCs w:val="30"/>
        </w:rPr>
        <w:t xml:space="preserve"> </w:t>
      </w:r>
      <w:r w:rsidRPr="00C3095D">
        <w:rPr>
          <w:rFonts w:ascii="Angsana New" w:hAnsi="Angsana New"/>
          <w:sz w:val="30"/>
          <w:szCs w:val="30"/>
          <w:cs/>
        </w:rPr>
        <w:t>ต่อปี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และชำระคืนเงินกู้ยืมระยะสั้นกับบุคคลที่หลายสัญญา</w:t>
      </w:r>
      <w:r w:rsidR="00215B2E">
        <w:rPr>
          <w:rFonts w:ascii="Angsana New" w:hAnsi="Angsana New" w:hint="cs"/>
          <w:sz w:val="30"/>
          <w:szCs w:val="30"/>
          <w:cs/>
        </w:rPr>
        <w:t xml:space="preserve">ซึ่งมีอัตราดอกเบี้ยร้อยละ </w:t>
      </w:r>
      <w:r w:rsidR="00215B2E">
        <w:rPr>
          <w:rFonts w:ascii="Angsana New" w:hAnsi="Angsana New"/>
          <w:sz w:val="30"/>
          <w:szCs w:val="30"/>
        </w:rPr>
        <w:t xml:space="preserve">12 </w:t>
      </w:r>
      <w:r w:rsidR="00215B2E">
        <w:rPr>
          <w:rFonts w:ascii="Angsana New" w:hAnsi="Angsana New" w:hint="cs"/>
          <w:sz w:val="30"/>
          <w:szCs w:val="30"/>
          <w:cs/>
        </w:rPr>
        <w:t xml:space="preserve">ต่อปี </w:t>
      </w:r>
      <w:r>
        <w:rPr>
          <w:rFonts w:ascii="Angsana New" w:hAnsi="Angsana New"/>
          <w:sz w:val="30"/>
          <w:szCs w:val="30"/>
          <w:cs/>
        </w:rPr>
        <w:t xml:space="preserve">เป็นจำนวนเงินรวม </w:t>
      </w:r>
      <w:r w:rsidR="00FB3F13" w:rsidRPr="00FB3F13">
        <w:rPr>
          <w:rFonts w:ascii="Angsana New" w:hAnsi="Angsana New"/>
          <w:sz w:val="30"/>
          <w:szCs w:val="30"/>
        </w:rPr>
        <w:t>80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 w:rsidRPr="00FC39D7">
        <w:rPr>
          <w:rFonts w:ascii="Angsana New" w:hAnsi="Angsana New"/>
          <w:sz w:val="30"/>
          <w:szCs w:val="30"/>
          <w:cs/>
        </w:rPr>
        <w:t xml:space="preserve">นอกจากนี้ เมื่อวันที่ </w:t>
      </w:r>
      <w:r w:rsidR="00FB3F13" w:rsidRPr="00FB3F13">
        <w:rPr>
          <w:rFonts w:ascii="Angsana New" w:hAnsi="Angsana New"/>
          <w:sz w:val="30"/>
          <w:szCs w:val="30"/>
        </w:rPr>
        <w:t>25</w:t>
      </w:r>
      <w:r w:rsidRPr="00FC39D7">
        <w:rPr>
          <w:rFonts w:ascii="Angsana New" w:hAnsi="Angsana New"/>
          <w:sz w:val="30"/>
          <w:szCs w:val="30"/>
        </w:rPr>
        <w:t xml:space="preserve"> </w:t>
      </w:r>
      <w:r w:rsidRPr="00FC39D7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FB3F13" w:rsidRPr="00FB3F13">
        <w:rPr>
          <w:rFonts w:ascii="Angsana New" w:hAnsi="Angsana New"/>
          <w:sz w:val="30"/>
          <w:szCs w:val="30"/>
        </w:rPr>
        <w:t>2564</w:t>
      </w:r>
      <w:r w:rsidRPr="00FC39D7">
        <w:rPr>
          <w:rFonts w:ascii="Angsana New" w:hAnsi="Angsana New"/>
          <w:sz w:val="30"/>
          <w:szCs w:val="30"/>
        </w:rPr>
        <w:t xml:space="preserve"> </w:t>
      </w:r>
      <w:r w:rsidR="00731D2E">
        <w:rPr>
          <w:rFonts w:ascii="Angsana New" w:hAnsi="Angsana New" w:hint="cs"/>
          <w:sz w:val="30"/>
          <w:szCs w:val="30"/>
          <w:cs/>
        </w:rPr>
        <w:t>สัญญาเงินกู้ยืมระยะสั้นกับบุคคลหลายฉบับ</w:t>
      </w:r>
      <w:r w:rsidRPr="00FC39D7">
        <w:rPr>
          <w:rFonts w:ascii="Angsana New" w:hAnsi="Angsana New"/>
          <w:sz w:val="30"/>
          <w:szCs w:val="30"/>
          <w:cs/>
        </w:rPr>
        <w:t>ได้รับการขยายระยะเวลาครบกำหนดการชำ</w:t>
      </w:r>
      <w:r w:rsidR="005D3CD6">
        <w:rPr>
          <w:rFonts w:ascii="Angsana New" w:hAnsi="Angsana New" w:hint="cs"/>
          <w:sz w:val="30"/>
          <w:szCs w:val="30"/>
          <w:cs/>
        </w:rPr>
        <w:t>ระ</w:t>
      </w:r>
      <w:r w:rsidRPr="00FC39D7">
        <w:rPr>
          <w:rFonts w:ascii="Angsana New" w:hAnsi="Angsana New"/>
          <w:sz w:val="30"/>
          <w:szCs w:val="30"/>
          <w:cs/>
        </w:rPr>
        <w:t>หนี้จากผู้ให้กู้ย</w:t>
      </w:r>
      <w:r w:rsidR="00C50772">
        <w:rPr>
          <w:rFonts w:ascii="Angsana New" w:hAnsi="Angsana New" w:hint="cs"/>
          <w:sz w:val="30"/>
          <w:szCs w:val="30"/>
          <w:cs/>
        </w:rPr>
        <w:t>ื</w:t>
      </w:r>
      <w:r w:rsidRPr="00FC39D7">
        <w:rPr>
          <w:rFonts w:ascii="Angsana New" w:hAnsi="Angsana New"/>
          <w:sz w:val="30"/>
          <w:szCs w:val="30"/>
          <w:cs/>
        </w:rPr>
        <w:t>มเงิน</w:t>
      </w:r>
    </w:p>
    <w:p w14:paraId="3EC58069" w14:textId="77777777" w:rsidR="00087290" w:rsidRPr="00087290" w:rsidRDefault="00087290" w:rsidP="00731D2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900"/>
        <w:jc w:val="thaiDistribute"/>
        <w:rPr>
          <w:rFonts w:ascii="Angsana New" w:hAnsi="Angsana New"/>
          <w:sz w:val="16"/>
          <w:szCs w:val="16"/>
        </w:rPr>
      </w:pPr>
      <w:bookmarkStart w:id="3" w:name="_GoBack"/>
      <w:bookmarkEnd w:id="3"/>
    </w:p>
    <w:p w14:paraId="2D449A0B" w14:textId="61CE0593" w:rsidR="00FC39D7" w:rsidRPr="00C50772" w:rsidRDefault="00FC39D7" w:rsidP="00731D2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C50772">
        <w:rPr>
          <w:rFonts w:ascii="Angsana New" w:hAnsi="Angsana New"/>
          <w:sz w:val="30"/>
          <w:szCs w:val="30"/>
          <w:cs/>
        </w:rPr>
        <w:t>รายละเอียดของเงินกู้ยืมระยะสั้</w:t>
      </w:r>
      <w:r w:rsidR="00087290">
        <w:rPr>
          <w:rFonts w:ascii="Angsana New" w:hAnsi="Angsana New" w:hint="cs"/>
          <w:sz w:val="30"/>
          <w:szCs w:val="30"/>
          <w:cs/>
        </w:rPr>
        <w:t>นจาก</w:t>
      </w:r>
      <w:r w:rsidR="00773832" w:rsidRPr="00C50772">
        <w:rPr>
          <w:rFonts w:ascii="Angsana New" w:hAnsi="Angsana New"/>
          <w:sz w:val="29"/>
          <w:szCs w:val="29"/>
          <w:cs/>
        </w:rPr>
        <w:t>บุคคล</w:t>
      </w:r>
      <w:r w:rsidRPr="00C50772">
        <w:rPr>
          <w:rFonts w:ascii="Angsana New" w:hAnsi="Angsana New"/>
          <w:sz w:val="30"/>
          <w:szCs w:val="30"/>
          <w:cs/>
        </w:rPr>
        <w:t>นี้</w:t>
      </w:r>
    </w:p>
    <w:p w14:paraId="3BD65B82" w14:textId="77777777" w:rsidR="00FC39D7" w:rsidRPr="00EF7698" w:rsidRDefault="00FC39D7" w:rsidP="00FC39D7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900"/>
        <w:jc w:val="thaiDistribute"/>
        <w:rPr>
          <w:rFonts w:ascii="Angsana New" w:hAnsi="Angsana New"/>
          <w:sz w:val="24"/>
          <w:szCs w:val="24"/>
        </w:rPr>
      </w:pPr>
    </w:p>
    <w:tbl>
      <w:tblPr>
        <w:tblW w:w="8991" w:type="dxa"/>
        <w:tblInd w:w="891" w:type="dxa"/>
        <w:tblLook w:val="04A0" w:firstRow="1" w:lastRow="0" w:firstColumn="1" w:lastColumn="0" w:noHBand="0" w:noVBand="1"/>
      </w:tblPr>
      <w:tblGrid>
        <w:gridCol w:w="2331"/>
        <w:gridCol w:w="810"/>
        <w:gridCol w:w="1359"/>
        <w:gridCol w:w="270"/>
        <w:gridCol w:w="1768"/>
        <w:gridCol w:w="1607"/>
        <w:gridCol w:w="846"/>
      </w:tblGrid>
      <w:tr w:rsidR="00FC39D7" w:rsidRPr="0014354D" w14:paraId="406942E0" w14:textId="77777777" w:rsidTr="00A6468F">
        <w:trPr>
          <w:trHeight w:hRule="exact" w:val="1199"/>
          <w:tblHeader/>
        </w:trPr>
        <w:tc>
          <w:tcPr>
            <w:tcW w:w="3141" w:type="dxa"/>
            <w:gridSpan w:val="2"/>
            <w:shd w:val="clear" w:color="auto" w:fill="auto"/>
          </w:tcPr>
          <w:p w14:paraId="298156F4" w14:textId="77777777" w:rsidR="00FC39D7" w:rsidRPr="00A87E7A" w:rsidRDefault="00FC39D7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61F1A87A" w14:textId="4C896253" w:rsidR="00FC39D7" w:rsidRPr="00A87E7A" w:rsidRDefault="00FC39D7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hanging="2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E7A">
              <w:rPr>
                <w:rFonts w:ascii="Angsana New" w:hAnsi="Angsana New"/>
                <w:sz w:val="29"/>
                <w:szCs w:val="29"/>
                <w:cs/>
              </w:rPr>
              <w:t>เงินต้น</w:t>
            </w:r>
            <w:r w:rsidRPr="00A87E7A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A87E7A">
              <w:rPr>
                <w:rFonts w:ascii="Angsana New" w:hAnsi="Angsana New"/>
                <w:spacing w:val="-2"/>
                <w:sz w:val="29"/>
                <w:szCs w:val="29"/>
                <w:cs/>
              </w:rPr>
              <w:t xml:space="preserve">ณ วันที่ </w:t>
            </w:r>
            <w:r>
              <w:rPr>
                <w:rFonts w:ascii="Angsana New" w:hAnsi="Angsana New"/>
                <w:spacing w:val="-2"/>
                <w:sz w:val="29"/>
                <w:szCs w:val="29"/>
              </w:rPr>
              <w:br/>
            </w:r>
            <w:r w:rsidR="00FB3F13" w:rsidRPr="00FB3F13">
              <w:rPr>
                <w:rFonts w:ascii="Angsana New" w:hAnsi="Angsana New"/>
                <w:spacing w:val="-2"/>
                <w:sz w:val="29"/>
                <w:szCs w:val="29"/>
              </w:rPr>
              <w:t>30</w:t>
            </w:r>
            <w:r>
              <w:rPr>
                <w:rFonts w:ascii="Angsana New" w:hAnsi="Angsana New"/>
                <w:spacing w:val="-2"/>
                <w:sz w:val="29"/>
                <w:szCs w:val="29"/>
              </w:rPr>
              <w:t xml:space="preserve"> </w:t>
            </w:r>
            <w:r>
              <w:rPr>
                <w:rFonts w:ascii="Angsana New" w:hAnsi="Angsana New"/>
                <w:spacing w:val="-2"/>
                <w:sz w:val="29"/>
                <w:szCs w:val="29"/>
                <w:cs/>
              </w:rPr>
              <w:t>กันยายน</w:t>
            </w:r>
            <w:r w:rsidRPr="00A87E7A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FB3F13" w:rsidRPr="00FB3F13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D9485C" w14:textId="77777777" w:rsidR="00FC39D7" w:rsidRPr="00A87E7A" w:rsidRDefault="00FC39D7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68" w:type="dxa"/>
            <w:vAlign w:val="bottom"/>
          </w:tcPr>
          <w:p w14:paraId="40B9A473" w14:textId="770F07DB" w:rsidR="00FC39D7" w:rsidRPr="00A87E7A" w:rsidRDefault="00FC39D7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5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B0E06">
              <w:rPr>
                <w:rFonts w:ascii="Angsana New" w:hAnsi="Angsana New"/>
                <w:spacing w:val="-8"/>
                <w:sz w:val="29"/>
                <w:szCs w:val="29"/>
                <w:cs/>
              </w:rPr>
              <w:t>เงิน</w:t>
            </w:r>
            <w:r w:rsidRPr="00F92970">
              <w:rPr>
                <w:rFonts w:ascii="Angsana New" w:hAnsi="Angsana New"/>
                <w:spacing w:val="-2"/>
                <w:sz w:val="29"/>
                <w:szCs w:val="29"/>
                <w:cs/>
              </w:rPr>
              <w:t>ต้น</w:t>
            </w:r>
            <w:r w:rsidR="00F92970" w:rsidRPr="00F92970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 xml:space="preserve"> </w:t>
            </w:r>
            <w:r w:rsidRPr="00F92970">
              <w:rPr>
                <w:rFonts w:ascii="Angsana New" w:hAnsi="Angsana New"/>
                <w:spacing w:val="-2"/>
                <w:sz w:val="29"/>
                <w:szCs w:val="29"/>
                <w:cs/>
              </w:rPr>
              <w:t>ภายหลัง</w:t>
            </w:r>
            <w:r w:rsidR="000B0E06" w:rsidRPr="00F92970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วันที่</w:t>
            </w:r>
            <w:r w:rsidR="000B0E06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0B0E06">
              <w:rPr>
                <w:rFonts w:ascii="Angsana New" w:hAnsi="Angsana New"/>
                <w:sz w:val="29"/>
                <w:szCs w:val="29"/>
              </w:rPr>
              <w:t>3</w:t>
            </w:r>
            <w:r w:rsidR="00867E3E">
              <w:rPr>
                <w:rFonts w:ascii="Angsana New" w:hAnsi="Angsana New"/>
                <w:sz w:val="29"/>
                <w:szCs w:val="29"/>
              </w:rPr>
              <w:t>0</w:t>
            </w:r>
            <w:r w:rsidR="000B0E06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867E3E">
              <w:rPr>
                <w:rFonts w:ascii="Angsana New" w:hAnsi="Angsana New" w:hint="cs"/>
                <w:sz w:val="29"/>
                <w:szCs w:val="29"/>
                <w:cs/>
              </w:rPr>
              <w:t>กันยายน</w:t>
            </w:r>
            <w:r w:rsidR="000B0E06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0B0E06">
              <w:rPr>
                <w:rFonts w:ascii="Angsana New" w:hAnsi="Angsana New"/>
                <w:sz w:val="29"/>
                <w:szCs w:val="29"/>
              </w:rPr>
              <w:t>2563</w:t>
            </w:r>
            <w:r w:rsidRPr="00A22FCE">
              <w:rPr>
                <w:rFonts w:ascii="Angsana New" w:hAnsi="Angsana New"/>
                <w:sz w:val="29"/>
                <w:szCs w:val="29"/>
                <w:cs/>
              </w:rPr>
              <w:t>จนถึง ณ วันที่รายงาน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2CE69E01" w14:textId="77777777" w:rsidR="00FC39D7" w:rsidRPr="00A87E7A" w:rsidRDefault="00FC39D7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 w:hanging="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E7A">
              <w:rPr>
                <w:rFonts w:ascii="Angsana New" w:hAnsi="Angsana New"/>
                <w:sz w:val="29"/>
                <w:szCs w:val="29"/>
                <w:cs/>
              </w:rPr>
              <w:t>ระยะเวลา</w:t>
            </w:r>
            <w:r w:rsidRPr="00A87E7A">
              <w:rPr>
                <w:rFonts w:ascii="Angsana New" w:hAnsi="Angsana New"/>
                <w:sz w:val="29"/>
                <w:szCs w:val="29"/>
                <w:cs/>
              </w:rPr>
              <w:br/>
              <w:t>ครบกำหนดใหม่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648581E" w14:textId="77777777" w:rsidR="00FC39D7" w:rsidRPr="00A87E7A" w:rsidRDefault="00FC39D7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E7A">
              <w:rPr>
                <w:rFonts w:ascii="Angsana New" w:hAnsi="Angsana New"/>
                <w:sz w:val="29"/>
                <w:szCs w:val="29"/>
                <w:cs/>
              </w:rPr>
              <w:t>อัตราดอกเบี้ย</w:t>
            </w:r>
          </w:p>
        </w:tc>
      </w:tr>
      <w:tr w:rsidR="00FC39D7" w:rsidRPr="0014354D" w14:paraId="07AD0903" w14:textId="77777777" w:rsidTr="00A6468F">
        <w:trPr>
          <w:trHeight w:hRule="exact" w:val="432"/>
          <w:tblHeader/>
        </w:trPr>
        <w:tc>
          <w:tcPr>
            <w:tcW w:w="2331" w:type="dxa"/>
            <w:shd w:val="clear" w:color="auto" w:fill="auto"/>
          </w:tcPr>
          <w:p w14:paraId="21376C42" w14:textId="77777777" w:rsidR="00FC39D7" w:rsidRPr="00A87E7A" w:rsidRDefault="00FC39D7" w:rsidP="00FC39D7">
            <w:pPr>
              <w:pStyle w:val="ListParagraph"/>
              <w:ind w:left="166" w:right="-107" w:hanging="180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640F47E" w14:textId="77777777" w:rsidR="00FC39D7" w:rsidRPr="00A87E7A" w:rsidRDefault="00FC39D7" w:rsidP="00FC39D7">
            <w:pPr>
              <w:pStyle w:val="ListParagraph"/>
              <w:tabs>
                <w:tab w:val="clear" w:pos="227"/>
                <w:tab w:val="left" w:pos="0"/>
              </w:tabs>
              <w:ind w:left="166" w:right="-107" w:hanging="27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A87E7A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หมายเหตุ</w:t>
            </w:r>
          </w:p>
        </w:tc>
        <w:tc>
          <w:tcPr>
            <w:tcW w:w="3397" w:type="dxa"/>
            <w:gridSpan w:val="3"/>
            <w:shd w:val="clear" w:color="auto" w:fill="auto"/>
            <w:vAlign w:val="bottom"/>
          </w:tcPr>
          <w:p w14:paraId="64F081C7" w14:textId="77777777" w:rsidR="00FC39D7" w:rsidRPr="00A87E7A" w:rsidRDefault="00FC39D7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E7A">
              <w:rPr>
                <w:rFonts w:ascii="Angsana New" w:hAnsi="Angsana New"/>
                <w:i/>
                <w:iCs/>
                <w:sz w:val="29"/>
                <w:szCs w:val="29"/>
              </w:rPr>
              <w:t>(</w:t>
            </w:r>
            <w:r w:rsidRPr="00A87E7A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พันบาท)</w:t>
            </w:r>
          </w:p>
          <w:p w14:paraId="79AFA0BB" w14:textId="77777777" w:rsidR="00FC39D7" w:rsidRPr="00A87E7A" w:rsidRDefault="00FC39D7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E7A">
              <w:rPr>
                <w:rFonts w:ascii="Angsana New" w:hAnsi="Angsana New"/>
                <w:i/>
                <w:iCs/>
                <w:sz w:val="29"/>
                <w:szCs w:val="29"/>
              </w:rPr>
              <w:t>(</w:t>
            </w:r>
            <w:r w:rsidRPr="00A87E7A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พันบาท)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61B62649" w14:textId="77777777" w:rsidR="00FC39D7" w:rsidRPr="00A87E7A" w:rsidRDefault="00FC39D7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3E79E34" w14:textId="77777777" w:rsidR="00FC39D7" w:rsidRPr="00A87E7A" w:rsidRDefault="00FC39D7" w:rsidP="00A6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54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A87E7A">
              <w:rPr>
                <w:rFonts w:ascii="Angsana New" w:hAnsi="Angsana New"/>
                <w:i/>
                <w:iCs/>
                <w:sz w:val="29"/>
                <w:szCs w:val="29"/>
              </w:rPr>
              <w:t>(</w:t>
            </w:r>
            <w:r w:rsidRPr="00A87E7A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ร้อยละ</w:t>
            </w:r>
            <w:r w:rsidRPr="00A87E7A">
              <w:rPr>
                <w:rFonts w:ascii="Angsana New" w:hAnsi="Angsana New"/>
                <w:i/>
                <w:iCs/>
                <w:sz w:val="29"/>
                <w:szCs w:val="29"/>
              </w:rPr>
              <w:t>)</w:t>
            </w:r>
          </w:p>
        </w:tc>
      </w:tr>
      <w:tr w:rsidR="00FC39D7" w:rsidRPr="0014354D" w14:paraId="73893A83" w14:textId="77777777" w:rsidTr="00A6468F">
        <w:trPr>
          <w:trHeight w:hRule="exact" w:val="360"/>
        </w:trPr>
        <w:tc>
          <w:tcPr>
            <w:tcW w:w="3141" w:type="dxa"/>
            <w:gridSpan w:val="2"/>
            <w:shd w:val="clear" w:color="auto" w:fill="auto"/>
          </w:tcPr>
          <w:p w14:paraId="143F5C95" w14:textId="77777777" w:rsidR="00FC39D7" w:rsidRPr="00A87E7A" w:rsidRDefault="00FC39D7" w:rsidP="00FC39D7">
            <w:pPr>
              <w:rPr>
                <w:rFonts w:ascii="Angsana New" w:hAnsi="Angsana New"/>
                <w:sz w:val="29"/>
                <w:szCs w:val="29"/>
                <w:cs/>
              </w:rPr>
            </w:pPr>
            <w:r w:rsidRPr="00A87E7A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ส่วนที่ไม่มีหลักประกัน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5DCF8536" w14:textId="77777777" w:rsidR="00FC39D7" w:rsidRPr="00A87E7A" w:rsidRDefault="00FC39D7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365496" w14:textId="77777777" w:rsidR="00FC39D7" w:rsidRPr="00A87E7A" w:rsidRDefault="00FC39D7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68" w:type="dxa"/>
          </w:tcPr>
          <w:p w14:paraId="2857F4E1" w14:textId="77777777" w:rsidR="00FC39D7" w:rsidRPr="00A87E7A" w:rsidRDefault="00FC39D7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515A3547" w14:textId="77777777" w:rsidR="00FC39D7" w:rsidRPr="00A87E7A" w:rsidRDefault="00FC39D7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0CBAC0F5" w14:textId="77777777" w:rsidR="00FC39D7" w:rsidRPr="00A87E7A" w:rsidRDefault="00FC39D7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C39D7" w:rsidRPr="0014354D" w14:paraId="22F79F6C" w14:textId="77777777" w:rsidTr="00A6468F">
        <w:trPr>
          <w:trHeight w:hRule="exact" w:val="360"/>
        </w:trPr>
        <w:tc>
          <w:tcPr>
            <w:tcW w:w="2331" w:type="dxa"/>
            <w:shd w:val="clear" w:color="auto" w:fill="auto"/>
          </w:tcPr>
          <w:p w14:paraId="7296A6AD" w14:textId="0F136F83" w:rsidR="00FC39D7" w:rsidRPr="00A87E7A" w:rsidRDefault="00FC39D7" w:rsidP="00FC39D7">
            <w:pPr>
              <w:ind w:left="100" w:hanging="90"/>
              <w:rPr>
                <w:rFonts w:ascii="Angsana New" w:hAnsi="Angsana New"/>
                <w:sz w:val="29"/>
                <w:szCs w:val="29"/>
              </w:rPr>
            </w:pPr>
            <w:r w:rsidRPr="00A87E7A">
              <w:rPr>
                <w:rFonts w:ascii="Angsana New" w:hAnsi="Angsana New"/>
                <w:sz w:val="29"/>
                <w:szCs w:val="29"/>
                <w:cs/>
              </w:rPr>
              <w:t>สัญญากับบุคคล</w:t>
            </w:r>
            <w:r w:rsidRPr="00A87E7A">
              <w:rPr>
                <w:rFonts w:ascii="Angsana New" w:hAnsi="Angsana New"/>
                <w:sz w:val="29"/>
                <w:szCs w:val="29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18853B0D" w14:textId="77777777" w:rsidR="00FC39D7" w:rsidRPr="00A87E7A" w:rsidRDefault="00FC39D7" w:rsidP="00FC39D7">
            <w:pPr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4A373378" w14:textId="77777777" w:rsidR="00FC39D7" w:rsidRPr="00A87E7A" w:rsidRDefault="00FC39D7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BE62F4" w14:textId="77777777" w:rsidR="00FC39D7" w:rsidRPr="00A87E7A" w:rsidRDefault="00FC39D7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68" w:type="dxa"/>
            <w:vAlign w:val="bottom"/>
          </w:tcPr>
          <w:p w14:paraId="1CE6F4BF" w14:textId="77777777" w:rsidR="00FC39D7" w:rsidRPr="00A87E7A" w:rsidRDefault="00FC39D7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63480F83" w14:textId="77777777" w:rsidR="00FC39D7" w:rsidRPr="00A87E7A" w:rsidRDefault="00FC39D7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5E880368" w14:textId="77777777" w:rsidR="00FC39D7" w:rsidRPr="00A87E7A" w:rsidRDefault="00FC39D7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C39D7" w:rsidRPr="0014354D" w14:paraId="53B0B593" w14:textId="77777777" w:rsidTr="00A6468F">
        <w:trPr>
          <w:trHeight w:hRule="exact" w:val="360"/>
        </w:trPr>
        <w:tc>
          <w:tcPr>
            <w:tcW w:w="2331" w:type="dxa"/>
            <w:shd w:val="clear" w:color="auto" w:fill="auto"/>
          </w:tcPr>
          <w:p w14:paraId="10ABC8A1" w14:textId="03058D89" w:rsidR="00FC39D7" w:rsidRPr="00A6468F" w:rsidRDefault="00A6468F" w:rsidP="00A6468F">
            <w:pPr>
              <w:ind w:right="-197"/>
              <w:rPr>
                <w:rFonts w:ascii="Angsana New" w:hAnsi="Angsana New"/>
                <w:sz w:val="29"/>
                <w:szCs w:val="29"/>
                <w:cs/>
              </w:rPr>
            </w:pPr>
            <w:r w:rsidRPr="00A6468F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/>
                <w:sz w:val="29"/>
                <w:szCs w:val="29"/>
              </w:rPr>
              <w:t xml:space="preserve"> </w:t>
            </w:r>
            <w:r>
              <w:rPr>
                <w:rFonts w:ascii="Angsana New" w:hAnsi="Angsana New"/>
                <w:sz w:val="29"/>
                <w:szCs w:val="29"/>
                <w:cs/>
              </w:rPr>
              <w:t xml:space="preserve">- </w:t>
            </w:r>
            <w:r w:rsidRPr="00A6468F">
              <w:rPr>
                <w:rFonts w:ascii="Angsana New" w:hAnsi="Angsana New"/>
                <w:spacing w:val="-4"/>
                <w:sz w:val="29"/>
                <w:szCs w:val="29"/>
                <w:cs/>
              </w:rPr>
              <w:t xml:space="preserve">ที่ </w:t>
            </w:r>
            <w:r w:rsidRPr="00A6468F">
              <w:rPr>
                <w:rFonts w:ascii="Angsana New" w:hAnsi="Angsana New"/>
                <w:spacing w:val="-4"/>
                <w:sz w:val="29"/>
                <w:szCs w:val="29"/>
              </w:rPr>
              <w:t>1</w:t>
            </w:r>
            <w:r>
              <w:rPr>
                <w:rFonts w:ascii="Angsana New" w:hAnsi="Angsana New"/>
                <w:spacing w:val="-4"/>
                <w:sz w:val="29"/>
                <w:szCs w:val="29"/>
              </w:rPr>
              <w:t xml:space="preserve"> </w:t>
            </w:r>
            <w:r w:rsidRPr="00A6468F">
              <w:rPr>
                <w:rFonts w:ascii="Angsana New" w:hAnsi="Angsana New"/>
                <w:spacing w:val="-4"/>
                <w:sz w:val="29"/>
                <w:szCs w:val="29"/>
              </w:rPr>
              <w:t xml:space="preserve">- </w:t>
            </w:r>
            <w:r w:rsidR="00FC39D7" w:rsidRPr="00A6468F">
              <w:rPr>
                <w:rFonts w:ascii="Angsana New" w:hAnsi="Angsana New"/>
                <w:spacing w:val="-4"/>
                <w:sz w:val="29"/>
                <w:szCs w:val="29"/>
                <w:cs/>
              </w:rPr>
              <w:t>บุคคลที่เกี่ยวข้อง</w:t>
            </w:r>
            <w:r w:rsidR="00FC39D7" w:rsidRPr="00A6468F">
              <w:rPr>
                <w:rFonts w:ascii="Angsana New" w:hAnsi="Angsana New"/>
                <w:sz w:val="29"/>
                <w:szCs w:val="29"/>
                <w:cs/>
              </w:rPr>
              <w:t>กัน</w:t>
            </w:r>
          </w:p>
        </w:tc>
        <w:tc>
          <w:tcPr>
            <w:tcW w:w="810" w:type="dxa"/>
            <w:shd w:val="clear" w:color="auto" w:fill="auto"/>
          </w:tcPr>
          <w:p w14:paraId="293C8C86" w14:textId="1654884F" w:rsidR="00FC39D7" w:rsidRPr="00A87E7A" w:rsidRDefault="00FB3F13" w:rsidP="00A6468F">
            <w:pPr>
              <w:ind w:left="-103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FB3F13">
              <w:rPr>
                <w:rFonts w:ascii="Angsana New" w:hAnsi="Angsana New"/>
                <w:i/>
                <w:iCs/>
                <w:sz w:val="29"/>
                <w:szCs w:val="29"/>
              </w:rPr>
              <w:t>7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12E7C7D3" w14:textId="2E3209AE" w:rsidR="00FC39D7" w:rsidRPr="00A87E7A" w:rsidRDefault="00FB3F13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FB3F13">
              <w:rPr>
                <w:rFonts w:ascii="Angsana New" w:hAnsi="Angsana New"/>
                <w:sz w:val="29"/>
                <w:szCs w:val="29"/>
              </w:rPr>
              <w:t>45</w:t>
            </w:r>
            <w:r w:rsidR="00FC39D7" w:rsidRPr="00A87E7A">
              <w:rPr>
                <w:rFonts w:ascii="Angsana New" w:hAnsi="Angsana New"/>
                <w:sz w:val="29"/>
                <w:szCs w:val="29"/>
              </w:rPr>
              <w:t>,</w:t>
            </w:r>
            <w:r w:rsidRPr="00FB3F13">
              <w:rPr>
                <w:rFonts w:ascii="Angsana New" w:hAnsi="Angsana New"/>
                <w:sz w:val="29"/>
                <w:szCs w:val="29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E9A6A4" w14:textId="77777777" w:rsidR="00FC39D7" w:rsidRPr="00A87E7A" w:rsidRDefault="00FC39D7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68" w:type="dxa"/>
            <w:vAlign w:val="bottom"/>
          </w:tcPr>
          <w:p w14:paraId="7EAADC3B" w14:textId="298BCE36" w:rsidR="00FC39D7" w:rsidRPr="00A87E7A" w:rsidRDefault="00FB3F13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B3F13">
              <w:rPr>
                <w:rFonts w:ascii="Angsana New" w:hAnsi="Angsana New"/>
                <w:sz w:val="29"/>
                <w:szCs w:val="29"/>
              </w:rPr>
              <w:t>45</w:t>
            </w:r>
            <w:r w:rsidR="00FC39D7" w:rsidRPr="00A87E7A">
              <w:rPr>
                <w:rFonts w:ascii="Angsana New" w:hAnsi="Angsana New"/>
                <w:sz w:val="29"/>
                <w:szCs w:val="29"/>
              </w:rPr>
              <w:t>,</w:t>
            </w:r>
            <w:r w:rsidRPr="00FB3F13">
              <w:rPr>
                <w:rFonts w:ascii="Angsana New" w:hAnsi="Angsana New"/>
                <w:sz w:val="29"/>
                <w:szCs w:val="29"/>
              </w:rPr>
              <w:t>000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7BCFD0E5" w14:textId="59648271" w:rsidR="00FC39D7" w:rsidRPr="00A87E7A" w:rsidRDefault="00FB3F13" w:rsidP="00A6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7" w:right="-5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FB3F13">
              <w:rPr>
                <w:rFonts w:ascii="Angsana New" w:hAnsi="Angsana New"/>
                <w:sz w:val="29"/>
                <w:szCs w:val="29"/>
              </w:rPr>
              <w:t>31</w:t>
            </w:r>
            <w:r w:rsidR="00FC39D7" w:rsidRPr="00A87E7A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FC39D7" w:rsidRPr="00A87E7A">
              <w:rPr>
                <w:rFonts w:ascii="Angsana New" w:hAnsi="Angsana New"/>
                <w:sz w:val="29"/>
                <w:szCs w:val="29"/>
                <w:cs/>
              </w:rPr>
              <w:t xml:space="preserve">พฤษภาคม </w:t>
            </w:r>
            <w:r w:rsidRPr="00FB3F13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E8DDEFE" w14:textId="4449A2D8" w:rsidR="00FC39D7" w:rsidRPr="00A87E7A" w:rsidRDefault="00FB3F13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B3F13">
              <w:rPr>
                <w:rFonts w:ascii="Angsana New" w:hAnsi="Angsana New"/>
                <w:sz w:val="29"/>
                <w:szCs w:val="29"/>
              </w:rPr>
              <w:t>6</w:t>
            </w:r>
            <w:r w:rsidR="00FC39D7" w:rsidRPr="00A87E7A">
              <w:rPr>
                <w:rFonts w:ascii="Angsana New" w:hAnsi="Angsana New"/>
                <w:sz w:val="29"/>
                <w:szCs w:val="29"/>
              </w:rPr>
              <w:t>.</w:t>
            </w:r>
            <w:r w:rsidRPr="00FB3F13">
              <w:rPr>
                <w:rFonts w:ascii="Angsana New" w:hAnsi="Angsana New"/>
                <w:sz w:val="29"/>
                <w:szCs w:val="29"/>
              </w:rPr>
              <w:t>00</w:t>
            </w:r>
          </w:p>
        </w:tc>
      </w:tr>
      <w:tr w:rsidR="00FC39D7" w:rsidRPr="0014354D" w14:paraId="07435E94" w14:textId="77777777" w:rsidTr="00A6468F">
        <w:trPr>
          <w:trHeight w:hRule="exact" w:val="360"/>
        </w:trPr>
        <w:tc>
          <w:tcPr>
            <w:tcW w:w="2331" w:type="dxa"/>
            <w:shd w:val="clear" w:color="auto" w:fill="auto"/>
          </w:tcPr>
          <w:p w14:paraId="3D32B99F" w14:textId="65A9500C" w:rsidR="00FC39D7" w:rsidRPr="00A87E7A" w:rsidRDefault="00A6468F" w:rsidP="00FC39D7">
            <w:pPr>
              <w:rPr>
                <w:rFonts w:ascii="Angsana New" w:hAnsi="Angsana New"/>
                <w:sz w:val="29"/>
                <w:szCs w:val="29"/>
                <w:cs/>
              </w:rPr>
            </w:pPr>
            <w:r w:rsidRPr="00A6468F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/>
                <w:sz w:val="29"/>
                <w:szCs w:val="29"/>
              </w:rPr>
              <w:t xml:space="preserve"> </w:t>
            </w:r>
            <w:r>
              <w:rPr>
                <w:rFonts w:ascii="Angsana New" w:hAnsi="Angsana New"/>
                <w:sz w:val="29"/>
                <w:szCs w:val="29"/>
                <w:cs/>
              </w:rPr>
              <w:t xml:space="preserve">- </w:t>
            </w:r>
            <w:r w:rsidR="00FC39D7" w:rsidRPr="00A87E7A">
              <w:rPr>
                <w:rFonts w:ascii="Angsana New" w:hAnsi="Angsana New"/>
                <w:sz w:val="29"/>
                <w:szCs w:val="29"/>
                <w:cs/>
              </w:rPr>
              <w:t xml:space="preserve">ที่ </w:t>
            </w:r>
            <w:r w:rsidR="00FB3F13" w:rsidRPr="00FB3F13">
              <w:rPr>
                <w:rFonts w:ascii="Angsana New" w:hAnsi="Angsana New"/>
                <w:sz w:val="29"/>
                <w:szCs w:val="29"/>
              </w:rPr>
              <w:t>2</w:t>
            </w:r>
            <w:r w:rsidR="00FC39D7" w:rsidRPr="00A87E7A">
              <w:rPr>
                <w:rFonts w:ascii="Angsana New" w:hAnsi="Angsana New"/>
                <w:sz w:val="29"/>
                <w:szCs w:val="29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5E07CDD8" w14:textId="77777777" w:rsidR="00FC39D7" w:rsidRPr="00A87E7A" w:rsidRDefault="00FC39D7" w:rsidP="00A6468F">
            <w:pPr>
              <w:ind w:left="-10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6C70C370" w14:textId="146E706B" w:rsidR="00FC39D7" w:rsidRPr="00A87E7A" w:rsidRDefault="00FB3F13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FB3F13">
              <w:rPr>
                <w:rFonts w:ascii="Angsana New" w:hAnsi="Angsana New"/>
                <w:sz w:val="29"/>
                <w:szCs w:val="29"/>
              </w:rPr>
              <w:t>8</w:t>
            </w:r>
            <w:r w:rsidR="00FC39D7" w:rsidRPr="00A87E7A">
              <w:rPr>
                <w:rFonts w:ascii="Angsana New" w:hAnsi="Angsana New"/>
                <w:sz w:val="29"/>
                <w:szCs w:val="29"/>
              </w:rPr>
              <w:t>,</w:t>
            </w:r>
            <w:r w:rsidRPr="00FB3F13">
              <w:rPr>
                <w:rFonts w:ascii="Angsana New" w:hAnsi="Angsana New"/>
                <w:sz w:val="29"/>
                <w:szCs w:val="29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069613" w14:textId="77777777" w:rsidR="00FC39D7" w:rsidRPr="00A87E7A" w:rsidRDefault="00FC39D7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68" w:type="dxa"/>
            <w:vAlign w:val="bottom"/>
          </w:tcPr>
          <w:p w14:paraId="40B83071" w14:textId="5D5F526A" w:rsidR="00FC39D7" w:rsidRPr="00A87E7A" w:rsidRDefault="00FB3F13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B3F13">
              <w:rPr>
                <w:rFonts w:ascii="Angsana New" w:hAnsi="Angsana New"/>
                <w:sz w:val="29"/>
                <w:szCs w:val="29"/>
              </w:rPr>
              <w:t>8</w:t>
            </w:r>
            <w:r w:rsidR="00FC39D7" w:rsidRPr="00A87E7A">
              <w:rPr>
                <w:rFonts w:ascii="Angsana New" w:hAnsi="Angsana New"/>
                <w:sz w:val="29"/>
                <w:szCs w:val="29"/>
              </w:rPr>
              <w:t>,</w:t>
            </w:r>
            <w:r w:rsidRPr="00FB3F13">
              <w:rPr>
                <w:rFonts w:ascii="Angsana New" w:hAnsi="Angsana New"/>
                <w:sz w:val="29"/>
                <w:szCs w:val="29"/>
              </w:rPr>
              <w:t>000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75273B36" w14:textId="0751C89E" w:rsidR="00FC39D7" w:rsidRPr="00A87E7A" w:rsidRDefault="00FB3F13" w:rsidP="00A6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7" w:right="-5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FB3F13">
              <w:rPr>
                <w:rFonts w:ascii="Angsana New" w:hAnsi="Angsana New"/>
                <w:sz w:val="29"/>
                <w:szCs w:val="29"/>
              </w:rPr>
              <w:t>31</w:t>
            </w:r>
            <w:r w:rsidR="00FC39D7" w:rsidRPr="00A87E7A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FC39D7" w:rsidRPr="00A87E7A">
              <w:rPr>
                <w:rFonts w:ascii="Angsana New" w:hAnsi="Angsana New"/>
                <w:sz w:val="29"/>
                <w:szCs w:val="29"/>
                <w:cs/>
              </w:rPr>
              <w:t xml:space="preserve">พฤษภาคม </w:t>
            </w:r>
            <w:r w:rsidRPr="00FB3F13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7D17707D" w14:textId="382F6C45" w:rsidR="00FC39D7" w:rsidRPr="00A87E7A" w:rsidRDefault="00FB3F13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B3F13">
              <w:rPr>
                <w:rFonts w:ascii="Angsana New" w:hAnsi="Angsana New"/>
                <w:sz w:val="29"/>
                <w:szCs w:val="29"/>
              </w:rPr>
              <w:t>6</w:t>
            </w:r>
            <w:r w:rsidR="00FC39D7" w:rsidRPr="00A87E7A">
              <w:rPr>
                <w:rFonts w:ascii="Angsana New" w:hAnsi="Angsana New"/>
                <w:sz w:val="29"/>
                <w:szCs w:val="29"/>
              </w:rPr>
              <w:t>.</w:t>
            </w:r>
            <w:r w:rsidRPr="00FB3F13">
              <w:rPr>
                <w:rFonts w:ascii="Angsana New" w:hAnsi="Angsana New"/>
                <w:sz w:val="29"/>
                <w:szCs w:val="29"/>
              </w:rPr>
              <w:t>00</w:t>
            </w:r>
          </w:p>
        </w:tc>
      </w:tr>
      <w:tr w:rsidR="00FC39D7" w:rsidRPr="0014354D" w14:paraId="2A9AABD2" w14:textId="77777777" w:rsidTr="00A6468F">
        <w:trPr>
          <w:trHeight w:hRule="exact" w:val="360"/>
        </w:trPr>
        <w:tc>
          <w:tcPr>
            <w:tcW w:w="3141" w:type="dxa"/>
            <w:gridSpan w:val="2"/>
            <w:shd w:val="clear" w:color="auto" w:fill="auto"/>
          </w:tcPr>
          <w:p w14:paraId="3E900E49" w14:textId="77777777" w:rsidR="00FC39D7" w:rsidRPr="00A87E7A" w:rsidRDefault="00FC39D7" w:rsidP="00FC39D7">
            <w:pPr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3780DB0A" w14:textId="693055EB" w:rsidR="00FC39D7" w:rsidRPr="00A87E7A" w:rsidRDefault="00FB3F13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FB3F13">
              <w:rPr>
                <w:rFonts w:ascii="Angsana New" w:hAnsi="Angsana New"/>
                <w:sz w:val="29"/>
                <w:szCs w:val="29"/>
              </w:rPr>
              <w:t>25</w:t>
            </w:r>
            <w:r w:rsidR="00FC39D7" w:rsidRPr="00A87E7A">
              <w:rPr>
                <w:rFonts w:ascii="Angsana New" w:hAnsi="Angsana New"/>
                <w:sz w:val="29"/>
                <w:szCs w:val="29"/>
              </w:rPr>
              <w:t>,</w:t>
            </w:r>
            <w:r w:rsidRPr="00FB3F13">
              <w:rPr>
                <w:rFonts w:ascii="Angsana New" w:hAnsi="Angsana New"/>
                <w:sz w:val="29"/>
                <w:szCs w:val="29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5FE446" w14:textId="77777777" w:rsidR="00FC39D7" w:rsidRPr="00A87E7A" w:rsidRDefault="00FC39D7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68" w:type="dxa"/>
            <w:vAlign w:val="bottom"/>
          </w:tcPr>
          <w:p w14:paraId="2AC542DF" w14:textId="4F742B66" w:rsidR="00FC39D7" w:rsidRPr="00A87E7A" w:rsidRDefault="00FB3F13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B3F13">
              <w:rPr>
                <w:rFonts w:ascii="Angsana New" w:hAnsi="Angsana New"/>
                <w:sz w:val="29"/>
                <w:szCs w:val="29"/>
              </w:rPr>
              <w:t>25</w:t>
            </w:r>
            <w:r w:rsidR="00FC39D7" w:rsidRPr="00A87E7A">
              <w:rPr>
                <w:rFonts w:ascii="Angsana New" w:hAnsi="Angsana New"/>
                <w:sz w:val="29"/>
                <w:szCs w:val="29"/>
              </w:rPr>
              <w:t>,</w:t>
            </w:r>
            <w:r w:rsidRPr="00FB3F13">
              <w:rPr>
                <w:rFonts w:ascii="Angsana New" w:hAnsi="Angsana New"/>
                <w:sz w:val="29"/>
                <w:szCs w:val="29"/>
              </w:rPr>
              <w:t>000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6CA33F00" w14:textId="1460F83D" w:rsidR="00FC39D7" w:rsidRPr="00A87E7A" w:rsidRDefault="00FB3F13" w:rsidP="00A6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7" w:right="-5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FB3F13">
              <w:rPr>
                <w:rFonts w:ascii="Angsana New" w:hAnsi="Angsana New"/>
                <w:sz w:val="29"/>
                <w:szCs w:val="29"/>
              </w:rPr>
              <w:t>31</w:t>
            </w:r>
            <w:r w:rsidR="00FC39D7" w:rsidRPr="00A87E7A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FC39D7" w:rsidRPr="00A87E7A">
              <w:rPr>
                <w:rFonts w:ascii="Angsana New" w:hAnsi="Angsana New"/>
                <w:sz w:val="29"/>
                <w:szCs w:val="29"/>
                <w:cs/>
              </w:rPr>
              <w:t xml:space="preserve">พฤษภาคม </w:t>
            </w:r>
            <w:r w:rsidRPr="00FB3F13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4DB4C29C" w14:textId="4DFCE01D" w:rsidR="00FC39D7" w:rsidRPr="00A87E7A" w:rsidRDefault="00FB3F13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FB3F13">
              <w:rPr>
                <w:rFonts w:ascii="Angsana New" w:hAnsi="Angsana New"/>
                <w:sz w:val="29"/>
                <w:szCs w:val="29"/>
              </w:rPr>
              <w:t>6</w:t>
            </w:r>
            <w:r w:rsidR="00FC39D7" w:rsidRPr="00A87E7A">
              <w:rPr>
                <w:rFonts w:ascii="Angsana New" w:hAnsi="Angsana New"/>
                <w:sz w:val="29"/>
                <w:szCs w:val="29"/>
              </w:rPr>
              <w:t>.</w:t>
            </w:r>
            <w:r w:rsidRPr="00FB3F13">
              <w:rPr>
                <w:rFonts w:ascii="Angsana New" w:hAnsi="Angsana New"/>
                <w:sz w:val="29"/>
                <w:szCs w:val="29"/>
              </w:rPr>
              <w:t>00</w:t>
            </w:r>
          </w:p>
        </w:tc>
      </w:tr>
      <w:tr w:rsidR="00FC39D7" w:rsidRPr="0014354D" w14:paraId="3E0177F7" w14:textId="77777777" w:rsidTr="00A6468F">
        <w:trPr>
          <w:trHeight w:hRule="exact" w:val="360"/>
        </w:trPr>
        <w:tc>
          <w:tcPr>
            <w:tcW w:w="3141" w:type="dxa"/>
            <w:gridSpan w:val="2"/>
            <w:shd w:val="clear" w:color="auto" w:fill="auto"/>
          </w:tcPr>
          <w:p w14:paraId="0ABE6644" w14:textId="77777777" w:rsidR="00FC39D7" w:rsidRPr="00A87E7A" w:rsidRDefault="00FC39D7" w:rsidP="00FC39D7">
            <w:pPr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4566036A" w14:textId="047C2945" w:rsidR="00FC39D7" w:rsidRPr="00A87E7A" w:rsidRDefault="00FB3F13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FB3F13">
              <w:rPr>
                <w:rFonts w:ascii="Angsana New" w:hAnsi="Angsana New"/>
                <w:sz w:val="29"/>
                <w:szCs w:val="29"/>
              </w:rPr>
              <w:t>47</w:t>
            </w:r>
            <w:r w:rsidR="00FC39D7" w:rsidRPr="00A87E7A">
              <w:rPr>
                <w:rFonts w:ascii="Angsana New" w:hAnsi="Angsana New"/>
                <w:sz w:val="29"/>
                <w:szCs w:val="29"/>
              </w:rPr>
              <w:t>,</w:t>
            </w:r>
            <w:r w:rsidRPr="00FB3F13">
              <w:rPr>
                <w:rFonts w:ascii="Angsana New" w:hAnsi="Angsana New"/>
                <w:sz w:val="29"/>
                <w:szCs w:val="29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9DC2A3" w14:textId="77777777" w:rsidR="00FC39D7" w:rsidRPr="00A87E7A" w:rsidRDefault="00FC39D7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68" w:type="dxa"/>
            <w:vAlign w:val="bottom"/>
          </w:tcPr>
          <w:p w14:paraId="4040CBD8" w14:textId="21CF3AED" w:rsidR="00FC39D7" w:rsidRPr="00A87E7A" w:rsidRDefault="00FB3F13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B3F13">
              <w:rPr>
                <w:rFonts w:ascii="Angsana New" w:hAnsi="Angsana New"/>
                <w:sz w:val="29"/>
                <w:szCs w:val="29"/>
              </w:rPr>
              <w:t>47</w:t>
            </w:r>
            <w:r w:rsidR="00FC39D7" w:rsidRPr="00A87E7A">
              <w:rPr>
                <w:rFonts w:ascii="Angsana New" w:hAnsi="Angsana New"/>
                <w:sz w:val="29"/>
                <w:szCs w:val="29"/>
              </w:rPr>
              <w:t>,</w:t>
            </w:r>
            <w:r w:rsidRPr="00FB3F13">
              <w:rPr>
                <w:rFonts w:ascii="Angsana New" w:hAnsi="Angsana New"/>
                <w:sz w:val="29"/>
                <w:szCs w:val="29"/>
              </w:rPr>
              <w:t>000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10D8F537" w14:textId="0992CB7C" w:rsidR="00FC39D7" w:rsidRPr="00A87E7A" w:rsidRDefault="00FB3F13" w:rsidP="00A6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7" w:right="-5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FB3F13">
              <w:rPr>
                <w:rFonts w:ascii="Angsana New" w:hAnsi="Angsana New"/>
                <w:sz w:val="29"/>
                <w:szCs w:val="29"/>
              </w:rPr>
              <w:t>31</w:t>
            </w:r>
            <w:r w:rsidR="00FC39D7" w:rsidRPr="00A87E7A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FC39D7" w:rsidRPr="00A87E7A">
              <w:rPr>
                <w:rFonts w:ascii="Angsana New" w:hAnsi="Angsana New"/>
                <w:sz w:val="29"/>
                <w:szCs w:val="29"/>
                <w:cs/>
              </w:rPr>
              <w:t xml:space="preserve">พฤษภาคม </w:t>
            </w:r>
            <w:r w:rsidRPr="00FB3F13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E43E6FD" w14:textId="71C782F0" w:rsidR="00FC39D7" w:rsidRPr="00A87E7A" w:rsidRDefault="00FB3F13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FB3F13">
              <w:rPr>
                <w:rFonts w:ascii="Angsana New" w:hAnsi="Angsana New"/>
                <w:sz w:val="29"/>
                <w:szCs w:val="29"/>
              </w:rPr>
              <w:t>6</w:t>
            </w:r>
            <w:r w:rsidR="00FC39D7" w:rsidRPr="00A87E7A">
              <w:rPr>
                <w:rFonts w:ascii="Angsana New" w:hAnsi="Angsana New"/>
                <w:sz w:val="29"/>
                <w:szCs w:val="29"/>
              </w:rPr>
              <w:t>.</w:t>
            </w:r>
            <w:r w:rsidRPr="00FB3F13">
              <w:rPr>
                <w:rFonts w:ascii="Angsana New" w:hAnsi="Angsana New"/>
                <w:sz w:val="29"/>
                <w:szCs w:val="29"/>
              </w:rPr>
              <w:t>00</w:t>
            </w:r>
          </w:p>
        </w:tc>
      </w:tr>
      <w:tr w:rsidR="00FC39D7" w:rsidRPr="0014354D" w14:paraId="6E281B2F" w14:textId="77777777" w:rsidTr="00A6468F">
        <w:trPr>
          <w:trHeight w:hRule="exact" w:val="360"/>
        </w:trPr>
        <w:tc>
          <w:tcPr>
            <w:tcW w:w="3141" w:type="dxa"/>
            <w:gridSpan w:val="2"/>
            <w:shd w:val="clear" w:color="auto" w:fill="auto"/>
          </w:tcPr>
          <w:p w14:paraId="5964028A" w14:textId="77777777" w:rsidR="00FC39D7" w:rsidRPr="00A87E7A" w:rsidRDefault="00FC39D7" w:rsidP="00FC39D7">
            <w:pPr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6CC250BB" w14:textId="67B1675A" w:rsidR="00FC39D7" w:rsidRPr="00A87E7A" w:rsidRDefault="00FC39D7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A005A6" w14:textId="77777777" w:rsidR="00FC39D7" w:rsidRPr="00A87E7A" w:rsidRDefault="00FC39D7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68" w:type="dxa"/>
            <w:vAlign w:val="bottom"/>
          </w:tcPr>
          <w:p w14:paraId="1705AAEB" w14:textId="5CDE75B7" w:rsidR="00FC39D7" w:rsidRPr="00A87E7A" w:rsidRDefault="00FB3F13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B3F13">
              <w:rPr>
                <w:rFonts w:ascii="Angsana New" w:hAnsi="Angsana New"/>
                <w:sz w:val="29"/>
                <w:szCs w:val="29"/>
              </w:rPr>
              <w:t>60</w:t>
            </w:r>
            <w:r w:rsidR="00FC39D7" w:rsidRPr="00A87E7A">
              <w:rPr>
                <w:rFonts w:ascii="Angsana New" w:hAnsi="Angsana New"/>
                <w:sz w:val="29"/>
                <w:szCs w:val="29"/>
              </w:rPr>
              <w:t>,</w:t>
            </w:r>
            <w:r w:rsidRPr="00FB3F13">
              <w:rPr>
                <w:rFonts w:ascii="Angsana New" w:hAnsi="Angsana New"/>
                <w:sz w:val="29"/>
                <w:szCs w:val="29"/>
              </w:rPr>
              <w:t>000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4F7AA55A" w14:textId="66E132AC" w:rsidR="00FC39D7" w:rsidRPr="00A87E7A" w:rsidRDefault="00FB3F13" w:rsidP="00A6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7" w:right="-5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FB3F13">
              <w:rPr>
                <w:rFonts w:ascii="Angsana New" w:hAnsi="Angsana New"/>
                <w:sz w:val="29"/>
                <w:szCs w:val="29"/>
              </w:rPr>
              <w:t>31</w:t>
            </w:r>
            <w:r w:rsidR="00FC39D7" w:rsidRPr="00A87E7A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FC39D7" w:rsidRPr="00A87E7A">
              <w:rPr>
                <w:rFonts w:ascii="Angsana New" w:hAnsi="Angsana New"/>
                <w:sz w:val="29"/>
                <w:szCs w:val="29"/>
                <w:cs/>
              </w:rPr>
              <w:t xml:space="preserve">พฤษภาคม </w:t>
            </w:r>
            <w:r w:rsidRPr="00FB3F13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F265F70" w14:textId="0DC91F3A" w:rsidR="00FC39D7" w:rsidRPr="00A87E7A" w:rsidRDefault="00FB3F13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B3F13">
              <w:rPr>
                <w:rFonts w:ascii="Angsana New" w:hAnsi="Angsana New"/>
                <w:sz w:val="29"/>
                <w:szCs w:val="29"/>
              </w:rPr>
              <w:t>6</w:t>
            </w:r>
            <w:r w:rsidR="00FC39D7" w:rsidRPr="00A87E7A">
              <w:rPr>
                <w:rFonts w:ascii="Angsana New" w:hAnsi="Angsana New"/>
                <w:sz w:val="29"/>
                <w:szCs w:val="29"/>
              </w:rPr>
              <w:t>.</w:t>
            </w:r>
            <w:r w:rsidRPr="00FB3F13">
              <w:rPr>
                <w:rFonts w:ascii="Angsana New" w:hAnsi="Angsana New"/>
                <w:sz w:val="29"/>
                <w:szCs w:val="29"/>
              </w:rPr>
              <w:t>00</w:t>
            </w:r>
          </w:p>
        </w:tc>
      </w:tr>
      <w:tr w:rsidR="00FC39D7" w:rsidRPr="0014354D" w14:paraId="32DCB318" w14:textId="77777777" w:rsidTr="00A6468F">
        <w:trPr>
          <w:trHeight w:hRule="exact" w:val="360"/>
        </w:trPr>
        <w:tc>
          <w:tcPr>
            <w:tcW w:w="3141" w:type="dxa"/>
            <w:gridSpan w:val="2"/>
            <w:shd w:val="clear" w:color="auto" w:fill="auto"/>
          </w:tcPr>
          <w:p w14:paraId="13A7CF91" w14:textId="77777777" w:rsidR="00FC39D7" w:rsidRPr="00A87E7A" w:rsidRDefault="00FC39D7" w:rsidP="00FC39D7">
            <w:pPr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27D299F6" w14:textId="77777777" w:rsidR="00FC39D7" w:rsidRPr="00A87E7A" w:rsidRDefault="00FC39D7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7E7A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693341" w14:textId="77777777" w:rsidR="00FC39D7" w:rsidRPr="00A87E7A" w:rsidRDefault="00FC39D7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68" w:type="dxa"/>
            <w:vAlign w:val="bottom"/>
          </w:tcPr>
          <w:p w14:paraId="3FE029FE" w14:textId="39E44469" w:rsidR="00FC39D7" w:rsidRPr="00A87E7A" w:rsidRDefault="00FB3F13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B3F13">
              <w:rPr>
                <w:rFonts w:ascii="Angsana New" w:hAnsi="Angsana New"/>
                <w:sz w:val="29"/>
                <w:szCs w:val="29"/>
              </w:rPr>
              <w:t>30</w:t>
            </w:r>
            <w:r w:rsidR="00FC39D7" w:rsidRPr="00A87E7A">
              <w:rPr>
                <w:rFonts w:ascii="Angsana New" w:hAnsi="Angsana New"/>
                <w:sz w:val="29"/>
                <w:szCs w:val="29"/>
              </w:rPr>
              <w:t>,</w:t>
            </w:r>
            <w:r w:rsidRPr="00FB3F13">
              <w:rPr>
                <w:rFonts w:ascii="Angsana New" w:hAnsi="Angsana New"/>
                <w:sz w:val="29"/>
                <w:szCs w:val="29"/>
              </w:rPr>
              <w:t>000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15B7C5E6" w14:textId="11ECB09B" w:rsidR="00FC39D7" w:rsidRPr="00A87E7A" w:rsidRDefault="00FB3F13" w:rsidP="00A6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7" w:right="-5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B3F13">
              <w:rPr>
                <w:rFonts w:ascii="Angsana New" w:hAnsi="Angsana New"/>
                <w:sz w:val="29"/>
                <w:szCs w:val="29"/>
              </w:rPr>
              <w:t>31</w:t>
            </w:r>
            <w:r w:rsidR="00FC39D7" w:rsidRPr="00A87E7A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FC39D7" w:rsidRPr="00A87E7A">
              <w:rPr>
                <w:rFonts w:ascii="Angsana New" w:hAnsi="Angsana New"/>
                <w:sz w:val="29"/>
                <w:szCs w:val="29"/>
                <w:cs/>
              </w:rPr>
              <w:t xml:space="preserve">พฤษภาคม </w:t>
            </w:r>
            <w:r w:rsidRPr="00FB3F13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846" w:type="dxa"/>
            <w:shd w:val="clear" w:color="auto" w:fill="auto"/>
          </w:tcPr>
          <w:p w14:paraId="462FCD1D" w14:textId="70F20E3C" w:rsidR="00FC39D7" w:rsidRPr="00A87E7A" w:rsidRDefault="00FB3F13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B3F13">
              <w:rPr>
                <w:rFonts w:ascii="Angsana New" w:hAnsi="Angsana New"/>
                <w:sz w:val="29"/>
                <w:szCs w:val="29"/>
              </w:rPr>
              <w:t>6</w:t>
            </w:r>
            <w:r w:rsidR="00FC39D7" w:rsidRPr="00A87E7A">
              <w:rPr>
                <w:rFonts w:ascii="Angsana New" w:hAnsi="Angsana New"/>
                <w:sz w:val="29"/>
                <w:szCs w:val="29"/>
              </w:rPr>
              <w:t>.</w:t>
            </w:r>
            <w:r w:rsidRPr="00FB3F13">
              <w:rPr>
                <w:rFonts w:ascii="Angsana New" w:hAnsi="Angsana New"/>
                <w:sz w:val="29"/>
                <w:szCs w:val="29"/>
              </w:rPr>
              <w:t>00</w:t>
            </w:r>
          </w:p>
        </w:tc>
      </w:tr>
      <w:tr w:rsidR="00FC39D7" w:rsidRPr="0014354D" w14:paraId="64DB52D4" w14:textId="77777777" w:rsidTr="00A6468F">
        <w:trPr>
          <w:trHeight w:hRule="exact" w:val="360"/>
        </w:trPr>
        <w:tc>
          <w:tcPr>
            <w:tcW w:w="3141" w:type="dxa"/>
            <w:gridSpan w:val="2"/>
            <w:shd w:val="clear" w:color="auto" w:fill="auto"/>
          </w:tcPr>
          <w:p w14:paraId="3C312764" w14:textId="1F1BA7EA" w:rsidR="00FC39D7" w:rsidRPr="00A87E7A" w:rsidRDefault="00A6468F" w:rsidP="00FC39D7">
            <w:pPr>
              <w:rPr>
                <w:rFonts w:ascii="Angsana New" w:hAnsi="Angsana New"/>
                <w:sz w:val="29"/>
                <w:szCs w:val="29"/>
                <w:cs/>
              </w:rPr>
            </w:pPr>
            <w:r w:rsidRPr="00A6468F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/>
                <w:sz w:val="29"/>
                <w:szCs w:val="29"/>
              </w:rPr>
              <w:t xml:space="preserve"> </w:t>
            </w:r>
            <w:r>
              <w:rPr>
                <w:rFonts w:ascii="Angsana New" w:hAnsi="Angsana New"/>
                <w:sz w:val="29"/>
                <w:szCs w:val="29"/>
                <w:cs/>
              </w:rPr>
              <w:t xml:space="preserve">- </w:t>
            </w:r>
            <w:r w:rsidR="00B9650E" w:rsidRPr="00A87E7A">
              <w:rPr>
                <w:rFonts w:ascii="Angsana New" w:hAnsi="Angsana New"/>
                <w:sz w:val="29"/>
                <w:szCs w:val="29"/>
                <w:cs/>
              </w:rPr>
              <w:t xml:space="preserve">ที่ </w:t>
            </w:r>
            <w:r w:rsidR="00FB3F13" w:rsidRPr="00FB3F13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0EEBC" w14:textId="77777777" w:rsidR="00FC39D7" w:rsidRPr="00A87E7A" w:rsidRDefault="00FC39D7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7E7A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93801C" w14:textId="77777777" w:rsidR="00FC39D7" w:rsidRPr="00A87E7A" w:rsidRDefault="00FC39D7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68" w:type="dxa"/>
            <w:tcBorders>
              <w:bottom w:val="single" w:sz="4" w:space="0" w:color="auto"/>
            </w:tcBorders>
          </w:tcPr>
          <w:p w14:paraId="0DA67589" w14:textId="0985DCBC" w:rsidR="00FC39D7" w:rsidRPr="00A87E7A" w:rsidRDefault="00FB3F13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B3F13">
              <w:rPr>
                <w:rFonts w:ascii="Angsana New" w:hAnsi="Angsana New"/>
                <w:sz w:val="29"/>
                <w:szCs w:val="29"/>
              </w:rPr>
              <w:t>60</w:t>
            </w:r>
            <w:r w:rsidR="00FC39D7" w:rsidRPr="00A87E7A">
              <w:rPr>
                <w:rFonts w:ascii="Angsana New" w:hAnsi="Angsana New"/>
                <w:sz w:val="29"/>
                <w:szCs w:val="29"/>
              </w:rPr>
              <w:t>,</w:t>
            </w:r>
            <w:r w:rsidRPr="00FB3F13">
              <w:rPr>
                <w:rFonts w:ascii="Angsana New" w:hAnsi="Angsana New"/>
                <w:sz w:val="29"/>
                <w:szCs w:val="29"/>
              </w:rPr>
              <w:t>000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45F7C78F" w14:textId="7B781E8A" w:rsidR="00FC39D7" w:rsidRPr="00A87E7A" w:rsidRDefault="00FB3F13" w:rsidP="00A6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7" w:right="-5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B3F13">
              <w:rPr>
                <w:rFonts w:ascii="Angsana New" w:hAnsi="Angsana New"/>
                <w:sz w:val="29"/>
                <w:szCs w:val="29"/>
              </w:rPr>
              <w:t>31</w:t>
            </w:r>
            <w:r w:rsidR="00FC39D7" w:rsidRPr="00A87E7A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FC39D7" w:rsidRPr="00A87E7A">
              <w:rPr>
                <w:rFonts w:ascii="Angsana New" w:hAnsi="Angsana New"/>
                <w:sz w:val="29"/>
                <w:szCs w:val="29"/>
                <w:cs/>
              </w:rPr>
              <w:t xml:space="preserve">พฤษภาคม </w:t>
            </w:r>
            <w:r w:rsidRPr="00FB3F13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846" w:type="dxa"/>
            <w:shd w:val="clear" w:color="auto" w:fill="auto"/>
          </w:tcPr>
          <w:p w14:paraId="4DAF9B08" w14:textId="7555135E" w:rsidR="00FC39D7" w:rsidRPr="00A87E7A" w:rsidRDefault="00FB3F13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B3F13">
              <w:rPr>
                <w:rFonts w:ascii="Angsana New" w:hAnsi="Angsana New"/>
                <w:sz w:val="29"/>
                <w:szCs w:val="29"/>
              </w:rPr>
              <w:t>6</w:t>
            </w:r>
            <w:r w:rsidR="00FC39D7" w:rsidRPr="00A87E7A">
              <w:rPr>
                <w:rFonts w:ascii="Angsana New" w:hAnsi="Angsana New"/>
                <w:sz w:val="29"/>
                <w:szCs w:val="29"/>
              </w:rPr>
              <w:t>.</w:t>
            </w:r>
            <w:r w:rsidRPr="00FB3F13">
              <w:rPr>
                <w:rFonts w:ascii="Angsana New" w:hAnsi="Angsana New"/>
                <w:sz w:val="29"/>
                <w:szCs w:val="29"/>
              </w:rPr>
              <w:t>00</w:t>
            </w:r>
          </w:p>
        </w:tc>
      </w:tr>
      <w:tr w:rsidR="00FC39D7" w:rsidRPr="0014354D" w14:paraId="50C18E82" w14:textId="77777777" w:rsidTr="00A6468F">
        <w:trPr>
          <w:trHeight w:hRule="exact" w:val="360"/>
        </w:trPr>
        <w:tc>
          <w:tcPr>
            <w:tcW w:w="3141" w:type="dxa"/>
            <w:gridSpan w:val="2"/>
            <w:shd w:val="clear" w:color="auto" w:fill="auto"/>
          </w:tcPr>
          <w:p w14:paraId="47FC7C5D" w14:textId="77777777" w:rsidR="00FC39D7" w:rsidRPr="00A87E7A" w:rsidRDefault="00FC39D7" w:rsidP="00FC39D7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9"/>
                <w:szCs w:val="29"/>
                <w:shd w:val="clear" w:color="auto" w:fill="E6E6E6"/>
              </w:rPr>
            </w:pPr>
            <w:r w:rsidRPr="00A87E7A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3BD972" w14:textId="66DFC008" w:rsidR="00FC39D7" w:rsidRPr="00A87E7A" w:rsidRDefault="00FB3F13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FB3F13">
              <w:rPr>
                <w:rFonts w:ascii="Angsana New" w:hAnsi="Angsana New"/>
                <w:b/>
                <w:bCs/>
                <w:sz w:val="29"/>
                <w:szCs w:val="29"/>
              </w:rPr>
              <w:t>125</w:t>
            </w:r>
            <w:r w:rsidR="00FC39D7" w:rsidRPr="00A87E7A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29"/>
                <w:szCs w:val="29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11C633" w14:textId="77777777" w:rsidR="00FC39D7" w:rsidRPr="00A87E7A" w:rsidRDefault="00FC39D7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7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ED7FEC" w14:textId="737CBC64" w:rsidR="00FC39D7" w:rsidRPr="00A87E7A" w:rsidRDefault="00FB3F13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FB3F13">
              <w:rPr>
                <w:rFonts w:ascii="Angsana New" w:hAnsi="Angsana New"/>
                <w:b/>
                <w:bCs/>
                <w:sz w:val="29"/>
                <w:szCs w:val="29"/>
              </w:rPr>
              <w:t>275</w:t>
            </w:r>
            <w:r w:rsidR="00FC39D7" w:rsidRPr="00A87E7A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FB3F13">
              <w:rPr>
                <w:rFonts w:ascii="Angsana New" w:hAnsi="Angsana New"/>
                <w:b/>
                <w:bCs/>
                <w:sz w:val="29"/>
                <w:szCs w:val="29"/>
              </w:rPr>
              <w:t>000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7D516210" w14:textId="77777777" w:rsidR="00FC39D7" w:rsidRPr="00A87E7A" w:rsidRDefault="00FC39D7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362BFE24" w14:textId="77777777" w:rsidR="00FC39D7" w:rsidRPr="00A87E7A" w:rsidRDefault="00FC39D7" w:rsidP="00FC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</w:tbl>
    <w:p w14:paraId="20BF49EA" w14:textId="77777777" w:rsidR="00897F03" w:rsidRPr="00EF7698" w:rsidRDefault="00897F03" w:rsidP="00F34083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30"/>
          <w:szCs w:val="30"/>
        </w:rPr>
      </w:pPr>
    </w:p>
    <w:p w14:paraId="0451C404" w14:textId="109C0C47" w:rsidR="0075519E" w:rsidRPr="0016477C" w:rsidRDefault="0075519E" w:rsidP="001E653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b/>
          <w:bCs/>
        </w:rPr>
      </w:pPr>
      <w:r w:rsidRPr="0016477C">
        <w:rPr>
          <w:rFonts w:ascii="Angsana New" w:hAnsi="Angsana New"/>
          <w:b/>
          <w:bCs/>
          <w:sz w:val="30"/>
          <w:szCs w:val="30"/>
          <w:cs/>
        </w:rPr>
        <w:t>กา</w:t>
      </w:r>
      <w:r w:rsidR="00F34083" w:rsidRPr="0016477C">
        <w:rPr>
          <w:rFonts w:ascii="Angsana New" w:hAnsi="Angsana New"/>
          <w:b/>
          <w:bCs/>
          <w:sz w:val="30"/>
          <w:szCs w:val="30"/>
          <w:cs/>
        </w:rPr>
        <w:t>ร</w:t>
      </w:r>
      <w:r w:rsidRPr="0016477C">
        <w:rPr>
          <w:rFonts w:ascii="Angsana New" w:hAnsi="Angsana New"/>
          <w:b/>
          <w:bCs/>
          <w:sz w:val="30"/>
          <w:szCs w:val="30"/>
          <w:cs/>
        </w:rPr>
        <w:t>จัดประเภทรายการใหม่</w:t>
      </w:r>
    </w:p>
    <w:p w14:paraId="4FD981D4" w14:textId="77777777" w:rsidR="0075519E" w:rsidRPr="00C50772" w:rsidRDefault="0075519E" w:rsidP="0075519E">
      <w:pPr>
        <w:pStyle w:val="NFSTopic"/>
        <w:tabs>
          <w:tab w:val="clear" w:pos="540"/>
          <w:tab w:val="clear" w:pos="567"/>
        </w:tabs>
        <w:ind w:firstLine="0"/>
        <w:outlineLvl w:val="9"/>
        <w:rPr>
          <w:b w:val="0"/>
          <w:bCs w:val="0"/>
          <w:sz w:val="24"/>
          <w:szCs w:val="24"/>
        </w:rPr>
      </w:pPr>
    </w:p>
    <w:p w14:paraId="66567A94" w14:textId="0F3664FD" w:rsidR="0075519E" w:rsidRDefault="0075519E" w:rsidP="00755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alibri" w:hAnsi="Calibri"/>
        </w:rPr>
      </w:pPr>
      <w:r>
        <w:rPr>
          <w:rFonts w:ascii="Angsana New" w:hAnsi="Angsana New"/>
          <w:sz w:val="30"/>
          <w:szCs w:val="30"/>
          <w:cs/>
        </w:rPr>
        <w:t>รายการบางรายการในงบแสดงฐานะการเงิน ณ วันที่</w:t>
      </w:r>
      <w:r>
        <w:rPr>
          <w:rFonts w:ascii="Angsana New" w:hAnsi="Angsana New"/>
          <w:sz w:val="30"/>
          <w:szCs w:val="30"/>
          <w:lang w:bidi="ar-SA"/>
        </w:rPr>
        <w:t xml:space="preserve"> </w:t>
      </w:r>
      <w:r w:rsidR="00FB3F13" w:rsidRPr="00FB3F13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  <w:lang w:bidi="ar-SA"/>
        </w:rPr>
        <w:t xml:space="preserve"> </w:t>
      </w:r>
      <w:r w:rsidR="00FB3F13" w:rsidRPr="00FB3F13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ซึ่งรวมอยู่ในงบการเงินระหว่างกาลปี</w:t>
      </w:r>
      <w:r>
        <w:rPr>
          <w:rFonts w:ascii="Angsana New" w:hAnsi="Angsana New"/>
          <w:sz w:val="30"/>
          <w:szCs w:val="30"/>
          <w:lang w:bidi="ar-SA"/>
        </w:rPr>
        <w:t xml:space="preserve"> </w:t>
      </w:r>
      <w:r w:rsidR="00FB3F13" w:rsidRPr="00FB3F13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เพื่อวัตถุประสงค์ในการเปรียบเทียบ ได้มีการจัดประเภทรายการใหม่เพื่อให้สอดคล้องกับการนำเสนองบการเงินระหว่างกาลปี</w:t>
      </w:r>
      <w:r>
        <w:rPr>
          <w:rFonts w:ascii="Angsana New" w:hAnsi="Angsana New"/>
          <w:sz w:val="30"/>
          <w:szCs w:val="30"/>
          <w:lang w:bidi="ar-SA"/>
        </w:rPr>
        <w:t xml:space="preserve"> </w:t>
      </w:r>
      <w:r w:rsidR="00FB3F13" w:rsidRPr="00FB3F13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มีดังนี้</w:t>
      </w:r>
    </w:p>
    <w:p w14:paraId="1EA9746E" w14:textId="77777777" w:rsidR="0075519E" w:rsidRPr="00C50772" w:rsidRDefault="0075519E" w:rsidP="0075519E">
      <w:pPr>
        <w:pStyle w:val="NFSTopic"/>
        <w:tabs>
          <w:tab w:val="clear" w:pos="540"/>
          <w:tab w:val="clear" w:pos="567"/>
        </w:tabs>
        <w:ind w:firstLine="0"/>
        <w:outlineLvl w:val="9"/>
        <w:rPr>
          <w:b w:val="0"/>
          <w:bCs w:val="0"/>
          <w:sz w:val="22"/>
          <w:szCs w:val="22"/>
        </w:rPr>
      </w:pPr>
    </w:p>
    <w:tbl>
      <w:tblPr>
        <w:tblW w:w="93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02"/>
        <w:gridCol w:w="900"/>
        <w:gridCol w:w="270"/>
        <w:gridCol w:w="900"/>
        <w:gridCol w:w="270"/>
        <w:gridCol w:w="886"/>
        <w:gridCol w:w="268"/>
        <w:gridCol w:w="997"/>
        <w:gridCol w:w="236"/>
        <w:gridCol w:w="977"/>
        <w:gridCol w:w="236"/>
        <w:gridCol w:w="953"/>
      </w:tblGrid>
      <w:tr w:rsidR="0075519E" w:rsidRPr="005B5657" w14:paraId="78F63C37" w14:textId="77777777" w:rsidTr="00106C82">
        <w:trPr>
          <w:cantSplit/>
          <w:trHeight w:hRule="exact" w:val="397"/>
          <w:tblHeader/>
        </w:trPr>
        <w:tc>
          <w:tcPr>
            <w:tcW w:w="2502" w:type="dxa"/>
          </w:tcPr>
          <w:p w14:paraId="65E472AE" w14:textId="77777777" w:rsidR="0075519E" w:rsidRPr="005B5657" w:rsidRDefault="0075519E" w:rsidP="008A6E4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3" w:type="dxa"/>
            <w:gridSpan w:val="11"/>
          </w:tcPr>
          <w:p w14:paraId="08106B6F" w14:textId="36F601E3" w:rsidR="0075519E" w:rsidRPr="005B5657" w:rsidRDefault="00FB3F13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13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</w:tr>
      <w:tr w:rsidR="0075519E" w:rsidRPr="005B5657" w14:paraId="1B3F92CF" w14:textId="77777777" w:rsidTr="00106C82">
        <w:trPr>
          <w:cantSplit/>
          <w:trHeight w:hRule="exact" w:val="397"/>
          <w:tblHeader/>
        </w:trPr>
        <w:tc>
          <w:tcPr>
            <w:tcW w:w="2502" w:type="dxa"/>
          </w:tcPr>
          <w:p w14:paraId="19710158" w14:textId="77777777" w:rsidR="0075519E" w:rsidRPr="005B5657" w:rsidRDefault="0075519E" w:rsidP="008A6E4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26" w:type="dxa"/>
            <w:gridSpan w:val="5"/>
          </w:tcPr>
          <w:p w14:paraId="1F4D4E15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6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73B94F8C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99" w:type="dxa"/>
            <w:gridSpan w:val="5"/>
          </w:tcPr>
          <w:p w14:paraId="272D987C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6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519E" w:rsidRPr="005B5657" w14:paraId="6938E932" w14:textId="77777777" w:rsidTr="00106C82">
        <w:trPr>
          <w:cantSplit/>
          <w:trHeight w:hRule="exact" w:val="1134"/>
          <w:tblHeader/>
        </w:trPr>
        <w:tc>
          <w:tcPr>
            <w:tcW w:w="2502" w:type="dxa"/>
          </w:tcPr>
          <w:p w14:paraId="70EFC6CB" w14:textId="77777777" w:rsidR="0075519E" w:rsidRPr="005B5657" w:rsidRDefault="0075519E" w:rsidP="008A6E4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9AA5168" w14:textId="77777777" w:rsidR="0075519E" w:rsidRPr="005B5657" w:rsidRDefault="0075519E" w:rsidP="008A6E4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601DFC4" w14:textId="77777777" w:rsidR="0075519E" w:rsidRPr="005B5657" w:rsidRDefault="0075519E" w:rsidP="008A6E4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0F24C01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657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5B5657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0A5A8820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E24EB39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960BB00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F2F247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5B5657">
              <w:rPr>
                <w:rFonts w:ascii="Angsana New" w:hAnsi="Angsana New"/>
                <w:sz w:val="30"/>
                <w:szCs w:val="30"/>
                <w:cs/>
              </w:rPr>
              <w:t>จัด</w:t>
            </w:r>
          </w:p>
          <w:p w14:paraId="19454A43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657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123EB639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AE15FEF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32A0249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</w:tcPr>
          <w:p w14:paraId="7DA64F4E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657">
              <w:rPr>
                <w:rFonts w:ascii="Angsana New" w:hAnsi="Angsana New"/>
                <w:sz w:val="30"/>
                <w:szCs w:val="30"/>
                <w:cs/>
              </w:rPr>
              <w:t>หลัง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5B5657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703D6AA8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F31A198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E113A15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14:paraId="65EE06D3" w14:textId="77777777" w:rsidR="0075519E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657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การ</w:t>
            </w:r>
          </w:p>
          <w:p w14:paraId="7788CCA0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657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561F1F9E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30CD63B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E834324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2CB38E47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5B5657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7F660E3C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93D08D7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588C918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6B975EE7" w14:textId="77777777" w:rsidR="0075519E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657">
              <w:rPr>
                <w:rFonts w:ascii="Angsana New" w:hAnsi="Angsana New"/>
                <w:sz w:val="30"/>
                <w:szCs w:val="30"/>
                <w:cs/>
              </w:rPr>
              <w:t>หลัง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การ</w:t>
            </w:r>
          </w:p>
          <w:p w14:paraId="2920C52C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657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</w:tr>
      <w:tr w:rsidR="0075519E" w:rsidRPr="005B5657" w14:paraId="3E74FC60" w14:textId="77777777" w:rsidTr="00106C82">
        <w:trPr>
          <w:cantSplit/>
          <w:trHeight w:hRule="exact" w:val="397"/>
          <w:tblHeader/>
        </w:trPr>
        <w:tc>
          <w:tcPr>
            <w:tcW w:w="2502" w:type="dxa"/>
          </w:tcPr>
          <w:p w14:paraId="4757168E" w14:textId="77777777" w:rsidR="0075519E" w:rsidRPr="005B5657" w:rsidRDefault="0075519E" w:rsidP="008A6E4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3" w:type="dxa"/>
            <w:gridSpan w:val="11"/>
          </w:tcPr>
          <w:p w14:paraId="730914EF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B56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519E" w:rsidRPr="005B5657" w14:paraId="7D76761E" w14:textId="77777777" w:rsidTr="00EF7698">
        <w:trPr>
          <w:cantSplit/>
          <w:trHeight w:hRule="exact" w:val="360"/>
        </w:trPr>
        <w:tc>
          <w:tcPr>
            <w:tcW w:w="2502" w:type="dxa"/>
          </w:tcPr>
          <w:p w14:paraId="2902C9EA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56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900" w:type="dxa"/>
          </w:tcPr>
          <w:p w14:paraId="6B08E415" w14:textId="77777777" w:rsidR="0075519E" w:rsidRPr="005B5657" w:rsidRDefault="0075519E" w:rsidP="008A6E4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22DDCF" w14:textId="77777777" w:rsidR="0075519E" w:rsidRPr="005B5657" w:rsidRDefault="0075519E" w:rsidP="008A6E4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7A4227F" w14:textId="77777777" w:rsidR="0075519E" w:rsidRPr="005B5657" w:rsidRDefault="0075519E" w:rsidP="008A6E4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CC22E0" w14:textId="77777777" w:rsidR="0075519E" w:rsidRPr="005B5657" w:rsidRDefault="0075519E" w:rsidP="008A6E4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</w:tcPr>
          <w:p w14:paraId="3862C2D1" w14:textId="77777777" w:rsidR="0075519E" w:rsidRPr="005B5657" w:rsidRDefault="0075519E" w:rsidP="008A6E4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3FD8A4CB" w14:textId="77777777" w:rsidR="0075519E" w:rsidRPr="005B5657" w:rsidRDefault="0075519E" w:rsidP="008A6E4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14:paraId="7536C38E" w14:textId="77777777" w:rsidR="0075519E" w:rsidRPr="005B5657" w:rsidRDefault="0075519E" w:rsidP="008A6E4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F9072F" w14:textId="77777777" w:rsidR="0075519E" w:rsidRPr="005B5657" w:rsidRDefault="0075519E" w:rsidP="008A6E4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7C9585CA" w14:textId="77777777" w:rsidR="0075519E" w:rsidRPr="005B5657" w:rsidRDefault="0075519E" w:rsidP="008A6E4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3A8FEB" w14:textId="77777777" w:rsidR="0075519E" w:rsidRPr="005B5657" w:rsidRDefault="0075519E" w:rsidP="008A6E4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54AFF5D3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519E" w:rsidRPr="00C05AF8" w14:paraId="1984F24B" w14:textId="77777777" w:rsidTr="00EF7698">
        <w:trPr>
          <w:cantSplit/>
          <w:trHeight w:hRule="exact" w:val="360"/>
        </w:trPr>
        <w:tc>
          <w:tcPr>
            <w:tcW w:w="2502" w:type="dxa"/>
          </w:tcPr>
          <w:p w14:paraId="449E4E44" w14:textId="7195B7EF" w:rsidR="0075519E" w:rsidRPr="00BE0013" w:rsidRDefault="0075519E" w:rsidP="0005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BE00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B3F13" w:rsidRPr="00FB3F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E00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FB3F13" w:rsidRPr="00FB3F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900" w:type="dxa"/>
          </w:tcPr>
          <w:p w14:paraId="082D59CD" w14:textId="77777777" w:rsidR="0075519E" w:rsidRDefault="0075519E" w:rsidP="008A6E47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DAD1CF" w14:textId="77777777" w:rsidR="0075519E" w:rsidRPr="005B5657" w:rsidRDefault="0075519E" w:rsidP="008A6E4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BAFBEDA" w14:textId="77777777" w:rsidR="0075519E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398410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4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</w:tcPr>
          <w:p w14:paraId="198C55F9" w14:textId="77777777" w:rsidR="0075519E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37CAE41C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4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14:paraId="7D9DD7EA" w14:textId="77777777" w:rsidR="0075519E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7132BB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30B3FA30" w14:textId="77777777" w:rsidR="0075519E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91DD81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0DEB5E15" w14:textId="77777777" w:rsidR="0075519E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4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6C82" w:rsidRPr="003A0F97" w14:paraId="2A6EEDF1" w14:textId="77777777" w:rsidTr="00EF7698">
        <w:trPr>
          <w:cantSplit/>
          <w:trHeight w:hRule="exact" w:val="360"/>
        </w:trPr>
        <w:tc>
          <w:tcPr>
            <w:tcW w:w="2502" w:type="dxa"/>
          </w:tcPr>
          <w:p w14:paraId="3D417DE1" w14:textId="6C1FC39A" w:rsidR="00106C82" w:rsidRPr="00106C82" w:rsidRDefault="00106C82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6C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900" w:type="dxa"/>
          </w:tcPr>
          <w:p w14:paraId="1486F1E3" w14:textId="77777777" w:rsidR="00106C82" w:rsidRDefault="00106C82" w:rsidP="0075519E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FA6071" w14:textId="77777777" w:rsidR="00106C82" w:rsidRPr="005B5657" w:rsidRDefault="00106C82" w:rsidP="0075519E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B5293C2" w14:textId="77777777" w:rsidR="00106C82" w:rsidRDefault="00106C82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FB68F9" w14:textId="77777777" w:rsidR="00106C82" w:rsidRPr="005B5657" w:rsidRDefault="00106C82" w:rsidP="0075519E">
            <w:pPr>
              <w:pStyle w:val="BodyText"/>
              <w:tabs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</w:tcPr>
          <w:p w14:paraId="2CF6D6B9" w14:textId="77777777" w:rsidR="00106C82" w:rsidRDefault="00106C82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14984EE0" w14:textId="77777777" w:rsidR="00106C82" w:rsidRPr="005B5657" w:rsidRDefault="00106C82" w:rsidP="0075519E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14:paraId="3216AEC8" w14:textId="77777777" w:rsidR="00106C82" w:rsidRDefault="00106C82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3C0C78" w14:textId="77777777" w:rsidR="00106C82" w:rsidRPr="005B5657" w:rsidRDefault="00106C82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39B71AF4" w14:textId="77777777" w:rsidR="00106C82" w:rsidRDefault="00106C82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91E7CB" w14:textId="77777777" w:rsidR="00106C82" w:rsidRPr="005B5657" w:rsidRDefault="00106C82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387638D4" w14:textId="77777777" w:rsidR="00106C82" w:rsidRDefault="00106C82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519E" w:rsidRPr="003A0F97" w14:paraId="662B3962" w14:textId="77777777" w:rsidTr="00EF7698">
        <w:trPr>
          <w:cantSplit/>
          <w:trHeight w:hRule="exact" w:val="360"/>
        </w:trPr>
        <w:tc>
          <w:tcPr>
            <w:tcW w:w="2502" w:type="dxa"/>
          </w:tcPr>
          <w:p w14:paraId="45D0B43B" w14:textId="3AE395DD" w:rsidR="0075519E" w:rsidRPr="00044C7C" w:rsidRDefault="0075519E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519E">
              <w:rPr>
                <w:rFonts w:ascii="Angsana New" w:hAnsi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900" w:type="dxa"/>
          </w:tcPr>
          <w:p w14:paraId="729F08FB" w14:textId="13C3CBF2" w:rsidR="0075519E" w:rsidRDefault="00FB3F13" w:rsidP="0075519E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139</w:t>
            </w:r>
            <w:r w:rsidR="0075519E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973</w:t>
            </w:r>
          </w:p>
        </w:tc>
        <w:tc>
          <w:tcPr>
            <w:tcW w:w="270" w:type="dxa"/>
          </w:tcPr>
          <w:p w14:paraId="5A28854F" w14:textId="77777777" w:rsidR="0075519E" w:rsidRPr="005B5657" w:rsidRDefault="0075519E" w:rsidP="0075519E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F8F18EA" w14:textId="46D58FC0" w:rsidR="0075519E" w:rsidRPr="005B5657" w:rsidRDefault="0075519E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120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B3F13" w:rsidRPr="00FB3F13">
              <w:rPr>
                <w:rFonts w:ascii="Angsana New" w:hAnsi="Angsana New"/>
                <w:sz w:val="30"/>
                <w:szCs w:val="30"/>
              </w:rPr>
              <w:t>790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FBBB475" w14:textId="77777777" w:rsidR="0075519E" w:rsidRPr="005B5657" w:rsidRDefault="0075519E" w:rsidP="0075519E">
            <w:pPr>
              <w:pStyle w:val="BodyText"/>
              <w:tabs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</w:tcPr>
          <w:p w14:paraId="2F06B21D" w14:textId="20B4D5AD" w:rsidR="0075519E" w:rsidRPr="005B5657" w:rsidRDefault="00FB3F13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19</w:t>
            </w:r>
            <w:r w:rsidR="0075519E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183</w:t>
            </w:r>
          </w:p>
        </w:tc>
        <w:tc>
          <w:tcPr>
            <w:tcW w:w="268" w:type="dxa"/>
          </w:tcPr>
          <w:p w14:paraId="2EEBD28F" w14:textId="77777777" w:rsidR="0075519E" w:rsidRPr="005B5657" w:rsidRDefault="0075519E" w:rsidP="0075519E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14:paraId="27F9917E" w14:textId="77777777" w:rsidR="0075519E" w:rsidRDefault="0075519E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C4F4493" w14:textId="77777777" w:rsidR="0075519E" w:rsidRPr="005B5657" w:rsidRDefault="0075519E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78067EE9" w14:textId="319C1F26" w:rsidR="0075519E" w:rsidRPr="005B5657" w:rsidRDefault="0075519E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C3FA3BC" w14:textId="4D63BF82" w:rsidR="0075519E" w:rsidRPr="005B5657" w:rsidRDefault="0075519E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20793D23" w14:textId="50401EA7" w:rsidR="0075519E" w:rsidRPr="005B5657" w:rsidRDefault="0075519E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6C82" w:rsidRPr="003A0F97" w14:paraId="1759C185" w14:textId="77777777" w:rsidTr="00EF7698">
        <w:trPr>
          <w:cantSplit/>
          <w:trHeight w:hRule="exact" w:val="360"/>
        </w:trPr>
        <w:tc>
          <w:tcPr>
            <w:tcW w:w="2502" w:type="dxa"/>
          </w:tcPr>
          <w:p w14:paraId="5B5BF080" w14:textId="567B75E2" w:rsidR="00106C82" w:rsidRPr="0075519E" w:rsidRDefault="00106C82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6C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</w:t>
            </w:r>
            <w:r w:rsidRPr="00106C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900" w:type="dxa"/>
          </w:tcPr>
          <w:p w14:paraId="71263C02" w14:textId="77777777" w:rsidR="00106C82" w:rsidRDefault="00106C82" w:rsidP="0075519E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D90CF0" w14:textId="77777777" w:rsidR="00106C82" w:rsidRPr="005B5657" w:rsidRDefault="00106C82" w:rsidP="0075519E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BD248E7" w14:textId="77777777" w:rsidR="00106C82" w:rsidRDefault="00106C82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72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43871C" w14:textId="77777777" w:rsidR="00106C82" w:rsidRPr="005B5657" w:rsidRDefault="00106C82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</w:tcPr>
          <w:p w14:paraId="72A2F1B2" w14:textId="77777777" w:rsidR="00106C82" w:rsidRDefault="00106C82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701F202A" w14:textId="77777777" w:rsidR="00106C82" w:rsidRPr="005B5657" w:rsidRDefault="00106C82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14:paraId="7521D7AD" w14:textId="77777777" w:rsidR="00106C82" w:rsidRDefault="00106C82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5C01C2" w14:textId="77777777" w:rsidR="00106C82" w:rsidRPr="005B5657" w:rsidRDefault="00106C82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1ABC3756" w14:textId="77777777" w:rsidR="00106C82" w:rsidRDefault="00106C82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A39923" w14:textId="77777777" w:rsidR="00106C82" w:rsidRPr="005B5657" w:rsidRDefault="00106C82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3C36A4B6" w14:textId="77777777" w:rsidR="00106C82" w:rsidRDefault="00106C82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519E" w:rsidRPr="003A0F97" w14:paraId="375600DF" w14:textId="77777777" w:rsidTr="00EF7698">
        <w:trPr>
          <w:cantSplit/>
          <w:trHeight w:hRule="exact" w:val="360"/>
        </w:trPr>
        <w:tc>
          <w:tcPr>
            <w:tcW w:w="2502" w:type="dxa"/>
          </w:tcPr>
          <w:p w14:paraId="75DF42A7" w14:textId="68509DF7" w:rsidR="0075519E" w:rsidRDefault="0075519E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519E">
              <w:rPr>
                <w:rFonts w:ascii="Angsana New" w:hAnsi="Angsana New"/>
                <w:sz w:val="30"/>
                <w:szCs w:val="30"/>
                <w:cs/>
              </w:rPr>
              <w:t>ภาษีมูลค่าเพิ่มรอขอคืน</w:t>
            </w:r>
          </w:p>
        </w:tc>
        <w:tc>
          <w:tcPr>
            <w:tcW w:w="900" w:type="dxa"/>
          </w:tcPr>
          <w:p w14:paraId="110CECDE" w14:textId="77777777" w:rsidR="0075519E" w:rsidRDefault="0075519E" w:rsidP="0075519E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7E7BF37" w14:textId="77777777" w:rsidR="0075519E" w:rsidRPr="005B5657" w:rsidRDefault="0075519E" w:rsidP="0075519E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09F6E28" w14:textId="4FCFAB4C" w:rsidR="0075519E" w:rsidRDefault="00FB3F13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72" w:right="-107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120</w:t>
            </w:r>
            <w:r w:rsidR="0075519E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790</w:t>
            </w:r>
          </w:p>
        </w:tc>
        <w:tc>
          <w:tcPr>
            <w:tcW w:w="270" w:type="dxa"/>
          </w:tcPr>
          <w:p w14:paraId="0F51D1D2" w14:textId="77777777" w:rsidR="0075519E" w:rsidRPr="005B5657" w:rsidRDefault="0075519E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</w:tcPr>
          <w:p w14:paraId="50EB1E3C" w14:textId="1AF068D7" w:rsidR="0075519E" w:rsidRDefault="00FB3F13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120</w:t>
            </w:r>
            <w:r w:rsidR="0075519E">
              <w:rPr>
                <w:rFonts w:ascii="Angsana New" w:hAnsi="Angsana New"/>
                <w:sz w:val="30"/>
                <w:szCs w:val="30"/>
              </w:rPr>
              <w:t>,</w:t>
            </w:r>
            <w:r w:rsidRPr="00FB3F13">
              <w:rPr>
                <w:rFonts w:ascii="Angsana New" w:hAnsi="Angsana New"/>
                <w:sz w:val="30"/>
                <w:szCs w:val="30"/>
              </w:rPr>
              <w:t>790</w:t>
            </w:r>
          </w:p>
        </w:tc>
        <w:tc>
          <w:tcPr>
            <w:tcW w:w="268" w:type="dxa"/>
          </w:tcPr>
          <w:p w14:paraId="66F3BF6F" w14:textId="77777777" w:rsidR="0075519E" w:rsidRPr="005B5657" w:rsidRDefault="0075519E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14:paraId="3003E4C9" w14:textId="77777777" w:rsidR="0075519E" w:rsidRDefault="0075519E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6CB63C" w14:textId="77777777" w:rsidR="0075519E" w:rsidRPr="005B5657" w:rsidRDefault="0075519E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0597CCA7" w14:textId="2B4D0F83" w:rsidR="0075519E" w:rsidRDefault="0075519E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B92E6A1" w14:textId="4658E3DD" w:rsidR="0075519E" w:rsidRPr="005B5657" w:rsidRDefault="0075519E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3DA67EA9" w14:textId="51E537CB" w:rsidR="0075519E" w:rsidRDefault="0075519E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519E" w:rsidRPr="005B5657" w14:paraId="67AAB78D" w14:textId="77777777" w:rsidTr="00EF7698">
        <w:trPr>
          <w:cantSplit/>
          <w:trHeight w:hRule="exact" w:val="360"/>
        </w:trPr>
        <w:tc>
          <w:tcPr>
            <w:tcW w:w="2502" w:type="dxa"/>
          </w:tcPr>
          <w:p w14:paraId="796C3EEE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B71B15" w14:textId="77777777" w:rsidR="0075519E" w:rsidRPr="005B5657" w:rsidRDefault="0075519E" w:rsidP="008A6E4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96E0C0" w14:textId="77777777" w:rsidR="0075519E" w:rsidRPr="005B5657" w:rsidRDefault="0075519E" w:rsidP="008A6E4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E3903B6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72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65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502E6A" w14:textId="77777777" w:rsidR="0075519E" w:rsidRPr="005B5657" w:rsidRDefault="0075519E" w:rsidP="008A6E4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6" w:type="dxa"/>
          </w:tcPr>
          <w:p w14:paraId="1B11756C" w14:textId="77777777" w:rsidR="0075519E" w:rsidRPr="005B5657" w:rsidRDefault="0075519E" w:rsidP="008A6E4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07D26CB5" w14:textId="77777777" w:rsidR="0075519E" w:rsidRPr="005B5657" w:rsidRDefault="0075519E" w:rsidP="008A6E4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</w:tcPr>
          <w:p w14:paraId="2EA0FF45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16DD7A6" w14:textId="77777777" w:rsidR="0075519E" w:rsidRPr="005B5657" w:rsidRDefault="0075519E" w:rsidP="008A6E4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1DF6F67D" w14:textId="77777777" w:rsidR="0075519E" w:rsidRPr="0075519E" w:rsidRDefault="0075519E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519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5AE491" w14:textId="77777777" w:rsidR="0075519E" w:rsidRPr="005B5657" w:rsidRDefault="0075519E" w:rsidP="0075519E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07FF4946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014FA1F6" w14:textId="77777777" w:rsidR="00923759" w:rsidRDefault="00923759" w:rsidP="00923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8DFAF62" w14:textId="34BE3DA5" w:rsidR="00923759" w:rsidRDefault="00923759" w:rsidP="00923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การจัดประเภทรายการนี้ เนื่องจากผู้บริหารเห็นว่ามีความเหมาะสมกับธุรกิจของกลุ่มบริษัทมากกว่า</w:t>
      </w:r>
    </w:p>
    <w:sectPr w:rsidR="00923759" w:rsidSect="00B75C63">
      <w:headerReference w:type="default" r:id="rId13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C0421A" w14:textId="77777777" w:rsidR="004562E4" w:rsidRDefault="004562E4">
      <w:r>
        <w:separator/>
      </w:r>
    </w:p>
  </w:endnote>
  <w:endnote w:type="continuationSeparator" w:id="0">
    <w:p w14:paraId="18826831" w14:textId="77777777" w:rsidR="004562E4" w:rsidRDefault="00456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C957E" w14:textId="77777777" w:rsidR="00CC3C41" w:rsidRPr="00753031" w:rsidRDefault="00CC3C41">
    <w:pPr>
      <w:pStyle w:val="Footer"/>
      <w:jc w:val="center"/>
      <w:rPr>
        <w:rFonts w:ascii="Angsana New" w:hAnsi="Angsana New"/>
        <w:sz w:val="30"/>
        <w:szCs w:val="30"/>
      </w:rPr>
    </w:pPr>
    <w:r w:rsidRPr="00753031">
      <w:rPr>
        <w:rFonts w:ascii="Angsana New" w:hAnsi="Angsana New"/>
        <w:sz w:val="30"/>
        <w:szCs w:val="30"/>
      </w:rPr>
      <w:fldChar w:fldCharType="begin"/>
    </w:r>
    <w:r w:rsidRPr="00753031">
      <w:rPr>
        <w:rFonts w:ascii="Angsana New" w:hAnsi="Angsana New"/>
        <w:sz w:val="30"/>
        <w:szCs w:val="30"/>
      </w:rPr>
      <w:instrText xml:space="preserve"> PAGE   \* MERGEFORMAT </w:instrText>
    </w:r>
    <w:r w:rsidRPr="00753031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32</w:t>
    </w:r>
    <w:r w:rsidRPr="00753031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0F5E9" w14:textId="77777777" w:rsidR="00CC3C41" w:rsidRPr="007916B1" w:rsidRDefault="00CC3C41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54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B26A9AF" w14:textId="77777777" w:rsidR="00CC3C41" w:rsidRPr="002F7024" w:rsidRDefault="00CC3C41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13344" w14:textId="77777777" w:rsidR="00CC3C41" w:rsidRPr="00CE24D0" w:rsidRDefault="00CC3C41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41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332899DC" w14:textId="77777777" w:rsidR="00CC3C41" w:rsidRPr="00AC7B7C" w:rsidRDefault="00CC3C41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FAA0F3" w14:textId="77777777" w:rsidR="004562E4" w:rsidRDefault="004562E4">
      <w:r>
        <w:separator/>
      </w:r>
    </w:p>
  </w:footnote>
  <w:footnote w:type="continuationSeparator" w:id="0">
    <w:p w14:paraId="38C0E094" w14:textId="77777777" w:rsidR="004562E4" w:rsidRDefault="004562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CDFEB" w14:textId="49390F0B" w:rsidR="00CC3C41" w:rsidRPr="00071CA3" w:rsidRDefault="00CC3C41" w:rsidP="003E661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90"/>
      <w:jc w:val="both"/>
      <w:rPr>
        <w:rFonts w:ascii="Angsana New" w:hAnsi="Angsana New"/>
        <w:b/>
        <w:bCs/>
        <w:sz w:val="32"/>
        <w:szCs w:val="32"/>
      </w:rPr>
    </w:pPr>
    <w:r w:rsidRPr="00071CA3">
      <w:rPr>
        <w:rFonts w:ascii="Angsana New" w:hAnsi="Angsana New"/>
        <w:b/>
        <w:bCs/>
        <w:sz w:val="32"/>
        <w:szCs w:val="32"/>
        <w:cs/>
      </w:rPr>
      <w:t>บริษัท เนชั่น มัลติมีเดีย กรุ๊ป จำกัด (มหาชน) และบริษัทย่อย</w:t>
    </w:r>
  </w:p>
  <w:p w14:paraId="4F171E1A" w14:textId="4E807652" w:rsidR="00CC3C41" w:rsidRPr="00071CA3" w:rsidRDefault="00CC3C41" w:rsidP="003E6616">
    <w:pPr>
      <w:pStyle w:val="acctmainheading"/>
      <w:spacing w:after="0" w:line="240" w:lineRule="atLeast"/>
      <w:ind w:firstLine="90"/>
      <w:rPr>
        <w:rFonts w:ascii="Angsana New" w:hAnsi="Angsana New" w:cs="Angsana New"/>
        <w:b w:val="0"/>
        <w:bCs/>
        <w:sz w:val="32"/>
        <w:szCs w:val="32"/>
        <w:cs/>
        <w:lang w:bidi="th-TH"/>
      </w:rPr>
    </w:pPr>
    <w:r w:rsidRPr="00071CA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20E021FF" w14:textId="4BC86519" w:rsidR="00CC3C41" w:rsidRPr="003F3092" w:rsidRDefault="00CC3C41" w:rsidP="003E661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90"/>
      <w:jc w:val="both"/>
      <w:rPr>
        <w:rFonts w:ascii="Angsana New" w:hAnsi="Angsana New"/>
        <w:b/>
        <w:bCs/>
        <w:sz w:val="32"/>
        <w:szCs w:val="32"/>
      </w:rPr>
    </w:pPr>
    <w:r w:rsidRPr="0022767D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2563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(</w:t>
    </w:r>
    <w:r w:rsidRPr="0022767D">
      <w:rPr>
        <w:rFonts w:ascii="Angsana New" w:hAnsi="Angsana New" w:hint="cs"/>
        <w:bCs/>
        <w:sz w:val="30"/>
        <w:szCs w:val="30"/>
        <w:cs/>
      </w:rPr>
      <w:t>ไม่ได้ตรวจสอบ</w:t>
    </w:r>
    <w:r>
      <w:rPr>
        <w:rFonts w:ascii="Angsana New" w:hAnsi="Angsana New" w:hint="cs"/>
        <w:bCs/>
        <w:sz w:val="30"/>
        <w:szCs w:val="30"/>
        <w:cs/>
      </w:rPr>
      <w:t>แต่สอบทานแล้ว</w:t>
    </w:r>
    <w:r w:rsidRPr="0022767D">
      <w:rPr>
        <w:rFonts w:ascii="Angsana New" w:hAnsi="Angsana New" w:hint="cs"/>
        <w:bCs/>
        <w:sz w:val="30"/>
        <w:szCs w:val="30"/>
        <w:cs/>
      </w:rPr>
      <w:t>)</w:t>
    </w:r>
  </w:p>
  <w:p w14:paraId="7777E2D6" w14:textId="77777777" w:rsidR="00CC3C41" w:rsidRPr="00071CA3" w:rsidRDefault="00CC3C41">
    <w:pPr>
      <w:rPr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C0BEC5" w14:textId="77777777" w:rsidR="00CC3C41" w:rsidRPr="00071CA3" w:rsidRDefault="00CC3C41" w:rsidP="007411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71CA3">
      <w:rPr>
        <w:rFonts w:ascii="Angsana New" w:hAnsi="Angsana New"/>
        <w:b/>
        <w:bCs/>
        <w:sz w:val="32"/>
        <w:szCs w:val="32"/>
        <w:cs/>
      </w:rPr>
      <w:t>บริษัท เนชั่น มัลติมีเดีย กรุ๊ป จำกัด (มหาชน) และบริษัทย่อย</w:t>
    </w:r>
  </w:p>
  <w:p w14:paraId="57634868" w14:textId="64AA5C3F" w:rsidR="00CC3C41" w:rsidRPr="00071CA3" w:rsidRDefault="00CC3C41" w:rsidP="007411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71CA3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3322D2A" w14:textId="77D53EFE" w:rsidR="00CC3C41" w:rsidRPr="003F3092" w:rsidRDefault="00CC3C41" w:rsidP="00367A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22767D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2563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(</w:t>
    </w:r>
    <w:r w:rsidRPr="0022767D">
      <w:rPr>
        <w:rFonts w:ascii="Angsana New" w:hAnsi="Angsana New" w:hint="cs"/>
        <w:bCs/>
        <w:sz w:val="30"/>
        <w:szCs w:val="30"/>
        <w:cs/>
      </w:rPr>
      <w:t>ไม่ได้ตรวจสอบ</w:t>
    </w:r>
    <w:r>
      <w:rPr>
        <w:rFonts w:ascii="Angsana New" w:hAnsi="Angsana New" w:hint="cs"/>
        <w:bCs/>
        <w:sz w:val="30"/>
        <w:szCs w:val="30"/>
        <w:cs/>
      </w:rPr>
      <w:t>แต่สอบทานแล้ว</w:t>
    </w:r>
    <w:r w:rsidRPr="0022767D">
      <w:rPr>
        <w:rFonts w:ascii="Angsana New" w:hAnsi="Angsana New" w:hint="cs"/>
        <w:bCs/>
        <w:sz w:val="30"/>
        <w:szCs w:val="30"/>
        <w:cs/>
      </w:rPr>
      <w:t>)</w:t>
    </w:r>
  </w:p>
  <w:p w14:paraId="7A93F040" w14:textId="77777777" w:rsidR="00CC3C41" w:rsidRPr="000D0888" w:rsidRDefault="00CC3C41" w:rsidP="0074118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AE4E1B" w14:textId="77777777" w:rsidR="00CC3C41" w:rsidRPr="00071CA3" w:rsidRDefault="00CC3C41" w:rsidP="002F6B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71CA3">
      <w:rPr>
        <w:rFonts w:ascii="Angsana New" w:hAnsi="Angsana New"/>
        <w:b/>
        <w:bCs/>
        <w:sz w:val="32"/>
        <w:szCs w:val="32"/>
        <w:cs/>
      </w:rPr>
      <w:t>บริษัท เนชั่น มัลติมีเดีย กรุ๊ป จำกัด (มหาชน) และบริษัทย่อย</w:t>
    </w:r>
  </w:p>
  <w:p w14:paraId="4FF7162F" w14:textId="77777777" w:rsidR="00CC3C41" w:rsidRPr="00071CA3" w:rsidRDefault="00CC3C41" w:rsidP="002F6B7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bidi="th-TH"/>
      </w:rPr>
    </w:pPr>
    <w:r w:rsidRPr="00071CA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551AE1A3" w14:textId="55314F11" w:rsidR="00CC3C41" w:rsidRPr="003F3092" w:rsidRDefault="00CC3C41" w:rsidP="004849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22767D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2563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(</w:t>
    </w:r>
    <w:r w:rsidRPr="0022767D">
      <w:rPr>
        <w:rFonts w:ascii="Angsana New" w:hAnsi="Angsana New" w:hint="cs"/>
        <w:bCs/>
        <w:sz w:val="30"/>
        <w:szCs w:val="30"/>
        <w:cs/>
      </w:rPr>
      <w:t>ไม่ได้ตรวจสอบ</w:t>
    </w:r>
    <w:r>
      <w:rPr>
        <w:rFonts w:ascii="Angsana New" w:hAnsi="Angsana New" w:hint="cs"/>
        <w:bCs/>
        <w:sz w:val="30"/>
        <w:szCs w:val="30"/>
        <w:cs/>
      </w:rPr>
      <w:t>แต่สอบทานแล้ว</w:t>
    </w:r>
    <w:r w:rsidRPr="0022767D">
      <w:rPr>
        <w:rFonts w:ascii="Angsana New" w:hAnsi="Angsana New" w:hint="cs"/>
        <w:bCs/>
        <w:sz w:val="30"/>
        <w:szCs w:val="30"/>
        <w:cs/>
      </w:rPr>
      <w:t>)</w:t>
    </w:r>
  </w:p>
  <w:p w14:paraId="034F1EE2" w14:textId="77777777" w:rsidR="00CC3C41" w:rsidRPr="00071CA3" w:rsidRDefault="00CC3C41">
    <w:pPr>
      <w:rPr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7D0D3B"/>
    <w:multiLevelType w:val="hybridMultilevel"/>
    <w:tmpl w:val="1160CD44"/>
    <w:lvl w:ilvl="0" w:tplc="9D30CBF8">
      <w:start w:val="1"/>
      <w:numFmt w:val="decimal"/>
      <w:lvlText w:val="%1"/>
      <w:lvlJc w:val="left"/>
      <w:pPr>
        <w:ind w:left="54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 w:tplc="D07265D8">
      <w:start w:val="1"/>
      <w:numFmt w:val="thaiLetters"/>
      <w:lvlText w:val="(%2)"/>
      <w:lvlJc w:val="left"/>
      <w:pPr>
        <w:ind w:left="1470" w:hanging="570"/>
      </w:pPr>
      <w:rPr>
        <w:rFonts w:hint="default"/>
      </w:rPr>
    </w:lvl>
    <w:lvl w:ilvl="2" w:tplc="25B29BA4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0F513954"/>
    <w:multiLevelType w:val="hybridMultilevel"/>
    <w:tmpl w:val="6F2C4D68"/>
    <w:lvl w:ilvl="0" w:tplc="2A242622">
      <w:start w:val="34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79CACF4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1580CF6"/>
    <w:multiLevelType w:val="hybridMultilevel"/>
    <w:tmpl w:val="88629226"/>
    <w:lvl w:ilvl="0" w:tplc="4F0E514E"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3253772"/>
    <w:multiLevelType w:val="hybridMultilevel"/>
    <w:tmpl w:val="A304432C"/>
    <w:lvl w:ilvl="0" w:tplc="7ED64842">
      <w:start w:val="1"/>
      <w:numFmt w:val="decimal"/>
      <w:lvlText w:val="%1-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EA813CD"/>
    <w:multiLevelType w:val="hybridMultilevel"/>
    <w:tmpl w:val="97D8AF7E"/>
    <w:lvl w:ilvl="0" w:tplc="0CEE7AF4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8E558F9"/>
    <w:multiLevelType w:val="hybridMultilevel"/>
    <w:tmpl w:val="1F1A86C0"/>
    <w:lvl w:ilvl="0" w:tplc="2A242622">
      <w:start w:val="34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421D0C0B"/>
    <w:multiLevelType w:val="hybridMultilevel"/>
    <w:tmpl w:val="73D88042"/>
    <w:lvl w:ilvl="0" w:tplc="04090011">
      <w:start w:val="1"/>
      <w:numFmt w:val="decimal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4E5A1CAA"/>
    <w:multiLevelType w:val="hybridMultilevel"/>
    <w:tmpl w:val="6CFC6DBE"/>
    <w:lvl w:ilvl="0" w:tplc="3BB4EE4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0D679FB"/>
    <w:multiLevelType w:val="hybridMultilevel"/>
    <w:tmpl w:val="1A70A3BA"/>
    <w:lvl w:ilvl="0" w:tplc="504CFC2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71790AC8"/>
    <w:multiLevelType w:val="hybridMultilevel"/>
    <w:tmpl w:val="0F58E2E8"/>
    <w:lvl w:ilvl="0" w:tplc="85603064">
      <w:start w:val="1"/>
      <w:numFmt w:val="thaiLetters"/>
      <w:lvlText w:val="%1)"/>
      <w:lvlJc w:val="left"/>
      <w:pPr>
        <w:ind w:left="3870" w:hanging="360"/>
      </w:pPr>
      <w:rPr>
        <w:rFonts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ind w:left="963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5"/>
  </w:num>
  <w:num w:numId="13">
    <w:abstractNumId w:val="26"/>
  </w:num>
  <w:num w:numId="14">
    <w:abstractNumId w:val="17"/>
  </w:num>
  <w:num w:numId="15">
    <w:abstractNumId w:val="20"/>
  </w:num>
  <w:num w:numId="16">
    <w:abstractNumId w:val="10"/>
  </w:num>
  <w:num w:numId="17">
    <w:abstractNumId w:val="27"/>
  </w:num>
  <w:num w:numId="18">
    <w:abstractNumId w:val="11"/>
  </w:num>
  <w:num w:numId="19">
    <w:abstractNumId w:val="13"/>
  </w:num>
  <w:num w:numId="20">
    <w:abstractNumId w:val="25"/>
  </w:num>
  <w:num w:numId="21">
    <w:abstractNumId w:val="16"/>
  </w:num>
  <w:num w:numId="22">
    <w:abstractNumId w:val="24"/>
  </w:num>
  <w:num w:numId="23">
    <w:abstractNumId w:val="14"/>
  </w:num>
  <w:num w:numId="24">
    <w:abstractNumId w:val="23"/>
  </w:num>
  <w:num w:numId="25">
    <w:abstractNumId w:val="12"/>
  </w:num>
  <w:num w:numId="26">
    <w:abstractNumId w:val="18"/>
  </w:num>
  <w:num w:numId="27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2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939"/>
    <w:rsid w:val="0000050B"/>
    <w:rsid w:val="00000911"/>
    <w:rsid w:val="00000AEB"/>
    <w:rsid w:val="00000DF2"/>
    <w:rsid w:val="00001062"/>
    <w:rsid w:val="00001091"/>
    <w:rsid w:val="000012A2"/>
    <w:rsid w:val="00001385"/>
    <w:rsid w:val="0000142E"/>
    <w:rsid w:val="000019AF"/>
    <w:rsid w:val="00001A27"/>
    <w:rsid w:val="00001A46"/>
    <w:rsid w:val="00001A62"/>
    <w:rsid w:val="00001B39"/>
    <w:rsid w:val="000022D5"/>
    <w:rsid w:val="00002543"/>
    <w:rsid w:val="000026AE"/>
    <w:rsid w:val="00002799"/>
    <w:rsid w:val="000027C5"/>
    <w:rsid w:val="000035A8"/>
    <w:rsid w:val="000035E3"/>
    <w:rsid w:val="0000361A"/>
    <w:rsid w:val="000037F0"/>
    <w:rsid w:val="0000398E"/>
    <w:rsid w:val="00003D19"/>
    <w:rsid w:val="00003E1D"/>
    <w:rsid w:val="00003EEC"/>
    <w:rsid w:val="00004071"/>
    <w:rsid w:val="000048A5"/>
    <w:rsid w:val="000052FE"/>
    <w:rsid w:val="00005628"/>
    <w:rsid w:val="0000562A"/>
    <w:rsid w:val="00005682"/>
    <w:rsid w:val="000058F6"/>
    <w:rsid w:val="0000596E"/>
    <w:rsid w:val="00005A16"/>
    <w:rsid w:val="00005B3B"/>
    <w:rsid w:val="00005D88"/>
    <w:rsid w:val="00005D92"/>
    <w:rsid w:val="000062F0"/>
    <w:rsid w:val="000063D9"/>
    <w:rsid w:val="00006422"/>
    <w:rsid w:val="00006488"/>
    <w:rsid w:val="00006499"/>
    <w:rsid w:val="00006947"/>
    <w:rsid w:val="00006C56"/>
    <w:rsid w:val="00006D20"/>
    <w:rsid w:val="00006F76"/>
    <w:rsid w:val="00007083"/>
    <w:rsid w:val="000076F5"/>
    <w:rsid w:val="00007780"/>
    <w:rsid w:val="00007C5B"/>
    <w:rsid w:val="00007CF9"/>
    <w:rsid w:val="00007F68"/>
    <w:rsid w:val="00010005"/>
    <w:rsid w:val="00010187"/>
    <w:rsid w:val="0001020B"/>
    <w:rsid w:val="0001025E"/>
    <w:rsid w:val="00010552"/>
    <w:rsid w:val="00010B2D"/>
    <w:rsid w:val="00010EBC"/>
    <w:rsid w:val="00010F2D"/>
    <w:rsid w:val="00011114"/>
    <w:rsid w:val="00011291"/>
    <w:rsid w:val="00011511"/>
    <w:rsid w:val="000118CA"/>
    <w:rsid w:val="00011A78"/>
    <w:rsid w:val="0001215B"/>
    <w:rsid w:val="00012211"/>
    <w:rsid w:val="00012304"/>
    <w:rsid w:val="0001249B"/>
    <w:rsid w:val="000125D2"/>
    <w:rsid w:val="0001280D"/>
    <w:rsid w:val="0001281E"/>
    <w:rsid w:val="00012921"/>
    <w:rsid w:val="0001352D"/>
    <w:rsid w:val="00013675"/>
    <w:rsid w:val="00013945"/>
    <w:rsid w:val="000139CC"/>
    <w:rsid w:val="00013B03"/>
    <w:rsid w:val="00013C25"/>
    <w:rsid w:val="00013D8C"/>
    <w:rsid w:val="00013DB4"/>
    <w:rsid w:val="00013EB3"/>
    <w:rsid w:val="00013F7D"/>
    <w:rsid w:val="00014121"/>
    <w:rsid w:val="00014241"/>
    <w:rsid w:val="00014658"/>
    <w:rsid w:val="00014B2A"/>
    <w:rsid w:val="00014D93"/>
    <w:rsid w:val="00015241"/>
    <w:rsid w:val="000154F9"/>
    <w:rsid w:val="000156D3"/>
    <w:rsid w:val="00015BCB"/>
    <w:rsid w:val="00015F48"/>
    <w:rsid w:val="00015FE9"/>
    <w:rsid w:val="000160C4"/>
    <w:rsid w:val="0001616C"/>
    <w:rsid w:val="000162DE"/>
    <w:rsid w:val="00016378"/>
    <w:rsid w:val="000164FD"/>
    <w:rsid w:val="0001652C"/>
    <w:rsid w:val="00016611"/>
    <w:rsid w:val="00016752"/>
    <w:rsid w:val="0001689D"/>
    <w:rsid w:val="00016A4D"/>
    <w:rsid w:val="00016AFB"/>
    <w:rsid w:val="00016B39"/>
    <w:rsid w:val="00016B98"/>
    <w:rsid w:val="00016E05"/>
    <w:rsid w:val="0001706B"/>
    <w:rsid w:val="00017219"/>
    <w:rsid w:val="000173B0"/>
    <w:rsid w:val="000173DE"/>
    <w:rsid w:val="00017586"/>
    <w:rsid w:val="00017640"/>
    <w:rsid w:val="00017695"/>
    <w:rsid w:val="00017B72"/>
    <w:rsid w:val="00017C78"/>
    <w:rsid w:val="00017CB6"/>
    <w:rsid w:val="00020331"/>
    <w:rsid w:val="000204CD"/>
    <w:rsid w:val="00020593"/>
    <w:rsid w:val="000207E3"/>
    <w:rsid w:val="000208D9"/>
    <w:rsid w:val="000209F7"/>
    <w:rsid w:val="00020BF2"/>
    <w:rsid w:val="00020E0D"/>
    <w:rsid w:val="000210B8"/>
    <w:rsid w:val="00021589"/>
    <w:rsid w:val="00021BA2"/>
    <w:rsid w:val="00021CD4"/>
    <w:rsid w:val="00021D0E"/>
    <w:rsid w:val="00021F12"/>
    <w:rsid w:val="000221BA"/>
    <w:rsid w:val="0002244C"/>
    <w:rsid w:val="0002255F"/>
    <w:rsid w:val="0002284C"/>
    <w:rsid w:val="0002290B"/>
    <w:rsid w:val="00022B08"/>
    <w:rsid w:val="00022CF4"/>
    <w:rsid w:val="00022DFC"/>
    <w:rsid w:val="00022E4A"/>
    <w:rsid w:val="00022F72"/>
    <w:rsid w:val="0002311B"/>
    <w:rsid w:val="00023338"/>
    <w:rsid w:val="00023527"/>
    <w:rsid w:val="00023970"/>
    <w:rsid w:val="000239D0"/>
    <w:rsid w:val="00023FE2"/>
    <w:rsid w:val="000242C3"/>
    <w:rsid w:val="00024601"/>
    <w:rsid w:val="000246AF"/>
    <w:rsid w:val="00024976"/>
    <w:rsid w:val="00024CEE"/>
    <w:rsid w:val="00024F50"/>
    <w:rsid w:val="000252A9"/>
    <w:rsid w:val="000252BF"/>
    <w:rsid w:val="00025310"/>
    <w:rsid w:val="00025352"/>
    <w:rsid w:val="0002539B"/>
    <w:rsid w:val="000254DB"/>
    <w:rsid w:val="000256A5"/>
    <w:rsid w:val="00025941"/>
    <w:rsid w:val="00025CF5"/>
    <w:rsid w:val="00025D4C"/>
    <w:rsid w:val="00026169"/>
    <w:rsid w:val="0002656A"/>
    <w:rsid w:val="0002674C"/>
    <w:rsid w:val="00026BE1"/>
    <w:rsid w:val="0002700E"/>
    <w:rsid w:val="000272E6"/>
    <w:rsid w:val="00027494"/>
    <w:rsid w:val="0002797C"/>
    <w:rsid w:val="00027ABE"/>
    <w:rsid w:val="00027E5C"/>
    <w:rsid w:val="00027E8D"/>
    <w:rsid w:val="00030466"/>
    <w:rsid w:val="0003047C"/>
    <w:rsid w:val="00030845"/>
    <w:rsid w:val="00030BBF"/>
    <w:rsid w:val="00030ED3"/>
    <w:rsid w:val="00030F19"/>
    <w:rsid w:val="00030FE7"/>
    <w:rsid w:val="000310D3"/>
    <w:rsid w:val="0003114D"/>
    <w:rsid w:val="000312A5"/>
    <w:rsid w:val="000313AF"/>
    <w:rsid w:val="00031619"/>
    <w:rsid w:val="0003176E"/>
    <w:rsid w:val="0003195B"/>
    <w:rsid w:val="00031A08"/>
    <w:rsid w:val="00031A1A"/>
    <w:rsid w:val="00031C37"/>
    <w:rsid w:val="00031F8D"/>
    <w:rsid w:val="000320A2"/>
    <w:rsid w:val="000322D6"/>
    <w:rsid w:val="00032346"/>
    <w:rsid w:val="000324DF"/>
    <w:rsid w:val="000327E5"/>
    <w:rsid w:val="00032918"/>
    <w:rsid w:val="00032C58"/>
    <w:rsid w:val="00032DD3"/>
    <w:rsid w:val="000330C4"/>
    <w:rsid w:val="0003354B"/>
    <w:rsid w:val="000336BA"/>
    <w:rsid w:val="0003374D"/>
    <w:rsid w:val="0003375F"/>
    <w:rsid w:val="00033819"/>
    <w:rsid w:val="000339FD"/>
    <w:rsid w:val="00033C92"/>
    <w:rsid w:val="000342DC"/>
    <w:rsid w:val="00034301"/>
    <w:rsid w:val="000343E7"/>
    <w:rsid w:val="000348C2"/>
    <w:rsid w:val="00034954"/>
    <w:rsid w:val="00034A07"/>
    <w:rsid w:val="00034BB8"/>
    <w:rsid w:val="00034C10"/>
    <w:rsid w:val="00034CEA"/>
    <w:rsid w:val="00034E18"/>
    <w:rsid w:val="00034F33"/>
    <w:rsid w:val="000352CE"/>
    <w:rsid w:val="0003532E"/>
    <w:rsid w:val="0003554B"/>
    <w:rsid w:val="0003564F"/>
    <w:rsid w:val="000359BE"/>
    <w:rsid w:val="000359C7"/>
    <w:rsid w:val="000359DC"/>
    <w:rsid w:val="00035A18"/>
    <w:rsid w:val="00035AB8"/>
    <w:rsid w:val="00035EFE"/>
    <w:rsid w:val="00035F3B"/>
    <w:rsid w:val="00035F6D"/>
    <w:rsid w:val="00036130"/>
    <w:rsid w:val="000361D8"/>
    <w:rsid w:val="0003629D"/>
    <w:rsid w:val="000362B1"/>
    <w:rsid w:val="000364B9"/>
    <w:rsid w:val="000364E2"/>
    <w:rsid w:val="00036916"/>
    <w:rsid w:val="00036929"/>
    <w:rsid w:val="00036BEC"/>
    <w:rsid w:val="00036E17"/>
    <w:rsid w:val="00036F68"/>
    <w:rsid w:val="00036F95"/>
    <w:rsid w:val="0003704C"/>
    <w:rsid w:val="000374FD"/>
    <w:rsid w:val="00037A19"/>
    <w:rsid w:val="00037B8C"/>
    <w:rsid w:val="00037BBB"/>
    <w:rsid w:val="00037C28"/>
    <w:rsid w:val="00037CDD"/>
    <w:rsid w:val="00037F1A"/>
    <w:rsid w:val="0004002E"/>
    <w:rsid w:val="000402F2"/>
    <w:rsid w:val="000409F1"/>
    <w:rsid w:val="00040A75"/>
    <w:rsid w:val="00040C92"/>
    <w:rsid w:val="00041233"/>
    <w:rsid w:val="000413F1"/>
    <w:rsid w:val="00041565"/>
    <w:rsid w:val="0004164F"/>
    <w:rsid w:val="0004184D"/>
    <w:rsid w:val="00041A52"/>
    <w:rsid w:val="00041B29"/>
    <w:rsid w:val="00041E6E"/>
    <w:rsid w:val="0004206D"/>
    <w:rsid w:val="00042209"/>
    <w:rsid w:val="00042286"/>
    <w:rsid w:val="0004274A"/>
    <w:rsid w:val="00042842"/>
    <w:rsid w:val="000429D6"/>
    <w:rsid w:val="00042AD7"/>
    <w:rsid w:val="00042B40"/>
    <w:rsid w:val="00042CCB"/>
    <w:rsid w:val="00042D6A"/>
    <w:rsid w:val="00042EE6"/>
    <w:rsid w:val="00042EE8"/>
    <w:rsid w:val="00043054"/>
    <w:rsid w:val="000434EE"/>
    <w:rsid w:val="000435D3"/>
    <w:rsid w:val="000436A4"/>
    <w:rsid w:val="00043770"/>
    <w:rsid w:val="00043A5B"/>
    <w:rsid w:val="00043C06"/>
    <w:rsid w:val="00043E05"/>
    <w:rsid w:val="00043E2A"/>
    <w:rsid w:val="000442B3"/>
    <w:rsid w:val="00044391"/>
    <w:rsid w:val="0004444F"/>
    <w:rsid w:val="00044584"/>
    <w:rsid w:val="000447C9"/>
    <w:rsid w:val="000449B1"/>
    <w:rsid w:val="00044C7C"/>
    <w:rsid w:val="00044D09"/>
    <w:rsid w:val="00044E7D"/>
    <w:rsid w:val="000453BA"/>
    <w:rsid w:val="00045612"/>
    <w:rsid w:val="0004591E"/>
    <w:rsid w:val="000459E9"/>
    <w:rsid w:val="00045A57"/>
    <w:rsid w:val="00045A92"/>
    <w:rsid w:val="00045D7E"/>
    <w:rsid w:val="00045ECF"/>
    <w:rsid w:val="0004629C"/>
    <w:rsid w:val="000465D1"/>
    <w:rsid w:val="000465F4"/>
    <w:rsid w:val="00046696"/>
    <w:rsid w:val="00046C8D"/>
    <w:rsid w:val="00046E53"/>
    <w:rsid w:val="00046F76"/>
    <w:rsid w:val="00046FE8"/>
    <w:rsid w:val="00047125"/>
    <w:rsid w:val="00047256"/>
    <w:rsid w:val="00047389"/>
    <w:rsid w:val="000474B6"/>
    <w:rsid w:val="00047622"/>
    <w:rsid w:val="00047C73"/>
    <w:rsid w:val="00047D70"/>
    <w:rsid w:val="00047D8B"/>
    <w:rsid w:val="00047ED2"/>
    <w:rsid w:val="00047F6C"/>
    <w:rsid w:val="00050583"/>
    <w:rsid w:val="00050828"/>
    <w:rsid w:val="00050A99"/>
    <w:rsid w:val="00050C53"/>
    <w:rsid w:val="00051158"/>
    <w:rsid w:val="00051285"/>
    <w:rsid w:val="0005146F"/>
    <w:rsid w:val="0005184E"/>
    <w:rsid w:val="0005194B"/>
    <w:rsid w:val="00051B33"/>
    <w:rsid w:val="00051CFE"/>
    <w:rsid w:val="00051FAB"/>
    <w:rsid w:val="0005208D"/>
    <w:rsid w:val="00052332"/>
    <w:rsid w:val="00052738"/>
    <w:rsid w:val="000527EE"/>
    <w:rsid w:val="00052A8A"/>
    <w:rsid w:val="00052A91"/>
    <w:rsid w:val="00053015"/>
    <w:rsid w:val="00053733"/>
    <w:rsid w:val="00053B60"/>
    <w:rsid w:val="00053D00"/>
    <w:rsid w:val="00053D6E"/>
    <w:rsid w:val="00053DAB"/>
    <w:rsid w:val="00053DDD"/>
    <w:rsid w:val="00053E50"/>
    <w:rsid w:val="00053EA2"/>
    <w:rsid w:val="0005425D"/>
    <w:rsid w:val="00054312"/>
    <w:rsid w:val="00054588"/>
    <w:rsid w:val="0005460B"/>
    <w:rsid w:val="0005460D"/>
    <w:rsid w:val="00054745"/>
    <w:rsid w:val="00055437"/>
    <w:rsid w:val="000554B8"/>
    <w:rsid w:val="00055882"/>
    <w:rsid w:val="00055E52"/>
    <w:rsid w:val="000560C8"/>
    <w:rsid w:val="00056175"/>
    <w:rsid w:val="000561AA"/>
    <w:rsid w:val="00056274"/>
    <w:rsid w:val="00056335"/>
    <w:rsid w:val="000566A5"/>
    <w:rsid w:val="00056DD7"/>
    <w:rsid w:val="00056FB9"/>
    <w:rsid w:val="00057122"/>
    <w:rsid w:val="00057135"/>
    <w:rsid w:val="0005749E"/>
    <w:rsid w:val="000578E0"/>
    <w:rsid w:val="000579D5"/>
    <w:rsid w:val="00057A15"/>
    <w:rsid w:val="00057E88"/>
    <w:rsid w:val="000602DB"/>
    <w:rsid w:val="00060383"/>
    <w:rsid w:val="000604F7"/>
    <w:rsid w:val="000608F3"/>
    <w:rsid w:val="00060918"/>
    <w:rsid w:val="00060CD9"/>
    <w:rsid w:val="00060CF9"/>
    <w:rsid w:val="000612BE"/>
    <w:rsid w:val="00061367"/>
    <w:rsid w:val="00061568"/>
    <w:rsid w:val="00061631"/>
    <w:rsid w:val="00061A64"/>
    <w:rsid w:val="00061E5B"/>
    <w:rsid w:val="00061EFB"/>
    <w:rsid w:val="00062182"/>
    <w:rsid w:val="0006225E"/>
    <w:rsid w:val="00062311"/>
    <w:rsid w:val="000625CF"/>
    <w:rsid w:val="000625DB"/>
    <w:rsid w:val="000626E8"/>
    <w:rsid w:val="000626FF"/>
    <w:rsid w:val="0006274E"/>
    <w:rsid w:val="0006279B"/>
    <w:rsid w:val="0006284F"/>
    <w:rsid w:val="00062888"/>
    <w:rsid w:val="000632AF"/>
    <w:rsid w:val="00063E9C"/>
    <w:rsid w:val="00063FFB"/>
    <w:rsid w:val="0006460E"/>
    <w:rsid w:val="000647B3"/>
    <w:rsid w:val="000647F8"/>
    <w:rsid w:val="000648C8"/>
    <w:rsid w:val="000648D5"/>
    <w:rsid w:val="00064996"/>
    <w:rsid w:val="000649E3"/>
    <w:rsid w:val="00064B02"/>
    <w:rsid w:val="00064D98"/>
    <w:rsid w:val="00064E91"/>
    <w:rsid w:val="000651A1"/>
    <w:rsid w:val="000651F3"/>
    <w:rsid w:val="000654B6"/>
    <w:rsid w:val="000654D3"/>
    <w:rsid w:val="0006559E"/>
    <w:rsid w:val="00065947"/>
    <w:rsid w:val="00065A5B"/>
    <w:rsid w:val="00065B6B"/>
    <w:rsid w:val="000661E2"/>
    <w:rsid w:val="00066212"/>
    <w:rsid w:val="000662C9"/>
    <w:rsid w:val="00066625"/>
    <w:rsid w:val="00066852"/>
    <w:rsid w:val="000668A7"/>
    <w:rsid w:val="00066A80"/>
    <w:rsid w:val="00066DA8"/>
    <w:rsid w:val="00067062"/>
    <w:rsid w:val="0006716F"/>
    <w:rsid w:val="000674A8"/>
    <w:rsid w:val="0006761C"/>
    <w:rsid w:val="0006764D"/>
    <w:rsid w:val="00067658"/>
    <w:rsid w:val="000677DF"/>
    <w:rsid w:val="0006791F"/>
    <w:rsid w:val="0006799D"/>
    <w:rsid w:val="00067B5B"/>
    <w:rsid w:val="00067DBE"/>
    <w:rsid w:val="00067F44"/>
    <w:rsid w:val="00070054"/>
    <w:rsid w:val="0007031D"/>
    <w:rsid w:val="0007047B"/>
    <w:rsid w:val="000706C7"/>
    <w:rsid w:val="0007075F"/>
    <w:rsid w:val="000707C2"/>
    <w:rsid w:val="000707D9"/>
    <w:rsid w:val="00070898"/>
    <w:rsid w:val="000709CB"/>
    <w:rsid w:val="00070BC6"/>
    <w:rsid w:val="00070CA0"/>
    <w:rsid w:val="00070D5A"/>
    <w:rsid w:val="00071605"/>
    <w:rsid w:val="0007181D"/>
    <w:rsid w:val="00071ADA"/>
    <w:rsid w:val="00071B7B"/>
    <w:rsid w:val="00071B82"/>
    <w:rsid w:val="00071CA3"/>
    <w:rsid w:val="00071E45"/>
    <w:rsid w:val="00071E61"/>
    <w:rsid w:val="00071E72"/>
    <w:rsid w:val="0007213A"/>
    <w:rsid w:val="00072290"/>
    <w:rsid w:val="00072357"/>
    <w:rsid w:val="00072C13"/>
    <w:rsid w:val="00072CDE"/>
    <w:rsid w:val="000730A5"/>
    <w:rsid w:val="000737E9"/>
    <w:rsid w:val="00073898"/>
    <w:rsid w:val="00073A39"/>
    <w:rsid w:val="00073A56"/>
    <w:rsid w:val="00073A73"/>
    <w:rsid w:val="00073A8E"/>
    <w:rsid w:val="00073D3D"/>
    <w:rsid w:val="00074147"/>
    <w:rsid w:val="00074279"/>
    <w:rsid w:val="00074418"/>
    <w:rsid w:val="0007445B"/>
    <w:rsid w:val="0007458D"/>
    <w:rsid w:val="000746EA"/>
    <w:rsid w:val="00074735"/>
    <w:rsid w:val="00074740"/>
    <w:rsid w:val="00074934"/>
    <w:rsid w:val="000749A4"/>
    <w:rsid w:val="000749C1"/>
    <w:rsid w:val="00074B3F"/>
    <w:rsid w:val="000750F7"/>
    <w:rsid w:val="000752A6"/>
    <w:rsid w:val="00075B3B"/>
    <w:rsid w:val="00075B50"/>
    <w:rsid w:val="000764B2"/>
    <w:rsid w:val="0007655A"/>
    <w:rsid w:val="00076709"/>
    <w:rsid w:val="000767AD"/>
    <w:rsid w:val="00076A05"/>
    <w:rsid w:val="00076B74"/>
    <w:rsid w:val="000771EA"/>
    <w:rsid w:val="000776A9"/>
    <w:rsid w:val="000777BB"/>
    <w:rsid w:val="000777C2"/>
    <w:rsid w:val="000779B1"/>
    <w:rsid w:val="00077C97"/>
    <w:rsid w:val="00077CAF"/>
    <w:rsid w:val="00077CB6"/>
    <w:rsid w:val="00077E06"/>
    <w:rsid w:val="00077E5C"/>
    <w:rsid w:val="00077F3F"/>
    <w:rsid w:val="00077FF5"/>
    <w:rsid w:val="00080546"/>
    <w:rsid w:val="00080553"/>
    <w:rsid w:val="00080588"/>
    <w:rsid w:val="000806C2"/>
    <w:rsid w:val="00080787"/>
    <w:rsid w:val="00080900"/>
    <w:rsid w:val="0008095B"/>
    <w:rsid w:val="00080960"/>
    <w:rsid w:val="000809AF"/>
    <w:rsid w:val="00080F97"/>
    <w:rsid w:val="0008116B"/>
    <w:rsid w:val="00081568"/>
    <w:rsid w:val="000818F4"/>
    <w:rsid w:val="00081954"/>
    <w:rsid w:val="0008199E"/>
    <w:rsid w:val="00081BFB"/>
    <w:rsid w:val="00081FC8"/>
    <w:rsid w:val="00082093"/>
    <w:rsid w:val="000821A2"/>
    <w:rsid w:val="00082352"/>
    <w:rsid w:val="000823A8"/>
    <w:rsid w:val="00082455"/>
    <w:rsid w:val="00082806"/>
    <w:rsid w:val="0008293E"/>
    <w:rsid w:val="00082C3E"/>
    <w:rsid w:val="00082F9E"/>
    <w:rsid w:val="000830D0"/>
    <w:rsid w:val="000832C3"/>
    <w:rsid w:val="000837A5"/>
    <w:rsid w:val="00083970"/>
    <w:rsid w:val="00083A91"/>
    <w:rsid w:val="00083CA4"/>
    <w:rsid w:val="00083DBA"/>
    <w:rsid w:val="00083DDB"/>
    <w:rsid w:val="00083EDC"/>
    <w:rsid w:val="00084149"/>
    <w:rsid w:val="000841E8"/>
    <w:rsid w:val="000843FA"/>
    <w:rsid w:val="000845C7"/>
    <w:rsid w:val="000847B5"/>
    <w:rsid w:val="00084A02"/>
    <w:rsid w:val="00084BB1"/>
    <w:rsid w:val="00084FCA"/>
    <w:rsid w:val="0008523A"/>
    <w:rsid w:val="00085638"/>
    <w:rsid w:val="00085B20"/>
    <w:rsid w:val="00085CD9"/>
    <w:rsid w:val="00085E24"/>
    <w:rsid w:val="0008628C"/>
    <w:rsid w:val="0008635C"/>
    <w:rsid w:val="00086418"/>
    <w:rsid w:val="00086531"/>
    <w:rsid w:val="000867AA"/>
    <w:rsid w:val="000868C2"/>
    <w:rsid w:val="00086984"/>
    <w:rsid w:val="00086A2D"/>
    <w:rsid w:val="00086D70"/>
    <w:rsid w:val="00086DC1"/>
    <w:rsid w:val="00086E2A"/>
    <w:rsid w:val="00086F78"/>
    <w:rsid w:val="000870FE"/>
    <w:rsid w:val="00087290"/>
    <w:rsid w:val="00087462"/>
    <w:rsid w:val="000875AC"/>
    <w:rsid w:val="00087836"/>
    <w:rsid w:val="00087963"/>
    <w:rsid w:val="000879E9"/>
    <w:rsid w:val="000879FE"/>
    <w:rsid w:val="00087D22"/>
    <w:rsid w:val="00087EF4"/>
    <w:rsid w:val="00090095"/>
    <w:rsid w:val="00090534"/>
    <w:rsid w:val="000907C3"/>
    <w:rsid w:val="00091066"/>
    <w:rsid w:val="00091347"/>
    <w:rsid w:val="000917D6"/>
    <w:rsid w:val="00091C47"/>
    <w:rsid w:val="00091F4C"/>
    <w:rsid w:val="00092105"/>
    <w:rsid w:val="00092193"/>
    <w:rsid w:val="0009285A"/>
    <w:rsid w:val="000928A3"/>
    <w:rsid w:val="00092944"/>
    <w:rsid w:val="0009297E"/>
    <w:rsid w:val="00092BD8"/>
    <w:rsid w:val="00092D67"/>
    <w:rsid w:val="0009333E"/>
    <w:rsid w:val="00093389"/>
    <w:rsid w:val="00093646"/>
    <w:rsid w:val="00093736"/>
    <w:rsid w:val="000938A9"/>
    <w:rsid w:val="00093AD9"/>
    <w:rsid w:val="00093B27"/>
    <w:rsid w:val="00093E33"/>
    <w:rsid w:val="0009417A"/>
    <w:rsid w:val="0009419B"/>
    <w:rsid w:val="00094447"/>
    <w:rsid w:val="00094503"/>
    <w:rsid w:val="00094553"/>
    <w:rsid w:val="000945CD"/>
    <w:rsid w:val="000946A9"/>
    <w:rsid w:val="00094894"/>
    <w:rsid w:val="00094BD7"/>
    <w:rsid w:val="00094F18"/>
    <w:rsid w:val="000950D5"/>
    <w:rsid w:val="0009518B"/>
    <w:rsid w:val="000951B7"/>
    <w:rsid w:val="00095223"/>
    <w:rsid w:val="00095454"/>
    <w:rsid w:val="00095820"/>
    <w:rsid w:val="00095A5B"/>
    <w:rsid w:val="00095B84"/>
    <w:rsid w:val="00095D82"/>
    <w:rsid w:val="00095EBE"/>
    <w:rsid w:val="00095F51"/>
    <w:rsid w:val="0009623F"/>
    <w:rsid w:val="00096385"/>
    <w:rsid w:val="000965DF"/>
    <w:rsid w:val="00096658"/>
    <w:rsid w:val="000966F6"/>
    <w:rsid w:val="00096A81"/>
    <w:rsid w:val="00096B72"/>
    <w:rsid w:val="00096BA2"/>
    <w:rsid w:val="00096CD9"/>
    <w:rsid w:val="00096D61"/>
    <w:rsid w:val="00096D70"/>
    <w:rsid w:val="0009702F"/>
    <w:rsid w:val="0009727C"/>
    <w:rsid w:val="0009745D"/>
    <w:rsid w:val="000975DE"/>
    <w:rsid w:val="0009782D"/>
    <w:rsid w:val="00097C53"/>
    <w:rsid w:val="00097F4E"/>
    <w:rsid w:val="00097FC6"/>
    <w:rsid w:val="000A019F"/>
    <w:rsid w:val="000A05C9"/>
    <w:rsid w:val="000A09C1"/>
    <w:rsid w:val="000A0A91"/>
    <w:rsid w:val="000A0C50"/>
    <w:rsid w:val="000A0C6C"/>
    <w:rsid w:val="000A0F37"/>
    <w:rsid w:val="000A11F4"/>
    <w:rsid w:val="000A12A9"/>
    <w:rsid w:val="000A12DF"/>
    <w:rsid w:val="000A14B5"/>
    <w:rsid w:val="000A1773"/>
    <w:rsid w:val="000A1A2E"/>
    <w:rsid w:val="000A1CDD"/>
    <w:rsid w:val="000A1DB4"/>
    <w:rsid w:val="000A1E69"/>
    <w:rsid w:val="000A21CF"/>
    <w:rsid w:val="000A232B"/>
    <w:rsid w:val="000A2777"/>
    <w:rsid w:val="000A27D4"/>
    <w:rsid w:val="000A2861"/>
    <w:rsid w:val="000A2FB5"/>
    <w:rsid w:val="000A3088"/>
    <w:rsid w:val="000A30FC"/>
    <w:rsid w:val="000A32AC"/>
    <w:rsid w:val="000A32B0"/>
    <w:rsid w:val="000A3329"/>
    <w:rsid w:val="000A348F"/>
    <w:rsid w:val="000A391E"/>
    <w:rsid w:val="000A39CB"/>
    <w:rsid w:val="000A3E00"/>
    <w:rsid w:val="000A405B"/>
    <w:rsid w:val="000A40E8"/>
    <w:rsid w:val="000A41BF"/>
    <w:rsid w:val="000A430D"/>
    <w:rsid w:val="000A4384"/>
    <w:rsid w:val="000A4813"/>
    <w:rsid w:val="000A483C"/>
    <w:rsid w:val="000A4A6A"/>
    <w:rsid w:val="000A4C16"/>
    <w:rsid w:val="000A4E6D"/>
    <w:rsid w:val="000A50D3"/>
    <w:rsid w:val="000A52D8"/>
    <w:rsid w:val="000A544F"/>
    <w:rsid w:val="000A56DE"/>
    <w:rsid w:val="000A57D2"/>
    <w:rsid w:val="000A598F"/>
    <w:rsid w:val="000A62A0"/>
    <w:rsid w:val="000A630F"/>
    <w:rsid w:val="000A65F1"/>
    <w:rsid w:val="000A683F"/>
    <w:rsid w:val="000A6A51"/>
    <w:rsid w:val="000A6C7A"/>
    <w:rsid w:val="000A71D8"/>
    <w:rsid w:val="000A7501"/>
    <w:rsid w:val="000A7646"/>
    <w:rsid w:val="000A76C9"/>
    <w:rsid w:val="000A7D4E"/>
    <w:rsid w:val="000A7D9F"/>
    <w:rsid w:val="000A7E06"/>
    <w:rsid w:val="000A7FA6"/>
    <w:rsid w:val="000B0173"/>
    <w:rsid w:val="000B02BF"/>
    <w:rsid w:val="000B035A"/>
    <w:rsid w:val="000B0CC4"/>
    <w:rsid w:val="000B0D4B"/>
    <w:rsid w:val="000B0DD5"/>
    <w:rsid w:val="000B0E06"/>
    <w:rsid w:val="000B0EF3"/>
    <w:rsid w:val="000B1068"/>
    <w:rsid w:val="000B1184"/>
    <w:rsid w:val="000B13F1"/>
    <w:rsid w:val="000B15D4"/>
    <w:rsid w:val="000B1748"/>
    <w:rsid w:val="000B18C6"/>
    <w:rsid w:val="000B1A80"/>
    <w:rsid w:val="000B1A8E"/>
    <w:rsid w:val="000B1ACE"/>
    <w:rsid w:val="000B1FF0"/>
    <w:rsid w:val="000B2030"/>
    <w:rsid w:val="000B2041"/>
    <w:rsid w:val="000B2188"/>
    <w:rsid w:val="000B22AD"/>
    <w:rsid w:val="000B232C"/>
    <w:rsid w:val="000B23BA"/>
    <w:rsid w:val="000B243C"/>
    <w:rsid w:val="000B255A"/>
    <w:rsid w:val="000B287E"/>
    <w:rsid w:val="000B2A21"/>
    <w:rsid w:val="000B2B32"/>
    <w:rsid w:val="000B2BE0"/>
    <w:rsid w:val="000B2F10"/>
    <w:rsid w:val="000B32FF"/>
    <w:rsid w:val="000B35A7"/>
    <w:rsid w:val="000B3872"/>
    <w:rsid w:val="000B3A48"/>
    <w:rsid w:val="000B3C44"/>
    <w:rsid w:val="000B3C4B"/>
    <w:rsid w:val="000B4069"/>
    <w:rsid w:val="000B409C"/>
    <w:rsid w:val="000B41D2"/>
    <w:rsid w:val="000B41EB"/>
    <w:rsid w:val="000B4214"/>
    <w:rsid w:val="000B4285"/>
    <w:rsid w:val="000B431C"/>
    <w:rsid w:val="000B4468"/>
    <w:rsid w:val="000B4481"/>
    <w:rsid w:val="000B4847"/>
    <w:rsid w:val="000B4A2D"/>
    <w:rsid w:val="000B4A7F"/>
    <w:rsid w:val="000B4B08"/>
    <w:rsid w:val="000B4BBD"/>
    <w:rsid w:val="000B4BCE"/>
    <w:rsid w:val="000B4BF4"/>
    <w:rsid w:val="000B4BFD"/>
    <w:rsid w:val="000B4EC0"/>
    <w:rsid w:val="000B4FCA"/>
    <w:rsid w:val="000B5075"/>
    <w:rsid w:val="000B50DF"/>
    <w:rsid w:val="000B50E2"/>
    <w:rsid w:val="000B5376"/>
    <w:rsid w:val="000B598F"/>
    <w:rsid w:val="000B5A4A"/>
    <w:rsid w:val="000B5CB9"/>
    <w:rsid w:val="000B5F36"/>
    <w:rsid w:val="000B63EA"/>
    <w:rsid w:val="000B64D8"/>
    <w:rsid w:val="000B65A0"/>
    <w:rsid w:val="000B687F"/>
    <w:rsid w:val="000B69EE"/>
    <w:rsid w:val="000B6A63"/>
    <w:rsid w:val="000B6D8D"/>
    <w:rsid w:val="000B6DDD"/>
    <w:rsid w:val="000B6DE0"/>
    <w:rsid w:val="000B700C"/>
    <w:rsid w:val="000B726B"/>
    <w:rsid w:val="000B7577"/>
    <w:rsid w:val="000B7753"/>
    <w:rsid w:val="000B77E7"/>
    <w:rsid w:val="000B7FA8"/>
    <w:rsid w:val="000C021F"/>
    <w:rsid w:val="000C0333"/>
    <w:rsid w:val="000C054A"/>
    <w:rsid w:val="000C05D8"/>
    <w:rsid w:val="000C08C9"/>
    <w:rsid w:val="000C08E1"/>
    <w:rsid w:val="000C095E"/>
    <w:rsid w:val="000C0AC3"/>
    <w:rsid w:val="000C0E6A"/>
    <w:rsid w:val="000C0EE1"/>
    <w:rsid w:val="000C1472"/>
    <w:rsid w:val="000C14E1"/>
    <w:rsid w:val="000C1BC9"/>
    <w:rsid w:val="000C1D71"/>
    <w:rsid w:val="000C23CF"/>
    <w:rsid w:val="000C23D4"/>
    <w:rsid w:val="000C2531"/>
    <w:rsid w:val="000C2568"/>
    <w:rsid w:val="000C27DC"/>
    <w:rsid w:val="000C27E3"/>
    <w:rsid w:val="000C2819"/>
    <w:rsid w:val="000C29E5"/>
    <w:rsid w:val="000C2B17"/>
    <w:rsid w:val="000C2B90"/>
    <w:rsid w:val="000C320E"/>
    <w:rsid w:val="000C342C"/>
    <w:rsid w:val="000C352F"/>
    <w:rsid w:val="000C3562"/>
    <w:rsid w:val="000C39F0"/>
    <w:rsid w:val="000C3DB4"/>
    <w:rsid w:val="000C401E"/>
    <w:rsid w:val="000C4086"/>
    <w:rsid w:val="000C423A"/>
    <w:rsid w:val="000C4BD0"/>
    <w:rsid w:val="000C4DC3"/>
    <w:rsid w:val="000C4EA9"/>
    <w:rsid w:val="000C4F1F"/>
    <w:rsid w:val="000C5124"/>
    <w:rsid w:val="000C5180"/>
    <w:rsid w:val="000C53CA"/>
    <w:rsid w:val="000C598E"/>
    <w:rsid w:val="000C59AC"/>
    <w:rsid w:val="000C59E1"/>
    <w:rsid w:val="000C6132"/>
    <w:rsid w:val="000C6217"/>
    <w:rsid w:val="000C653B"/>
    <w:rsid w:val="000C662B"/>
    <w:rsid w:val="000C6746"/>
    <w:rsid w:val="000C6D28"/>
    <w:rsid w:val="000C6F34"/>
    <w:rsid w:val="000C6F9E"/>
    <w:rsid w:val="000C70E2"/>
    <w:rsid w:val="000C7432"/>
    <w:rsid w:val="000C745F"/>
    <w:rsid w:val="000C7701"/>
    <w:rsid w:val="000C775E"/>
    <w:rsid w:val="000C799A"/>
    <w:rsid w:val="000C79C7"/>
    <w:rsid w:val="000C7A0C"/>
    <w:rsid w:val="000C7EC5"/>
    <w:rsid w:val="000D03D8"/>
    <w:rsid w:val="000D043D"/>
    <w:rsid w:val="000D04BD"/>
    <w:rsid w:val="000D04D1"/>
    <w:rsid w:val="000D062E"/>
    <w:rsid w:val="000D067A"/>
    <w:rsid w:val="000D0888"/>
    <w:rsid w:val="000D097D"/>
    <w:rsid w:val="000D09AD"/>
    <w:rsid w:val="000D0A35"/>
    <w:rsid w:val="000D0B16"/>
    <w:rsid w:val="000D0C8F"/>
    <w:rsid w:val="000D0DD9"/>
    <w:rsid w:val="000D0F76"/>
    <w:rsid w:val="000D11E2"/>
    <w:rsid w:val="000D12DA"/>
    <w:rsid w:val="000D12EA"/>
    <w:rsid w:val="000D15F7"/>
    <w:rsid w:val="000D171B"/>
    <w:rsid w:val="000D17BF"/>
    <w:rsid w:val="000D1B08"/>
    <w:rsid w:val="000D1C71"/>
    <w:rsid w:val="000D1C7D"/>
    <w:rsid w:val="000D21AC"/>
    <w:rsid w:val="000D21BA"/>
    <w:rsid w:val="000D23B0"/>
    <w:rsid w:val="000D24E6"/>
    <w:rsid w:val="000D29A6"/>
    <w:rsid w:val="000D2E95"/>
    <w:rsid w:val="000D3062"/>
    <w:rsid w:val="000D3086"/>
    <w:rsid w:val="000D3516"/>
    <w:rsid w:val="000D37E6"/>
    <w:rsid w:val="000D38D0"/>
    <w:rsid w:val="000D3AE0"/>
    <w:rsid w:val="000D3F14"/>
    <w:rsid w:val="000D3F52"/>
    <w:rsid w:val="000D415C"/>
    <w:rsid w:val="000D43F1"/>
    <w:rsid w:val="000D469B"/>
    <w:rsid w:val="000D4705"/>
    <w:rsid w:val="000D4852"/>
    <w:rsid w:val="000D4897"/>
    <w:rsid w:val="000D4A21"/>
    <w:rsid w:val="000D4C01"/>
    <w:rsid w:val="000D4F53"/>
    <w:rsid w:val="000D5431"/>
    <w:rsid w:val="000D57D1"/>
    <w:rsid w:val="000D587B"/>
    <w:rsid w:val="000D5B52"/>
    <w:rsid w:val="000D5C5A"/>
    <w:rsid w:val="000D5D4A"/>
    <w:rsid w:val="000D5FA8"/>
    <w:rsid w:val="000D5FDA"/>
    <w:rsid w:val="000D610E"/>
    <w:rsid w:val="000D63C6"/>
    <w:rsid w:val="000D65B6"/>
    <w:rsid w:val="000D6B07"/>
    <w:rsid w:val="000D6BE9"/>
    <w:rsid w:val="000D6CE4"/>
    <w:rsid w:val="000D6D29"/>
    <w:rsid w:val="000D6FEF"/>
    <w:rsid w:val="000D7461"/>
    <w:rsid w:val="000D748A"/>
    <w:rsid w:val="000D7843"/>
    <w:rsid w:val="000D795B"/>
    <w:rsid w:val="000D7D8E"/>
    <w:rsid w:val="000D7E3D"/>
    <w:rsid w:val="000E07A4"/>
    <w:rsid w:val="000E093B"/>
    <w:rsid w:val="000E098F"/>
    <w:rsid w:val="000E0A01"/>
    <w:rsid w:val="000E0AD5"/>
    <w:rsid w:val="000E0B05"/>
    <w:rsid w:val="000E0E9F"/>
    <w:rsid w:val="000E0EEB"/>
    <w:rsid w:val="000E0FD1"/>
    <w:rsid w:val="000E130E"/>
    <w:rsid w:val="000E180E"/>
    <w:rsid w:val="000E2561"/>
    <w:rsid w:val="000E27A8"/>
    <w:rsid w:val="000E28BB"/>
    <w:rsid w:val="000E2AA7"/>
    <w:rsid w:val="000E2D0A"/>
    <w:rsid w:val="000E2ED3"/>
    <w:rsid w:val="000E2EE8"/>
    <w:rsid w:val="000E363D"/>
    <w:rsid w:val="000E38AD"/>
    <w:rsid w:val="000E3937"/>
    <w:rsid w:val="000E3998"/>
    <w:rsid w:val="000E39CD"/>
    <w:rsid w:val="000E40C2"/>
    <w:rsid w:val="000E44CA"/>
    <w:rsid w:val="000E458A"/>
    <w:rsid w:val="000E4904"/>
    <w:rsid w:val="000E4913"/>
    <w:rsid w:val="000E4B37"/>
    <w:rsid w:val="000E4B8A"/>
    <w:rsid w:val="000E4C8C"/>
    <w:rsid w:val="000E4D09"/>
    <w:rsid w:val="000E542C"/>
    <w:rsid w:val="000E5939"/>
    <w:rsid w:val="000E598F"/>
    <w:rsid w:val="000E643F"/>
    <w:rsid w:val="000E6441"/>
    <w:rsid w:val="000E64F9"/>
    <w:rsid w:val="000E6DFA"/>
    <w:rsid w:val="000E71A5"/>
    <w:rsid w:val="000E71ED"/>
    <w:rsid w:val="000E721F"/>
    <w:rsid w:val="000E77E0"/>
    <w:rsid w:val="000E78F9"/>
    <w:rsid w:val="000E7980"/>
    <w:rsid w:val="000E799F"/>
    <w:rsid w:val="000E79B9"/>
    <w:rsid w:val="000E7F6C"/>
    <w:rsid w:val="000F0042"/>
    <w:rsid w:val="000F07DF"/>
    <w:rsid w:val="000F080B"/>
    <w:rsid w:val="000F0AC3"/>
    <w:rsid w:val="000F0B5E"/>
    <w:rsid w:val="000F0B7D"/>
    <w:rsid w:val="000F1056"/>
    <w:rsid w:val="000F1742"/>
    <w:rsid w:val="000F17EB"/>
    <w:rsid w:val="000F1EE8"/>
    <w:rsid w:val="000F1FC1"/>
    <w:rsid w:val="000F200D"/>
    <w:rsid w:val="000F2063"/>
    <w:rsid w:val="000F2288"/>
    <w:rsid w:val="000F2349"/>
    <w:rsid w:val="000F2415"/>
    <w:rsid w:val="000F2423"/>
    <w:rsid w:val="000F273A"/>
    <w:rsid w:val="000F2ED0"/>
    <w:rsid w:val="000F32DB"/>
    <w:rsid w:val="000F3725"/>
    <w:rsid w:val="000F38E3"/>
    <w:rsid w:val="000F3A0E"/>
    <w:rsid w:val="000F3A17"/>
    <w:rsid w:val="000F3BB5"/>
    <w:rsid w:val="000F3EB2"/>
    <w:rsid w:val="000F460B"/>
    <w:rsid w:val="000F47F1"/>
    <w:rsid w:val="000F4962"/>
    <w:rsid w:val="000F4D78"/>
    <w:rsid w:val="000F4E10"/>
    <w:rsid w:val="000F4F1B"/>
    <w:rsid w:val="000F50F4"/>
    <w:rsid w:val="000F5801"/>
    <w:rsid w:val="000F58BC"/>
    <w:rsid w:val="000F5A1E"/>
    <w:rsid w:val="000F5A99"/>
    <w:rsid w:val="000F5BC7"/>
    <w:rsid w:val="000F5C53"/>
    <w:rsid w:val="000F5D03"/>
    <w:rsid w:val="000F5D40"/>
    <w:rsid w:val="000F5D6B"/>
    <w:rsid w:val="000F5E9B"/>
    <w:rsid w:val="000F6195"/>
    <w:rsid w:val="000F63E8"/>
    <w:rsid w:val="000F6479"/>
    <w:rsid w:val="000F64FE"/>
    <w:rsid w:val="000F6774"/>
    <w:rsid w:val="000F6AEF"/>
    <w:rsid w:val="000F6C0A"/>
    <w:rsid w:val="000F72C2"/>
    <w:rsid w:val="000F7423"/>
    <w:rsid w:val="000F760B"/>
    <w:rsid w:val="000F7BF6"/>
    <w:rsid w:val="000F7F3F"/>
    <w:rsid w:val="001001BD"/>
    <w:rsid w:val="00100402"/>
    <w:rsid w:val="00100F9C"/>
    <w:rsid w:val="00101020"/>
    <w:rsid w:val="00101FB2"/>
    <w:rsid w:val="00102069"/>
    <w:rsid w:val="001020A3"/>
    <w:rsid w:val="0010227C"/>
    <w:rsid w:val="00102714"/>
    <w:rsid w:val="0010277B"/>
    <w:rsid w:val="00102FDF"/>
    <w:rsid w:val="001032B4"/>
    <w:rsid w:val="00103576"/>
    <w:rsid w:val="00103690"/>
    <w:rsid w:val="0010391D"/>
    <w:rsid w:val="001039EA"/>
    <w:rsid w:val="00103A1E"/>
    <w:rsid w:val="00103BFC"/>
    <w:rsid w:val="00104295"/>
    <w:rsid w:val="001043E9"/>
    <w:rsid w:val="00104450"/>
    <w:rsid w:val="0010456D"/>
    <w:rsid w:val="00104781"/>
    <w:rsid w:val="00104AA8"/>
    <w:rsid w:val="00104B7D"/>
    <w:rsid w:val="00104FAB"/>
    <w:rsid w:val="001051BB"/>
    <w:rsid w:val="0010537A"/>
    <w:rsid w:val="001053B9"/>
    <w:rsid w:val="00105BC9"/>
    <w:rsid w:val="00105DC2"/>
    <w:rsid w:val="00105EB5"/>
    <w:rsid w:val="00106162"/>
    <w:rsid w:val="001062CC"/>
    <w:rsid w:val="001064C3"/>
    <w:rsid w:val="00106579"/>
    <w:rsid w:val="00106595"/>
    <w:rsid w:val="00106712"/>
    <w:rsid w:val="0010674E"/>
    <w:rsid w:val="001068B6"/>
    <w:rsid w:val="00106901"/>
    <w:rsid w:val="00106A7D"/>
    <w:rsid w:val="00106B89"/>
    <w:rsid w:val="00106BD3"/>
    <w:rsid w:val="00106C82"/>
    <w:rsid w:val="00107460"/>
    <w:rsid w:val="0010751B"/>
    <w:rsid w:val="0010788E"/>
    <w:rsid w:val="00107C13"/>
    <w:rsid w:val="00107C56"/>
    <w:rsid w:val="00107C70"/>
    <w:rsid w:val="00110065"/>
    <w:rsid w:val="00110463"/>
    <w:rsid w:val="00110485"/>
    <w:rsid w:val="00110AF3"/>
    <w:rsid w:val="00110B22"/>
    <w:rsid w:val="0011184D"/>
    <w:rsid w:val="00111AFA"/>
    <w:rsid w:val="00111CFE"/>
    <w:rsid w:val="00111D6E"/>
    <w:rsid w:val="0011219F"/>
    <w:rsid w:val="00112221"/>
    <w:rsid w:val="001122B2"/>
    <w:rsid w:val="001124F9"/>
    <w:rsid w:val="00112889"/>
    <w:rsid w:val="00112D1C"/>
    <w:rsid w:val="00112F82"/>
    <w:rsid w:val="001134A2"/>
    <w:rsid w:val="0011362C"/>
    <w:rsid w:val="001136E1"/>
    <w:rsid w:val="001138EF"/>
    <w:rsid w:val="00113B22"/>
    <w:rsid w:val="00113C5E"/>
    <w:rsid w:val="00113EC0"/>
    <w:rsid w:val="001140F2"/>
    <w:rsid w:val="00114118"/>
    <w:rsid w:val="001141EE"/>
    <w:rsid w:val="001142F4"/>
    <w:rsid w:val="0011448E"/>
    <w:rsid w:val="001145D4"/>
    <w:rsid w:val="0011460B"/>
    <w:rsid w:val="00114C17"/>
    <w:rsid w:val="00114E63"/>
    <w:rsid w:val="00115387"/>
    <w:rsid w:val="00115470"/>
    <w:rsid w:val="001154BD"/>
    <w:rsid w:val="001155B1"/>
    <w:rsid w:val="001155C7"/>
    <w:rsid w:val="0011566A"/>
    <w:rsid w:val="00115745"/>
    <w:rsid w:val="001157C0"/>
    <w:rsid w:val="0011591C"/>
    <w:rsid w:val="00115F70"/>
    <w:rsid w:val="001160FC"/>
    <w:rsid w:val="00116216"/>
    <w:rsid w:val="00116494"/>
    <w:rsid w:val="001165FA"/>
    <w:rsid w:val="00116710"/>
    <w:rsid w:val="0011676D"/>
    <w:rsid w:val="001167B0"/>
    <w:rsid w:val="001168D8"/>
    <w:rsid w:val="001169AC"/>
    <w:rsid w:val="00116AF5"/>
    <w:rsid w:val="00116D85"/>
    <w:rsid w:val="0011706F"/>
    <w:rsid w:val="00117241"/>
    <w:rsid w:val="001175B4"/>
    <w:rsid w:val="00117CD8"/>
    <w:rsid w:val="001205DF"/>
    <w:rsid w:val="0012064C"/>
    <w:rsid w:val="00120A9F"/>
    <w:rsid w:val="00120AAC"/>
    <w:rsid w:val="00120D94"/>
    <w:rsid w:val="00120E9F"/>
    <w:rsid w:val="00121427"/>
    <w:rsid w:val="00121B28"/>
    <w:rsid w:val="00121B8F"/>
    <w:rsid w:val="00121EB6"/>
    <w:rsid w:val="0012209B"/>
    <w:rsid w:val="001220DA"/>
    <w:rsid w:val="001225E0"/>
    <w:rsid w:val="00122A21"/>
    <w:rsid w:val="00122ACE"/>
    <w:rsid w:val="00122B1A"/>
    <w:rsid w:val="00122B28"/>
    <w:rsid w:val="00122C37"/>
    <w:rsid w:val="00122E2F"/>
    <w:rsid w:val="00122EAF"/>
    <w:rsid w:val="001230D4"/>
    <w:rsid w:val="00123228"/>
    <w:rsid w:val="0012337D"/>
    <w:rsid w:val="00123789"/>
    <w:rsid w:val="00123935"/>
    <w:rsid w:val="00123A1E"/>
    <w:rsid w:val="00123A2C"/>
    <w:rsid w:val="00123EA6"/>
    <w:rsid w:val="00124116"/>
    <w:rsid w:val="0012444E"/>
    <w:rsid w:val="00124638"/>
    <w:rsid w:val="001248D0"/>
    <w:rsid w:val="00124A32"/>
    <w:rsid w:val="00124AEF"/>
    <w:rsid w:val="00124FD7"/>
    <w:rsid w:val="0012523B"/>
    <w:rsid w:val="001254C6"/>
    <w:rsid w:val="001256A9"/>
    <w:rsid w:val="00125B23"/>
    <w:rsid w:val="00125F62"/>
    <w:rsid w:val="0012602A"/>
    <w:rsid w:val="001261B7"/>
    <w:rsid w:val="0012691E"/>
    <w:rsid w:val="00126B46"/>
    <w:rsid w:val="00126E37"/>
    <w:rsid w:val="00126E57"/>
    <w:rsid w:val="001272F4"/>
    <w:rsid w:val="001275C6"/>
    <w:rsid w:val="001279CB"/>
    <w:rsid w:val="00127BD5"/>
    <w:rsid w:val="001300B6"/>
    <w:rsid w:val="001300DE"/>
    <w:rsid w:val="001303A8"/>
    <w:rsid w:val="00130483"/>
    <w:rsid w:val="0013053D"/>
    <w:rsid w:val="001308BD"/>
    <w:rsid w:val="00130B4C"/>
    <w:rsid w:val="00130BB0"/>
    <w:rsid w:val="00130C1D"/>
    <w:rsid w:val="00130C49"/>
    <w:rsid w:val="00130D2B"/>
    <w:rsid w:val="00130D37"/>
    <w:rsid w:val="001316DD"/>
    <w:rsid w:val="001316F3"/>
    <w:rsid w:val="00131876"/>
    <w:rsid w:val="001318C4"/>
    <w:rsid w:val="00131E72"/>
    <w:rsid w:val="00131E8A"/>
    <w:rsid w:val="001320D5"/>
    <w:rsid w:val="00132257"/>
    <w:rsid w:val="001324E1"/>
    <w:rsid w:val="001324E7"/>
    <w:rsid w:val="00132874"/>
    <w:rsid w:val="001328DF"/>
    <w:rsid w:val="00132EB4"/>
    <w:rsid w:val="00132F17"/>
    <w:rsid w:val="001330B6"/>
    <w:rsid w:val="00133286"/>
    <w:rsid w:val="001334B5"/>
    <w:rsid w:val="001336BE"/>
    <w:rsid w:val="00133846"/>
    <w:rsid w:val="00133C4A"/>
    <w:rsid w:val="00133CE5"/>
    <w:rsid w:val="00133DA1"/>
    <w:rsid w:val="00133EDC"/>
    <w:rsid w:val="001345BC"/>
    <w:rsid w:val="0013495E"/>
    <w:rsid w:val="00134B29"/>
    <w:rsid w:val="00134CF7"/>
    <w:rsid w:val="00134F0B"/>
    <w:rsid w:val="00134F6E"/>
    <w:rsid w:val="001353DF"/>
    <w:rsid w:val="0013552F"/>
    <w:rsid w:val="00135570"/>
    <w:rsid w:val="001355AF"/>
    <w:rsid w:val="001356CD"/>
    <w:rsid w:val="001358A8"/>
    <w:rsid w:val="00135A0B"/>
    <w:rsid w:val="00135F0C"/>
    <w:rsid w:val="00136098"/>
    <w:rsid w:val="00136217"/>
    <w:rsid w:val="001362D6"/>
    <w:rsid w:val="00136628"/>
    <w:rsid w:val="00136941"/>
    <w:rsid w:val="001369F8"/>
    <w:rsid w:val="00136DB5"/>
    <w:rsid w:val="00136F01"/>
    <w:rsid w:val="001378C0"/>
    <w:rsid w:val="001379FE"/>
    <w:rsid w:val="00137F72"/>
    <w:rsid w:val="00140107"/>
    <w:rsid w:val="001406C5"/>
    <w:rsid w:val="001408D3"/>
    <w:rsid w:val="00140A87"/>
    <w:rsid w:val="00140D40"/>
    <w:rsid w:val="0014100A"/>
    <w:rsid w:val="0014115A"/>
    <w:rsid w:val="001414F5"/>
    <w:rsid w:val="00141551"/>
    <w:rsid w:val="00141A17"/>
    <w:rsid w:val="00141C2A"/>
    <w:rsid w:val="00141CB0"/>
    <w:rsid w:val="00141E5F"/>
    <w:rsid w:val="00141FBD"/>
    <w:rsid w:val="001428A7"/>
    <w:rsid w:val="0014290E"/>
    <w:rsid w:val="00142A5B"/>
    <w:rsid w:val="00142B42"/>
    <w:rsid w:val="00142BAD"/>
    <w:rsid w:val="00142C1E"/>
    <w:rsid w:val="00142F02"/>
    <w:rsid w:val="0014311F"/>
    <w:rsid w:val="001433EC"/>
    <w:rsid w:val="0014350C"/>
    <w:rsid w:val="0014358D"/>
    <w:rsid w:val="00143694"/>
    <w:rsid w:val="001436FF"/>
    <w:rsid w:val="001437BD"/>
    <w:rsid w:val="00143987"/>
    <w:rsid w:val="00143A87"/>
    <w:rsid w:val="00143CDA"/>
    <w:rsid w:val="00143D54"/>
    <w:rsid w:val="001441DA"/>
    <w:rsid w:val="00144404"/>
    <w:rsid w:val="00144410"/>
    <w:rsid w:val="0014441B"/>
    <w:rsid w:val="001446EE"/>
    <w:rsid w:val="00144749"/>
    <w:rsid w:val="00144864"/>
    <w:rsid w:val="00144D9A"/>
    <w:rsid w:val="00144E1B"/>
    <w:rsid w:val="00145122"/>
    <w:rsid w:val="001451A2"/>
    <w:rsid w:val="001451AA"/>
    <w:rsid w:val="00145601"/>
    <w:rsid w:val="0014579B"/>
    <w:rsid w:val="00145911"/>
    <w:rsid w:val="00145A16"/>
    <w:rsid w:val="00145CB6"/>
    <w:rsid w:val="0014607A"/>
    <w:rsid w:val="00146144"/>
    <w:rsid w:val="001461A3"/>
    <w:rsid w:val="001463F2"/>
    <w:rsid w:val="00146507"/>
    <w:rsid w:val="001468FE"/>
    <w:rsid w:val="00146A76"/>
    <w:rsid w:val="00146D9D"/>
    <w:rsid w:val="00146FC4"/>
    <w:rsid w:val="0014714A"/>
    <w:rsid w:val="00147251"/>
    <w:rsid w:val="001474A4"/>
    <w:rsid w:val="001474D4"/>
    <w:rsid w:val="001477E9"/>
    <w:rsid w:val="001478A4"/>
    <w:rsid w:val="0014796C"/>
    <w:rsid w:val="00147CAA"/>
    <w:rsid w:val="00147FC3"/>
    <w:rsid w:val="00150189"/>
    <w:rsid w:val="0015019B"/>
    <w:rsid w:val="0015028B"/>
    <w:rsid w:val="0015043B"/>
    <w:rsid w:val="0015048A"/>
    <w:rsid w:val="001504F7"/>
    <w:rsid w:val="00150507"/>
    <w:rsid w:val="001509F3"/>
    <w:rsid w:val="00150A4A"/>
    <w:rsid w:val="00150B55"/>
    <w:rsid w:val="00151379"/>
    <w:rsid w:val="001519D1"/>
    <w:rsid w:val="00151BD4"/>
    <w:rsid w:val="00151D07"/>
    <w:rsid w:val="00151F34"/>
    <w:rsid w:val="00152036"/>
    <w:rsid w:val="001520F7"/>
    <w:rsid w:val="00152182"/>
    <w:rsid w:val="001521BA"/>
    <w:rsid w:val="00152944"/>
    <w:rsid w:val="001529B0"/>
    <w:rsid w:val="00152F00"/>
    <w:rsid w:val="00152FB9"/>
    <w:rsid w:val="00153477"/>
    <w:rsid w:val="001534B2"/>
    <w:rsid w:val="00153832"/>
    <w:rsid w:val="00153DD4"/>
    <w:rsid w:val="00153F35"/>
    <w:rsid w:val="00154163"/>
    <w:rsid w:val="001541F0"/>
    <w:rsid w:val="0015446D"/>
    <w:rsid w:val="00154A5D"/>
    <w:rsid w:val="00154A65"/>
    <w:rsid w:val="00154B26"/>
    <w:rsid w:val="00154B40"/>
    <w:rsid w:val="00154F70"/>
    <w:rsid w:val="00155086"/>
    <w:rsid w:val="00155269"/>
    <w:rsid w:val="001555BC"/>
    <w:rsid w:val="0015567B"/>
    <w:rsid w:val="0015576A"/>
    <w:rsid w:val="0015577D"/>
    <w:rsid w:val="0015580B"/>
    <w:rsid w:val="00155860"/>
    <w:rsid w:val="00155DAF"/>
    <w:rsid w:val="00155FD5"/>
    <w:rsid w:val="00156A11"/>
    <w:rsid w:val="00156F7E"/>
    <w:rsid w:val="001570FC"/>
    <w:rsid w:val="0015722F"/>
    <w:rsid w:val="001572E9"/>
    <w:rsid w:val="0015743D"/>
    <w:rsid w:val="0015767F"/>
    <w:rsid w:val="001577E9"/>
    <w:rsid w:val="00157977"/>
    <w:rsid w:val="00157D5C"/>
    <w:rsid w:val="00157EDE"/>
    <w:rsid w:val="00157F86"/>
    <w:rsid w:val="00160059"/>
    <w:rsid w:val="00160451"/>
    <w:rsid w:val="0016081D"/>
    <w:rsid w:val="001608D3"/>
    <w:rsid w:val="00160AF2"/>
    <w:rsid w:val="00160D28"/>
    <w:rsid w:val="00160E6C"/>
    <w:rsid w:val="00161101"/>
    <w:rsid w:val="00161467"/>
    <w:rsid w:val="00161791"/>
    <w:rsid w:val="00161910"/>
    <w:rsid w:val="00161A3F"/>
    <w:rsid w:val="00161C88"/>
    <w:rsid w:val="00161DDA"/>
    <w:rsid w:val="00161EFD"/>
    <w:rsid w:val="00162094"/>
    <w:rsid w:val="001620F3"/>
    <w:rsid w:val="0016219B"/>
    <w:rsid w:val="0016229B"/>
    <w:rsid w:val="001622BB"/>
    <w:rsid w:val="00162440"/>
    <w:rsid w:val="00162470"/>
    <w:rsid w:val="001624A5"/>
    <w:rsid w:val="001626C8"/>
    <w:rsid w:val="001627C9"/>
    <w:rsid w:val="001627FC"/>
    <w:rsid w:val="0016298D"/>
    <w:rsid w:val="00162C42"/>
    <w:rsid w:val="00162DD0"/>
    <w:rsid w:val="00162DF3"/>
    <w:rsid w:val="00163377"/>
    <w:rsid w:val="001634BF"/>
    <w:rsid w:val="00163D8D"/>
    <w:rsid w:val="00164358"/>
    <w:rsid w:val="00164413"/>
    <w:rsid w:val="0016467B"/>
    <w:rsid w:val="0016477C"/>
    <w:rsid w:val="001649C5"/>
    <w:rsid w:val="00164D08"/>
    <w:rsid w:val="00164F8E"/>
    <w:rsid w:val="0016517C"/>
    <w:rsid w:val="001652DE"/>
    <w:rsid w:val="001656D2"/>
    <w:rsid w:val="00165703"/>
    <w:rsid w:val="0016575D"/>
    <w:rsid w:val="00165787"/>
    <w:rsid w:val="00165AA9"/>
    <w:rsid w:val="00165D74"/>
    <w:rsid w:val="0016623F"/>
    <w:rsid w:val="0016626E"/>
    <w:rsid w:val="00166276"/>
    <w:rsid w:val="0016645E"/>
    <w:rsid w:val="00166605"/>
    <w:rsid w:val="00166700"/>
    <w:rsid w:val="00166898"/>
    <w:rsid w:val="001668C9"/>
    <w:rsid w:val="00166EB3"/>
    <w:rsid w:val="00166EEE"/>
    <w:rsid w:val="00167005"/>
    <w:rsid w:val="001671AB"/>
    <w:rsid w:val="0016747E"/>
    <w:rsid w:val="001676C2"/>
    <w:rsid w:val="00167886"/>
    <w:rsid w:val="001679F1"/>
    <w:rsid w:val="00167BAE"/>
    <w:rsid w:val="00167BE5"/>
    <w:rsid w:val="00167C9A"/>
    <w:rsid w:val="00167D52"/>
    <w:rsid w:val="00167D9A"/>
    <w:rsid w:val="001700CC"/>
    <w:rsid w:val="001704AF"/>
    <w:rsid w:val="00170766"/>
    <w:rsid w:val="00170F0E"/>
    <w:rsid w:val="001710DB"/>
    <w:rsid w:val="0017118E"/>
    <w:rsid w:val="00171563"/>
    <w:rsid w:val="001715E5"/>
    <w:rsid w:val="001717AB"/>
    <w:rsid w:val="00171809"/>
    <w:rsid w:val="001719CD"/>
    <w:rsid w:val="0017209C"/>
    <w:rsid w:val="00172749"/>
    <w:rsid w:val="00172FA8"/>
    <w:rsid w:val="001730A8"/>
    <w:rsid w:val="00173167"/>
    <w:rsid w:val="0017317D"/>
    <w:rsid w:val="001731E5"/>
    <w:rsid w:val="00173641"/>
    <w:rsid w:val="0017398D"/>
    <w:rsid w:val="001739A9"/>
    <w:rsid w:val="00173C08"/>
    <w:rsid w:val="00173D53"/>
    <w:rsid w:val="00173D5A"/>
    <w:rsid w:val="00173E01"/>
    <w:rsid w:val="00173FD9"/>
    <w:rsid w:val="0017421C"/>
    <w:rsid w:val="00174626"/>
    <w:rsid w:val="001749F8"/>
    <w:rsid w:val="0017539E"/>
    <w:rsid w:val="00175610"/>
    <w:rsid w:val="001756E4"/>
    <w:rsid w:val="00175892"/>
    <w:rsid w:val="00175A00"/>
    <w:rsid w:val="00175D33"/>
    <w:rsid w:val="00175E2F"/>
    <w:rsid w:val="00175FC0"/>
    <w:rsid w:val="001762E3"/>
    <w:rsid w:val="00176325"/>
    <w:rsid w:val="001763EB"/>
    <w:rsid w:val="0017659B"/>
    <w:rsid w:val="0017668D"/>
    <w:rsid w:val="00176709"/>
    <w:rsid w:val="001768F9"/>
    <w:rsid w:val="0017698A"/>
    <w:rsid w:val="00176AD5"/>
    <w:rsid w:val="00176C91"/>
    <w:rsid w:val="00176CC5"/>
    <w:rsid w:val="00176DA0"/>
    <w:rsid w:val="00176E4C"/>
    <w:rsid w:val="001770E2"/>
    <w:rsid w:val="00177140"/>
    <w:rsid w:val="001772A8"/>
    <w:rsid w:val="00177550"/>
    <w:rsid w:val="0017758E"/>
    <w:rsid w:val="0017767E"/>
    <w:rsid w:val="00177810"/>
    <w:rsid w:val="001800B2"/>
    <w:rsid w:val="001800F5"/>
    <w:rsid w:val="0018037C"/>
    <w:rsid w:val="001803E0"/>
    <w:rsid w:val="00180ADF"/>
    <w:rsid w:val="00180B53"/>
    <w:rsid w:val="00180B99"/>
    <w:rsid w:val="00180B9A"/>
    <w:rsid w:val="00180D38"/>
    <w:rsid w:val="0018124E"/>
    <w:rsid w:val="00181544"/>
    <w:rsid w:val="001817FC"/>
    <w:rsid w:val="0018197D"/>
    <w:rsid w:val="001819D1"/>
    <w:rsid w:val="00181B37"/>
    <w:rsid w:val="00181FF8"/>
    <w:rsid w:val="0018212D"/>
    <w:rsid w:val="00182177"/>
    <w:rsid w:val="0018226B"/>
    <w:rsid w:val="0018235F"/>
    <w:rsid w:val="0018240F"/>
    <w:rsid w:val="001825DF"/>
    <w:rsid w:val="00182681"/>
    <w:rsid w:val="001826BF"/>
    <w:rsid w:val="001831A2"/>
    <w:rsid w:val="00183221"/>
    <w:rsid w:val="00183345"/>
    <w:rsid w:val="001835B6"/>
    <w:rsid w:val="00183744"/>
    <w:rsid w:val="00183B14"/>
    <w:rsid w:val="001841C1"/>
    <w:rsid w:val="001841C9"/>
    <w:rsid w:val="001843AC"/>
    <w:rsid w:val="001849FF"/>
    <w:rsid w:val="00184ABE"/>
    <w:rsid w:val="00184C3F"/>
    <w:rsid w:val="00184C70"/>
    <w:rsid w:val="001859A0"/>
    <w:rsid w:val="00185B32"/>
    <w:rsid w:val="00185D91"/>
    <w:rsid w:val="00185DFA"/>
    <w:rsid w:val="00185E75"/>
    <w:rsid w:val="001863E7"/>
    <w:rsid w:val="00186AD7"/>
    <w:rsid w:val="00186B07"/>
    <w:rsid w:val="00186C3B"/>
    <w:rsid w:val="00186FB6"/>
    <w:rsid w:val="00187577"/>
    <w:rsid w:val="00187954"/>
    <w:rsid w:val="00187982"/>
    <w:rsid w:val="001905AF"/>
    <w:rsid w:val="001907FA"/>
    <w:rsid w:val="00190AEE"/>
    <w:rsid w:val="00190CE0"/>
    <w:rsid w:val="00190F28"/>
    <w:rsid w:val="001916A2"/>
    <w:rsid w:val="00191E06"/>
    <w:rsid w:val="001920F0"/>
    <w:rsid w:val="00192166"/>
    <w:rsid w:val="001924F0"/>
    <w:rsid w:val="00192527"/>
    <w:rsid w:val="00192611"/>
    <w:rsid w:val="00192AC2"/>
    <w:rsid w:val="00192DBF"/>
    <w:rsid w:val="00192EAF"/>
    <w:rsid w:val="0019302C"/>
    <w:rsid w:val="0019339E"/>
    <w:rsid w:val="00193409"/>
    <w:rsid w:val="0019355A"/>
    <w:rsid w:val="001937B6"/>
    <w:rsid w:val="00193946"/>
    <w:rsid w:val="00193A3C"/>
    <w:rsid w:val="00193DD7"/>
    <w:rsid w:val="00193F4F"/>
    <w:rsid w:val="0019403B"/>
    <w:rsid w:val="0019415F"/>
    <w:rsid w:val="001945B4"/>
    <w:rsid w:val="001947E7"/>
    <w:rsid w:val="00194D51"/>
    <w:rsid w:val="00194DA0"/>
    <w:rsid w:val="00195071"/>
    <w:rsid w:val="001950A9"/>
    <w:rsid w:val="00195101"/>
    <w:rsid w:val="00195338"/>
    <w:rsid w:val="00195561"/>
    <w:rsid w:val="001956BC"/>
    <w:rsid w:val="00195857"/>
    <w:rsid w:val="001958E5"/>
    <w:rsid w:val="00195BC3"/>
    <w:rsid w:val="00195C2B"/>
    <w:rsid w:val="00195D17"/>
    <w:rsid w:val="001962EA"/>
    <w:rsid w:val="0019633F"/>
    <w:rsid w:val="001964F6"/>
    <w:rsid w:val="001965A7"/>
    <w:rsid w:val="00196649"/>
    <w:rsid w:val="0019671F"/>
    <w:rsid w:val="00196740"/>
    <w:rsid w:val="00196974"/>
    <w:rsid w:val="001969BA"/>
    <w:rsid w:val="001969FD"/>
    <w:rsid w:val="00196E56"/>
    <w:rsid w:val="00197151"/>
    <w:rsid w:val="001974C8"/>
    <w:rsid w:val="00197514"/>
    <w:rsid w:val="00197B5D"/>
    <w:rsid w:val="00197B7A"/>
    <w:rsid w:val="00197D2B"/>
    <w:rsid w:val="00197D49"/>
    <w:rsid w:val="001A0139"/>
    <w:rsid w:val="001A022A"/>
    <w:rsid w:val="001A05F1"/>
    <w:rsid w:val="001A0A18"/>
    <w:rsid w:val="001A0A9F"/>
    <w:rsid w:val="001A0D4C"/>
    <w:rsid w:val="001A10EB"/>
    <w:rsid w:val="001A110F"/>
    <w:rsid w:val="001A14FB"/>
    <w:rsid w:val="001A17B9"/>
    <w:rsid w:val="001A196F"/>
    <w:rsid w:val="001A1AC5"/>
    <w:rsid w:val="001A1ADF"/>
    <w:rsid w:val="001A2025"/>
    <w:rsid w:val="001A2106"/>
    <w:rsid w:val="001A2117"/>
    <w:rsid w:val="001A2162"/>
    <w:rsid w:val="001A26E4"/>
    <w:rsid w:val="001A29C6"/>
    <w:rsid w:val="001A2C4A"/>
    <w:rsid w:val="001A3234"/>
    <w:rsid w:val="001A3A94"/>
    <w:rsid w:val="001A3AEE"/>
    <w:rsid w:val="001A3B8C"/>
    <w:rsid w:val="001A3EF9"/>
    <w:rsid w:val="001A3F0F"/>
    <w:rsid w:val="001A3F1E"/>
    <w:rsid w:val="001A4350"/>
    <w:rsid w:val="001A47A9"/>
    <w:rsid w:val="001A4952"/>
    <w:rsid w:val="001A4A11"/>
    <w:rsid w:val="001A4BB9"/>
    <w:rsid w:val="001A5213"/>
    <w:rsid w:val="001A5232"/>
    <w:rsid w:val="001A5310"/>
    <w:rsid w:val="001A5320"/>
    <w:rsid w:val="001A53CE"/>
    <w:rsid w:val="001A54A1"/>
    <w:rsid w:val="001A5548"/>
    <w:rsid w:val="001A5A41"/>
    <w:rsid w:val="001A5C5B"/>
    <w:rsid w:val="001A5C7B"/>
    <w:rsid w:val="001A5CEF"/>
    <w:rsid w:val="001A5E70"/>
    <w:rsid w:val="001A6020"/>
    <w:rsid w:val="001A62E6"/>
    <w:rsid w:val="001A64EC"/>
    <w:rsid w:val="001A6B16"/>
    <w:rsid w:val="001A6F28"/>
    <w:rsid w:val="001A7139"/>
    <w:rsid w:val="001A7322"/>
    <w:rsid w:val="001A737D"/>
    <w:rsid w:val="001A761D"/>
    <w:rsid w:val="001A776C"/>
    <w:rsid w:val="001A7A8A"/>
    <w:rsid w:val="001B016A"/>
    <w:rsid w:val="001B0261"/>
    <w:rsid w:val="001B048B"/>
    <w:rsid w:val="001B04FF"/>
    <w:rsid w:val="001B055A"/>
    <w:rsid w:val="001B08B0"/>
    <w:rsid w:val="001B0B51"/>
    <w:rsid w:val="001B0E99"/>
    <w:rsid w:val="001B1058"/>
    <w:rsid w:val="001B13B0"/>
    <w:rsid w:val="001B14DE"/>
    <w:rsid w:val="001B1500"/>
    <w:rsid w:val="001B1574"/>
    <w:rsid w:val="001B1947"/>
    <w:rsid w:val="001B1A46"/>
    <w:rsid w:val="001B1B37"/>
    <w:rsid w:val="001B1DF7"/>
    <w:rsid w:val="001B22B4"/>
    <w:rsid w:val="001B2310"/>
    <w:rsid w:val="001B23B4"/>
    <w:rsid w:val="001B25FE"/>
    <w:rsid w:val="001B26B9"/>
    <w:rsid w:val="001B277B"/>
    <w:rsid w:val="001B2B33"/>
    <w:rsid w:val="001B2C46"/>
    <w:rsid w:val="001B2EE2"/>
    <w:rsid w:val="001B2FFA"/>
    <w:rsid w:val="001B3190"/>
    <w:rsid w:val="001B3201"/>
    <w:rsid w:val="001B3437"/>
    <w:rsid w:val="001B3612"/>
    <w:rsid w:val="001B39CA"/>
    <w:rsid w:val="001B3DA7"/>
    <w:rsid w:val="001B41C9"/>
    <w:rsid w:val="001B4279"/>
    <w:rsid w:val="001B43E4"/>
    <w:rsid w:val="001B44E9"/>
    <w:rsid w:val="001B4529"/>
    <w:rsid w:val="001B4922"/>
    <w:rsid w:val="001B4B11"/>
    <w:rsid w:val="001B4BD3"/>
    <w:rsid w:val="001B4D09"/>
    <w:rsid w:val="001B4DA9"/>
    <w:rsid w:val="001B4E18"/>
    <w:rsid w:val="001B4F07"/>
    <w:rsid w:val="001B505C"/>
    <w:rsid w:val="001B51D1"/>
    <w:rsid w:val="001B5259"/>
    <w:rsid w:val="001B532D"/>
    <w:rsid w:val="001B5412"/>
    <w:rsid w:val="001B59AF"/>
    <w:rsid w:val="001B5ADD"/>
    <w:rsid w:val="001B5E83"/>
    <w:rsid w:val="001B5F07"/>
    <w:rsid w:val="001B6069"/>
    <w:rsid w:val="001B607A"/>
    <w:rsid w:val="001B630F"/>
    <w:rsid w:val="001B6B19"/>
    <w:rsid w:val="001B6C6F"/>
    <w:rsid w:val="001B7159"/>
    <w:rsid w:val="001B71F7"/>
    <w:rsid w:val="001B7360"/>
    <w:rsid w:val="001B7556"/>
    <w:rsid w:val="001B7BC0"/>
    <w:rsid w:val="001B7CAB"/>
    <w:rsid w:val="001C02E1"/>
    <w:rsid w:val="001C044E"/>
    <w:rsid w:val="001C053A"/>
    <w:rsid w:val="001C0792"/>
    <w:rsid w:val="001C0B96"/>
    <w:rsid w:val="001C0F3E"/>
    <w:rsid w:val="001C1020"/>
    <w:rsid w:val="001C10B2"/>
    <w:rsid w:val="001C1288"/>
    <w:rsid w:val="001C13E7"/>
    <w:rsid w:val="001C143E"/>
    <w:rsid w:val="001C16AC"/>
    <w:rsid w:val="001C190D"/>
    <w:rsid w:val="001C1C6E"/>
    <w:rsid w:val="001C2151"/>
    <w:rsid w:val="001C22CB"/>
    <w:rsid w:val="001C244D"/>
    <w:rsid w:val="001C28C7"/>
    <w:rsid w:val="001C2962"/>
    <w:rsid w:val="001C2993"/>
    <w:rsid w:val="001C2A06"/>
    <w:rsid w:val="001C2BD9"/>
    <w:rsid w:val="001C2C55"/>
    <w:rsid w:val="001C2E54"/>
    <w:rsid w:val="001C30E5"/>
    <w:rsid w:val="001C3207"/>
    <w:rsid w:val="001C3259"/>
    <w:rsid w:val="001C340C"/>
    <w:rsid w:val="001C3590"/>
    <w:rsid w:val="001C375D"/>
    <w:rsid w:val="001C3A10"/>
    <w:rsid w:val="001C4119"/>
    <w:rsid w:val="001C42E0"/>
    <w:rsid w:val="001C43CE"/>
    <w:rsid w:val="001C4763"/>
    <w:rsid w:val="001C4918"/>
    <w:rsid w:val="001C4932"/>
    <w:rsid w:val="001C4989"/>
    <w:rsid w:val="001C4C4B"/>
    <w:rsid w:val="001C4DCE"/>
    <w:rsid w:val="001C4F36"/>
    <w:rsid w:val="001C52F5"/>
    <w:rsid w:val="001C53DD"/>
    <w:rsid w:val="001C5484"/>
    <w:rsid w:val="001C5678"/>
    <w:rsid w:val="001C595E"/>
    <w:rsid w:val="001C5A49"/>
    <w:rsid w:val="001C5CA7"/>
    <w:rsid w:val="001C5DAA"/>
    <w:rsid w:val="001C5E91"/>
    <w:rsid w:val="001C5EEB"/>
    <w:rsid w:val="001C5F5B"/>
    <w:rsid w:val="001C63CA"/>
    <w:rsid w:val="001C650C"/>
    <w:rsid w:val="001C657D"/>
    <w:rsid w:val="001C6817"/>
    <w:rsid w:val="001C69BD"/>
    <w:rsid w:val="001C6BD7"/>
    <w:rsid w:val="001C73EB"/>
    <w:rsid w:val="001C7523"/>
    <w:rsid w:val="001C7585"/>
    <w:rsid w:val="001C784A"/>
    <w:rsid w:val="001C7901"/>
    <w:rsid w:val="001C7B17"/>
    <w:rsid w:val="001C7B2D"/>
    <w:rsid w:val="001C7B5F"/>
    <w:rsid w:val="001C7EA1"/>
    <w:rsid w:val="001D02B8"/>
    <w:rsid w:val="001D0363"/>
    <w:rsid w:val="001D0741"/>
    <w:rsid w:val="001D0747"/>
    <w:rsid w:val="001D0880"/>
    <w:rsid w:val="001D092B"/>
    <w:rsid w:val="001D1207"/>
    <w:rsid w:val="001D13BD"/>
    <w:rsid w:val="001D1809"/>
    <w:rsid w:val="001D1C34"/>
    <w:rsid w:val="001D2209"/>
    <w:rsid w:val="001D233C"/>
    <w:rsid w:val="001D24AB"/>
    <w:rsid w:val="001D24C9"/>
    <w:rsid w:val="001D2763"/>
    <w:rsid w:val="001D2BA2"/>
    <w:rsid w:val="001D2CBF"/>
    <w:rsid w:val="001D2FE1"/>
    <w:rsid w:val="001D3012"/>
    <w:rsid w:val="001D309A"/>
    <w:rsid w:val="001D3110"/>
    <w:rsid w:val="001D32DC"/>
    <w:rsid w:val="001D362E"/>
    <w:rsid w:val="001D3772"/>
    <w:rsid w:val="001D3953"/>
    <w:rsid w:val="001D3CD5"/>
    <w:rsid w:val="001D4A05"/>
    <w:rsid w:val="001D4C8F"/>
    <w:rsid w:val="001D4DC9"/>
    <w:rsid w:val="001D4F1D"/>
    <w:rsid w:val="001D4F2A"/>
    <w:rsid w:val="001D4FB7"/>
    <w:rsid w:val="001D51E4"/>
    <w:rsid w:val="001D5250"/>
    <w:rsid w:val="001D530E"/>
    <w:rsid w:val="001D555F"/>
    <w:rsid w:val="001D57DA"/>
    <w:rsid w:val="001D5AAA"/>
    <w:rsid w:val="001D5B4C"/>
    <w:rsid w:val="001D5B6C"/>
    <w:rsid w:val="001D5BDE"/>
    <w:rsid w:val="001D5C5E"/>
    <w:rsid w:val="001D5CF6"/>
    <w:rsid w:val="001D5EB4"/>
    <w:rsid w:val="001D5EC6"/>
    <w:rsid w:val="001D5F81"/>
    <w:rsid w:val="001D6134"/>
    <w:rsid w:val="001D6335"/>
    <w:rsid w:val="001D63A6"/>
    <w:rsid w:val="001D65E2"/>
    <w:rsid w:val="001D663D"/>
    <w:rsid w:val="001D665A"/>
    <w:rsid w:val="001D673C"/>
    <w:rsid w:val="001D693E"/>
    <w:rsid w:val="001D6DB2"/>
    <w:rsid w:val="001D6DF9"/>
    <w:rsid w:val="001D747D"/>
    <w:rsid w:val="001D790D"/>
    <w:rsid w:val="001D7943"/>
    <w:rsid w:val="001D7ADE"/>
    <w:rsid w:val="001D7D86"/>
    <w:rsid w:val="001D7F6E"/>
    <w:rsid w:val="001E0473"/>
    <w:rsid w:val="001E066E"/>
    <w:rsid w:val="001E070F"/>
    <w:rsid w:val="001E0995"/>
    <w:rsid w:val="001E0B57"/>
    <w:rsid w:val="001E0BB5"/>
    <w:rsid w:val="001E0DEC"/>
    <w:rsid w:val="001E0EEA"/>
    <w:rsid w:val="001E1052"/>
    <w:rsid w:val="001E10FF"/>
    <w:rsid w:val="001E14A6"/>
    <w:rsid w:val="001E157A"/>
    <w:rsid w:val="001E178A"/>
    <w:rsid w:val="001E17E3"/>
    <w:rsid w:val="001E18DB"/>
    <w:rsid w:val="001E1B42"/>
    <w:rsid w:val="001E1E85"/>
    <w:rsid w:val="001E1F34"/>
    <w:rsid w:val="001E2007"/>
    <w:rsid w:val="001E213B"/>
    <w:rsid w:val="001E2147"/>
    <w:rsid w:val="001E2483"/>
    <w:rsid w:val="001E24AC"/>
    <w:rsid w:val="001E26BA"/>
    <w:rsid w:val="001E26D0"/>
    <w:rsid w:val="001E2C96"/>
    <w:rsid w:val="001E2F3C"/>
    <w:rsid w:val="001E2F41"/>
    <w:rsid w:val="001E34CF"/>
    <w:rsid w:val="001E3562"/>
    <w:rsid w:val="001E3809"/>
    <w:rsid w:val="001E38B9"/>
    <w:rsid w:val="001E38E4"/>
    <w:rsid w:val="001E3A26"/>
    <w:rsid w:val="001E3B29"/>
    <w:rsid w:val="001E3C05"/>
    <w:rsid w:val="001E3DC3"/>
    <w:rsid w:val="001E443B"/>
    <w:rsid w:val="001E4B97"/>
    <w:rsid w:val="001E4DA8"/>
    <w:rsid w:val="001E4F61"/>
    <w:rsid w:val="001E53F9"/>
    <w:rsid w:val="001E59FD"/>
    <w:rsid w:val="001E5B36"/>
    <w:rsid w:val="001E5B61"/>
    <w:rsid w:val="001E5D15"/>
    <w:rsid w:val="001E5EB4"/>
    <w:rsid w:val="001E613C"/>
    <w:rsid w:val="001E6350"/>
    <w:rsid w:val="001E653C"/>
    <w:rsid w:val="001E67F3"/>
    <w:rsid w:val="001E67F9"/>
    <w:rsid w:val="001E6D27"/>
    <w:rsid w:val="001E6D4A"/>
    <w:rsid w:val="001E6FBD"/>
    <w:rsid w:val="001E746B"/>
    <w:rsid w:val="001E749B"/>
    <w:rsid w:val="001E76A7"/>
    <w:rsid w:val="001E78F9"/>
    <w:rsid w:val="001E79F5"/>
    <w:rsid w:val="001E7B71"/>
    <w:rsid w:val="001E7F4F"/>
    <w:rsid w:val="001E7F9F"/>
    <w:rsid w:val="001F0002"/>
    <w:rsid w:val="001F007E"/>
    <w:rsid w:val="001F026A"/>
    <w:rsid w:val="001F0555"/>
    <w:rsid w:val="001F08A0"/>
    <w:rsid w:val="001F08ED"/>
    <w:rsid w:val="001F0A42"/>
    <w:rsid w:val="001F0B6E"/>
    <w:rsid w:val="001F1170"/>
    <w:rsid w:val="001F1272"/>
    <w:rsid w:val="001F13F4"/>
    <w:rsid w:val="001F1494"/>
    <w:rsid w:val="001F15A7"/>
    <w:rsid w:val="001F19CC"/>
    <w:rsid w:val="001F19D6"/>
    <w:rsid w:val="001F19DD"/>
    <w:rsid w:val="001F1A4F"/>
    <w:rsid w:val="001F1BD2"/>
    <w:rsid w:val="001F1D81"/>
    <w:rsid w:val="001F1F36"/>
    <w:rsid w:val="001F20CA"/>
    <w:rsid w:val="001F2748"/>
    <w:rsid w:val="001F2ADC"/>
    <w:rsid w:val="001F328F"/>
    <w:rsid w:val="001F349D"/>
    <w:rsid w:val="001F353A"/>
    <w:rsid w:val="001F3693"/>
    <w:rsid w:val="001F36EC"/>
    <w:rsid w:val="001F3CB3"/>
    <w:rsid w:val="001F3D97"/>
    <w:rsid w:val="001F3E22"/>
    <w:rsid w:val="001F3EFC"/>
    <w:rsid w:val="001F3F81"/>
    <w:rsid w:val="001F3F8F"/>
    <w:rsid w:val="001F40D7"/>
    <w:rsid w:val="001F4130"/>
    <w:rsid w:val="001F41DF"/>
    <w:rsid w:val="001F4461"/>
    <w:rsid w:val="001F46A2"/>
    <w:rsid w:val="001F4AFF"/>
    <w:rsid w:val="001F5057"/>
    <w:rsid w:val="001F517B"/>
    <w:rsid w:val="001F525F"/>
    <w:rsid w:val="001F5644"/>
    <w:rsid w:val="001F58EB"/>
    <w:rsid w:val="001F59ED"/>
    <w:rsid w:val="001F5D6E"/>
    <w:rsid w:val="001F64C2"/>
    <w:rsid w:val="001F66C7"/>
    <w:rsid w:val="001F6767"/>
    <w:rsid w:val="001F68D0"/>
    <w:rsid w:val="001F698B"/>
    <w:rsid w:val="001F69B7"/>
    <w:rsid w:val="001F6A25"/>
    <w:rsid w:val="001F6A6A"/>
    <w:rsid w:val="001F6DAA"/>
    <w:rsid w:val="001F6E97"/>
    <w:rsid w:val="001F6F5F"/>
    <w:rsid w:val="001F7017"/>
    <w:rsid w:val="001F703F"/>
    <w:rsid w:val="001F72F2"/>
    <w:rsid w:val="001F744C"/>
    <w:rsid w:val="001F788F"/>
    <w:rsid w:val="001F78A8"/>
    <w:rsid w:val="001F78AB"/>
    <w:rsid w:val="001F78AD"/>
    <w:rsid w:val="001F7935"/>
    <w:rsid w:val="001F7960"/>
    <w:rsid w:val="001F7A42"/>
    <w:rsid w:val="001F7B7B"/>
    <w:rsid w:val="001F7BF7"/>
    <w:rsid w:val="001F7C48"/>
    <w:rsid w:val="001F7CA3"/>
    <w:rsid w:val="001F7E68"/>
    <w:rsid w:val="001F7F68"/>
    <w:rsid w:val="002000AC"/>
    <w:rsid w:val="00200104"/>
    <w:rsid w:val="00200200"/>
    <w:rsid w:val="00200B07"/>
    <w:rsid w:val="00200CA3"/>
    <w:rsid w:val="00200DEA"/>
    <w:rsid w:val="00200EB6"/>
    <w:rsid w:val="0020113B"/>
    <w:rsid w:val="002014AA"/>
    <w:rsid w:val="00201545"/>
    <w:rsid w:val="002015F1"/>
    <w:rsid w:val="00201AF9"/>
    <w:rsid w:val="00201E9F"/>
    <w:rsid w:val="00202067"/>
    <w:rsid w:val="00202085"/>
    <w:rsid w:val="002024EE"/>
    <w:rsid w:val="00202512"/>
    <w:rsid w:val="00202792"/>
    <w:rsid w:val="002027B5"/>
    <w:rsid w:val="00202C66"/>
    <w:rsid w:val="00202D01"/>
    <w:rsid w:val="00202D89"/>
    <w:rsid w:val="00202EA2"/>
    <w:rsid w:val="00202FCA"/>
    <w:rsid w:val="00203107"/>
    <w:rsid w:val="00203254"/>
    <w:rsid w:val="00203520"/>
    <w:rsid w:val="002035D4"/>
    <w:rsid w:val="00203671"/>
    <w:rsid w:val="002038F8"/>
    <w:rsid w:val="0020393E"/>
    <w:rsid w:val="002039A5"/>
    <w:rsid w:val="00203B32"/>
    <w:rsid w:val="00203CC7"/>
    <w:rsid w:val="0020439E"/>
    <w:rsid w:val="002047BA"/>
    <w:rsid w:val="0020492C"/>
    <w:rsid w:val="00204A54"/>
    <w:rsid w:val="00204AB6"/>
    <w:rsid w:val="00204B52"/>
    <w:rsid w:val="00204C57"/>
    <w:rsid w:val="00204F6D"/>
    <w:rsid w:val="00205060"/>
    <w:rsid w:val="00205418"/>
    <w:rsid w:val="00205485"/>
    <w:rsid w:val="00205723"/>
    <w:rsid w:val="00205C8A"/>
    <w:rsid w:val="00205C90"/>
    <w:rsid w:val="00205DF9"/>
    <w:rsid w:val="00205E0F"/>
    <w:rsid w:val="00205F66"/>
    <w:rsid w:val="002060C9"/>
    <w:rsid w:val="002063FB"/>
    <w:rsid w:val="00206511"/>
    <w:rsid w:val="0020670C"/>
    <w:rsid w:val="002067CD"/>
    <w:rsid w:val="0020697B"/>
    <w:rsid w:val="00206B60"/>
    <w:rsid w:val="00206BD6"/>
    <w:rsid w:val="00206C25"/>
    <w:rsid w:val="00206CF1"/>
    <w:rsid w:val="00207429"/>
    <w:rsid w:val="0020750D"/>
    <w:rsid w:val="0020788E"/>
    <w:rsid w:val="0020791A"/>
    <w:rsid w:val="002079C0"/>
    <w:rsid w:val="00207A24"/>
    <w:rsid w:val="00207CB7"/>
    <w:rsid w:val="00207DA2"/>
    <w:rsid w:val="002101A5"/>
    <w:rsid w:val="00210348"/>
    <w:rsid w:val="00210353"/>
    <w:rsid w:val="002104D1"/>
    <w:rsid w:val="00210516"/>
    <w:rsid w:val="00210790"/>
    <w:rsid w:val="0021082C"/>
    <w:rsid w:val="00210A7F"/>
    <w:rsid w:val="00210CA8"/>
    <w:rsid w:val="00210D05"/>
    <w:rsid w:val="00210DAE"/>
    <w:rsid w:val="002110EE"/>
    <w:rsid w:val="002111C7"/>
    <w:rsid w:val="00211507"/>
    <w:rsid w:val="00211574"/>
    <w:rsid w:val="0021158F"/>
    <w:rsid w:val="002119E7"/>
    <w:rsid w:val="00211A04"/>
    <w:rsid w:val="00211AAB"/>
    <w:rsid w:val="00211B77"/>
    <w:rsid w:val="00211C1C"/>
    <w:rsid w:val="00211D01"/>
    <w:rsid w:val="00211E62"/>
    <w:rsid w:val="002121EE"/>
    <w:rsid w:val="00212262"/>
    <w:rsid w:val="00212476"/>
    <w:rsid w:val="002125C1"/>
    <w:rsid w:val="00212741"/>
    <w:rsid w:val="00212BB6"/>
    <w:rsid w:val="00212D65"/>
    <w:rsid w:val="00213046"/>
    <w:rsid w:val="00213170"/>
    <w:rsid w:val="002131B6"/>
    <w:rsid w:val="00213323"/>
    <w:rsid w:val="0021354B"/>
    <w:rsid w:val="00213C2D"/>
    <w:rsid w:val="00213E1C"/>
    <w:rsid w:val="00213F7A"/>
    <w:rsid w:val="00214400"/>
    <w:rsid w:val="002147FE"/>
    <w:rsid w:val="00214854"/>
    <w:rsid w:val="00214AFF"/>
    <w:rsid w:val="00214D08"/>
    <w:rsid w:val="00214D1A"/>
    <w:rsid w:val="00214E5D"/>
    <w:rsid w:val="0021523C"/>
    <w:rsid w:val="00215343"/>
    <w:rsid w:val="0021549F"/>
    <w:rsid w:val="0021567F"/>
    <w:rsid w:val="002157EC"/>
    <w:rsid w:val="00215A36"/>
    <w:rsid w:val="00215B2E"/>
    <w:rsid w:val="00215CD5"/>
    <w:rsid w:val="00215DDA"/>
    <w:rsid w:val="00215E00"/>
    <w:rsid w:val="00215EED"/>
    <w:rsid w:val="00216181"/>
    <w:rsid w:val="00216579"/>
    <w:rsid w:val="00216620"/>
    <w:rsid w:val="002167F3"/>
    <w:rsid w:val="00216B70"/>
    <w:rsid w:val="00216CB1"/>
    <w:rsid w:val="00216D37"/>
    <w:rsid w:val="002174C2"/>
    <w:rsid w:val="002176D7"/>
    <w:rsid w:val="00217783"/>
    <w:rsid w:val="00217848"/>
    <w:rsid w:val="002178BB"/>
    <w:rsid w:val="00217AFB"/>
    <w:rsid w:val="00217B43"/>
    <w:rsid w:val="00217C02"/>
    <w:rsid w:val="00217EF8"/>
    <w:rsid w:val="00217F27"/>
    <w:rsid w:val="00217F9E"/>
    <w:rsid w:val="002200A1"/>
    <w:rsid w:val="0022086E"/>
    <w:rsid w:val="0022090D"/>
    <w:rsid w:val="002209DA"/>
    <w:rsid w:val="00220C80"/>
    <w:rsid w:val="00220DE2"/>
    <w:rsid w:val="00221278"/>
    <w:rsid w:val="002212C7"/>
    <w:rsid w:val="00221377"/>
    <w:rsid w:val="00221431"/>
    <w:rsid w:val="00221A86"/>
    <w:rsid w:val="00221C51"/>
    <w:rsid w:val="00221E7A"/>
    <w:rsid w:val="002222CE"/>
    <w:rsid w:val="00222618"/>
    <w:rsid w:val="00222625"/>
    <w:rsid w:val="002226C8"/>
    <w:rsid w:val="002227ED"/>
    <w:rsid w:val="00222859"/>
    <w:rsid w:val="00222877"/>
    <w:rsid w:val="00222A01"/>
    <w:rsid w:val="00222ABC"/>
    <w:rsid w:val="00222B24"/>
    <w:rsid w:val="00222C1B"/>
    <w:rsid w:val="00222FD1"/>
    <w:rsid w:val="00222FDA"/>
    <w:rsid w:val="00224136"/>
    <w:rsid w:val="00224141"/>
    <w:rsid w:val="0022452C"/>
    <w:rsid w:val="0022465F"/>
    <w:rsid w:val="002247B0"/>
    <w:rsid w:val="002248AC"/>
    <w:rsid w:val="002249E5"/>
    <w:rsid w:val="00224A42"/>
    <w:rsid w:val="00224F71"/>
    <w:rsid w:val="00224FC6"/>
    <w:rsid w:val="0022506E"/>
    <w:rsid w:val="00225120"/>
    <w:rsid w:val="00225342"/>
    <w:rsid w:val="0022563E"/>
    <w:rsid w:val="00225C74"/>
    <w:rsid w:val="00225D25"/>
    <w:rsid w:val="00225F5E"/>
    <w:rsid w:val="00226148"/>
    <w:rsid w:val="002261F3"/>
    <w:rsid w:val="002262FE"/>
    <w:rsid w:val="00226720"/>
    <w:rsid w:val="0022674E"/>
    <w:rsid w:val="002268F5"/>
    <w:rsid w:val="00226A2E"/>
    <w:rsid w:val="00226B53"/>
    <w:rsid w:val="00226C42"/>
    <w:rsid w:val="00226CF1"/>
    <w:rsid w:val="002270BC"/>
    <w:rsid w:val="0022732A"/>
    <w:rsid w:val="00227388"/>
    <w:rsid w:val="002273C9"/>
    <w:rsid w:val="0022773C"/>
    <w:rsid w:val="0022784B"/>
    <w:rsid w:val="00227886"/>
    <w:rsid w:val="00227A59"/>
    <w:rsid w:val="00227CB4"/>
    <w:rsid w:val="00227DFC"/>
    <w:rsid w:val="002300C8"/>
    <w:rsid w:val="002300F2"/>
    <w:rsid w:val="00230197"/>
    <w:rsid w:val="00230A04"/>
    <w:rsid w:val="00230CDB"/>
    <w:rsid w:val="002310D6"/>
    <w:rsid w:val="002315F1"/>
    <w:rsid w:val="002317F6"/>
    <w:rsid w:val="00231821"/>
    <w:rsid w:val="0023193F"/>
    <w:rsid w:val="00231C58"/>
    <w:rsid w:val="00231DFE"/>
    <w:rsid w:val="0023257C"/>
    <w:rsid w:val="00232580"/>
    <w:rsid w:val="002326CA"/>
    <w:rsid w:val="00232B28"/>
    <w:rsid w:val="00232BE0"/>
    <w:rsid w:val="00232C9C"/>
    <w:rsid w:val="00232F3A"/>
    <w:rsid w:val="0023302B"/>
    <w:rsid w:val="00233085"/>
    <w:rsid w:val="002333AC"/>
    <w:rsid w:val="0023342D"/>
    <w:rsid w:val="002334F4"/>
    <w:rsid w:val="0023355B"/>
    <w:rsid w:val="0023370D"/>
    <w:rsid w:val="0023389E"/>
    <w:rsid w:val="00233CE2"/>
    <w:rsid w:val="00234159"/>
    <w:rsid w:val="00234246"/>
    <w:rsid w:val="0023431C"/>
    <w:rsid w:val="002344ED"/>
    <w:rsid w:val="002344EE"/>
    <w:rsid w:val="0023459C"/>
    <w:rsid w:val="002346D6"/>
    <w:rsid w:val="00234A11"/>
    <w:rsid w:val="00234D12"/>
    <w:rsid w:val="00234D3F"/>
    <w:rsid w:val="00234EAF"/>
    <w:rsid w:val="00234FBA"/>
    <w:rsid w:val="0023543B"/>
    <w:rsid w:val="00235D78"/>
    <w:rsid w:val="0023632C"/>
    <w:rsid w:val="00236389"/>
    <w:rsid w:val="002363F0"/>
    <w:rsid w:val="00236537"/>
    <w:rsid w:val="00236684"/>
    <w:rsid w:val="00236874"/>
    <w:rsid w:val="00236B36"/>
    <w:rsid w:val="00236C4E"/>
    <w:rsid w:val="00236C66"/>
    <w:rsid w:val="00236D24"/>
    <w:rsid w:val="00236FD0"/>
    <w:rsid w:val="002371CF"/>
    <w:rsid w:val="002372E1"/>
    <w:rsid w:val="002373A4"/>
    <w:rsid w:val="002376C2"/>
    <w:rsid w:val="002376FE"/>
    <w:rsid w:val="00237770"/>
    <w:rsid w:val="002378C6"/>
    <w:rsid w:val="002378EF"/>
    <w:rsid w:val="00237E66"/>
    <w:rsid w:val="00237EFB"/>
    <w:rsid w:val="00240080"/>
    <w:rsid w:val="0024010F"/>
    <w:rsid w:val="002401A4"/>
    <w:rsid w:val="002402F1"/>
    <w:rsid w:val="00240345"/>
    <w:rsid w:val="00240370"/>
    <w:rsid w:val="0024098B"/>
    <w:rsid w:val="002409F3"/>
    <w:rsid w:val="00240D7A"/>
    <w:rsid w:val="00240DB1"/>
    <w:rsid w:val="00240ECE"/>
    <w:rsid w:val="00240EF5"/>
    <w:rsid w:val="0024109E"/>
    <w:rsid w:val="0024122A"/>
    <w:rsid w:val="002416ED"/>
    <w:rsid w:val="00241763"/>
    <w:rsid w:val="00241993"/>
    <w:rsid w:val="00241A18"/>
    <w:rsid w:val="00241ADB"/>
    <w:rsid w:val="00241BC8"/>
    <w:rsid w:val="00241F34"/>
    <w:rsid w:val="00241F36"/>
    <w:rsid w:val="00241FB9"/>
    <w:rsid w:val="0024206F"/>
    <w:rsid w:val="00242173"/>
    <w:rsid w:val="00242446"/>
    <w:rsid w:val="002426C6"/>
    <w:rsid w:val="00242DBA"/>
    <w:rsid w:val="002433AD"/>
    <w:rsid w:val="00244252"/>
    <w:rsid w:val="002442E1"/>
    <w:rsid w:val="002443E1"/>
    <w:rsid w:val="002445C2"/>
    <w:rsid w:val="002448A5"/>
    <w:rsid w:val="00244992"/>
    <w:rsid w:val="00244CD0"/>
    <w:rsid w:val="00244EF2"/>
    <w:rsid w:val="00244F60"/>
    <w:rsid w:val="00245117"/>
    <w:rsid w:val="00245499"/>
    <w:rsid w:val="0024564B"/>
    <w:rsid w:val="0024588E"/>
    <w:rsid w:val="00245A8E"/>
    <w:rsid w:val="00245AB2"/>
    <w:rsid w:val="00245AFD"/>
    <w:rsid w:val="00245BA7"/>
    <w:rsid w:val="00245D2E"/>
    <w:rsid w:val="00245FDF"/>
    <w:rsid w:val="002467E6"/>
    <w:rsid w:val="002467EF"/>
    <w:rsid w:val="002467F6"/>
    <w:rsid w:val="00246B15"/>
    <w:rsid w:val="00246F00"/>
    <w:rsid w:val="00246F86"/>
    <w:rsid w:val="00247063"/>
    <w:rsid w:val="00247630"/>
    <w:rsid w:val="00247677"/>
    <w:rsid w:val="00247879"/>
    <w:rsid w:val="00247921"/>
    <w:rsid w:val="002479DC"/>
    <w:rsid w:val="00247CB9"/>
    <w:rsid w:val="00247D9E"/>
    <w:rsid w:val="00247F10"/>
    <w:rsid w:val="00247F11"/>
    <w:rsid w:val="002502D6"/>
    <w:rsid w:val="0025033E"/>
    <w:rsid w:val="00250472"/>
    <w:rsid w:val="00250628"/>
    <w:rsid w:val="002509A3"/>
    <w:rsid w:val="00250B99"/>
    <w:rsid w:val="00250BEA"/>
    <w:rsid w:val="00251020"/>
    <w:rsid w:val="0025116C"/>
    <w:rsid w:val="0025170E"/>
    <w:rsid w:val="002517D4"/>
    <w:rsid w:val="00251CC2"/>
    <w:rsid w:val="00251CCA"/>
    <w:rsid w:val="00251D93"/>
    <w:rsid w:val="0025203C"/>
    <w:rsid w:val="0025223B"/>
    <w:rsid w:val="002522BB"/>
    <w:rsid w:val="0025242A"/>
    <w:rsid w:val="0025275A"/>
    <w:rsid w:val="00252783"/>
    <w:rsid w:val="002528B9"/>
    <w:rsid w:val="00252DEC"/>
    <w:rsid w:val="00253351"/>
    <w:rsid w:val="002533DD"/>
    <w:rsid w:val="00253A30"/>
    <w:rsid w:val="00253AC4"/>
    <w:rsid w:val="00253AC7"/>
    <w:rsid w:val="00253B31"/>
    <w:rsid w:val="00253D54"/>
    <w:rsid w:val="002540BE"/>
    <w:rsid w:val="0025432B"/>
    <w:rsid w:val="00254AB8"/>
    <w:rsid w:val="00254B92"/>
    <w:rsid w:val="00254FDC"/>
    <w:rsid w:val="00255223"/>
    <w:rsid w:val="00255285"/>
    <w:rsid w:val="002553F6"/>
    <w:rsid w:val="00255425"/>
    <w:rsid w:val="0025585B"/>
    <w:rsid w:val="002558CE"/>
    <w:rsid w:val="00255B5D"/>
    <w:rsid w:val="00255E58"/>
    <w:rsid w:val="00255FAA"/>
    <w:rsid w:val="00256002"/>
    <w:rsid w:val="00256309"/>
    <w:rsid w:val="00256487"/>
    <w:rsid w:val="002564DF"/>
    <w:rsid w:val="002567FC"/>
    <w:rsid w:val="00256AAE"/>
    <w:rsid w:val="00256B71"/>
    <w:rsid w:val="00256D0C"/>
    <w:rsid w:val="00256E16"/>
    <w:rsid w:val="00256E5F"/>
    <w:rsid w:val="00256EC5"/>
    <w:rsid w:val="002574D0"/>
    <w:rsid w:val="00257AD9"/>
    <w:rsid w:val="00257B21"/>
    <w:rsid w:val="00257B27"/>
    <w:rsid w:val="00257F50"/>
    <w:rsid w:val="0026033A"/>
    <w:rsid w:val="0026077A"/>
    <w:rsid w:val="0026083D"/>
    <w:rsid w:val="00260932"/>
    <w:rsid w:val="00260AC4"/>
    <w:rsid w:val="0026101D"/>
    <w:rsid w:val="002611EA"/>
    <w:rsid w:val="002614A4"/>
    <w:rsid w:val="00261A11"/>
    <w:rsid w:val="00261C0E"/>
    <w:rsid w:val="0026204E"/>
    <w:rsid w:val="0026210A"/>
    <w:rsid w:val="002625C8"/>
    <w:rsid w:val="002626FC"/>
    <w:rsid w:val="00262AF4"/>
    <w:rsid w:val="00262B2D"/>
    <w:rsid w:val="00262F4F"/>
    <w:rsid w:val="00263021"/>
    <w:rsid w:val="0026312C"/>
    <w:rsid w:val="00263138"/>
    <w:rsid w:val="00263197"/>
    <w:rsid w:val="002636E1"/>
    <w:rsid w:val="002638B1"/>
    <w:rsid w:val="00263D87"/>
    <w:rsid w:val="00263E46"/>
    <w:rsid w:val="002642BE"/>
    <w:rsid w:val="00264665"/>
    <w:rsid w:val="002647D0"/>
    <w:rsid w:val="00264B20"/>
    <w:rsid w:val="00264BEA"/>
    <w:rsid w:val="00264C5F"/>
    <w:rsid w:val="00264E02"/>
    <w:rsid w:val="002652FB"/>
    <w:rsid w:val="00265354"/>
    <w:rsid w:val="002654E3"/>
    <w:rsid w:val="002655EB"/>
    <w:rsid w:val="0026563E"/>
    <w:rsid w:val="00265663"/>
    <w:rsid w:val="002656C5"/>
    <w:rsid w:val="00265727"/>
    <w:rsid w:val="00265851"/>
    <w:rsid w:val="00265A07"/>
    <w:rsid w:val="00265D03"/>
    <w:rsid w:val="00265D8C"/>
    <w:rsid w:val="0026673B"/>
    <w:rsid w:val="002668AC"/>
    <w:rsid w:val="002669A6"/>
    <w:rsid w:val="00266A62"/>
    <w:rsid w:val="00266AEE"/>
    <w:rsid w:val="00266BAB"/>
    <w:rsid w:val="00266D22"/>
    <w:rsid w:val="00266EBC"/>
    <w:rsid w:val="00266FF9"/>
    <w:rsid w:val="0026703F"/>
    <w:rsid w:val="002670DB"/>
    <w:rsid w:val="002673D0"/>
    <w:rsid w:val="002675D0"/>
    <w:rsid w:val="00267652"/>
    <w:rsid w:val="002676AD"/>
    <w:rsid w:val="002677F6"/>
    <w:rsid w:val="00267F77"/>
    <w:rsid w:val="00267FC9"/>
    <w:rsid w:val="0027025E"/>
    <w:rsid w:val="00270291"/>
    <w:rsid w:val="0027030E"/>
    <w:rsid w:val="00270529"/>
    <w:rsid w:val="00270670"/>
    <w:rsid w:val="002708F2"/>
    <w:rsid w:val="00270AEE"/>
    <w:rsid w:val="00270F7F"/>
    <w:rsid w:val="002710E2"/>
    <w:rsid w:val="002711EE"/>
    <w:rsid w:val="00271426"/>
    <w:rsid w:val="002716EB"/>
    <w:rsid w:val="00271766"/>
    <w:rsid w:val="0027198A"/>
    <w:rsid w:val="00271A39"/>
    <w:rsid w:val="00271AB5"/>
    <w:rsid w:val="00271CDE"/>
    <w:rsid w:val="00271EB6"/>
    <w:rsid w:val="00272192"/>
    <w:rsid w:val="0027226D"/>
    <w:rsid w:val="00272562"/>
    <w:rsid w:val="00272840"/>
    <w:rsid w:val="00272CAB"/>
    <w:rsid w:val="00272E94"/>
    <w:rsid w:val="00273064"/>
    <w:rsid w:val="00273124"/>
    <w:rsid w:val="002732C4"/>
    <w:rsid w:val="002735A5"/>
    <w:rsid w:val="002736A0"/>
    <w:rsid w:val="002737EC"/>
    <w:rsid w:val="00273914"/>
    <w:rsid w:val="00273D58"/>
    <w:rsid w:val="00273D99"/>
    <w:rsid w:val="00273DF8"/>
    <w:rsid w:val="00273DFC"/>
    <w:rsid w:val="00273E1A"/>
    <w:rsid w:val="00274238"/>
    <w:rsid w:val="002745CD"/>
    <w:rsid w:val="00274C16"/>
    <w:rsid w:val="00275059"/>
    <w:rsid w:val="002751DC"/>
    <w:rsid w:val="00275277"/>
    <w:rsid w:val="0027554E"/>
    <w:rsid w:val="00275D22"/>
    <w:rsid w:val="0027601D"/>
    <w:rsid w:val="00276133"/>
    <w:rsid w:val="002762E6"/>
    <w:rsid w:val="002763FC"/>
    <w:rsid w:val="0027665F"/>
    <w:rsid w:val="002766E5"/>
    <w:rsid w:val="00276711"/>
    <w:rsid w:val="002768A4"/>
    <w:rsid w:val="002768F5"/>
    <w:rsid w:val="00276AFF"/>
    <w:rsid w:val="00276D70"/>
    <w:rsid w:val="00276FEF"/>
    <w:rsid w:val="00277266"/>
    <w:rsid w:val="00277409"/>
    <w:rsid w:val="0027774F"/>
    <w:rsid w:val="002777D3"/>
    <w:rsid w:val="00277C6A"/>
    <w:rsid w:val="00277D7B"/>
    <w:rsid w:val="00277D9A"/>
    <w:rsid w:val="0028018D"/>
    <w:rsid w:val="0028023F"/>
    <w:rsid w:val="0028033B"/>
    <w:rsid w:val="00280801"/>
    <w:rsid w:val="00280847"/>
    <w:rsid w:val="00280875"/>
    <w:rsid w:val="002809BC"/>
    <w:rsid w:val="00280C8B"/>
    <w:rsid w:val="00280C94"/>
    <w:rsid w:val="00280D38"/>
    <w:rsid w:val="00280DD8"/>
    <w:rsid w:val="0028124C"/>
    <w:rsid w:val="0028134E"/>
    <w:rsid w:val="00281576"/>
    <w:rsid w:val="0028170F"/>
    <w:rsid w:val="00281A20"/>
    <w:rsid w:val="00281BD9"/>
    <w:rsid w:val="00281C19"/>
    <w:rsid w:val="00281D0A"/>
    <w:rsid w:val="00281DDA"/>
    <w:rsid w:val="00281F91"/>
    <w:rsid w:val="00281FBD"/>
    <w:rsid w:val="00281FC1"/>
    <w:rsid w:val="00281FF3"/>
    <w:rsid w:val="00282186"/>
    <w:rsid w:val="0028232A"/>
    <w:rsid w:val="002823FB"/>
    <w:rsid w:val="0028242D"/>
    <w:rsid w:val="002825BA"/>
    <w:rsid w:val="002825D9"/>
    <w:rsid w:val="00282684"/>
    <w:rsid w:val="00282A44"/>
    <w:rsid w:val="00282AA3"/>
    <w:rsid w:val="00282AFC"/>
    <w:rsid w:val="00282E99"/>
    <w:rsid w:val="002831DC"/>
    <w:rsid w:val="0028331B"/>
    <w:rsid w:val="00283592"/>
    <w:rsid w:val="002835A5"/>
    <w:rsid w:val="00283721"/>
    <w:rsid w:val="00283BAB"/>
    <w:rsid w:val="00283E27"/>
    <w:rsid w:val="0028406D"/>
    <w:rsid w:val="00284603"/>
    <w:rsid w:val="00285030"/>
    <w:rsid w:val="0028503B"/>
    <w:rsid w:val="002856A6"/>
    <w:rsid w:val="00285AFF"/>
    <w:rsid w:val="00285BD0"/>
    <w:rsid w:val="00285BFE"/>
    <w:rsid w:val="00285D03"/>
    <w:rsid w:val="00285EF2"/>
    <w:rsid w:val="00285FB8"/>
    <w:rsid w:val="00286258"/>
    <w:rsid w:val="00286400"/>
    <w:rsid w:val="00286580"/>
    <w:rsid w:val="002866FF"/>
    <w:rsid w:val="00286840"/>
    <w:rsid w:val="0028687A"/>
    <w:rsid w:val="00286A5F"/>
    <w:rsid w:val="00286A6D"/>
    <w:rsid w:val="00286C26"/>
    <w:rsid w:val="00286E27"/>
    <w:rsid w:val="00286F1B"/>
    <w:rsid w:val="002871F6"/>
    <w:rsid w:val="002872C0"/>
    <w:rsid w:val="002873A4"/>
    <w:rsid w:val="0028768C"/>
    <w:rsid w:val="00287795"/>
    <w:rsid w:val="00287A70"/>
    <w:rsid w:val="00287C80"/>
    <w:rsid w:val="00287CE3"/>
    <w:rsid w:val="00287DAD"/>
    <w:rsid w:val="0029028B"/>
    <w:rsid w:val="002902C0"/>
    <w:rsid w:val="002904D7"/>
    <w:rsid w:val="00290561"/>
    <w:rsid w:val="00290821"/>
    <w:rsid w:val="00290B22"/>
    <w:rsid w:val="00290CF4"/>
    <w:rsid w:val="00290E52"/>
    <w:rsid w:val="00291022"/>
    <w:rsid w:val="0029110C"/>
    <w:rsid w:val="0029148F"/>
    <w:rsid w:val="00291599"/>
    <w:rsid w:val="00291A09"/>
    <w:rsid w:val="0029200C"/>
    <w:rsid w:val="002922B7"/>
    <w:rsid w:val="002924EE"/>
    <w:rsid w:val="00292BB2"/>
    <w:rsid w:val="00292C35"/>
    <w:rsid w:val="00292F42"/>
    <w:rsid w:val="002931F4"/>
    <w:rsid w:val="00293260"/>
    <w:rsid w:val="00293336"/>
    <w:rsid w:val="0029333F"/>
    <w:rsid w:val="00293355"/>
    <w:rsid w:val="0029367A"/>
    <w:rsid w:val="002939AD"/>
    <w:rsid w:val="00293AD8"/>
    <w:rsid w:val="00293D2F"/>
    <w:rsid w:val="00293D41"/>
    <w:rsid w:val="00293F54"/>
    <w:rsid w:val="00293FC4"/>
    <w:rsid w:val="00293FCD"/>
    <w:rsid w:val="002941E7"/>
    <w:rsid w:val="00294291"/>
    <w:rsid w:val="002942BC"/>
    <w:rsid w:val="00294384"/>
    <w:rsid w:val="002948E2"/>
    <w:rsid w:val="00294D78"/>
    <w:rsid w:val="00294F8B"/>
    <w:rsid w:val="00295260"/>
    <w:rsid w:val="002953A9"/>
    <w:rsid w:val="00295B74"/>
    <w:rsid w:val="00295BA9"/>
    <w:rsid w:val="00295CD7"/>
    <w:rsid w:val="00295D3A"/>
    <w:rsid w:val="00295E32"/>
    <w:rsid w:val="002962A0"/>
    <w:rsid w:val="0029630E"/>
    <w:rsid w:val="0029639D"/>
    <w:rsid w:val="002963E6"/>
    <w:rsid w:val="00296674"/>
    <w:rsid w:val="002967A1"/>
    <w:rsid w:val="00296973"/>
    <w:rsid w:val="00296AFD"/>
    <w:rsid w:val="00296BBC"/>
    <w:rsid w:val="00296CC7"/>
    <w:rsid w:val="00296CE9"/>
    <w:rsid w:val="00296FA5"/>
    <w:rsid w:val="00296FC2"/>
    <w:rsid w:val="00297073"/>
    <w:rsid w:val="00297143"/>
    <w:rsid w:val="0029726A"/>
    <w:rsid w:val="002972F4"/>
    <w:rsid w:val="002974B9"/>
    <w:rsid w:val="002975DE"/>
    <w:rsid w:val="00297670"/>
    <w:rsid w:val="00297892"/>
    <w:rsid w:val="00297B72"/>
    <w:rsid w:val="00297ED1"/>
    <w:rsid w:val="002A00C1"/>
    <w:rsid w:val="002A0854"/>
    <w:rsid w:val="002A0B6F"/>
    <w:rsid w:val="002A0BE3"/>
    <w:rsid w:val="002A0F73"/>
    <w:rsid w:val="002A1416"/>
    <w:rsid w:val="002A1851"/>
    <w:rsid w:val="002A1906"/>
    <w:rsid w:val="002A1C3A"/>
    <w:rsid w:val="002A1DF4"/>
    <w:rsid w:val="002A257D"/>
    <w:rsid w:val="002A269A"/>
    <w:rsid w:val="002A2FCA"/>
    <w:rsid w:val="002A31CA"/>
    <w:rsid w:val="002A33F5"/>
    <w:rsid w:val="002A3583"/>
    <w:rsid w:val="002A38C8"/>
    <w:rsid w:val="002A3909"/>
    <w:rsid w:val="002A3AF5"/>
    <w:rsid w:val="002A3BBD"/>
    <w:rsid w:val="002A3EE0"/>
    <w:rsid w:val="002A3EFC"/>
    <w:rsid w:val="002A3FF7"/>
    <w:rsid w:val="002A416B"/>
    <w:rsid w:val="002A43FD"/>
    <w:rsid w:val="002A447E"/>
    <w:rsid w:val="002A4A19"/>
    <w:rsid w:val="002A4A3B"/>
    <w:rsid w:val="002A4C5C"/>
    <w:rsid w:val="002A4D8D"/>
    <w:rsid w:val="002A4E1A"/>
    <w:rsid w:val="002A4E81"/>
    <w:rsid w:val="002A4EBD"/>
    <w:rsid w:val="002A5111"/>
    <w:rsid w:val="002A5160"/>
    <w:rsid w:val="002A52A3"/>
    <w:rsid w:val="002A5404"/>
    <w:rsid w:val="002A5640"/>
    <w:rsid w:val="002A578A"/>
    <w:rsid w:val="002A5ACA"/>
    <w:rsid w:val="002A5CDF"/>
    <w:rsid w:val="002A5D50"/>
    <w:rsid w:val="002A5E64"/>
    <w:rsid w:val="002A5F7C"/>
    <w:rsid w:val="002A606E"/>
    <w:rsid w:val="002A60D7"/>
    <w:rsid w:val="002A6276"/>
    <w:rsid w:val="002A6B67"/>
    <w:rsid w:val="002A6BA5"/>
    <w:rsid w:val="002A6C19"/>
    <w:rsid w:val="002A6D94"/>
    <w:rsid w:val="002A6DB2"/>
    <w:rsid w:val="002A6F77"/>
    <w:rsid w:val="002A6F84"/>
    <w:rsid w:val="002A74F0"/>
    <w:rsid w:val="002A757E"/>
    <w:rsid w:val="002A7594"/>
    <w:rsid w:val="002A75FB"/>
    <w:rsid w:val="002A774A"/>
    <w:rsid w:val="002A7A3B"/>
    <w:rsid w:val="002A7CBA"/>
    <w:rsid w:val="002A7F1D"/>
    <w:rsid w:val="002B037A"/>
    <w:rsid w:val="002B0795"/>
    <w:rsid w:val="002B09B1"/>
    <w:rsid w:val="002B0AA5"/>
    <w:rsid w:val="002B0CCA"/>
    <w:rsid w:val="002B0E2E"/>
    <w:rsid w:val="002B16E1"/>
    <w:rsid w:val="002B1A7A"/>
    <w:rsid w:val="002B1A8F"/>
    <w:rsid w:val="002B1CCC"/>
    <w:rsid w:val="002B1E69"/>
    <w:rsid w:val="002B1F85"/>
    <w:rsid w:val="002B23EB"/>
    <w:rsid w:val="002B2AFA"/>
    <w:rsid w:val="002B2EC4"/>
    <w:rsid w:val="002B2EF8"/>
    <w:rsid w:val="002B2F31"/>
    <w:rsid w:val="002B3003"/>
    <w:rsid w:val="002B3090"/>
    <w:rsid w:val="002B3120"/>
    <w:rsid w:val="002B32CE"/>
    <w:rsid w:val="002B3736"/>
    <w:rsid w:val="002B3C8A"/>
    <w:rsid w:val="002B473A"/>
    <w:rsid w:val="002B479C"/>
    <w:rsid w:val="002B49AF"/>
    <w:rsid w:val="002B4CBF"/>
    <w:rsid w:val="002B4DEF"/>
    <w:rsid w:val="002B4FD9"/>
    <w:rsid w:val="002B5415"/>
    <w:rsid w:val="002B55F7"/>
    <w:rsid w:val="002B5A02"/>
    <w:rsid w:val="002B5B22"/>
    <w:rsid w:val="002B5BEF"/>
    <w:rsid w:val="002B5D20"/>
    <w:rsid w:val="002B6295"/>
    <w:rsid w:val="002B6312"/>
    <w:rsid w:val="002B6504"/>
    <w:rsid w:val="002B67E4"/>
    <w:rsid w:val="002B67EC"/>
    <w:rsid w:val="002B6AF6"/>
    <w:rsid w:val="002B6B30"/>
    <w:rsid w:val="002B6D10"/>
    <w:rsid w:val="002B6E79"/>
    <w:rsid w:val="002B6FC4"/>
    <w:rsid w:val="002B70E9"/>
    <w:rsid w:val="002B71CA"/>
    <w:rsid w:val="002B71F3"/>
    <w:rsid w:val="002B71F9"/>
    <w:rsid w:val="002B7293"/>
    <w:rsid w:val="002B778E"/>
    <w:rsid w:val="002B7BB7"/>
    <w:rsid w:val="002B7BE7"/>
    <w:rsid w:val="002B7FE3"/>
    <w:rsid w:val="002C023D"/>
    <w:rsid w:val="002C05DD"/>
    <w:rsid w:val="002C0E78"/>
    <w:rsid w:val="002C0F5C"/>
    <w:rsid w:val="002C102B"/>
    <w:rsid w:val="002C135E"/>
    <w:rsid w:val="002C18B1"/>
    <w:rsid w:val="002C19CA"/>
    <w:rsid w:val="002C1A5B"/>
    <w:rsid w:val="002C1D7C"/>
    <w:rsid w:val="002C1E7B"/>
    <w:rsid w:val="002C1FD1"/>
    <w:rsid w:val="002C226C"/>
    <w:rsid w:val="002C22DC"/>
    <w:rsid w:val="002C26F7"/>
    <w:rsid w:val="002C2AC0"/>
    <w:rsid w:val="002C2CD1"/>
    <w:rsid w:val="002C2F7F"/>
    <w:rsid w:val="002C310A"/>
    <w:rsid w:val="002C324C"/>
    <w:rsid w:val="002C3343"/>
    <w:rsid w:val="002C33D6"/>
    <w:rsid w:val="002C34E6"/>
    <w:rsid w:val="002C35CF"/>
    <w:rsid w:val="002C36EB"/>
    <w:rsid w:val="002C38D7"/>
    <w:rsid w:val="002C38DA"/>
    <w:rsid w:val="002C3900"/>
    <w:rsid w:val="002C3925"/>
    <w:rsid w:val="002C3C92"/>
    <w:rsid w:val="002C3DA3"/>
    <w:rsid w:val="002C3E9A"/>
    <w:rsid w:val="002C403D"/>
    <w:rsid w:val="002C43EF"/>
    <w:rsid w:val="002C443E"/>
    <w:rsid w:val="002C4544"/>
    <w:rsid w:val="002C4776"/>
    <w:rsid w:val="002C47BA"/>
    <w:rsid w:val="002C4A4A"/>
    <w:rsid w:val="002C4E1D"/>
    <w:rsid w:val="002C5259"/>
    <w:rsid w:val="002C5262"/>
    <w:rsid w:val="002C52C2"/>
    <w:rsid w:val="002C5348"/>
    <w:rsid w:val="002C53BA"/>
    <w:rsid w:val="002C53C6"/>
    <w:rsid w:val="002C5416"/>
    <w:rsid w:val="002C5A69"/>
    <w:rsid w:val="002C612C"/>
    <w:rsid w:val="002C6422"/>
    <w:rsid w:val="002C644F"/>
    <w:rsid w:val="002C6804"/>
    <w:rsid w:val="002C6903"/>
    <w:rsid w:val="002C6A8B"/>
    <w:rsid w:val="002C6D9C"/>
    <w:rsid w:val="002C6DE0"/>
    <w:rsid w:val="002C6FF9"/>
    <w:rsid w:val="002C709F"/>
    <w:rsid w:val="002C73FD"/>
    <w:rsid w:val="002C7B24"/>
    <w:rsid w:val="002C7E56"/>
    <w:rsid w:val="002C7FD5"/>
    <w:rsid w:val="002D00F1"/>
    <w:rsid w:val="002D026C"/>
    <w:rsid w:val="002D09BB"/>
    <w:rsid w:val="002D09DE"/>
    <w:rsid w:val="002D0A4A"/>
    <w:rsid w:val="002D1277"/>
    <w:rsid w:val="002D17C6"/>
    <w:rsid w:val="002D1A32"/>
    <w:rsid w:val="002D1C0A"/>
    <w:rsid w:val="002D1C5C"/>
    <w:rsid w:val="002D1CCA"/>
    <w:rsid w:val="002D1E42"/>
    <w:rsid w:val="002D1F51"/>
    <w:rsid w:val="002D1FF1"/>
    <w:rsid w:val="002D22EA"/>
    <w:rsid w:val="002D24A1"/>
    <w:rsid w:val="002D24AC"/>
    <w:rsid w:val="002D2500"/>
    <w:rsid w:val="002D257C"/>
    <w:rsid w:val="002D2695"/>
    <w:rsid w:val="002D26F4"/>
    <w:rsid w:val="002D282F"/>
    <w:rsid w:val="002D2837"/>
    <w:rsid w:val="002D2A77"/>
    <w:rsid w:val="002D2DA6"/>
    <w:rsid w:val="002D2E3F"/>
    <w:rsid w:val="002D3165"/>
    <w:rsid w:val="002D334C"/>
    <w:rsid w:val="002D33F2"/>
    <w:rsid w:val="002D3586"/>
    <w:rsid w:val="002D367C"/>
    <w:rsid w:val="002D3702"/>
    <w:rsid w:val="002D3828"/>
    <w:rsid w:val="002D3D85"/>
    <w:rsid w:val="002D45E8"/>
    <w:rsid w:val="002D496A"/>
    <w:rsid w:val="002D49F9"/>
    <w:rsid w:val="002D4A76"/>
    <w:rsid w:val="002D4DFD"/>
    <w:rsid w:val="002D4FCF"/>
    <w:rsid w:val="002D5075"/>
    <w:rsid w:val="002D518A"/>
    <w:rsid w:val="002D5206"/>
    <w:rsid w:val="002D54E0"/>
    <w:rsid w:val="002D551C"/>
    <w:rsid w:val="002D55B3"/>
    <w:rsid w:val="002D55B6"/>
    <w:rsid w:val="002D55C0"/>
    <w:rsid w:val="002D59ED"/>
    <w:rsid w:val="002D5BB1"/>
    <w:rsid w:val="002D600A"/>
    <w:rsid w:val="002D618E"/>
    <w:rsid w:val="002D62D1"/>
    <w:rsid w:val="002D63DB"/>
    <w:rsid w:val="002D6478"/>
    <w:rsid w:val="002D65A1"/>
    <w:rsid w:val="002D671F"/>
    <w:rsid w:val="002D67F4"/>
    <w:rsid w:val="002D68B1"/>
    <w:rsid w:val="002D6B00"/>
    <w:rsid w:val="002D6CA8"/>
    <w:rsid w:val="002D6CC9"/>
    <w:rsid w:val="002D6CFD"/>
    <w:rsid w:val="002D6DA9"/>
    <w:rsid w:val="002D6DC8"/>
    <w:rsid w:val="002D6E4A"/>
    <w:rsid w:val="002D6F82"/>
    <w:rsid w:val="002D7053"/>
    <w:rsid w:val="002D7083"/>
    <w:rsid w:val="002D7367"/>
    <w:rsid w:val="002D739D"/>
    <w:rsid w:val="002D7A3F"/>
    <w:rsid w:val="002D7D08"/>
    <w:rsid w:val="002E01A0"/>
    <w:rsid w:val="002E0201"/>
    <w:rsid w:val="002E023F"/>
    <w:rsid w:val="002E08FA"/>
    <w:rsid w:val="002E09AD"/>
    <w:rsid w:val="002E0A97"/>
    <w:rsid w:val="002E0AB0"/>
    <w:rsid w:val="002E0CB9"/>
    <w:rsid w:val="002E0DA7"/>
    <w:rsid w:val="002E0E51"/>
    <w:rsid w:val="002E0EDE"/>
    <w:rsid w:val="002E0FE6"/>
    <w:rsid w:val="002E11B5"/>
    <w:rsid w:val="002E13FE"/>
    <w:rsid w:val="002E147E"/>
    <w:rsid w:val="002E17FC"/>
    <w:rsid w:val="002E1A18"/>
    <w:rsid w:val="002E1A6E"/>
    <w:rsid w:val="002E1E4E"/>
    <w:rsid w:val="002E2309"/>
    <w:rsid w:val="002E2484"/>
    <w:rsid w:val="002E262F"/>
    <w:rsid w:val="002E2C9C"/>
    <w:rsid w:val="002E30D6"/>
    <w:rsid w:val="002E31A9"/>
    <w:rsid w:val="002E330D"/>
    <w:rsid w:val="002E3355"/>
    <w:rsid w:val="002E33E7"/>
    <w:rsid w:val="002E3475"/>
    <w:rsid w:val="002E3635"/>
    <w:rsid w:val="002E3676"/>
    <w:rsid w:val="002E36B1"/>
    <w:rsid w:val="002E3A3D"/>
    <w:rsid w:val="002E3A5F"/>
    <w:rsid w:val="002E3A89"/>
    <w:rsid w:val="002E3AC3"/>
    <w:rsid w:val="002E3B04"/>
    <w:rsid w:val="002E3B2D"/>
    <w:rsid w:val="002E3B46"/>
    <w:rsid w:val="002E3D6A"/>
    <w:rsid w:val="002E410C"/>
    <w:rsid w:val="002E479E"/>
    <w:rsid w:val="002E47D9"/>
    <w:rsid w:val="002E489B"/>
    <w:rsid w:val="002E4B37"/>
    <w:rsid w:val="002E4B57"/>
    <w:rsid w:val="002E4B69"/>
    <w:rsid w:val="002E4D6B"/>
    <w:rsid w:val="002E4F77"/>
    <w:rsid w:val="002E5195"/>
    <w:rsid w:val="002E519B"/>
    <w:rsid w:val="002E52BB"/>
    <w:rsid w:val="002E5567"/>
    <w:rsid w:val="002E594A"/>
    <w:rsid w:val="002E5DE0"/>
    <w:rsid w:val="002E5E19"/>
    <w:rsid w:val="002E62BB"/>
    <w:rsid w:val="002E62D0"/>
    <w:rsid w:val="002E63A6"/>
    <w:rsid w:val="002E643B"/>
    <w:rsid w:val="002E650C"/>
    <w:rsid w:val="002E68AF"/>
    <w:rsid w:val="002E69AE"/>
    <w:rsid w:val="002E69CC"/>
    <w:rsid w:val="002E69F3"/>
    <w:rsid w:val="002E6A8A"/>
    <w:rsid w:val="002E6D93"/>
    <w:rsid w:val="002E6E03"/>
    <w:rsid w:val="002E7152"/>
    <w:rsid w:val="002E7211"/>
    <w:rsid w:val="002E7314"/>
    <w:rsid w:val="002E73B8"/>
    <w:rsid w:val="002E7440"/>
    <w:rsid w:val="002E74DC"/>
    <w:rsid w:val="002E76FB"/>
    <w:rsid w:val="002F00F9"/>
    <w:rsid w:val="002F01E6"/>
    <w:rsid w:val="002F050C"/>
    <w:rsid w:val="002F07E1"/>
    <w:rsid w:val="002F0DE3"/>
    <w:rsid w:val="002F0F42"/>
    <w:rsid w:val="002F1466"/>
    <w:rsid w:val="002F16A7"/>
    <w:rsid w:val="002F177D"/>
    <w:rsid w:val="002F1988"/>
    <w:rsid w:val="002F1A24"/>
    <w:rsid w:val="002F1ED6"/>
    <w:rsid w:val="002F20E9"/>
    <w:rsid w:val="002F21E7"/>
    <w:rsid w:val="002F2377"/>
    <w:rsid w:val="002F2B2B"/>
    <w:rsid w:val="002F2D35"/>
    <w:rsid w:val="002F2D4E"/>
    <w:rsid w:val="002F2DBB"/>
    <w:rsid w:val="002F2EE7"/>
    <w:rsid w:val="002F2F1A"/>
    <w:rsid w:val="002F31BC"/>
    <w:rsid w:val="002F33B3"/>
    <w:rsid w:val="002F34DB"/>
    <w:rsid w:val="002F350B"/>
    <w:rsid w:val="002F3603"/>
    <w:rsid w:val="002F37B3"/>
    <w:rsid w:val="002F38E7"/>
    <w:rsid w:val="002F3A97"/>
    <w:rsid w:val="002F3B04"/>
    <w:rsid w:val="002F3C99"/>
    <w:rsid w:val="002F416B"/>
    <w:rsid w:val="002F41C7"/>
    <w:rsid w:val="002F41D5"/>
    <w:rsid w:val="002F42CE"/>
    <w:rsid w:val="002F42F1"/>
    <w:rsid w:val="002F4502"/>
    <w:rsid w:val="002F47D9"/>
    <w:rsid w:val="002F48B4"/>
    <w:rsid w:val="002F548D"/>
    <w:rsid w:val="002F54FB"/>
    <w:rsid w:val="002F5874"/>
    <w:rsid w:val="002F59EB"/>
    <w:rsid w:val="002F5C27"/>
    <w:rsid w:val="002F5E8C"/>
    <w:rsid w:val="002F5F77"/>
    <w:rsid w:val="002F6210"/>
    <w:rsid w:val="002F62DB"/>
    <w:rsid w:val="002F63B8"/>
    <w:rsid w:val="002F641C"/>
    <w:rsid w:val="002F64A6"/>
    <w:rsid w:val="002F6531"/>
    <w:rsid w:val="002F6A29"/>
    <w:rsid w:val="002F6A31"/>
    <w:rsid w:val="002F6AB5"/>
    <w:rsid w:val="002F6B7B"/>
    <w:rsid w:val="002F6CF8"/>
    <w:rsid w:val="002F6FB7"/>
    <w:rsid w:val="002F7024"/>
    <w:rsid w:val="002F710C"/>
    <w:rsid w:val="002F7123"/>
    <w:rsid w:val="002F7171"/>
    <w:rsid w:val="002F71D1"/>
    <w:rsid w:val="002F7287"/>
    <w:rsid w:val="002F7499"/>
    <w:rsid w:val="002F7CF5"/>
    <w:rsid w:val="002F7F39"/>
    <w:rsid w:val="0030032E"/>
    <w:rsid w:val="00300347"/>
    <w:rsid w:val="00300765"/>
    <w:rsid w:val="00300872"/>
    <w:rsid w:val="00300C16"/>
    <w:rsid w:val="00300D6F"/>
    <w:rsid w:val="00300E3D"/>
    <w:rsid w:val="00301040"/>
    <w:rsid w:val="00301074"/>
    <w:rsid w:val="0030155A"/>
    <w:rsid w:val="003015BE"/>
    <w:rsid w:val="003017EA"/>
    <w:rsid w:val="0030180B"/>
    <w:rsid w:val="003018C2"/>
    <w:rsid w:val="00301B34"/>
    <w:rsid w:val="003027D0"/>
    <w:rsid w:val="00302BA4"/>
    <w:rsid w:val="00302D39"/>
    <w:rsid w:val="003030FB"/>
    <w:rsid w:val="00303126"/>
    <w:rsid w:val="003034F1"/>
    <w:rsid w:val="0030352F"/>
    <w:rsid w:val="0030357D"/>
    <w:rsid w:val="00303647"/>
    <w:rsid w:val="003036F3"/>
    <w:rsid w:val="00303754"/>
    <w:rsid w:val="00303A62"/>
    <w:rsid w:val="00303A9A"/>
    <w:rsid w:val="00303B91"/>
    <w:rsid w:val="00303C2B"/>
    <w:rsid w:val="00303FA5"/>
    <w:rsid w:val="00304000"/>
    <w:rsid w:val="0030457B"/>
    <w:rsid w:val="003047D8"/>
    <w:rsid w:val="00304A86"/>
    <w:rsid w:val="00304B2B"/>
    <w:rsid w:val="00304DDC"/>
    <w:rsid w:val="00305165"/>
    <w:rsid w:val="00305593"/>
    <w:rsid w:val="003055EC"/>
    <w:rsid w:val="00305768"/>
    <w:rsid w:val="003057AA"/>
    <w:rsid w:val="00305968"/>
    <w:rsid w:val="00305AA8"/>
    <w:rsid w:val="00305BB8"/>
    <w:rsid w:val="00305C34"/>
    <w:rsid w:val="00305FD1"/>
    <w:rsid w:val="00305FD9"/>
    <w:rsid w:val="003065D5"/>
    <w:rsid w:val="00306616"/>
    <w:rsid w:val="0030682B"/>
    <w:rsid w:val="00306936"/>
    <w:rsid w:val="00306943"/>
    <w:rsid w:val="00306E30"/>
    <w:rsid w:val="00306E33"/>
    <w:rsid w:val="003070E9"/>
    <w:rsid w:val="003073DD"/>
    <w:rsid w:val="003079B8"/>
    <w:rsid w:val="00307A76"/>
    <w:rsid w:val="0031070E"/>
    <w:rsid w:val="00310987"/>
    <w:rsid w:val="00311075"/>
    <w:rsid w:val="003114B0"/>
    <w:rsid w:val="00311501"/>
    <w:rsid w:val="0031176B"/>
    <w:rsid w:val="003117FF"/>
    <w:rsid w:val="00311907"/>
    <w:rsid w:val="003119EA"/>
    <w:rsid w:val="00311ACD"/>
    <w:rsid w:val="00311CE3"/>
    <w:rsid w:val="00311D92"/>
    <w:rsid w:val="00311FFE"/>
    <w:rsid w:val="00312142"/>
    <w:rsid w:val="003121A1"/>
    <w:rsid w:val="0031263E"/>
    <w:rsid w:val="0031280F"/>
    <w:rsid w:val="003129A7"/>
    <w:rsid w:val="00312A46"/>
    <w:rsid w:val="00312C63"/>
    <w:rsid w:val="00312FB1"/>
    <w:rsid w:val="003131FF"/>
    <w:rsid w:val="0031322A"/>
    <w:rsid w:val="00313689"/>
    <w:rsid w:val="00313D06"/>
    <w:rsid w:val="00313D0E"/>
    <w:rsid w:val="00313DBD"/>
    <w:rsid w:val="00313EC7"/>
    <w:rsid w:val="003144C0"/>
    <w:rsid w:val="003148E6"/>
    <w:rsid w:val="00314BD8"/>
    <w:rsid w:val="00314D93"/>
    <w:rsid w:val="00314E8F"/>
    <w:rsid w:val="00315769"/>
    <w:rsid w:val="003157FF"/>
    <w:rsid w:val="00315F74"/>
    <w:rsid w:val="00315F81"/>
    <w:rsid w:val="00316212"/>
    <w:rsid w:val="00316224"/>
    <w:rsid w:val="003167E7"/>
    <w:rsid w:val="0031681C"/>
    <w:rsid w:val="0031696E"/>
    <w:rsid w:val="00316B46"/>
    <w:rsid w:val="00316B57"/>
    <w:rsid w:val="00316E4D"/>
    <w:rsid w:val="00316FE1"/>
    <w:rsid w:val="00317004"/>
    <w:rsid w:val="00317161"/>
    <w:rsid w:val="00317453"/>
    <w:rsid w:val="00317511"/>
    <w:rsid w:val="00317D2A"/>
    <w:rsid w:val="00317F56"/>
    <w:rsid w:val="0032005A"/>
    <w:rsid w:val="0032011C"/>
    <w:rsid w:val="00320125"/>
    <w:rsid w:val="003201CE"/>
    <w:rsid w:val="0032021D"/>
    <w:rsid w:val="00320291"/>
    <w:rsid w:val="00320295"/>
    <w:rsid w:val="00320372"/>
    <w:rsid w:val="003203E0"/>
    <w:rsid w:val="0032052A"/>
    <w:rsid w:val="003205EC"/>
    <w:rsid w:val="00320708"/>
    <w:rsid w:val="0032071B"/>
    <w:rsid w:val="00320752"/>
    <w:rsid w:val="003207A1"/>
    <w:rsid w:val="003207AA"/>
    <w:rsid w:val="003207CE"/>
    <w:rsid w:val="0032095B"/>
    <w:rsid w:val="00320A98"/>
    <w:rsid w:val="00320CF6"/>
    <w:rsid w:val="00321027"/>
    <w:rsid w:val="003217EE"/>
    <w:rsid w:val="00321A46"/>
    <w:rsid w:val="00321F81"/>
    <w:rsid w:val="00321F9F"/>
    <w:rsid w:val="003220E1"/>
    <w:rsid w:val="003223F4"/>
    <w:rsid w:val="0032258C"/>
    <w:rsid w:val="00322799"/>
    <w:rsid w:val="003227B9"/>
    <w:rsid w:val="003227F1"/>
    <w:rsid w:val="00322A4F"/>
    <w:rsid w:val="00322E8E"/>
    <w:rsid w:val="00322FF2"/>
    <w:rsid w:val="003231D6"/>
    <w:rsid w:val="003233B9"/>
    <w:rsid w:val="00323402"/>
    <w:rsid w:val="00323453"/>
    <w:rsid w:val="00323613"/>
    <w:rsid w:val="00323895"/>
    <w:rsid w:val="00323B11"/>
    <w:rsid w:val="00323B6A"/>
    <w:rsid w:val="00323BEF"/>
    <w:rsid w:val="00323FC3"/>
    <w:rsid w:val="003243F5"/>
    <w:rsid w:val="003244A3"/>
    <w:rsid w:val="003245F8"/>
    <w:rsid w:val="0032490F"/>
    <w:rsid w:val="0032493B"/>
    <w:rsid w:val="00324974"/>
    <w:rsid w:val="003249B3"/>
    <w:rsid w:val="00324B05"/>
    <w:rsid w:val="00324DBC"/>
    <w:rsid w:val="00325316"/>
    <w:rsid w:val="00325363"/>
    <w:rsid w:val="00325586"/>
    <w:rsid w:val="003255DC"/>
    <w:rsid w:val="003256BC"/>
    <w:rsid w:val="00325786"/>
    <w:rsid w:val="00325908"/>
    <w:rsid w:val="00325AA9"/>
    <w:rsid w:val="00325D7F"/>
    <w:rsid w:val="0032611A"/>
    <w:rsid w:val="0032617F"/>
    <w:rsid w:val="003264CD"/>
    <w:rsid w:val="00326704"/>
    <w:rsid w:val="0032677F"/>
    <w:rsid w:val="0032748C"/>
    <w:rsid w:val="00327789"/>
    <w:rsid w:val="003277C2"/>
    <w:rsid w:val="003277E6"/>
    <w:rsid w:val="00327BE4"/>
    <w:rsid w:val="00327C3C"/>
    <w:rsid w:val="00327F7C"/>
    <w:rsid w:val="003300F1"/>
    <w:rsid w:val="003302AC"/>
    <w:rsid w:val="003303C7"/>
    <w:rsid w:val="003306C3"/>
    <w:rsid w:val="0033091C"/>
    <w:rsid w:val="00330B38"/>
    <w:rsid w:val="00330BF1"/>
    <w:rsid w:val="00330F1B"/>
    <w:rsid w:val="00330F60"/>
    <w:rsid w:val="0033107C"/>
    <w:rsid w:val="003312D9"/>
    <w:rsid w:val="003313D5"/>
    <w:rsid w:val="00331AEA"/>
    <w:rsid w:val="00331B77"/>
    <w:rsid w:val="00331BCE"/>
    <w:rsid w:val="00331EF8"/>
    <w:rsid w:val="003321AA"/>
    <w:rsid w:val="0033229B"/>
    <w:rsid w:val="00332384"/>
    <w:rsid w:val="003324CD"/>
    <w:rsid w:val="0033252C"/>
    <w:rsid w:val="0033267A"/>
    <w:rsid w:val="0033272F"/>
    <w:rsid w:val="00332789"/>
    <w:rsid w:val="00332898"/>
    <w:rsid w:val="003328D3"/>
    <w:rsid w:val="00332BF9"/>
    <w:rsid w:val="00332DB2"/>
    <w:rsid w:val="00332DDE"/>
    <w:rsid w:val="00332DFB"/>
    <w:rsid w:val="0033314A"/>
    <w:rsid w:val="003332A8"/>
    <w:rsid w:val="003332C8"/>
    <w:rsid w:val="003333CB"/>
    <w:rsid w:val="0033357E"/>
    <w:rsid w:val="003336C4"/>
    <w:rsid w:val="003336E5"/>
    <w:rsid w:val="003337C4"/>
    <w:rsid w:val="003338F0"/>
    <w:rsid w:val="00333E3D"/>
    <w:rsid w:val="00334196"/>
    <w:rsid w:val="0033428C"/>
    <w:rsid w:val="003346AD"/>
    <w:rsid w:val="00334798"/>
    <w:rsid w:val="00334A7B"/>
    <w:rsid w:val="00334AE8"/>
    <w:rsid w:val="00334B87"/>
    <w:rsid w:val="00334B9E"/>
    <w:rsid w:val="00334E54"/>
    <w:rsid w:val="00334FA5"/>
    <w:rsid w:val="0033502E"/>
    <w:rsid w:val="0033515B"/>
    <w:rsid w:val="0033566D"/>
    <w:rsid w:val="00335A75"/>
    <w:rsid w:val="00335BD4"/>
    <w:rsid w:val="00335DC5"/>
    <w:rsid w:val="00335F1F"/>
    <w:rsid w:val="0033635C"/>
    <w:rsid w:val="0033636E"/>
    <w:rsid w:val="00336566"/>
    <w:rsid w:val="003366A0"/>
    <w:rsid w:val="0033698F"/>
    <w:rsid w:val="00336B8E"/>
    <w:rsid w:val="0033738C"/>
    <w:rsid w:val="00337399"/>
    <w:rsid w:val="003373BF"/>
    <w:rsid w:val="003373C4"/>
    <w:rsid w:val="003376F3"/>
    <w:rsid w:val="0033776E"/>
    <w:rsid w:val="003378AA"/>
    <w:rsid w:val="0033793F"/>
    <w:rsid w:val="00337B71"/>
    <w:rsid w:val="00337C5D"/>
    <w:rsid w:val="00337D77"/>
    <w:rsid w:val="00337F9F"/>
    <w:rsid w:val="00340053"/>
    <w:rsid w:val="00340137"/>
    <w:rsid w:val="003403F8"/>
    <w:rsid w:val="003405B3"/>
    <w:rsid w:val="003405C2"/>
    <w:rsid w:val="0034069F"/>
    <w:rsid w:val="00340994"/>
    <w:rsid w:val="00340AAC"/>
    <w:rsid w:val="00340B7E"/>
    <w:rsid w:val="00340D11"/>
    <w:rsid w:val="00340F9F"/>
    <w:rsid w:val="00341125"/>
    <w:rsid w:val="00341156"/>
    <w:rsid w:val="003411CD"/>
    <w:rsid w:val="00341266"/>
    <w:rsid w:val="00341343"/>
    <w:rsid w:val="00341445"/>
    <w:rsid w:val="0034146E"/>
    <w:rsid w:val="003414E7"/>
    <w:rsid w:val="00341592"/>
    <w:rsid w:val="003415D7"/>
    <w:rsid w:val="00341626"/>
    <w:rsid w:val="00341656"/>
    <w:rsid w:val="003418A3"/>
    <w:rsid w:val="003419B7"/>
    <w:rsid w:val="00341C34"/>
    <w:rsid w:val="00341CEF"/>
    <w:rsid w:val="00341D22"/>
    <w:rsid w:val="00341F03"/>
    <w:rsid w:val="00341F27"/>
    <w:rsid w:val="00342662"/>
    <w:rsid w:val="003427CB"/>
    <w:rsid w:val="0034282A"/>
    <w:rsid w:val="00342893"/>
    <w:rsid w:val="00342C29"/>
    <w:rsid w:val="00342EFF"/>
    <w:rsid w:val="0034302A"/>
    <w:rsid w:val="00343247"/>
    <w:rsid w:val="0034350F"/>
    <w:rsid w:val="0034355A"/>
    <w:rsid w:val="003435A0"/>
    <w:rsid w:val="003435F5"/>
    <w:rsid w:val="003436B6"/>
    <w:rsid w:val="0034375D"/>
    <w:rsid w:val="003441BA"/>
    <w:rsid w:val="00344207"/>
    <w:rsid w:val="003446B3"/>
    <w:rsid w:val="003446B8"/>
    <w:rsid w:val="003446F0"/>
    <w:rsid w:val="00344A17"/>
    <w:rsid w:val="00344A7C"/>
    <w:rsid w:val="00344B6E"/>
    <w:rsid w:val="00344E03"/>
    <w:rsid w:val="00344E60"/>
    <w:rsid w:val="00345015"/>
    <w:rsid w:val="00345417"/>
    <w:rsid w:val="00345645"/>
    <w:rsid w:val="00345652"/>
    <w:rsid w:val="003456CA"/>
    <w:rsid w:val="003456D3"/>
    <w:rsid w:val="003459A5"/>
    <w:rsid w:val="00345BEE"/>
    <w:rsid w:val="00345C1F"/>
    <w:rsid w:val="00345C55"/>
    <w:rsid w:val="00345DD7"/>
    <w:rsid w:val="00345E11"/>
    <w:rsid w:val="00345E15"/>
    <w:rsid w:val="0034610C"/>
    <w:rsid w:val="003461D5"/>
    <w:rsid w:val="0034632B"/>
    <w:rsid w:val="003463F2"/>
    <w:rsid w:val="00346654"/>
    <w:rsid w:val="0034675F"/>
    <w:rsid w:val="00346967"/>
    <w:rsid w:val="00346F7C"/>
    <w:rsid w:val="00346FF6"/>
    <w:rsid w:val="00347292"/>
    <w:rsid w:val="003472C4"/>
    <w:rsid w:val="00347443"/>
    <w:rsid w:val="003475BE"/>
    <w:rsid w:val="003475FA"/>
    <w:rsid w:val="00347AD7"/>
    <w:rsid w:val="00347BF8"/>
    <w:rsid w:val="00347D73"/>
    <w:rsid w:val="00347EB1"/>
    <w:rsid w:val="003500A0"/>
    <w:rsid w:val="003500AF"/>
    <w:rsid w:val="0035015A"/>
    <w:rsid w:val="0035036D"/>
    <w:rsid w:val="003503A2"/>
    <w:rsid w:val="003503C7"/>
    <w:rsid w:val="00350667"/>
    <w:rsid w:val="003508CD"/>
    <w:rsid w:val="00350993"/>
    <w:rsid w:val="00350B1F"/>
    <w:rsid w:val="00350DF8"/>
    <w:rsid w:val="00350FE9"/>
    <w:rsid w:val="0035157A"/>
    <w:rsid w:val="003519FD"/>
    <w:rsid w:val="00351B67"/>
    <w:rsid w:val="00351F24"/>
    <w:rsid w:val="00351F25"/>
    <w:rsid w:val="0035216D"/>
    <w:rsid w:val="0035226B"/>
    <w:rsid w:val="00352647"/>
    <w:rsid w:val="00352851"/>
    <w:rsid w:val="003529A3"/>
    <w:rsid w:val="00352BB1"/>
    <w:rsid w:val="00352DC5"/>
    <w:rsid w:val="00352E2A"/>
    <w:rsid w:val="00352EE5"/>
    <w:rsid w:val="00352EE6"/>
    <w:rsid w:val="003533F9"/>
    <w:rsid w:val="00353401"/>
    <w:rsid w:val="00353442"/>
    <w:rsid w:val="003534EE"/>
    <w:rsid w:val="00353B6D"/>
    <w:rsid w:val="00353CD3"/>
    <w:rsid w:val="00353F5E"/>
    <w:rsid w:val="00354095"/>
    <w:rsid w:val="0035438F"/>
    <w:rsid w:val="003543C1"/>
    <w:rsid w:val="0035440C"/>
    <w:rsid w:val="00354D89"/>
    <w:rsid w:val="0035513E"/>
    <w:rsid w:val="0035574C"/>
    <w:rsid w:val="00355993"/>
    <w:rsid w:val="00355AA0"/>
    <w:rsid w:val="00355DA8"/>
    <w:rsid w:val="00355E14"/>
    <w:rsid w:val="00355E4F"/>
    <w:rsid w:val="00355F7B"/>
    <w:rsid w:val="00356200"/>
    <w:rsid w:val="00356315"/>
    <w:rsid w:val="003564A8"/>
    <w:rsid w:val="0035671A"/>
    <w:rsid w:val="00356B95"/>
    <w:rsid w:val="003570BA"/>
    <w:rsid w:val="003571A5"/>
    <w:rsid w:val="00357310"/>
    <w:rsid w:val="00357BA1"/>
    <w:rsid w:val="00357D40"/>
    <w:rsid w:val="00360184"/>
    <w:rsid w:val="003601DC"/>
    <w:rsid w:val="00360359"/>
    <w:rsid w:val="0036046E"/>
    <w:rsid w:val="00360FC4"/>
    <w:rsid w:val="00361085"/>
    <w:rsid w:val="00361482"/>
    <w:rsid w:val="00361746"/>
    <w:rsid w:val="00361F6C"/>
    <w:rsid w:val="00362796"/>
    <w:rsid w:val="003627EE"/>
    <w:rsid w:val="0036280A"/>
    <w:rsid w:val="00362826"/>
    <w:rsid w:val="0036289A"/>
    <w:rsid w:val="003628DD"/>
    <w:rsid w:val="00362C63"/>
    <w:rsid w:val="00362E05"/>
    <w:rsid w:val="00362EF6"/>
    <w:rsid w:val="00362FC5"/>
    <w:rsid w:val="00363124"/>
    <w:rsid w:val="003631CC"/>
    <w:rsid w:val="0036338A"/>
    <w:rsid w:val="0036338F"/>
    <w:rsid w:val="0036345C"/>
    <w:rsid w:val="00363633"/>
    <w:rsid w:val="0036368C"/>
    <w:rsid w:val="0036387A"/>
    <w:rsid w:val="00363952"/>
    <w:rsid w:val="003639FB"/>
    <w:rsid w:val="00363B99"/>
    <w:rsid w:val="00363DA3"/>
    <w:rsid w:val="003640A7"/>
    <w:rsid w:val="003642C4"/>
    <w:rsid w:val="00364700"/>
    <w:rsid w:val="0036472D"/>
    <w:rsid w:val="00364839"/>
    <w:rsid w:val="00364A00"/>
    <w:rsid w:val="00364BEC"/>
    <w:rsid w:val="00365003"/>
    <w:rsid w:val="00365769"/>
    <w:rsid w:val="003660F6"/>
    <w:rsid w:val="003661F1"/>
    <w:rsid w:val="0036622F"/>
    <w:rsid w:val="003664F2"/>
    <w:rsid w:val="00366513"/>
    <w:rsid w:val="0036668F"/>
    <w:rsid w:val="00366811"/>
    <w:rsid w:val="003668D3"/>
    <w:rsid w:val="00366A64"/>
    <w:rsid w:val="003670CC"/>
    <w:rsid w:val="003672C8"/>
    <w:rsid w:val="00367355"/>
    <w:rsid w:val="003674CB"/>
    <w:rsid w:val="00367560"/>
    <w:rsid w:val="00367651"/>
    <w:rsid w:val="00367A0F"/>
    <w:rsid w:val="00367AD9"/>
    <w:rsid w:val="00367B62"/>
    <w:rsid w:val="00367D28"/>
    <w:rsid w:val="00367D3E"/>
    <w:rsid w:val="00370018"/>
    <w:rsid w:val="0037001D"/>
    <w:rsid w:val="0037018B"/>
    <w:rsid w:val="003702A0"/>
    <w:rsid w:val="0037040D"/>
    <w:rsid w:val="00370631"/>
    <w:rsid w:val="0037068B"/>
    <w:rsid w:val="00370A07"/>
    <w:rsid w:val="00370BF7"/>
    <w:rsid w:val="00370C10"/>
    <w:rsid w:val="00370CB6"/>
    <w:rsid w:val="00371315"/>
    <w:rsid w:val="003714EC"/>
    <w:rsid w:val="0037155F"/>
    <w:rsid w:val="00371A49"/>
    <w:rsid w:val="00371B2D"/>
    <w:rsid w:val="00371B66"/>
    <w:rsid w:val="00371DBC"/>
    <w:rsid w:val="00371EEC"/>
    <w:rsid w:val="00371FFB"/>
    <w:rsid w:val="003721DE"/>
    <w:rsid w:val="00372599"/>
    <w:rsid w:val="00372842"/>
    <w:rsid w:val="0037289B"/>
    <w:rsid w:val="0037293D"/>
    <w:rsid w:val="0037298D"/>
    <w:rsid w:val="003729D0"/>
    <w:rsid w:val="00372C48"/>
    <w:rsid w:val="00372CFD"/>
    <w:rsid w:val="00372E51"/>
    <w:rsid w:val="00372F3C"/>
    <w:rsid w:val="00372F51"/>
    <w:rsid w:val="00372FCA"/>
    <w:rsid w:val="00372FDF"/>
    <w:rsid w:val="003732D3"/>
    <w:rsid w:val="00373609"/>
    <w:rsid w:val="00373DDF"/>
    <w:rsid w:val="00373F56"/>
    <w:rsid w:val="00374125"/>
    <w:rsid w:val="00374575"/>
    <w:rsid w:val="003745B9"/>
    <w:rsid w:val="00374691"/>
    <w:rsid w:val="0037475D"/>
    <w:rsid w:val="00374ACE"/>
    <w:rsid w:val="00374BB3"/>
    <w:rsid w:val="003750A1"/>
    <w:rsid w:val="00375193"/>
    <w:rsid w:val="003755B7"/>
    <w:rsid w:val="003759EA"/>
    <w:rsid w:val="00375A04"/>
    <w:rsid w:val="00375C88"/>
    <w:rsid w:val="00375E99"/>
    <w:rsid w:val="00375F0C"/>
    <w:rsid w:val="00375F36"/>
    <w:rsid w:val="00375FA5"/>
    <w:rsid w:val="0037609E"/>
    <w:rsid w:val="003762F7"/>
    <w:rsid w:val="00376513"/>
    <w:rsid w:val="003769B4"/>
    <w:rsid w:val="00376A3D"/>
    <w:rsid w:val="00376B4C"/>
    <w:rsid w:val="00376CE2"/>
    <w:rsid w:val="00376F29"/>
    <w:rsid w:val="00377034"/>
    <w:rsid w:val="00377180"/>
    <w:rsid w:val="0037720F"/>
    <w:rsid w:val="00377279"/>
    <w:rsid w:val="0037773E"/>
    <w:rsid w:val="003778E4"/>
    <w:rsid w:val="003779E5"/>
    <w:rsid w:val="00377AA1"/>
    <w:rsid w:val="00377D6C"/>
    <w:rsid w:val="00377DB2"/>
    <w:rsid w:val="0038026E"/>
    <w:rsid w:val="00380501"/>
    <w:rsid w:val="0038068C"/>
    <w:rsid w:val="0038077A"/>
    <w:rsid w:val="0038078D"/>
    <w:rsid w:val="0038084E"/>
    <w:rsid w:val="00380B70"/>
    <w:rsid w:val="00380D5E"/>
    <w:rsid w:val="00380E4D"/>
    <w:rsid w:val="00381010"/>
    <w:rsid w:val="00381187"/>
    <w:rsid w:val="00381259"/>
    <w:rsid w:val="0038159C"/>
    <w:rsid w:val="003819C6"/>
    <w:rsid w:val="00381DC1"/>
    <w:rsid w:val="0038252F"/>
    <w:rsid w:val="00382760"/>
    <w:rsid w:val="00382934"/>
    <w:rsid w:val="003829E2"/>
    <w:rsid w:val="00382E35"/>
    <w:rsid w:val="00382FE0"/>
    <w:rsid w:val="00383142"/>
    <w:rsid w:val="00383358"/>
    <w:rsid w:val="00383466"/>
    <w:rsid w:val="0038359E"/>
    <w:rsid w:val="003838B3"/>
    <w:rsid w:val="00383AA1"/>
    <w:rsid w:val="00383ACB"/>
    <w:rsid w:val="00383BF0"/>
    <w:rsid w:val="00383F11"/>
    <w:rsid w:val="00383F81"/>
    <w:rsid w:val="00383F9B"/>
    <w:rsid w:val="003842B0"/>
    <w:rsid w:val="003842DD"/>
    <w:rsid w:val="003847D0"/>
    <w:rsid w:val="00384C95"/>
    <w:rsid w:val="00384D2D"/>
    <w:rsid w:val="00384F3A"/>
    <w:rsid w:val="00384FF6"/>
    <w:rsid w:val="003853FE"/>
    <w:rsid w:val="0038550F"/>
    <w:rsid w:val="003857C8"/>
    <w:rsid w:val="0038588A"/>
    <w:rsid w:val="00385E3E"/>
    <w:rsid w:val="00385EFC"/>
    <w:rsid w:val="00386172"/>
    <w:rsid w:val="00386307"/>
    <w:rsid w:val="003863C0"/>
    <w:rsid w:val="0038664C"/>
    <w:rsid w:val="0038675F"/>
    <w:rsid w:val="00386764"/>
    <w:rsid w:val="003867E2"/>
    <w:rsid w:val="003868A8"/>
    <w:rsid w:val="00386F68"/>
    <w:rsid w:val="003871F3"/>
    <w:rsid w:val="00387263"/>
    <w:rsid w:val="00387445"/>
    <w:rsid w:val="00387750"/>
    <w:rsid w:val="00387764"/>
    <w:rsid w:val="00387CEB"/>
    <w:rsid w:val="00387DC3"/>
    <w:rsid w:val="00390153"/>
    <w:rsid w:val="003901B4"/>
    <w:rsid w:val="003902CE"/>
    <w:rsid w:val="003904B2"/>
    <w:rsid w:val="0039090C"/>
    <w:rsid w:val="00390DA2"/>
    <w:rsid w:val="00390E1F"/>
    <w:rsid w:val="00390FD0"/>
    <w:rsid w:val="003912A9"/>
    <w:rsid w:val="0039154E"/>
    <w:rsid w:val="00391841"/>
    <w:rsid w:val="00391B38"/>
    <w:rsid w:val="00391C06"/>
    <w:rsid w:val="00391C7D"/>
    <w:rsid w:val="00391D4F"/>
    <w:rsid w:val="00391DC4"/>
    <w:rsid w:val="00391DC8"/>
    <w:rsid w:val="00392384"/>
    <w:rsid w:val="003926AD"/>
    <w:rsid w:val="00392B81"/>
    <w:rsid w:val="00392EBA"/>
    <w:rsid w:val="00393266"/>
    <w:rsid w:val="00393611"/>
    <w:rsid w:val="00393866"/>
    <w:rsid w:val="00393D2C"/>
    <w:rsid w:val="00393D44"/>
    <w:rsid w:val="00393E83"/>
    <w:rsid w:val="0039472F"/>
    <w:rsid w:val="0039492B"/>
    <w:rsid w:val="003949CB"/>
    <w:rsid w:val="00394B19"/>
    <w:rsid w:val="00394D9C"/>
    <w:rsid w:val="00394F10"/>
    <w:rsid w:val="00395005"/>
    <w:rsid w:val="003953A3"/>
    <w:rsid w:val="003955B4"/>
    <w:rsid w:val="0039582B"/>
    <w:rsid w:val="00395878"/>
    <w:rsid w:val="00395A1F"/>
    <w:rsid w:val="00395F7E"/>
    <w:rsid w:val="0039606D"/>
    <w:rsid w:val="003960BF"/>
    <w:rsid w:val="003962BF"/>
    <w:rsid w:val="003962CC"/>
    <w:rsid w:val="00396315"/>
    <w:rsid w:val="00396520"/>
    <w:rsid w:val="00396635"/>
    <w:rsid w:val="0039663F"/>
    <w:rsid w:val="0039699F"/>
    <w:rsid w:val="00396A48"/>
    <w:rsid w:val="003970D1"/>
    <w:rsid w:val="00397322"/>
    <w:rsid w:val="0039758D"/>
    <w:rsid w:val="003978BA"/>
    <w:rsid w:val="0039796D"/>
    <w:rsid w:val="00397BCF"/>
    <w:rsid w:val="00397BFE"/>
    <w:rsid w:val="00397D5C"/>
    <w:rsid w:val="00397F99"/>
    <w:rsid w:val="00397FF9"/>
    <w:rsid w:val="003A011F"/>
    <w:rsid w:val="003A031F"/>
    <w:rsid w:val="003A05DE"/>
    <w:rsid w:val="003A065A"/>
    <w:rsid w:val="003A0870"/>
    <w:rsid w:val="003A09D5"/>
    <w:rsid w:val="003A09E3"/>
    <w:rsid w:val="003A0D99"/>
    <w:rsid w:val="003A102A"/>
    <w:rsid w:val="003A13DB"/>
    <w:rsid w:val="003A146A"/>
    <w:rsid w:val="003A1518"/>
    <w:rsid w:val="003A1548"/>
    <w:rsid w:val="003A157F"/>
    <w:rsid w:val="003A16D1"/>
    <w:rsid w:val="003A191E"/>
    <w:rsid w:val="003A194A"/>
    <w:rsid w:val="003A1B23"/>
    <w:rsid w:val="003A1D02"/>
    <w:rsid w:val="003A2670"/>
    <w:rsid w:val="003A26E7"/>
    <w:rsid w:val="003A2897"/>
    <w:rsid w:val="003A2F25"/>
    <w:rsid w:val="003A2F6C"/>
    <w:rsid w:val="003A329F"/>
    <w:rsid w:val="003A3572"/>
    <w:rsid w:val="003A36A3"/>
    <w:rsid w:val="003A3943"/>
    <w:rsid w:val="003A3DCF"/>
    <w:rsid w:val="003A436F"/>
    <w:rsid w:val="003A456F"/>
    <w:rsid w:val="003A4895"/>
    <w:rsid w:val="003A495F"/>
    <w:rsid w:val="003A5158"/>
    <w:rsid w:val="003A520A"/>
    <w:rsid w:val="003A525F"/>
    <w:rsid w:val="003A6005"/>
    <w:rsid w:val="003A618C"/>
    <w:rsid w:val="003A6EC1"/>
    <w:rsid w:val="003A74B6"/>
    <w:rsid w:val="003A7577"/>
    <w:rsid w:val="003A7738"/>
    <w:rsid w:val="003A7A1D"/>
    <w:rsid w:val="003A7D62"/>
    <w:rsid w:val="003A7DE9"/>
    <w:rsid w:val="003A7E29"/>
    <w:rsid w:val="003A7E5B"/>
    <w:rsid w:val="003A7F37"/>
    <w:rsid w:val="003A7F47"/>
    <w:rsid w:val="003B011E"/>
    <w:rsid w:val="003B038E"/>
    <w:rsid w:val="003B0593"/>
    <w:rsid w:val="003B0B7B"/>
    <w:rsid w:val="003B101E"/>
    <w:rsid w:val="003B12CC"/>
    <w:rsid w:val="003B132F"/>
    <w:rsid w:val="003B197A"/>
    <w:rsid w:val="003B1A1A"/>
    <w:rsid w:val="003B1A90"/>
    <w:rsid w:val="003B1DFA"/>
    <w:rsid w:val="003B1E74"/>
    <w:rsid w:val="003B1EDF"/>
    <w:rsid w:val="003B234F"/>
    <w:rsid w:val="003B2353"/>
    <w:rsid w:val="003B254C"/>
    <w:rsid w:val="003B2584"/>
    <w:rsid w:val="003B264B"/>
    <w:rsid w:val="003B2760"/>
    <w:rsid w:val="003B27BD"/>
    <w:rsid w:val="003B2D00"/>
    <w:rsid w:val="003B2F63"/>
    <w:rsid w:val="003B31CF"/>
    <w:rsid w:val="003B32FF"/>
    <w:rsid w:val="003B34C1"/>
    <w:rsid w:val="003B362F"/>
    <w:rsid w:val="003B3940"/>
    <w:rsid w:val="003B39CB"/>
    <w:rsid w:val="003B39E2"/>
    <w:rsid w:val="003B3DEE"/>
    <w:rsid w:val="003B4008"/>
    <w:rsid w:val="003B4116"/>
    <w:rsid w:val="003B428B"/>
    <w:rsid w:val="003B437D"/>
    <w:rsid w:val="003B44DB"/>
    <w:rsid w:val="003B48BA"/>
    <w:rsid w:val="003B497F"/>
    <w:rsid w:val="003B49BF"/>
    <w:rsid w:val="003B4B00"/>
    <w:rsid w:val="003B4D3D"/>
    <w:rsid w:val="003B4DBD"/>
    <w:rsid w:val="003B50E4"/>
    <w:rsid w:val="003B5127"/>
    <w:rsid w:val="003B5518"/>
    <w:rsid w:val="003B57BF"/>
    <w:rsid w:val="003B5B82"/>
    <w:rsid w:val="003B5DE9"/>
    <w:rsid w:val="003B6099"/>
    <w:rsid w:val="003B60BF"/>
    <w:rsid w:val="003B633A"/>
    <w:rsid w:val="003B64F1"/>
    <w:rsid w:val="003B65D4"/>
    <w:rsid w:val="003B662D"/>
    <w:rsid w:val="003B6772"/>
    <w:rsid w:val="003B67EC"/>
    <w:rsid w:val="003B68CF"/>
    <w:rsid w:val="003B6C4D"/>
    <w:rsid w:val="003B6E71"/>
    <w:rsid w:val="003B6F2C"/>
    <w:rsid w:val="003B7053"/>
    <w:rsid w:val="003B7234"/>
    <w:rsid w:val="003B74A3"/>
    <w:rsid w:val="003B7663"/>
    <w:rsid w:val="003B7715"/>
    <w:rsid w:val="003B78B6"/>
    <w:rsid w:val="003B78F7"/>
    <w:rsid w:val="003B7A14"/>
    <w:rsid w:val="003B7C24"/>
    <w:rsid w:val="003B7C26"/>
    <w:rsid w:val="003B7C94"/>
    <w:rsid w:val="003B7D63"/>
    <w:rsid w:val="003B7DE0"/>
    <w:rsid w:val="003B7ED6"/>
    <w:rsid w:val="003C005D"/>
    <w:rsid w:val="003C010A"/>
    <w:rsid w:val="003C0245"/>
    <w:rsid w:val="003C045D"/>
    <w:rsid w:val="003C0794"/>
    <w:rsid w:val="003C07F9"/>
    <w:rsid w:val="003C0916"/>
    <w:rsid w:val="003C0AAC"/>
    <w:rsid w:val="003C0C53"/>
    <w:rsid w:val="003C0EF6"/>
    <w:rsid w:val="003C10F7"/>
    <w:rsid w:val="003C12FC"/>
    <w:rsid w:val="003C16E0"/>
    <w:rsid w:val="003C1782"/>
    <w:rsid w:val="003C1B38"/>
    <w:rsid w:val="003C1DEA"/>
    <w:rsid w:val="003C1F51"/>
    <w:rsid w:val="003C20A3"/>
    <w:rsid w:val="003C21DB"/>
    <w:rsid w:val="003C2480"/>
    <w:rsid w:val="003C2616"/>
    <w:rsid w:val="003C263C"/>
    <w:rsid w:val="003C28B1"/>
    <w:rsid w:val="003C2943"/>
    <w:rsid w:val="003C2A50"/>
    <w:rsid w:val="003C2A77"/>
    <w:rsid w:val="003C2BE8"/>
    <w:rsid w:val="003C2BEE"/>
    <w:rsid w:val="003C30F2"/>
    <w:rsid w:val="003C3199"/>
    <w:rsid w:val="003C3320"/>
    <w:rsid w:val="003C33D0"/>
    <w:rsid w:val="003C33D5"/>
    <w:rsid w:val="003C3799"/>
    <w:rsid w:val="003C3975"/>
    <w:rsid w:val="003C39BA"/>
    <w:rsid w:val="003C3A00"/>
    <w:rsid w:val="003C3CB0"/>
    <w:rsid w:val="003C3EA8"/>
    <w:rsid w:val="003C400E"/>
    <w:rsid w:val="003C41E8"/>
    <w:rsid w:val="003C440E"/>
    <w:rsid w:val="003C47A8"/>
    <w:rsid w:val="003C5427"/>
    <w:rsid w:val="003C5D0B"/>
    <w:rsid w:val="003C5F1D"/>
    <w:rsid w:val="003C5FF7"/>
    <w:rsid w:val="003C6026"/>
    <w:rsid w:val="003C6093"/>
    <w:rsid w:val="003C62B7"/>
    <w:rsid w:val="003C6318"/>
    <w:rsid w:val="003C638E"/>
    <w:rsid w:val="003C6435"/>
    <w:rsid w:val="003C64E1"/>
    <w:rsid w:val="003C65FF"/>
    <w:rsid w:val="003C6612"/>
    <w:rsid w:val="003C66B9"/>
    <w:rsid w:val="003C676B"/>
    <w:rsid w:val="003C6927"/>
    <w:rsid w:val="003C69D5"/>
    <w:rsid w:val="003C6D5E"/>
    <w:rsid w:val="003C6DF9"/>
    <w:rsid w:val="003C6EA0"/>
    <w:rsid w:val="003C7056"/>
    <w:rsid w:val="003C7171"/>
    <w:rsid w:val="003C7388"/>
    <w:rsid w:val="003C73C1"/>
    <w:rsid w:val="003C742C"/>
    <w:rsid w:val="003C74BC"/>
    <w:rsid w:val="003C75ED"/>
    <w:rsid w:val="003C79B5"/>
    <w:rsid w:val="003C7CFC"/>
    <w:rsid w:val="003C7DA7"/>
    <w:rsid w:val="003C7EC1"/>
    <w:rsid w:val="003D000F"/>
    <w:rsid w:val="003D0064"/>
    <w:rsid w:val="003D02B6"/>
    <w:rsid w:val="003D060E"/>
    <w:rsid w:val="003D08DF"/>
    <w:rsid w:val="003D0995"/>
    <w:rsid w:val="003D09CE"/>
    <w:rsid w:val="003D0A10"/>
    <w:rsid w:val="003D0A15"/>
    <w:rsid w:val="003D0A7B"/>
    <w:rsid w:val="003D107B"/>
    <w:rsid w:val="003D155C"/>
    <w:rsid w:val="003D180C"/>
    <w:rsid w:val="003D195A"/>
    <w:rsid w:val="003D1970"/>
    <w:rsid w:val="003D221F"/>
    <w:rsid w:val="003D245D"/>
    <w:rsid w:val="003D2543"/>
    <w:rsid w:val="003D268D"/>
    <w:rsid w:val="003D2772"/>
    <w:rsid w:val="003D2839"/>
    <w:rsid w:val="003D2A05"/>
    <w:rsid w:val="003D2A6F"/>
    <w:rsid w:val="003D2BA9"/>
    <w:rsid w:val="003D3173"/>
    <w:rsid w:val="003D31C1"/>
    <w:rsid w:val="003D33D5"/>
    <w:rsid w:val="003D3423"/>
    <w:rsid w:val="003D3556"/>
    <w:rsid w:val="003D36EB"/>
    <w:rsid w:val="003D39B0"/>
    <w:rsid w:val="003D3A0A"/>
    <w:rsid w:val="003D3B8C"/>
    <w:rsid w:val="003D3F46"/>
    <w:rsid w:val="003D3F4D"/>
    <w:rsid w:val="003D406F"/>
    <w:rsid w:val="003D4271"/>
    <w:rsid w:val="003D43F1"/>
    <w:rsid w:val="003D4595"/>
    <w:rsid w:val="003D475B"/>
    <w:rsid w:val="003D4AC7"/>
    <w:rsid w:val="003D4AD2"/>
    <w:rsid w:val="003D4E92"/>
    <w:rsid w:val="003D4F7F"/>
    <w:rsid w:val="003D5184"/>
    <w:rsid w:val="003D53FD"/>
    <w:rsid w:val="003D543C"/>
    <w:rsid w:val="003D55F1"/>
    <w:rsid w:val="003D58AA"/>
    <w:rsid w:val="003D5B5B"/>
    <w:rsid w:val="003D5BFF"/>
    <w:rsid w:val="003D5CA6"/>
    <w:rsid w:val="003D5CF8"/>
    <w:rsid w:val="003D6185"/>
    <w:rsid w:val="003D6615"/>
    <w:rsid w:val="003D6644"/>
    <w:rsid w:val="003D6660"/>
    <w:rsid w:val="003D6AE2"/>
    <w:rsid w:val="003D6CE2"/>
    <w:rsid w:val="003D7336"/>
    <w:rsid w:val="003D747B"/>
    <w:rsid w:val="003D7709"/>
    <w:rsid w:val="003D7AD2"/>
    <w:rsid w:val="003D7BF2"/>
    <w:rsid w:val="003D7F99"/>
    <w:rsid w:val="003E003F"/>
    <w:rsid w:val="003E004A"/>
    <w:rsid w:val="003E014B"/>
    <w:rsid w:val="003E0204"/>
    <w:rsid w:val="003E0744"/>
    <w:rsid w:val="003E1077"/>
    <w:rsid w:val="003E111E"/>
    <w:rsid w:val="003E11D2"/>
    <w:rsid w:val="003E134E"/>
    <w:rsid w:val="003E18A5"/>
    <w:rsid w:val="003E1B16"/>
    <w:rsid w:val="003E1C62"/>
    <w:rsid w:val="003E1E68"/>
    <w:rsid w:val="003E2306"/>
    <w:rsid w:val="003E25C1"/>
    <w:rsid w:val="003E2895"/>
    <w:rsid w:val="003E2C16"/>
    <w:rsid w:val="003E2DE9"/>
    <w:rsid w:val="003E2E4D"/>
    <w:rsid w:val="003E2EC8"/>
    <w:rsid w:val="003E3264"/>
    <w:rsid w:val="003E3A5E"/>
    <w:rsid w:val="003E3ABB"/>
    <w:rsid w:val="003E3D2C"/>
    <w:rsid w:val="003E3D93"/>
    <w:rsid w:val="003E3EC9"/>
    <w:rsid w:val="003E3F40"/>
    <w:rsid w:val="003E3F74"/>
    <w:rsid w:val="003E420F"/>
    <w:rsid w:val="003E42A9"/>
    <w:rsid w:val="003E4372"/>
    <w:rsid w:val="003E46A5"/>
    <w:rsid w:val="003E4C40"/>
    <w:rsid w:val="003E50B1"/>
    <w:rsid w:val="003E5303"/>
    <w:rsid w:val="003E5326"/>
    <w:rsid w:val="003E5422"/>
    <w:rsid w:val="003E5441"/>
    <w:rsid w:val="003E5451"/>
    <w:rsid w:val="003E572B"/>
    <w:rsid w:val="003E5939"/>
    <w:rsid w:val="003E5BE1"/>
    <w:rsid w:val="003E5FF6"/>
    <w:rsid w:val="003E6078"/>
    <w:rsid w:val="003E62A2"/>
    <w:rsid w:val="003E62CF"/>
    <w:rsid w:val="003E648E"/>
    <w:rsid w:val="003E6616"/>
    <w:rsid w:val="003E6B4C"/>
    <w:rsid w:val="003E6CA0"/>
    <w:rsid w:val="003E6DAB"/>
    <w:rsid w:val="003E6E9C"/>
    <w:rsid w:val="003E7159"/>
    <w:rsid w:val="003E72F3"/>
    <w:rsid w:val="003E79B6"/>
    <w:rsid w:val="003E7C8A"/>
    <w:rsid w:val="003E7F61"/>
    <w:rsid w:val="003E7FD6"/>
    <w:rsid w:val="003F065E"/>
    <w:rsid w:val="003F0EA9"/>
    <w:rsid w:val="003F1134"/>
    <w:rsid w:val="003F1250"/>
    <w:rsid w:val="003F147D"/>
    <w:rsid w:val="003F1517"/>
    <w:rsid w:val="003F1B35"/>
    <w:rsid w:val="003F1B97"/>
    <w:rsid w:val="003F1BE2"/>
    <w:rsid w:val="003F1C34"/>
    <w:rsid w:val="003F1DA6"/>
    <w:rsid w:val="003F1F6D"/>
    <w:rsid w:val="003F1FB0"/>
    <w:rsid w:val="003F23BD"/>
    <w:rsid w:val="003F23E2"/>
    <w:rsid w:val="003F2471"/>
    <w:rsid w:val="003F263D"/>
    <w:rsid w:val="003F2A26"/>
    <w:rsid w:val="003F2B74"/>
    <w:rsid w:val="003F2F09"/>
    <w:rsid w:val="003F2FA9"/>
    <w:rsid w:val="003F2FF4"/>
    <w:rsid w:val="003F32EE"/>
    <w:rsid w:val="003F33DE"/>
    <w:rsid w:val="003F3586"/>
    <w:rsid w:val="003F3B86"/>
    <w:rsid w:val="003F3C74"/>
    <w:rsid w:val="003F3DA5"/>
    <w:rsid w:val="003F4013"/>
    <w:rsid w:val="003F41FC"/>
    <w:rsid w:val="003F4323"/>
    <w:rsid w:val="003F47D8"/>
    <w:rsid w:val="003F49C2"/>
    <w:rsid w:val="003F4ABB"/>
    <w:rsid w:val="003F4EC6"/>
    <w:rsid w:val="003F5540"/>
    <w:rsid w:val="003F56E3"/>
    <w:rsid w:val="003F5A6F"/>
    <w:rsid w:val="003F5AE4"/>
    <w:rsid w:val="003F5C03"/>
    <w:rsid w:val="003F60B4"/>
    <w:rsid w:val="003F61B9"/>
    <w:rsid w:val="003F6609"/>
    <w:rsid w:val="003F68BC"/>
    <w:rsid w:val="003F68C4"/>
    <w:rsid w:val="003F6A69"/>
    <w:rsid w:val="003F6CCB"/>
    <w:rsid w:val="003F6D33"/>
    <w:rsid w:val="003F6DCF"/>
    <w:rsid w:val="003F7160"/>
    <w:rsid w:val="003F71C1"/>
    <w:rsid w:val="003F7603"/>
    <w:rsid w:val="003F7658"/>
    <w:rsid w:val="003F78E5"/>
    <w:rsid w:val="003F7A55"/>
    <w:rsid w:val="003F7A73"/>
    <w:rsid w:val="003F7C46"/>
    <w:rsid w:val="003F7E09"/>
    <w:rsid w:val="003F7E92"/>
    <w:rsid w:val="003F7FB8"/>
    <w:rsid w:val="00400311"/>
    <w:rsid w:val="004005B5"/>
    <w:rsid w:val="004005E8"/>
    <w:rsid w:val="00400908"/>
    <w:rsid w:val="00400C57"/>
    <w:rsid w:val="00400F4A"/>
    <w:rsid w:val="004010B7"/>
    <w:rsid w:val="004010D2"/>
    <w:rsid w:val="00401123"/>
    <w:rsid w:val="00401241"/>
    <w:rsid w:val="00401323"/>
    <w:rsid w:val="0040145F"/>
    <w:rsid w:val="004014B1"/>
    <w:rsid w:val="004014D5"/>
    <w:rsid w:val="00401A1B"/>
    <w:rsid w:val="00401C15"/>
    <w:rsid w:val="00401C57"/>
    <w:rsid w:val="004020B9"/>
    <w:rsid w:val="00402C08"/>
    <w:rsid w:val="00402EBA"/>
    <w:rsid w:val="00403102"/>
    <w:rsid w:val="00403331"/>
    <w:rsid w:val="004033F6"/>
    <w:rsid w:val="00403834"/>
    <w:rsid w:val="00403835"/>
    <w:rsid w:val="00403C55"/>
    <w:rsid w:val="00403C9E"/>
    <w:rsid w:val="00403CF5"/>
    <w:rsid w:val="0040406B"/>
    <w:rsid w:val="004044F8"/>
    <w:rsid w:val="00404508"/>
    <w:rsid w:val="0040483E"/>
    <w:rsid w:val="00404A3D"/>
    <w:rsid w:val="00404A84"/>
    <w:rsid w:val="00405130"/>
    <w:rsid w:val="004052A0"/>
    <w:rsid w:val="004053FF"/>
    <w:rsid w:val="00405907"/>
    <w:rsid w:val="00405C19"/>
    <w:rsid w:val="00405C9E"/>
    <w:rsid w:val="004060E9"/>
    <w:rsid w:val="00406495"/>
    <w:rsid w:val="00406662"/>
    <w:rsid w:val="00406695"/>
    <w:rsid w:val="00406970"/>
    <w:rsid w:val="00406C49"/>
    <w:rsid w:val="00406DD1"/>
    <w:rsid w:val="004074E7"/>
    <w:rsid w:val="00407677"/>
    <w:rsid w:val="004076BB"/>
    <w:rsid w:val="004078F3"/>
    <w:rsid w:val="00410073"/>
    <w:rsid w:val="004100F9"/>
    <w:rsid w:val="004101E6"/>
    <w:rsid w:val="004102C7"/>
    <w:rsid w:val="004102CF"/>
    <w:rsid w:val="0041039D"/>
    <w:rsid w:val="0041064D"/>
    <w:rsid w:val="0041071D"/>
    <w:rsid w:val="00410E40"/>
    <w:rsid w:val="0041106D"/>
    <w:rsid w:val="004111A7"/>
    <w:rsid w:val="00411389"/>
    <w:rsid w:val="00411742"/>
    <w:rsid w:val="00411A64"/>
    <w:rsid w:val="00411A84"/>
    <w:rsid w:val="00411BB9"/>
    <w:rsid w:val="00411C6F"/>
    <w:rsid w:val="00411E7F"/>
    <w:rsid w:val="00412445"/>
    <w:rsid w:val="00412790"/>
    <w:rsid w:val="00412795"/>
    <w:rsid w:val="00412E73"/>
    <w:rsid w:val="00412EAF"/>
    <w:rsid w:val="00412F69"/>
    <w:rsid w:val="004130C2"/>
    <w:rsid w:val="0041330E"/>
    <w:rsid w:val="0041338D"/>
    <w:rsid w:val="00413583"/>
    <w:rsid w:val="004135B2"/>
    <w:rsid w:val="004136BB"/>
    <w:rsid w:val="004136CD"/>
    <w:rsid w:val="0041386E"/>
    <w:rsid w:val="004139C3"/>
    <w:rsid w:val="00413D14"/>
    <w:rsid w:val="00413DFB"/>
    <w:rsid w:val="00413F0E"/>
    <w:rsid w:val="00413F73"/>
    <w:rsid w:val="0041408B"/>
    <w:rsid w:val="0041423D"/>
    <w:rsid w:val="0041453C"/>
    <w:rsid w:val="00414693"/>
    <w:rsid w:val="004146C5"/>
    <w:rsid w:val="004146F1"/>
    <w:rsid w:val="0041484B"/>
    <w:rsid w:val="00414889"/>
    <w:rsid w:val="004149DF"/>
    <w:rsid w:val="00414C6D"/>
    <w:rsid w:val="00414E5D"/>
    <w:rsid w:val="0041506F"/>
    <w:rsid w:val="004153AB"/>
    <w:rsid w:val="0041593B"/>
    <w:rsid w:val="00415961"/>
    <w:rsid w:val="00415C9D"/>
    <w:rsid w:val="00415CE8"/>
    <w:rsid w:val="0041625D"/>
    <w:rsid w:val="0041634B"/>
    <w:rsid w:val="00416482"/>
    <w:rsid w:val="0041650B"/>
    <w:rsid w:val="00416657"/>
    <w:rsid w:val="0041666A"/>
    <w:rsid w:val="00416A3D"/>
    <w:rsid w:val="00416ACD"/>
    <w:rsid w:val="00416B2A"/>
    <w:rsid w:val="00416E96"/>
    <w:rsid w:val="004172B8"/>
    <w:rsid w:val="00417345"/>
    <w:rsid w:val="0041759F"/>
    <w:rsid w:val="00417652"/>
    <w:rsid w:val="00417BCA"/>
    <w:rsid w:val="00417C0A"/>
    <w:rsid w:val="00417F7A"/>
    <w:rsid w:val="00417FC2"/>
    <w:rsid w:val="00420057"/>
    <w:rsid w:val="0042019D"/>
    <w:rsid w:val="004201E1"/>
    <w:rsid w:val="00420468"/>
    <w:rsid w:val="0042080B"/>
    <w:rsid w:val="004209BC"/>
    <w:rsid w:val="00420A85"/>
    <w:rsid w:val="00420AA5"/>
    <w:rsid w:val="00420D07"/>
    <w:rsid w:val="00421120"/>
    <w:rsid w:val="004213C8"/>
    <w:rsid w:val="0042140B"/>
    <w:rsid w:val="0042173D"/>
    <w:rsid w:val="0042182C"/>
    <w:rsid w:val="004219C5"/>
    <w:rsid w:val="00421C82"/>
    <w:rsid w:val="00421D32"/>
    <w:rsid w:val="00422124"/>
    <w:rsid w:val="00422162"/>
    <w:rsid w:val="004221BB"/>
    <w:rsid w:val="00422669"/>
    <w:rsid w:val="004226EB"/>
    <w:rsid w:val="004228BB"/>
    <w:rsid w:val="00422C92"/>
    <w:rsid w:val="00422CE5"/>
    <w:rsid w:val="00422DA0"/>
    <w:rsid w:val="00422F15"/>
    <w:rsid w:val="00423027"/>
    <w:rsid w:val="00423082"/>
    <w:rsid w:val="0042309C"/>
    <w:rsid w:val="0042335F"/>
    <w:rsid w:val="004233A5"/>
    <w:rsid w:val="0042351B"/>
    <w:rsid w:val="0042384E"/>
    <w:rsid w:val="00423926"/>
    <w:rsid w:val="004239D1"/>
    <w:rsid w:val="00423B1D"/>
    <w:rsid w:val="0042481C"/>
    <w:rsid w:val="00424857"/>
    <w:rsid w:val="0042496B"/>
    <w:rsid w:val="00424C54"/>
    <w:rsid w:val="00424E66"/>
    <w:rsid w:val="00424FDC"/>
    <w:rsid w:val="004253B0"/>
    <w:rsid w:val="004253B5"/>
    <w:rsid w:val="00425868"/>
    <w:rsid w:val="004259D2"/>
    <w:rsid w:val="00425B1C"/>
    <w:rsid w:val="00425FD1"/>
    <w:rsid w:val="004262A8"/>
    <w:rsid w:val="00426366"/>
    <w:rsid w:val="0042642B"/>
    <w:rsid w:val="0042645D"/>
    <w:rsid w:val="0042679A"/>
    <w:rsid w:val="004268CC"/>
    <w:rsid w:val="00426AE1"/>
    <w:rsid w:val="00426AF8"/>
    <w:rsid w:val="00426B63"/>
    <w:rsid w:val="00426CB5"/>
    <w:rsid w:val="00427180"/>
    <w:rsid w:val="004272D4"/>
    <w:rsid w:val="004275E6"/>
    <w:rsid w:val="0042766B"/>
    <w:rsid w:val="0042791D"/>
    <w:rsid w:val="00427B3A"/>
    <w:rsid w:val="00427D16"/>
    <w:rsid w:val="00427FDB"/>
    <w:rsid w:val="004308C4"/>
    <w:rsid w:val="00430A18"/>
    <w:rsid w:val="00431163"/>
    <w:rsid w:val="004312BF"/>
    <w:rsid w:val="004313C7"/>
    <w:rsid w:val="00431592"/>
    <w:rsid w:val="00431621"/>
    <w:rsid w:val="0043165C"/>
    <w:rsid w:val="004316A2"/>
    <w:rsid w:val="00431A79"/>
    <w:rsid w:val="00431F90"/>
    <w:rsid w:val="00432038"/>
    <w:rsid w:val="0043216A"/>
    <w:rsid w:val="00432458"/>
    <w:rsid w:val="00432974"/>
    <w:rsid w:val="004330E9"/>
    <w:rsid w:val="00433125"/>
    <w:rsid w:val="00433279"/>
    <w:rsid w:val="004332F9"/>
    <w:rsid w:val="00433325"/>
    <w:rsid w:val="0043349D"/>
    <w:rsid w:val="00433A07"/>
    <w:rsid w:val="00433CC6"/>
    <w:rsid w:val="00434048"/>
    <w:rsid w:val="00434322"/>
    <w:rsid w:val="00434856"/>
    <w:rsid w:val="00434940"/>
    <w:rsid w:val="004349F9"/>
    <w:rsid w:val="00434B79"/>
    <w:rsid w:val="00434E30"/>
    <w:rsid w:val="004350CA"/>
    <w:rsid w:val="0043515D"/>
    <w:rsid w:val="00435282"/>
    <w:rsid w:val="00435419"/>
    <w:rsid w:val="00435830"/>
    <w:rsid w:val="00435871"/>
    <w:rsid w:val="00435953"/>
    <w:rsid w:val="00435999"/>
    <w:rsid w:val="00435B55"/>
    <w:rsid w:val="00435B9A"/>
    <w:rsid w:val="00435E66"/>
    <w:rsid w:val="00435EB1"/>
    <w:rsid w:val="00436037"/>
    <w:rsid w:val="00436237"/>
    <w:rsid w:val="0043627A"/>
    <w:rsid w:val="00436287"/>
    <w:rsid w:val="004362C9"/>
    <w:rsid w:val="004365E5"/>
    <w:rsid w:val="0043679B"/>
    <w:rsid w:val="00436AC1"/>
    <w:rsid w:val="00436CA7"/>
    <w:rsid w:val="00436D21"/>
    <w:rsid w:val="0043714B"/>
    <w:rsid w:val="0043734F"/>
    <w:rsid w:val="00437595"/>
    <w:rsid w:val="004377B7"/>
    <w:rsid w:val="00437A1E"/>
    <w:rsid w:val="00437F29"/>
    <w:rsid w:val="00440277"/>
    <w:rsid w:val="00440979"/>
    <w:rsid w:val="00440CAD"/>
    <w:rsid w:val="00440D5E"/>
    <w:rsid w:val="00440F9E"/>
    <w:rsid w:val="00441756"/>
    <w:rsid w:val="00441923"/>
    <w:rsid w:val="00442116"/>
    <w:rsid w:val="00442146"/>
    <w:rsid w:val="0044258F"/>
    <w:rsid w:val="00442676"/>
    <w:rsid w:val="004428A8"/>
    <w:rsid w:val="004428CB"/>
    <w:rsid w:val="00442FEA"/>
    <w:rsid w:val="004432E1"/>
    <w:rsid w:val="0044332F"/>
    <w:rsid w:val="004434C9"/>
    <w:rsid w:val="004434FB"/>
    <w:rsid w:val="004435CF"/>
    <w:rsid w:val="004437D9"/>
    <w:rsid w:val="00443D99"/>
    <w:rsid w:val="00443E6D"/>
    <w:rsid w:val="004443B2"/>
    <w:rsid w:val="0044441E"/>
    <w:rsid w:val="004445D6"/>
    <w:rsid w:val="00444A45"/>
    <w:rsid w:val="00444A73"/>
    <w:rsid w:val="00444C7D"/>
    <w:rsid w:val="00445334"/>
    <w:rsid w:val="0044546D"/>
    <w:rsid w:val="00445D90"/>
    <w:rsid w:val="00445EA2"/>
    <w:rsid w:val="004461C7"/>
    <w:rsid w:val="0044622F"/>
    <w:rsid w:val="00446245"/>
    <w:rsid w:val="004463E1"/>
    <w:rsid w:val="00446814"/>
    <w:rsid w:val="00446985"/>
    <w:rsid w:val="00446AF3"/>
    <w:rsid w:val="00446B84"/>
    <w:rsid w:val="00446C61"/>
    <w:rsid w:val="00446CE8"/>
    <w:rsid w:val="00446D47"/>
    <w:rsid w:val="004470C0"/>
    <w:rsid w:val="0044726B"/>
    <w:rsid w:val="004477B4"/>
    <w:rsid w:val="00447B74"/>
    <w:rsid w:val="00447BE9"/>
    <w:rsid w:val="00447CF5"/>
    <w:rsid w:val="00450223"/>
    <w:rsid w:val="00450386"/>
    <w:rsid w:val="004503C5"/>
    <w:rsid w:val="0045063A"/>
    <w:rsid w:val="00450766"/>
    <w:rsid w:val="00450ADC"/>
    <w:rsid w:val="00450BE0"/>
    <w:rsid w:val="00450C56"/>
    <w:rsid w:val="00450CCF"/>
    <w:rsid w:val="00450EBE"/>
    <w:rsid w:val="00450EDB"/>
    <w:rsid w:val="00451121"/>
    <w:rsid w:val="00451585"/>
    <w:rsid w:val="004515D6"/>
    <w:rsid w:val="004516DC"/>
    <w:rsid w:val="00451706"/>
    <w:rsid w:val="004519C6"/>
    <w:rsid w:val="00451B51"/>
    <w:rsid w:val="00451BF2"/>
    <w:rsid w:val="00451FA5"/>
    <w:rsid w:val="0045214D"/>
    <w:rsid w:val="0045225D"/>
    <w:rsid w:val="004522AF"/>
    <w:rsid w:val="004522D2"/>
    <w:rsid w:val="0045233B"/>
    <w:rsid w:val="004525EE"/>
    <w:rsid w:val="00452718"/>
    <w:rsid w:val="004527FA"/>
    <w:rsid w:val="0045292F"/>
    <w:rsid w:val="00452F2A"/>
    <w:rsid w:val="00453249"/>
    <w:rsid w:val="004533EE"/>
    <w:rsid w:val="00453410"/>
    <w:rsid w:val="0045343E"/>
    <w:rsid w:val="00453491"/>
    <w:rsid w:val="004534CA"/>
    <w:rsid w:val="004535C7"/>
    <w:rsid w:val="004535FA"/>
    <w:rsid w:val="00453AF0"/>
    <w:rsid w:val="00453CB1"/>
    <w:rsid w:val="00453FF9"/>
    <w:rsid w:val="00454205"/>
    <w:rsid w:val="004542CD"/>
    <w:rsid w:val="0045474E"/>
    <w:rsid w:val="00454A65"/>
    <w:rsid w:val="00454A7A"/>
    <w:rsid w:val="00454B17"/>
    <w:rsid w:val="0045513B"/>
    <w:rsid w:val="00455417"/>
    <w:rsid w:val="0045570E"/>
    <w:rsid w:val="00455A6A"/>
    <w:rsid w:val="00455AF6"/>
    <w:rsid w:val="00455E2E"/>
    <w:rsid w:val="00455E77"/>
    <w:rsid w:val="00455E94"/>
    <w:rsid w:val="00455F39"/>
    <w:rsid w:val="00456144"/>
    <w:rsid w:val="00456211"/>
    <w:rsid w:val="00456240"/>
    <w:rsid w:val="0045625E"/>
    <w:rsid w:val="004562E4"/>
    <w:rsid w:val="00456359"/>
    <w:rsid w:val="004563C0"/>
    <w:rsid w:val="00456410"/>
    <w:rsid w:val="0045679B"/>
    <w:rsid w:val="00456887"/>
    <w:rsid w:val="00456B69"/>
    <w:rsid w:val="00456BD9"/>
    <w:rsid w:val="00456C65"/>
    <w:rsid w:val="00456C7E"/>
    <w:rsid w:val="00456FEF"/>
    <w:rsid w:val="004571A4"/>
    <w:rsid w:val="0045720D"/>
    <w:rsid w:val="00457263"/>
    <w:rsid w:val="004573EC"/>
    <w:rsid w:val="0045750E"/>
    <w:rsid w:val="004575A5"/>
    <w:rsid w:val="0045771C"/>
    <w:rsid w:val="004579DC"/>
    <w:rsid w:val="00457CA8"/>
    <w:rsid w:val="00457EB1"/>
    <w:rsid w:val="00457EFE"/>
    <w:rsid w:val="00460020"/>
    <w:rsid w:val="004600B4"/>
    <w:rsid w:val="004607A2"/>
    <w:rsid w:val="00460A48"/>
    <w:rsid w:val="00460AA6"/>
    <w:rsid w:val="00460B30"/>
    <w:rsid w:val="00460F78"/>
    <w:rsid w:val="00461324"/>
    <w:rsid w:val="004613C4"/>
    <w:rsid w:val="004614CB"/>
    <w:rsid w:val="00461503"/>
    <w:rsid w:val="0046161D"/>
    <w:rsid w:val="004616A7"/>
    <w:rsid w:val="0046180A"/>
    <w:rsid w:val="0046199A"/>
    <w:rsid w:val="00461BB3"/>
    <w:rsid w:val="00461BE8"/>
    <w:rsid w:val="00461E5F"/>
    <w:rsid w:val="004624A2"/>
    <w:rsid w:val="0046274B"/>
    <w:rsid w:val="00462878"/>
    <w:rsid w:val="004628D1"/>
    <w:rsid w:val="00462A3C"/>
    <w:rsid w:val="00462A69"/>
    <w:rsid w:val="004630EF"/>
    <w:rsid w:val="004630FF"/>
    <w:rsid w:val="0046327E"/>
    <w:rsid w:val="00463337"/>
    <w:rsid w:val="00463479"/>
    <w:rsid w:val="00463502"/>
    <w:rsid w:val="0046385C"/>
    <w:rsid w:val="00463B86"/>
    <w:rsid w:val="00463CC1"/>
    <w:rsid w:val="00464354"/>
    <w:rsid w:val="004644E0"/>
    <w:rsid w:val="004646D9"/>
    <w:rsid w:val="00464944"/>
    <w:rsid w:val="00464D42"/>
    <w:rsid w:val="00465266"/>
    <w:rsid w:val="00465813"/>
    <w:rsid w:val="00465A75"/>
    <w:rsid w:val="00466115"/>
    <w:rsid w:val="00466255"/>
    <w:rsid w:val="0046656E"/>
    <w:rsid w:val="0046684D"/>
    <w:rsid w:val="00466997"/>
    <w:rsid w:val="0046706D"/>
    <w:rsid w:val="004670FB"/>
    <w:rsid w:val="004673B2"/>
    <w:rsid w:val="00467557"/>
    <w:rsid w:val="0046797F"/>
    <w:rsid w:val="00467B16"/>
    <w:rsid w:val="00467EDF"/>
    <w:rsid w:val="00470304"/>
    <w:rsid w:val="0047038E"/>
    <w:rsid w:val="004705F1"/>
    <w:rsid w:val="004705F3"/>
    <w:rsid w:val="0047067E"/>
    <w:rsid w:val="004708BE"/>
    <w:rsid w:val="00470A5B"/>
    <w:rsid w:val="00470C8F"/>
    <w:rsid w:val="00470D4D"/>
    <w:rsid w:val="00470F4F"/>
    <w:rsid w:val="0047105F"/>
    <w:rsid w:val="00471084"/>
    <w:rsid w:val="00471243"/>
    <w:rsid w:val="0047142B"/>
    <w:rsid w:val="004718F6"/>
    <w:rsid w:val="00471A08"/>
    <w:rsid w:val="00471AA7"/>
    <w:rsid w:val="00471D5A"/>
    <w:rsid w:val="00471E43"/>
    <w:rsid w:val="00471ED2"/>
    <w:rsid w:val="00472424"/>
    <w:rsid w:val="00472762"/>
    <w:rsid w:val="004728C4"/>
    <w:rsid w:val="00473265"/>
    <w:rsid w:val="00473377"/>
    <w:rsid w:val="00473615"/>
    <w:rsid w:val="00473743"/>
    <w:rsid w:val="00473AEE"/>
    <w:rsid w:val="00473C6B"/>
    <w:rsid w:val="00473D95"/>
    <w:rsid w:val="00473FE1"/>
    <w:rsid w:val="004740A0"/>
    <w:rsid w:val="004743B7"/>
    <w:rsid w:val="004744FE"/>
    <w:rsid w:val="0047469F"/>
    <w:rsid w:val="00474892"/>
    <w:rsid w:val="004748E0"/>
    <w:rsid w:val="00474C4A"/>
    <w:rsid w:val="00474E52"/>
    <w:rsid w:val="00474E78"/>
    <w:rsid w:val="004756DB"/>
    <w:rsid w:val="004757E1"/>
    <w:rsid w:val="00475857"/>
    <w:rsid w:val="00475C83"/>
    <w:rsid w:val="00475CF4"/>
    <w:rsid w:val="00475DCF"/>
    <w:rsid w:val="00475E97"/>
    <w:rsid w:val="0047626B"/>
    <w:rsid w:val="004762A9"/>
    <w:rsid w:val="004769F3"/>
    <w:rsid w:val="00476B34"/>
    <w:rsid w:val="00476D70"/>
    <w:rsid w:val="00476EB9"/>
    <w:rsid w:val="00477232"/>
    <w:rsid w:val="004773FF"/>
    <w:rsid w:val="004775BC"/>
    <w:rsid w:val="0047771B"/>
    <w:rsid w:val="0047774C"/>
    <w:rsid w:val="00477A43"/>
    <w:rsid w:val="00477B5D"/>
    <w:rsid w:val="00480654"/>
    <w:rsid w:val="00480731"/>
    <w:rsid w:val="004807EB"/>
    <w:rsid w:val="004809D1"/>
    <w:rsid w:val="00480A78"/>
    <w:rsid w:val="00480C77"/>
    <w:rsid w:val="00480D38"/>
    <w:rsid w:val="00480FE2"/>
    <w:rsid w:val="00480FEB"/>
    <w:rsid w:val="00481014"/>
    <w:rsid w:val="004810B6"/>
    <w:rsid w:val="004812A1"/>
    <w:rsid w:val="004812BC"/>
    <w:rsid w:val="0048179C"/>
    <w:rsid w:val="004819C4"/>
    <w:rsid w:val="00481AE4"/>
    <w:rsid w:val="00481DB9"/>
    <w:rsid w:val="0048232D"/>
    <w:rsid w:val="0048273C"/>
    <w:rsid w:val="0048278A"/>
    <w:rsid w:val="00482824"/>
    <w:rsid w:val="00482A70"/>
    <w:rsid w:val="00482D6A"/>
    <w:rsid w:val="00482E4E"/>
    <w:rsid w:val="00482E86"/>
    <w:rsid w:val="00482F28"/>
    <w:rsid w:val="00483018"/>
    <w:rsid w:val="00483128"/>
    <w:rsid w:val="004831A0"/>
    <w:rsid w:val="004832CA"/>
    <w:rsid w:val="00483384"/>
    <w:rsid w:val="00483581"/>
    <w:rsid w:val="004838B9"/>
    <w:rsid w:val="00483B0F"/>
    <w:rsid w:val="00483C59"/>
    <w:rsid w:val="00483D7D"/>
    <w:rsid w:val="004840EC"/>
    <w:rsid w:val="00484155"/>
    <w:rsid w:val="00484276"/>
    <w:rsid w:val="004842EB"/>
    <w:rsid w:val="0048433D"/>
    <w:rsid w:val="0048466C"/>
    <w:rsid w:val="004849E7"/>
    <w:rsid w:val="00484A63"/>
    <w:rsid w:val="00484BAF"/>
    <w:rsid w:val="0048500E"/>
    <w:rsid w:val="00485066"/>
    <w:rsid w:val="004857F9"/>
    <w:rsid w:val="004859FE"/>
    <w:rsid w:val="00485AF4"/>
    <w:rsid w:val="00485C6F"/>
    <w:rsid w:val="00485D4E"/>
    <w:rsid w:val="00485F0D"/>
    <w:rsid w:val="00485F0F"/>
    <w:rsid w:val="0048620D"/>
    <w:rsid w:val="0048649D"/>
    <w:rsid w:val="0048686E"/>
    <w:rsid w:val="0048699E"/>
    <w:rsid w:val="00486B90"/>
    <w:rsid w:val="00486FFD"/>
    <w:rsid w:val="0048720D"/>
    <w:rsid w:val="004873EE"/>
    <w:rsid w:val="0048745E"/>
    <w:rsid w:val="004874D2"/>
    <w:rsid w:val="00487AAA"/>
    <w:rsid w:val="00487C12"/>
    <w:rsid w:val="00487CE6"/>
    <w:rsid w:val="00487E67"/>
    <w:rsid w:val="00487F25"/>
    <w:rsid w:val="004901CC"/>
    <w:rsid w:val="004901DE"/>
    <w:rsid w:val="004901E9"/>
    <w:rsid w:val="00490291"/>
    <w:rsid w:val="00490557"/>
    <w:rsid w:val="00490765"/>
    <w:rsid w:val="00490839"/>
    <w:rsid w:val="00490A5E"/>
    <w:rsid w:val="00490A98"/>
    <w:rsid w:val="00490D53"/>
    <w:rsid w:val="00490DF1"/>
    <w:rsid w:val="00491270"/>
    <w:rsid w:val="0049138E"/>
    <w:rsid w:val="004914AF"/>
    <w:rsid w:val="004916CB"/>
    <w:rsid w:val="004917AE"/>
    <w:rsid w:val="004917CF"/>
    <w:rsid w:val="00491EA3"/>
    <w:rsid w:val="00491F31"/>
    <w:rsid w:val="00491F66"/>
    <w:rsid w:val="00492205"/>
    <w:rsid w:val="00492859"/>
    <w:rsid w:val="00492B9B"/>
    <w:rsid w:val="00492BCA"/>
    <w:rsid w:val="00492D93"/>
    <w:rsid w:val="00492FB0"/>
    <w:rsid w:val="00493202"/>
    <w:rsid w:val="004933D7"/>
    <w:rsid w:val="0049387D"/>
    <w:rsid w:val="00493C8F"/>
    <w:rsid w:val="00493CDA"/>
    <w:rsid w:val="00493D5F"/>
    <w:rsid w:val="00493EB5"/>
    <w:rsid w:val="00493EB6"/>
    <w:rsid w:val="00493FBD"/>
    <w:rsid w:val="00494306"/>
    <w:rsid w:val="004946D8"/>
    <w:rsid w:val="00494ABE"/>
    <w:rsid w:val="00494DCB"/>
    <w:rsid w:val="00494DE8"/>
    <w:rsid w:val="00494FE8"/>
    <w:rsid w:val="00495052"/>
    <w:rsid w:val="00495087"/>
    <w:rsid w:val="00495130"/>
    <w:rsid w:val="004951C7"/>
    <w:rsid w:val="0049522E"/>
    <w:rsid w:val="0049529A"/>
    <w:rsid w:val="00495350"/>
    <w:rsid w:val="00495487"/>
    <w:rsid w:val="0049566A"/>
    <w:rsid w:val="00495721"/>
    <w:rsid w:val="00495956"/>
    <w:rsid w:val="00495BB0"/>
    <w:rsid w:val="00495F56"/>
    <w:rsid w:val="00495FE0"/>
    <w:rsid w:val="00496466"/>
    <w:rsid w:val="004965AD"/>
    <w:rsid w:val="0049662E"/>
    <w:rsid w:val="0049674D"/>
    <w:rsid w:val="00496ACB"/>
    <w:rsid w:val="00496AD3"/>
    <w:rsid w:val="00496B83"/>
    <w:rsid w:val="00496BC9"/>
    <w:rsid w:val="00496DC5"/>
    <w:rsid w:val="00496E59"/>
    <w:rsid w:val="0049764A"/>
    <w:rsid w:val="00497705"/>
    <w:rsid w:val="00497BB0"/>
    <w:rsid w:val="00497BF2"/>
    <w:rsid w:val="00497D04"/>
    <w:rsid w:val="00497D4D"/>
    <w:rsid w:val="00497D57"/>
    <w:rsid w:val="00497E2A"/>
    <w:rsid w:val="004A002F"/>
    <w:rsid w:val="004A014E"/>
    <w:rsid w:val="004A0185"/>
    <w:rsid w:val="004A01BD"/>
    <w:rsid w:val="004A01D9"/>
    <w:rsid w:val="004A0299"/>
    <w:rsid w:val="004A03EE"/>
    <w:rsid w:val="004A049F"/>
    <w:rsid w:val="004A04B7"/>
    <w:rsid w:val="004A0840"/>
    <w:rsid w:val="004A09E4"/>
    <w:rsid w:val="004A0A52"/>
    <w:rsid w:val="004A0C34"/>
    <w:rsid w:val="004A0D77"/>
    <w:rsid w:val="004A0DD0"/>
    <w:rsid w:val="004A0FAE"/>
    <w:rsid w:val="004A0FD4"/>
    <w:rsid w:val="004A0FE4"/>
    <w:rsid w:val="004A1017"/>
    <w:rsid w:val="004A10CF"/>
    <w:rsid w:val="004A10F3"/>
    <w:rsid w:val="004A1244"/>
    <w:rsid w:val="004A15FE"/>
    <w:rsid w:val="004A177F"/>
    <w:rsid w:val="004A1924"/>
    <w:rsid w:val="004A19B4"/>
    <w:rsid w:val="004A1CDC"/>
    <w:rsid w:val="004A1D8C"/>
    <w:rsid w:val="004A1E30"/>
    <w:rsid w:val="004A1ECA"/>
    <w:rsid w:val="004A20E7"/>
    <w:rsid w:val="004A22B9"/>
    <w:rsid w:val="004A234A"/>
    <w:rsid w:val="004A2906"/>
    <w:rsid w:val="004A29A7"/>
    <w:rsid w:val="004A2E5B"/>
    <w:rsid w:val="004A2F33"/>
    <w:rsid w:val="004A3267"/>
    <w:rsid w:val="004A33E1"/>
    <w:rsid w:val="004A34A2"/>
    <w:rsid w:val="004A38E9"/>
    <w:rsid w:val="004A3901"/>
    <w:rsid w:val="004A3978"/>
    <w:rsid w:val="004A3B65"/>
    <w:rsid w:val="004A3F56"/>
    <w:rsid w:val="004A43FE"/>
    <w:rsid w:val="004A451C"/>
    <w:rsid w:val="004A4BD3"/>
    <w:rsid w:val="004A508F"/>
    <w:rsid w:val="004A5A18"/>
    <w:rsid w:val="004A5A22"/>
    <w:rsid w:val="004A5BFC"/>
    <w:rsid w:val="004A5FE9"/>
    <w:rsid w:val="004A6634"/>
    <w:rsid w:val="004A6885"/>
    <w:rsid w:val="004A6CF6"/>
    <w:rsid w:val="004A7039"/>
    <w:rsid w:val="004A73A9"/>
    <w:rsid w:val="004A74FC"/>
    <w:rsid w:val="004A75FE"/>
    <w:rsid w:val="004A77AF"/>
    <w:rsid w:val="004A77B6"/>
    <w:rsid w:val="004A7B68"/>
    <w:rsid w:val="004A7C2B"/>
    <w:rsid w:val="004A7F36"/>
    <w:rsid w:val="004B0039"/>
    <w:rsid w:val="004B01C2"/>
    <w:rsid w:val="004B0478"/>
    <w:rsid w:val="004B06DE"/>
    <w:rsid w:val="004B07F1"/>
    <w:rsid w:val="004B08C7"/>
    <w:rsid w:val="004B0B5C"/>
    <w:rsid w:val="004B0C5A"/>
    <w:rsid w:val="004B0D43"/>
    <w:rsid w:val="004B0D75"/>
    <w:rsid w:val="004B0DF2"/>
    <w:rsid w:val="004B0E57"/>
    <w:rsid w:val="004B1428"/>
    <w:rsid w:val="004B1663"/>
    <w:rsid w:val="004B1816"/>
    <w:rsid w:val="004B1CC3"/>
    <w:rsid w:val="004B1EC4"/>
    <w:rsid w:val="004B20C1"/>
    <w:rsid w:val="004B2105"/>
    <w:rsid w:val="004B242B"/>
    <w:rsid w:val="004B26C5"/>
    <w:rsid w:val="004B2807"/>
    <w:rsid w:val="004B2973"/>
    <w:rsid w:val="004B2B95"/>
    <w:rsid w:val="004B30D4"/>
    <w:rsid w:val="004B341A"/>
    <w:rsid w:val="004B3496"/>
    <w:rsid w:val="004B364C"/>
    <w:rsid w:val="004B3EE1"/>
    <w:rsid w:val="004B45D5"/>
    <w:rsid w:val="004B47C2"/>
    <w:rsid w:val="004B4B6A"/>
    <w:rsid w:val="004B4C47"/>
    <w:rsid w:val="004B4FB7"/>
    <w:rsid w:val="004B522C"/>
    <w:rsid w:val="004B5373"/>
    <w:rsid w:val="004B54B3"/>
    <w:rsid w:val="004B54B7"/>
    <w:rsid w:val="004B556F"/>
    <w:rsid w:val="004B5634"/>
    <w:rsid w:val="004B5702"/>
    <w:rsid w:val="004B583B"/>
    <w:rsid w:val="004B58D8"/>
    <w:rsid w:val="004B593D"/>
    <w:rsid w:val="004B5B97"/>
    <w:rsid w:val="004B5BC0"/>
    <w:rsid w:val="004B5CA7"/>
    <w:rsid w:val="004B5E9C"/>
    <w:rsid w:val="004B5F0B"/>
    <w:rsid w:val="004B61A7"/>
    <w:rsid w:val="004B61C3"/>
    <w:rsid w:val="004B689B"/>
    <w:rsid w:val="004B6A94"/>
    <w:rsid w:val="004B6B2F"/>
    <w:rsid w:val="004B6B6A"/>
    <w:rsid w:val="004B731D"/>
    <w:rsid w:val="004B735D"/>
    <w:rsid w:val="004B759F"/>
    <w:rsid w:val="004B75BF"/>
    <w:rsid w:val="004B7668"/>
    <w:rsid w:val="004B766E"/>
    <w:rsid w:val="004B76C4"/>
    <w:rsid w:val="004B7A13"/>
    <w:rsid w:val="004B7A5C"/>
    <w:rsid w:val="004B7C33"/>
    <w:rsid w:val="004B7C7B"/>
    <w:rsid w:val="004B7F96"/>
    <w:rsid w:val="004C060D"/>
    <w:rsid w:val="004C0955"/>
    <w:rsid w:val="004C0A7C"/>
    <w:rsid w:val="004C0AD1"/>
    <w:rsid w:val="004C0AEA"/>
    <w:rsid w:val="004C0C04"/>
    <w:rsid w:val="004C1373"/>
    <w:rsid w:val="004C179C"/>
    <w:rsid w:val="004C1AB9"/>
    <w:rsid w:val="004C1B6E"/>
    <w:rsid w:val="004C1B73"/>
    <w:rsid w:val="004C1D3B"/>
    <w:rsid w:val="004C1DC0"/>
    <w:rsid w:val="004C1F69"/>
    <w:rsid w:val="004C22B7"/>
    <w:rsid w:val="004C22BC"/>
    <w:rsid w:val="004C239C"/>
    <w:rsid w:val="004C2651"/>
    <w:rsid w:val="004C2A3B"/>
    <w:rsid w:val="004C2B93"/>
    <w:rsid w:val="004C2F07"/>
    <w:rsid w:val="004C302B"/>
    <w:rsid w:val="004C3056"/>
    <w:rsid w:val="004C30B2"/>
    <w:rsid w:val="004C32EB"/>
    <w:rsid w:val="004C3517"/>
    <w:rsid w:val="004C3BD3"/>
    <w:rsid w:val="004C3DB4"/>
    <w:rsid w:val="004C3E89"/>
    <w:rsid w:val="004C406D"/>
    <w:rsid w:val="004C44B9"/>
    <w:rsid w:val="004C45A3"/>
    <w:rsid w:val="004C48B9"/>
    <w:rsid w:val="004C490D"/>
    <w:rsid w:val="004C4AB6"/>
    <w:rsid w:val="004C4B81"/>
    <w:rsid w:val="004C4CD9"/>
    <w:rsid w:val="004C4EDD"/>
    <w:rsid w:val="004C4F8A"/>
    <w:rsid w:val="004C5083"/>
    <w:rsid w:val="004C50D1"/>
    <w:rsid w:val="004C5160"/>
    <w:rsid w:val="004C5172"/>
    <w:rsid w:val="004C5301"/>
    <w:rsid w:val="004C542A"/>
    <w:rsid w:val="004C56BC"/>
    <w:rsid w:val="004C5CE9"/>
    <w:rsid w:val="004C5DC4"/>
    <w:rsid w:val="004C5F24"/>
    <w:rsid w:val="004C61EB"/>
    <w:rsid w:val="004C6589"/>
    <w:rsid w:val="004C65E3"/>
    <w:rsid w:val="004C6697"/>
    <w:rsid w:val="004C68B1"/>
    <w:rsid w:val="004C695A"/>
    <w:rsid w:val="004C6BCF"/>
    <w:rsid w:val="004C6E46"/>
    <w:rsid w:val="004C6EE8"/>
    <w:rsid w:val="004C6FCD"/>
    <w:rsid w:val="004C6FDA"/>
    <w:rsid w:val="004C74FC"/>
    <w:rsid w:val="004C7665"/>
    <w:rsid w:val="004C7874"/>
    <w:rsid w:val="004C795A"/>
    <w:rsid w:val="004C7A98"/>
    <w:rsid w:val="004C7D8C"/>
    <w:rsid w:val="004C7DDF"/>
    <w:rsid w:val="004C7F99"/>
    <w:rsid w:val="004D00A4"/>
    <w:rsid w:val="004D00FC"/>
    <w:rsid w:val="004D048F"/>
    <w:rsid w:val="004D0526"/>
    <w:rsid w:val="004D0692"/>
    <w:rsid w:val="004D09CA"/>
    <w:rsid w:val="004D0CC6"/>
    <w:rsid w:val="004D0FCA"/>
    <w:rsid w:val="004D1102"/>
    <w:rsid w:val="004D1294"/>
    <w:rsid w:val="004D1478"/>
    <w:rsid w:val="004D151A"/>
    <w:rsid w:val="004D15D6"/>
    <w:rsid w:val="004D1611"/>
    <w:rsid w:val="004D16AF"/>
    <w:rsid w:val="004D175A"/>
    <w:rsid w:val="004D1869"/>
    <w:rsid w:val="004D1C1D"/>
    <w:rsid w:val="004D1D1D"/>
    <w:rsid w:val="004D1ED1"/>
    <w:rsid w:val="004D2042"/>
    <w:rsid w:val="004D2080"/>
    <w:rsid w:val="004D23E1"/>
    <w:rsid w:val="004D25AD"/>
    <w:rsid w:val="004D2675"/>
    <w:rsid w:val="004D27E4"/>
    <w:rsid w:val="004D29EC"/>
    <w:rsid w:val="004D2BD1"/>
    <w:rsid w:val="004D2C4E"/>
    <w:rsid w:val="004D2D55"/>
    <w:rsid w:val="004D2D63"/>
    <w:rsid w:val="004D2E89"/>
    <w:rsid w:val="004D30E4"/>
    <w:rsid w:val="004D3146"/>
    <w:rsid w:val="004D35EE"/>
    <w:rsid w:val="004D35EF"/>
    <w:rsid w:val="004D366C"/>
    <w:rsid w:val="004D382B"/>
    <w:rsid w:val="004D390F"/>
    <w:rsid w:val="004D3AA1"/>
    <w:rsid w:val="004D3BC7"/>
    <w:rsid w:val="004D40C7"/>
    <w:rsid w:val="004D44EA"/>
    <w:rsid w:val="004D45F1"/>
    <w:rsid w:val="004D463F"/>
    <w:rsid w:val="004D4833"/>
    <w:rsid w:val="004D4A47"/>
    <w:rsid w:val="004D4A96"/>
    <w:rsid w:val="004D4C1B"/>
    <w:rsid w:val="004D4D08"/>
    <w:rsid w:val="004D5281"/>
    <w:rsid w:val="004D53D7"/>
    <w:rsid w:val="004D53F8"/>
    <w:rsid w:val="004D565F"/>
    <w:rsid w:val="004D56EC"/>
    <w:rsid w:val="004D5788"/>
    <w:rsid w:val="004D5B99"/>
    <w:rsid w:val="004D6033"/>
    <w:rsid w:val="004D60B5"/>
    <w:rsid w:val="004D66AA"/>
    <w:rsid w:val="004D66CD"/>
    <w:rsid w:val="004D67B6"/>
    <w:rsid w:val="004D67F4"/>
    <w:rsid w:val="004D696D"/>
    <w:rsid w:val="004D6A2D"/>
    <w:rsid w:val="004D6D27"/>
    <w:rsid w:val="004D70D4"/>
    <w:rsid w:val="004D72DB"/>
    <w:rsid w:val="004D739A"/>
    <w:rsid w:val="004D77DC"/>
    <w:rsid w:val="004D795F"/>
    <w:rsid w:val="004D7D69"/>
    <w:rsid w:val="004D7ECF"/>
    <w:rsid w:val="004E0091"/>
    <w:rsid w:val="004E02C9"/>
    <w:rsid w:val="004E067A"/>
    <w:rsid w:val="004E06CA"/>
    <w:rsid w:val="004E06F4"/>
    <w:rsid w:val="004E0997"/>
    <w:rsid w:val="004E0A5B"/>
    <w:rsid w:val="004E0DFF"/>
    <w:rsid w:val="004E0EF7"/>
    <w:rsid w:val="004E0F8A"/>
    <w:rsid w:val="004E113A"/>
    <w:rsid w:val="004E11F5"/>
    <w:rsid w:val="004E147B"/>
    <w:rsid w:val="004E1795"/>
    <w:rsid w:val="004E182D"/>
    <w:rsid w:val="004E1C9E"/>
    <w:rsid w:val="004E1E02"/>
    <w:rsid w:val="004E1F1A"/>
    <w:rsid w:val="004E20BA"/>
    <w:rsid w:val="004E23AA"/>
    <w:rsid w:val="004E2B50"/>
    <w:rsid w:val="004E2B62"/>
    <w:rsid w:val="004E2CD4"/>
    <w:rsid w:val="004E2E9D"/>
    <w:rsid w:val="004E32C9"/>
    <w:rsid w:val="004E3422"/>
    <w:rsid w:val="004E3C3C"/>
    <w:rsid w:val="004E3EA5"/>
    <w:rsid w:val="004E3F77"/>
    <w:rsid w:val="004E3FA8"/>
    <w:rsid w:val="004E4135"/>
    <w:rsid w:val="004E4221"/>
    <w:rsid w:val="004E42CE"/>
    <w:rsid w:val="004E44B4"/>
    <w:rsid w:val="004E44C0"/>
    <w:rsid w:val="004E44D2"/>
    <w:rsid w:val="004E477E"/>
    <w:rsid w:val="004E47E4"/>
    <w:rsid w:val="004E49F0"/>
    <w:rsid w:val="004E4A1F"/>
    <w:rsid w:val="004E4AD7"/>
    <w:rsid w:val="004E4D8E"/>
    <w:rsid w:val="004E4FB0"/>
    <w:rsid w:val="004E5004"/>
    <w:rsid w:val="004E51A9"/>
    <w:rsid w:val="004E51D3"/>
    <w:rsid w:val="004E5454"/>
    <w:rsid w:val="004E54A8"/>
    <w:rsid w:val="004E55DF"/>
    <w:rsid w:val="004E56C9"/>
    <w:rsid w:val="004E59C4"/>
    <w:rsid w:val="004E5A18"/>
    <w:rsid w:val="004E5AD6"/>
    <w:rsid w:val="004E5B76"/>
    <w:rsid w:val="004E5B81"/>
    <w:rsid w:val="004E6085"/>
    <w:rsid w:val="004E61DC"/>
    <w:rsid w:val="004E6720"/>
    <w:rsid w:val="004E685F"/>
    <w:rsid w:val="004E6D13"/>
    <w:rsid w:val="004E6D82"/>
    <w:rsid w:val="004E6E7F"/>
    <w:rsid w:val="004E6F71"/>
    <w:rsid w:val="004E7004"/>
    <w:rsid w:val="004E7099"/>
    <w:rsid w:val="004E76CD"/>
    <w:rsid w:val="004E7820"/>
    <w:rsid w:val="004E78B5"/>
    <w:rsid w:val="004E7967"/>
    <w:rsid w:val="004E7A60"/>
    <w:rsid w:val="004E7C7A"/>
    <w:rsid w:val="004E7D18"/>
    <w:rsid w:val="004E7DAF"/>
    <w:rsid w:val="004E7FC8"/>
    <w:rsid w:val="004F03E6"/>
    <w:rsid w:val="004F04CA"/>
    <w:rsid w:val="004F051E"/>
    <w:rsid w:val="004F0698"/>
    <w:rsid w:val="004F0A29"/>
    <w:rsid w:val="004F1042"/>
    <w:rsid w:val="004F11EB"/>
    <w:rsid w:val="004F13DC"/>
    <w:rsid w:val="004F1AED"/>
    <w:rsid w:val="004F1C01"/>
    <w:rsid w:val="004F1C94"/>
    <w:rsid w:val="004F20FC"/>
    <w:rsid w:val="004F2169"/>
    <w:rsid w:val="004F226B"/>
    <w:rsid w:val="004F231B"/>
    <w:rsid w:val="004F2528"/>
    <w:rsid w:val="004F259C"/>
    <w:rsid w:val="004F2AA4"/>
    <w:rsid w:val="004F2C77"/>
    <w:rsid w:val="004F2CBF"/>
    <w:rsid w:val="004F30A9"/>
    <w:rsid w:val="004F3207"/>
    <w:rsid w:val="004F324C"/>
    <w:rsid w:val="004F33ED"/>
    <w:rsid w:val="004F367B"/>
    <w:rsid w:val="004F36C3"/>
    <w:rsid w:val="004F399A"/>
    <w:rsid w:val="004F3A66"/>
    <w:rsid w:val="004F4186"/>
    <w:rsid w:val="004F42FD"/>
    <w:rsid w:val="004F4419"/>
    <w:rsid w:val="004F4676"/>
    <w:rsid w:val="004F4721"/>
    <w:rsid w:val="004F4742"/>
    <w:rsid w:val="004F4AC5"/>
    <w:rsid w:val="004F4E59"/>
    <w:rsid w:val="004F4E8C"/>
    <w:rsid w:val="004F4F2A"/>
    <w:rsid w:val="004F50E4"/>
    <w:rsid w:val="004F52D0"/>
    <w:rsid w:val="004F5449"/>
    <w:rsid w:val="004F5B40"/>
    <w:rsid w:val="004F5B61"/>
    <w:rsid w:val="004F5DD3"/>
    <w:rsid w:val="004F5FED"/>
    <w:rsid w:val="004F6106"/>
    <w:rsid w:val="004F612F"/>
    <w:rsid w:val="004F61DE"/>
    <w:rsid w:val="004F628D"/>
    <w:rsid w:val="004F6468"/>
    <w:rsid w:val="004F6680"/>
    <w:rsid w:val="004F68EB"/>
    <w:rsid w:val="004F6917"/>
    <w:rsid w:val="004F6C51"/>
    <w:rsid w:val="004F6C83"/>
    <w:rsid w:val="004F714D"/>
    <w:rsid w:val="004F72D1"/>
    <w:rsid w:val="004F7358"/>
    <w:rsid w:val="004F748D"/>
    <w:rsid w:val="004F7691"/>
    <w:rsid w:val="004F778A"/>
    <w:rsid w:val="004F783E"/>
    <w:rsid w:val="004F7B10"/>
    <w:rsid w:val="004F7C16"/>
    <w:rsid w:val="0050009F"/>
    <w:rsid w:val="005003AB"/>
    <w:rsid w:val="005004C9"/>
    <w:rsid w:val="00500878"/>
    <w:rsid w:val="00500975"/>
    <w:rsid w:val="00500D46"/>
    <w:rsid w:val="00500D6E"/>
    <w:rsid w:val="00500F2D"/>
    <w:rsid w:val="00500FB4"/>
    <w:rsid w:val="005010CE"/>
    <w:rsid w:val="005016E7"/>
    <w:rsid w:val="0050189B"/>
    <w:rsid w:val="00501913"/>
    <w:rsid w:val="0050202F"/>
    <w:rsid w:val="00502329"/>
    <w:rsid w:val="00502344"/>
    <w:rsid w:val="00502521"/>
    <w:rsid w:val="0050272E"/>
    <w:rsid w:val="005029AE"/>
    <w:rsid w:val="00502E4D"/>
    <w:rsid w:val="00503054"/>
    <w:rsid w:val="0050309F"/>
    <w:rsid w:val="0050333C"/>
    <w:rsid w:val="0050341F"/>
    <w:rsid w:val="0050389D"/>
    <w:rsid w:val="00503C5C"/>
    <w:rsid w:val="00503DB1"/>
    <w:rsid w:val="005042F7"/>
    <w:rsid w:val="005043FD"/>
    <w:rsid w:val="00504633"/>
    <w:rsid w:val="00504708"/>
    <w:rsid w:val="0050472C"/>
    <w:rsid w:val="00504B2A"/>
    <w:rsid w:val="00504F10"/>
    <w:rsid w:val="00504F20"/>
    <w:rsid w:val="00505044"/>
    <w:rsid w:val="005050A4"/>
    <w:rsid w:val="005050A9"/>
    <w:rsid w:val="00505B61"/>
    <w:rsid w:val="00505D08"/>
    <w:rsid w:val="00505D44"/>
    <w:rsid w:val="0050617C"/>
    <w:rsid w:val="00506259"/>
    <w:rsid w:val="0050626E"/>
    <w:rsid w:val="005062D9"/>
    <w:rsid w:val="0050655D"/>
    <w:rsid w:val="00506834"/>
    <w:rsid w:val="005069B3"/>
    <w:rsid w:val="00506C5E"/>
    <w:rsid w:val="00506C61"/>
    <w:rsid w:val="00506DBE"/>
    <w:rsid w:val="00506E67"/>
    <w:rsid w:val="00507064"/>
    <w:rsid w:val="005072ED"/>
    <w:rsid w:val="0050757B"/>
    <w:rsid w:val="00507591"/>
    <w:rsid w:val="005076E1"/>
    <w:rsid w:val="00507903"/>
    <w:rsid w:val="00507F66"/>
    <w:rsid w:val="005100DF"/>
    <w:rsid w:val="0051048A"/>
    <w:rsid w:val="005104F7"/>
    <w:rsid w:val="0051082B"/>
    <w:rsid w:val="00510842"/>
    <w:rsid w:val="005108EF"/>
    <w:rsid w:val="00510A4C"/>
    <w:rsid w:val="00510A68"/>
    <w:rsid w:val="00510B97"/>
    <w:rsid w:val="00510C4C"/>
    <w:rsid w:val="00510DF5"/>
    <w:rsid w:val="00510E72"/>
    <w:rsid w:val="00510ECC"/>
    <w:rsid w:val="005118D8"/>
    <w:rsid w:val="00511A1C"/>
    <w:rsid w:val="00511C05"/>
    <w:rsid w:val="00511FD7"/>
    <w:rsid w:val="00512385"/>
    <w:rsid w:val="005123ED"/>
    <w:rsid w:val="00512B00"/>
    <w:rsid w:val="00512D66"/>
    <w:rsid w:val="0051333C"/>
    <w:rsid w:val="005134EF"/>
    <w:rsid w:val="005136CD"/>
    <w:rsid w:val="005136E6"/>
    <w:rsid w:val="00513913"/>
    <w:rsid w:val="00513C21"/>
    <w:rsid w:val="00513D36"/>
    <w:rsid w:val="00513E4F"/>
    <w:rsid w:val="005140AE"/>
    <w:rsid w:val="00514283"/>
    <w:rsid w:val="005142BE"/>
    <w:rsid w:val="00514397"/>
    <w:rsid w:val="00514A6D"/>
    <w:rsid w:val="00514C39"/>
    <w:rsid w:val="00514D42"/>
    <w:rsid w:val="00514DBA"/>
    <w:rsid w:val="00514DD6"/>
    <w:rsid w:val="00515259"/>
    <w:rsid w:val="005152EA"/>
    <w:rsid w:val="00515317"/>
    <w:rsid w:val="0051580C"/>
    <w:rsid w:val="0051591E"/>
    <w:rsid w:val="00515FB7"/>
    <w:rsid w:val="0051603C"/>
    <w:rsid w:val="00516184"/>
    <w:rsid w:val="005162F9"/>
    <w:rsid w:val="00516328"/>
    <w:rsid w:val="00516797"/>
    <w:rsid w:val="00516A38"/>
    <w:rsid w:val="00516A92"/>
    <w:rsid w:val="00516DBF"/>
    <w:rsid w:val="00516FC5"/>
    <w:rsid w:val="00517230"/>
    <w:rsid w:val="0051766F"/>
    <w:rsid w:val="00517A1A"/>
    <w:rsid w:val="00517D6F"/>
    <w:rsid w:val="0052090A"/>
    <w:rsid w:val="00520965"/>
    <w:rsid w:val="00520B02"/>
    <w:rsid w:val="00520BDB"/>
    <w:rsid w:val="00520BFE"/>
    <w:rsid w:val="00520DD3"/>
    <w:rsid w:val="00521256"/>
    <w:rsid w:val="00521473"/>
    <w:rsid w:val="005218A5"/>
    <w:rsid w:val="00521B16"/>
    <w:rsid w:val="00521D1B"/>
    <w:rsid w:val="00521D48"/>
    <w:rsid w:val="00521ED1"/>
    <w:rsid w:val="005223C5"/>
    <w:rsid w:val="00522784"/>
    <w:rsid w:val="00522A2C"/>
    <w:rsid w:val="00522A4C"/>
    <w:rsid w:val="00522DE1"/>
    <w:rsid w:val="00523603"/>
    <w:rsid w:val="00523899"/>
    <w:rsid w:val="005238D2"/>
    <w:rsid w:val="005239B6"/>
    <w:rsid w:val="00523E37"/>
    <w:rsid w:val="0052427A"/>
    <w:rsid w:val="0052434A"/>
    <w:rsid w:val="0052483C"/>
    <w:rsid w:val="005249B6"/>
    <w:rsid w:val="00524B28"/>
    <w:rsid w:val="00524B7F"/>
    <w:rsid w:val="00524D2A"/>
    <w:rsid w:val="00524D59"/>
    <w:rsid w:val="00524F7F"/>
    <w:rsid w:val="00525029"/>
    <w:rsid w:val="005250B0"/>
    <w:rsid w:val="00525131"/>
    <w:rsid w:val="00525319"/>
    <w:rsid w:val="005254E2"/>
    <w:rsid w:val="005254F8"/>
    <w:rsid w:val="00525B7C"/>
    <w:rsid w:val="00525CCC"/>
    <w:rsid w:val="00525D95"/>
    <w:rsid w:val="00525E77"/>
    <w:rsid w:val="005261B8"/>
    <w:rsid w:val="005261FF"/>
    <w:rsid w:val="0052636F"/>
    <w:rsid w:val="00526528"/>
    <w:rsid w:val="0052652C"/>
    <w:rsid w:val="00526596"/>
    <w:rsid w:val="00526642"/>
    <w:rsid w:val="00526A3B"/>
    <w:rsid w:val="00527132"/>
    <w:rsid w:val="005273B6"/>
    <w:rsid w:val="005273CF"/>
    <w:rsid w:val="005273F0"/>
    <w:rsid w:val="00527618"/>
    <w:rsid w:val="005276B9"/>
    <w:rsid w:val="00527749"/>
    <w:rsid w:val="00527844"/>
    <w:rsid w:val="005278ED"/>
    <w:rsid w:val="00527F4F"/>
    <w:rsid w:val="00530291"/>
    <w:rsid w:val="005302B3"/>
    <w:rsid w:val="0053042E"/>
    <w:rsid w:val="0053067E"/>
    <w:rsid w:val="00530820"/>
    <w:rsid w:val="00530A67"/>
    <w:rsid w:val="00530AFA"/>
    <w:rsid w:val="00530B67"/>
    <w:rsid w:val="00530BFB"/>
    <w:rsid w:val="00530CE4"/>
    <w:rsid w:val="00530DC3"/>
    <w:rsid w:val="00530E3B"/>
    <w:rsid w:val="00530EFC"/>
    <w:rsid w:val="0053109C"/>
    <w:rsid w:val="005310C0"/>
    <w:rsid w:val="0053114B"/>
    <w:rsid w:val="0053173A"/>
    <w:rsid w:val="005317A6"/>
    <w:rsid w:val="00531A61"/>
    <w:rsid w:val="00531F4A"/>
    <w:rsid w:val="0053237E"/>
    <w:rsid w:val="005327AD"/>
    <w:rsid w:val="00532A94"/>
    <w:rsid w:val="00532C4F"/>
    <w:rsid w:val="00532D0A"/>
    <w:rsid w:val="00532DBC"/>
    <w:rsid w:val="00532E67"/>
    <w:rsid w:val="00532EE9"/>
    <w:rsid w:val="00532F93"/>
    <w:rsid w:val="0053300C"/>
    <w:rsid w:val="005330BA"/>
    <w:rsid w:val="005330D6"/>
    <w:rsid w:val="005332F7"/>
    <w:rsid w:val="00533580"/>
    <w:rsid w:val="0053367D"/>
    <w:rsid w:val="005336B8"/>
    <w:rsid w:val="0053394D"/>
    <w:rsid w:val="005339BA"/>
    <w:rsid w:val="00533C31"/>
    <w:rsid w:val="00533C55"/>
    <w:rsid w:val="00533CFE"/>
    <w:rsid w:val="00533E99"/>
    <w:rsid w:val="00534250"/>
    <w:rsid w:val="005342B5"/>
    <w:rsid w:val="005345DD"/>
    <w:rsid w:val="005349FA"/>
    <w:rsid w:val="00534EA6"/>
    <w:rsid w:val="00535011"/>
    <w:rsid w:val="005350C7"/>
    <w:rsid w:val="00535617"/>
    <w:rsid w:val="0053562C"/>
    <w:rsid w:val="0053567E"/>
    <w:rsid w:val="005357A7"/>
    <w:rsid w:val="00535CFA"/>
    <w:rsid w:val="00536263"/>
    <w:rsid w:val="0053630D"/>
    <w:rsid w:val="005364F3"/>
    <w:rsid w:val="00536607"/>
    <w:rsid w:val="00536736"/>
    <w:rsid w:val="005369E3"/>
    <w:rsid w:val="00536A51"/>
    <w:rsid w:val="00536A82"/>
    <w:rsid w:val="00536AF2"/>
    <w:rsid w:val="00536B76"/>
    <w:rsid w:val="00536E03"/>
    <w:rsid w:val="00536EF8"/>
    <w:rsid w:val="0053707D"/>
    <w:rsid w:val="00537579"/>
    <w:rsid w:val="00537666"/>
    <w:rsid w:val="005378A0"/>
    <w:rsid w:val="0053795B"/>
    <w:rsid w:val="00537A01"/>
    <w:rsid w:val="00537A73"/>
    <w:rsid w:val="00537C76"/>
    <w:rsid w:val="00537CB4"/>
    <w:rsid w:val="00537F51"/>
    <w:rsid w:val="005400FD"/>
    <w:rsid w:val="005401D0"/>
    <w:rsid w:val="005407B1"/>
    <w:rsid w:val="00540DEA"/>
    <w:rsid w:val="00540E32"/>
    <w:rsid w:val="00540F98"/>
    <w:rsid w:val="00540FAD"/>
    <w:rsid w:val="00540FD4"/>
    <w:rsid w:val="005410D4"/>
    <w:rsid w:val="005412DD"/>
    <w:rsid w:val="00541340"/>
    <w:rsid w:val="0054162D"/>
    <w:rsid w:val="00541741"/>
    <w:rsid w:val="00541832"/>
    <w:rsid w:val="005419C8"/>
    <w:rsid w:val="00541BA4"/>
    <w:rsid w:val="00541BCC"/>
    <w:rsid w:val="00541C2F"/>
    <w:rsid w:val="0054200A"/>
    <w:rsid w:val="00542272"/>
    <w:rsid w:val="00542361"/>
    <w:rsid w:val="00542468"/>
    <w:rsid w:val="0054249B"/>
    <w:rsid w:val="0054252D"/>
    <w:rsid w:val="00542579"/>
    <w:rsid w:val="00542776"/>
    <w:rsid w:val="005428D7"/>
    <w:rsid w:val="00542A1F"/>
    <w:rsid w:val="00542C99"/>
    <w:rsid w:val="00542DD2"/>
    <w:rsid w:val="00542F7D"/>
    <w:rsid w:val="00543085"/>
    <w:rsid w:val="00543230"/>
    <w:rsid w:val="005434E3"/>
    <w:rsid w:val="005436A1"/>
    <w:rsid w:val="0054394C"/>
    <w:rsid w:val="00543A26"/>
    <w:rsid w:val="00543AE1"/>
    <w:rsid w:val="00543C68"/>
    <w:rsid w:val="00544013"/>
    <w:rsid w:val="005440C3"/>
    <w:rsid w:val="0054412D"/>
    <w:rsid w:val="005441D6"/>
    <w:rsid w:val="005441FD"/>
    <w:rsid w:val="005442E6"/>
    <w:rsid w:val="005442FF"/>
    <w:rsid w:val="0054446D"/>
    <w:rsid w:val="0054476B"/>
    <w:rsid w:val="00544A22"/>
    <w:rsid w:val="00544A5B"/>
    <w:rsid w:val="00544B5A"/>
    <w:rsid w:val="00544CFA"/>
    <w:rsid w:val="00544D82"/>
    <w:rsid w:val="00544E33"/>
    <w:rsid w:val="00544EC8"/>
    <w:rsid w:val="0054507F"/>
    <w:rsid w:val="00545087"/>
    <w:rsid w:val="0054516A"/>
    <w:rsid w:val="0054579A"/>
    <w:rsid w:val="0054591D"/>
    <w:rsid w:val="00545BD9"/>
    <w:rsid w:val="00545CB1"/>
    <w:rsid w:val="00545D6C"/>
    <w:rsid w:val="005461E5"/>
    <w:rsid w:val="0054625F"/>
    <w:rsid w:val="005463A7"/>
    <w:rsid w:val="0054645D"/>
    <w:rsid w:val="00546693"/>
    <w:rsid w:val="00546755"/>
    <w:rsid w:val="00546AE3"/>
    <w:rsid w:val="005471D0"/>
    <w:rsid w:val="00547616"/>
    <w:rsid w:val="00547858"/>
    <w:rsid w:val="00547B9B"/>
    <w:rsid w:val="00547BEC"/>
    <w:rsid w:val="00547CE7"/>
    <w:rsid w:val="00550217"/>
    <w:rsid w:val="00550A9B"/>
    <w:rsid w:val="00550AC1"/>
    <w:rsid w:val="00550C05"/>
    <w:rsid w:val="00550C67"/>
    <w:rsid w:val="00550CF8"/>
    <w:rsid w:val="0055107C"/>
    <w:rsid w:val="005515B8"/>
    <w:rsid w:val="005515BE"/>
    <w:rsid w:val="00551707"/>
    <w:rsid w:val="005518D2"/>
    <w:rsid w:val="00551C40"/>
    <w:rsid w:val="00551FDB"/>
    <w:rsid w:val="005522B0"/>
    <w:rsid w:val="005522D3"/>
    <w:rsid w:val="005522DF"/>
    <w:rsid w:val="00552412"/>
    <w:rsid w:val="005527B7"/>
    <w:rsid w:val="005528DE"/>
    <w:rsid w:val="00552928"/>
    <w:rsid w:val="00552F68"/>
    <w:rsid w:val="00553463"/>
    <w:rsid w:val="005534EA"/>
    <w:rsid w:val="005538E2"/>
    <w:rsid w:val="005539FA"/>
    <w:rsid w:val="00553BED"/>
    <w:rsid w:val="00553D2D"/>
    <w:rsid w:val="0055407E"/>
    <w:rsid w:val="005543C1"/>
    <w:rsid w:val="00554463"/>
    <w:rsid w:val="0055461D"/>
    <w:rsid w:val="005547B8"/>
    <w:rsid w:val="00554951"/>
    <w:rsid w:val="00554C39"/>
    <w:rsid w:val="00554CE7"/>
    <w:rsid w:val="00554E52"/>
    <w:rsid w:val="00554EC2"/>
    <w:rsid w:val="00554F3E"/>
    <w:rsid w:val="0055514B"/>
    <w:rsid w:val="005551A6"/>
    <w:rsid w:val="005553EE"/>
    <w:rsid w:val="00555400"/>
    <w:rsid w:val="0055557D"/>
    <w:rsid w:val="00555672"/>
    <w:rsid w:val="0055575A"/>
    <w:rsid w:val="0055577B"/>
    <w:rsid w:val="005557B6"/>
    <w:rsid w:val="00556F4D"/>
    <w:rsid w:val="0055707C"/>
    <w:rsid w:val="005570DC"/>
    <w:rsid w:val="0055731D"/>
    <w:rsid w:val="005574AA"/>
    <w:rsid w:val="00557547"/>
    <w:rsid w:val="005575A7"/>
    <w:rsid w:val="005575C0"/>
    <w:rsid w:val="00557894"/>
    <w:rsid w:val="00557D7A"/>
    <w:rsid w:val="00557F6F"/>
    <w:rsid w:val="00557FA8"/>
    <w:rsid w:val="005601E3"/>
    <w:rsid w:val="0056022A"/>
    <w:rsid w:val="0056085A"/>
    <w:rsid w:val="00560867"/>
    <w:rsid w:val="0056086E"/>
    <w:rsid w:val="005608C8"/>
    <w:rsid w:val="005609A8"/>
    <w:rsid w:val="00560A61"/>
    <w:rsid w:val="00560BB2"/>
    <w:rsid w:val="00560D54"/>
    <w:rsid w:val="0056109B"/>
    <w:rsid w:val="00561125"/>
    <w:rsid w:val="00561139"/>
    <w:rsid w:val="005612E1"/>
    <w:rsid w:val="00561653"/>
    <w:rsid w:val="005618C4"/>
    <w:rsid w:val="00561C67"/>
    <w:rsid w:val="00561DE5"/>
    <w:rsid w:val="00561E0A"/>
    <w:rsid w:val="00561F94"/>
    <w:rsid w:val="00562040"/>
    <w:rsid w:val="00562265"/>
    <w:rsid w:val="005622DF"/>
    <w:rsid w:val="005622F8"/>
    <w:rsid w:val="0056248B"/>
    <w:rsid w:val="00562601"/>
    <w:rsid w:val="005628C9"/>
    <w:rsid w:val="00562912"/>
    <w:rsid w:val="00562D56"/>
    <w:rsid w:val="005634B3"/>
    <w:rsid w:val="00563762"/>
    <w:rsid w:val="00563AAE"/>
    <w:rsid w:val="00563CB9"/>
    <w:rsid w:val="00563E58"/>
    <w:rsid w:val="005640B8"/>
    <w:rsid w:val="00564278"/>
    <w:rsid w:val="005643ED"/>
    <w:rsid w:val="0056459E"/>
    <w:rsid w:val="005648BE"/>
    <w:rsid w:val="00564BBF"/>
    <w:rsid w:val="00564C2B"/>
    <w:rsid w:val="00564D03"/>
    <w:rsid w:val="00564D13"/>
    <w:rsid w:val="00565350"/>
    <w:rsid w:val="005654C1"/>
    <w:rsid w:val="00565570"/>
    <w:rsid w:val="0056593E"/>
    <w:rsid w:val="00565B1C"/>
    <w:rsid w:val="005665F5"/>
    <w:rsid w:val="0056663E"/>
    <w:rsid w:val="0056699C"/>
    <w:rsid w:val="005669B9"/>
    <w:rsid w:val="00566ECB"/>
    <w:rsid w:val="00566F29"/>
    <w:rsid w:val="00566F99"/>
    <w:rsid w:val="0056700F"/>
    <w:rsid w:val="005670B4"/>
    <w:rsid w:val="005671FB"/>
    <w:rsid w:val="00567213"/>
    <w:rsid w:val="0056763A"/>
    <w:rsid w:val="0056775B"/>
    <w:rsid w:val="005679FE"/>
    <w:rsid w:val="00567ADE"/>
    <w:rsid w:val="00567B9C"/>
    <w:rsid w:val="00567BF2"/>
    <w:rsid w:val="00567C00"/>
    <w:rsid w:val="00567C89"/>
    <w:rsid w:val="00567E24"/>
    <w:rsid w:val="005700D5"/>
    <w:rsid w:val="00570117"/>
    <w:rsid w:val="00570138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0BD"/>
    <w:rsid w:val="005712EF"/>
    <w:rsid w:val="0057141B"/>
    <w:rsid w:val="00571740"/>
    <w:rsid w:val="00571AD2"/>
    <w:rsid w:val="00571B31"/>
    <w:rsid w:val="00571BAB"/>
    <w:rsid w:val="00571BF0"/>
    <w:rsid w:val="0057203E"/>
    <w:rsid w:val="005722AD"/>
    <w:rsid w:val="0057249C"/>
    <w:rsid w:val="00572654"/>
    <w:rsid w:val="00572D11"/>
    <w:rsid w:val="00573032"/>
    <w:rsid w:val="00573227"/>
    <w:rsid w:val="0057325D"/>
    <w:rsid w:val="005735F1"/>
    <w:rsid w:val="00573814"/>
    <w:rsid w:val="00573A13"/>
    <w:rsid w:val="00573B75"/>
    <w:rsid w:val="00573E00"/>
    <w:rsid w:val="00573E32"/>
    <w:rsid w:val="00573FD1"/>
    <w:rsid w:val="00574078"/>
    <w:rsid w:val="00574100"/>
    <w:rsid w:val="0057441A"/>
    <w:rsid w:val="00574440"/>
    <w:rsid w:val="005744C4"/>
    <w:rsid w:val="0057456C"/>
    <w:rsid w:val="00574575"/>
    <w:rsid w:val="00574613"/>
    <w:rsid w:val="00574797"/>
    <w:rsid w:val="00574C2C"/>
    <w:rsid w:val="00574CE3"/>
    <w:rsid w:val="00574F73"/>
    <w:rsid w:val="00575148"/>
    <w:rsid w:val="0057523A"/>
    <w:rsid w:val="00575448"/>
    <w:rsid w:val="005755A7"/>
    <w:rsid w:val="0057573D"/>
    <w:rsid w:val="005758BD"/>
    <w:rsid w:val="0057590C"/>
    <w:rsid w:val="00575A34"/>
    <w:rsid w:val="00575D89"/>
    <w:rsid w:val="00575DA2"/>
    <w:rsid w:val="00576269"/>
    <w:rsid w:val="00576409"/>
    <w:rsid w:val="00576413"/>
    <w:rsid w:val="005764E3"/>
    <w:rsid w:val="00576790"/>
    <w:rsid w:val="005768DA"/>
    <w:rsid w:val="00576AAC"/>
    <w:rsid w:val="00576ACB"/>
    <w:rsid w:val="00576ADA"/>
    <w:rsid w:val="00576AF5"/>
    <w:rsid w:val="00576C62"/>
    <w:rsid w:val="00577199"/>
    <w:rsid w:val="00577401"/>
    <w:rsid w:val="005778D7"/>
    <w:rsid w:val="005779D2"/>
    <w:rsid w:val="00577AE6"/>
    <w:rsid w:val="00577C88"/>
    <w:rsid w:val="00577F19"/>
    <w:rsid w:val="00580156"/>
    <w:rsid w:val="0058084A"/>
    <w:rsid w:val="005808A6"/>
    <w:rsid w:val="00580A26"/>
    <w:rsid w:val="00580AB1"/>
    <w:rsid w:val="00580B84"/>
    <w:rsid w:val="00580C66"/>
    <w:rsid w:val="00580C87"/>
    <w:rsid w:val="00580F86"/>
    <w:rsid w:val="00580FCE"/>
    <w:rsid w:val="005815F0"/>
    <w:rsid w:val="0058180B"/>
    <w:rsid w:val="005821FD"/>
    <w:rsid w:val="00582268"/>
    <w:rsid w:val="00582359"/>
    <w:rsid w:val="00582573"/>
    <w:rsid w:val="00582703"/>
    <w:rsid w:val="005828D7"/>
    <w:rsid w:val="0058290E"/>
    <w:rsid w:val="0058298F"/>
    <w:rsid w:val="00582B2C"/>
    <w:rsid w:val="00582E28"/>
    <w:rsid w:val="00582FEA"/>
    <w:rsid w:val="00583296"/>
    <w:rsid w:val="0058376E"/>
    <w:rsid w:val="00583780"/>
    <w:rsid w:val="00583833"/>
    <w:rsid w:val="00583B1A"/>
    <w:rsid w:val="00583DDA"/>
    <w:rsid w:val="00583DEB"/>
    <w:rsid w:val="00583E3A"/>
    <w:rsid w:val="00583FBE"/>
    <w:rsid w:val="005843C1"/>
    <w:rsid w:val="00584678"/>
    <w:rsid w:val="00584722"/>
    <w:rsid w:val="00584A02"/>
    <w:rsid w:val="00584F45"/>
    <w:rsid w:val="00585254"/>
    <w:rsid w:val="00585516"/>
    <w:rsid w:val="005855DD"/>
    <w:rsid w:val="00585632"/>
    <w:rsid w:val="005858F1"/>
    <w:rsid w:val="00585977"/>
    <w:rsid w:val="00585978"/>
    <w:rsid w:val="00585A40"/>
    <w:rsid w:val="00585B46"/>
    <w:rsid w:val="00585BB6"/>
    <w:rsid w:val="005860DB"/>
    <w:rsid w:val="005862A8"/>
    <w:rsid w:val="005863EE"/>
    <w:rsid w:val="005867A1"/>
    <w:rsid w:val="00586855"/>
    <w:rsid w:val="005869FC"/>
    <w:rsid w:val="00586A29"/>
    <w:rsid w:val="00586B18"/>
    <w:rsid w:val="00586B2F"/>
    <w:rsid w:val="0058711F"/>
    <w:rsid w:val="00587516"/>
    <w:rsid w:val="00587661"/>
    <w:rsid w:val="00587825"/>
    <w:rsid w:val="00587C0F"/>
    <w:rsid w:val="00587CD1"/>
    <w:rsid w:val="00587D43"/>
    <w:rsid w:val="005900C1"/>
    <w:rsid w:val="005907CE"/>
    <w:rsid w:val="00590C9E"/>
    <w:rsid w:val="00590D84"/>
    <w:rsid w:val="00590DD8"/>
    <w:rsid w:val="00591138"/>
    <w:rsid w:val="00591148"/>
    <w:rsid w:val="0059128C"/>
    <w:rsid w:val="005913D0"/>
    <w:rsid w:val="00591593"/>
    <w:rsid w:val="005915F3"/>
    <w:rsid w:val="00591B0F"/>
    <w:rsid w:val="00591B12"/>
    <w:rsid w:val="00591B53"/>
    <w:rsid w:val="00591C44"/>
    <w:rsid w:val="00591E95"/>
    <w:rsid w:val="0059214E"/>
    <w:rsid w:val="00592498"/>
    <w:rsid w:val="005924A5"/>
    <w:rsid w:val="00592A7D"/>
    <w:rsid w:val="00592B60"/>
    <w:rsid w:val="00592DF0"/>
    <w:rsid w:val="00592FC9"/>
    <w:rsid w:val="005930DE"/>
    <w:rsid w:val="0059333D"/>
    <w:rsid w:val="00593384"/>
    <w:rsid w:val="0059344F"/>
    <w:rsid w:val="00593536"/>
    <w:rsid w:val="00593546"/>
    <w:rsid w:val="00593E14"/>
    <w:rsid w:val="00594047"/>
    <w:rsid w:val="0059407C"/>
    <w:rsid w:val="00594097"/>
    <w:rsid w:val="0059432B"/>
    <w:rsid w:val="0059436C"/>
    <w:rsid w:val="00594430"/>
    <w:rsid w:val="005946F4"/>
    <w:rsid w:val="00594ACC"/>
    <w:rsid w:val="00594B8F"/>
    <w:rsid w:val="005957AF"/>
    <w:rsid w:val="00595A4D"/>
    <w:rsid w:val="00595AC0"/>
    <w:rsid w:val="00595D77"/>
    <w:rsid w:val="005960F3"/>
    <w:rsid w:val="005961AE"/>
    <w:rsid w:val="0059659E"/>
    <w:rsid w:val="0059698B"/>
    <w:rsid w:val="005969DB"/>
    <w:rsid w:val="00596B1F"/>
    <w:rsid w:val="00596E19"/>
    <w:rsid w:val="00596E9D"/>
    <w:rsid w:val="00597024"/>
    <w:rsid w:val="0059706E"/>
    <w:rsid w:val="0059713C"/>
    <w:rsid w:val="005972A4"/>
    <w:rsid w:val="005972A5"/>
    <w:rsid w:val="00597321"/>
    <w:rsid w:val="0059733B"/>
    <w:rsid w:val="005975B0"/>
    <w:rsid w:val="005976E9"/>
    <w:rsid w:val="00597776"/>
    <w:rsid w:val="00597AC8"/>
    <w:rsid w:val="00597B49"/>
    <w:rsid w:val="00597CE5"/>
    <w:rsid w:val="00597D18"/>
    <w:rsid w:val="00597DED"/>
    <w:rsid w:val="005A05A7"/>
    <w:rsid w:val="005A064E"/>
    <w:rsid w:val="005A08AA"/>
    <w:rsid w:val="005A0A5B"/>
    <w:rsid w:val="005A0AF7"/>
    <w:rsid w:val="005A0CF0"/>
    <w:rsid w:val="005A0D4D"/>
    <w:rsid w:val="005A0D99"/>
    <w:rsid w:val="005A106B"/>
    <w:rsid w:val="005A114E"/>
    <w:rsid w:val="005A1460"/>
    <w:rsid w:val="005A14CF"/>
    <w:rsid w:val="005A151B"/>
    <w:rsid w:val="005A1A07"/>
    <w:rsid w:val="005A1C56"/>
    <w:rsid w:val="005A1DF0"/>
    <w:rsid w:val="005A1DF7"/>
    <w:rsid w:val="005A23B3"/>
    <w:rsid w:val="005A23B6"/>
    <w:rsid w:val="005A23F0"/>
    <w:rsid w:val="005A24DC"/>
    <w:rsid w:val="005A256D"/>
    <w:rsid w:val="005A28D2"/>
    <w:rsid w:val="005A299A"/>
    <w:rsid w:val="005A2C90"/>
    <w:rsid w:val="005A2D8C"/>
    <w:rsid w:val="005A3216"/>
    <w:rsid w:val="005A33BE"/>
    <w:rsid w:val="005A3452"/>
    <w:rsid w:val="005A37E6"/>
    <w:rsid w:val="005A3958"/>
    <w:rsid w:val="005A3B65"/>
    <w:rsid w:val="005A3D46"/>
    <w:rsid w:val="005A3FB1"/>
    <w:rsid w:val="005A4130"/>
    <w:rsid w:val="005A48BF"/>
    <w:rsid w:val="005A49F2"/>
    <w:rsid w:val="005A4B5E"/>
    <w:rsid w:val="005A4DA4"/>
    <w:rsid w:val="005A4FF3"/>
    <w:rsid w:val="005A5359"/>
    <w:rsid w:val="005A5566"/>
    <w:rsid w:val="005A56A2"/>
    <w:rsid w:val="005A603D"/>
    <w:rsid w:val="005A60B2"/>
    <w:rsid w:val="005A6127"/>
    <w:rsid w:val="005A6704"/>
    <w:rsid w:val="005A695B"/>
    <w:rsid w:val="005A69B8"/>
    <w:rsid w:val="005A6A33"/>
    <w:rsid w:val="005A6DB6"/>
    <w:rsid w:val="005A6ED3"/>
    <w:rsid w:val="005A6F64"/>
    <w:rsid w:val="005A728D"/>
    <w:rsid w:val="005A7341"/>
    <w:rsid w:val="005A781B"/>
    <w:rsid w:val="005A7C2E"/>
    <w:rsid w:val="005A7F44"/>
    <w:rsid w:val="005B02CB"/>
    <w:rsid w:val="005B02CD"/>
    <w:rsid w:val="005B0351"/>
    <w:rsid w:val="005B041A"/>
    <w:rsid w:val="005B0603"/>
    <w:rsid w:val="005B0695"/>
    <w:rsid w:val="005B072A"/>
    <w:rsid w:val="005B09FD"/>
    <w:rsid w:val="005B11E7"/>
    <w:rsid w:val="005B1412"/>
    <w:rsid w:val="005B15A3"/>
    <w:rsid w:val="005B15C5"/>
    <w:rsid w:val="005B169B"/>
    <w:rsid w:val="005B19F5"/>
    <w:rsid w:val="005B1B58"/>
    <w:rsid w:val="005B1CEB"/>
    <w:rsid w:val="005B1F2F"/>
    <w:rsid w:val="005B21E3"/>
    <w:rsid w:val="005B297D"/>
    <w:rsid w:val="005B29CA"/>
    <w:rsid w:val="005B2A18"/>
    <w:rsid w:val="005B2A44"/>
    <w:rsid w:val="005B2B8C"/>
    <w:rsid w:val="005B2D8E"/>
    <w:rsid w:val="005B3012"/>
    <w:rsid w:val="005B310E"/>
    <w:rsid w:val="005B32A4"/>
    <w:rsid w:val="005B35E9"/>
    <w:rsid w:val="005B3601"/>
    <w:rsid w:val="005B3674"/>
    <w:rsid w:val="005B367B"/>
    <w:rsid w:val="005B3C3C"/>
    <w:rsid w:val="005B3F74"/>
    <w:rsid w:val="005B4011"/>
    <w:rsid w:val="005B4615"/>
    <w:rsid w:val="005B4881"/>
    <w:rsid w:val="005B48F9"/>
    <w:rsid w:val="005B4A43"/>
    <w:rsid w:val="005B4AD3"/>
    <w:rsid w:val="005B4D17"/>
    <w:rsid w:val="005B50A0"/>
    <w:rsid w:val="005B5464"/>
    <w:rsid w:val="005B55EA"/>
    <w:rsid w:val="005B56D6"/>
    <w:rsid w:val="005B57FC"/>
    <w:rsid w:val="005B5A7C"/>
    <w:rsid w:val="005B5D69"/>
    <w:rsid w:val="005B5EF7"/>
    <w:rsid w:val="005B6094"/>
    <w:rsid w:val="005B6367"/>
    <w:rsid w:val="005B661E"/>
    <w:rsid w:val="005B6629"/>
    <w:rsid w:val="005B666B"/>
    <w:rsid w:val="005B66C6"/>
    <w:rsid w:val="005B6717"/>
    <w:rsid w:val="005B68B9"/>
    <w:rsid w:val="005B691C"/>
    <w:rsid w:val="005B6BCC"/>
    <w:rsid w:val="005B6C31"/>
    <w:rsid w:val="005B6CC0"/>
    <w:rsid w:val="005B6DB7"/>
    <w:rsid w:val="005B6DDC"/>
    <w:rsid w:val="005B6F08"/>
    <w:rsid w:val="005B6F45"/>
    <w:rsid w:val="005B7029"/>
    <w:rsid w:val="005B70C3"/>
    <w:rsid w:val="005B7164"/>
    <w:rsid w:val="005B7367"/>
    <w:rsid w:val="005B73A2"/>
    <w:rsid w:val="005B7C89"/>
    <w:rsid w:val="005C02CE"/>
    <w:rsid w:val="005C0453"/>
    <w:rsid w:val="005C04BA"/>
    <w:rsid w:val="005C0770"/>
    <w:rsid w:val="005C0783"/>
    <w:rsid w:val="005C0D79"/>
    <w:rsid w:val="005C0E01"/>
    <w:rsid w:val="005C154F"/>
    <w:rsid w:val="005C1C9C"/>
    <w:rsid w:val="005C1DAE"/>
    <w:rsid w:val="005C1F09"/>
    <w:rsid w:val="005C1FC0"/>
    <w:rsid w:val="005C21AC"/>
    <w:rsid w:val="005C24FF"/>
    <w:rsid w:val="005C26C9"/>
    <w:rsid w:val="005C276F"/>
    <w:rsid w:val="005C2A4A"/>
    <w:rsid w:val="005C2DFE"/>
    <w:rsid w:val="005C2F56"/>
    <w:rsid w:val="005C2F64"/>
    <w:rsid w:val="005C3080"/>
    <w:rsid w:val="005C3082"/>
    <w:rsid w:val="005C31BC"/>
    <w:rsid w:val="005C33F4"/>
    <w:rsid w:val="005C383A"/>
    <w:rsid w:val="005C3898"/>
    <w:rsid w:val="005C3AAD"/>
    <w:rsid w:val="005C3BB6"/>
    <w:rsid w:val="005C40B2"/>
    <w:rsid w:val="005C42FF"/>
    <w:rsid w:val="005C43BC"/>
    <w:rsid w:val="005C44B9"/>
    <w:rsid w:val="005C468A"/>
    <w:rsid w:val="005C47D8"/>
    <w:rsid w:val="005C4871"/>
    <w:rsid w:val="005C49F7"/>
    <w:rsid w:val="005C4DDA"/>
    <w:rsid w:val="005C5341"/>
    <w:rsid w:val="005C5751"/>
    <w:rsid w:val="005C579F"/>
    <w:rsid w:val="005C583B"/>
    <w:rsid w:val="005C584C"/>
    <w:rsid w:val="005C587C"/>
    <w:rsid w:val="005C5AAC"/>
    <w:rsid w:val="005C5BA5"/>
    <w:rsid w:val="005C5DBF"/>
    <w:rsid w:val="005C5FF6"/>
    <w:rsid w:val="005C611A"/>
    <w:rsid w:val="005C62C5"/>
    <w:rsid w:val="005C631B"/>
    <w:rsid w:val="005C633C"/>
    <w:rsid w:val="005C639F"/>
    <w:rsid w:val="005C64EF"/>
    <w:rsid w:val="005C6684"/>
    <w:rsid w:val="005C6904"/>
    <w:rsid w:val="005C6B8A"/>
    <w:rsid w:val="005C6C1F"/>
    <w:rsid w:val="005C6EC5"/>
    <w:rsid w:val="005C7056"/>
    <w:rsid w:val="005C711F"/>
    <w:rsid w:val="005C716E"/>
    <w:rsid w:val="005C7219"/>
    <w:rsid w:val="005C7716"/>
    <w:rsid w:val="005C797C"/>
    <w:rsid w:val="005C7EE3"/>
    <w:rsid w:val="005C7F04"/>
    <w:rsid w:val="005D00A3"/>
    <w:rsid w:val="005D0144"/>
    <w:rsid w:val="005D01F0"/>
    <w:rsid w:val="005D0572"/>
    <w:rsid w:val="005D0734"/>
    <w:rsid w:val="005D0965"/>
    <w:rsid w:val="005D0C2A"/>
    <w:rsid w:val="005D0E9E"/>
    <w:rsid w:val="005D0ED9"/>
    <w:rsid w:val="005D1191"/>
    <w:rsid w:val="005D12CA"/>
    <w:rsid w:val="005D13C7"/>
    <w:rsid w:val="005D1626"/>
    <w:rsid w:val="005D1681"/>
    <w:rsid w:val="005D187B"/>
    <w:rsid w:val="005D1889"/>
    <w:rsid w:val="005D1D2A"/>
    <w:rsid w:val="005D1D37"/>
    <w:rsid w:val="005D1ECE"/>
    <w:rsid w:val="005D1FC5"/>
    <w:rsid w:val="005D20BE"/>
    <w:rsid w:val="005D20EA"/>
    <w:rsid w:val="005D22B7"/>
    <w:rsid w:val="005D231E"/>
    <w:rsid w:val="005D242A"/>
    <w:rsid w:val="005D2480"/>
    <w:rsid w:val="005D2654"/>
    <w:rsid w:val="005D2937"/>
    <w:rsid w:val="005D29FB"/>
    <w:rsid w:val="005D2EBF"/>
    <w:rsid w:val="005D3245"/>
    <w:rsid w:val="005D348C"/>
    <w:rsid w:val="005D37C1"/>
    <w:rsid w:val="005D3838"/>
    <w:rsid w:val="005D3A84"/>
    <w:rsid w:val="005D3CD6"/>
    <w:rsid w:val="005D3D77"/>
    <w:rsid w:val="005D439E"/>
    <w:rsid w:val="005D43D0"/>
    <w:rsid w:val="005D4447"/>
    <w:rsid w:val="005D44F2"/>
    <w:rsid w:val="005D45BF"/>
    <w:rsid w:val="005D46BE"/>
    <w:rsid w:val="005D46C3"/>
    <w:rsid w:val="005D47B3"/>
    <w:rsid w:val="005D48AD"/>
    <w:rsid w:val="005D497D"/>
    <w:rsid w:val="005D5145"/>
    <w:rsid w:val="005D53A9"/>
    <w:rsid w:val="005D5578"/>
    <w:rsid w:val="005D58C2"/>
    <w:rsid w:val="005D5ED3"/>
    <w:rsid w:val="005D611B"/>
    <w:rsid w:val="005D63E1"/>
    <w:rsid w:val="005D66D7"/>
    <w:rsid w:val="005D6746"/>
    <w:rsid w:val="005D690E"/>
    <w:rsid w:val="005D6999"/>
    <w:rsid w:val="005D6C73"/>
    <w:rsid w:val="005D6EE1"/>
    <w:rsid w:val="005D7151"/>
    <w:rsid w:val="005D71D0"/>
    <w:rsid w:val="005D72D3"/>
    <w:rsid w:val="005D7493"/>
    <w:rsid w:val="005D7541"/>
    <w:rsid w:val="005D7552"/>
    <w:rsid w:val="005D7580"/>
    <w:rsid w:val="005D7685"/>
    <w:rsid w:val="005D79DE"/>
    <w:rsid w:val="005D7B30"/>
    <w:rsid w:val="005D7C73"/>
    <w:rsid w:val="005D7ED5"/>
    <w:rsid w:val="005E0226"/>
    <w:rsid w:val="005E0325"/>
    <w:rsid w:val="005E03AE"/>
    <w:rsid w:val="005E03F3"/>
    <w:rsid w:val="005E0686"/>
    <w:rsid w:val="005E08F9"/>
    <w:rsid w:val="005E09A0"/>
    <w:rsid w:val="005E0BB3"/>
    <w:rsid w:val="005E0F47"/>
    <w:rsid w:val="005E10C4"/>
    <w:rsid w:val="005E12DA"/>
    <w:rsid w:val="005E1856"/>
    <w:rsid w:val="005E2018"/>
    <w:rsid w:val="005E204C"/>
    <w:rsid w:val="005E23F1"/>
    <w:rsid w:val="005E25B0"/>
    <w:rsid w:val="005E277E"/>
    <w:rsid w:val="005E27A2"/>
    <w:rsid w:val="005E2991"/>
    <w:rsid w:val="005E29D2"/>
    <w:rsid w:val="005E2AA7"/>
    <w:rsid w:val="005E2BAF"/>
    <w:rsid w:val="005E2C8F"/>
    <w:rsid w:val="005E2ECC"/>
    <w:rsid w:val="005E336F"/>
    <w:rsid w:val="005E397F"/>
    <w:rsid w:val="005E39E5"/>
    <w:rsid w:val="005E3A71"/>
    <w:rsid w:val="005E3C14"/>
    <w:rsid w:val="005E3E0E"/>
    <w:rsid w:val="005E3E23"/>
    <w:rsid w:val="005E419C"/>
    <w:rsid w:val="005E41FB"/>
    <w:rsid w:val="005E445D"/>
    <w:rsid w:val="005E4503"/>
    <w:rsid w:val="005E461F"/>
    <w:rsid w:val="005E4697"/>
    <w:rsid w:val="005E4764"/>
    <w:rsid w:val="005E4791"/>
    <w:rsid w:val="005E49B1"/>
    <w:rsid w:val="005E4BF1"/>
    <w:rsid w:val="005E4CB9"/>
    <w:rsid w:val="005E4E4C"/>
    <w:rsid w:val="005E4EE4"/>
    <w:rsid w:val="005E4F08"/>
    <w:rsid w:val="005E56CF"/>
    <w:rsid w:val="005E5A73"/>
    <w:rsid w:val="005E5C65"/>
    <w:rsid w:val="005E60BE"/>
    <w:rsid w:val="005E60E3"/>
    <w:rsid w:val="005E638D"/>
    <w:rsid w:val="005E649F"/>
    <w:rsid w:val="005E6533"/>
    <w:rsid w:val="005E653E"/>
    <w:rsid w:val="005E6581"/>
    <w:rsid w:val="005E669F"/>
    <w:rsid w:val="005E689C"/>
    <w:rsid w:val="005E6906"/>
    <w:rsid w:val="005E7184"/>
    <w:rsid w:val="005E72E0"/>
    <w:rsid w:val="005E758B"/>
    <w:rsid w:val="005E7811"/>
    <w:rsid w:val="005E78E3"/>
    <w:rsid w:val="005E797A"/>
    <w:rsid w:val="005E7A34"/>
    <w:rsid w:val="005E7AD0"/>
    <w:rsid w:val="005E7CF6"/>
    <w:rsid w:val="005F03E8"/>
    <w:rsid w:val="005F051D"/>
    <w:rsid w:val="005F0528"/>
    <w:rsid w:val="005F0652"/>
    <w:rsid w:val="005F0797"/>
    <w:rsid w:val="005F084A"/>
    <w:rsid w:val="005F0D29"/>
    <w:rsid w:val="005F0F27"/>
    <w:rsid w:val="005F0F8E"/>
    <w:rsid w:val="005F10B9"/>
    <w:rsid w:val="005F14AF"/>
    <w:rsid w:val="005F1593"/>
    <w:rsid w:val="005F15A6"/>
    <w:rsid w:val="005F164B"/>
    <w:rsid w:val="005F1AC8"/>
    <w:rsid w:val="005F1B2C"/>
    <w:rsid w:val="005F1EFF"/>
    <w:rsid w:val="005F22BA"/>
    <w:rsid w:val="005F254F"/>
    <w:rsid w:val="005F274F"/>
    <w:rsid w:val="005F276E"/>
    <w:rsid w:val="005F28D4"/>
    <w:rsid w:val="005F295B"/>
    <w:rsid w:val="005F2AE6"/>
    <w:rsid w:val="005F2EF2"/>
    <w:rsid w:val="005F2FC3"/>
    <w:rsid w:val="005F3274"/>
    <w:rsid w:val="005F334B"/>
    <w:rsid w:val="005F3680"/>
    <w:rsid w:val="005F3A11"/>
    <w:rsid w:val="005F3B9D"/>
    <w:rsid w:val="005F3D18"/>
    <w:rsid w:val="005F41CC"/>
    <w:rsid w:val="005F43CF"/>
    <w:rsid w:val="005F49AB"/>
    <w:rsid w:val="005F4AFB"/>
    <w:rsid w:val="005F4C6B"/>
    <w:rsid w:val="005F4D66"/>
    <w:rsid w:val="005F52C2"/>
    <w:rsid w:val="005F52E0"/>
    <w:rsid w:val="005F54E3"/>
    <w:rsid w:val="005F5A68"/>
    <w:rsid w:val="005F5FF8"/>
    <w:rsid w:val="005F632D"/>
    <w:rsid w:val="005F6854"/>
    <w:rsid w:val="005F6946"/>
    <w:rsid w:val="005F69D4"/>
    <w:rsid w:val="005F6B8D"/>
    <w:rsid w:val="005F6E8C"/>
    <w:rsid w:val="005F73F8"/>
    <w:rsid w:val="005F7505"/>
    <w:rsid w:val="005F773F"/>
    <w:rsid w:val="005F775F"/>
    <w:rsid w:val="005F7808"/>
    <w:rsid w:val="005F79E4"/>
    <w:rsid w:val="005F7B65"/>
    <w:rsid w:val="005F7DF1"/>
    <w:rsid w:val="005F7ECF"/>
    <w:rsid w:val="005F7EEA"/>
    <w:rsid w:val="005F7FB3"/>
    <w:rsid w:val="006001C0"/>
    <w:rsid w:val="0060073C"/>
    <w:rsid w:val="00600995"/>
    <w:rsid w:val="00600BBF"/>
    <w:rsid w:val="00600C8F"/>
    <w:rsid w:val="00600EF4"/>
    <w:rsid w:val="00600F7D"/>
    <w:rsid w:val="00601066"/>
    <w:rsid w:val="0060107F"/>
    <w:rsid w:val="0060112A"/>
    <w:rsid w:val="00601309"/>
    <w:rsid w:val="00601408"/>
    <w:rsid w:val="0060159F"/>
    <w:rsid w:val="006017D8"/>
    <w:rsid w:val="006018DD"/>
    <w:rsid w:val="006019C1"/>
    <w:rsid w:val="00601AB5"/>
    <w:rsid w:val="00601EF7"/>
    <w:rsid w:val="00601FBE"/>
    <w:rsid w:val="00602190"/>
    <w:rsid w:val="00602197"/>
    <w:rsid w:val="0060248D"/>
    <w:rsid w:val="00602A0A"/>
    <w:rsid w:val="00602B94"/>
    <w:rsid w:val="00602C34"/>
    <w:rsid w:val="00602CB5"/>
    <w:rsid w:val="00602E62"/>
    <w:rsid w:val="00602FC1"/>
    <w:rsid w:val="00603350"/>
    <w:rsid w:val="00603506"/>
    <w:rsid w:val="00603632"/>
    <w:rsid w:val="00603773"/>
    <w:rsid w:val="006037F3"/>
    <w:rsid w:val="00603921"/>
    <w:rsid w:val="00603924"/>
    <w:rsid w:val="00603BAC"/>
    <w:rsid w:val="00603BC1"/>
    <w:rsid w:val="00603C09"/>
    <w:rsid w:val="006040DE"/>
    <w:rsid w:val="00604A17"/>
    <w:rsid w:val="00604B61"/>
    <w:rsid w:val="00604E0D"/>
    <w:rsid w:val="00604E1B"/>
    <w:rsid w:val="00604E44"/>
    <w:rsid w:val="00604FAE"/>
    <w:rsid w:val="006055E5"/>
    <w:rsid w:val="00605615"/>
    <w:rsid w:val="00605622"/>
    <w:rsid w:val="006056D8"/>
    <w:rsid w:val="006059CF"/>
    <w:rsid w:val="0060624A"/>
    <w:rsid w:val="0060662A"/>
    <w:rsid w:val="0060680C"/>
    <w:rsid w:val="006068A8"/>
    <w:rsid w:val="006068F7"/>
    <w:rsid w:val="00606A62"/>
    <w:rsid w:val="00606B1E"/>
    <w:rsid w:val="00606D28"/>
    <w:rsid w:val="00607357"/>
    <w:rsid w:val="006073B3"/>
    <w:rsid w:val="00607A77"/>
    <w:rsid w:val="00607B6E"/>
    <w:rsid w:val="00607DA6"/>
    <w:rsid w:val="00607F54"/>
    <w:rsid w:val="00610366"/>
    <w:rsid w:val="00610686"/>
    <w:rsid w:val="006109C5"/>
    <w:rsid w:val="006109DA"/>
    <w:rsid w:val="00610D3A"/>
    <w:rsid w:val="00610DE1"/>
    <w:rsid w:val="00610E92"/>
    <w:rsid w:val="00610F0A"/>
    <w:rsid w:val="006110E9"/>
    <w:rsid w:val="006112BB"/>
    <w:rsid w:val="00611304"/>
    <w:rsid w:val="006115B5"/>
    <w:rsid w:val="006116D3"/>
    <w:rsid w:val="006119EF"/>
    <w:rsid w:val="00611AB0"/>
    <w:rsid w:val="00611EBD"/>
    <w:rsid w:val="00611F4A"/>
    <w:rsid w:val="006120EB"/>
    <w:rsid w:val="00612353"/>
    <w:rsid w:val="006123B2"/>
    <w:rsid w:val="00612628"/>
    <w:rsid w:val="0061278E"/>
    <w:rsid w:val="006127F0"/>
    <w:rsid w:val="00612D03"/>
    <w:rsid w:val="00612D7A"/>
    <w:rsid w:val="00612E5C"/>
    <w:rsid w:val="00612F78"/>
    <w:rsid w:val="00613292"/>
    <w:rsid w:val="00613304"/>
    <w:rsid w:val="00613542"/>
    <w:rsid w:val="00613568"/>
    <w:rsid w:val="0061376C"/>
    <w:rsid w:val="00613B5D"/>
    <w:rsid w:val="00613D33"/>
    <w:rsid w:val="00614178"/>
    <w:rsid w:val="0061424D"/>
    <w:rsid w:val="006147F7"/>
    <w:rsid w:val="00614990"/>
    <w:rsid w:val="00614CA3"/>
    <w:rsid w:val="00614CCB"/>
    <w:rsid w:val="00614DC9"/>
    <w:rsid w:val="00614E8A"/>
    <w:rsid w:val="00615294"/>
    <w:rsid w:val="006157F8"/>
    <w:rsid w:val="0061597E"/>
    <w:rsid w:val="00615B86"/>
    <w:rsid w:val="00615C80"/>
    <w:rsid w:val="00615EE2"/>
    <w:rsid w:val="00616321"/>
    <w:rsid w:val="00616746"/>
    <w:rsid w:val="00616AF2"/>
    <w:rsid w:val="00616B63"/>
    <w:rsid w:val="00616CEB"/>
    <w:rsid w:val="00616DB8"/>
    <w:rsid w:val="00616FA5"/>
    <w:rsid w:val="00617362"/>
    <w:rsid w:val="006175D9"/>
    <w:rsid w:val="006177C9"/>
    <w:rsid w:val="006178D1"/>
    <w:rsid w:val="00617991"/>
    <w:rsid w:val="00617A6E"/>
    <w:rsid w:val="00617A76"/>
    <w:rsid w:val="00617B9A"/>
    <w:rsid w:val="00617DC8"/>
    <w:rsid w:val="00617F83"/>
    <w:rsid w:val="006200F6"/>
    <w:rsid w:val="00620771"/>
    <w:rsid w:val="00620803"/>
    <w:rsid w:val="006209FC"/>
    <w:rsid w:val="00620A14"/>
    <w:rsid w:val="00620A8A"/>
    <w:rsid w:val="00620DF0"/>
    <w:rsid w:val="00620FCE"/>
    <w:rsid w:val="0062112F"/>
    <w:rsid w:val="00621170"/>
    <w:rsid w:val="0062136C"/>
    <w:rsid w:val="0062151B"/>
    <w:rsid w:val="00621649"/>
    <w:rsid w:val="00621A62"/>
    <w:rsid w:val="00621AE2"/>
    <w:rsid w:val="00621BB4"/>
    <w:rsid w:val="00621BD5"/>
    <w:rsid w:val="00621E52"/>
    <w:rsid w:val="00622192"/>
    <w:rsid w:val="0062227A"/>
    <w:rsid w:val="006223A5"/>
    <w:rsid w:val="0062243A"/>
    <w:rsid w:val="00622465"/>
    <w:rsid w:val="006228C7"/>
    <w:rsid w:val="006229F0"/>
    <w:rsid w:val="00622D72"/>
    <w:rsid w:val="00622FF8"/>
    <w:rsid w:val="00623690"/>
    <w:rsid w:val="00623773"/>
    <w:rsid w:val="00623875"/>
    <w:rsid w:val="006238BA"/>
    <w:rsid w:val="006239B6"/>
    <w:rsid w:val="00623A34"/>
    <w:rsid w:val="00623BC4"/>
    <w:rsid w:val="00623CB9"/>
    <w:rsid w:val="00624328"/>
    <w:rsid w:val="0062446C"/>
    <w:rsid w:val="006246CA"/>
    <w:rsid w:val="006249B3"/>
    <w:rsid w:val="00624FAD"/>
    <w:rsid w:val="006250C7"/>
    <w:rsid w:val="006255ED"/>
    <w:rsid w:val="00625626"/>
    <w:rsid w:val="00625711"/>
    <w:rsid w:val="00625D07"/>
    <w:rsid w:val="00625EA4"/>
    <w:rsid w:val="00625ECC"/>
    <w:rsid w:val="00626078"/>
    <w:rsid w:val="006262ED"/>
    <w:rsid w:val="00626300"/>
    <w:rsid w:val="006265DB"/>
    <w:rsid w:val="00626641"/>
    <w:rsid w:val="0062671C"/>
    <w:rsid w:val="00626746"/>
    <w:rsid w:val="0062682A"/>
    <w:rsid w:val="00626AAF"/>
    <w:rsid w:val="00626AEA"/>
    <w:rsid w:val="00627023"/>
    <w:rsid w:val="0062707C"/>
    <w:rsid w:val="00627284"/>
    <w:rsid w:val="00627314"/>
    <w:rsid w:val="006273B7"/>
    <w:rsid w:val="006273E2"/>
    <w:rsid w:val="006276DF"/>
    <w:rsid w:val="00627A27"/>
    <w:rsid w:val="00627B5D"/>
    <w:rsid w:val="00627BAA"/>
    <w:rsid w:val="00627CFE"/>
    <w:rsid w:val="00627D86"/>
    <w:rsid w:val="00627E76"/>
    <w:rsid w:val="00627FAB"/>
    <w:rsid w:val="00630033"/>
    <w:rsid w:val="006305F7"/>
    <w:rsid w:val="00630618"/>
    <w:rsid w:val="00630805"/>
    <w:rsid w:val="006308F0"/>
    <w:rsid w:val="006309AD"/>
    <w:rsid w:val="00630C90"/>
    <w:rsid w:val="00630DDC"/>
    <w:rsid w:val="00630E31"/>
    <w:rsid w:val="00630E4C"/>
    <w:rsid w:val="00631000"/>
    <w:rsid w:val="00631003"/>
    <w:rsid w:val="00631168"/>
    <w:rsid w:val="006311F4"/>
    <w:rsid w:val="006313D0"/>
    <w:rsid w:val="0063152A"/>
    <w:rsid w:val="006315FA"/>
    <w:rsid w:val="006316F6"/>
    <w:rsid w:val="00631774"/>
    <w:rsid w:val="00631BD0"/>
    <w:rsid w:val="0063211D"/>
    <w:rsid w:val="006321E4"/>
    <w:rsid w:val="006322AD"/>
    <w:rsid w:val="0063231A"/>
    <w:rsid w:val="0063234A"/>
    <w:rsid w:val="006324A8"/>
    <w:rsid w:val="006325D4"/>
    <w:rsid w:val="00632622"/>
    <w:rsid w:val="00632710"/>
    <w:rsid w:val="00632A44"/>
    <w:rsid w:val="00632D67"/>
    <w:rsid w:val="00632D94"/>
    <w:rsid w:val="006330A0"/>
    <w:rsid w:val="0063339C"/>
    <w:rsid w:val="00633592"/>
    <w:rsid w:val="00633690"/>
    <w:rsid w:val="006336DC"/>
    <w:rsid w:val="0063381A"/>
    <w:rsid w:val="00633A02"/>
    <w:rsid w:val="00633A65"/>
    <w:rsid w:val="00633B02"/>
    <w:rsid w:val="00633F68"/>
    <w:rsid w:val="0063448C"/>
    <w:rsid w:val="00634856"/>
    <w:rsid w:val="00634F26"/>
    <w:rsid w:val="00634FAC"/>
    <w:rsid w:val="00635074"/>
    <w:rsid w:val="006351C0"/>
    <w:rsid w:val="00635234"/>
    <w:rsid w:val="00635291"/>
    <w:rsid w:val="0063545A"/>
    <w:rsid w:val="006355EB"/>
    <w:rsid w:val="006358B7"/>
    <w:rsid w:val="006358C5"/>
    <w:rsid w:val="00635BAC"/>
    <w:rsid w:val="00635DFD"/>
    <w:rsid w:val="00635EC3"/>
    <w:rsid w:val="00635F0F"/>
    <w:rsid w:val="00635F67"/>
    <w:rsid w:val="00636246"/>
    <w:rsid w:val="00636442"/>
    <w:rsid w:val="006364CA"/>
    <w:rsid w:val="0063651A"/>
    <w:rsid w:val="00636541"/>
    <w:rsid w:val="0063665A"/>
    <w:rsid w:val="0063669B"/>
    <w:rsid w:val="006368AC"/>
    <w:rsid w:val="006368FC"/>
    <w:rsid w:val="00636BDD"/>
    <w:rsid w:val="00636BF9"/>
    <w:rsid w:val="00636D6B"/>
    <w:rsid w:val="00636E89"/>
    <w:rsid w:val="00636F44"/>
    <w:rsid w:val="00637422"/>
    <w:rsid w:val="0063760A"/>
    <w:rsid w:val="00637692"/>
    <w:rsid w:val="006376F1"/>
    <w:rsid w:val="0063785D"/>
    <w:rsid w:val="00637BA4"/>
    <w:rsid w:val="00637EE8"/>
    <w:rsid w:val="00637F4F"/>
    <w:rsid w:val="00640145"/>
    <w:rsid w:val="0064027F"/>
    <w:rsid w:val="0064070B"/>
    <w:rsid w:val="00640A65"/>
    <w:rsid w:val="00640C31"/>
    <w:rsid w:val="00640C83"/>
    <w:rsid w:val="00640F24"/>
    <w:rsid w:val="00640F88"/>
    <w:rsid w:val="0064113B"/>
    <w:rsid w:val="00641322"/>
    <w:rsid w:val="006414A5"/>
    <w:rsid w:val="006419F8"/>
    <w:rsid w:val="00641AE5"/>
    <w:rsid w:val="00641C76"/>
    <w:rsid w:val="006420A5"/>
    <w:rsid w:val="0064212E"/>
    <w:rsid w:val="00642386"/>
    <w:rsid w:val="006423FF"/>
    <w:rsid w:val="006424C9"/>
    <w:rsid w:val="00642A08"/>
    <w:rsid w:val="00642C90"/>
    <w:rsid w:val="00642D79"/>
    <w:rsid w:val="00642D91"/>
    <w:rsid w:val="00642E5A"/>
    <w:rsid w:val="00642E98"/>
    <w:rsid w:val="00643087"/>
    <w:rsid w:val="00643325"/>
    <w:rsid w:val="006435E9"/>
    <w:rsid w:val="00643941"/>
    <w:rsid w:val="00644127"/>
    <w:rsid w:val="00644553"/>
    <w:rsid w:val="00644681"/>
    <w:rsid w:val="00644749"/>
    <w:rsid w:val="006447D2"/>
    <w:rsid w:val="006449C2"/>
    <w:rsid w:val="00644D69"/>
    <w:rsid w:val="00644EF5"/>
    <w:rsid w:val="0064511E"/>
    <w:rsid w:val="0064514D"/>
    <w:rsid w:val="00645334"/>
    <w:rsid w:val="00645348"/>
    <w:rsid w:val="0064534C"/>
    <w:rsid w:val="006453D7"/>
    <w:rsid w:val="006453E1"/>
    <w:rsid w:val="0064579F"/>
    <w:rsid w:val="00645822"/>
    <w:rsid w:val="00645887"/>
    <w:rsid w:val="00645959"/>
    <w:rsid w:val="006459EF"/>
    <w:rsid w:val="00645A6C"/>
    <w:rsid w:val="00645ACC"/>
    <w:rsid w:val="00645AEA"/>
    <w:rsid w:val="00645B8F"/>
    <w:rsid w:val="006460E5"/>
    <w:rsid w:val="006460F0"/>
    <w:rsid w:val="006463D3"/>
    <w:rsid w:val="006466BE"/>
    <w:rsid w:val="006467D8"/>
    <w:rsid w:val="00646DE8"/>
    <w:rsid w:val="00646DEA"/>
    <w:rsid w:val="00647163"/>
    <w:rsid w:val="006474D4"/>
    <w:rsid w:val="00647D4E"/>
    <w:rsid w:val="00647FAE"/>
    <w:rsid w:val="0065010F"/>
    <w:rsid w:val="006501C6"/>
    <w:rsid w:val="006502D2"/>
    <w:rsid w:val="006504CD"/>
    <w:rsid w:val="006506E1"/>
    <w:rsid w:val="00650744"/>
    <w:rsid w:val="00650D2B"/>
    <w:rsid w:val="00650F9B"/>
    <w:rsid w:val="00650FF3"/>
    <w:rsid w:val="006510AC"/>
    <w:rsid w:val="00651228"/>
    <w:rsid w:val="00651235"/>
    <w:rsid w:val="00651484"/>
    <w:rsid w:val="00651509"/>
    <w:rsid w:val="0065165B"/>
    <w:rsid w:val="006516AC"/>
    <w:rsid w:val="00651778"/>
    <w:rsid w:val="006517FA"/>
    <w:rsid w:val="00651BF1"/>
    <w:rsid w:val="00651CFD"/>
    <w:rsid w:val="00651E5E"/>
    <w:rsid w:val="00652143"/>
    <w:rsid w:val="00652181"/>
    <w:rsid w:val="00652592"/>
    <w:rsid w:val="00652F13"/>
    <w:rsid w:val="00652FBE"/>
    <w:rsid w:val="00653124"/>
    <w:rsid w:val="006534F4"/>
    <w:rsid w:val="00653654"/>
    <w:rsid w:val="00653659"/>
    <w:rsid w:val="006536F1"/>
    <w:rsid w:val="00653A07"/>
    <w:rsid w:val="00653B6A"/>
    <w:rsid w:val="00653D2E"/>
    <w:rsid w:val="00653FA2"/>
    <w:rsid w:val="00653FEB"/>
    <w:rsid w:val="00654193"/>
    <w:rsid w:val="00654425"/>
    <w:rsid w:val="00654470"/>
    <w:rsid w:val="006549E3"/>
    <w:rsid w:val="00654BC4"/>
    <w:rsid w:val="00654DFE"/>
    <w:rsid w:val="00654F06"/>
    <w:rsid w:val="006550C5"/>
    <w:rsid w:val="006553C2"/>
    <w:rsid w:val="006553F3"/>
    <w:rsid w:val="00655439"/>
    <w:rsid w:val="00655586"/>
    <w:rsid w:val="0065576B"/>
    <w:rsid w:val="006559CC"/>
    <w:rsid w:val="00655BAE"/>
    <w:rsid w:val="00655E11"/>
    <w:rsid w:val="00656035"/>
    <w:rsid w:val="006560E1"/>
    <w:rsid w:val="006562FC"/>
    <w:rsid w:val="0065648B"/>
    <w:rsid w:val="00656497"/>
    <w:rsid w:val="0065680A"/>
    <w:rsid w:val="00656EB2"/>
    <w:rsid w:val="00656EDB"/>
    <w:rsid w:val="00656FD6"/>
    <w:rsid w:val="006572B1"/>
    <w:rsid w:val="0065736F"/>
    <w:rsid w:val="006577D3"/>
    <w:rsid w:val="0065794A"/>
    <w:rsid w:val="0065796E"/>
    <w:rsid w:val="006579ED"/>
    <w:rsid w:val="00657AA7"/>
    <w:rsid w:val="00657AB4"/>
    <w:rsid w:val="00657ACF"/>
    <w:rsid w:val="00657D23"/>
    <w:rsid w:val="006600B2"/>
    <w:rsid w:val="00660472"/>
    <w:rsid w:val="00660676"/>
    <w:rsid w:val="006606D2"/>
    <w:rsid w:val="00660786"/>
    <w:rsid w:val="006608AA"/>
    <w:rsid w:val="00660AD7"/>
    <w:rsid w:val="00660B4B"/>
    <w:rsid w:val="00660BAA"/>
    <w:rsid w:val="00660E1B"/>
    <w:rsid w:val="006611EF"/>
    <w:rsid w:val="006612C5"/>
    <w:rsid w:val="00661669"/>
    <w:rsid w:val="00661ABF"/>
    <w:rsid w:val="00661E55"/>
    <w:rsid w:val="00661F51"/>
    <w:rsid w:val="0066211A"/>
    <w:rsid w:val="00662160"/>
    <w:rsid w:val="00662AB3"/>
    <w:rsid w:val="00662CC9"/>
    <w:rsid w:val="00662DD4"/>
    <w:rsid w:val="00663074"/>
    <w:rsid w:val="00663425"/>
    <w:rsid w:val="006634BD"/>
    <w:rsid w:val="006636DE"/>
    <w:rsid w:val="006637F0"/>
    <w:rsid w:val="00663800"/>
    <w:rsid w:val="006638EE"/>
    <w:rsid w:val="006639F3"/>
    <w:rsid w:val="00663BD0"/>
    <w:rsid w:val="00663DDE"/>
    <w:rsid w:val="00663F95"/>
    <w:rsid w:val="00663F9D"/>
    <w:rsid w:val="00663FF9"/>
    <w:rsid w:val="00664034"/>
    <w:rsid w:val="00664091"/>
    <w:rsid w:val="00664522"/>
    <w:rsid w:val="00664A3D"/>
    <w:rsid w:val="00664AF0"/>
    <w:rsid w:val="00664C1E"/>
    <w:rsid w:val="00664E58"/>
    <w:rsid w:val="00664F97"/>
    <w:rsid w:val="006658AD"/>
    <w:rsid w:val="006658CD"/>
    <w:rsid w:val="006658D3"/>
    <w:rsid w:val="00665A7D"/>
    <w:rsid w:val="00665AF3"/>
    <w:rsid w:val="00665CD3"/>
    <w:rsid w:val="00665F48"/>
    <w:rsid w:val="00666079"/>
    <w:rsid w:val="0066627F"/>
    <w:rsid w:val="00666363"/>
    <w:rsid w:val="00666517"/>
    <w:rsid w:val="006665BD"/>
    <w:rsid w:val="00666626"/>
    <w:rsid w:val="0066663F"/>
    <w:rsid w:val="00666E41"/>
    <w:rsid w:val="00666E61"/>
    <w:rsid w:val="00666E63"/>
    <w:rsid w:val="0066700A"/>
    <w:rsid w:val="006670D9"/>
    <w:rsid w:val="00667328"/>
    <w:rsid w:val="0066746F"/>
    <w:rsid w:val="00667517"/>
    <w:rsid w:val="006675A5"/>
    <w:rsid w:val="006678E7"/>
    <w:rsid w:val="006679D1"/>
    <w:rsid w:val="00667A29"/>
    <w:rsid w:val="00667DDC"/>
    <w:rsid w:val="00667E75"/>
    <w:rsid w:val="006701F3"/>
    <w:rsid w:val="00670749"/>
    <w:rsid w:val="00670797"/>
    <w:rsid w:val="00670893"/>
    <w:rsid w:val="006708BD"/>
    <w:rsid w:val="00670C03"/>
    <w:rsid w:val="00670DBA"/>
    <w:rsid w:val="00670E93"/>
    <w:rsid w:val="0067143D"/>
    <w:rsid w:val="006718F8"/>
    <w:rsid w:val="00671993"/>
    <w:rsid w:val="00671E06"/>
    <w:rsid w:val="00672094"/>
    <w:rsid w:val="006723B6"/>
    <w:rsid w:val="006725EE"/>
    <w:rsid w:val="006728D2"/>
    <w:rsid w:val="00672936"/>
    <w:rsid w:val="00672A08"/>
    <w:rsid w:val="00672A50"/>
    <w:rsid w:val="00672AB2"/>
    <w:rsid w:val="00672CC4"/>
    <w:rsid w:val="00672E4E"/>
    <w:rsid w:val="00672F5E"/>
    <w:rsid w:val="006733E4"/>
    <w:rsid w:val="00673519"/>
    <w:rsid w:val="00673671"/>
    <w:rsid w:val="006737EF"/>
    <w:rsid w:val="006738BC"/>
    <w:rsid w:val="0067399C"/>
    <w:rsid w:val="00673D9F"/>
    <w:rsid w:val="00674003"/>
    <w:rsid w:val="00674085"/>
    <w:rsid w:val="006743C8"/>
    <w:rsid w:val="00674414"/>
    <w:rsid w:val="006745DD"/>
    <w:rsid w:val="0067500C"/>
    <w:rsid w:val="0067523E"/>
    <w:rsid w:val="006754F9"/>
    <w:rsid w:val="00675637"/>
    <w:rsid w:val="006756FC"/>
    <w:rsid w:val="006757A3"/>
    <w:rsid w:val="00675A52"/>
    <w:rsid w:val="00675AC3"/>
    <w:rsid w:val="00675B3F"/>
    <w:rsid w:val="00675E90"/>
    <w:rsid w:val="00675F8F"/>
    <w:rsid w:val="0067604D"/>
    <w:rsid w:val="006761FA"/>
    <w:rsid w:val="006763C1"/>
    <w:rsid w:val="00676753"/>
    <w:rsid w:val="006767B5"/>
    <w:rsid w:val="006768CB"/>
    <w:rsid w:val="00676AE9"/>
    <w:rsid w:val="00676B5C"/>
    <w:rsid w:val="006770D6"/>
    <w:rsid w:val="006772DD"/>
    <w:rsid w:val="006775BD"/>
    <w:rsid w:val="00677967"/>
    <w:rsid w:val="00677A06"/>
    <w:rsid w:val="00677DB7"/>
    <w:rsid w:val="00677DD3"/>
    <w:rsid w:val="00680047"/>
    <w:rsid w:val="006801FC"/>
    <w:rsid w:val="006802C1"/>
    <w:rsid w:val="00680377"/>
    <w:rsid w:val="00680729"/>
    <w:rsid w:val="006808A1"/>
    <w:rsid w:val="00680C74"/>
    <w:rsid w:val="00680FF0"/>
    <w:rsid w:val="0068128D"/>
    <w:rsid w:val="006812E8"/>
    <w:rsid w:val="00681686"/>
    <w:rsid w:val="006816D3"/>
    <w:rsid w:val="006817C3"/>
    <w:rsid w:val="00681AA1"/>
    <w:rsid w:val="00681EE9"/>
    <w:rsid w:val="00681FB8"/>
    <w:rsid w:val="006820D1"/>
    <w:rsid w:val="006820DE"/>
    <w:rsid w:val="00682275"/>
    <w:rsid w:val="00682321"/>
    <w:rsid w:val="00682580"/>
    <w:rsid w:val="006825FF"/>
    <w:rsid w:val="006827D1"/>
    <w:rsid w:val="006828E1"/>
    <w:rsid w:val="00682BAE"/>
    <w:rsid w:val="00682F57"/>
    <w:rsid w:val="0068306C"/>
    <w:rsid w:val="00683569"/>
    <w:rsid w:val="00683602"/>
    <w:rsid w:val="00683634"/>
    <w:rsid w:val="006837D2"/>
    <w:rsid w:val="00683B10"/>
    <w:rsid w:val="00683E7B"/>
    <w:rsid w:val="00683EB0"/>
    <w:rsid w:val="00683FDE"/>
    <w:rsid w:val="0068407A"/>
    <w:rsid w:val="006841ED"/>
    <w:rsid w:val="00684322"/>
    <w:rsid w:val="00684969"/>
    <w:rsid w:val="006849E1"/>
    <w:rsid w:val="00684B2C"/>
    <w:rsid w:val="00684EC9"/>
    <w:rsid w:val="006850FB"/>
    <w:rsid w:val="00685383"/>
    <w:rsid w:val="00685389"/>
    <w:rsid w:val="00685689"/>
    <w:rsid w:val="006858AA"/>
    <w:rsid w:val="0068595B"/>
    <w:rsid w:val="00685DCB"/>
    <w:rsid w:val="00685FF6"/>
    <w:rsid w:val="0068630F"/>
    <w:rsid w:val="00686337"/>
    <w:rsid w:val="006869C1"/>
    <w:rsid w:val="00686B28"/>
    <w:rsid w:val="00686C14"/>
    <w:rsid w:val="00686CDB"/>
    <w:rsid w:val="00686D98"/>
    <w:rsid w:val="00687496"/>
    <w:rsid w:val="006874FB"/>
    <w:rsid w:val="006875D5"/>
    <w:rsid w:val="00687B18"/>
    <w:rsid w:val="00687B4A"/>
    <w:rsid w:val="00687BEF"/>
    <w:rsid w:val="00687DF0"/>
    <w:rsid w:val="00687F5D"/>
    <w:rsid w:val="00687FE9"/>
    <w:rsid w:val="0069003D"/>
    <w:rsid w:val="00690133"/>
    <w:rsid w:val="006902F3"/>
    <w:rsid w:val="00690329"/>
    <w:rsid w:val="006906F7"/>
    <w:rsid w:val="00690A19"/>
    <w:rsid w:val="00690A6F"/>
    <w:rsid w:val="00690E9C"/>
    <w:rsid w:val="00691087"/>
    <w:rsid w:val="006910AF"/>
    <w:rsid w:val="0069114D"/>
    <w:rsid w:val="0069121D"/>
    <w:rsid w:val="0069141F"/>
    <w:rsid w:val="0069147D"/>
    <w:rsid w:val="006914FA"/>
    <w:rsid w:val="00691708"/>
    <w:rsid w:val="00691866"/>
    <w:rsid w:val="00691986"/>
    <w:rsid w:val="00691AF1"/>
    <w:rsid w:val="00691D6A"/>
    <w:rsid w:val="00691D98"/>
    <w:rsid w:val="00691EB1"/>
    <w:rsid w:val="006920AD"/>
    <w:rsid w:val="006922E2"/>
    <w:rsid w:val="006925D9"/>
    <w:rsid w:val="00692A8E"/>
    <w:rsid w:val="00692B18"/>
    <w:rsid w:val="00692E64"/>
    <w:rsid w:val="0069331B"/>
    <w:rsid w:val="006934CF"/>
    <w:rsid w:val="006935C0"/>
    <w:rsid w:val="0069368E"/>
    <w:rsid w:val="00693793"/>
    <w:rsid w:val="006939DE"/>
    <w:rsid w:val="00693A36"/>
    <w:rsid w:val="00693A85"/>
    <w:rsid w:val="00693D0D"/>
    <w:rsid w:val="00693D32"/>
    <w:rsid w:val="00693DE1"/>
    <w:rsid w:val="006942AB"/>
    <w:rsid w:val="0069455E"/>
    <w:rsid w:val="006946D3"/>
    <w:rsid w:val="006949B2"/>
    <w:rsid w:val="00694BF7"/>
    <w:rsid w:val="00694DD6"/>
    <w:rsid w:val="00694E3A"/>
    <w:rsid w:val="006950F8"/>
    <w:rsid w:val="00695D73"/>
    <w:rsid w:val="00695E46"/>
    <w:rsid w:val="006961B4"/>
    <w:rsid w:val="0069664E"/>
    <w:rsid w:val="00696B98"/>
    <w:rsid w:val="00696E32"/>
    <w:rsid w:val="00696E39"/>
    <w:rsid w:val="00697126"/>
    <w:rsid w:val="006971F0"/>
    <w:rsid w:val="006974D8"/>
    <w:rsid w:val="006975D9"/>
    <w:rsid w:val="00697CA8"/>
    <w:rsid w:val="00697D5C"/>
    <w:rsid w:val="006A03DC"/>
    <w:rsid w:val="006A045D"/>
    <w:rsid w:val="006A0479"/>
    <w:rsid w:val="006A072E"/>
    <w:rsid w:val="006A0BC4"/>
    <w:rsid w:val="006A0E88"/>
    <w:rsid w:val="006A1104"/>
    <w:rsid w:val="006A14CA"/>
    <w:rsid w:val="006A16AE"/>
    <w:rsid w:val="006A1B16"/>
    <w:rsid w:val="006A1F97"/>
    <w:rsid w:val="006A2189"/>
    <w:rsid w:val="006A21BB"/>
    <w:rsid w:val="006A2222"/>
    <w:rsid w:val="006A22EB"/>
    <w:rsid w:val="006A2987"/>
    <w:rsid w:val="006A2CD4"/>
    <w:rsid w:val="006A3316"/>
    <w:rsid w:val="006A3432"/>
    <w:rsid w:val="006A3784"/>
    <w:rsid w:val="006A3A3D"/>
    <w:rsid w:val="006A3BA2"/>
    <w:rsid w:val="006A3FE5"/>
    <w:rsid w:val="006A4653"/>
    <w:rsid w:val="006A48E5"/>
    <w:rsid w:val="006A4B7A"/>
    <w:rsid w:val="006A4C21"/>
    <w:rsid w:val="006A4EE2"/>
    <w:rsid w:val="006A5043"/>
    <w:rsid w:val="006A51C5"/>
    <w:rsid w:val="006A5283"/>
    <w:rsid w:val="006A52B6"/>
    <w:rsid w:val="006A534A"/>
    <w:rsid w:val="006A56FF"/>
    <w:rsid w:val="006A572F"/>
    <w:rsid w:val="006A5ACC"/>
    <w:rsid w:val="006A5CAD"/>
    <w:rsid w:val="006A6053"/>
    <w:rsid w:val="006A6139"/>
    <w:rsid w:val="006A6458"/>
    <w:rsid w:val="006A676C"/>
    <w:rsid w:val="006A6907"/>
    <w:rsid w:val="006A6DF5"/>
    <w:rsid w:val="006A7135"/>
    <w:rsid w:val="006A7146"/>
    <w:rsid w:val="006A7201"/>
    <w:rsid w:val="006A74DC"/>
    <w:rsid w:val="006A76A3"/>
    <w:rsid w:val="006A78C2"/>
    <w:rsid w:val="006A79DB"/>
    <w:rsid w:val="006A7C67"/>
    <w:rsid w:val="006A7CC1"/>
    <w:rsid w:val="006A7DDA"/>
    <w:rsid w:val="006B0065"/>
    <w:rsid w:val="006B0158"/>
    <w:rsid w:val="006B05AC"/>
    <w:rsid w:val="006B0B0A"/>
    <w:rsid w:val="006B0CE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5B7"/>
    <w:rsid w:val="006B25CB"/>
    <w:rsid w:val="006B26B0"/>
    <w:rsid w:val="006B2751"/>
    <w:rsid w:val="006B2864"/>
    <w:rsid w:val="006B2A39"/>
    <w:rsid w:val="006B2C93"/>
    <w:rsid w:val="006B2E45"/>
    <w:rsid w:val="006B2F35"/>
    <w:rsid w:val="006B3299"/>
    <w:rsid w:val="006B354E"/>
    <w:rsid w:val="006B405D"/>
    <w:rsid w:val="006B4179"/>
    <w:rsid w:val="006B43BE"/>
    <w:rsid w:val="006B4455"/>
    <w:rsid w:val="006B4671"/>
    <w:rsid w:val="006B47B0"/>
    <w:rsid w:val="006B48F1"/>
    <w:rsid w:val="006B497B"/>
    <w:rsid w:val="006B4A2F"/>
    <w:rsid w:val="006B4BAA"/>
    <w:rsid w:val="006B4BC7"/>
    <w:rsid w:val="006B4D8D"/>
    <w:rsid w:val="006B4E9F"/>
    <w:rsid w:val="006B5166"/>
    <w:rsid w:val="006B5338"/>
    <w:rsid w:val="006B55C6"/>
    <w:rsid w:val="006B570F"/>
    <w:rsid w:val="006B5BA3"/>
    <w:rsid w:val="006B5C74"/>
    <w:rsid w:val="006B5DA2"/>
    <w:rsid w:val="006B5DC2"/>
    <w:rsid w:val="006B6018"/>
    <w:rsid w:val="006B607C"/>
    <w:rsid w:val="006B61F8"/>
    <w:rsid w:val="006B6495"/>
    <w:rsid w:val="006B66F5"/>
    <w:rsid w:val="006B6952"/>
    <w:rsid w:val="006B6A5C"/>
    <w:rsid w:val="006B7181"/>
    <w:rsid w:val="006B72CC"/>
    <w:rsid w:val="006B7446"/>
    <w:rsid w:val="006B74F0"/>
    <w:rsid w:val="006B7748"/>
    <w:rsid w:val="006B77D8"/>
    <w:rsid w:val="006B7827"/>
    <w:rsid w:val="006B784F"/>
    <w:rsid w:val="006B78C2"/>
    <w:rsid w:val="006B7C1A"/>
    <w:rsid w:val="006C0240"/>
    <w:rsid w:val="006C05A1"/>
    <w:rsid w:val="006C0927"/>
    <w:rsid w:val="006C0C73"/>
    <w:rsid w:val="006C0DB0"/>
    <w:rsid w:val="006C0DD6"/>
    <w:rsid w:val="006C0E29"/>
    <w:rsid w:val="006C1067"/>
    <w:rsid w:val="006C1391"/>
    <w:rsid w:val="006C13A8"/>
    <w:rsid w:val="006C1BA4"/>
    <w:rsid w:val="006C1CDF"/>
    <w:rsid w:val="006C1D7A"/>
    <w:rsid w:val="006C1DC1"/>
    <w:rsid w:val="006C1EE2"/>
    <w:rsid w:val="006C1F94"/>
    <w:rsid w:val="006C1FA9"/>
    <w:rsid w:val="006C2256"/>
    <w:rsid w:val="006C24B4"/>
    <w:rsid w:val="006C253B"/>
    <w:rsid w:val="006C256B"/>
    <w:rsid w:val="006C2A66"/>
    <w:rsid w:val="006C2D36"/>
    <w:rsid w:val="006C2EB3"/>
    <w:rsid w:val="006C3152"/>
    <w:rsid w:val="006C31B7"/>
    <w:rsid w:val="006C31C0"/>
    <w:rsid w:val="006C33DF"/>
    <w:rsid w:val="006C33E3"/>
    <w:rsid w:val="006C3433"/>
    <w:rsid w:val="006C36F0"/>
    <w:rsid w:val="006C370E"/>
    <w:rsid w:val="006C3A1A"/>
    <w:rsid w:val="006C3C86"/>
    <w:rsid w:val="006C3D32"/>
    <w:rsid w:val="006C3FAE"/>
    <w:rsid w:val="006C4106"/>
    <w:rsid w:val="006C45C6"/>
    <w:rsid w:val="006C4614"/>
    <w:rsid w:val="006C46A0"/>
    <w:rsid w:val="006C47F5"/>
    <w:rsid w:val="006C4800"/>
    <w:rsid w:val="006C492A"/>
    <w:rsid w:val="006C4B68"/>
    <w:rsid w:val="006C4BD0"/>
    <w:rsid w:val="006C4E71"/>
    <w:rsid w:val="006C51FC"/>
    <w:rsid w:val="006C5219"/>
    <w:rsid w:val="006C56EB"/>
    <w:rsid w:val="006C5991"/>
    <w:rsid w:val="006C5BB9"/>
    <w:rsid w:val="006C5E11"/>
    <w:rsid w:val="006C6152"/>
    <w:rsid w:val="006C69AB"/>
    <w:rsid w:val="006C6B14"/>
    <w:rsid w:val="006C6B2E"/>
    <w:rsid w:val="006C6B7B"/>
    <w:rsid w:val="006C6C3F"/>
    <w:rsid w:val="006C6E33"/>
    <w:rsid w:val="006C6EFC"/>
    <w:rsid w:val="006C6F06"/>
    <w:rsid w:val="006C71AE"/>
    <w:rsid w:val="006C77C3"/>
    <w:rsid w:val="006C7859"/>
    <w:rsid w:val="006C7959"/>
    <w:rsid w:val="006C7AAA"/>
    <w:rsid w:val="006C7FC0"/>
    <w:rsid w:val="006D01D0"/>
    <w:rsid w:val="006D01E6"/>
    <w:rsid w:val="006D02D0"/>
    <w:rsid w:val="006D0321"/>
    <w:rsid w:val="006D03CC"/>
    <w:rsid w:val="006D075F"/>
    <w:rsid w:val="006D087C"/>
    <w:rsid w:val="006D0E8C"/>
    <w:rsid w:val="006D1167"/>
    <w:rsid w:val="006D1401"/>
    <w:rsid w:val="006D1494"/>
    <w:rsid w:val="006D16DC"/>
    <w:rsid w:val="006D18CC"/>
    <w:rsid w:val="006D1A90"/>
    <w:rsid w:val="006D1B21"/>
    <w:rsid w:val="006D1BE3"/>
    <w:rsid w:val="006D1D14"/>
    <w:rsid w:val="006D1D9D"/>
    <w:rsid w:val="006D1DEF"/>
    <w:rsid w:val="006D211F"/>
    <w:rsid w:val="006D21AB"/>
    <w:rsid w:val="006D228E"/>
    <w:rsid w:val="006D22FB"/>
    <w:rsid w:val="006D234F"/>
    <w:rsid w:val="006D24AB"/>
    <w:rsid w:val="006D2519"/>
    <w:rsid w:val="006D2BC4"/>
    <w:rsid w:val="006D2CED"/>
    <w:rsid w:val="006D2D7B"/>
    <w:rsid w:val="006D2E58"/>
    <w:rsid w:val="006D2F6D"/>
    <w:rsid w:val="006D33B5"/>
    <w:rsid w:val="006D35CB"/>
    <w:rsid w:val="006D391F"/>
    <w:rsid w:val="006D3ACC"/>
    <w:rsid w:val="006D3B13"/>
    <w:rsid w:val="006D3B71"/>
    <w:rsid w:val="006D3D64"/>
    <w:rsid w:val="006D4350"/>
    <w:rsid w:val="006D44BC"/>
    <w:rsid w:val="006D4623"/>
    <w:rsid w:val="006D4795"/>
    <w:rsid w:val="006D4AE9"/>
    <w:rsid w:val="006D4F2C"/>
    <w:rsid w:val="006D4FDA"/>
    <w:rsid w:val="006D5247"/>
    <w:rsid w:val="006D546B"/>
    <w:rsid w:val="006D549A"/>
    <w:rsid w:val="006D585A"/>
    <w:rsid w:val="006D60AD"/>
    <w:rsid w:val="006D6187"/>
    <w:rsid w:val="006D6220"/>
    <w:rsid w:val="006D6445"/>
    <w:rsid w:val="006D6461"/>
    <w:rsid w:val="006D654D"/>
    <w:rsid w:val="006D6B6D"/>
    <w:rsid w:val="006D6C0D"/>
    <w:rsid w:val="006D6EA8"/>
    <w:rsid w:val="006D76A8"/>
    <w:rsid w:val="006D7D72"/>
    <w:rsid w:val="006D7FF3"/>
    <w:rsid w:val="006E013F"/>
    <w:rsid w:val="006E0142"/>
    <w:rsid w:val="006E02AD"/>
    <w:rsid w:val="006E052E"/>
    <w:rsid w:val="006E0877"/>
    <w:rsid w:val="006E09AC"/>
    <w:rsid w:val="006E0A58"/>
    <w:rsid w:val="006E0AF7"/>
    <w:rsid w:val="006E0BEA"/>
    <w:rsid w:val="006E0D05"/>
    <w:rsid w:val="006E0E35"/>
    <w:rsid w:val="006E0F4A"/>
    <w:rsid w:val="006E13B1"/>
    <w:rsid w:val="006E14E5"/>
    <w:rsid w:val="006E1633"/>
    <w:rsid w:val="006E170A"/>
    <w:rsid w:val="006E19ED"/>
    <w:rsid w:val="006E1CC8"/>
    <w:rsid w:val="006E20AF"/>
    <w:rsid w:val="006E23E2"/>
    <w:rsid w:val="006E25E2"/>
    <w:rsid w:val="006E2703"/>
    <w:rsid w:val="006E2759"/>
    <w:rsid w:val="006E27D7"/>
    <w:rsid w:val="006E2A57"/>
    <w:rsid w:val="006E2B54"/>
    <w:rsid w:val="006E2C0C"/>
    <w:rsid w:val="006E2D6D"/>
    <w:rsid w:val="006E3807"/>
    <w:rsid w:val="006E392A"/>
    <w:rsid w:val="006E39B6"/>
    <w:rsid w:val="006E3AA6"/>
    <w:rsid w:val="006E3B58"/>
    <w:rsid w:val="006E3E4B"/>
    <w:rsid w:val="006E3F2C"/>
    <w:rsid w:val="006E41C8"/>
    <w:rsid w:val="006E4666"/>
    <w:rsid w:val="006E47EC"/>
    <w:rsid w:val="006E4B5B"/>
    <w:rsid w:val="006E5060"/>
    <w:rsid w:val="006E5201"/>
    <w:rsid w:val="006E529F"/>
    <w:rsid w:val="006E5375"/>
    <w:rsid w:val="006E53C7"/>
    <w:rsid w:val="006E542C"/>
    <w:rsid w:val="006E5665"/>
    <w:rsid w:val="006E5674"/>
    <w:rsid w:val="006E594F"/>
    <w:rsid w:val="006E5B40"/>
    <w:rsid w:val="006E5B7C"/>
    <w:rsid w:val="006E5C56"/>
    <w:rsid w:val="006E5C79"/>
    <w:rsid w:val="006E5CAC"/>
    <w:rsid w:val="006E621B"/>
    <w:rsid w:val="006E62D4"/>
    <w:rsid w:val="006E640D"/>
    <w:rsid w:val="006E674A"/>
    <w:rsid w:val="006E7091"/>
    <w:rsid w:val="006E70C1"/>
    <w:rsid w:val="006E7432"/>
    <w:rsid w:val="006E756A"/>
    <w:rsid w:val="006E773A"/>
    <w:rsid w:val="006E7880"/>
    <w:rsid w:val="006E7936"/>
    <w:rsid w:val="006E7B5E"/>
    <w:rsid w:val="006E7DED"/>
    <w:rsid w:val="006E7FDA"/>
    <w:rsid w:val="006F00EF"/>
    <w:rsid w:val="006F02AF"/>
    <w:rsid w:val="006F02DD"/>
    <w:rsid w:val="006F05B0"/>
    <w:rsid w:val="006F060B"/>
    <w:rsid w:val="006F07C1"/>
    <w:rsid w:val="006F099E"/>
    <w:rsid w:val="006F09E0"/>
    <w:rsid w:val="006F09EF"/>
    <w:rsid w:val="006F0A6D"/>
    <w:rsid w:val="006F0DD7"/>
    <w:rsid w:val="006F0F8B"/>
    <w:rsid w:val="006F127F"/>
    <w:rsid w:val="006F1352"/>
    <w:rsid w:val="006F13E0"/>
    <w:rsid w:val="006F16AF"/>
    <w:rsid w:val="006F16F1"/>
    <w:rsid w:val="006F1737"/>
    <w:rsid w:val="006F17B8"/>
    <w:rsid w:val="006F1EF4"/>
    <w:rsid w:val="006F1F8C"/>
    <w:rsid w:val="006F20D1"/>
    <w:rsid w:val="006F2149"/>
    <w:rsid w:val="006F2192"/>
    <w:rsid w:val="006F21BF"/>
    <w:rsid w:val="006F25E0"/>
    <w:rsid w:val="006F260A"/>
    <w:rsid w:val="006F2642"/>
    <w:rsid w:val="006F2730"/>
    <w:rsid w:val="006F2CF7"/>
    <w:rsid w:val="006F2F28"/>
    <w:rsid w:val="006F2FE3"/>
    <w:rsid w:val="006F3AC7"/>
    <w:rsid w:val="006F3AED"/>
    <w:rsid w:val="006F3F40"/>
    <w:rsid w:val="006F43A7"/>
    <w:rsid w:val="006F44CA"/>
    <w:rsid w:val="006F4761"/>
    <w:rsid w:val="006F47A3"/>
    <w:rsid w:val="006F481D"/>
    <w:rsid w:val="006F4931"/>
    <w:rsid w:val="006F4A4A"/>
    <w:rsid w:val="006F4C57"/>
    <w:rsid w:val="006F54B9"/>
    <w:rsid w:val="006F55A7"/>
    <w:rsid w:val="006F5620"/>
    <w:rsid w:val="006F5626"/>
    <w:rsid w:val="006F56F7"/>
    <w:rsid w:val="006F58ED"/>
    <w:rsid w:val="006F5991"/>
    <w:rsid w:val="006F5A24"/>
    <w:rsid w:val="006F5FDB"/>
    <w:rsid w:val="006F60D6"/>
    <w:rsid w:val="006F6368"/>
    <w:rsid w:val="006F663F"/>
    <w:rsid w:val="006F677A"/>
    <w:rsid w:val="006F67D2"/>
    <w:rsid w:val="006F6807"/>
    <w:rsid w:val="006F6835"/>
    <w:rsid w:val="006F6A4F"/>
    <w:rsid w:val="006F6C83"/>
    <w:rsid w:val="006F6CF5"/>
    <w:rsid w:val="006F6D6E"/>
    <w:rsid w:val="006F6FBA"/>
    <w:rsid w:val="006F6FDE"/>
    <w:rsid w:val="006F6FF3"/>
    <w:rsid w:val="006F73F7"/>
    <w:rsid w:val="006F74EB"/>
    <w:rsid w:val="006F792F"/>
    <w:rsid w:val="006F7AB6"/>
    <w:rsid w:val="006F7B96"/>
    <w:rsid w:val="006F7C8B"/>
    <w:rsid w:val="006F7D1B"/>
    <w:rsid w:val="006F7FB7"/>
    <w:rsid w:val="00700055"/>
    <w:rsid w:val="00700443"/>
    <w:rsid w:val="0070048B"/>
    <w:rsid w:val="00700546"/>
    <w:rsid w:val="0070090E"/>
    <w:rsid w:val="00700A6C"/>
    <w:rsid w:val="00700A7D"/>
    <w:rsid w:val="00700D73"/>
    <w:rsid w:val="00700F08"/>
    <w:rsid w:val="00700F0B"/>
    <w:rsid w:val="0070123B"/>
    <w:rsid w:val="007018DA"/>
    <w:rsid w:val="00701A77"/>
    <w:rsid w:val="00701C6E"/>
    <w:rsid w:val="0070214B"/>
    <w:rsid w:val="007023C9"/>
    <w:rsid w:val="007028E1"/>
    <w:rsid w:val="0070292E"/>
    <w:rsid w:val="00702A0A"/>
    <w:rsid w:val="00702BBB"/>
    <w:rsid w:val="00702CF2"/>
    <w:rsid w:val="00702D99"/>
    <w:rsid w:val="00702F53"/>
    <w:rsid w:val="007030AF"/>
    <w:rsid w:val="0070399F"/>
    <w:rsid w:val="00703A0F"/>
    <w:rsid w:val="00703C84"/>
    <w:rsid w:val="00703F1B"/>
    <w:rsid w:val="00703F92"/>
    <w:rsid w:val="007041C3"/>
    <w:rsid w:val="0070434F"/>
    <w:rsid w:val="00704A58"/>
    <w:rsid w:val="00704D0B"/>
    <w:rsid w:val="00705389"/>
    <w:rsid w:val="00705901"/>
    <w:rsid w:val="00705AF2"/>
    <w:rsid w:val="00705B65"/>
    <w:rsid w:val="00705D39"/>
    <w:rsid w:val="00705D60"/>
    <w:rsid w:val="007060C6"/>
    <w:rsid w:val="0070620D"/>
    <w:rsid w:val="00706390"/>
    <w:rsid w:val="007065F2"/>
    <w:rsid w:val="00706812"/>
    <w:rsid w:val="007068E3"/>
    <w:rsid w:val="007069B8"/>
    <w:rsid w:val="007069D0"/>
    <w:rsid w:val="00706B22"/>
    <w:rsid w:val="00706D74"/>
    <w:rsid w:val="00706E35"/>
    <w:rsid w:val="00707087"/>
    <w:rsid w:val="00707134"/>
    <w:rsid w:val="0070739B"/>
    <w:rsid w:val="00707412"/>
    <w:rsid w:val="00707482"/>
    <w:rsid w:val="0070771B"/>
    <w:rsid w:val="00707856"/>
    <w:rsid w:val="00707C16"/>
    <w:rsid w:val="00707D64"/>
    <w:rsid w:val="00707DB7"/>
    <w:rsid w:val="00707E57"/>
    <w:rsid w:val="0071008F"/>
    <w:rsid w:val="0071014F"/>
    <w:rsid w:val="0071028A"/>
    <w:rsid w:val="007102B0"/>
    <w:rsid w:val="007103DE"/>
    <w:rsid w:val="007103EF"/>
    <w:rsid w:val="00710490"/>
    <w:rsid w:val="00710962"/>
    <w:rsid w:val="00710A85"/>
    <w:rsid w:val="00710C73"/>
    <w:rsid w:val="00710E62"/>
    <w:rsid w:val="00710F4B"/>
    <w:rsid w:val="00711327"/>
    <w:rsid w:val="0071142D"/>
    <w:rsid w:val="0071143D"/>
    <w:rsid w:val="00711448"/>
    <w:rsid w:val="0071171C"/>
    <w:rsid w:val="0071176C"/>
    <w:rsid w:val="007118EF"/>
    <w:rsid w:val="00711A40"/>
    <w:rsid w:val="00711E54"/>
    <w:rsid w:val="0071222C"/>
    <w:rsid w:val="007122D5"/>
    <w:rsid w:val="007122FE"/>
    <w:rsid w:val="00712320"/>
    <w:rsid w:val="0071244A"/>
    <w:rsid w:val="00712563"/>
    <w:rsid w:val="00712622"/>
    <w:rsid w:val="0071265E"/>
    <w:rsid w:val="0071274C"/>
    <w:rsid w:val="007129FF"/>
    <w:rsid w:val="00712ED8"/>
    <w:rsid w:val="00713297"/>
    <w:rsid w:val="00713446"/>
    <w:rsid w:val="00713600"/>
    <w:rsid w:val="007139C5"/>
    <w:rsid w:val="00713A64"/>
    <w:rsid w:val="00713D71"/>
    <w:rsid w:val="00713D92"/>
    <w:rsid w:val="00714038"/>
    <w:rsid w:val="007141E8"/>
    <w:rsid w:val="00714319"/>
    <w:rsid w:val="00714349"/>
    <w:rsid w:val="007146AE"/>
    <w:rsid w:val="007146F7"/>
    <w:rsid w:val="00714A00"/>
    <w:rsid w:val="00714B76"/>
    <w:rsid w:val="00714C84"/>
    <w:rsid w:val="00714E99"/>
    <w:rsid w:val="00715000"/>
    <w:rsid w:val="007150BB"/>
    <w:rsid w:val="007152F6"/>
    <w:rsid w:val="007154EE"/>
    <w:rsid w:val="00715526"/>
    <w:rsid w:val="00715551"/>
    <w:rsid w:val="007155BA"/>
    <w:rsid w:val="00715630"/>
    <w:rsid w:val="00715636"/>
    <w:rsid w:val="0071578D"/>
    <w:rsid w:val="007158EB"/>
    <w:rsid w:val="00715A2A"/>
    <w:rsid w:val="00715C91"/>
    <w:rsid w:val="00715EDB"/>
    <w:rsid w:val="007160F7"/>
    <w:rsid w:val="00716186"/>
    <w:rsid w:val="00716293"/>
    <w:rsid w:val="00716BF9"/>
    <w:rsid w:val="00716F60"/>
    <w:rsid w:val="0071710D"/>
    <w:rsid w:val="007173AF"/>
    <w:rsid w:val="007173DF"/>
    <w:rsid w:val="007175E8"/>
    <w:rsid w:val="00717642"/>
    <w:rsid w:val="0071769F"/>
    <w:rsid w:val="007178FE"/>
    <w:rsid w:val="00717D4D"/>
    <w:rsid w:val="00717D74"/>
    <w:rsid w:val="007200BD"/>
    <w:rsid w:val="007202C0"/>
    <w:rsid w:val="00720327"/>
    <w:rsid w:val="00720520"/>
    <w:rsid w:val="007207E1"/>
    <w:rsid w:val="00720A08"/>
    <w:rsid w:val="00720B2E"/>
    <w:rsid w:val="00720E23"/>
    <w:rsid w:val="00720EFE"/>
    <w:rsid w:val="00720F09"/>
    <w:rsid w:val="00720F2B"/>
    <w:rsid w:val="00721166"/>
    <w:rsid w:val="00721328"/>
    <w:rsid w:val="00721925"/>
    <w:rsid w:val="007219AD"/>
    <w:rsid w:val="00721B36"/>
    <w:rsid w:val="00721C08"/>
    <w:rsid w:val="00721E1C"/>
    <w:rsid w:val="00721FE8"/>
    <w:rsid w:val="00722055"/>
    <w:rsid w:val="00722068"/>
    <w:rsid w:val="007220B1"/>
    <w:rsid w:val="007221DF"/>
    <w:rsid w:val="007223AD"/>
    <w:rsid w:val="00722470"/>
    <w:rsid w:val="0072256D"/>
    <w:rsid w:val="00722C08"/>
    <w:rsid w:val="00722E43"/>
    <w:rsid w:val="00722E93"/>
    <w:rsid w:val="0072315C"/>
    <w:rsid w:val="00723214"/>
    <w:rsid w:val="007232F0"/>
    <w:rsid w:val="00723316"/>
    <w:rsid w:val="00723448"/>
    <w:rsid w:val="00723502"/>
    <w:rsid w:val="00723567"/>
    <w:rsid w:val="007235AD"/>
    <w:rsid w:val="00723704"/>
    <w:rsid w:val="00723C26"/>
    <w:rsid w:val="00724156"/>
    <w:rsid w:val="007244F1"/>
    <w:rsid w:val="007245C6"/>
    <w:rsid w:val="007245E0"/>
    <w:rsid w:val="00724626"/>
    <w:rsid w:val="00724764"/>
    <w:rsid w:val="007247AC"/>
    <w:rsid w:val="00724A32"/>
    <w:rsid w:val="00724C90"/>
    <w:rsid w:val="00724DE3"/>
    <w:rsid w:val="00725062"/>
    <w:rsid w:val="00725644"/>
    <w:rsid w:val="0072566D"/>
    <w:rsid w:val="00725A53"/>
    <w:rsid w:val="00725AB7"/>
    <w:rsid w:val="00725BB2"/>
    <w:rsid w:val="00725C09"/>
    <w:rsid w:val="00725D92"/>
    <w:rsid w:val="00725EA9"/>
    <w:rsid w:val="00725EF6"/>
    <w:rsid w:val="00726282"/>
    <w:rsid w:val="007265C5"/>
    <w:rsid w:val="007265F0"/>
    <w:rsid w:val="007266C1"/>
    <w:rsid w:val="00726920"/>
    <w:rsid w:val="00726AAC"/>
    <w:rsid w:val="00726D9D"/>
    <w:rsid w:val="00726E7C"/>
    <w:rsid w:val="00726F0B"/>
    <w:rsid w:val="007271D0"/>
    <w:rsid w:val="007272AF"/>
    <w:rsid w:val="007273DC"/>
    <w:rsid w:val="007276D3"/>
    <w:rsid w:val="00727A19"/>
    <w:rsid w:val="00727AC8"/>
    <w:rsid w:val="00727C20"/>
    <w:rsid w:val="00727C4A"/>
    <w:rsid w:val="00727DB1"/>
    <w:rsid w:val="00727F8D"/>
    <w:rsid w:val="00727FF6"/>
    <w:rsid w:val="00730D10"/>
    <w:rsid w:val="00730EF4"/>
    <w:rsid w:val="00731478"/>
    <w:rsid w:val="007318D9"/>
    <w:rsid w:val="007318DE"/>
    <w:rsid w:val="00731D2E"/>
    <w:rsid w:val="00731D72"/>
    <w:rsid w:val="00731D86"/>
    <w:rsid w:val="00732301"/>
    <w:rsid w:val="00732302"/>
    <w:rsid w:val="00732367"/>
    <w:rsid w:val="00732AF4"/>
    <w:rsid w:val="00732C36"/>
    <w:rsid w:val="00732C8F"/>
    <w:rsid w:val="00732C94"/>
    <w:rsid w:val="00732C99"/>
    <w:rsid w:val="00732D38"/>
    <w:rsid w:val="00732D79"/>
    <w:rsid w:val="00732DD8"/>
    <w:rsid w:val="007330CF"/>
    <w:rsid w:val="007331A4"/>
    <w:rsid w:val="0073344C"/>
    <w:rsid w:val="00733661"/>
    <w:rsid w:val="007338A1"/>
    <w:rsid w:val="00733F83"/>
    <w:rsid w:val="00733FD1"/>
    <w:rsid w:val="0073416E"/>
    <w:rsid w:val="00734242"/>
    <w:rsid w:val="007343D3"/>
    <w:rsid w:val="007345C3"/>
    <w:rsid w:val="0073477F"/>
    <w:rsid w:val="00734A4C"/>
    <w:rsid w:val="00734AED"/>
    <w:rsid w:val="00734B5F"/>
    <w:rsid w:val="00734C23"/>
    <w:rsid w:val="00734EB9"/>
    <w:rsid w:val="00735308"/>
    <w:rsid w:val="0073564A"/>
    <w:rsid w:val="007358C4"/>
    <w:rsid w:val="007359A9"/>
    <w:rsid w:val="00735A0B"/>
    <w:rsid w:val="00735C92"/>
    <w:rsid w:val="00735E7F"/>
    <w:rsid w:val="0073612A"/>
    <w:rsid w:val="00736135"/>
    <w:rsid w:val="00736216"/>
    <w:rsid w:val="00736338"/>
    <w:rsid w:val="00736511"/>
    <w:rsid w:val="00736603"/>
    <w:rsid w:val="00736A64"/>
    <w:rsid w:val="00736B87"/>
    <w:rsid w:val="00736F20"/>
    <w:rsid w:val="007370B9"/>
    <w:rsid w:val="0073711B"/>
    <w:rsid w:val="007372A9"/>
    <w:rsid w:val="00737435"/>
    <w:rsid w:val="0073747E"/>
    <w:rsid w:val="007379AB"/>
    <w:rsid w:val="00737E94"/>
    <w:rsid w:val="00737FCA"/>
    <w:rsid w:val="00737FDD"/>
    <w:rsid w:val="00740311"/>
    <w:rsid w:val="0074054D"/>
    <w:rsid w:val="0074059C"/>
    <w:rsid w:val="00740691"/>
    <w:rsid w:val="00740701"/>
    <w:rsid w:val="007408DD"/>
    <w:rsid w:val="00740B84"/>
    <w:rsid w:val="00740D6E"/>
    <w:rsid w:val="00741188"/>
    <w:rsid w:val="007413EC"/>
    <w:rsid w:val="007415F1"/>
    <w:rsid w:val="00741761"/>
    <w:rsid w:val="00741859"/>
    <w:rsid w:val="00741A44"/>
    <w:rsid w:val="00741C03"/>
    <w:rsid w:val="00741FED"/>
    <w:rsid w:val="00742310"/>
    <w:rsid w:val="007424CB"/>
    <w:rsid w:val="00742D0C"/>
    <w:rsid w:val="00742D11"/>
    <w:rsid w:val="00742D80"/>
    <w:rsid w:val="00742E20"/>
    <w:rsid w:val="00743180"/>
    <w:rsid w:val="00743232"/>
    <w:rsid w:val="007432A1"/>
    <w:rsid w:val="00743315"/>
    <w:rsid w:val="0074364C"/>
    <w:rsid w:val="007437E0"/>
    <w:rsid w:val="00743824"/>
    <w:rsid w:val="00743B5B"/>
    <w:rsid w:val="00743DDD"/>
    <w:rsid w:val="00744554"/>
    <w:rsid w:val="007445D7"/>
    <w:rsid w:val="00744ABE"/>
    <w:rsid w:val="00744C40"/>
    <w:rsid w:val="00744DA2"/>
    <w:rsid w:val="0074501B"/>
    <w:rsid w:val="007452A3"/>
    <w:rsid w:val="007455D4"/>
    <w:rsid w:val="0074580E"/>
    <w:rsid w:val="0074593F"/>
    <w:rsid w:val="00745CC0"/>
    <w:rsid w:val="00745EB9"/>
    <w:rsid w:val="00745F04"/>
    <w:rsid w:val="0074619F"/>
    <w:rsid w:val="00746261"/>
    <w:rsid w:val="007465A6"/>
    <w:rsid w:val="007468DE"/>
    <w:rsid w:val="0074690A"/>
    <w:rsid w:val="00746BBA"/>
    <w:rsid w:val="00746EE4"/>
    <w:rsid w:val="00746F1B"/>
    <w:rsid w:val="00747152"/>
    <w:rsid w:val="007471CB"/>
    <w:rsid w:val="00747461"/>
    <w:rsid w:val="0074785A"/>
    <w:rsid w:val="00747DCE"/>
    <w:rsid w:val="00747EDE"/>
    <w:rsid w:val="007500EF"/>
    <w:rsid w:val="007503F9"/>
    <w:rsid w:val="007506B4"/>
    <w:rsid w:val="00750A40"/>
    <w:rsid w:val="00750CE5"/>
    <w:rsid w:val="00750DAD"/>
    <w:rsid w:val="00750F70"/>
    <w:rsid w:val="00750FBE"/>
    <w:rsid w:val="00751107"/>
    <w:rsid w:val="0075115B"/>
    <w:rsid w:val="007512C4"/>
    <w:rsid w:val="007518DB"/>
    <w:rsid w:val="007519E0"/>
    <w:rsid w:val="00751FFA"/>
    <w:rsid w:val="00752083"/>
    <w:rsid w:val="00752089"/>
    <w:rsid w:val="007520C7"/>
    <w:rsid w:val="00752191"/>
    <w:rsid w:val="007522B2"/>
    <w:rsid w:val="00752450"/>
    <w:rsid w:val="0075247F"/>
    <w:rsid w:val="007527A3"/>
    <w:rsid w:val="007527E9"/>
    <w:rsid w:val="00752B3C"/>
    <w:rsid w:val="00752D04"/>
    <w:rsid w:val="00752D34"/>
    <w:rsid w:val="00752D8E"/>
    <w:rsid w:val="00752E90"/>
    <w:rsid w:val="00752FC5"/>
    <w:rsid w:val="00752FEC"/>
    <w:rsid w:val="00753031"/>
    <w:rsid w:val="007531A9"/>
    <w:rsid w:val="00753509"/>
    <w:rsid w:val="00753B1A"/>
    <w:rsid w:val="00753B5A"/>
    <w:rsid w:val="00753C93"/>
    <w:rsid w:val="00753E64"/>
    <w:rsid w:val="00753EC1"/>
    <w:rsid w:val="0075446B"/>
    <w:rsid w:val="007544FB"/>
    <w:rsid w:val="007548A8"/>
    <w:rsid w:val="00754A88"/>
    <w:rsid w:val="00754B83"/>
    <w:rsid w:val="00754C2B"/>
    <w:rsid w:val="00754C8B"/>
    <w:rsid w:val="00754C8C"/>
    <w:rsid w:val="00754E12"/>
    <w:rsid w:val="0075502E"/>
    <w:rsid w:val="0075519E"/>
    <w:rsid w:val="00755243"/>
    <w:rsid w:val="007552EF"/>
    <w:rsid w:val="00755761"/>
    <w:rsid w:val="00755868"/>
    <w:rsid w:val="00755AE3"/>
    <w:rsid w:val="00755FD2"/>
    <w:rsid w:val="007564EA"/>
    <w:rsid w:val="00756618"/>
    <w:rsid w:val="00756840"/>
    <w:rsid w:val="007568F7"/>
    <w:rsid w:val="00756A15"/>
    <w:rsid w:val="00756AD4"/>
    <w:rsid w:val="00756C2E"/>
    <w:rsid w:val="00756E22"/>
    <w:rsid w:val="00756FAE"/>
    <w:rsid w:val="0075705F"/>
    <w:rsid w:val="007572CA"/>
    <w:rsid w:val="007576E5"/>
    <w:rsid w:val="007577A6"/>
    <w:rsid w:val="00757B1A"/>
    <w:rsid w:val="00757D4C"/>
    <w:rsid w:val="00757DD6"/>
    <w:rsid w:val="00757E10"/>
    <w:rsid w:val="007602A4"/>
    <w:rsid w:val="00760300"/>
    <w:rsid w:val="007605EC"/>
    <w:rsid w:val="0076081F"/>
    <w:rsid w:val="0076090A"/>
    <w:rsid w:val="00760C3F"/>
    <w:rsid w:val="00760CA1"/>
    <w:rsid w:val="00760E6C"/>
    <w:rsid w:val="007612B1"/>
    <w:rsid w:val="0076136E"/>
    <w:rsid w:val="0076144D"/>
    <w:rsid w:val="007615EB"/>
    <w:rsid w:val="00761A30"/>
    <w:rsid w:val="00761F0C"/>
    <w:rsid w:val="00761F8F"/>
    <w:rsid w:val="0076200D"/>
    <w:rsid w:val="00762604"/>
    <w:rsid w:val="00762AA4"/>
    <w:rsid w:val="00762BBB"/>
    <w:rsid w:val="00762C23"/>
    <w:rsid w:val="00762F82"/>
    <w:rsid w:val="00763307"/>
    <w:rsid w:val="0076332B"/>
    <w:rsid w:val="007635CF"/>
    <w:rsid w:val="00763A58"/>
    <w:rsid w:val="00763AB5"/>
    <w:rsid w:val="00764221"/>
    <w:rsid w:val="0076426E"/>
    <w:rsid w:val="007643B7"/>
    <w:rsid w:val="007644EE"/>
    <w:rsid w:val="007646D3"/>
    <w:rsid w:val="00764A7D"/>
    <w:rsid w:val="00764C8F"/>
    <w:rsid w:val="00764E63"/>
    <w:rsid w:val="00764FB6"/>
    <w:rsid w:val="00764FE6"/>
    <w:rsid w:val="0076507C"/>
    <w:rsid w:val="00765163"/>
    <w:rsid w:val="007654A0"/>
    <w:rsid w:val="00765654"/>
    <w:rsid w:val="00765802"/>
    <w:rsid w:val="00765A0C"/>
    <w:rsid w:val="00765EA5"/>
    <w:rsid w:val="00765F09"/>
    <w:rsid w:val="007660EB"/>
    <w:rsid w:val="007661FF"/>
    <w:rsid w:val="0076665B"/>
    <w:rsid w:val="00766DBA"/>
    <w:rsid w:val="00766F00"/>
    <w:rsid w:val="007672E1"/>
    <w:rsid w:val="00767599"/>
    <w:rsid w:val="007675DB"/>
    <w:rsid w:val="00767A84"/>
    <w:rsid w:val="00767B11"/>
    <w:rsid w:val="00767D93"/>
    <w:rsid w:val="007700A6"/>
    <w:rsid w:val="0077049D"/>
    <w:rsid w:val="00770912"/>
    <w:rsid w:val="00770DB5"/>
    <w:rsid w:val="00770E77"/>
    <w:rsid w:val="00771036"/>
    <w:rsid w:val="0077105A"/>
    <w:rsid w:val="00771483"/>
    <w:rsid w:val="007715BB"/>
    <w:rsid w:val="00771899"/>
    <w:rsid w:val="00771B70"/>
    <w:rsid w:val="00771D9D"/>
    <w:rsid w:val="00771EEC"/>
    <w:rsid w:val="00771F90"/>
    <w:rsid w:val="007720BB"/>
    <w:rsid w:val="00772112"/>
    <w:rsid w:val="00772447"/>
    <w:rsid w:val="0077244C"/>
    <w:rsid w:val="00772784"/>
    <w:rsid w:val="00772F70"/>
    <w:rsid w:val="00772FAD"/>
    <w:rsid w:val="00772FE5"/>
    <w:rsid w:val="00773040"/>
    <w:rsid w:val="007733D8"/>
    <w:rsid w:val="0077342D"/>
    <w:rsid w:val="0077353F"/>
    <w:rsid w:val="0077374D"/>
    <w:rsid w:val="007737A8"/>
    <w:rsid w:val="00773832"/>
    <w:rsid w:val="007738D2"/>
    <w:rsid w:val="00773BDB"/>
    <w:rsid w:val="00774331"/>
    <w:rsid w:val="00774405"/>
    <w:rsid w:val="0077459A"/>
    <w:rsid w:val="00774673"/>
    <w:rsid w:val="00774BF3"/>
    <w:rsid w:val="00774C19"/>
    <w:rsid w:val="00774D6B"/>
    <w:rsid w:val="007751A7"/>
    <w:rsid w:val="0077524F"/>
    <w:rsid w:val="00775512"/>
    <w:rsid w:val="007755E2"/>
    <w:rsid w:val="0077584C"/>
    <w:rsid w:val="00775971"/>
    <w:rsid w:val="007759FE"/>
    <w:rsid w:val="00775B61"/>
    <w:rsid w:val="00775D99"/>
    <w:rsid w:val="00775F8A"/>
    <w:rsid w:val="00776265"/>
    <w:rsid w:val="0077651C"/>
    <w:rsid w:val="007768AE"/>
    <w:rsid w:val="00776E31"/>
    <w:rsid w:val="00776F1B"/>
    <w:rsid w:val="00776FA0"/>
    <w:rsid w:val="0077706A"/>
    <w:rsid w:val="00777107"/>
    <w:rsid w:val="00777193"/>
    <w:rsid w:val="007772B0"/>
    <w:rsid w:val="007773E1"/>
    <w:rsid w:val="00777477"/>
    <w:rsid w:val="0077750C"/>
    <w:rsid w:val="00777A2F"/>
    <w:rsid w:val="00777C9F"/>
    <w:rsid w:val="00780365"/>
    <w:rsid w:val="007803E0"/>
    <w:rsid w:val="007805AB"/>
    <w:rsid w:val="00780862"/>
    <w:rsid w:val="00780947"/>
    <w:rsid w:val="00780B6F"/>
    <w:rsid w:val="00780B98"/>
    <w:rsid w:val="00780D75"/>
    <w:rsid w:val="00780DE5"/>
    <w:rsid w:val="00781238"/>
    <w:rsid w:val="00781BB0"/>
    <w:rsid w:val="00781E74"/>
    <w:rsid w:val="007822A0"/>
    <w:rsid w:val="007822CE"/>
    <w:rsid w:val="0078256E"/>
    <w:rsid w:val="007829A7"/>
    <w:rsid w:val="00782D4A"/>
    <w:rsid w:val="00782EC7"/>
    <w:rsid w:val="00783241"/>
    <w:rsid w:val="00783295"/>
    <w:rsid w:val="00783312"/>
    <w:rsid w:val="007833BC"/>
    <w:rsid w:val="0078354A"/>
    <w:rsid w:val="00783816"/>
    <w:rsid w:val="00784076"/>
    <w:rsid w:val="007842B7"/>
    <w:rsid w:val="0078459F"/>
    <w:rsid w:val="00784682"/>
    <w:rsid w:val="00784C98"/>
    <w:rsid w:val="00784E94"/>
    <w:rsid w:val="00784EA1"/>
    <w:rsid w:val="007852DF"/>
    <w:rsid w:val="007857CA"/>
    <w:rsid w:val="0078597A"/>
    <w:rsid w:val="00785C0C"/>
    <w:rsid w:val="00785ECD"/>
    <w:rsid w:val="00785EF4"/>
    <w:rsid w:val="00785F44"/>
    <w:rsid w:val="00785FD0"/>
    <w:rsid w:val="00786371"/>
    <w:rsid w:val="007865B0"/>
    <w:rsid w:val="007865ED"/>
    <w:rsid w:val="007866D1"/>
    <w:rsid w:val="00786905"/>
    <w:rsid w:val="00786FB2"/>
    <w:rsid w:val="00787214"/>
    <w:rsid w:val="00787921"/>
    <w:rsid w:val="00787C7C"/>
    <w:rsid w:val="00787D8B"/>
    <w:rsid w:val="00787EC6"/>
    <w:rsid w:val="00790050"/>
    <w:rsid w:val="00790203"/>
    <w:rsid w:val="007903DA"/>
    <w:rsid w:val="0079058D"/>
    <w:rsid w:val="00790AA3"/>
    <w:rsid w:val="00790D0C"/>
    <w:rsid w:val="00790D9F"/>
    <w:rsid w:val="00790FB8"/>
    <w:rsid w:val="00791084"/>
    <w:rsid w:val="0079112F"/>
    <w:rsid w:val="007913F5"/>
    <w:rsid w:val="00791731"/>
    <w:rsid w:val="007917C3"/>
    <w:rsid w:val="00791935"/>
    <w:rsid w:val="0079195F"/>
    <w:rsid w:val="00791A58"/>
    <w:rsid w:val="00791DE2"/>
    <w:rsid w:val="00791F0C"/>
    <w:rsid w:val="00792387"/>
    <w:rsid w:val="007926B1"/>
    <w:rsid w:val="00792902"/>
    <w:rsid w:val="00792EA1"/>
    <w:rsid w:val="00793402"/>
    <w:rsid w:val="007937AB"/>
    <w:rsid w:val="0079392A"/>
    <w:rsid w:val="007939C6"/>
    <w:rsid w:val="00793A20"/>
    <w:rsid w:val="00793B73"/>
    <w:rsid w:val="00793F1D"/>
    <w:rsid w:val="007947E5"/>
    <w:rsid w:val="0079514F"/>
    <w:rsid w:val="007952AA"/>
    <w:rsid w:val="00795742"/>
    <w:rsid w:val="00795A30"/>
    <w:rsid w:val="00795E08"/>
    <w:rsid w:val="00796026"/>
    <w:rsid w:val="00796178"/>
    <w:rsid w:val="00796182"/>
    <w:rsid w:val="007961D4"/>
    <w:rsid w:val="00796537"/>
    <w:rsid w:val="007966D1"/>
    <w:rsid w:val="007966F1"/>
    <w:rsid w:val="007967DD"/>
    <w:rsid w:val="007967E4"/>
    <w:rsid w:val="00796812"/>
    <w:rsid w:val="00796879"/>
    <w:rsid w:val="00796A0B"/>
    <w:rsid w:val="00796C57"/>
    <w:rsid w:val="00797183"/>
    <w:rsid w:val="007973C3"/>
    <w:rsid w:val="00797602"/>
    <w:rsid w:val="00797619"/>
    <w:rsid w:val="007976CE"/>
    <w:rsid w:val="00797BCB"/>
    <w:rsid w:val="00797CF4"/>
    <w:rsid w:val="007A00B9"/>
    <w:rsid w:val="007A06EC"/>
    <w:rsid w:val="007A0805"/>
    <w:rsid w:val="007A08E5"/>
    <w:rsid w:val="007A0D56"/>
    <w:rsid w:val="007A0D7C"/>
    <w:rsid w:val="007A1268"/>
    <w:rsid w:val="007A15CC"/>
    <w:rsid w:val="007A160D"/>
    <w:rsid w:val="007A1899"/>
    <w:rsid w:val="007A1B86"/>
    <w:rsid w:val="007A1D89"/>
    <w:rsid w:val="007A1FF6"/>
    <w:rsid w:val="007A23B7"/>
    <w:rsid w:val="007A23C3"/>
    <w:rsid w:val="007A23D6"/>
    <w:rsid w:val="007A2427"/>
    <w:rsid w:val="007A25E9"/>
    <w:rsid w:val="007A26EE"/>
    <w:rsid w:val="007A2A7C"/>
    <w:rsid w:val="007A2C91"/>
    <w:rsid w:val="007A2E3A"/>
    <w:rsid w:val="007A3124"/>
    <w:rsid w:val="007A33F6"/>
    <w:rsid w:val="007A34E4"/>
    <w:rsid w:val="007A3523"/>
    <w:rsid w:val="007A3590"/>
    <w:rsid w:val="007A3830"/>
    <w:rsid w:val="007A385E"/>
    <w:rsid w:val="007A3904"/>
    <w:rsid w:val="007A3C04"/>
    <w:rsid w:val="007A3F8C"/>
    <w:rsid w:val="007A40B4"/>
    <w:rsid w:val="007A43E9"/>
    <w:rsid w:val="007A44A7"/>
    <w:rsid w:val="007A4640"/>
    <w:rsid w:val="007A4871"/>
    <w:rsid w:val="007A4D7F"/>
    <w:rsid w:val="007A4D91"/>
    <w:rsid w:val="007A508E"/>
    <w:rsid w:val="007A53AA"/>
    <w:rsid w:val="007A551C"/>
    <w:rsid w:val="007A56A7"/>
    <w:rsid w:val="007A5A59"/>
    <w:rsid w:val="007A5ABA"/>
    <w:rsid w:val="007A5D9F"/>
    <w:rsid w:val="007A5E14"/>
    <w:rsid w:val="007A5F50"/>
    <w:rsid w:val="007A609F"/>
    <w:rsid w:val="007A6136"/>
    <w:rsid w:val="007A619E"/>
    <w:rsid w:val="007A6360"/>
    <w:rsid w:val="007A64F2"/>
    <w:rsid w:val="007A661B"/>
    <w:rsid w:val="007A662C"/>
    <w:rsid w:val="007A6752"/>
    <w:rsid w:val="007A6B21"/>
    <w:rsid w:val="007A6D9D"/>
    <w:rsid w:val="007A6F05"/>
    <w:rsid w:val="007A6F65"/>
    <w:rsid w:val="007A6F6F"/>
    <w:rsid w:val="007A6F8D"/>
    <w:rsid w:val="007A729F"/>
    <w:rsid w:val="007A73DA"/>
    <w:rsid w:val="007A765C"/>
    <w:rsid w:val="007A7F95"/>
    <w:rsid w:val="007B0C77"/>
    <w:rsid w:val="007B0D21"/>
    <w:rsid w:val="007B1019"/>
    <w:rsid w:val="007B11DF"/>
    <w:rsid w:val="007B133A"/>
    <w:rsid w:val="007B1527"/>
    <w:rsid w:val="007B17F2"/>
    <w:rsid w:val="007B1A54"/>
    <w:rsid w:val="007B208B"/>
    <w:rsid w:val="007B21BA"/>
    <w:rsid w:val="007B2231"/>
    <w:rsid w:val="007B2271"/>
    <w:rsid w:val="007B239B"/>
    <w:rsid w:val="007B2433"/>
    <w:rsid w:val="007B273E"/>
    <w:rsid w:val="007B2760"/>
    <w:rsid w:val="007B29A4"/>
    <w:rsid w:val="007B2CEA"/>
    <w:rsid w:val="007B2E19"/>
    <w:rsid w:val="007B300D"/>
    <w:rsid w:val="007B3251"/>
    <w:rsid w:val="007B32D5"/>
    <w:rsid w:val="007B37C8"/>
    <w:rsid w:val="007B37EB"/>
    <w:rsid w:val="007B3B3E"/>
    <w:rsid w:val="007B3C1D"/>
    <w:rsid w:val="007B3D4F"/>
    <w:rsid w:val="007B3DF0"/>
    <w:rsid w:val="007B3F0D"/>
    <w:rsid w:val="007B408D"/>
    <w:rsid w:val="007B415B"/>
    <w:rsid w:val="007B4560"/>
    <w:rsid w:val="007B45E4"/>
    <w:rsid w:val="007B472B"/>
    <w:rsid w:val="007B48B8"/>
    <w:rsid w:val="007B48BB"/>
    <w:rsid w:val="007B50AB"/>
    <w:rsid w:val="007B5268"/>
    <w:rsid w:val="007B5455"/>
    <w:rsid w:val="007B55A8"/>
    <w:rsid w:val="007B5AD3"/>
    <w:rsid w:val="007B5E76"/>
    <w:rsid w:val="007B615B"/>
    <w:rsid w:val="007B6371"/>
    <w:rsid w:val="007B65E3"/>
    <w:rsid w:val="007B67EF"/>
    <w:rsid w:val="007B6867"/>
    <w:rsid w:val="007B69F1"/>
    <w:rsid w:val="007B69FE"/>
    <w:rsid w:val="007B6E5D"/>
    <w:rsid w:val="007B6E62"/>
    <w:rsid w:val="007B715D"/>
    <w:rsid w:val="007B71E6"/>
    <w:rsid w:val="007B725B"/>
    <w:rsid w:val="007B73F9"/>
    <w:rsid w:val="007B7484"/>
    <w:rsid w:val="007B762F"/>
    <w:rsid w:val="007B7768"/>
    <w:rsid w:val="007C0002"/>
    <w:rsid w:val="007C07E6"/>
    <w:rsid w:val="007C08D2"/>
    <w:rsid w:val="007C0AD6"/>
    <w:rsid w:val="007C123A"/>
    <w:rsid w:val="007C165B"/>
    <w:rsid w:val="007C1C2C"/>
    <w:rsid w:val="007C1F62"/>
    <w:rsid w:val="007C1FCF"/>
    <w:rsid w:val="007C2FDD"/>
    <w:rsid w:val="007C3176"/>
    <w:rsid w:val="007C33AA"/>
    <w:rsid w:val="007C33C2"/>
    <w:rsid w:val="007C3514"/>
    <w:rsid w:val="007C3534"/>
    <w:rsid w:val="007C3AB8"/>
    <w:rsid w:val="007C4033"/>
    <w:rsid w:val="007C4499"/>
    <w:rsid w:val="007C44FA"/>
    <w:rsid w:val="007C456E"/>
    <w:rsid w:val="007C45C4"/>
    <w:rsid w:val="007C4878"/>
    <w:rsid w:val="007C49F2"/>
    <w:rsid w:val="007C4AA8"/>
    <w:rsid w:val="007C4C7D"/>
    <w:rsid w:val="007C4DBA"/>
    <w:rsid w:val="007C507D"/>
    <w:rsid w:val="007C540C"/>
    <w:rsid w:val="007C560B"/>
    <w:rsid w:val="007C5658"/>
    <w:rsid w:val="007C566D"/>
    <w:rsid w:val="007C5908"/>
    <w:rsid w:val="007C5CAD"/>
    <w:rsid w:val="007C6027"/>
    <w:rsid w:val="007C65DE"/>
    <w:rsid w:val="007C671E"/>
    <w:rsid w:val="007C6A0A"/>
    <w:rsid w:val="007C6E11"/>
    <w:rsid w:val="007C7148"/>
    <w:rsid w:val="007C7283"/>
    <w:rsid w:val="007C7A5E"/>
    <w:rsid w:val="007C7E5F"/>
    <w:rsid w:val="007C7ED3"/>
    <w:rsid w:val="007C7FE2"/>
    <w:rsid w:val="007D014B"/>
    <w:rsid w:val="007D02ED"/>
    <w:rsid w:val="007D033D"/>
    <w:rsid w:val="007D04EB"/>
    <w:rsid w:val="007D05BD"/>
    <w:rsid w:val="007D08A8"/>
    <w:rsid w:val="007D0D59"/>
    <w:rsid w:val="007D0F95"/>
    <w:rsid w:val="007D1172"/>
    <w:rsid w:val="007D16C8"/>
    <w:rsid w:val="007D192D"/>
    <w:rsid w:val="007D1B15"/>
    <w:rsid w:val="007D1C3C"/>
    <w:rsid w:val="007D1C80"/>
    <w:rsid w:val="007D1D3A"/>
    <w:rsid w:val="007D1D8D"/>
    <w:rsid w:val="007D1DA7"/>
    <w:rsid w:val="007D1F20"/>
    <w:rsid w:val="007D21EA"/>
    <w:rsid w:val="007D2337"/>
    <w:rsid w:val="007D2482"/>
    <w:rsid w:val="007D24E3"/>
    <w:rsid w:val="007D2547"/>
    <w:rsid w:val="007D2C49"/>
    <w:rsid w:val="007D2E41"/>
    <w:rsid w:val="007D309A"/>
    <w:rsid w:val="007D34BA"/>
    <w:rsid w:val="007D3578"/>
    <w:rsid w:val="007D37F7"/>
    <w:rsid w:val="007D3918"/>
    <w:rsid w:val="007D3C25"/>
    <w:rsid w:val="007D3E39"/>
    <w:rsid w:val="007D3EAE"/>
    <w:rsid w:val="007D3F91"/>
    <w:rsid w:val="007D450A"/>
    <w:rsid w:val="007D45C1"/>
    <w:rsid w:val="007D486D"/>
    <w:rsid w:val="007D4A06"/>
    <w:rsid w:val="007D4BEE"/>
    <w:rsid w:val="007D4EA1"/>
    <w:rsid w:val="007D4F71"/>
    <w:rsid w:val="007D52CB"/>
    <w:rsid w:val="007D54B2"/>
    <w:rsid w:val="007D556B"/>
    <w:rsid w:val="007D58C9"/>
    <w:rsid w:val="007D5925"/>
    <w:rsid w:val="007D5A97"/>
    <w:rsid w:val="007D5B6D"/>
    <w:rsid w:val="007D5C24"/>
    <w:rsid w:val="007D61B5"/>
    <w:rsid w:val="007D6500"/>
    <w:rsid w:val="007D6566"/>
    <w:rsid w:val="007D6915"/>
    <w:rsid w:val="007D6C2B"/>
    <w:rsid w:val="007D6E5A"/>
    <w:rsid w:val="007D6EDB"/>
    <w:rsid w:val="007D7024"/>
    <w:rsid w:val="007D73D2"/>
    <w:rsid w:val="007D744F"/>
    <w:rsid w:val="007D7473"/>
    <w:rsid w:val="007D7506"/>
    <w:rsid w:val="007D7760"/>
    <w:rsid w:val="007D78A0"/>
    <w:rsid w:val="007D7A43"/>
    <w:rsid w:val="007D7C37"/>
    <w:rsid w:val="007D7C8B"/>
    <w:rsid w:val="007D7CF3"/>
    <w:rsid w:val="007D7E66"/>
    <w:rsid w:val="007D7F03"/>
    <w:rsid w:val="007E01B4"/>
    <w:rsid w:val="007E0212"/>
    <w:rsid w:val="007E02C4"/>
    <w:rsid w:val="007E0770"/>
    <w:rsid w:val="007E0B05"/>
    <w:rsid w:val="007E0B9E"/>
    <w:rsid w:val="007E0C3B"/>
    <w:rsid w:val="007E0EDA"/>
    <w:rsid w:val="007E10FC"/>
    <w:rsid w:val="007E114F"/>
    <w:rsid w:val="007E116D"/>
    <w:rsid w:val="007E1290"/>
    <w:rsid w:val="007E138E"/>
    <w:rsid w:val="007E142A"/>
    <w:rsid w:val="007E1752"/>
    <w:rsid w:val="007E17BE"/>
    <w:rsid w:val="007E180E"/>
    <w:rsid w:val="007E1A36"/>
    <w:rsid w:val="007E1A67"/>
    <w:rsid w:val="007E1F9C"/>
    <w:rsid w:val="007E2004"/>
    <w:rsid w:val="007E20F9"/>
    <w:rsid w:val="007E2330"/>
    <w:rsid w:val="007E2361"/>
    <w:rsid w:val="007E23F8"/>
    <w:rsid w:val="007E247E"/>
    <w:rsid w:val="007E297C"/>
    <w:rsid w:val="007E2984"/>
    <w:rsid w:val="007E312E"/>
    <w:rsid w:val="007E356D"/>
    <w:rsid w:val="007E3847"/>
    <w:rsid w:val="007E39D5"/>
    <w:rsid w:val="007E3C4D"/>
    <w:rsid w:val="007E3D50"/>
    <w:rsid w:val="007E3FBB"/>
    <w:rsid w:val="007E4035"/>
    <w:rsid w:val="007E40BB"/>
    <w:rsid w:val="007E41D9"/>
    <w:rsid w:val="007E41F7"/>
    <w:rsid w:val="007E42BF"/>
    <w:rsid w:val="007E4365"/>
    <w:rsid w:val="007E4423"/>
    <w:rsid w:val="007E4F5C"/>
    <w:rsid w:val="007E4FA6"/>
    <w:rsid w:val="007E521C"/>
    <w:rsid w:val="007E53F6"/>
    <w:rsid w:val="007E5690"/>
    <w:rsid w:val="007E5ED4"/>
    <w:rsid w:val="007E6383"/>
    <w:rsid w:val="007E6796"/>
    <w:rsid w:val="007E69BB"/>
    <w:rsid w:val="007E6A20"/>
    <w:rsid w:val="007E6E11"/>
    <w:rsid w:val="007E70C3"/>
    <w:rsid w:val="007E72FA"/>
    <w:rsid w:val="007E79E3"/>
    <w:rsid w:val="007E7A6A"/>
    <w:rsid w:val="007E7C0A"/>
    <w:rsid w:val="007E7D04"/>
    <w:rsid w:val="007E7EF0"/>
    <w:rsid w:val="007E7F2E"/>
    <w:rsid w:val="007F0162"/>
    <w:rsid w:val="007F01F5"/>
    <w:rsid w:val="007F0205"/>
    <w:rsid w:val="007F0232"/>
    <w:rsid w:val="007F043C"/>
    <w:rsid w:val="007F0496"/>
    <w:rsid w:val="007F05E8"/>
    <w:rsid w:val="007F06B9"/>
    <w:rsid w:val="007F0A42"/>
    <w:rsid w:val="007F0C6E"/>
    <w:rsid w:val="007F0E1B"/>
    <w:rsid w:val="007F0E2B"/>
    <w:rsid w:val="007F0F4A"/>
    <w:rsid w:val="007F138A"/>
    <w:rsid w:val="007F1B3F"/>
    <w:rsid w:val="007F1FA0"/>
    <w:rsid w:val="007F2100"/>
    <w:rsid w:val="007F2290"/>
    <w:rsid w:val="007F22C2"/>
    <w:rsid w:val="007F248D"/>
    <w:rsid w:val="007F2688"/>
    <w:rsid w:val="007F274D"/>
    <w:rsid w:val="007F2ABB"/>
    <w:rsid w:val="007F2B13"/>
    <w:rsid w:val="007F2BCF"/>
    <w:rsid w:val="007F2C25"/>
    <w:rsid w:val="007F2ECF"/>
    <w:rsid w:val="007F2F8D"/>
    <w:rsid w:val="007F304B"/>
    <w:rsid w:val="007F3425"/>
    <w:rsid w:val="007F3812"/>
    <w:rsid w:val="007F3833"/>
    <w:rsid w:val="007F38C2"/>
    <w:rsid w:val="007F38FE"/>
    <w:rsid w:val="007F3EBD"/>
    <w:rsid w:val="007F3FCB"/>
    <w:rsid w:val="007F40EF"/>
    <w:rsid w:val="007F41E1"/>
    <w:rsid w:val="007F4586"/>
    <w:rsid w:val="007F458B"/>
    <w:rsid w:val="007F46B3"/>
    <w:rsid w:val="007F4711"/>
    <w:rsid w:val="007F499E"/>
    <w:rsid w:val="007F4AA0"/>
    <w:rsid w:val="007F4BDA"/>
    <w:rsid w:val="007F4C36"/>
    <w:rsid w:val="007F4D5A"/>
    <w:rsid w:val="007F4FD7"/>
    <w:rsid w:val="007F503C"/>
    <w:rsid w:val="007F504E"/>
    <w:rsid w:val="007F52BA"/>
    <w:rsid w:val="007F585D"/>
    <w:rsid w:val="007F597D"/>
    <w:rsid w:val="007F59DD"/>
    <w:rsid w:val="007F60C2"/>
    <w:rsid w:val="007F64E3"/>
    <w:rsid w:val="007F6B14"/>
    <w:rsid w:val="007F6CCA"/>
    <w:rsid w:val="007F6E61"/>
    <w:rsid w:val="007F6FB2"/>
    <w:rsid w:val="007F6FD1"/>
    <w:rsid w:val="007F7034"/>
    <w:rsid w:val="007F75ED"/>
    <w:rsid w:val="007F765A"/>
    <w:rsid w:val="007F7A6E"/>
    <w:rsid w:val="007F7E07"/>
    <w:rsid w:val="007F7EA0"/>
    <w:rsid w:val="007F7F72"/>
    <w:rsid w:val="00800019"/>
    <w:rsid w:val="008003FF"/>
    <w:rsid w:val="00800410"/>
    <w:rsid w:val="00800491"/>
    <w:rsid w:val="008004F4"/>
    <w:rsid w:val="00800658"/>
    <w:rsid w:val="00800A7B"/>
    <w:rsid w:val="008011DE"/>
    <w:rsid w:val="00801214"/>
    <w:rsid w:val="00801241"/>
    <w:rsid w:val="0080128B"/>
    <w:rsid w:val="00801304"/>
    <w:rsid w:val="0080130D"/>
    <w:rsid w:val="0080152A"/>
    <w:rsid w:val="00801BC2"/>
    <w:rsid w:val="00801F10"/>
    <w:rsid w:val="00802440"/>
    <w:rsid w:val="0080244B"/>
    <w:rsid w:val="008024BD"/>
    <w:rsid w:val="008025F6"/>
    <w:rsid w:val="0080288E"/>
    <w:rsid w:val="00802ACC"/>
    <w:rsid w:val="00802B64"/>
    <w:rsid w:val="00802F8F"/>
    <w:rsid w:val="00802FD3"/>
    <w:rsid w:val="0080331D"/>
    <w:rsid w:val="00803421"/>
    <w:rsid w:val="0080347C"/>
    <w:rsid w:val="008034A7"/>
    <w:rsid w:val="00803769"/>
    <w:rsid w:val="0080392D"/>
    <w:rsid w:val="00803CCE"/>
    <w:rsid w:val="00803FAC"/>
    <w:rsid w:val="008040B5"/>
    <w:rsid w:val="00804103"/>
    <w:rsid w:val="0080420E"/>
    <w:rsid w:val="00804420"/>
    <w:rsid w:val="00804B6D"/>
    <w:rsid w:val="00804B8F"/>
    <w:rsid w:val="00804BFA"/>
    <w:rsid w:val="00804C8A"/>
    <w:rsid w:val="00805420"/>
    <w:rsid w:val="00805434"/>
    <w:rsid w:val="00805628"/>
    <w:rsid w:val="008059B1"/>
    <w:rsid w:val="008059F0"/>
    <w:rsid w:val="00805A4F"/>
    <w:rsid w:val="00805E60"/>
    <w:rsid w:val="00805EFB"/>
    <w:rsid w:val="00806156"/>
    <w:rsid w:val="00806526"/>
    <w:rsid w:val="00806598"/>
    <w:rsid w:val="00806938"/>
    <w:rsid w:val="00806B87"/>
    <w:rsid w:val="00806DF8"/>
    <w:rsid w:val="00807091"/>
    <w:rsid w:val="0080736B"/>
    <w:rsid w:val="00807814"/>
    <w:rsid w:val="00807938"/>
    <w:rsid w:val="008079B5"/>
    <w:rsid w:val="0081066C"/>
    <w:rsid w:val="00810CA5"/>
    <w:rsid w:val="00810D60"/>
    <w:rsid w:val="00810F07"/>
    <w:rsid w:val="00810FE2"/>
    <w:rsid w:val="008110A6"/>
    <w:rsid w:val="0081110E"/>
    <w:rsid w:val="0081111E"/>
    <w:rsid w:val="00811312"/>
    <w:rsid w:val="008115F2"/>
    <w:rsid w:val="00811672"/>
    <w:rsid w:val="008116D6"/>
    <w:rsid w:val="00811ED5"/>
    <w:rsid w:val="00811EEE"/>
    <w:rsid w:val="00812371"/>
    <w:rsid w:val="0081255A"/>
    <w:rsid w:val="008127DE"/>
    <w:rsid w:val="00812987"/>
    <w:rsid w:val="00812B08"/>
    <w:rsid w:val="00812B91"/>
    <w:rsid w:val="00812F03"/>
    <w:rsid w:val="008134F4"/>
    <w:rsid w:val="008135BD"/>
    <w:rsid w:val="008137EA"/>
    <w:rsid w:val="00813807"/>
    <w:rsid w:val="00813A22"/>
    <w:rsid w:val="00813ACB"/>
    <w:rsid w:val="00813C47"/>
    <w:rsid w:val="00813E76"/>
    <w:rsid w:val="00814013"/>
    <w:rsid w:val="008142F6"/>
    <w:rsid w:val="008146DA"/>
    <w:rsid w:val="008146EA"/>
    <w:rsid w:val="00814AEE"/>
    <w:rsid w:val="00814BF7"/>
    <w:rsid w:val="008150B0"/>
    <w:rsid w:val="008150EF"/>
    <w:rsid w:val="008153D7"/>
    <w:rsid w:val="008154CB"/>
    <w:rsid w:val="008157FA"/>
    <w:rsid w:val="00815BBC"/>
    <w:rsid w:val="00815C92"/>
    <w:rsid w:val="00816340"/>
    <w:rsid w:val="008165BF"/>
    <w:rsid w:val="0081671F"/>
    <w:rsid w:val="00816AB4"/>
    <w:rsid w:val="00816FF3"/>
    <w:rsid w:val="0081701D"/>
    <w:rsid w:val="00817051"/>
    <w:rsid w:val="00817101"/>
    <w:rsid w:val="00817238"/>
    <w:rsid w:val="008175F6"/>
    <w:rsid w:val="00817687"/>
    <w:rsid w:val="008179D9"/>
    <w:rsid w:val="008179DD"/>
    <w:rsid w:val="00817CEE"/>
    <w:rsid w:val="00817DAC"/>
    <w:rsid w:val="00820036"/>
    <w:rsid w:val="008202B6"/>
    <w:rsid w:val="00820438"/>
    <w:rsid w:val="0082084A"/>
    <w:rsid w:val="00820868"/>
    <w:rsid w:val="00820896"/>
    <w:rsid w:val="00820AFD"/>
    <w:rsid w:val="00820B98"/>
    <w:rsid w:val="00820EE4"/>
    <w:rsid w:val="008213AF"/>
    <w:rsid w:val="008214A1"/>
    <w:rsid w:val="0082159B"/>
    <w:rsid w:val="0082196C"/>
    <w:rsid w:val="00821A37"/>
    <w:rsid w:val="00821A79"/>
    <w:rsid w:val="00821C11"/>
    <w:rsid w:val="00821DAB"/>
    <w:rsid w:val="00821EF1"/>
    <w:rsid w:val="00821FFC"/>
    <w:rsid w:val="008220E9"/>
    <w:rsid w:val="008220EB"/>
    <w:rsid w:val="0082239F"/>
    <w:rsid w:val="008223C2"/>
    <w:rsid w:val="00822836"/>
    <w:rsid w:val="00822894"/>
    <w:rsid w:val="00822B96"/>
    <w:rsid w:val="00822C4D"/>
    <w:rsid w:val="00822E41"/>
    <w:rsid w:val="00822E59"/>
    <w:rsid w:val="00822E8C"/>
    <w:rsid w:val="0082333D"/>
    <w:rsid w:val="008233F0"/>
    <w:rsid w:val="008235AF"/>
    <w:rsid w:val="0082367B"/>
    <w:rsid w:val="008236FD"/>
    <w:rsid w:val="00823754"/>
    <w:rsid w:val="008237FD"/>
    <w:rsid w:val="00823802"/>
    <w:rsid w:val="00823D98"/>
    <w:rsid w:val="00824309"/>
    <w:rsid w:val="008246D7"/>
    <w:rsid w:val="00824889"/>
    <w:rsid w:val="00824CA0"/>
    <w:rsid w:val="00824DEA"/>
    <w:rsid w:val="00824E0B"/>
    <w:rsid w:val="00824E53"/>
    <w:rsid w:val="00824E9E"/>
    <w:rsid w:val="00825273"/>
    <w:rsid w:val="008252EA"/>
    <w:rsid w:val="0082530D"/>
    <w:rsid w:val="008257D7"/>
    <w:rsid w:val="00825816"/>
    <w:rsid w:val="008258CD"/>
    <w:rsid w:val="00825D39"/>
    <w:rsid w:val="00825F30"/>
    <w:rsid w:val="00826077"/>
    <w:rsid w:val="00826D5D"/>
    <w:rsid w:val="00826EC5"/>
    <w:rsid w:val="00826ED7"/>
    <w:rsid w:val="00826FA4"/>
    <w:rsid w:val="00826FB3"/>
    <w:rsid w:val="008273B9"/>
    <w:rsid w:val="008274AF"/>
    <w:rsid w:val="00827981"/>
    <w:rsid w:val="008279D0"/>
    <w:rsid w:val="008279DC"/>
    <w:rsid w:val="00827A46"/>
    <w:rsid w:val="00827B86"/>
    <w:rsid w:val="00827B89"/>
    <w:rsid w:val="00827C87"/>
    <w:rsid w:val="00827E6D"/>
    <w:rsid w:val="0083009E"/>
    <w:rsid w:val="008300B0"/>
    <w:rsid w:val="008301FE"/>
    <w:rsid w:val="0083038A"/>
    <w:rsid w:val="0083062A"/>
    <w:rsid w:val="0083069A"/>
    <w:rsid w:val="00830983"/>
    <w:rsid w:val="00830A23"/>
    <w:rsid w:val="00830B13"/>
    <w:rsid w:val="00830CC8"/>
    <w:rsid w:val="008313C1"/>
    <w:rsid w:val="008314C4"/>
    <w:rsid w:val="0083168D"/>
    <w:rsid w:val="008317E1"/>
    <w:rsid w:val="00831ADC"/>
    <w:rsid w:val="00831D55"/>
    <w:rsid w:val="00831D68"/>
    <w:rsid w:val="008321F1"/>
    <w:rsid w:val="008326F6"/>
    <w:rsid w:val="0083276D"/>
    <w:rsid w:val="00832F6F"/>
    <w:rsid w:val="00832F9D"/>
    <w:rsid w:val="00832FD4"/>
    <w:rsid w:val="0083322F"/>
    <w:rsid w:val="00833299"/>
    <w:rsid w:val="008336BF"/>
    <w:rsid w:val="008336D4"/>
    <w:rsid w:val="008336ED"/>
    <w:rsid w:val="0083373B"/>
    <w:rsid w:val="00833937"/>
    <w:rsid w:val="008339D3"/>
    <w:rsid w:val="00833E20"/>
    <w:rsid w:val="00833F67"/>
    <w:rsid w:val="00833F72"/>
    <w:rsid w:val="00834023"/>
    <w:rsid w:val="008340EA"/>
    <w:rsid w:val="00834191"/>
    <w:rsid w:val="008341E2"/>
    <w:rsid w:val="00834289"/>
    <w:rsid w:val="00834366"/>
    <w:rsid w:val="00834758"/>
    <w:rsid w:val="008347CA"/>
    <w:rsid w:val="008347D5"/>
    <w:rsid w:val="00834A0D"/>
    <w:rsid w:val="00834C44"/>
    <w:rsid w:val="00835221"/>
    <w:rsid w:val="008353A2"/>
    <w:rsid w:val="00835550"/>
    <w:rsid w:val="00835A42"/>
    <w:rsid w:val="00836081"/>
    <w:rsid w:val="0083623D"/>
    <w:rsid w:val="00836377"/>
    <w:rsid w:val="0083653C"/>
    <w:rsid w:val="00836725"/>
    <w:rsid w:val="008368F0"/>
    <w:rsid w:val="0083693E"/>
    <w:rsid w:val="00836B01"/>
    <w:rsid w:val="008370B0"/>
    <w:rsid w:val="0083743F"/>
    <w:rsid w:val="008375B5"/>
    <w:rsid w:val="00837764"/>
    <w:rsid w:val="008377C7"/>
    <w:rsid w:val="00837B28"/>
    <w:rsid w:val="00837B9D"/>
    <w:rsid w:val="00837CFB"/>
    <w:rsid w:val="00837E29"/>
    <w:rsid w:val="00837FD3"/>
    <w:rsid w:val="0084016E"/>
    <w:rsid w:val="00840173"/>
    <w:rsid w:val="00840486"/>
    <w:rsid w:val="00840892"/>
    <w:rsid w:val="00840C45"/>
    <w:rsid w:val="008413D1"/>
    <w:rsid w:val="008416B6"/>
    <w:rsid w:val="008416CB"/>
    <w:rsid w:val="00841719"/>
    <w:rsid w:val="008418BF"/>
    <w:rsid w:val="00841B73"/>
    <w:rsid w:val="008425B3"/>
    <w:rsid w:val="0084274F"/>
    <w:rsid w:val="00842758"/>
    <w:rsid w:val="008428D4"/>
    <w:rsid w:val="00842A88"/>
    <w:rsid w:val="00842B0B"/>
    <w:rsid w:val="00842B0E"/>
    <w:rsid w:val="008432B2"/>
    <w:rsid w:val="00843385"/>
    <w:rsid w:val="008434E7"/>
    <w:rsid w:val="00843752"/>
    <w:rsid w:val="00843B64"/>
    <w:rsid w:val="00843D6C"/>
    <w:rsid w:val="00843F52"/>
    <w:rsid w:val="008440A7"/>
    <w:rsid w:val="00844151"/>
    <w:rsid w:val="00844301"/>
    <w:rsid w:val="0084493D"/>
    <w:rsid w:val="00844AB7"/>
    <w:rsid w:val="00844E9E"/>
    <w:rsid w:val="00845023"/>
    <w:rsid w:val="0084526B"/>
    <w:rsid w:val="008453B9"/>
    <w:rsid w:val="0084573C"/>
    <w:rsid w:val="008457FF"/>
    <w:rsid w:val="00845C31"/>
    <w:rsid w:val="00845C5D"/>
    <w:rsid w:val="00845D31"/>
    <w:rsid w:val="00845FCE"/>
    <w:rsid w:val="0084623E"/>
    <w:rsid w:val="008462C1"/>
    <w:rsid w:val="0084634D"/>
    <w:rsid w:val="008463ED"/>
    <w:rsid w:val="00846512"/>
    <w:rsid w:val="00846684"/>
    <w:rsid w:val="008466EF"/>
    <w:rsid w:val="0084689D"/>
    <w:rsid w:val="00847507"/>
    <w:rsid w:val="0084780F"/>
    <w:rsid w:val="0084797B"/>
    <w:rsid w:val="00847AEE"/>
    <w:rsid w:val="00847E02"/>
    <w:rsid w:val="00850477"/>
    <w:rsid w:val="0085047E"/>
    <w:rsid w:val="008504F0"/>
    <w:rsid w:val="00850667"/>
    <w:rsid w:val="00850699"/>
    <w:rsid w:val="00850839"/>
    <w:rsid w:val="0085091E"/>
    <w:rsid w:val="00850BBF"/>
    <w:rsid w:val="00850C29"/>
    <w:rsid w:val="00850D7D"/>
    <w:rsid w:val="00850FEE"/>
    <w:rsid w:val="00851369"/>
    <w:rsid w:val="00851868"/>
    <w:rsid w:val="00851CAD"/>
    <w:rsid w:val="00851CED"/>
    <w:rsid w:val="00851D82"/>
    <w:rsid w:val="00851DB2"/>
    <w:rsid w:val="00851E91"/>
    <w:rsid w:val="008523EC"/>
    <w:rsid w:val="00852887"/>
    <w:rsid w:val="008529A6"/>
    <w:rsid w:val="00852D5F"/>
    <w:rsid w:val="00852D77"/>
    <w:rsid w:val="00852D97"/>
    <w:rsid w:val="00852DB7"/>
    <w:rsid w:val="00852DFB"/>
    <w:rsid w:val="00852EF2"/>
    <w:rsid w:val="00853429"/>
    <w:rsid w:val="00853483"/>
    <w:rsid w:val="00853A8C"/>
    <w:rsid w:val="00853C84"/>
    <w:rsid w:val="00854418"/>
    <w:rsid w:val="008545DD"/>
    <w:rsid w:val="0085462C"/>
    <w:rsid w:val="008546BD"/>
    <w:rsid w:val="00854760"/>
    <w:rsid w:val="0085483F"/>
    <w:rsid w:val="00854D17"/>
    <w:rsid w:val="00854FED"/>
    <w:rsid w:val="0085514B"/>
    <w:rsid w:val="00855320"/>
    <w:rsid w:val="0085544B"/>
    <w:rsid w:val="008554B9"/>
    <w:rsid w:val="008556C6"/>
    <w:rsid w:val="00855A64"/>
    <w:rsid w:val="00855C4E"/>
    <w:rsid w:val="00855C79"/>
    <w:rsid w:val="00855C9A"/>
    <w:rsid w:val="008563C8"/>
    <w:rsid w:val="00856597"/>
    <w:rsid w:val="00856643"/>
    <w:rsid w:val="008567D5"/>
    <w:rsid w:val="00856821"/>
    <w:rsid w:val="008568F2"/>
    <w:rsid w:val="008569CE"/>
    <w:rsid w:val="00856AD6"/>
    <w:rsid w:val="00856C33"/>
    <w:rsid w:val="00856E8A"/>
    <w:rsid w:val="00856E93"/>
    <w:rsid w:val="00856EED"/>
    <w:rsid w:val="00856FF0"/>
    <w:rsid w:val="00857033"/>
    <w:rsid w:val="00857163"/>
    <w:rsid w:val="008579DB"/>
    <w:rsid w:val="00857C8B"/>
    <w:rsid w:val="00857E2B"/>
    <w:rsid w:val="00860215"/>
    <w:rsid w:val="0086047C"/>
    <w:rsid w:val="008604E6"/>
    <w:rsid w:val="008604EF"/>
    <w:rsid w:val="00860683"/>
    <w:rsid w:val="00860799"/>
    <w:rsid w:val="00860987"/>
    <w:rsid w:val="00860BF4"/>
    <w:rsid w:val="00860C65"/>
    <w:rsid w:val="00860DF1"/>
    <w:rsid w:val="00860EB1"/>
    <w:rsid w:val="008616E3"/>
    <w:rsid w:val="00861835"/>
    <w:rsid w:val="008618AD"/>
    <w:rsid w:val="00861A0C"/>
    <w:rsid w:val="00861FCD"/>
    <w:rsid w:val="008620ED"/>
    <w:rsid w:val="008623B0"/>
    <w:rsid w:val="008626BC"/>
    <w:rsid w:val="00862C88"/>
    <w:rsid w:val="00862F28"/>
    <w:rsid w:val="00863026"/>
    <w:rsid w:val="0086306F"/>
    <w:rsid w:val="008631EA"/>
    <w:rsid w:val="008636D3"/>
    <w:rsid w:val="008637C1"/>
    <w:rsid w:val="0086393E"/>
    <w:rsid w:val="00863AD0"/>
    <w:rsid w:val="00863C0E"/>
    <w:rsid w:val="00863EBE"/>
    <w:rsid w:val="00864005"/>
    <w:rsid w:val="00864197"/>
    <w:rsid w:val="008643A7"/>
    <w:rsid w:val="008644F8"/>
    <w:rsid w:val="008645A4"/>
    <w:rsid w:val="00864876"/>
    <w:rsid w:val="00864AF2"/>
    <w:rsid w:val="00864D45"/>
    <w:rsid w:val="00864E79"/>
    <w:rsid w:val="00865424"/>
    <w:rsid w:val="0086544B"/>
    <w:rsid w:val="0086559C"/>
    <w:rsid w:val="008656DE"/>
    <w:rsid w:val="00865723"/>
    <w:rsid w:val="0086589B"/>
    <w:rsid w:val="008658E7"/>
    <w:rsid w:val="00865F9E"/>
    <w:rsid w:val="008661EB"/>
    <w:rsid w:val="00866408"/>
    <w:rsid w:val="00866737"/>
    <w:rsid w:val="008667E2"/>
    <w:rsid w:val="00866813"/>
    <w:rsid w:val="0086681D"/>
    <w:rsid w:val="00866868"/>
    <w:rsid w:val="0086690D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5B6"/>
    <w:rsid w:val="008675E3"/>
    <w:rsid w:val="00867754"/>
    <w:rsid w:val="00867B8C"/>
    <w:rsid w:val="00867C5D"/>
    <w:rsid w:val="00867CA6"/>
    <w:rsid w:val="00867D43"/>
    <w:rsid w:val="00867E3E"/>
    <w:rsid w:val="00867EBE"/>
    <w:rsid w:val="00870060"/>
    <w:rsid w:val="008700C4"/>
    <w:rsid w:val="008700E1"/>
    <w:rsid w:val="00870648"/>
    <w:rsid w:val="00870AF5"/>
    <w:rsid w:val="00870C73"/>
    <w:rsid w:val="00870C79"/>
    <w:rsid w:val="00870D24"/>
    <w:rsid w:val="00870F2C"/>
    <w:rsid w:val="00871191"/>
    <w:rsid w:val="008712EA"/>
    <w:rsid w:val="0087197F"/>
    <w:rsid w:val="0087198C"/>
    <w:rsid w:val="00871C80"/>
    <w:rsid w:val="00871CAC"/>
    <w:rsid w:val="008720F4"/>
    <w:rsid w:val="0087217D"/>
    <w:rsid w:val="008722BD"/>
    <w:rsid w:val="00872388"/>
    <w:rsid w:val="008723AF"/>
    <w:rsid w:val="00872661"/>
    <w:rsid w:val="008727A1"/>
    <w:rsid w:val="00872C34"/>
    <w:rsid w:val="00872CCA"/>
    <w:rsid w:val="008732DB"/>
    <w:rsid w:val="00873594"/>
    <w:rsid w:val="008736D7"/>
    <w:rsid w:val="00873744"/>
    <w:rsid w:val="00873936"/>
    <w:rsid w:val="00873B54"/>
    <w:rsid w:val="00873C49"/>
    <w:rsid w:val="00874095"/>
    <w:rsid w:val="008740BE"/>
    <w:rsid w:val="00874113"/>
    <w:rsid w:val="0087427F"/>
    <w:rsid w:val="008742E3"/>
    <w:rsid w:val="008744AD"/>
    <w:rsid w:val="00874970"/>
    <w:rsid w:val="00874D62"/>
    <w:rsid w:val="00874D95"/>
    <w:rsid w:val="00875090"/>
    <w:rsid w:val="008751EA"/>
    <w:rsid w:val="008753CD"/>
    <w:rsid w:val="008753FC"/>
    <w:rsid w:val="00875568"/>
    <w:rsid w:val="0087571D"/>
    <w:rsid w:val="008757E3"/>
    <w:rsid w:val="00875D32"/>
    <w:rsid w:val="00875D92"/>
    <w:rsid w:val="00875E39"/>
    <w:rsid w:val="00876004"/>
    <w:rsid w:val="008762AB"/>
    <w:rsid w:val="00876535"/>
    <w:rsid w:val="00876988"/>
    <w:rsid w:val="008769CF"/>
    <w:rsid w:val="00876B0E"/>
    <w:rsid w:val="00876C9E"/>
    <w:rsid w:val="00876CCD"/>
    <w:rsid w:val="00876F2B"/>
    <w:rsid w:val="0087729D"/>
    <w:rsid w:val="008773C8"/>
    <w:rsid w:val="00877441"/>
    <w:rsid w:val="00877810"/>
    <w:rsid w:val="00877A62"/>
    <w:rsid w:val="00877B83"/>
    <w:rsid w:val="00877C75"/>
    <w:rsid w:val="00877EE3"/>
    <w:rsid w:val="008800D4"/>
    <w:rsid w:val="00880178"/>
    <w:rsid w:val="00880B81"/>
    <w:rsid w:val="00880C15"/>
    <w:rsid w:val="00880CD9"/>
    <w:rsid w:val="00881114"/>
    <w:rsid w:val="008812C0"/>
    <w:rsid w:val="008813D6"/>
    <w:rsid w:val="008816A5"/>
    <w:rsid w:val="00881737"/>
    <w:rsid w:val="008817F4"/>
    <w:rsid w:val="00881826"/>
    <w:rsid w:val="00881B57"/>
    <w:rsid w:val="00881B65"/>
    <w:rsid w:val="00881D15"/>
    <w:rsid w:val="00881EA1"/>
    <w:rsid w:val="00881F4E"/>
    <w:rsid w:val="008822E5"/>
    <w:rsid w:val="008823B2"/>
    <w:rsid w:val="008824AD"/>
    <w:rsid w:val="00882527"/>
    <w:rsid w:val="00882CB5"/>
    <w:rsid w:val="0088305C"/>
    <w:rsid w:val="0088336E"/>
    <w:rsid w:val="00883650"/>
    <w:rsid w:val="0088370F"/>
    <w:rsid w:val="0088397A"/>
    <w:rsid w:val="00883ADC"/>
    <w:rsid w:val="00883DB4"/>
    <w:rsid w:val="00884373"/>
    <w:rsid w:val="0088445E"/>
    <w:rsid w:val="00884489"/>
    <w:rsid w:val="008845C4"/>
    <w:rsid w:val="00884B8F"/>
    <w:rsid w:val="00884C53"/>
    <w:rsid w:val="00885141"/>
    <w:rsid w:val="0088523F"/>
    <w:rsid w:val="00885504"/>
    <w:rsid w:val="008855F9"/>
    <w:rsid w:val="0088575B"/>
    <w:rsid w:val="008857E0"/>
    <w:rsid w:val="00885BC1"/>
    <w:rsid w:val="00886310"/>
    <w:rsid w:val="0088693E"/>
    <w:rsid w:val="008869FF"/>
    <w:rsid w:val="00886C2F"/>
    <w:rsid w:val="00886CDF"/>
    <w:rsid w:val="008872FD"/>
    <w:rsid w:val="0088780B"/>
    <w:rsid w:val="00887951"/>
    <w:rsid w:val="00887957"/>
    <w:rsid w:val="00887A69"/>
    <w:rsid w:val="00887B0B"/>
    <w:rsid w:val="00890177"/>
    <w:rsid w:val="00890427"/>
    <w:rsid w:val="008904FB"/>
    <w:rsid w:val="0089057A"/>
    <w:rsid w:val="0089060A"/>
    <w:rsid w:val="008908C0"/>
    <w:rsid w:val="00890A65"/>
    <w:rsid w:val="00890A85"/>
    <w:rsid w:val="00890E62"/>
    <w:rsid w:val="00890F20"/>
    <w:rsid w:val="00891150"/>
    <w:rsid w:val="008911A8"/>
    <w:rsid w:val="008911FF"/>
    <w:rsid w:val="00891225"/>
    <w:rsid w:val="008917FB"/>
    <w:rsid w:val="00891B02"/>
    <w:rsid w:val="00891CBE"/>
    <w:rsid w:val="00892049"/>
    <w:rsid w:val="00892217"/>
    <w:rsid w:val="0089255E"/>
    <w:rsid w:val="00892664"/>
    <w:rsid w:val="0089272A"/>
    <w:rsid w:val="008927AD"/>
    <w:rsid w:val="00892959"/>
    <w:rsid w:val="00892A47"/>
    <w:rsid w:val="00892AE2"/>
    <w:rsid w:val="00892B7E"/>
    <w:rsid w:val="00893003"/>
    <w:rsid w:val="008933FE"/>
    <w:rsid w:val="00893475"/>
    <w:rsid w:val="008935DA"/>
    <w:rsid w:val="0089368A"/>
    <w:rsid w:val="008936B6"/>
    <w:rsid w:val="008937E1"/>
    <w:rsid w:val="008937EF"/>
    <w:rsid w:val="00893828"/>
    <w:rsid w:val="008938FF"/>
    <w:rsid w:val="00893D3D"/>
    <w:rsid w:val="00893F85"/>
    <w:rsid w:val="00894550"/>
    <w:rsid w:val="008946CB"/>
    <w:rsid w:val="008947B1"/>
    <w:rsid w:val="008948DE"/>
    <w:rsid w:val="0089513B"/>
    <w:rsid w:val="008954F1"/>
    <w:rsid w:val="008958B6"/>
    <w:rsid w:val="00895D6A"/>
    <w:rsid w:val="00895DD2"/>
    <w:rsid w:val="0089606D"/>
    <w:rsid w:val="008961C0"/>
    <w:rsid w:val="008962A3"/>
    <w:rsid w:val="008963D7"/>
    <w:rsid w:val="008964F9"/>
    <w:rsid w:val="008965E9"/>
    <w:rsid w:val="008966F7"/>
    <w:rsid w:val="00896782"/>
    <w:rsid w:val="00896B69"/>
    <w:rsid w:val="00896C44"/>
    <w:rsid w:val="00896DC8"/>
    <w:rsid w:val="00897082"/>
    <w:rsid w:val="008970CD"/>
    <w:rsid w:val="00897213"/>
    <w:rsid w:val="00897267"/>
    <w:rsid w:val="00897372"/>
    <w:rsid w:val="00897427"/>
    <w:rsid w:val="008974F1"/>
    <w:rsid w:val="008975F5"/>
    <w:rsid w:val="008976B7"/>
    <w:rsid w:val="008978ED"/>
    <w:rsid w:val="00897EAD"/>
    <w:rsid w:val="00897F03"/>
    <w:rsid w:val="008A00E5"/>
    <w:rsid w:val="008A01A1"/>
    <w:rsid w:val="008A0505"/>
    <w:rsid w:val="008A06E4"/>
    <w:rsid w:val="008A08A0"/>
    <w:rsid w:val="008A1000"/>
    <w:rsid w:val="008A11D5"/>
    <w:rsid w:val="008A14D5"/>
    <w:rsid w:val="008A1542"/>
    <w:rsid w:val="008A1678"/>
    <w:rsid w:val="008A1B81"/>
    <w:rsid w:val="008A1E10"/>
    <w:rsid w:val="008A1E15"/>
    <w:rsid w:val="008A1FC7"/>
    <w:rsid w:val="008A2028"/>
    <w:rsid w:val="008A217D"/>
    <w:rsid w:val="008A2613"/>
    <w:rsid w:val="008A2794"/>
    <w:rsid w:val="008A29C9"/>
    <w:rsid w:val="008A2AA3"/>
    <w:rsid w:val="008A2C7F"/>
    <w:rsid w:val="008A2D76"/>
    <w:rsid w:val="008A2F8F"/>
    <w:rsid w:val="008A354D"/>
    <w:rsid w:val="008A3828"/>
    <w:rsid w:val="008A38F6"/>
    <w:rsid w:val="008A395D"/>
    <w:rsid w:val="008A39A7"/>
    <w:rsid w:val="008A3B1B"/>
    <w:rsid w:val="008A40B0"/>
    <w:rsid w:val="008A41C0"/>
    <w:rsid w:val="008A42D9"/>
    <w:rsid w:val="008A4379"/>
    <w:rsid w:val="008A44E8"/>
    <w:rsid w:val="008A4584"/>
    <w:rsid w:val="008A4875"/>
    <w:rsid w:val="008A48E7"/>
    <w:rsid w:val="008A4CBF"/>
    <w:rsid w:val="008A4F5E"/>
    <w:rsid w:val="008A533F"/>
    <w:rsid w:val="008A5396"/>
    <w:rsid w:val="008A5519"/>
    <w:rsid w:val="008A5549"/>
    <w:rsid w:val="008A5579"/>
    <w:rsid w:val="008A55A2"/>
    <w:rsid w:val="008A566E"/>
    <w:rsid w:val="008A5815"/>
    <w:rsid w:val="008A5B9F"/>
    <w:rsid w:val="008A5DD7"/>
    <w:rsid w:val="008A5FE5"/>
    <w:rsid w:val="008A6115"/>
    <w:rsid w:val="008A61DD"/>
    <w:rsid w:val="008A6849"/>
    <w:rsid w:val="008A6A2B"/>
    <w:rsid w:val="008A6A41"/>
    <w:rsid w:val="008A6E47"/>
    <w:rsid w:val="008A6F48"/>
    <w:rsid w:val="008A717B"/>
    <w:rsid w:val="008A71D0"/>
    <w:rsid w:val="008A71DC"/>
    <w:rsid w:val="008A740F"/>
    <w:rsid w:val="008A7415"/>
    <w:rsid w:val="008A78C7"/>
    <w:rsid w:val="008A7900"/>
    <w:rsid w:val="008A7F6D"/>
    <w:rsid w:val="008B0320"/>
    <w:rsid w:val="008B0653"/>
    <w:rsid w:val="008B077E"/>
    <w:rsid w:val="008B07EA"/>
    <w:rsid w:val="008B08A4"/>
    <w:rsid w:val="008B08F1"/>
    <w:rsid w:val="008B0C84"/>
    <w:rsid w:val="008B0CE9"/>
    <w:rsid w:val="008B11AA"/>
    <w:rsid w:val="008B1451"/>
    <w:rsid w:val="008B168C"/>
    <w:rsid w:val="008B16E6"/>
    <w:rsid w:val="008B1706"/>
    <w:rsid w:val="008B176B"/>
    <w:rsid w:val="008B17BD"/>
    <w:rsid w:val="008B18F5"/>
    <w:rsid w:val="008B1F59"/>
    <w:rsid w:val="008B222E"/>
    <w:rsid w:val="008B236A"/>
    <w:rsid w:val="008B275F"/>
    <w:rsid w:val="008B286E"/>
    <w:rsid w:val="008B2CE2"/>
    <w:rsid w:val="008B2DF0"/>
    <w:rsid w:val="008B30C8"/>
    <w:rsid w:val="008B315A"/>
    <w:rsid w:val="008B3174"/>
    <w:rsid w:val="008B3925"/>
    <w:rsid w:val="008B3BBA"/>
    <w:rsid w:val="008B3C2A"/>
    <w:rsid w:val="008B3C47"/>
    <w:rsid w:val="008B3DC0"/>
    <w:rsid w:val="008B40CD"/>
    <w:rsid w:val="008B4266"/>
    <w:rsid w:val="008B42CB"/>
    <w:rsid w:val="008B457F"/>
    <w:rsid w:val="008B4645"/>
    <w:rsid w:val="008B4718"/>
    <w:rsid w:val="008B47D3"/>
    <w:rsid w:val="008B4AE3"/>
    <w:rsid w:val="008B4AED"/>
    <w:rsid w:val="008B501F"/>
    <w:rsid w:val="008B5071"/>
    <w:rsid w:val="008B542F"/>
    <w:rsid w:val="008B55EC"/>
    <w:rsid w:val="008B55FA"/>
    <w:rsid w:val="008B5916"/>
    <w:rsid w:val="008B5A4B"/>
    <w:rsid w:val="008B5BFA"/>
    <w:rsid w:val="008B5C8D"/>
    <w:rsid w:val="008B5E08"/>
    <w:rsid w:val="008B6009"/>
    <w:rsid w:val="008B650B"/>
    <w:rsid w:val="008B6537"/>
    <w:rsid w:val="008B6785"/>
    <w:rsid w:val="008B67A2"/>
    <w:rsid w:val="008B6909"/>
    <w:rsid w:val="008B6A02"/>
    <w:rsid w:val="008B6A6E"/>
    <w:rsid w:val="008B6C12"/>
    <w:rsid w:val="008B6C46"/>
    <w:rsid w:val="008B7221"/>
    <w:rsid w:val="008B72C7"/>
    <w:rsid w:val="008B754C"/>
    <w:rsid w:val="008B7609"/>
    <w:rsid w:val="008B775F"/>
    <w:rsid w:val="008B7A57"/>
    <w:rsid w:val="008B7CE7"/>
    <w:rsid w:val="008B7FF2"/>
    <w:rsid w:val="008C0095"/>
    <w:rsid w:val="008C0261"/>
    <w:rsid w:val="008C0270"/>
    <w:rsid w:val="008C02E4"/>
    <w:rsid w:val="008C0705"/>
    <w:rsid w:val="008C0BFA"/>
    <w:rsid w:val="008C0DA5"/>
    <w:rsid w:val="008C0F4D"/>
    <w:rsid w:val="008C1516"/>
    <w:rsid w:val="008C15D7"/>
    <w:rsid w:val="008C1902"/>
    <w:rsid w:val="008C1A5E"/>
    <w:rsid w:val="008C1C0E"/>
    <w:rsid w:val="008C1DBC"/>
    <w:rsid w:val="008C1E6D"/>
    <w:rsid w:val="008C1F22"/>
    <w:rsid w:val="008C1F32"/>
    <w:rsid w:val="008C21BE"/>
    <w:rsid w:val="008C225C"/>
    <w:rsid w:val="008C2286"/>
    <w:rsid w:val="008C268B"/>
    <w:rsid w:val="008C28E5"/>
    <w:rsid w:val="008C29F1"/>
    <w:rsid w:val="008C2A2B"/>
    <w:rsid w:val="008C2DE7"/>
    <w:rsid w:val="008C2E18"/>
    <w:rsid w:val="008C2FDC"/>
    <w:rsid w:val="008C31BE"/>
    <w:rsid w:val="008C3AD9"/>
    <w:rsid w:val="008C3D99"/>
    <w:rsid w:val="008C3E64"/>
    <w:rsid w:val="008C3F44"/>
    <w:rsid w:val="008C3FB9"/>
    <w:rsid w:val="008C3FBF"/>
    <w:rsid w:val="008C4246"/>
    <w:rsid w:val="008C44DB"/>
    <w:rsid w:val="008C46A3"/>
    <w:rsid w:val="008C46A5"/>
    <w:rsid w:val="008C4819"/>
    <w:rsid w:val="008C494C"/>
    <w:rsid w:val="008C4991"/>
    <w:rsid w:val="008C4C18"/>
    <w:rsid w:val="008C4F4A"/>
    <w:rsid w:val="008C51E7"/>
    <w:rsid w:val="008C5310"/>
    <w:rsid w:val="008C5502"/>
    <w:rsid w:val="008C5939"/>
    <w:rsid w:val="008C5C7E"/>
    <w:rsid w:val="008C5D73"/>
    <w:rsid w:val="008C610E"/>
    <w:rsid w:val="008C61DD"/>
    <w:rsid w:val="008C6317"/>
    <w:rsid w:val="008C65A7"/>
    <w:rsid w:val="008C6643"/>
    <w:rsid w:val="008C716F"/>
    <w:rsid w:val="008C7645"/>
    <w:rsid w:val="008C764B"/>
    <w:rsid w:val="008C76F4"/>
    <w:rsid w:val="008C7786"/>
    <w:rsid w:val="008C77AC"/>
    <w:rsid w:val="008C7C44"/>
    <w:rsid w:val="008C7D00"/>
    <w:rsid w:val="008C7D31"/>
    <w:rsid w:val="008C7F62"/>
    <w:rsid w:val="008D00BE"/>
    <w:rsid w:val="008D034D"/>
    <w:rsid w:val="008D07DB"/>
    <w:rsid w:val="008D08C3"/>
    <w:rsid w:val="008D0939"/>
    <w:rsid w:val="008D097F"/>
    <w:rsid w:val="008D0BDF"/>
    <w:rsid w:val="008D0D11"/>
    <w:rsid w:val="008D0D6C"/>
    <w:rsid w:val="008D0F2F"/>
    <w:rsid w:val="008D104F"/>
    <w:rsid w:val="008D1237"/>
    <w:rsid w:val="008D13A2"/>
    <w:rsid w:val="008D13C8"/>
    <w:rsid w:val="008D1583"/>
    <w:rsid w:val="008D1D7D"/>
    <w:rsid w:val="008D1FBC"/>
    <w:rsid w:val="008D1FD6"/>
    <w:rsid w:val="008D2015"/>
    <w:rsid w:val="008D2287"/>
    <w:rsid w:val="008D22B2"/>
    <w:rsid w:val="008D23BA"/>
    <w:rsid w:val="008D2687"/>
    <w:rsid w:val="008D2927"/>
    <w:rsid w:val="008D2CEF"/>
    <w:rsid w:val="008D2E4D"/>
    <w:rsid w:val="008D2F12"/>
    <w:rsid w:val="008D3080"/>
    <w:rsid w:val="008D30EA"/>
    <w:rsid w:val="008D373C"/>
    <w:rsid w:val="008D37E5"/>
    <w:rsid w:val="008D3848"/>
    <w:rsid w:val="008D3956"/>
    <w:rsid w:val="008D3A0E"/>
    <w:rsid w:val="008D3FE2"/>
    <w:rsid w:val="008D4193"/>
    <w:rsid w:val="008D4275"/>
    <w:rsid w:val="008D42A1"/>
    <w:rsid w:val="008D43C9"/>
    <w:rsid w:val="008D459F"/>
    <w:rsid w:val="008D4604"/>
    <w:rsid w:val="008D4832"/>
    <w:rsid w:val="008D494A"/>
    <w:rsid w:val="008D56B2"/>
    <w:rsid w:val="008D5CE7"/>
    <w:rsid w:val="008D5D6A"/>
    <w:rsid w:val="008D5E24"/>
    <w:rsid w:val="008D5E33"/>
    <w:rsid w:val="008D5E68"/>
    <w:rsid w:val="008D60B2"/>
    <w:rsid w:val="008D634E"/>
    <w:rsid w:val="008D6378"/>
    <w:rsid w:val="008D6899"/>
    <w:rsid w:val="008D69A5"/>
    <w:rsid w:val="008D6ADE"/>
    <w:rsid w:val="008D6B5A"/>
    <w:rsid w:val="008D6C39"/>
    <w:rsid w:val="008D6DCB"/>
    <w:rsid w:val="008D6EAB"/>
    <w:rsid w:val="008D6F4A"/>
    <w:rsid w:val="008D70CF"/>
    <w:rsid w:val="008D72F5"/>
    <w:rsid w:val="008D767F"/>
    <w:rsid w:val="008D774E"/>
    <w:rsid w:val="008D78A7"/>
    <w:rsid w:val="008D7B35"/>
    <w:rsid w:val="008D7BDC"/>
    <w:rsid w:val="008D7C28"/>
    <w:rsid w:val="008D7CCE"/>
    <w:rsid w:val="008D7DCF"/>
    <w:rsid w:val="008D7E9C"/>
    <w:rsid w:val="008E02CD"/>
    <w:rsid w:val="008E076D"/>
    <w:rsid w:val="008E09BF"/>
    <w:rsid w:val="008E0ABD"/>
    <w:rsid w:val="008E0BB3"/>
    <w:rsid w:val="008E0E58"/>
    <w:rsid w:val="008E0FBD"/>
    <w:rsid w:val="008E10FB"/>
    <w:rsid w:val="008E1579"/>
    <w:rsid w:val="008E15AB"/>
    <w:rsid w:val="008E16EC"/>
    <w:rsid w:val="008E1E73"/>
    <w:rsid w:val="008E1F64"/>
    <w:rsid w:val="008E2035"/>
    <w:rsid w:val="008E2134"/>
    <w:rsid w:val="008E23E6"/>
    <w:rsid w:val="008E2636"/>
    <w:rsid w:val="008E26DD"/>
    <w:rsid w:val="008E27DB"/>
    <w:rsid w:val="008E283B"/>
    <w:rsid w:val="008E28CF"/>
    <w:rsid w:val="008E2A2E"/>
    <w:rsid w:val="008E2AD3"/>
    <w:rsid w:val="008E2B5D"/>
    <w:rsid w:val="008E3045"/>
    <w:rsid w:val="008E3290"/>
    <w:rsid w:val="008E3312"/>
    <w:rsid w:val="008E33FF"/>
    <w:rsid w:val="008E348D"/>
    <w:rsid w:val="008E3815"/>
    <w:rsid w:val="008E3D24"/>
    <w:rsid w:val="008E3E2D"/>
    <w:rsid w:val="008E429F"/>
    <w:rsid w:val="008E435C"/>
    <w:rsid w:val="008E4543"/>
    <w:rsid w:val="008E4A45"/>
    <w:rsid w:val="008E4B10"/>
    <w:rsid w:val="008E4B33"/>
    <w:rsid w:val="008E4CFE"/>
    <w:rsid w:val="008E4D88"/>
    <w:rsid w:val="008E4D91"/>
    <w:rsid w:val="008E4DC1"/>
    <w:rsid w:val="008E4E2F"/>
    <w:rsid w:val="008E4F5E"/>
    <w:rsid w:val="008E502C"/>
    <w:rsid w:val="008E5063"/>
    <w:rsid w:val="008E5159"/>
    <w:rsid w:val="008E51BB"/>
    <w:rsid w:val="008E5481"/>
    <w:rsid w:val="008E58E2"/>
    <w:rsid w:val="008E5957"/>
    <w:rsid w:val="008E5ECF"/>
    <w:rsid w:val="008E613B"/>
    <w:rsid w:val="008E6196"/>
    <w:rsid w:val="008E6395"/>
    <w:rsid w:val="008E63F1"/>
    <w:rsid w:val="008E6552"/>
    <w:rsid w:val="008E6619"/>
    <w:rsid w:val="008E66CD"/>
    <w:rsid w:val="008E67EF"/>
    <w:rsid w:val="008E6AD0"/>
    <w:rsid w:val="008E6F1B"/>
    <w:rsid w:val="008E6FD1"/>
    <w:rsid w:val="008E718F"/>
    <w:rsid w:val="008E74F2"/>
    <w:rsid w:val="008E7978"/>
    <w:rsid w:val="008E7E68"/>
    <w:rsid w:val="008E7F6A"/>
    <w:rsid w:val="008F012E"/>
    <w:rsid w:val="008F06B6"/>
    <w:rsid w:val="008F0761"/>
    <w:rsid w:val="008F0A86"/>
    <w:rsid w:val="008F0AF6"/>
    <w:rsid w:val="008F0AFF"/>
    <w:rsid w:val="008F0D71"/>
    <w:rsid w:val="008F0F26"/>
    <w:rsid w:val="008F1333"/>
    <w:rsid w:val="008F13EF"/>
    <w:rsid w:val="008F1532"/>
    <w:rsid w:val="008F1550"/>
    <w:rsid w:val="008F17F3"/>
    <w:rsid w:val="008F1A5D"/>
    <w:rsid w:val="008F1B23"/>
    <w:rsid w:val="008F1B9A"/>
    <w:rsid w:val="008F1C32"/>
    <w:rsid w:val="008F1C51"/>
    <w:rsid w:val="008F20C7"/>
    <w:rsid w:val="008F236F"/>
    <w:rsid w:val="008F2943"/>
    <w:rsid w:val="008F29E9"/>
    <w:rsid w:val="008F2B5F"/>
    <w:rsid w:val="008F3030"/>
    <w:rsid w:val="008F31B5"/>
    <w:rsid w:val="008F3444"/>
    <w:rsid w:val="008F363C"/>
    <w:rsid w:val="008F38A3"/>
    <w:rsid w:val="008F38EF"/>
    <w:rsid w:val="008F3B7E"/>
    <w:rsid w:val="008F3BCC"/>
    <w:rsid w:val="008F3C53"/>
    <w:rsid w:val="008F3D56"/>
    <w:rsid w:val="008F4083"/>
    <w:rsid w:val="008F423F"/>
    <w:rsid w:val="008F441F"/>
    <w:rsid w:val="008F44E6"/>
    <w:rsid w:val="008F45A9"/>
    <w:rsid w:val="008F463D"/>
    <w:rsid w:val="008F4729"/>
    <w:rsid w:val="008F482D"/>
    <w:rsid w:val="008F4932"/>
    <w:rsid w:val="008F49B3"/>
    <w:rsid w:val="008F4A97"/>
    <w:rsid w:val="008F4AD6"/>
    <w:rsid w:val="008F4D95"/>
    <w:rsid w:val="008F4FF0"/>
    <w:rsid w:val="008F50E0"/>
    <w:rsid w:val="008F52CE"/>
    <w:rsid w:val="008F53FC"/>
    <w:rsid w:val="008F5C02"/>
    <w:rsid w:val="008F5CC4"/>
    <w:rsid w:val="008F601C"/>
    <w:rsid w:val="008F624E"/>
    <w:rsid w:val="008F67C9"/>
    <w:rsid w:val="008F698C"/>
    <w:rsid w:val="008F6A6D"/>
    <w:rsid w:val="008F6BBF"/>
    <w:rsid w:val="008F6C90"/>
    <w:rsid w:val="008F6CC5"/>
    <w:rsid w:val="008F6E13"/>
    <w:rsid w:val="008F6F31"/>
    <w:rsid w:val="008F6FFB"/>
    <w:rsid w:val="008F70B4"/>
    <w:rsid w:val="008F758D"/>
    <w:rsid w:val="008F780F"/>
    <w:rsid w:val="008F7EBF"/>
    <w:rsid w:val="008F7EE4"/>
    <w:rsid w:val="008F7EFA"/>
    <w:rsid w:val="00900044"/>
    <w:rsid w:val="0090020A"/>
    <w:rsid w:val="00900335"/>
    <w:rsid w:val="00900766"/>
    <w:rsid w:val="00900E94"/>
    <w:rsid w:val="00900FA0"/>
    <w:rsid w:val="0090102E"/>
    <w:rsid w:val="0090112F"/>
    <w:rsid w:val="00901279"/>
    <w:rsid w:val="00901374"/>
    <w:rsid w:val="00901E36"/>
    <w:rsid w:val="0090266B"/>
    <w:rsid w:val="0090286A"/>
    <w:rsid w:val="00902B08"/>
    <w:rsid w:val="00902D35"/>
    <w:rsid w:val="00902D9B"/>
    <w:rsid w:val="00903048"/>
    <w:rsid w:val="009030C0"/>
    <w:rsid w:val="00903146"/>
    <w:rsid w:val="0090348B"/>
    <w:rsid w:val="009035D9"/>
    <w:rsid w:val="00903870"/>
    <w:rsid w:val="0090387B"/>
    <w:rsid w:val="0090394A"/>
    <w:rsid w:val="00903962"/>
    <w:rsid w:val="00903B65"/>
    <w:rsid w:val="00903E0C"/>
    <w:rsid w:val="00903E4F"/>
    <w:rsid w:val="00903F3D"/>
    <w:rsid w:val="009042D3"/>
    <w:rsid w:val="0090432C"/>
    <w:rsid w:val="00904648"/>
    <w:rsid w:val="00904843"/>
    <w:rsid w:val="00904846"/>
    <w:rsid w:val="009048D5"/>
    <w:rsid w:val="00904A4C"/>
    <w:rsid w:val="00904B54"/>
    <w:rsid w:val="00904F0A"/>
    <w:rsid w:val="00904FD2"/>
    <w:rsid w:val="0090504E"/>
    <w:rsid w:val="009056DA"/>
    <w:rsid w:val="00905767"/>
    <w:rsid w:val="009059C4"/>
    <w:rsid w:val="00905B07"/>
    <w:rsid w:val="00905C54"/>
    <w:rsid w:val="00905F36"/>
    <w:rsid w:val="00905FA3"/>
    <w:rsid w:val="00906694"/>
    <w:rsid w:val="0090674D"/>
    <w:rsid w:val="00906829"/>
    <w:rsid w:val="0090687F"/>
    <w:rsid w:val="00906CB3"/>
    <w:rsid w:val="00906F49"/>
    <w:rsid w:val="00906F9E"/>
    <w:rsid w:val="0090703B"/>
    <w:rsid w:val="009070A8"/>
    <w:rsid w:val="009073D9"/>
    <w:rsid w:val="00907457"/>
    <w:rsid w:val="0090754A"/>
    <w:rsid w:val="00907B55"/>
    <w:rsid w:val="00907F55"/>
    <w:rsid w:val="0091049D"/>
    <w:rsid w:val="009104D4"/>
    <w:rsid w:val="009105B4"/>
    <w:rsid w:val="00910702"/>
    <w:rsid w:val="00910B68"/>
    <w:rsid w:val="00910F90"/>
    <w:rsid w:val="009110E9"/>
    <w:rsid w:val="0091117E"/>
    <w:rsid w:val="009113B4"/>
    <w:rsid w:val="00911562"/>
    <w:rsid w:val="00911863"/>
    <w:rsid w:val="00911A63"/>
    <w:rsid w:val="00911B37"/>
    <w:rsid w:val="00911C6C"/>
    <w:rsid w:val="00911DAC"/>
    <w:rsid w:val="00911F1C"/>
    <w:rsid w:val="00911F2C"/>
    <w:rsid w:val="009121AA"/>
    <w:rsid w:val="00912320"/>
    <w:rsid w:val="00912336"/>
    <w:rsid w:val="009123C1"/>
    <w:rsid w:val="009124BB"/>
    <w:rsid w:val="009124C5"/>
    <w:rsid w:val="0091255B"/>
    <w:rsid w:val="009126C1"/>
    <w:rsid w:val="00912908"/>
    <w:rsid w:val="00912A14"/>
    <w:rsid w:val="00912F11"/>
    <w:rsid w:val="009130DB"/>
    <w:rsid w:val="00913285"/>
    <w:rsid w:val="00913823"/>
    <w:rsid w:val="00913894"/>
    <w:rsid w:val="0091396B"/>
    <w:rsid w:val="00913BE2"/>
    <w:rsid w:val="00913F71"/>
    <w:rsid w:val="0091408C"/>
    <w:rsid w:val="009140C8"/>
    <w:rsid w:val="00914564"/>
    <w:rsid w:val="009147D3"/>
    <w:rsid w:val="00914823"/>
    <w:rsid w:val="00914FC8"/>
    <w:rsid w:val="00915034"/>
    <w:rsid w:val="0091526A"/>
    <w:rsid w:val="0091529D"/>
    <w:rsid w:val="0091559D"/>
    <w:rsid w:val="009157B8"/>
    <w:rsid w:val="00915832"/>
    <w:rsid w:val="00915863"/>
    <w:rsid w:val="009158B7"/>
    <w:rsid w:val="009158CF"/>
    <w:rsid w:val="00915950"/>
    <w:rsid w:val="00915BE7"/>
    <w:rsid w:val="00915CF7"/>
    <w:rsid w:val="00915D07"/>
    <w:rsid w:val="00915D15"/>
    <w:rsid w:val="00915D79"/>
    <w:rsid w:val="00915EA0"/>
    <w:rsid w:val="00915EAF"/>
    <w:rsid w:val="009164DD"/>
    <w:rsid w:val="009167B6"/>
    <w:rsid w:val="00916A82"/>
    <w:rsid w:val="00916C01"/>
    <w:rsid w:val="00916DEC"/>
    <w:rsid w:val="00917276"/>
    <w:rsid w:val="0091760F"/>
    <w:rsid w:val="009176AD"/>
    <w:rsid w:val="009176E3"/>
    <w:rsid w:val="00917978"/>
    <w:rsid w:val="00917B2D"/>
    <w:rsid w:val="00917BA9"/>
    <w:rsid w:val="009201B7"/>
    <w:rsid w:val="009201F6"/>
    <w:rsid w:val="009204C9"/>
    <w:rsid w:val="0092067F"/>
    <w:rsid w:val="00920840"/>
    <w:rsid w:val="00920D15"/>
    <w:rsid w:val="00920E8B"/>
    <w:rsid w:val="00921429"/>
    <w:rsid w:val="009214BE"/>
    <w:rsid w:val="009217B1"/>
    <w:rsid w:val="009219B6"/>
    <w:rsid w:val="00921CEB"/>
    <w:rsid w:val="00921E29"/>
    <w:rsid w:val="00921EED"/>
    <w:rsid w:val="0092206D"/>
    <w:rsid w:val="0092216D"/>
    <w:rsid w:val="009223B7"/>
    <w:rsid w:val="009223E1"/>
    <w:rsid w:val="00922771"/>
    <w:rsid w:val="009228E0"/>
    <w:rsid w:val="0092297F"/>
    <w:rsid w:val="009229B1"/>
    <w:rsid w:val="00922B75"/>
    <w:rsid w:val="00922BD3"/>
    <w:rsid w:val="00923176"/>
    <w:rsid w:val="00923183"/>
    <w:rsid w:val="009231B4"/>
    <w:rsid w:val="0092328B"/>
    <w:rsid w:val="00923759"/>
    <w:rsid w:val="00923879"/>
    <w:rsid w:val="00923EF6"/>
    <w:rsid w:val="00923FBA"/>
    <w:rsid w:val="00924A46"/>
    <w:rsid w:val="00924D79"/>
    <w:rsid w:val="00924D7F"/>
    <w:rsid w:val="0092504D"/>
    <w:rsid w:val="009252A6"/>
    <w:rsid w:val="009255CB"/>
    <w:rsid w:val="00925847"/>
    <w:rsid w:val="009258B8"/>
    <w:rsid w:val="00925A64"/>
    <w:rsid w:val="00925D3A"/>
    <w:rsid w:val="00925D6F"/>
    <w:rsid w:val="009264FF"/>
    <w:rsid w:val="009265B8"/>
    <w:rsid w:val="00926768"/>
    <w:rsid w:val="00927376"/>
    <w:rsid w:val="00927909"/>
    <w:rsid w:val="00927B12"/>
    <w:rsid w:val="00927CBB"/>
    <w:rsid w:val="00927D42"/>
    <w:rsid w:val="0093001A"/>
    <w:rsid w:val="00930055"/>
    <w:rsid w:val="009301DE"/>
    <w:rsid w:val="009301E2"/>
    <w:rsid w:val="00930298"/>
    <w:rsid w:val="009305FD"/>
    <w:rsid w:val="009306DC"/>
    <w:rsid w:val="00930A1B"/>
    <w:rsid w:val="00930BE7"/>
    <w:rsid w:val="009311E1"/>
    <w:rsid w:val="009316A5"/>
    <w:rsid w:val="00931B46"/>
    <w:rsid w:val="00931CB1"/>
    <w:rsid w:val="00931F5E"/>
    <w:rsid w:val="00931FA3"/>
    <w:rsid w:val="009321CE"/>
    <w:rsid w:val="00932265"/>
    <w:rsid w:val="00932440"/>
    <w:rsid w:val="0093277B"/>
    <w:rsid w:val="0093282C"/>
    <w:rsid w:val="00932BFC"/>
    <w:rsid w:val="00932C00"/>
    <w:rsid w:val="00932D9F"/>
    <w:rsid w:val="00932F2A"/>
    <w:rsid w:val="0093332E"/>
    <w:rsid w:val="009334EB"/>
    <w:rsid w:val="00933864"/>
    <w:rsid w:val="00933DDD"/>
    <w:rsid w:val="0093432D"/>
    <w:rsid w:val="0093435D"/>
    <w:rsid w:val="0093445B"/>
    <w:rsid w:val="0093459A"/>
    <w:rsid w:val="0093488C"/>
    <w:rsid w:val="00934F74"/>
    <w:rsid w:val="00934F88"/>
    <w:rsid w:val="0093546B"/>
    <w:rsid w:val="00935716"/>
    <w:rsid w:val="00935A16"/>
    <w:rsid w:val="00935BA7"/>
    <w:rsid w:val="00935D1B"/>
    <w:rsid w:val="00935E25"/>
    <w:rsid w:val="009361CE"/>
    <w:rsid w:val="0093670F"/>
    <w:rsid w:val="00936783"/>
    <w:rsid w:val="009369DB"/>
    <w:rsid w:val="00936E0C"/>
    <w:rsid w:val="00936E3A"/>
    <w:rsid w:val="0093757B"/>
    <w:rsid w:val="00937734"/>
    <w:rsid w:val="00937942"/>
    <w:rsid w:val="00937EBF"/>
    <w:rsid w:val="0094006D"/>
    <w:rsid w:val="00940076"/>
    <w:rsid w:val="00940491"/>
    <w:rsid w:val="0094068C"/>
    <w:rsid w:val="00940795"/>
    <w:rsid w:val="00940A34"/>
    <w:rsid w:val="00940ACB"/>
    <w:rsid w:val="00940C33"/>
    <w:rsid w:val="009411EB"/>
    <w:rsid w:val="00941240"/>
    <w:rsid w:val="00941267"/>
    <w:rsid w:val="00941375"/>
    <w:rsid w:val="0094139A"/>
    <w:rsid w:val="009413F0"/>
    <w:rsid w:val="009414B7"/>
    <w:rsid w:val="009416AE"/>
    <w:rsid w:val="00941978"/>
    <w:rsid w:val="00941C81"/>
    <w:rsid w:val="00941F21"/>
    <w:rsid w:val="00942196"/>
    <w:rsid w:val="00942303"/>
    <w:rsid w:val="00942557"/>
    <w:rsid w:val="00942565"/>
    <w:rsid w:val="009427D8"/>
    <w:rsid w:val="00942924"/>
    <w:rsid w:val="00942926"/>
    <w:rsid w:val="00942989"/>
    <w:rsid w:val="009429A7"/>
    <w:rsid w:val="00942AB6"/>
    <w:rsid w:val="00942D1A"/>
    <w:rsid w:val="00942DEB"/>
    <w:rsid w:val="00942E69"/>
    <w:rsid w:val="00942F0B"/>
    <w:rsid w:val="009430B3"/>
    <w:rsid w:val="009431F6"/>
    <w:rsid w:val="009437A2"/>
    <w:rsid w:val="00943871"/>
    <w:rsid w:val="00943BA7"/>
    <w:rsid w:val="0094414D"/>
    <w:rsid w:val="009442F1"/>
    <w:rsid w:val="009443C8"/>
    <w:rsid w:val="00944507"/>
    <w:rsid w:val="009447E8"/>
    <w:rsid w:val="009447FE"/>
    <w:rsid w:val="0094491D"/>
    <w:rsid w:val="009449D2"/>
    <w:rsid w:val="00944AEC"/>
    <w:rsid w:val="009450FC"/>
    <w:rsid w:val="00945117"/>
    <w:rsid w:val="0094537A"/>
    <w:rsid w:val="009453B1"/>
    <w:rsid w:val="0094550C"/>
    <w:rsid w:val="00945597"/>
    <w:rsid w:val="009455B5"/>
    <w:rsid w:val="009455B6"/>
    <w:rsid w:val="00945717"/>
    <w:rsid w:val="009458E3"/>
    <w:rsid w:val="0094595B"/>
    <w:rsid w:val="00945A06"/>
    <w:rsid w:val="00945FBB"/>
    <w:rsid w:val="009463F8"/>
    <w:rsid w:val="009469EF"/>
    <w:rsid w:val="00946BDC"/>
    <w:rsid w:val="00946C22"/>
    <w:rsid w:val="00946C76"/>
    <w:rsid w:val="00946D9C"/>
    <w:rsid w:val="009470C1"/>
    <w:rsid w:val="009471F7"/>
    <w:rsid w:val="00947247"/>
    <w:rsid w:val="009473C4"/>
    <w:rsid w:val="009474EE"/>
    <w:rsid w:val="00947614"/>
    <w:rsid w:val="0094780C"/>
    <w:rsid w:val="0094790B"/>
    <w:rsid w:val="009502B6"/>
    <w:rsid w:val="0095032E"/>
    <w:rsid w:val="009503E4"/>
    <w:rsid w:val="00950721"/>
    <w:rsid w:val="0095091D"/>
    <w:rsid w:val="00950D4B"/>
    <w:rsid w:val="00950DE9"/>
    <w:rsid w:val="00950E60"/>
    <w:rsid w:val="00950EC7"/>
    <w:rsid w:val="0095105D"/>
    <w:rsid w:val="009510C6"/>
    <w:rsid w:val="00951108"/>
    <w:rsid w:val="009512F7"/>
    <w:rsid w:val="0095167E"/>
    <w:rsid w:val="009516E9"/>
    <w:rsid w:val="009516F1"/>
    <w:rsid w:val="009517CD"/>
    <w:rsid w:val="009518B8"/>
    <w:rsid w:val="00951BFB"/>
    <w:rsid w:val="00951E2D"/>
    <w:rsid w:val="00952160"/>
    <w:rsid w:val="00952634"/>
    <w:rsid w:val="00952A27"/>
    <w:rsid w:val="0095303D"/>
    <w:rsid w:val="00953094"/>
    <w:rsid w:val="0095317C"/>
    <w:rsid w:val="0095317E"/>
    <w:rsid w:val="009538DD"/>
    <w:rsid w:val="009538DE"/>
    <w:rsid w:val="00953C45"/>
    <w:rsid w:val="00953D2E"/>
    <w:rsid w:val="00953D43"/>
    <w:rsid w:val="00953F41"/>
    <w:rsid w:val="00954441"/>
    <w:rsid w:val="0095462C"/>
    <w:rsid w:val="009546CA"/>
    <w:rsid w:val="0095484A"/>
    <w:rsid w:val="009549A7"/>
    <w:rsid w:val="00954ADA"/>
    <w:rsid w:val="00954B2C"/>
    <w:rsid w:val="00954B82"/>
    <w:rsid w:val="00954D16"/>
    <w:rsid w:val="00954DFC"/>
    <w:rsid w:val="00955237"/>
    <w:rsid w:val="0095541C"/>
    <w:rsid w:val="00955555"/>
    <w:rsid w:val="0095576F"/>
    <w:rsid w:val="0095581E"/>
    <w:rsid w:val="0095596E"/>
    <w:rsid w:val="009559C6"/>
    <w:rsid w:val="009559F9"/>
    <w:rsid w:val="00955B7A"/>
    <w:rsid w:val="00955D99"/>
    <w:rsid w:val="009562BF"/>
    <w:rsid w:val="00956326"/>
    <w:rsid w:val="00956668"/>
    <w:rsid w:val="00956710"/>
    <w:rsid w:val="0095682B"/>
    <w:rsid w:val="009568CD"/>
    <w:rsid w:val="00956BA8"/>
    <w:rsid w:val="00956DA2"/>
    <w:rsid w:val="00956E03"/>
    <w:rsid w:val="009570C3"/>
    <w:rsid w:val="009572C2"/>
    <w:rsid w:val="00957555"/>
    <w:rsid w:val="00957782"/>
    <w:rsid w:val="0095789A"/>
    <w:rsid w:val="00957C8F"/>
    <w:rsid w:val="00957E4B"/>
    <w:rsid w:val="00957FC2"/>
    <w:rsid w:val="00960148"/>
    <w:rsid w:val="009603A1"/>
    <w:rsid w:val="0096052D"/>
    <w:rsid w:val="0096057C"/>
    <w:rsid w:val="00960595"/>
    <w:rsid w:val="0096066E"/>
    <w:rsid w:val="00960892"/>
    <w:rsid w:val="0096093A"/>
    <w:rsid w:val="009609EC"/>
    <w:rsid w:val="00960B22"/>
    <w:rsid w:val="00960B79"/>
    <w:rsid w:val="00960C78"/>
    <w:rsid w:val="00960D60"/>
    <w:rsid w:val="00960EC1"/>
    <w:rsid w:val="00960F2C"/>
    <w:rsid w:val="0096103B"/>
    <w:rsid w:val="00961164"/>
    <w:rsid w:val="00961582"/>
    <w:rsid w:val="0096160D"/>
    <w:rsid w:val="009617A4"/>
    <w:rsid w:val="00961968"/>
    <w:rsid w:val="00961E56"/>
    <w:rsid w:val="00961FEF"/>
    <w:rsid w:val="00962079"/>
    <w:rsid w:val="0096271A"/>
    <w:rsid w:val="0096278D"/>
    <w:rsid w:val="0096280C"/>
    <w:rsid w:val="0096288D"/>
    <w:rsid w:val="009629BA"/>
    <w:rsid w:val="00962E39"/>
    <w:rsid w:val="00962F82"/>
    <w:rsid w:val="009633D1"/>
    <w:rsid w:val="0096346E"/>
    <w:rsid w:val="0096352E"/>
    <w:rsid w:val="0096360B"/>
    <w:rsid w:val="00963DF3"/>
    <w:rsid w:val="00964423"/>
    <w:rsid w:val="00964485"/>
    <w:rsid w:val="0096450A"/>
    <w:rsid w:val="009647BB"/>
    <w:rsid w:val="00964A7D"/>
    <w:rsid w:val="00964CF7"/>
    <w:rsid w:val="00964E62"/>
    <w:rsid w:val="009650CF"/>
    <w:rsid w:val="009657B3"/>
    <w:rsid w:val="009659CE"/>
    <w:rsid w:val="00965AD0"/>
    <w:rsid w:val="00965BBC"/>
    <w:rsid w:val="00965C59"/>
    <w:rsid w:val="00965F76"/>
    <w:rsid w:val="0096623C"/>
    <w:rsid w:val="00966847"/>
    <w:rsid w:val="00966B96"/>
    <w:rsid w:val="00966BE3"/>
    <w:rsid w:val="00966ED3"/>
    <w:rsid w:val="00967183"/>
    <w:rsid w:val="0096756B"/>
    <w:rsid w:val="00967689"/>
    <w:rsid w:val="0096771B"/>
    <w:rsid w:val="00967A09"/>
    <w:rsid w:val="00967A39"/>
    <w:rsid w:val="00967CFD"/>
    <w:rsid w:val="00967D30"/>
    <w:rsid w:val="00967E40"/>
    <w:rsid w:val="00967F50"/>
    <w:rsid w:val="00967FDA"/>
    <w:rsid w:val="0097008A"/>
    <w:rsid w:val="00970263"/>
    <w:rsid w:val="009702B3"/>
    <w:rsid w:val="009702C8"/>
    <w:rsid w:val="00970571"/>
    <w:rsid w:val="00970638"/>
    <w:rsid w:val="0097097B"/>
    <w:rsid w:val="009709F2"/>
    <w:rsid w:val="00970AEE"/>
    <w:rsid w:val="00970B54"/>
    <w:rsid w:val="00970C52"/>
    <w:rsid w:val="00970CCD"/>
    <w:rsid w:val="00970CFA"/>
    <w:rsid w:val="00970E2B"/>
    <w:rsid w:val="00970E33"/>
    <w:rsid w:val="00970E75"/>
    <w:rsid w:val="00971144"/>
    <w:rsid w:val="009714E4"/>
    <w:rsid w:val="00971902"/>
    <w:rsid w:val="00971A66"/>
    <w:rsid w:val="00971F8F"/>
    <w:rsid w:val="0097217B"/>
    <w:rsid w:val="0097220C"/>
    <w:rsid w:val="00972261"/>
    <w:rsid w:val="009724A7"/>
    <w:rsid w:val="00972665"/>
    <w:rsid w:val="0097275A"/>
    <w:rsid w:val="009727C1"/>
    <w:rsid w:val="00973662"/>
    <w:rsid w:val="00973B07"/>
    <w:rsid w:val="00973BC2"/>
    <w:rsid w:val="00973D82"/>
    <w:rsid w:val="00973E21"/>
    <w:rsid w:val="0097406E"/>
    <w:rsid w:val="009741BB"/>
    <w:rsid w:val="00974713"/>
    <w:rsid w:val="009748CF"/>
    <w:rsid w:val="009748D4"/>
    <w:rsid w:val="0097499F"/>
    <w:rsid w:val="00974CEE"/>
    <w:rsid w:val="00975246"/>
    <w:rsid w:val="00975252"/>
    <w:rsid w:val="009755E0"/>
    <w:rsid w:val="0097564E"/>
    <w:rsid w:val="009756DB"/>
    <w:rsid w:val="0097594F"/>
    <w:rsid w:val="00975A56"/>
    <w:rsid w:val="00975BDD"/>
    <w:rsid w:val="00975FCF"/>
    <w:rsid w:val="0097619E"/>
    <w:rsid w:val="009761C7"/>
    <w:rsid w:val="0097635C"/>
    <w:rsid w:val="0097662B"/>
    <w:rsid w:val="0097670B"/>
    <w:rsid w:val="009769C9"/>
    <w:rsid w:val="00976A8C"/>
    <w:rsid w:val="00976C85"/>
    <w:rsid w:val="00976CF8"/>
    <w:rsid w:val="00976F5B"/>
    <w:rsid w:val="009770ED"/>
    <w:rsid w:val="009772C7"/>
    <w:rsid w:val="009777FC"/>
    <w:rsid w:val="00977DE9"/>
    <w:rsid w:val="0098010D"/>
    <w:rsid w:val="0098018B"/>
    <w:rsid w:val="0098093B"/>
    <w:rsid w:val="00980C0F"/>
    <w:rsid w:val="00981427"/>
    <w:rsid w:val="00981578"/>
    <w:rsid w:val="00981624"/>
    <w:rsid w:val="00981C9B"/>
    <w:rsid w:val="0098205D"/>
    <w:rsid w:val="00982094"/>
    <w:rsid w:val="0098213F"/>
    <w:rsid w:val="00982A28"/>
    <w:rsid w:val="00982DAC"/>
    <w:rsid w:val="00982F1E"/>
    <w:rsid w:val="00982F56"/>
    <w:rsid w:val="00983441"/>
    <w:rsid w:val="009834A4"/>
    <w:rsid w:val="00983783"/>
    <w:rsid w:val="0098398D"/>
    <w:rsid w:val="00983A1E"/>
    <w:rsid w:val="00983C03"/>
    <w:rsid w:val="00984000"/>
    <w:rsid w:val="009840FA"/>
    <w:rsid w:val="00984200"/>
    <w:rsid w:val="00984315"/>
    <w:rsid w:val="00984333"/>
    <w:rsid w:val="00984637"/>
    <w:rsid w:val="009846F3"/>
    <w:rsid w:val="00984D7C"/>
    <w:rsid w:val="00984EAF"/>
    <w:rsid w:val="00984F32"/>
    <w:rsid w:val="00984FCB"/>
    <w:rsid w:val="00985301"/>
    <w:rsid w:val="00985544"/>
    <w:rsid w:val="0098568C"/>
    <w:rsid w:val="009858BF"/>
    <w:rsid w:val="009859BF"/>
    <w:rsid w:val="00985BB0"/>
    <w:rsid w:val="00985EC7"/>
    <w:rsid w:val="0098614C"/>
    <w:rsid w:val="00986340"/>
    <w:rsid w:val="00986760"/>
    <w:rsid w:val="009867B4"/>
    <w:rsid w:val="00987107"/>
    <w:rsid w:val="009875A2"/>
    <w:rsid w:val="0098781A"/>
    <w:rsid w:val="00987A0A"/>
    <w:rsid w:val="00987A60"/>
    <w:rsid w:val="00987C46"/>
    <w:rsid w:val="00987E5A"/>
    <w:rsid w:val="00987F6C"/>
    <w:rsid w:val="009901DA"/>
    <w:rsid w:val="009904FB"/>
    <w:rsid w:val="00990751"/>
    <w:rsid w:val="0099087E"/>
    <w:rsid w:val="0099098A"/>
    <w:rsid w:val="00990A15"/>
    <w:rsid w:val="00990D49"/>
    <w:rsid w:val="00990FF3"/>
    <w:rsid w:val="009910C0"/>
    <w:rsid w:val="009912E4"/>
    <w:rsid w:val="00991395"/>
    <w:rsid w:val="009913D6"/>
    <w:rsid w:val="0099147A"/>
    <w:rsid w:val="009916AE"/>
    <w:rsid w:val="0099181E"/>
    <w:rsid w:val="0099192E"/>
    <w:rsid w:val="00991AF3"/>
    <w:rsid w:val="00991D79"/>
    <w:rsid w:val="00992018"/>
    <w:rsid w:val="00992056"/>
    <w:rsid w:val="00992485"/>
    <w:rsid w:val="009926AB"/>
    <w:rsid w:val="00992ABC"/>
    <w:rsid w:val="00992F6B"/>
    <w:rsid w:val="009931BA"/>
    <w:rsid w:val="00993478"/>
    <w:rsid w:val="009935C9"/>
    <w:rsid w:val="00993ACA"/>
    <w:rsid w:val="00993C50"/>
    <w:rsid w:val="0099423A"/>
    <w:rsid w:val="009942B8"/>
    <w:rsid w:val="009942CD"/>
    <w:rsid w:val="009944E8"/>
    <w:rsid w:val="0099450E"/>
    <w:rsid w:val="0099469B"/>
    <w:rsid w:val="00994814"/>
    <w:rsid w:val="0099494C"/>
    <w:rsid w:val="00994B92"/>
    <w:rsid w:val="00994B94"/>
    <w:rsid w:val="00994C99"/>
    <w:rsid w:val="00994CD2"/>
    <w:rsid w:val="00994D08"/>
    <w:rsid w:val="0099524C"/>
    <w:rsid w:val="009954CE"/>
    <w:rsid w:val="009956DD"/>
    <w:rsid w:val="0099580F"/>
    <w:rsid w:val="009958E2"/>
    <w:rsid w:val="00995A1B"/>
    <w:rsid w:val="00995E43"/>
    <w:rsid w:val="00995E4E"/>
    <w:rsid w:val="00995FDF"/>
    <w:rsid w:val="00996216"/>
    <w:rsid w:val="009962E1"/>
    <w:rsid w:val="009963BD"/>
    <w:rsid w:val="0099647C"/>
    <w:rsid w:val="009964D7"/>
    <w:rsid w:val="00996A01"/>
    <w:rsid w:val="00996F01"/>
    <w:rsid w:val="00996FDF"/>
    <w:rsid w:val="00996FED"/>
    <w:rsid w:val="009970E3"/>
    <w:rsid w:val="00997828"/>
    <w:rsid w:val="00997B6B"/>
    <w:rsid w:val="00997CA8"/>
    <w:rsid w:val="00997F8A"/>
    <w:rsid w:val="009A03E4"/>
    <w:rsid w:val="009A04D3"/>
    <w:rsid w:val="009A05B6"/>
    <w:rsid w:val="009A067B"/>
    <w:rsid w:val="009A0C36"/>
    <w:rsid w:val="009A0C94"/>
    <w:rsid w:val="009A0D66"/>
    <w:rsid w:val="009A111A"/>
    <w:rsid w:val="009A132F"/>
    <w:rsid w:val="009A1386"/>
    <w:rsid w:val="009A1595"/>
    <w:rsid w:val="009A1667"/>
    <w:rsid w:val="009A16D1"/>
    <w:rsid w:val="009A16DE"/>
    <w:rsid w:val="009A16FF"/>
    <w:rsid w:val="009A178D"/>
    <w:rsid w:val="009A1EDB"/>
    <w:rsid w:val="009A1F49"/>
    <w:rsid w:val="009A1FB8"/>
    <w:rsid w:val="009A2292"/>
    <w:rsid w:val="009A2507"/>
    <w:rsid w:val="009A266C"/>
    <w:rsid w:val="009A2751"/>
    <w:rsid w:val="009A28BE"/>
    <w:rsid w:val="009A2DCE"/>
    <w:rsid w:val="009A33CD"/>
    <w:rsid w:val="009A369D"/>
    <w:rsid w:val="009A3CC6"/>
    <w:rsid w:val="009A3D0C"/>
    <w:rsid w:val="009A3D1C"/>
    <w:rsid w:val="009A413D"/>
    <w:rsid w:val="009A4283"/>
    <w:rsid w:val="009A44D8"/>
    <w:rsid w:val="009A458B"/>
    <w:rsid w:val="009A4CE0"/>
    <w:rsid w:val="009A4CE2"/>
    <w:rsid w:val="009A532E"/>
    <w:rsid w:val="009A562E"/>
    <w:rsid w:val="009A5B02"/>
    <w:rsid w:val="009A5BF4"/>
    <w:rsid w:val="009A5DBA"/>
    <w:rsid w:val="009A5DE4"/>
    <w:rsid w:val="009A5DFE"/>
    <w:rsid w:val="009A5EE7"/>
    <w:rsid w:val="009A5EEC"/>
    <w:rsid w:val="009A6AFB"/>
    <w:rsid w:val="009A6D82"/>
    <w:rsid w:val="009A6FA5"/>
    <w:rsid w:val="009A70E1"/>
    <w:rsid w:val="009A7804"/>
    <w:rsid w:val="009A7973"/>
    <w:rsid w:val="009A7A17"/>
    <w:rsid w:val="009A7F5A"/>
    <w:rsid w:val="009B01E8"/>
    <w:rsid w:val="009B047B"/>
    <w:rsid w:val="009B070A"/>
    <w:rsid w:val="009B0CE3"/>
    <w:rsid w:val="009B1072"/>
    <w:rsid w:val="009B1282"/>
    <w:rsid w:val="009B157F"/>
    <w:rsid w:val="009B17E6"/>
    <w:rsid w:val="009B1AD3"/>
    <w:rsid w:val="009B1C24"/>
    <w:rsid w:val="009B1D66"/>
    <w:rsid w:val="009B1DBC"/>
    <w:rsid w:val="009B1E1B"/>
    <w:rsid w:val="009B288A"/>
    <w:rsid w:val="009B28FC"/>
    <w:rsid w:val="009B2A75"/>
    <w:rsid w:val="009B3107"/>
    <w:rsid w:val="009B3313"/>
    <w:rsid w:val="009B33C5"/>
    <w:rsid w:val="009B376D"/>
    <w:rsid w:val="009B395F"/>
    <w:rsid w:val="009B3D7B"/>
    <w:rsid w:val="009B3E29"/>
    <w:rsid w:val="009B4023"/>
    <w:rsid w:val="009B42AE"/>
    <w:rsid w:val="009B469C"/>
    <w:rsid w:val="009B4715"/>
    <w:rsid w:val="009B4787"/>
    <w:rsid w:val="009B4788"/>
    <w:rsid w:val="009B4B59"/>
    <w:rsid w:val="009B4C04"/>
    <w:rsid w:val="009B4C4B"/>
    <w:rsid w:val="009B4CB6"/>
    <w:rsid w:val="009B4DA9"/>
    <w:rsid w:val="009B4E16"/>
    <w:rsid w:val="009B51E7"/>
    <w:rsid w:val="009B5204"/>
    <w:rsid w:val="009B5283"/>
    <w:rsid w:val="009B5295"/>
    <w:rsid w:val="009B5925"/>
    <w:rsid w:val="009B5A27"/>
    <w:rsid w:val="009B5C0E"/>
    <w:rsid w:val="009B5C8F"/>
    <w:rsid w:val="009B5DB9"/>
    <w:rsid w:val="009B5E3D"/>
    <w:rsid w:val="009B5EB9"/>
    <w:rsid w:val="009B602A"/>
    <w:rsid w:val="009B6192"/>
    <w:rsid w:val="009B61FC"/>
    <w:rsid w:val="009B6F7E"/>
    <w:rsid w:val="009B70CA"/>
    <w:rsid w:val="009B75C3"/>
    <w:rsid w:val="009B767E"/>
    <w:rsid w:val="009B7983"/>
    <w:rsid w:val="009B7E3E"/>
    <w:rsid w:val="009C0077"/>
    <w:rsid w:val="009C02AA"/>
    <w:rsid w:val="009C04B2"/>
    <w:rsid w:val="009C05AD"/>
    <w:rsid w:val="009C08BA"/>
    <w:rsid w:val="009C0906"/>
    <w:rsid w:val="009C0ABA"/>
    <w:rsid w:val="009C0D8D"/>
    <w:rsid w:val="009C0F5E"/>
    <w:rsid w:val="009C0FF9"/>
    <w:rsid w:val="009C1151"/>
    <w:rsid w:val="009C1693"/>
    <w:rsid w:val="009C170A"/>
    <w:rsid w:val="009C1765"/>
    <w:rsid w:val="009C17DA"/>
    <w:rsid w:val="009C1E0E"/>
    <w:rsid w:val="009C1FBD"/>
    <w:rsid w:val="009C2021"/>
    <w:rsid w:val="009C21BA"/>
    <w:rsid w:val="009C23EB"/>
    <w:rsid w:val="009C2793"/>
    <w:rsid w:val="009C28E5"/>
    <w:rsid w:val="009C2A58"/>
    <w:rsid w:val="009C2B59"/>
    <w:rsid w:val="009C3353"/>
    <w:rsid w:val="009C3600"/>
    <w:rsid w:val="009C39F5"/>
    <w:rsid w:val="009C3AAB"/>
    <w:rsid w:val="009C3CDD"/>
    <w:rsid w:val="009C3F10"/>
    <w:rsid w:val="009C41AB"/>
    <w:rsid w:val="009C4212"/>
    <w:rsid w:val="009C429D"/>
    <w:rsid w:val="009C42BC"/>
    <w:rsid w:val="009C42EF"/>
    <w:rsid w:val="009C4611"/>
    <w:rsid w:val="009C4646"/>
    <w:rsid w:val="009C492D"/>
    <w:rsid w:val="009C4946"/>
    <w:rsid w:val="009C4BFC"/>
    <w:rsid w:val="009C4D5C"/>
    <w:rsid w:val="009C4E8E"/>
    <w:rsid w:val="009C4F85"/>
    <w:rsid w:val="009C5242"/>
    <w:rsid w:val="009C5478"/>
    <w:rsid w:val="009C5490"/>
    <w:rsid w:val="009C5B94"/>
    <w:rsid w:val="009C5D52"/>
    <w:rsid w:val="009C5F3E"/>
    <w:rsid w:val="009C6464"/>
    <w:rsid w:val="009C6AA1"/>
    <w:rsid w:val="009C6C2E"/>
    <w:rsid w:val="009C6D2A"/>
    <w:rsid w:val="009C6E96"/>
    <w:rsid w:val="009C73E7"/>
    <w:rsid w:val="009C756C"/>
    <w:rsid w:val="009C7624"/>
    <w:rsid w:val="009C76EB"/>
    <w:rsid w:val="009C78C0"/>
    <w:rsid w:val="009C7E5A"/>
    <w:rsid w:val="009D01BA"/>
    <w:rsid w:val="009D03EE"/>
    <w:rsid w:val="009D074F"/>
    <w:rsid w:val="009D079B"/>
    <w:rsid w:val="009D09AB"/>
    <w:rsid w:val="009D0F06"/>
    <w:rsid w:val="009D14B7"/>
    <w:rsid w:val="009D1505"/>
    <w:rsid w:val="009D18BA"/>
    <w:rsid w:val="009D1A5B"/>
    <w:rsid w:val="009D1C83"/>
    <w:rsid w:val="009D1E8D"/>
    <w:rsid w:val="009D2152"/>
    <w:rsid w:val="009D2293"/>
    <w:rsid w:val="009D2509"/>
    <w:rsid w:val="009D2511"/>
    <w:rsid w:val="009D26AD"/>
    <w:rsid w:val="009D286D"/>
    <w:rsid w:val="009D2971"/>
    <w:rsid w:val="009D2976"/>
    <w:rsid w:val="009D2D3B"/>
    <w:rsid w:val="009D2D5C"/>
    <w:rsid w:val="009D2E19"/>
    <w:rsid w:val="009D2E1B"/>
    <w:rsid w:val="009D3369"/>
    <w:rsid w:val="009D3564"/>
    <w:rsid w:val="009D36F1"/>
    <w:rsid w:val="009D36F3"/>
    <w:rsid w:val="009D3AF6"/>
    <w:rsid w:val="009D3B20"/>
    <w:rsid w:val="009D40D1"/>
    <w:rsid w:val="009D40D5"/>
    <w:rsid w:val="009D43FD"/>
    <w:rsid w:val="009D471A"/>
    <w:rsid w:val="009D4AC5"/>
    <w:rsid w:val="009D4AC7"/>
    <w:rsid w:val="009D4B9B"/>
    <w:rsid w:val="009D4FB8"/>
    <w:rsid w:val="009D51FF"/>
    <w:rsid w:val="009D5232"/>
    <w:rsid w:val="009D572F"/>
    <w:rsid w:val="009D57B7"/>
    <w:rsid w:val="009D5D4B"/>
    <w:rsid w:val="009D5ED0"/>
    <w:rsid w:val="009D604B"/>
    <w:rsid w:val="009D62DD"/>
    <w:rsid w:val="009D64E9"/>
    <w:rsid w:val="009D6600"/>
    <w:rsid w:val="009D66C4"/>
    <w:rsid w:val="009D67CB"/>
    <w:rsid w:val="009D6876"/>
    <w:rsid w:val="009D687B"/>
    <w:rsid w:val="009D6CF6"/>
    <w:rsid w:val="009D6EE0"/>
    <w:rsid w:val="009D6F1A"/>
    <w:rsid w:val="009D7068"/>
    <w:rsid w:val="009D734E"/>
    <w:rsid w:val="009D7438"/>
    <w:rsid w:val="009D7505"/>
    <w:rsid w:val="009D769D"/>
    <w:rsid w:val="009D79F3"/>
    <w:rsid w:val="009D7F1F"/>
    <w:rsid w:val="009D7FF9"/>
    <w:rsid w:val="009E01E7"/>
    <w:rsid w:val="009E0321"/>
    <w:rsid w:val="009E03C8"/>
    <w:rsid w:val="009E0529"/>
    <w:rsid w:val="009E0AE1"/>
    <w:rsid w:val="009E0B9F"/>
    <w:rsid w:val="009E0E1F"/>
    <w:rsid w:val="009E0E37"/>
    <w:rsid w:val="009E0E5D"/>
    <w:rsid w:val="009E0E6E"/>
    <w:rsid w:val="009E115E"/>
    <w:rsid w:val="009E1254"/>
    <w:rsid w:val="009E1580"/>
    <w:rsid w:val="009E16DA"/>
    <w:rsid w:val="009E177A"/>
    <w:rsid w:val="009E17A1"/>
    <w:rsid w:val="009E17E4"/>
    <w:rsid w:val="009E1829"/>
    <w:rsid w:val="009E1C7A"/>
    <w:rsid w:val="009E1C7B"/>
    <w:rsid w:val="009E1CA5"/>
    <w:rsid w:val="009E1DEB"/>
    <w:rsid w:val="009E216D"/>
    <w:rsid w:val="009E23DD"/>
    <w:rsid w:val="009E2405"/>
    <w:rsid w:val="009E35D9"/>
    <w:rsid w:val="009E35EA"/>
    <w:rsid w:val="009E3CA9"/>
    <w:rsid w:val="009E3D07"/>
    <w:rsid w:val="009E3DDE"/>
    <w:rsid w:val="009E45B8"/>
    <w:rsid w:val="009E4C34"/>
    <w:rsid w:val="009E4E71"/>
    <w:rsid w:val="009E4ED5"/>
    <w:rsid w:val="009E51BD"/>
    <w:rsid w:val="009E52C8"/>
    <w:rsid w:val="009E5343"/>
    <w:rsid w:val="009E558A"/>
    <w:rsid w:val="009E565E"/>
    <w:rsid w:val="009E58D7"/>
    <w:rsid w:val="009E594F"/>
    <w:rsid w:val="009E5A9E"/>
    <w:rsid w:val="009E6116"/>
    <w:rsid w:val="009E6140"/>
    <w:rsid w:val="009E6154"/>
    <w:rsid w:val="009E6162"/>
    <w:rsid w:val="009E6185"/>
    <w:rsid w:val="009E63DE"/>
    <w:rsid w:val="009E64E1"/>
    <w:rsid w:val="009E661A"/>
    <w:rsid w:val="009E6804"/>
    <w:rsid w:val="009E689C"/>
    <w:rsid w:val="009E68A5"/>
    <w:rsid w:val="009E6CF7"/>
    <w:rsid w:val="009E6D31"/>
    <w:rsid w:val="009E6EDC"/>
    <w:rsid w:val="009E7E79"/>
    <w:rsid w:val="009F01FF"/>
    <w:rsid w:val="009F0406"/>
    <w:rsid w:val="009F0A82"/>
    <w:rsid w:val="009F0C8E"/>
    <w:rsid w:val="009F1144"/>
    <w:rsid w:val="009F12DF"/>
    <w:rsid w:val="009F16BF"/>
    <w:rsid w:val="009F16EE"/>
    <w:rsid w:val="009F19D4"/>
    <w:rsid w:val="009F1CF4"/>
    <w:rsid w:val="009F1D04"/>
    <w:rsid w:val="009F1D7D"/>
    <w:rsid w:val="009F2041"/>
    <w:rsid w:val="009F211B"/>
    <w:rsid w:val="009F26A0"/>
    <w:rsid w:val="009F26AF"/>
    <w:rsid w:val="009F26B2"/>
    <w:rsid w:val="009F26F8"/>
    <w:rsid w:val="009F27CF"/>
    <w:rsid w:val="009F282C"/>
    <w:rsid w:val="009F2944"/>
    <w:rsid w:val="009F29C5"/>
    <w:rsid w:val="009F29F1"/>
    <w:rsid w:val="009F2EC9"/>
    <w:rsid w:val="009F3285"/>
    <w:rsid w:val="009F336F"/>
    <w:rsid w:val="009F35A6"/>
    <w:rsid w:val="009F369A"/>
    <w:rsid w:val="009F3991"/>
    <w:rsid w:val="009F3A5B"/>
    <w:rsid w:val="009F3B7D"/>
    <w:rsid w:val="009F3E61"/>
    <w:rsid w:val="009F3F70"/>
    <w:rsid w:val="009F3F85"/>
    <w:rsid w:val="009F3FF5"/>
    <w:rsid w:val="009F4481"/>
    <w:rsid w:val="009F44E1"/>
    <w:rsid w:val="009F468B"/>
    <w:rsid w:val="009F47A1"/>
    <w:rsid w:val="009F48F0"/>
    <w:rsid w:val="009F498B"/>
    <w:rsid w:val="009F4D43"/>
    <w:rsid w:val="009F4D8A"/>
    <w:rsid w:val="009F556A"/>
    <w:rsid w:val="009F594F"/>
    <w:rsid w:val="009F59BE"/>
    <w:rsid w:val="009F5FC5"/>
    <w:rsid w:val="009F64C8"/>
    <w:rsid w:val="009F66BD"/>
    <w:rsid w:val="009F6859"/>
    <w:rsid w:val="009F687D"/>
    <w:rsid w:val="009F6A07"/>
    <w:rsid w:val="009F7605"/>
    <w:rsid w:val="009F764A"/>
    <w:rsid w:val="009F7726"/>
    <w:rsid w:val="009F7C95"/>
    <w:rsid w:val="009F7F63"/>
    <w:rsid w:val="00A004C4"/>
    <w:rsid w:val="00A004F9"/>
    <w:rsid w:val="00A0057C"/>
    <w:rsid w:val="00A0073B"/>
    <w:rsid w:val="00A008EA"/>
    <w:rsid w:val="00A00A28"/>
    <w:rsid w:val="00A00D00"/>
    <w:rsid w:val="00A00D78"/>
    <w:rsid w:val="00A011B2"/>
    <w:rsid w:val="00A0132E"/>
    <w:rsid w:val="00A013A9"/>
    <w:rsid w:val="00A01572"/>
    <w:rsid w:val="00A0170B"/>
    <w:rsid w:val="00A018CE"/>
    <w:rsid w:val="00A01D62"/>
    <w:rsid w:val="00A01EAB"/>
    <w:rsid w:val="00A02065"/>
    <w:rsid w:val="00A020C2"/>
    <w:rsid w:val="00A0220B"/>
    <w:rsid w:val="00A02357"/>
    <w:rsid w:val="00A0245E"/>
    <w:rsid w:val="00A0288B"/>
    <w:rsid w:val="00A02914"/>
    <w:rsid w:val="00A02AFC"/>
    <w:rsid w:val="00A02DAA"/>
    <w:rsid w:val="00A034EB"/>
    <w:rsid w:val="00A0389F"/>
    <w:rsid w:val="00A03B3B"/>
    <w:rsid w:val="00A03D4E"/>
    <w:rsid w:val="00A0431A"/>
    <w:rsid w:val="00A04347"/>
    <w:rsid w:val="00A046D3"/>
    <w:rsid w:val="00A04A4C"/>
    <w:rsid w:val="00A04B37"/>
    <w:rsid w:val="00A04B8B"/>
    <w:rsid w:val="00A04C01"/>
    <w:rsid w:val="00A04D15"/>
    <w:rsid w:val="00A04EB6"/>
    <w:rsid w:val="00A05037"/>
    <w:rsid w:val="00A051B0"/>
    <w:rsid w:val="00A052BB"/>
    <w:rsid w:val="00A056B4"/>
    <w:rsid w:val="00A05724"/>
    <w:rsid w:val="00A05B6A"/>
    <w:rsid w:val="00A05BC9"/>
    <w:rsid w:val="00A05C81"/>
    <w:rsid w:val="00A06127"/>
    <w:rsid w:val="00A062EC"/>
    <w:rsid w:val="00A06B56"/>
    <w:rsid w:val="00A06DFA"/>
    <w:rsid w:val="00A07638"/>
    <w:rsid w:val="00A079A9"/>
    <w:rsid w:val="00A07A5C"/>
    <w:rsid w:val="00A07B0F"/>
    <w:rsid w:val="00A07BA0"/>
    <w:rsid w:val="00A07C62"/>
    <w:rsid w:val="00A1009A"/>
    <w:rsid w:val="00A102A4"/>
    <w:rsid w:val="00A1038F"/>
    <w:rsid w:val="00A10451"/>
    <w:rsid w:val="00A104A8"/>
    <w:rsid w:val="00A105F0"/>
    <w:rsid w:val="00A1067B"/>
    <w:rsid w:val="00A108BB"/>
    <w:rsid w:val="00A10AE3"/>
    <w:rsid w:val="00A10B9B"/>
    <w:rsid w:val="00A10C53"/>
    <w:rsid w:val="00A10EBC"/>
    <w:rsid w:val="00A1147F"/>
    <w:rsid w:val="00A1149E"/>
    <w:rsid w:val="00A115A6"/>
    <w:rsid w:val="00A11684"/>
    <w:rsid w:val="00A1192D"/>
    <w:rsid w:val="00A11952"/>
    <w:rsid w:val="00A11C8D"/>
    <w:rsid w:val="00A11D65"/>
    <w:rsid w:val="00A11EA4"/>
    <w:rsid w:val="00A12378"/>
    <w:rsid w:val="00A12682"/>
    <w:rsid w:val="00A12817"/>
    <w:rsid w:val="00A13145"/>
    <w:rsid w:val="00A1326A"/>
    <w:rsid w:val="00A13292"/>
    <w:rsid w:val="00A1332A"/>
    <w:rsid w:val="00A133FD"/>
    <w:rsid w:val="00A138B7"/>
    <w:rsid w:val="00A139D4"/>
    <w:rsid w:val="00A139FD"/>
    <w:rsid w:val="00A13E24"/>
    <w:rsid w:val="00A13F2C"/>
    <w:rsid w:val="00A14098"/>
    <w:rsid w:val="00A14183"/>
    <w:rsid w:val="00A14542"/>
    <w:rsid w:val="00A145FB"/>
    <w:rsid w:val="00A147D1"/>
    <w:rsid w:val="00A147E3"/>
    <w:rsid w:val="00A14827"/>
    <w:rsid w:val="00A14A7F"/>
    <w:rsid w:val="00A14BB3"/>
    <w:rsid w:val="00A14BE0"/>
    <w:rsid w:val="00A14BE6"/>
    <w:rsid w:val="00A14FEB"/>
    <w:rsid w:val="00A15013"/>
    <w:rsid w:val="00A1502C"/>
    <w:rsid w:val="00A150B4"/>
    <w:rsid w:val="00A151AE"/>
    <w:rsid w:val="00A1524E"/>
    <w:rsid w:val="00A15872"/>
    <w:rsid w:val="00A15BCC"/>
    <w:rsid w:val="00A15C29"/>
    <w:rsid w:val="00A15D58"/>
    <w:rsid w:val="00A15DEA"/>
    <w:rsid w:val="00A15FE2"/>
    <w:rsid w:val="00A160FE"/>
    <w:rsid w:val="00A1617A"/>
    <w:rsid w:val="00A1619D"/>
    <w:rsid w:val="00A16505"/>
    <w:rsid w:val="00A16527"/>
    <w:rsid w:val="00A16835"/>
    <w:rsid w:val="00A16BBA"/>
    <w:rsid w:val="00A16D1A"/>
    <w:rsid w:val="00A16EB4"/>
    <w:rsid w:val="00A17035"/>
    <w:rsid w:val="00A1732B"/>
    <w:rsid w:val="00A173B6"/>
    <w:rsid w:val="00A1775E"/>
    <w:rsid w:val="00A17802"/>
    <w:rsid w:val="00A17C03"/>
    <w:rsid w:val="00A17D6A"/>
    <w:rsid w:val="00A17F4C"/>
    <w:rsid w:val="00A20499"/>
    <w:rsid w:val="00A207A6"/>
    <w:rsid w:val="00A20AB1"/>
    <w:rsid w:val="00A20D93"/>
    <w:rsid w:val="00A20EDC"/>
    <w:rsid w:val="00A2163B"/>
    <w:rsid w:val="00A21696"/>
    <w:rsid w:val="00A2179C"/>
    <w:rsid w:val="00A218B9"/>
    <w:rsid w:val="00A2199B"/>
    <w:rsid w:val="00A21BB5"/>
    <w:rsid w:val="00A21BE9"/>
    <w:rsid w:val="00A21FC3"/>
    <w:rsid w:val="00A226E7"/>
    <w:rsid w:val="00A22A86"/>
    <w:rsid w:val="00A22B63"/>
    <w:rsid w:val="00A22C7C"/>
    <w:rsid w:val="00A22CB1"/>
    <w:rsid w:val="00A22EC6"/>
    <w:rsid w:val="00A2320F"/>
    <w:rsid w:val="00A2329D"/>
    <w:rsid w:val="00A232A2"/>
    <w:rsid w:val="00A2336F"/>
    <w:rsid w:val="00A2368B"/>
    <w:rsid w:val="00A23712"/>
    <w:rsid w:val="00A237DB"/>
    <w:rsid w:val="00A2381D"/>
    <w:rsid w:val="00A23C85"/>
    <w:rsid w:val="00A23CBE"/>
    <w:rsid w:val="00A23D75"/>
    <w:rsid w:val="00A23EDA"/>
    <w:rsid w:val="00A24127"/>
    <w:rsid w:val="00A243E6"/>
    <w:rsid w:val="00A24752"/>
    <w:rsid w:val="00A24B41"/>
    <w:rsid w:val="00A24BF0"/>
    <w:rsid w:val="00A24FE8"/>
    <w:rsid w:val="00A250E8"/>
    <w:rsid w:val="00A251AA"/>
    <w:rsid w:val="00A251CC"/>
    <w:rsid w:val="00A25389"/>
    <w:rsid w:val="00A254C3"/>
    <w:rsid w:val="00A25597"/>
    <w:rsid w:val="00A2572A"/>
    <w:rsid w:val="00A25847"/>
    <w:rsid w:val="00A258D9"/>
    <w:rsid w:val="00A2596F"/>
    <w:rsid w:val="00A25B80"/>
    <w:rsid w:val="00A25D51"/>
    <w:rsid w:val="00A25FBD"/>
    <w:rsid w:val="00A263CF"/>
    <w:rsid w:val="00A26507"/>
    <w:rsid w:val="00A266E1"/>
    <w:rsid w:val="00A267B5"/>
    <w:rsid w:val="00A268C3"/>
    <w:rsid w:val="00A269B5"/>
    <w:rsid w:val="00A26A98"/>
    <w:rsid w:val="00A26C44"/>
    <w:rsid w:val="00A26CF3"/>
    <w:rsid w:val="00A27148"/>
    <w:rsid w:val="00A27257"/>
    <w:rsid w:val="00A277FC"/>
    <w:rsid w:val="00A27852"/>
    <w:rsid w:val="00A279B0"/>
    <w:rsid w:val="00A279F7"/>
    <w:rsid w:val="00A27B8B"/>
    <w:rsid w:val="00A27C75"/>
    <w:rsid w:val="00A27FDC"/>
    <w:rsid w:val="00A302F2"/>
    <w:rsid w:val="00A3037C"/>
    <w:rsid w:val="00A303AF"/>
    <w:rsid w:val="00A308CE"/>
    <w:rsid w:val="00A30A54"/>
    <w:rsid w:val="00A30BAC"/>
    <w:rsid w:val="00A30F81"/>
    <w:rsid w:val="00A31236"/>
    <w:rsid w:val="00A312FB"/>
    <w:rsid w:val="00A3196D"/>
    <w:rsid w:val="00A31A2A"/>
    <w:rsid w:val="00A31A34"/>
    <w:rsid w:val="00A31B1A"/>
    <w:rsid w:val="00A31CDA"/>
    <w:rsid w:val="00A31FED"/>
    <w:rsid w:val="00A32109"/>
    <w:rsid w:val="00A3244B"/>
    <w:rsid w:val="00A327D7"/>
    <w:rsid w:val="00A327E3"/>
    <w:rsid w:val="00A32AFE"/>
    <w:rsid w:val="00A32D09"/>
    <w:rsid w:val="00A32E91"/>
    <w:rsid w:val="00A32EC2"/>
    <w:rsid w:val="00A32EF7"/>
    <w:rsid w:val="00A32F1C"/>
    <w:rsid w:val="00A33002"/>
    <w:rsid w:val="00A33027"/>
    <w:rsid w:val="00A33252"/>
    <w:rsid w:val="00A33DCF"/>
    <w:rsid w:val="00A33F89"/>
    <w:rsid w:val="00A34090"/>
    <w:rsid w:val="00A3415C"/>
    <w:rsid w:val="00A34172"/>
    <w:rsid w:val="00A342F8"/>
    <w:rsid w:val="00A345BE"/>
    <w:rsid w:val="00A34A05"/>
    <w:rsid w:val="00A34AEE"/>
    <w:rsid w:val="00A34BF2"/>
    <w:rsid w:val="00A34F75"/>
    <w:rsid w:val="00A34FC4"/>
    <w:rsid w:val="00A35241"/>
    <w:rsid w:val="00A354E6"/>
    <w:rsid w:val="00A35582"/>
    <w:rsid w:val="00A35679"/>
    <w:rsid w:val="00A35718"/>
    <w:rsid w:val="00A3599D"/>
    <w:rsid w:val="00A359B0"/>
    <w:rsid w:val="00A359BD"/>
    <w:rsid w:val="00A35B3B"/>
    <w:rsid w:val="00A35B47"/>
    <w:rsid w:val="00A35BAF"/>
    <w:rsid w:val="00A35C06"/>
    <w:rsid w:val="00A35D0E"/>
    <w:rsid w:val="00A36146"/>
    <w:rsid w:val="00A3626C"/>
    <w:rsid w:val="00A36459"/>
    <w:rsid w:val="00A367CB"/>
    <w:rsid w:val="00A36BE2"/>
    <w:rsid w:val="00A37296"/>
    <w:rsid w:val="00A374B3"/>
    <w:rsid w:val="00A375DB"/>
    <w:rsid w:val="00A37630"/>
    <w:rsid w:val="00A376EC"/>
    <w:rsid w:val="00A37A46"/>
    <w:rsid w:val="00A37B45"/>
    <w:rsid w:val="00A37D5D"/>
    <w:rsid w:val="00A37D99"/>
    <w:rsid w:val="00A37FF1"/>
    <w:rsid w:val="00A4006A"/>
    <w:rsid w:val="00A40263"/>
    <w:rsid w:val="00A40488"/>
    <w:rsid w:val="00A407E2"/>
    <w:rsid w:val="00A40875"/>
    <w:rsid w:val="00A40D51"/>
    <w:rsid w:val="00A4161C"/>
    <w:rsid w:val="00A41792"/>
    <w:rsid w:val="00A417D0"/>
    <w:rsid w:val="00A418D4"/>
    <w:rsid w:val="00A41A75"/>
    <w:rsid w:val="00A41CDC"/>
    <w:rsid w:val="00A41F7D"/>
    <w:rsid w:val="00A420DA"/>
    <w:rsid w:val="00A42128"/>
    <w:rsid w:val="00A423DC"/>
    <w:rsid w:val="00A428F9"/>
    <w:rsid w:val="00A42BE9"/>
    <w:rsid w:val="00A42E95"/>
    <w:rsid w:val="00A43304"/>
    <w:rsid w:val="00A4337F"/>
    <w:rsid w:val="00A43386"/>
    <w:rsid w:val="00A433F0"/>
    <w:rsid w:val="00A43434"/>
    <w:rsid w:val="00A4351D"/>
    <w:rsid w:val="00A4355A"/>
    <w:rsid w:val="00A43880"/>
    <w:rsid w:val="00A43ACE"/>
    <w:rsid w:val="00A43CBF"/>
    <w:rsid w:val="00A43DD4"/>
    <w:rsid w:val="00A44029"/>
    <w:rsid w:val="00A44590"/>
    <w:rsid w:val="00A44A0A"/>
    <w:rsid w:val="00A44AD8"/>
    <w:rsid w:val="00A44FD2"/>
    <w:rsid w:val="00A45087"/>
    <w:rsid w:val="00A4518F"/>
    <w:rsid w:val="00A452BA"/>
    <w:rsid w:val="00A4547A"/>
    <w:rsid w:val="00A4559B"/>
    <w:rsid w:val="00A45860"/>
    <w:rsid w:val="00A458C6"/>
    <w:rsid w:val="00A458E0"/>
    <w:rsid w:val="00A45AF1"/>
    <w:rsid w:val="00A45DE6"/>
    <w:rsid w:val="00A45E71"/>
    <w:rsid w:val="00A45F92"/>
    <w:rsid w:val="00A45F96"/>
    <w:rsid w:val="00A45FC7"/>
    <w:rsid w:val="00A46674"/>
    <w:rsid w:val="00A4681F"/>
    <w:rsid w:val="00A46B5A"/>
    <w:rsid w:val="00A46B8F"/>
    <w:rsid w:val="00A46D9D"/>
    <w:rsid w:val="00A46EAE"/>
    <w:rsid w:val="00A47552"/>
    <w:rsid w:val="00A47598"/>
    <w:rsid w:val="00A47879"/>
    <w:rsid w:val="00A47FD4"/>
    <w:rsid w:val="00A500DA"/>
    <w:rsid w:val="00A50186"/>
    <w:rsid w:val="00A501E7"/>
    <w:rsid w:val="00A5077F"/>
    <w:rsid w:val="00A508B5"/>
    <w:rsid w:val="00A50918"/>
    <w:rsid w:val="00A50A5E"/>
    <w:rsid w:val="00A513C6"/>
    <w:rsid w:val="00A51749"/>
    <w:rsid w:val="00A51924"/>
    <w:rsid w:val="00A51AD6"/>
    <w:rsid w:val="00A51DC8"/>
    <w:rsid w:val="00A51DE8"/>
    <w:rsid w:val="00A51FA4"/>
    <w:rsid w:val="00A52033"/>
    <w:rsid w:val="00A52063"/>
    <w:rsid w:val="00A52396"/>
    <w:rsid w:val="00A52583"/>
    <w:rsid w:val="00A52587"/>
    <w:rsid w:val="00A52666"/>
    <w:rsid w:val="00A5284E"/>
    <w:rsid w:val="00A52961"/>
    <w:rsid w:val="00A529B7"/>
    <w:rsid w:val="00A52CA3"/>
    <w:rsid w:val="00A52D07"/>
    <w:rsid w:val="00A52E61"/>
    <w:rsid w:val="00A52E6E"/>
    <w:rsid w:val="00A52F29"/>
    <w:rsid w:val="00A5316F"/>
    <w:rsid w:val="00A531C6"/>
    <w:rsid w:val="00A53562"/>
    <w:rsid w:val="00A53620"/>
    <w:rsid w:val="00A5362B"/>
    <w:rsid w:val="00A5382E"/>
    <w:rsid w:val="00A53F21"/>
    <w:rsid w:val="00A5410D"/>
    <w:rsid w:val="00A54240"/>
    <w:rsid w:val="00A54388"/>
    <w:rsid w:val="00A543FE"/>
    <w:rsid w:val="00A54572"/>
    <w:rsid w:val="00A5490D"/>
    <w:rsid w:val="00A54BB9"/>
    <w:rsid w:val="00A55104"/>
    <w:rsid w:val="00A552D8"/>
    <w:rsid w:val="00A554E7"/>
    <w:rsid w:val="00A5587C"/>
    <w:rsid w:val="00A55916"/>
    <w:rsid w:val="00A55A02"/>
    <w:rsid w:val="00A55BF3"/>
    <w:rsid w:val="00A55DA2"/>
    <w:rsid w:val="00A55DF5"/>
    <w:rsid w:val="00A55E68"/>
    <w:rsid w:val="00A56075"/>
    <w:rsid w:val="00A560B3"/>
    <w:rsid w:val="00A56262"/>
    <w:rsid w:val="00A5634E"/>
    <w:rsid w:val="00A5646A"/>
    <w:rsid w:val="00A565FB"/>
    <w:rsid w:val="00A56840"/>
    <w:rsid w:val="00A5686B"/>
    <w:rsid w:val="00A56AE5"/>
    <w:rsid w:val="00A56DD7"/>
    <w:rsid w:val="00A57049"/>
    <w:rsid w:val="00A5709B"/>
    <w:rsid w:val="00A570C0"/>
    <w:rsid w:val="00A5729E"/>
    <w:rsid w:val="00A5735E"/>
    <w:rsid w:val="00A57364"/>
    <w:rsid w:val="00A573D5"/>
    <w:rsid w:val="00A57502"/>
    <w:rsid w:val="00A57638"/>
    <w:rsid w:val="00A57913"/>
    <w:rsid w:val="00A57A6E"/>
    <w:rsid w:val="00A57AFF"/>
    <w:rsid w:val="00A602D8"/>
    <w:rsid w:val="00A6046F"/>
    <w:rsid w:val="00A60A86"/>
    <w:rsid w:val="00A60FC0"/>
    <w:rsid w:val="00A61147"/>
    <w:rsid w:val="00A613BE"/>
    <w:rsid w:val="00A614DD"/>
    <w:rsid w:val="00A615BE"/>
    <w:rsid w:val="00A61C52"/>
    <w:rsid w:val="00A62106"/>
    <w:rsid w:val="00A626A4"/>
    <w:rsid w:val="00A626D4"/>
    <w:rsid w:val="00A62C02"/>
    <w:rsid w:val="00A6327D"/>
    <w:rsid w:val="00A6349F"/>
    <w:rsid w:val="00A63908"/>
    <w:rsid w:val="00A6394E"/>
    <w:rsid w:val="00A63ABD"/>
    <w:rsid w:val="00A63F44"/>
    <w:rsid w:val="00A641E5"/>
    <w:rsid w:val="00A643CB"/>
    <w:rsid w:val="00A64402"/>
    <w:rsid w:val="00A644D4"/>
    <w:rsid w:val="00A6462E"/>
    <w:rsid w:val="00A6468F"/>
    <w:rsid w:val="00A648EA"/>
    <w:rsid w:val="00A64912"/>
    <w:rsid w:val="00A649AA"/>
    <w:rsid w:val="00A649B7"/>
    <w:rsid w:val="00A64A54"/>
    <w:rsid w:val="00A64ADB"/>
    <w:rsid w:val="00A64E95"/>
    <w:rsid w:val="00A64F87"/>
    <w:rsid w:val="00A65244"/>
    <w:rsid w:val="00A65252"/>
    <w:rsid w:val="00A653B8"/>
    <w:rsid w:val="00A65489"/>
    <w:rsid w:val="00A655D1"/>
    <w:rsid w:val="00A6586C"/>
    <w:rsid w:val="00A6598B"/>
    <w:rsid w:val="00A65C98"/>
    <w:rsid w:val="00A66020"/>
    <w:rsid w:val="00A6607B"/>
    <w:rsid w:val="00A661A3"/>
    <w:rsid w:val="00A66317"/>
    <w:rsid w:val="00A66503"/>
    <w:rsid w:val="00A66638"/>
    <w:rsid w:val="00A6684C"/>
    <w:rsid w:val="00A6699E"/>
    <w:rsid w:val="00A66A1B"/>
    <w:rsid w:val="00A66AA2"/>
    <w:rsid w:val="00A66BE7"/>
    <w:rsid w:val="00A67482"/>
    <w:rsid w:val="00A67610"/>
    <w:rsid w:val="00A6762A"/>
    <w:rsid w:val="00A6770E"/>
    <w:rsid w:val="00A678C7"/>
    <w:rsid w:val="00A700EB"/>
    <w:rsid w:val="00A70216"/>
    <w:rsid w:val="00A70225"/>
    <w:rsid w:val="00A704DA"/>
    <w:rsid w:val="00A70539"/>
    <w:rsid w:val="00A70888"/>
    <w:rsid w:val="00A710F1"/>
    <w:rsid w:val="00A710F2"/>
    <w:rsid w:val="00A711E2"/>
    <w:rsid w:val="00A713D4"/>
    <w:rsid w:val="00A713E1"/>
    <w:rsid w:val="00A7157B"/>
    <w:rsid w:val="00A71867"/>
    <w:rsid w:val="00A71907"/>
    <w:rsid w:val="00A71ABC"/>
    <w:rsid w:val="00A71BEC"/>
    <w:rsid w:val="00A71FCA"/>
    <w:rsid w:val="00A71FD8"/>
    <w:rsid w:val="00A72362"/>
    <w:rsid w:val="00A72453"/>
    <w:rsid w:val="00A7269B"/>
    <w:rsid w:val="00A72877"/>
    <w:rsid w:val="00A72899"/>
    <w:rsid w:val="00A72AA7"/>
    <w:rsid w:val="00A72AF1"/>
    <w:rsid w:val="00A73098"/>
    <w:rsid w:val="00A7320A"/>
    <w:rsid w:val="00A73339"/>
    <w:rsid w:val="00A7338A"/>
    <w:rsid w:val="00A73883"/>
    <w:rsid w:val="00A739CE"/>
    <w:rsid w:val="00A73AEE"/>
    <w:rsid w:val="00A73C36"/>
    <w:rsid w:val="00A73CE6"/>
    <w:rsid w:val="00A73E88"/>
    <w:rsid w:val="00A74029"/>
    <w:rsid w:val="00A74464"/>
    <w:rsid w:val="00A7461F"/>
    <w:rsid w:val="00A747F1"/>
    <w:rsid w:val="00A74901"/>
    <w:rsid w:val="00A74AED"/>
    <w:rsid w:val="00A74FF6"/>
    <w:rsid w:val="00A750A2"/>
    <w:rsid w:val="00A7513F"/>
    <w:rsid w:val="00A752DB"/>
    <w:rsid w:val="00A758CF"/>
    <w:rsid w:val="00A75914"/>
    <w:rsid w:val="00A75939"/>
    <w:rsid w:val="00A75946"/>
    <w:rsid w:val="00A75964"/>
    <w:rsid w:val="00A75B41"/>
    <w:rsid w:val="00A75C07"/>
    <w:rsid w:val="00A75C78"/>
    <w:rsid w:val="00A75DE2"/>
    <w:rsid w:val="00A75F40"/>
    <w:rsid w:val="00A7600A"/>
    <w:rsid w:val="00A760B8"/>
    <w:rsid w:val="00A76289"/>
    <w:rsid w:val="00A76583"/>
    <w:rsid w:val="00A76C70"/>
    <w:rsid w:val="00A76D3D"/>
    <w:rsid w:val="00A76DB8"/>
    <w:rsid w:val="00A7705F"/>
    <w:rsid w:val="00A770FC"/>
    <w:rsid w:val="00A77373"/>
    <w:rsid w:val="00A77387"/>
    <w:rsid w:val="00A77489"/>
    <w:rsid w:val="00A77725"/>
    <w:rsid w:val="00A77A6F"/>
    <w:rsid w:val="00A77D84"/>
    <w:rsid w:val="00A77DD1"/>
    <w:rsid w:val="00A80406"/>
    <w:rsid w:val="00A80473"/>
    <w:rsid w:val="00A804EA"/>
    <w:rsid w:val="00A8075E"/>
    <w:rsid w:val="00A807DA"/>
    <w:rsid w:val="00A8089D"/>
    <w:rsid w:val="00A80A71"/>
    <w:rsid w:val="00A80B93"/>
    <w:rsid w:val="00A80E78"/>
    <w:rsid w:val="00A80FF9"/>
    <w:rsid w:val="00A812C1"/>
    <w:rsid w:val="00A81408"/>
    <w:rsid w:val="00A814F5"/>
    <w:rsid w:val="00A816EE"/>
    <w:rsid w:val="00A81779"/>
    <w:rsid w:val="00A81861"/>
    <w:rsid w:val="00A81C05"/>
    <w:rsid w:val="00A81E92"/>
    <w:rsid w:val="00A81F71"/>
    <w:rsid w:val="00A81FE6"/>
    <w:rsid w:val="00A8204B"/>
    <w:rsid w:val="00A8221D"/>
    <w:rsid w:val="00A8261D"/>
    <w:rsid w:val="00A828FE"/>
    <w:rsid w:val="00A8296D"/>
    <w:rsid w:val="00A82E2B"/>
    <w:rsid w:val="00A82F5F"/>
    <w:rsid w:val="00A83047"/>
    <w:rsid w:val="00A83791"/>
    <w:rsid w:val="00A83886"/>
    <w:rsid w:val="00A839A0"/>
    <w:rsid w:val="00A83C7C"/>
    <w:rsid w:val="00A83C9B"/>
    <w:rsid w:val="00A84549"/>
    <w:rsid w:val="00A84A6A"/>
    <w:rsid w:val="00A84D33"/>
    <w:rsid w:val="00A85045"/>
    <w:rsid w:val="00A850A7"/>
    <w:rsid w:val="00A855B4"/>
    <w:rsid w:val="00A85968"/>
    <w:rsid w:val="00A85A69"/>
    <w:rsid w:val="00A85B35"/>
    <w:rsid w:val="00A85D42"/>
    <w:rsid w:val="00A85ECD"/>
    <w:rsid w:val="00A8609F"/>
    <w:rsid w:val="00A86390"/>
    <w:rsid w:val="00A8651B"/>
    <w:rsid w:val="00A8672E"/>
    <w:rsid w:val="00A86A9D"/>
    <w:rsid w:val="00A86D65"/>
    <w:rsid w:val="00A86F04"/>
    <w:rsid w:val="00A86F30"/>
    <w:rsid w:val="00A87288"/>
    <w:rsid w:val="00A873D7"/>
    <w:rsid w:val="00A8741E"/>
    <w:rsid w:val="00A879C2"/>
    <w:rsid w:val="00A87A58"/>
    <w:rsid w:val="00A87C38"/>
    <w:rsid w:val="00A87F6B"/>
    <w:rsid w:val="00A87FAE"/>
    <w:rsid w:val="00A87FB0"/>
    <w:rsid w:val="00A90038"/>
    <w:rsid w:val="00A9020B"/>
    <w:rsid w:val="00A90392"/>
    <w:rsid w:val="00A905BA"/>
    <w:rsid w:val="00A906CC"/>
    <w:rsid w:val="00A908EB"/>
    <w:rsid w:val="00A9099A"/>
    <w:rsid w:val="00A909D6"/>
    <w:rsid w:val="00A90B10"/>
    <w:rsid w:val="00A90BAE"/>
    <w:rsid w:val="00A90C0C"/>
    <w:rsid w:val="00A90C61"/>
    <w:rsid w:val="00A90D1D"/>
    <w:rsid w:val="00A90D64"/>
    <w:rsid w:val="00A90F77"/>
    <w:rsid w:val="00A9111F"/>
    <w:rsid w:val="00A9131B"/>
    <w:rsid w:val="00A9157E"/>
    <w:rsid w:val="00A91A38"/>
    <w:rsid w:val="00A91F21"/>
    <w:rsid w:val="00A9219D"/>
    <w:rsid w:val="00A92239"/>
    <w:rsid w:val="00A92772"/>
    <w:rsid w:val="00A92935"/>
    <w:rsid w:val="00A929FE"/>
    <w:rsid w:val="00A92AFC"/>
    <w:rsid w:val="00A92D25"/>
    <w:rsid w:val="00A92DB6"/>
    <w:rsid w:val="00A92E3F"/>
    <w:rsid w:val="00A92E64"/>
    <w:rsid w:val="00A92ECA"/>
    <w:rsid w:val="00A933CD"/>
    <w:rsid w:val="00A9359E"/>
    <w:rsid w:val="00A9371D"/>
    <w:rsid w:val="00A93811"/>
    <w:rsid w:val="00A93848"/>
    <w:rsid w:val="00A93864"/>
    <w:rsid w:val="00A93920"/>
    <w:rsid w:val="00A93C62"/>
    <w:rsid w:val="00A93D9F"/>
    <w:rsid w:val="00A93DB0"/>
    <w:rsid w:val="00A94052"/>
    <w:rsid w:val="00A94320"/>
    <w:rsid w:val="00A948B7"/>
    <w:rsid w:val="00A94A0B"/>
    <w:rsid w:val="00A94ABD"/>
    <w:rsid w:val="00A94CFA"/>
    <w:rsid w:val="00A95121"/>
    <w:rsid w:val="00A951F5"/>
    <w:rsid w:val="00A95C79"/>
    <w:rsid w:val="00A95E69"/>
    <w:rsid w:val="00A95F90"/>
    <w:rsid w:val="00A965B3"/>
    <w:rsid w:val="00A967A4"/>
    <w:rsid w:val="00A96BD6"/>
    <w:rsid w:val="00A974B6"/>
    <w:rsid w:val="00A978BF"/>
    <w:rsid w:val="00A97AC9"/>
    <w:rsid w:val="00A97B5F"/>
    <w:rsid w:val="00A97C36"/>
    <w:rsid w:val="00A97CCD"/>
    <w:rsid w:val="00A97FCC"/>
    <w:rsid w:val="00AA00A8"/>
    <w:rsid w:val="00AA01B7"/>
    <w:rsid w:val="00AA0716"/>
    <w:rsid w:val="00AA0944"/>
    <w:rsid w:val="00AA0C8D"/>
    <w:rsid w:val="00AA0CD3"/>
    <w:rsid w:val="00AA0D0F"/>
    <w:rsid w:val="00AA0DD8"/>
    <w:rsid w:val="00AA0F0C"/>
    <w:rsid w:val="00AA10A8"/>
    <w:rsid w:val="00AA14EB"/>
    <w:rsid w:val="00AA1681"/>
    <w:rsid w:val="00AA171F"/>
    <w:rsid w:val="00AA1887"/>
    <w:rsid w:val="00AA18BF"/>
    <w:rsid w:val="00AA18D5"/>
    <w:rsid w:val="00AA194F"/>
    <w:rsid w:val="00AA195C"/>
    <w:rsid w:val="00AA19E7"/>
    <w:rsid w:val="00AA1A92"/>
    <w:rsid w:val="00AA1B31"/>
    <w:rsid w:val="00AA1D7C"/>
    <w:rsid w:val="00AA1DE1"/>
    <w:rsid w:val="00AA263C"/>
    <w:rsid w:val="00AA27D4"/>
    <w:rsid w:val="00AA28EF"/>
    <w:rsid w:val="00AA2ADB"/>
    <w:rsid w:val="00AA3DAB"/>
    <w:rsid w:val="00AA4100"/>
    <w:rsid w:val="00AA417A"/>
    <w:rsid w:val="00AA4219"/>
    <w:rsid w:val="00AA424A"/>
    <w:rsid w:val="00AA4621"/>
    <w:rsid w:val="00AA49C6"/>
    <w:rsid w:val="00AA4A0E"/>
    <w:rsid w:val="00AA4ABE"/>
    <w:rsid w:val="00AA4CF0"/>
    <w:rsid w:val="00AA4D04"/>
    <w:rsid w:val="00AA5179"/>
    <w:rsid w:val="00AA52D1"/>
    <w:rsid w:val="00AA5540"/>
    <w:rsid w:val="00AA5622"/>
    <w:rsid w:val="00AA574F"/>
    <w:rsid w:val="00AA5770"/>
    <w:rsid w:val="00AA6746"/>
    <w:rsid w:val="00AA682B"/>
    <w:rsid w:val="00AA68C2"/>
    <w:rsid w:val="00AA6E2F"/>
    <w:rsid w:val="00AA6FF1"/>
    <w:rsid w:val="00AA75B9"/>
    <w:rsid w:val="00AA75E1"/>
    <w:rsid w:val="00AA77A1"/>
    <w:rsid w:val="00AA782A"/>
    <w:rsid w:val="00AA7B7E"/>
    <w:rsid w:val="00AA7C9E"/>
    <w:rsid w:val="00AA7D1B"/>
    <w:rsid w:val="00AA7E35"/>
    <w:rsid w:val="00AB0060"/>
    <w:rsid w:val="00AB02CE"/>
    <w:rsid w:val="00AB0394"/>
    <w:rsid w:val="00AB0570"/>
    <w:rsid w:val="00AB063D"/>
    <w:rsid w:val="00AB086B"/>
    <w:rsid w:val="00AB0958"/>
    <w:rsid w:val="00AB0A93"/>
    <w:rsid w:val="00AB0AAB"/>
    <w:rsid w:val="00AB0C49"/>
    <w:rsid w:val="00AB0C4A"/>
    <w:rsid w:val="00AB0CF6"/>
    <w:rsid w:val="00AB0DE3"/>
    <w:rsid w:val="00AB0E4C"/>
    <w:rsid w:val="00AB0F46"/>
    <w:rsid w:val="00AB105D"/>
    <w:rsid w:val="00AB11D1"/>
    <w:rsid w:val="00AB13DE"/>
    <w:rsid w:val="00AB141F"/>
    <w:rsid w:val="00AB1692"/>
    <w:rsid w:val="00AB177F"/>
    <w:rsid w:val="00AB1867"/>
    <w:rsid w:val="00AB1DA8"/>
    <w:rsid w:val="00AB1FAB"/>
    <w:rsid w:val="00AB21FD"/>
    <w:rsid w:val="00AB225D"/>
    <w:rsid w:val="00AB2698"/>
    <w:rsid w:val="00AB26AB"/>
    <w:rsid w:val="00AB272D"/>
    <w:rsid w:val="00AB292E"/>
    <w:rsid w:val="00AB2CE4"/>
    <w:rsid w:val="00AB2FDA"/>
    <w:rsid w:val="00AB34D0"/>
    <w:rsid w:val="00AB350B"/>
    <w:rsid w:val="00AB372C"/>
    <w:rsid w:val="00AB3790"/>
    <w:rsid w:val="00AB3A58"/>
    <w:rsid w:val="00AB3AFD"/>
    <w:rsid w:val="00AB3D49"/>
    <w:rsid w:val="00AB4016"/>
    <w:rsid w:val="00AB4124"/>
    <w:rsid w:val="00AB43C3"/>
    <w:rsid w:val="00AB43D7"/>
    <w:rsid w:val="00AB44D2"/>
    <w:rsid w:val="00AB46F4"/>
    <w:rsid w:val="00AB486D"/>
    <w:rsid w:val="00AB4CD1"/>
    <w:rsid w:val="00AB4D2B"/>
    <w:rsid w:val="00AB4E5B"/>
    <w:rsid w:val="00AB4EB1"/>
    <w:rsid w:val="00AB5023"/>
    <w:rsid w:val="00AB50F5"/>
    <w:rsid w:val="00AB519D"/>
    <w:rsid w:val="00AB5825"/>
    <w:rsid w:val="00AB59C3"/>
    <w:rsid w:val="00AB5A2C"/>
    <w:rsid w:val="00AB5D9A"/>
    <w:rsid w:val="00AB5EA5"/>
    <w:rsid w:val="00AB6220"/>
    <w:rsid w:val="00AB648F"/>
    <w:rsid w:val="00AB64D9"/>
    <w:rsid w:val="00AB67AE"/>
    <w:rsid w:val="00AB689B"/>
    <w:rsid w:val="00AB68D1"/>
    <w:rsid w:val="00AB699D"/>
    <w:rsid w:val="00AB6A10"/>
    <w:rsid w:val="00AB6A28"/>
    <w:rsid w:val="00AB6A5C"/>
    <w:rsid w:val="00AB6A7D"/>
    <w:rsid w:val="00AB6B53"/>
    <w:rsid w:val="00AB6CF2"/>
    <w:rsid w:val="00AB6DD2"/>
    <w:rsid w:val="00AB6FE6"/>
    <w:rsid w:val="00AB701E"/>
    <w:rsid w:val="00AB75EF"/>
    <w:rsid w:val="00AB77F1"/>
    <w:rsid w:val="00AB7881"/>
    <w:rsid w:val="00AB78E5"/>
    <w:rsid w:val="00AB7959"/>
    <w:rsid w:val="00AB7DBD"/>
    <w:rsid w:val="00AB7F42"/>
    <w:rsid w:val="00AB7FD2"/>
    <w:rsid w:val="00AC01F2"/>
    <w:rsid w:val="00AC0398"/>
    <w:rsid w:val="00AC09F9"/>
    <w:rsid w:val="00AC0ACD"/>
    <w:rsid w:val="00AC0AFF"/>
    <w:rsid w:val="00AC0D36"/>
    <w:rsid w:val="00AC1151"/>
    <w:rsid w:val="00AC11C7"/>
    <w:rsid w:val="00AC1347"/>
    <w:rsid w:val="00AC14EE"/>
    <w:rsid w:val="00AC1892"/>
    <w:rsid w:val="00AC18C8"/>
    <w:rsid w:val="00AC1A04"/>
    <w:rsid w:val="00AC1CCA"/>
    <w:rsid w:val="00AC1D15"/>
    <w:rsid w:val="00AC1ED0"/>
    <w:rsid w:val="00AC200B"/>
    <w:rsid w:val="00AC2BAF"/>
    <w:rsid w:val="00AC2F52"/>
    <w:rsid w:val="00AC31EB"/>
    <w:rsid w:val="00AC339A"/>
    <w:rsid w:val="00AC365B"/>
    <w:rsid w:val="00AC366D"/>
    <w:rsid w:val="00AC3936"/>
    <w:rsid w:val="00AC39AD"/>
    <w:rsid w:val="00AC3A01"/>
    <w:rsid w:val="00AC3A1A"/>
    <w:rsid w:val="00AC3BFD"/>
    <w:rsid w:val="00AC3D33"/>
    <w:rsid w:val="00AC439A"/>
    <w:rsid w:val="00AC4444"/>
    <w:rsid w:val="00AC45D5"/>
    <w:rsid w:val="00AC4705"/>
    <w:rsid w:val="00AC482F"/>
    <w:rsid w:val="00AC48AB"/>
    <w:rsid w:val="00AC4994"/>
    <w:rsid w:val="00AC49CC"/>
    <w:rsid w:val="00AC4A97"/>
    <w:rsid w:val="00AC4CF1"/>
    <w:rsid w:val="00AC4D62"/>
    <w:rsid w:val="00AC5063"/>
    <w:rsid w:val="00AC5237"/>
    <w:rsid w:val="00AC53B6"/>
    <w:rsid w:val="00AC5841"/>
    <w:rsid w:val="00AC587D"/>
    <w:rsid w:val="00AC5991"/>
    <w:rsid w:val="00AC5F47"/>
    <w:rsid w:val="00AC6043"/>
    <w:rsid w:val="00AC6166"/>
    <w:rsid w:val="00AC623D"/>
    <w:rsid w:val="00AC639C"/>
    <w:rsid w:val="00AC6465"/>
    <w:rsid w:val="00AC65AE"/>
    <w:rsid w:val="00AC65E8"/>
    <w:rsid w:val="00AC67CF"/>
    <w:rsid w:val="00AC6862"/>
    <w:rsid w:val="00AC6A81"/>
    <w:rsid w:val="00AC6AA2"/>
    <w:rsid w:val="00AC6C8A"/>
    <w:rsid w:val="00AC72F6"/>
    <w:rsid w:val="00AC7338"/>
    <w:rsid w:val="00AC7372"/>
    <w:rsid w:val="00AC7390"/>
    <w:rsid w:val="00AC7926"/>
    <w:rsid w:val="00AC7B7C"/>
    <w:rsid w:val="00AC7F2A"/>
    <w:rsid w:val="00AC7F94"/>
    <w:rsid w:val="00AD0B68"/>
    <w:rsid w:val="00AD0F39"/>
    <w:rsid w:val="00AD1123"/>
    <w:rsid w:val="00AD1422"/>
    <w:rsid w:val="00AD1581"/>
    <w:rsid w:val="00AD1DE6"/>
    <w:rsid w:val="00AD1F64"/>
    <w:rsid w:val="00AD211C"/>
    <w:rsid w:val="00AD21BE"/>
    <w:rsid w:val="00AD22B1"/>
    <w:rsid w:val="00AD23DB"/>
    <w:rsid w:val="00AD2B1C"/>
    <w:rsid w:val="00AD2E4D"/>
    <w:rsid w:val="00AD2F52"/>
    <w:rsid w:val="00AD3959"/>
    <w:rsid w:val="00AD39AA"/>
    <w:rsid w:val="00AD3C90"/>
    <w:rsid w:val="00AD40CF"/>
    <w:rsid w:val="00AD4184"/>
    <w:rsid w:val="00AD41F9"/>
    <w:rsid w:val="00AD44EC"/>
    <w:rsid w:val="00AD44FF"/>
    <w:rsid w:val="00AD489D"/>
    <w:rsid w:val="00AD4CE5"/>
    <w:rsid w:val="00AD4D09"/>
    <w:rsid w:val="00AD4D18"/>
    <w:rsid w:val="00AD4EC6"/>
    <w:rsid w:val="00AD5278"/>
    <w:rsid w:val="00AD563E"/>
    <w:rsid w:val="00AD5862"/>
    <w:rsid w:val="00AD5D37"/>
    <w:rsid w:val="00AD5ECB"/>
    <w:rsid w:val="00AD5F28"/>
    <w:rsid w:val="00AD5FF2"/>
    <w:rsid w:val="00AD6107"/>
    <w:rsid w:val="00AD650D"/>
    <w:rsid w:val="00AD6758"/>
    <w:rsid w:val="00AD690F"/>
    <w:rsid w:val="00AD6A4F"/>
    <w:rsid w:val="00AD70FA"/>
    <w:rsid w:val="00AD7149"/>
    <w:rsid w:val="00AD778F"/>
    <w:rsid w:val="00AD7B6F"/>
    <w:rsid w:val="00AE023B"/>
    <w:rsid w:val="00AE0B47"/>
    <w:rsid w:val="00AE0C55"/>
    <w:rsid w:val="00AE0CA4"/>
    <w:rsid w:val="00AE0EFD"/>
    <w:rsid w:val="00AE0F20"/>
    <w:rsid w:val="00AE0F3A"/>
    <w:rsid w:val="00AE10D5"/>
    <w:rsid w:val="00AE11C7"/>
    <w:rsid w:val="00AE13D8"/>
    <w:rsid w:val="00AE1630"/>
    <w:rsid w:val="00AE181D"/>
    <w:rsid w:val="00AE1B89"/>
    <w:rsid w:val="00AE203C"/>
    <w:rsid w:val="00AE23A6"/>
    <w:rsid w:val="00AE23F4"/>
    <w:rsid w:val="00AE267E"/>
    <w:rsid w:val="00AE2AE9"/>
    <w:rsid w:val="00AE2AF0"/>
    <w:rsid w:val="00AE2BB3"/>
    <w:rsid w:val="00AE2CC5"/>
    <w:rsid w:val="00AE2FE0"/>
    <w:rsid w:val="00AE303E"/>
    <w:rsid w:val="00AE3298"/>
    <w:rsid w:val="00AE333A"/>
    <w:rsid w:val="00AE35C2"/>
    <w:rsid w:val="00AE3D45"/>
    <w:rsid w:val="00AE3EB5"/>
    <w:rsid w:val="00AE3FD9"/>
    <w:rsid w:val="00AE4003"/>
    <w:rsid w:val="00AE4216"/>
    <w:rsid w:val="00AE4368"/>
    <w:rsid w:val="00AE45E8"/>
    <w:rsid w:val="00AE4B69"/>
    <w:rsid w:val="00AE5024"/>
    <w:rsid w:val="00AE52A4"/>
    <w:rsid w:val="00AE5371"/>
    <w:rsid w:val="00AE5854"/>
    <w:rsid w:val="00AE5908"/>
    <w:rsid w:val="00AE597B"/>
    <w:rsid w:val="00AE59AD"/>
    <w:rsid w:val="00AE5D00"/>
    <w:rsid w:val="00AE5DBA"/>
    <w:rsid w:val="00AE60DD"/>
    <w:rsid w:val="00AE6156"/>
    <w:rsid w:val="00AE6185"/>
    <w:rsid w:val="00AE621C"/>
    <w:rsid w:val="00AE6485"/>
    <w:rsid w:val="00AE64A7"/>
    <w:rsid w:val="00AE64A9"/>
    <w:rsid w:val="00AE6845"/>
    <w:rsid w:val="00AE6BA9"/>
    <w:rsid w:val="00AE7181"/>
    <w:rsid w:val="00AE763A"/>
    <w:rsid w:val="00AE7A21"/>
    <w:rsid w:val="00AE7A67"/>
    <w:rsid w:val="00AE7CF9"/>
    <w:rsid w:val="00AF01A7"/>
    <w:rsid w:val="00AF042F"/>
    <w:rsid w:val="00AF07A2"/>
    <w:rsid w:val="00AF0826"/>
    <w:rsid w:val="00AF0A33"/>
    <w:rsid w:val="00AF0AC1"/>
    <w:rsid w:val="00AF0C76"/>
    <w:rsid w:val="00AF0C83"/>
    <w:rsid w:val="00AF0E03"/>
    <w:rsid w:val="00AF0E88"/>
    <w:rsid w:val="00AF0E8C"/>
    <w:rsid w:val="00AF11F6"/>
    <w:rsid w:val="00AF1569"/>
    <w:rsid w:val="00AF16AC"/>
    <w:rsid w:val="00AF1821"/>
    <w:rsid w:val="00AF18B2"/>
    <w:rsid w:val="00AF1AFA"/>
    <w:rsid w:val="00AF1BA1"/>
    <w:rsid w:val="00AF1C5B"/>
    <w:rsid w:val="00AF1D36"/>
    <w:rsid w:val="00AF1F03"/>
    <w:rsid w:val="00AF1FAF"/>
    <w:rsid w:val="00AF30BE"/>
    <w:rsid w:val="00AF3211"/>
    <w:rsid w:val="00AF3247"/>
    <w:rsid w:val="00AF3379"/>
    <w:rsid w:val="00AF33C9"/>
    <w:rsid w:val="00AF352A"/>
    <w:rsid w:val="00AF3CCF"/>
    <w:rsid w:val="00AF3EA9"/>
    <w:rsid w:val="00AF3EB1"/>
    <w:rsid w:val="00AF4093"/>
    <w:rsid w:val="00AF41AB"/>
    <w:rsid w:val="00AF41E9"/>
    <w:rsid w:val="00AF4209"/>
    <w:rsid w:val="00AF4432"/>
    <w:rsid w:val="00AF44D4"/>
    <w:rsid w:val="00AF4604"/>
    <w:rsid w:val="00AF4844"/>
    <w:rsid w:val="00AF48EB"/>
    <w:rsid w:val="00AF4984"/>
    <w:rsid w:val="00AF4A5E"/>
    <w:rsid w:val="00AF4C55"/>
    <w:rsid w:val="00AF4DE1"/>
    <w:rsid w:val="00AF4E7C"/>
    <w:rsid w:val="00AF501D"/>
    <w:rsid w:val="00AF50B6"/>
    <w:rsid w:val="00AF5157"/>
    <w:rsid w:val="00AF5438"/>
    <w:rsid w:val="00AF56D4"/>
    <w:rsid w:val="00AF5741"/>
    <w:rsid w:val="00AF5782"/>
    <w:rsid w:val="00AF579D"/>
    <w:rsid w:val="00AF579E"/>
    <w:rsid w:val="00AF5E11"/>
    <w:rsid w:val="00AF60C0"/>
    <w:rsid w:val="00AF6144"/>
    <w:rsid w:val="00AF63F7"/>
    <w:rsid w:val="00AF674F"/>
    <w:rsid w:val="00AF68F0"/>
    <w:rsid w:val="00AF6E41"/>
    <w:rsid w:val="00AF6EF4"/>
    <w:rsid w:val="00AF70E2"/>
    <w:rsid w:val="00AF74A7"/>
    <w:rsid w:val="00AF74AE"/>
    <w:rsid w:val="00AF75BD"/>
    <w:rsid w:val="00AF76B3"/>
    <w:rsid w:val="00AF78FF"/>
    <w:rsid w:val="00AF799A"/>
    <w:rsid w:val="00AF7A5B"/>
    <w:rsid w:val="00AF7CBA"/>
    <w:rsid w:val="00AF7E73"/>
    <w:rsid w:val="00B00101"/>
    <w:rsid w:val="00B001BC"/>
    <w:rsid w:val="00B002EB"/>
    <w:rsid w:val="00B00408"/>
    <w:rsid w:val="00B00686"/>
    <w:rsid w:val="00B006C9"/>
    <w:rsid w:val="00B008D9"/>
    <w:rsid w:val="00B00963"/>
    <w:rsid w:val="00B00B29"/>
    <w:rsid w:val="00B00BCA"/>
    <w:rsid w:val="00B00F96"/>
    <w:rsid w:val="00B0100F"/>
    <w:rsid w:val="00B010A0"/>
    <w:rsid w:val="00B01151"/>
    <w:rsid w:val="00B01313"/>
    <w:rsid w:val="00B0164C"/>
    <w:rsid w:val="00B01679"/>
    <w:rsid w:val="00B018FD"/>
    <w:rsid w:val="00B01D06"/>
    <w:rsid w:val="00B0236F"/>
    <w:rsid w:val="00B0240E"/>
    <w:rsid w:val="00B0241D"/>
    <w:rsid w:val="00B02423"/>
    <w:rsid w:val="00B024EF"/>
    <w:rsid w:val="00B0261B"/>
    <w:rsid w:val="00B02E2F"/>
    <w:rsid w:val="00B03148"/>
    <w:rsid w:val="00B03164"/>
    <w:rsid w:val="00B032DF"/>
    <w:rsid w:val="00B03308"/>
    <w:rsid w:val="00B038BF"/>
    <w:rsid w:val="00B03A51"/>
    <w:rsid w:val="00B03D06"/>
    <w:rsid w:val="00B03F12"/>
    <w:rsid w:val="00B041E6"/>
    <w:rsid w:val="00B04554"/>
    <w:rsid w:val="00B04BF2"/>
    <w:rsid w:val="00B04F63"/>
    <w:rsid w:val="00B051B8"/>
    <w:rsid w:val="00B05296"/>
    <w:rsid w:val="00B053B6"/>
    <w:rsid w:val="00B05462"/>
    <w:rsid w:val="00B059B2"/>
    <w:rsid w:val="00B059BB"/>
    <w:rsid w:val="00B059C4"/>
    <w:rsid w:val="00B05A7B"/>
    <w:rsid w:val="00B05B3A"/>
    <w:rsid w:val="00B05D6A"/>
    <w:rsid w:val="00B06015"/>
    <w:rsid w:val="00B0604D"/>
    <w:rsid w:val="00B067E3"/>
    <w:rsid w:val="00B068BD"/>
    <w:rsid w:val="00B06B5E"/>
    <w:rsid w:val="00B06CFF"/>
    <w:rsid w:val="00B07002"/>
    <w:rsid w:val="00B07013"/>
    <w:rsid w:val="00B07344"/>
    <w:rsid w:val="00B07941"/>
    <w:rsid w:val="00B07BD3"/>
    <w:rsid w:val="00B07FB9"/>
    <w:rsid w:val="00B100F2"/>
    <w:rsid w:val="00B10104"/>
    <w:rsid w:val="00B10106"/>
    <w:rsid w:val="00B103B8"/>
    <w:rsid w:val="00B103CE"/>
    <w:rsid w:val="00B1053B"/>
    <w:rsid w:val="00B105CC"/>
    <w:rsid w:val="00B105F6"/>
    <w:rsid w:val="00B10B9F"/>
    <w:rsid w:val="00B10BE9"/>
    <w:rsid w:val="00B10D51"/>
    <w:rsid w:val="00B10D5D"/>
    <w:rsid w:val="00B10EA8"/>
    <w:rsid w:val="00B10FAD"/>
    <w:rsid w:val="00B1103B"/>
    <w:rsid w:val="00B110FD"/>
    <w:rsid w:val="00B1110E"/>
    <w:rsid w:val="00B1120F"/>
    <w:rsid w:val="00B11554"/>
    <w:rsid w:val="00B11735"/>
    <w:rsid w:val="00B11833"/>
    <w:rsid w:val="00B118C8"/>
    <w:rsid w:val="00B12061"/>
    <w:rsid w:val="00B12144"/>
    <w:rsid w:val="00B1218D"/>
    <w:rsid w:val="00B12220"/>
    <w:rsid w:val="00B1232A"/>
    <w:rsid w:val="00B124EF"/>
    <w:rsid w:val="00B12509"/>
    <w:rsid w:val="00B12544"/>
    <w:rsid w:val="00B12602"/>
    <w:rsid w:val="00B1296E"/>
    <w:rsid w:val="00B12B81"/>
    <w:rsid w:val="00B12C3C"/>
    <w:rsid w:val="00B12C74"/>
    <w:rsid w:val="00B12DB0"/>
    <w:rsid w:val="00B12FFE"/>
    <w:rsid w:val="00B130F2"/>
    <w:rsid w:val="00B133A2"/>
    <w:rsid w:val="00B135ED"/>
    <w:rsid w:val="00B13866"/>
    <w:rsid w:val="00B13976"/>
    <w:rsid w:val="00B13BF5"/>
    <w:rsid w:val="00B13DD9"/>
    <w:rsid w:val="00B144C2"/>
    <w:rsid w:val="00B146BF"/>
    <w:rsid w:val="00B14D9A"/>
    <w:rsid w:val="00B14DAA"/>
    <w:rsid w:val="00B15022"/>
    <w:rsid w:val="00B1571E"/>
    <w:rsid w:val="00B15E54"/>
    <w:rsid w:val="00B15FD6"/>
    <w:rsid w:val="00B16121"/>
    <w:rsid w:val="00B165A5"/>
    <w:rsid w:val="00B165CE"/>
    <w:rsid w:val="00B167E7"/>
    <w:rsid w:val="00B16883"/>
    <w:rsid w:val="00B16B8D"/>
    <w:rsid w:val="00B16F0D"/>
    <w:rsid w:val="00B16FF5"/>
    <w:rsid w:val="00B170C0"/>
    <w:rsid w:val="00B17122"/>
    <w:rsid w:val="00B17138"/>
    <w:rsid w:val="00B17183"/>
    <w:rsid w:val="00B178E6"/>
    <w:rsid w:val="00B17BEE"/>
    <w:rsid w:val="00B17F7A"/>
    <w:rsid w:val="00B2001F"/>
    <w:rsid w:val="00B20255"/>
    <w:rsid w:val="00B20351"/>
    <w:rsid w:val="00B2036F"/>
    <w:rsid w:val="00B20777"/>
    <w:rsid w:val="00B207F8"/>
    <w:rsid w:val="00B209C6"/>
    <w:rsid w:val="00B21002"/>
    <w:rsid w:val="00B214FB"/>
    <w:rsid w:val="00B21890"/>
    <w:rsid w:val="00B21AA9"/>
    <w:rsid w:val="00B21D0C"/>
    <w:rsid w:val="00B220CF"/>
    <w:rsid w:val="00B221FC"/>
    <w:rsid w:val="00B22286"/>
    <w:rsid w:val="00B22322"/>
    <w:rsid w:val="00B22465"/>
    <w:rsid w:val="00B224FC"/>
    <w:rsid w:val="00B2251B"/>
    <w:rsid w:val="00B225A1"/>
    <w:rsid w:val="00B22605"/>
    <w:rsid w:val="00B22743"/>
    <w:rsid w:val="00B2286B"/>
    <w:rsid w:val="00B228DA"/>
    <w:rsid w:val="00B22B3A"/>
    <w:rsid w:val="00B22F4E"/>
    <w:rsid w:val="00B23089"/>
    <w:rsid w:val="00B231AB"/>
    <w:rsid w:val="00B2348B"/>
    <w:rsid w:val="00B234A6"/>
    <w:rsid w:val="00B234F6"/>
    <w:rsid w:val="00B23A43"/>
    <w:rsid w:val="00B23D90"/>
    <w:rsid w:val="00B23EE5"/>
    <w:rsid w:val="00B23F0C"/>
    <w:rsid w:val="00B23FF5"/>
    <w:rsid w:val="00B24097"/>
    <w:rsid w:val="00B24189"/>
    <w:rsid w:val="00B241C6"/>
    <w:rsid w:val="00B24216"/>
    <w:rsid w:val="00B24306"/>
    <w:rsid w:val="00B24362"/>
    <w:rsid w:val="00B247FB"/>
    <w:rsid w:val="00B24824"/>
    <w:rsid w:val="00B248F2"/>
    <w:rsid w:val="00B24A06"/>
    <w:rsid w:val="00B24A2C"/>
    <w:rsid w:val="00B24C02"/>
    <w:rsid w:val="00B24F7C"/>
    <w:rsid w:val="00B251C6"/>
    <w:rsid w:val="00B2533B"/>
    <w:rsid w:val="00B25758"/>
    <w:rsid w:val="00B25946"/>
    <w:rsid w:val="00B25977"/>
    <w:rsid w:val="00B25B0E"/>
    <w:rsid w:val="00B25E69"/>
    <w:rsid w:val="00B25E7C"/>
    <w:rsid w:val="00B2607B"/>
    <w:rsid w:val="00B26175"/>
    <w:rsid w:val="00B266C2"/>
    <w:rsid w:val="00B26871"/>
    <w:rsid w:val="00B26AFE"/>
    <w:rsid w:val="00B27277"/>
    <w:rsid w:val="00B2764A"/>
    <w:rsid w:val="00B277E4"/>
    <w:rsid w:val="00B27ACE"/>
    <w:rsid w:val="00B27C6C"/>
    <w:rsid w:val="00B27C7C"/>
    <w:rsid w:val="00B27CB7"/>
    <w:rsid w:val="00B27D27"/>
    <w:rsid w:val="00B27E75"/>
    <w:rsid w:val="00B27EC5"/>
    <w:rsid w:val="00B30173"/>
    <w:rsid w:val="00B302EE"/>
    <w:rsid w:val="00B3030D"/>
    <w:rsid w:val="00B3037A"/>
    <w:rsid w:val="00B303FF"/>
    <w:rsid w:val="00B30904"/>
    <w:rsid w:val="00B30C74"/>
    <w:rsid w:val="00B30EC5"/>
    <w:rsid w:val="00B30F3A"/>
    <w:rsid w:val="00B311A9"/>
    <w:rsid w:val="00B311C7"/>
    <w:rsid w:val="00B312F4"/>
    <w:rsid w:val="00B31461"/>
    <w:rsid w:val="00B3146B"/>
    <w:rsid w:val="00B314E2"/>
    <w:rsid w:val="00B3190E"/>
    <w:rsid w:val="00B319AD"/>
    <w:rsid w:val="00B31AEE"/>
    <w:rsid w:val="00B31C2E"/>
    <w:rsid w:val="00B326D0"/>
    <w:rsid w:val="00B32EF2"/>
    <w:rsid w:val="00B32FA2"/>
    <w:rsid w:val="00B3310F"/>
    <w:rsid w:val="00B335E8"/>
    <w:rsid w:val="00B339AB"/>
    <w:rsid w:val="00B339C9"/>
    <w:rsid w:val="00B33A1D"/>
    <w:rsid w:val="00B33A4C"/>
    <w:rsid w:val="00B33BFE"/>
    <w:rsid w:val="00B33C26"/>
    <w:rsid w:val="00B33F9F"/>
    <w:rsid w:val="00B34093"/>
    <w:rsid w:val="00B3418A"/>
    <w:rsid w:val="00B342F6"/>
    <w:rsid w:val="00B344A8"/>
    <w:rsid w:val="00B345E3"/>
    <w:rsid w:val="00B34A5A"/>
    <w:rsid w:val="00B34C2D"/>
    <w:rsid w:val="00B3514B"/>
    <w:rsid w:val="00B3516F"/>
    <w:rsid w:val="00B352C2"/>
    <w:rsid w:val="00B3538D"/>
    <w:rsid w:val="00B35681"/>
    <w:rsid w:val="00B36801"/>
    <w:rsid w:val="00B36AD6"/>
    <w:rsid w:val="00B36BDA"/>
    <w:rsid w:val="00B36FA4"/>
    <w:rsid w:val="00B371CD"/>
    <w:rsid w:val="00B3750D"/>
    <w:rsid w:val="00B376D2"/>
    <w:rsid w:val="00B37762"/>
    <w:rsid w:val="00B377E6"/>
    <w:rsid w:val="00B37A34"/>
    <w:rsid w:val="00B37B5F"/>
    <w:rsid w:val="00B37C97"/>
    <w:rsid w:val="00B37D14"/>
    <w:rsid w:val="00B40133"/>
    <w:rsid w:val="00B4013E"/>
    <w:rsid w:val="00B40140"/>
    <w:rsid w:val="00B40280"/>
    <w:rsid w:val="00B4029A"/>
    <w:rsid w:val="00B40563"/>
    <w:rsid w:val="00B4081E"/>
    <w:rsid w:val="00B40953"/>
    <w:rsid w:val="00B40B42"/>
    <w:rsid w:val="00B40D1B"/>
    <w:rsid w:val="00B413BD"/>
    <w:rsid w:val="00B414CC"/>
    <w:rsid w:val="00B41740"/>
    <w:rsid w:val="00B41B1B"/>
    <w:rsid w:val="00B41DC0"/>
    <w:rsid w:val="00B41E45"/>
    <w:rsid w:val="00B4210E"/>
    <w:rsid w:val="00B4230C"/>
    <w:rsid w:val="00B425DD"/>
    <w:rsid w:val="00B42AA8"/>
    <w:rsid w:val="00B42D47"/>
    <w:rsid w:val="00B4301D"/>
    <w:rsid w:val="00B43138"/>
    <w:rsid w:val="00B43368"/>
    <w:rsid w:val="00B433C9"/>
    <w:rsid w:val="00B434A0"/>
    <w:rsid w:val="00B43598"/>
    <w:rsid w:val="00B43637"/>
    <w:rsid w:val="00B43666"/>
    <w:rsid w:val="00B43A2E"/>
    <w:rsid w:val="00B43A51"/>
    <w:rsid w:val="00B43B77"/>
    <w:rsid w:val="00B43BE1"/>
    <w:rsid w:val="00B43DC1"/>
    <w:rsid w:val="00B43E24"/>
    <w:rsid w:val="00B43FCB"/>
    <w:rsid w:val="00B44044"/>
    <w:rsid w:val="00B44299"/>
    <w:rsid w:val="00B443E5"/>
    <w:rsid w:val="00B444AA"/>
    <w:rsid w:val="00B445FC"/>
    <w:rsid w:val="00B44AF5"/>
    <w:rsid w:val="00B44F21"/>
    <w:rsid w:val="00B450AC"/>
    <w:rsid w:val="00B4517B"/>
    <w:rsid w:val="00B4536F"/>
    <w:rsid w:val="00B454CD"/>
    <w:rsid w:val="00B45557"/>
    <w:rsid w:val="00B4556B"/>
    <w:rsid w:val="00B4577E"/>
    <w:rsid w:val="00B45847"/>
    <w:rsid w:val="00B459A5"/>
    <w:rsid w:val="00B45C16"/>
    <w:rsid w:val="00B45CB7"/>
    <w:rsid w:val="00B45E03"/>
    <w:rsid w:val="00B45E53"/>
    <w:rsid w:val="00B463AD"/>
    <w:rsid w:val="00B464F2"/>
    <w:rsid w:val="00B4665F"/>
    <w:rsid w:val="00B46783"/>
    <w:rsid w:val="00B4687C"/>
    <w:rsid w:val="00B4692C"/>
    <w:rsid w:val="00B46A5B"/>
    <w:rsid w:val="00B46B69"/>
    <w:rsid w:val="00B46D8F"/>
    <w:rsid w:val="00B471D1"/>
    <w:rsid w:val="00B473A7"/>
    <w:rsid w:val="00B47402"/>
    <w:rsid w:val="00B47757"/>
    <w:rsid w:val="00B477D8"/>
    <w:rsid w:val="00B477E3"/>
    <w:rsid w:val="00B478A7"/>
    <w:rsid w:val="00B47AAE"/>
    <w:rsid w:val="00B47C33"/>
    <w:rsid w:val="00B500D4"/>
    <w:rsid w:val="00B50101"/>
    <w:rsid w:val="00B5028E"/>
    <w:rsid w:val="00B5033F"/>
    <w:rsid w:val="00B50621"/>
    <w:rsid w:val="00B50948"/>
    <w:rsid w:val="00B513E3"/>
    <w:rsid w:val="00B51408"/>
    <w:rsid w:val="00B5164C"/>
    <w:rsid w:val="00B51822"/>
    <w:rsid w:val="00B5187F"/>
    <w:rsid w:val="00B5199A"/>
    <w:rsid w:val="00B51A42"/>
    <w:rsid w:val="00B51CC4"/>
    <w:rsid w:val="00B51FB9"/>
    <w:rsid w:val="00B5204E"/>
    <w:rsid w:val="00B52094"/>
    <w:rsid w:val="00B52251"/>
    <w:rsid w:val="00B522F0"/>
    <w:rsid w:val="00B5287E"/>
    <w:rsid w:val="00B529A7"/>
    <w:rsid w:val="00B52D08"/>
    <w:rsid w:val="00B52D65"/>
    <w:rsid w:val="00B52ED3"/>
    <w:rsid w:val="00B532E9"/>
    <w:rsid w:val="00B533E2"/>
    <w:rsid w:val="00B53422"/>
    <w:rsid w:val="00B53426"/>
    <w:rsid w:val="00B534B2"/>
    <w:rsid w:val="00B534B5"/>
    <w:rsid w:val="00B5395A"/>
    <w:rsid w:val="00B53D85"/>
    <w:rsid w:val="00B53DB4"/>
    <w:rsid w:val="00B53E63"/>
    <w:rsid w:val="00B53ED8"/>
    <w:rsid w:val="00B53FD8"/>
    <w:rsid w:val="00B54226"/>
    <w:rsid w:val="00B5478F"/>
    <w:rsid w:val="00B5485A"/>
    <w:rsid w:val="00B54A78"/>
    <w:rsid w:val="00B54B7F"/>
    <w:rsid w:val="00B54E78"/>
    <w:rsid w:val="00B54E8E"/>
    <w:rsid w:val="00B54EDD"/>
    <w:rsid w:val="00B54F80"/>
    <w:rsid w:val="00B54FD0"/>
    <w:rsid w:val="00B5516F"/>
    <w:rsid w:val="00B55209"/>
    <w:rsid w:val="00B55C35"/>
    <w:rsid w:val="00B55DB8"/>
    <w:rsid w:val="00B5605D"/>
    <w:rsid w:val="00B5610D"/>
    <w:rsid w:val="00B5640E"/>
    <w:rsid w:val="00B56460"/>
    <w:rsid w:val="00B5671F"/>
    <w:rsid w:val="00B56919"/>
    <w:rsid w:val="00B569E5"/>
    <w:rsid w:val="00B56AF4"/>
    <w:rsid w:val="00B56D08"/>
    <w:rsid w:val="00B56E22"/>
    <w:rsid w:val="00B56EEE"/>
    <w:rsid w:val="00B56F0C"/>
    <w:rsid w:val="00B5736F"/>
    <w:rsid w:val="00B57609"/>
    <w:rsid w:val="00B57751"/>
    <w:rsid w:val="00B57A6F"/>
    <w:rsid w:val="00B57DFB"/>
    <w:rsid w:val="00B60D80"/>
    <w:rsid w:val="00B61104"/>
    <w:rsid w:val="00B611CE"/>
    <w:rsid w:val="00B61489"/>
    <w:rsid w:val="00B61544"/>
    <w:rsid w:val="00B6169E"/>
    <w:rsid w:val="00B61712"/>
    <w:rsid w:val="00B617FB"/>
    <w:rsid w:val="00B61AF6"/>
    <w:rsid w:val="00B61C26"/>
    <w:rsid w:val="00B620D2"/>
    <w:rsid w:val="00B620E4"/>
    <w:rsid w:val="00B621F1"/>
    <w:rsid w:val="00B62239"/>
    <w:rsid w:val="00B62298"/>
    <w:rsid w:val="00B623D7"/>
    <w:rsid w:val="00B6278E"/>
    <w:rsid w:val="00B627A1"/>
    <w:rsid w:val="00B62A1D"/>
    <w:rsid w:val="00B62AE5"/>
    <w:rsid w:val="00B62BCC"/>
    <w:rsid w:val="00B63179"/>
    <w:rsid w:val="00B6331F"/>
    <w:rsid w:val="00B6390F"/>
    <w:rsid w:val="00B63982"/>
    <w:rsid w:val="00B63A72"/>
    <w:rsid w:val="00B63A9B"/>
    <w:rsid w:val="00B63C62"/>
    <w:rsid w:val="00B63F65"/>
    <w:rsid w:val="00B6416C"/>
    <w:rsid w:val="00B644F2"/>
    <w:rsid w:val="00B644F9"/>
    <w:rsid w:val="00B64506"/>
    <w:rsid w:val="00B64D1B"/>
    <w:rsid w:val="00B64E26"/>
    <w:rsid w:val="00B64FE2"/>
    <w:rsid w:val="00B6532E"/>
    <w:rsid w:val="00B6563D"/>
    <w:rsid w:val="00B65D1C"/>
    <w:rsid w:val="00B65DEF"/>
    <w:rsid w:val="00B65F6A"/>
    <w:rsid w:val="00B65F81"/>
    <w:rsid w:val="00B66268"/>
    <w:rsid w:val="00B663F0"/>
    <w:rsid w:val="00B6646E"/>
    <w:rsid w:val="00B66492"/>
    <w:rsid w:val="00B667F5"/>
    <w:rsid w:val="00B668DC"/>
    <w:rsid w:val="00B6694B"/>
    <w:rsid w:val="00B66A89"/>
    <w:rsid w:val="00B66BBD"/>
    <w:rsid w:val="00B66C1C"/>
    <w:rsid w:val="00B67070"/>
    <w:rsid w:val="00B678F1"/>
    <w:rsid w:val="00B67DA1"/>
    <w:rsid w:val="00B70176"/>
    <w:rsid w:val="00B70403"/>
    <w:rsid w:val="00B704ED"/>
    <w:rsid w:val="00B7061D"/>
    <w:rsid w:val="00B70A69"/>
    <w:rsid w:val="00B70F50"/>
    <w:rsid w:val="00B710FE"/>
    <w:rsid w:val="00B711BB"/>
    <w:rsid w:val="00B71257"/>
    <w:rsid w:val="00B71397"/>
    <w:rsid w:val="00B71399"/>
    <w:rsid w:val="00B71414"/>
    <w:rsid w:val="00B71442"/>
    <w:rsid w:val="00B71496"/>
    <w:rsid w:val="00B7181E"/>
    <w:rsid w:val="00B718D5"/>
    <w:rsid w:val="00B71D6C"/>
    <w:rsid w:val="00B71EEE"/>
    <w:rsid w:val="00B7209C"/>
    <w:rsid w:val="00B72274"/>
    <w:rsid w:val="00B722BC"/>
    <w:rsid w:val="00B723A8"/>
    <w:rsid w:val="00B723F2"/>
    <w:rsid w:val="00B725CD"/>
    <w:rsid w:val="00B72680"/>
    <w:rsid w:val="00B726CB"/>
    <w:rsid w:val="00B72A3B"/>
    <w:rsid w:val="00B72C6B"/>
    <w:rsid w:val="00B72CA7"/>
    <w:rsid w:val="00B72EA5"/>
    <w:rsid w:val="00B72EE5"/>
    <w:rsid w:val="00B73088"/>
    <w:rsid w:val="00B73533"/>
    <w:rsid w:val="00B73631"/>
    <w:rsid w:val="00B73662"/>
    <w:rsid w:val="00B73905"/>
    <w:rsid w:val="00B73B22"/>
    <w:rsid w:val="00B73B4E"/>
    <w:rsid w:val="00B73BB6"/>
    <w:rsid w:val="00B73FFD"/>
    <w:rsid w:val="00B742B4"/>
    <w:rsid w:val="00B743E0"/>
    <w:rsid w:val="00B74666"/>
    <w:rsid w:val="00B748D9"/>
    <w:rsid w:val="00B74B07"/>
    <w:rsid w:val="00B74CD9"/>
    <w:rsid w:val="00B75070"/>
    <w:rsid w:val="00B75235"/>
    <w:rsid w:val="00B75337"/>
    <w:rsid w:val="00B7534E"/>
    <w:rsid w:val="00B7541B"/>
    <w:rsid w:val="00B75624"/>
    <w:rsid w:val="00B75C41"/>
    <w:rsid w:val="00B75C63"/>
    <w:rsid w:val="00B75F9D"/>
    <w:rsid w:val="00B75F9E"/>
    <w:rsid w:val="00B760C1"/>
    <w:rsid w:val="00B7617D"/>
    <w:rsid w:val="00B763B6"/>
    <w:rsid w:val="00B76678"/>
    <w:rsid w:val="00B7667C"/>
    <w:rsid w:val="00B769F2"/>
    <w:rsid w:val="00B76E0F"/>
    <w:rsid w:val="00B76F77"/>
    <w:rsid w:val="00B7708F"/>
    <w:rsid w:val="00B770AF"/>
    <w:rsid w:val="00B77358"/>
    <w:rsid w:val="00B773C3"/>
    <w:rsid w:val="00B77416"/>
    <w:rsid w:val="00B779A4"/>
    <w:rsid w:val="00B77CB8"/>
    <w:rsid w:val="00B77D6F"/>
    <w:rsid w:val="00B77F03"/>
    <w:rsid w:val="00B8022F"/>
    <w:rsid w:val="00B8054F"/>
    <w:rsid w:val="00B805A3"/>
    <w:rsid w:val="00B805B8"/>
    <w:rsid w:val="00B80616"/>
    <w:rsid w:val="00B806A0"/>
    <w:rsid w:val="00B807FE"/>
    <w:rsid w:val="00B80BD0"/>
    <w:rsid w:val="00B80CC2"/>
    <w:rsid w:val="00B80D72"/>
    <w:rsid w:val="00B81010"/>
    <w:rsid w:val="00B811E0"/>
    <w:rsid w:val="00B81291"/>
    <w:rsid w:val="00B813BE"/>
    <w:rsid w:val="00B81434"/>
    <w:rsid w:val="00B8164E"/>
    <w:rsid w:val="00B81A3C"/>
    <w:rsid w:val="00B81BAE"/>
    <w:rsid w:val="00B81E55"/>
    <w:rsid w:val="00B81F5F"/>
    <w:rsid w:val="00B82059"/>
    <w:rsid w:val="00B82599"/>
    <w:rsid w:val="00B82600"/>
    <w:rsid w:val="00B82A34"/>
    <w:rsid w:val="00B82C76"/>
    <w:rsid w:val="00B83006"/>
    <w:rsid w:val="00B83181"/>
    <w:rsid w:val="00B831CF"/>
    <w:rsid w:val="00B83284"/>
    <w:rsid w:val="00B83391"/>
    <w:rsid w:val="00B835C5"/>
    <w:rsid w:val="00B83ACC"/>
    <w:rsid w:val="00B83AD1"/>
    <w:rsid w:val="00B83BB2"/>
    <w:rsid w:val="00B83D35"/>
    <w:rsid w:val="00B8405F"/>
    <w:rsid w:val="00B84093"/>
    <w:rsid w:val="00B842B1"/>
    <w:rsid w:val="00B8498C"/>
    <w:rsid w:val="00B849F6"/>
    <w:rsid w:val="00B84BE8"/>
    <w:rsid w:val="00B85115"/>
    <w:rsid w:val="00B851E6"/>
    <w:rsid w:val="00B8534F"/>
    <w:rsid w:val="00B859A7"/>
    <w:rsid w:val="00B859DF"/>
    <w:rsid w:val="00B85A3D"/>
    <w:rsid w:val="00B85CC1"/>
    <w:rsid w:val="00B85D29"/>
    <w:rsid w:val="00B8608F"/>
    <w:rsid w:val="00B865EB"/>
    <w:rsid w:val="00B86A53"/>
    <w:rsid w:val="00B86D32"/>
    <w:rsid w:val="00B86DF3"/>
    <w:rsid w:val="00B872A6"/>
    <w:rsid w:val="00B8790A"/>
    <w:rsid w:val="00B87AC9"/>
    <w:rsid w:val="00B87BD7"/>
    <w:rsid w:val="00B87CF2"/>
    <w:rsid w:val="00B87D19"/>
    <w:rsid w:val="00B90009"/>
    <w:rsid w:val="00B9012A"/>
    <w:rsid w:val="00B901B2"/>
    <w:rsid w:val="00B90277"/>
    <w:rsid w:val="00B907BB"/>
    <w:rsid w:val="00B908BA"/>
    <w:rsid w:val="00B908C1"/>
    <w:rsid w:val="00B908C7"/>
    <w:rsid w:val="00B90ACE"/>
    <w:rsid w:val="00B90B14"/>
    <w:rsid w:val="00B90DCB"/>
    <w:rsid w:val="00B91029"/>
    <w:rsid w:val="00B9116C"/>
    <w:rsid w:val="00B914CD"/>
    <w:rsid w:val="00B9153F"/>
    <w:rsid w:val="00B916D2"/>
    <w:rsid w:val="00B91B5B"/>
    <w:rsid w:val="00B9200F"/>
    <w:rsid w:val="00B92175"/>
    <w:rsid w:val="00B921DC"/>
    <w:rsid w:val="00B922F2"/>
    <w:rsid w:val="00B92484"/>
    <w:rsid w:val="00B9255D"/>
    <w:rsid w:val="00B92860"/>
    <w:rsid w:val="00B928F6"/>
    <w:rsid w:val="00B92AB2"/>
    <w:rsid w:val="00B92D7B"/>
    <w:rsid w:val="00B9301B"/>
    <w:rsid w:val="00B930C4"/>
    <w:rsid w:val="00B930DB"/>
    <w:rsid w:val="00B93165"/>
    <w:rsid w:val="00B93258"/>
    <w:rsid w:val="00B936CE"/>
    <w:rsid w:val="00B93841"/>
    <w:rsid w:val="00B938A5"/>
    <w:rsid w:val="00B93B7A"/>
    <w:rsid w:val="00B93E96"/>
    <w:rsid w:val="00B94029"/>
    <w:rsid w:val="00B94034"/>
    <w:rsid w:val="00B94099"/>
    <w:rsid w:val="00B9455D"/>
    <w:rsid w:val="00B94627"/>
    <w:rsid w:val="00B94BC5"/>
    <w:rsid w:val="00B94CD2"/>
    <w:rsid w:val="00B94F6B"/>
    <w:rsid w:val="00B95168"/>
    <w:rsid w:val="00B95377"/>
    <w:rsid w:val="00B953A7"/>
    <w:rsid w:val="00B9548B"/>
    <w:rsid w:val="00B955ED"/>
    <w:rsid w:val="00B957A3"/>
    <w:rsid w:val="00B958BB"/>
    <w:rsid w:val="00B95A81"/>
    <w:rsid w:val="00B95BD0"/>
    <w:rsid w:val="00B95C6A"/>
    <w:rsid w:val="00B95E15"/>
    <w:rsid w:val="00B95F32"/>
    <w:rsid w:val="00B9618B"/>
    <w:rsid w:val="00B96364"/>
    <w:rsid w:val="00B9650E"/>
    <w:rsid w:val="00B96874"/>
    <w:rsid w:val="00B968AA"/>
    <w:rsid w:val="00B96B72"/>
    <w:rsid w:val="00B96BD6"/>
    <w:rsid w:val="00B96F90"/>
    <w:rsid w:val="00B9704C"/>
    <w:rsid w:val="00B970BF"/>
    <w:rsid w:val="00B9719C"/>
    <w:rsid w:val="00B97368"/>
    <w:rsid w:val="00B9746A"/>
    <w:rsid w:val="00B9776B"/>
    <w:rsid w:val="00B97827"/>
    <w:rsid w:val="00B97905"/>
    <w:rsid w:val="00B97AD1"/>
    <w:rsid w:val="00B97EEA"/>
    <w:rsid w:val="00BA022D"/>
    <w:rsid w:val="00BA025D"/>
    <w:rsid w:val="00BA0389"/>
    <w:rsid w:val="00BA051F"/>
    <w:rsid w:val="00BA096D"/>
    <w:rsid w:val="00BA0B82"/>
    <w:rsid w:val="00BA0C04"/>
    <w:rsid w:val="00BA10D2"/>
    <w:rsid w:val="00BA1174"/>
    <w:rsid w:val="00BA1693"/>
    <w:rsid w:val="00BA175A"/>
    <w:rsid w:val="00BA1934"/>
    <w:rsid w:val="00BA1A6E"/>
    <w:rsid w:val="00BA1C3E"/>
    <w:rsid w:val="00BA1E3B"/>
    <w:rsid w:val="00BA2007"/>
    <w:rsid w:val="00BA2034"/>
    <w:rsid w:val="00BA22BE"/>
    <w:rsid w:val="00BA23EB"/>
    <w:rsid w:val="00BA261E"/>
    <w:rsid w:val="00BA2983"/>
    <w:rsid w:val="00BA29C4"/>
    <w:rsid w:val="00BA3354"/>
    <w:rsid w:val="00BA3609"/>
    <w:rsid w:val="00BA36A6"/>
    <w:rsid w:val="00BA3759"/>
    <w:rsid w:val="00BA380C"/>
    <w:rsid w:val="00BA381C"/>
    <w:rsid w:val="00BA3A10"/>
    <w:rsid w:val="00BA3A6A"/>
    <w:rsid w:val="00BA3B50"/>
    <w:rsid w:val="00BA4661"/>
    <w:rsid w:val="00BA4CBC"/>
    <w:rsid w:val="00BA4F30"/>
    <w:rsid w:val="00BA4FDF"/>
    <w:rsid w:val="00BA531D"/>
    <w:rsid w:val="00BA5365"/>
    <w:rsid w:val="00BA53A8"/>
    <w:rsid w:val="00BA55E2"/>
    <w:rsid w:val="00BA569E"/>
    <w:rsid w:val="00BA5712"/>
    <w:rsid w:val="00BA573C"/>
    <w:rsid w:val="00BA5A32"/>
    <w:rsid w:val="00BA5D08"/>
    <w:rsid w:val="00BA5E40"/>
    <w:rsid w:val="00BA5F7B"/>
    <w:rsid w:val="00BA60DF"/>
    <w:rsid w:val="00BA6102"/>
    <w:rsid w:val="00BA61A3"/>
    <w:rsid w:val="00BA62B2"/>
    <w:rsid w:val="00BA62F2"/>
    <w:rsid w:val="00BA630C"/>
    <w:rsid w:val="00BA6945"/>
    <w:rsid w:val="00BA69B7"/>
    <w:rsid w:val="00BA6B3D"/>
    <w:rsid w:val="00BA6D81"/>
    <w:rsid w:val="00BA6E6D"/>
    <w:rsid w:val="00BA6ECD"/>
    <w:rsid w:val="00BA6F77"/>
    <w:rsid w:val="00BA6FFA"/>
    <w:rsid w:val="00BA73B1"/>
    <w:rsid w:val="00BA769A"/>
    <w:rsid w:val="00BA7A4C"/>
    <w:rsid w:val="00BA7C31"/>
    <w:rsid w:val="00BA7DDB"/>
    <w:rsid w:val="00BA7F30"/>
    <w:rsid w:val="00BA7F7F"/>
    <w:rsid w:val="00BB00E8"/>
    <w:rsid w:val="00BB0399"/>
    <w:rsid w:val="00BB041A"/>
    <w:rsid w:val="00BB04B8"/>
    <w:rsid w:val="00BB067B"/>
    <w:rsid w:val="00BB068B"/>
    <w:rsid w:val="00BB090B"/>
    <w:rsid w:val="00BB092F"/>
    <w:rsid w:val="00BB0A28"/>
    <w:rsid w:val="00BB0BF9"/>
    <w:rsid w:val="00BB0FB2"/>
    <w:rsid w:val="00BB107B"/>
    <w:rsid w:val="00BB10F9"/>
    <w:rsid w:val="00BB1721"/>
    <w:rsid w:val="00BB19EC"/>
    <w:rsid w:val="00BB19F9"/>
    <w:rsid w:val="00BB239C"/>
    <w:rsid w:val="00BB2562"/>
    <w:rsid w:val="00BB2664"/>
    <w:rsid w:val="00BB267F"/>
    <w:rsid w:val="00BB26E7"/>
    <w:rsid w:val="00BB274E"/>
    <w:rsid w:val="00BB283D"/>
    <w:rsid w:val="00BB2AC9"/>
    <w:rsid w:val="00BB2BDA"/>
    <w:rsid w:val="00BB2BF0"/>
    <w:rsid w:val="00BB3000"/>
    <w:rsid w:val="00BB343D"/>
    <w:rsid w:val="00BB3677"/>
    <w:rsid w:val="00BB3882"/>
    <w:rsid w:val="00BB39EA"/>
    <w:rsid w:val="00BB3BAD"/>
    <w:rsid w:val="00BB3C6F"/>
    <w:rsid w:val="00BB3D78"/>
    <w:rsid w:val="00BB3DD5"/>
    <w:rsid w:val="00BB3E71"/>
    <w:rsid w:val="00BB3E9B"/>
    <w:rsid w:val="00BB403E"/>
    <w:rsid w:val="00BB4067"/>
    <w:rsid w:val="00BB442B"/>
    <w:rsid w:val="00BB44B4"/>
    <w:rsid w:val="00BB4B13"/>
    <w:rsid w:val="00BB4D8B"/>
    <w:rsid w:val="00BB4F2B"/>
    <w:rsid w:val="00BB50AE"/>
    <w:rsid w:val="00BB517D"/>
    <w:rsid w:val="00BB5331"/>
    <w:rsid w:val="00BB5377"/>
    <w:rsid w:val="00BB5386"/>
    <w:rsid w:val="00BB545C"/>
    <w:rsid w:val="00BB55BE"/>
    <w:rsid w:val="00BB5780"/>
    <w:rsid w:val="00BB5B4A"/>
    <w:rsid w:val="00BB5C99"/>
    <w:rsid w:val="00BB5E06"/>
    <w:rsid w:val="00BB6079"/>
    <w:rsid w:val="00BB61FB"/>
    <w:rsid w:val="00BB62FD"/>
    <w:rsid w:val="00BB65E2"/>
    <w:rsid w:val="00BB698B"/>
    <w:rsid w:val="00BB6BC2"/>
    <w:rsid w:val="00BB6BEE"/>
    <w:rsid w:val="00BB6C09"/>
    <w:rsid w:val="00BB701B"/>
    <w:rsid w:val="00BB7221"/>
    <w:rsid w:val="00BB742C"/>
    <w:rsid w:val="00BB7479"/>
    <w:rsid w:val="00BB76E3"/>
    <w:rsid w:val="00BB77BA"/>
    <w:rsid w:val="00BB7C08"/>
    <w:rsid w:val="00BB7DA9"/>
    <w:rsid w:val="00BB7E32"/>
    <w:rsid w:val="00BC025D"/>
    <w:rsid w:val="00BC043C"/>
    <w:rsid w:val="00BC0444"/>
    <w:rsid w:val="00BC06AB"/>
    <w:rsid w:val="00BC09E0"/>
    <w:rsid w:val="00BC0A96"/>
    <w:rsid w:val="00BC1040"/>
    <w:rsid w:val="00BC1041"/>
    <w:rsid w:val="00BC1219"/>
    <w:rsid w:val="00BC16C4"/>
    <w:rsid w:val="00BC192D"/>
    <w:rsid w:val="00BC1CEE"/>
    <w:rsid w:val="00BC1F1E"/>
    <w:rsid w:val="00BC1F42"/>
    <w:rsid w:val="00BC1FA2"/>
    <w:rsid w:val="00BC216C"/>
    <w:rsid w:val="00BC240F"/>
    <w:rsid w:val="00BC24EC"/>
    <w:rsid w:val="00BC299A"/>
    <w:rsid w:val="00BC2AFC"/>
    <w:rsid w:val="00BC2E02"/>
    <w:rsid w:val="00BC2E05"/>
    <w:rsid w:val="00BC2E5C"/>
    <w:rsid w:val="00BC342E"/>
    <w:rsid w:val="00BC34F6"/>
    <w:rsid w:val="00BC36D8"/>
    <w:rsid w:val="00BC3723"/>
    <w:rsid w:val="00BC39CC"/>
    <w:rsid w:val="00BC3D04"/>
    <w:rsid w:val="00BC3D5D"/>
    <w:rsid w:val="00BC3F79"/>
    <w:rsid w:val="00BC404F"/>
    <w:rsid w:val="00BC41D0"/>
    <w:rsid w:val="00BC454E"/>
    <w:rsid w:val="00BC456A"/>
    <w:rsid w:val="00BC4611"/>
    <w:rsid w:val="00BC465F"/>
    <w:rsid w:val="00BC4760"/>
    <w:rsid w:val="00BC485D"/>
    <w:rsid w:val="00BC4E3E"/>
    <w:rsid w:val="00BC5000"/>
    <w:rsid w:val="00BC5032"/>
    <w:rsid w:val="00BC56DC"/>
    <w:rsid w:val="00BC57BB"/>
    <w:rsid w:val="00BC57D0"/>
    <w:rsid w:val="00BC5929"/>
    <w:rsid w:val="00BC595D"/>
    <w:rsid w:val="00BC5A01"/>
    <w:rsid w:val="00BC5E02"/>
    <w:rsid w:val="00BC62C2"/>
    <w:rsid w:val="00BC633A"/>
    <w:rsid w:val="00BC66B5"/>
    <w:rsid w:val="00BC68ED"/>
    <w:rsid w:val="00BC6904"/>
    <w:rsid w:val="00BC6908"/>
    <w:rsid w:val="00BC71B7"/>
    <w:rsid w:val="00BC73CF"/>
    <w:rsid w:val="00BC745B"/>
    <w:rsid w:val="00BC796D"/>
    <w:rsid w:val="00BC79DF"/>
    <w:rsid w:val="00BC7F41"/>
    <w:rsid w:val="00BC7FE3"/>
    <w:rsid w:val="00BD0248"/>
    <w:rsid w:val="00BD03DB"/>
    <w:rsid w:val="00BD065D"/>
    <w:rsid w:val="00BD0830"/>
    <w:rsid w:val="00BD0AED"/>
    <w:rsid w:val="00BD0E7A"/>
    <w:rsid w:val="00BD0FAB"/>
    <w:rsid w:val="00BD0FF7"/>
    <w:rsid w:val="00BD101D"/>
    <w:rsid w:val="00BD1CA4"/>
    <w:rsid w:val="00BD1E75"/>
    <w:rsid w:val="00BD2587"/>
    <w:rsid w:val="00BD2663"/>
    <w:rsid w:val="00BD2700"/>
    <w:rsid w:val="00BD275D"/>
    <w:rsid w:val="00BD291D"/>
    <w:rsid w:val="00BD2CBD"/>
    <w:rsid w:val="00BD2D41"/>
    <w:rsid w:val="00BD2FA3"/>
    <w:rsid w:val="00BD36BA"/>
    <w:rsid w:val="00BD39BF"/>
    <w:rsid w:val="00BD3B80"/>
    <w:rsid w:val="00BD3E19"/>
    <w:rsid w:val="00BD4627"/>
    <w:rsid w:val="00BD4766"/>
    <w:rsid w:val="00BD4789"/>
    <w:rsid w:val="00BD48E0"/>
    <w:rsid w:val="00BD4BCC"/>
    <w:rsid w:val="00BD4C1F"/>
    <w:rsid w:val="00BD4C2B"/>
    <w:rsid w:val="00BD5232"/>
    <w:rsid w:val="00BD5341"/>
    <w:rsid w:val="00BD554B"/>
    <w:rsid w:val="00BD580F"/>
    <w:rsid w:val="00BD5A2F"/>
    <w:rsid w:val="00BD5B0B"/>
    <w:rsid w:val="00BD5E6A"/>
    <w:rsid w:val="00BD5FCE"/>
    <w:rsid w:val="00BD6223"/>
    <w:rsid w:val="00BD6459"/>
    <w:rsid w:val="00BD6500"/>
    <w:rsid w:val="00BD6BD6"/>
    <w:rsid w:val="00BD6C56"/>
    <w:rsid w:val="00BD7012"/>
    <w:rsid w:val="00BD7076"/>
    <w:rsid w:val="00BD73C1"/>
    <w:rsid w:val="00BD7719"/>
    <w:rsid w:val="00BD7ACC"/>
    <w:rsid w:val="00BD7C8A"/>
    <w:rsid w:val="00BD7F9D"/>
    <w:rsid w:val="00BE00FF"/>
    <w:rsid w:val="00BE01ED"/>
    <w:rsid w:val="00BE0242"/>
    <w:rsid w:val="00BE0261"/>
    <w:rsid w:val="00BE04B3"/>
    <w:rsid w:val="00BE099E"/>
    <w:rsid w:val="00BE09BE"/>
    <w:rsid w:val="00BE0AEA"/>
    <w:rsid w:val="00BE0BF8"/>
    <w:rsid w:val="00BE0C0C"/>
    <w:rsid w:val="00BE0EC1"/>
    <w:rsid w:val="00BE10A1"/>
    <w:rsid w:val="00BE10B1"/>
    <w:rsid w:val="00BE138F"/>
    <w:rsid w:val="00BE1526"/>
    <w:rsid w:val="00BE16E0"/>
    <w:rsid w:val="00BE1ADC"/>
    <w:rsid w:val="00BE1AE0"/>
    <w:rsid w:val="00BE1B01"/>
    <w:rsid w:val="00BE1EF3"/>
    <w:rsid w:val="00BE1F63"/>
    <w:rsid w:val="00BE1FD1"/>
    <w:rsid w:val="00BE21BB"/>
    <w:rsid w:val="00BE23E0"/>
    <w:rsid w:val="00BE241E"/>
    <w:rsid w:val="00BE24D4"/>
    <w:rsid w:val="00BE2523"/>
    <w:rsid w:val="00BE2576"/>
    <w:rsid w:val="00BE2595"/>
    <w:rsid w:val="00BE259A"/>
    <w:rsid w:val="00BE25BE"/>
    <w:rsid w:val="00BE283D"/>
    <w:rsid w:val="00BE2B72"/>
    <w:rsid w:val="00BE2BEB"/>
    <w:rsid w:val="00BE2EB0"/>
    <w:rsid w:val="00BE2EB7"/>
    <w:rsid w:val="00BE300A"/>
    <w:rsid w:val="00BE316A"/>
    <w:rsid w:val="00BE31F2"/>
    <w:rsid w:val="00BE3218"/>
    <w:rsid w:val="00BE331F"/>
    <w:rsid w:val="00BE3608"/>
    <w:rsid w:val="00BE36CB"/>
    <w:rsid w:val="00BE391B"/>
    <w:rsid w:val="00BE3959"/>
    <w:rsid w:val="00BE3AE8"/>
    <w:rsid w:val="00BE3AFC"/>
    <w:rsid w:val="00BE3B84"/>
    <w:rsid w:val="00BE3EAB"/>
    <w:rsid w:val="00BE40D9"/>
    <w:rsid w:val="00BE41B1"/>
    <w:rsid w:val="00BE46B7"/>
    <w:rsid w:val="00BE4A29"/>
    <w:rsid w:val="00BE4D51"/>
    <w:rsid w:val="00BE5000"/>
    <w:rsid w:val="00BE551B"/>
    <w:rsid w:val="00BE5701"/>
    <w:rsid w:val="00BE6276"/>
    <w:rsid w:val="00BE66DF"/>
    <w:rsid w:val="00BE66E9"/>
    <w:rsid w:val="00BE68E2"/>
    <w:rsid w:val="00BE69FF"/>
    <w:rsid w:val="00BE6A95"/>
    <w:rsid w:val="00BE6CB1"/>
    <w:rsid w:val="00BE6D80"/>
    <w:rsid w:val="00BE6F38"/>
    <w:rsid w:val="00BE7406"/>
    <w:rsid w:val="00BE77E1"/>
    <w:rsid w:val="00BE7845"/>
    <w:rsid w:val="00BE7847"/>
    <w:rsid w:val="00BE787A"/>
    <w:rsid w:val="00BE78BC"/>
    <w:rsid w:val="00BE7FAB"/>
    <w:rsid w:val="00BF022D"/>
    <w:rsid w:val="00BF026B"/>
    <w:rsid w:val="00BF0386"/>
    <w:rsid w:val="00BF046A"/>
    <w:rsid w:val="00BF048B"/>
    <w:rsid w:val="00BF04D1"/>
    <w:rsid w:val="00BF0950"/>
    <w:rsid w:val="00BF09CF"/>
    <w:rsid w:val="00BF0DA1"/>
    <w:rsid w:val="00BF0DF3"/>
    <w:rsid w:val="00BF0F40"/>
    <w:rsid w:val="00BF1024"/>
    <w:rsid w:val="00BF14E4"/>
    <w:rsid w:val="00BF18E4"/>
    <w:rsid w:val="00BF1C4D"/>
    <w:rsid w:val="00BF1CC7"/>
    <w:rsid w:val="00BF1DEE"/>
    <w:rsid w:val="00BF1E2F"/>
    <w:rsid w:val="00BF1FB5"/>
    <w:rsid w:val="00BF21B9"/>
    <w:rsid w:val="00BF241E"/>
    <w:rsid w:val="00BF2718"/>
    <w:rsid w:val="00BF2775"/>
    <w:rsid w:val="00BF2913"/>
    <w:rsid w:val="00BF29C2"/>
    <w:rsid w:val="00BF2B18"/>
    <w:rsid w:val="00BF2FA3"/>
    <w:rsid w:val="00BF308A"/>
    <w:rsid w:val="00BF3426"/>
    <w:rsid w:val="00BF348F"/>
    <w:rsid w:val="00BF389E"/>
    <w:rsid w:val="00BF38BE"/>
    <w:rsid w:val="00BF3CA6"/>
    <w:rsid w:val="00BF3DC2"/>
    <w:rsid w:val="00BF3ED2"/>
    <w:rsid w:val="00BF41C8"/>
    <w:rsid w:val="00BF4289"/>
    <w:rsid w:val="00BF4507"/>
    <w:rsid w:val="00BF4616"/>
    <w:rsid w:val="00BF467D"/>
    <w:rsid w:val="00BF478B"/>
    <w:rsid w:val="00BF4D68"/>
    <w:rsid w:val="00BF4DAC"/>
    <w:rsid w:val="00BF4DB7"/>
    <w:rsid w:val="00BF53C6"/>
    <w:rsid w:val="00BF54CE"/>
    <w:rsid w:val="00BF56AC"/>
    <w:rsid w:val="00BF5A8D"/>
    <w:rsid w:val="00BF5B35"/>
    <w:rsid w:val="00BF5D99"/>
    <w:rsid w:val="00BF5DFF"/>
    <w:rsid w:val="00BF5FC7"/>
    <w:rsid w:val="00BF62C9"/>
    <w:rsid w:val="00BF6404"/>
    <w:rsid w:val="00BF678E"/>
    <w:rsid w:val="00BF68A0"/>
    <w:rsid w:val="00BF6AE4"/>
    <w:rsid w:val="00BF6C74"/>
    <w:rsid w:val="00BF6D82"/>
    <w:rsid w:val="00BF6ECF"/>
    <w:rsid w:val="00BF6F78"/>
    <w:rsid w:val="00BF7277"/>
    <w:rsid w:val="00BF73BA"/>
    <w:rsid w:val="00BF746B"/>
    <w:rsid w:val="00BF75BB"/>
    <w:rsid w:val="00BF7737"/>
    <w:rsid w:val="00BF78B7"/>
    <w:rsid w:val="00BF7B48"/>
    <w:rsid w:val="00BF7C08"/>
    <w:rsid w:val="00BF7E71"/>
    <w:rsid w:val="00C000D1"/>
    <w:rsid w:val="00C001BA"/>
    <w:rsid w:val="00C00292"/>
    <w:rsid w:val="00C0070C"/>
    <w:rsid w:val="00C008AC"/>
    <w:rsid w:val="00C011B2"/>
    <w:rsid w:val="00C01236"/>
    <w:rsid w:val="00C012F4"/>
    <w:rsid w:val="00C013AC"/>
    <w:rsid w:val="00C014A1"/>
    <w:rsid w:val="00C01989"/>
    <w:rsid w:val="00C01991"/>
    <w:rsid w:val="00C01C9F"/>
    <w:rsid w:val="00C01CAA"/>
    <w:rsid w:val="00C01E2C"/>
    <w:rsid w:val="00C02622"/>
    <w:rsid w:val="00C029D1"/>
    <w:rsid w:val="00C02B27"/>
    <w:rsid w:val="00C02D93"/>
    <w:rsid w:val="00C0305D"/>
    <w:rsid w:val="00C0311D"/>
    <w:rsid w:val="00C032F7"/>
    <w:rsid w:val="00C037D7"/>
    <w:rsid w:val="00C03852"/>
    <w:rsid w:val="00C038A8"/>
    <w:rsid w:val="00C03A62"/>
    <w:rsid w:val="00C03A70"/>
    <w:rsid w:val="00C03B01"/>
    <w:rsid w:val="00C04364"/>
    <w:rsid w:val="00C04448"/>
    <w:rsid w:val="00C04457"/>
    <w:rsid w:val="00C04503"/>
    <w:rsid w:val="00C04564"/>
    <w:rsid w:val="00C0459C"/>
    <w:rsid w:val="00C04922"/>
    <w:rsid w:val="00C04CBB"/>
    <w:rsid w:val="00C04DDC"/>
    <w:rsid w:val="00C04E29"/>
    <w:rsid w:val="00C05405"/>
    <w:rsid w:val="00C054D7"/>
    <w:rsid w:val="00C056EF"/>
    <w:rsid w:val="00C057E4"/>
    <w:rsid w:val="00C05CC5"/>
    <w:rsid w:val="00C05D4B"/>
    <w:rsid w:val="00C05FEC"/>
    <w:rsid w:val="00C061FE"/>
    <w:rsid w:val="00C06494"/>
    <w:rsid w:val="00C0655F"/>
    <w:rsid w:val="00C065E8"/>
    <w:rsid w:val="00C0685F"/>
    <w:rsid w:val="00C06D29"/>
    <w:rsid w:val="00C06E67"/>
    <w:rsid w:val="00C06F55"/>
    <w:rsid w:val="00C07223"/>
    <w:rsid w:val="00C07283"/>
    <w:rsid w:val="00C0751B"/>
    <w:rsid w:val="00C075E6"/>
    <w:rsid w:val="00C07606"/>
    <w:rsid w:val="00C0771A"/>
    <w:rsid w:val="00C078A1"/>
    <w:rsid w:val="00C103C0"/>
    <w:rsid w:val="00C10580"/>
    <w:rsid w:val="00C1072F"/>
    <w:rsid w:val="00C109A6"/>
    <w:rsid w:val="00C10BC8"/>
    <w:rsid w:val="00C10DDF"/>
    <w:rsid w:val="00C11075"/>
    <w:rsid w:val="00C116E2"/>
    <w:rsid w:val="00C119DE"/>
    <w:rsid w:val="00C11E19"/>
    <w:rsid w:val="00C11FD3"/>
    <w:rsid w:val="00C11FE3"/>
    <w:rsid w:val="00C120D0"/>
    <w:rsid w:val="00C1299D"/>
    <w:rsid w:val="00C12B56"/>
    <w:rsid w:val="00C13320"/>
    <w:rsid w:val="00C134A8"/>
    <w:rsid w:val="00C13607"/>
    <w:rsid w:val="00C1360D"/>
    <w:rsid w:val="00C138A7"/>
    <w:rsid w:val="00C13B08"/>
    <w:rsid w:val="00C13B71"/>
    <w:rsid w:val="00C13D31"/>
    <w:rsid w:val="00C14025"/>
    <w:rsid w:val="00C142AE"/>
    <w:rsid w:val="00C1496A"/>
    <w:rsid w:val="00C14BAD"/>
    <w:rsid w:val="00C14BBE"/>
    <w:rsid w:val="00C14BF0"/>
    <w:rsid w:val="00C150E7"/>
    <w:rsid w:val="00C15497"/>
    <w:rsid w:val="00C15966"/>
    <w:rsid w:val="00C15BA8"/>
    <w:rsid w:val="00C15FE5"/>
    <w:rsid w:val="00C1609F"/>
    <w:rsid w:val="00C1619D"/>
    <w:rsid w:val="00C161A9"/>
    <w:rsid w:val="00C164A7"/>
    <w:rsid w:val="00C167C8"/>
    <w:rsid w:val="00C167DD"/>
    <w:rsid w:val="00C1687F"/>
    <w:rsid w:val="00C16989"/>
    <w:rsid w:val="00C16D0C"/>
    <w:rsid w:val="00C17243"/>
    <w:rsid w:val="00C17293"/>
    <w:rsid w:val="00C1769B"/>
    <w:rsid w:val="00C176A3"/>
    <w:rsid w:val="00C1789D"/>
    <w:rsid w:val="00C178D4"/>
    <w:rsid w:val="00C17915"/>
    <w:rsid w:val="00C17940"/>
    <w:rsid w:val="00C179E3"/>
    <w:rsid w:val="00C17AA7"/>
    <w:rsid w:val="00C17E56"/>
    <w:rsid w:val="00C17F15"/>
    <w:rsid w:val="00C17F35"/>
    <w:rsid w:val="00C2036F"/>
    <w:rsid w:val="00C20461"/>
    <w:rsid w:val="00C20529"/>
    <w:rsid w:val="00C205C8"/>
    <w:rsid w:val="00C205DA"/>
    <w:rsid w:val="00C20628"/>
    <w:rsid w:val="00C20AF3"/>
    <w:rsid w:val="00C20C34"/>
    <w:rsid w:val="00C20EEA"/>
    <w:rsid w:val="00C2113E"/>
    <w:rsid w:val="00C212FB"/>
    <w:rsid w:val="00C215B7"/>
    <w:rsid w:val="00C215D6"/>
    <w:rsid w:val="00C216FE"/>
    <w:rsid w:val="00C2181B"/>
    <w:rsid w:val="00C218AD"/>
    <w:rsid w:val="00C2191D"/>
    <w:rsid w:val="00C21A8E"/>
    <w:rsid w:val="00C21CB3"/>
    <w:rsid w:val="00C21D5F"/>
    <w:rsid w:val="00C21E70"/>
    <w:rsid w:val="00C22308"/>
    <w:rsid w:val="00C2249B"/>
    <w:rsid w:val="00C225A8"/>
    <w:rsid w:val="00C226C3"/>
    <w:rsid w:val="00C2299C"/>
    <w:rsid w:val="00C22B78"/>
    <w:rsid w:val="00C22CFE"/>
    <w:rsid w:val="00C22D28"/>
    <w:rsid w:val="00C22F29"/>
    <w:rsid w:val="00C23173"/>
    <w:rsid w:val="00C23440"/>
    <w:rsid w:val="00C235CB"/>
    <w:rsid w:val="00C23790"/>
    <w:rsid w:val="00C237AC"/>
    <w:rsid w:val="00C23841"/>
    <w:rsid w:val="00C23BAA"/>
    <w:rsid w:val="00C23BF7"/>
    <w:rsid w:val="00C243DF"/>
    <w:rsid w:val="00C246D2"/>
    <w:rsid w:val="00C2481E"/>
    <w:rsid w:val="00C24B80"/>
    <w:rsid w:val="00C24C62"/>
    <w:rsid w:val="00C24CDF"/>
    <w:rsid w:val="00C24F06"/>
    <w:rsid w:val="00C2508D"/>
    <w:rsid w:val="00C25169"/>
    <w:rsid w:val="00C251BC"/>
    <w:rsid w:val="00C25215"/>
    <w:rsid w:val="00C25266"/>
    <w:rsid w:val="00C25347"/>
    <w:rsid w:val="00C2537D"/>
    <w:rsid w:val="00C2558B"/>
    <w:rsid w:val="00C256B0"/>
    <w:rsid w:val="00C256E3"/>
    <w:rsid w:val="00C25876"/>
    <w:rsid w:val="00C25AC3"/>
    <w:rsid w:val="00C25E65"/>
    <w:rsid w:val="00C25F95"/>
    <w:rsid w:val="00C260D4"/>
    <w:rsid w:val="00C262FB"/>
    <w:rsid w:val="00C265F4"/>
    <w:rsid w:val="00C268A3"/>
    <w:rsid w:val="00C26B9E"/>
    <w:rsid w:val="00C26D2A"/>
    <w:rsid w:val="00C26D44"/>
    <w:rsid w:val="00C26F26"/>
    <w:rsid w:val="00C27095"/>
    <w:rsid w:val="00C27131"/>
    <w:rsid w:val="00C271AC"/>
    <w:rsid w:val="00C2729A"/>
    <w:rsid w:val="00C2730D"/>
    <w:rsid w:val="00C273E5"/>
    <w:rsid w:val="00C27432"/>
    <w:rsid w:val="00C274A8"/>
    <w:rsid w:val="00C27579"/>
    <w:rsid w:val="00C27788"/>
    <w:rsid w:val="00C2799E"/>
    <w:rsid w:val="00C27B6F"/>
    <w:rsid w:val="00C27D2E"/>
    <w:rsid w:val="00C27DD7"/>
    <w:rsid w:val="00C27E9E"/>
    <w:rsid w:val="00C30005"/>
    <w:rsid w:val="00C3048D"/>
    <w:rsid w:val="00C305E9"/>
    <w:rsid w:val="00C30727"/>
    <w:rsid w:val="00C3095D"/>
    <w:rsid w:val="00C30B3E"/>
    <w:rsid w:val="00C30B7A"/>
    <w:rsid w:val="00C30D63"/>
    <w:rsid w:val="00C30E33"/>
    <w:rsid w:val="00C3102B"/>
    <w:rsid w:val="00C31136"/>
    <w:rsid w:val="00C311EA"/>
    <w:rsid w:val="00C312CF"/>
    <w:rsid w:val="00C314B5"/>
    <w:rsid w:val="00C3155A"/>
    <w:rsid w:val="00C315CD"/>
    <w:rsid w:val="00C316A4"/>
    <w:rsid w:val="00C31720"/>
    <w:rsid w:val="00C318AA"/>
    <w:rsid w:val="00C3196C"/>
    <w:rsid w:val="00C319A0"/>
    <w:rsid w:val="00C31B19"/>
    <w:rsid w:val="00C31B84"/>
    <w:rsid w:val="00C31DFF"/>
    <w:rsid w:val="00C31F4C"/>
    <w:rsid w:val="00C32C7F"/>
    <w:rsid w:val="00C32DB5"/>
    <w:rsid w:val="00C33014"/>
    <w:rsid w:val="00C3308C"/>
    <w:rsid w:val="00C333F3"/>
    <w:rsid w:val="00C33C4B"/>
    <w:rsid w:val="00C33CE6"/>
    <w:rsid w:val="00C3409C"/>
    <w:rsid w:val="00C3425B"/>
    <w:rsid w:val="00C342CD"/>
    <w:rsid w:val="00C3475F"/>
    <w:rsid w:val="00C349BA"/>
    <w:rsid w:val="00C34DE5"/>
    <w:rsid w:val="00C34F4F"/>
    <w:rsid w:val="00C35015"/>
    <w:rsid w:val="00C3509E"/>
    <w:rsid w:val="00C350C4"/>
    <w:rsid w:val="00C351AA"/>
    <w:rsid w:val="00C352BA"/>
    <w:rsid w:val="00C3545A"/>
    <w:rsid w:val="00C35629"/>
    <w:rsid w:val="00C35AD2"/>
    <w:rsid w:val="00C35B34"/>
    <w:rsid w:val="00C35D2B"/>
    <w:rsid w:val="00C35E44"/>
    <w:rsid w:val="00C361F6"/>
    <w:rsid w:val="00C36373"/>
    <w:rsid w:val="00C36519"/>
    <w:rsid w:val="00C365BF"/>
    <w:rsid w:val="00C36679"/>
    <w:rsid w:val="00C36755"/>
    <w:rsid w:val="00C369DC"/>
    <w:rsid w:val="00C36BA5"/>
    <w:rsid w:val="00C36F53"/>
    <w:rsid w:val="00C3731A"/>
    <w:rsid w:val="00C37387"/>
    <w:rsid w:val="00C3747A"/>
    <w:rsid w:val="00C37865"/>
    <w:rsid w:val="00C37888"/>
    <w:rsid w:val="00C37A13"/>
    <w:rsid w:val="00C37BB3"/>
    <w:rsid w:val="00C37CAF"/>
    <w:rsid w:val="00C37DD2"/>
    <w:rsid w:val="00C37F32"/>
    <w:rsid w:val="00C4000B"/>
    <w:rsid w:val="00C400BE"/>
    <w:rsid w:val="00C40103"/>
    <w:rsid w:val="00C40105"/>
    <w:rsid w:val="00C40729"/>
    <w:rsid w:val="00C4090C"/>
    <w:rsid w:val="00C40CAF"/>
    <w:rsid w:val="00C40DCD"/>
    <w:rsid w:val="00C410F1"/>
    <w:rsid w:val="00C41245"/>
    <w:rsid w:val="00C412C0"/>
    <w:rsid w:val="00C412F2"/>
    <w:rsid w:val="00C4175C"/>
    <w:rsid w:val="00C41859"/>
    <w:rsid w:val="00C41BF6"/>
    <w:rsid w:val="00C41E58"/>
    <w:rsid w:val="00C41F1D"/>
    <w:rsid w:val="00C41F5C"/>
    <w:rsid w:val="00C420CB"/>
    <w:rsid w:val="00C42169"/>
    <w:rsid w:val="00C421C7"/>
    <w:rsid w:val="00C4226E"/>
    <w:rsid w:val="00C42435"/>
    <w:rsid w:val="00C427CD"/>
    <w:rsid w:val="00C42845"/>
    <w:rsid w:val="00C42934"/>
    <w:rsid w:val="00C42AB4"/>
    <w:rsid w:val="00C42FE5"/>
    <w:rsid w:val="00C438BA"/>
    <w:rsid w:val="00C43CBD"/>
    <w:rsid w:val="00C43CFF"/>
    <w:rsid w:val="00C43D6D"/>
    <w:rsid w:val="00C43DBA"/>
    <w:rsid w:val="00C43E35"/>
    <w:rsid w:val="00C43FB3"/>
    <w:rsid w:val="00C43FD3"/>
    <w:rsid w:val="00C440BA"/>
    <w:rsid w:val="00C440E1"/>
    <w:rsid w:val="00C441AE"/>
    <w:rsid w:val="00C44357"/>
    <w:rsid w:val="00C44558"/>
    <w:rsid w:val="00C44915"/>
    <w:rsid w:val="00C4497D"/>
    <w:rsid w:val="00C44A76"/>
    <w:rsid w:val="00C44BAE"/>
    <w:rsid w:val="00C45144"/>
    <w:rsid w:val="00C45188"/>
    <w:rsid w:val="00C4545D"/>
    <w:rsid w:val="00C456FD"/>
    <w:rsid w:val="00C45812"/>
    <w:rsid w:val="00C45BB2"/>
    <w:rsid w:val="00C45C52"/>
    <w:rsid w:val="00C45D58"/>
    <w:rsid w:val="00C45F08"/>
    <w:rsid w:val="00C4603D"/>
    <w:rsid w:val="00C4643D"/>
    <w:rsid w:val="00C4650A"/>
    <w:rsid w:val="00C46543"/>
    <w:rsid w:val="00C467B4"/>
    <w:rsid w:val="00C46B18"/>
    <w:rsid w:val="00C46CDA"/>
    <w:rsid w:val="00C46D41"/>
    <w:rsid w:val="00C46DF0"/>
    <w:rsid w:val="00C46E62"/>
    <w:rsid w:val="00C46FA7"/>
    <w:rsid w:val="00C4702B"/>
    <w:rsid w:val="00C4774D"/>
    <w:rsid w:val="00C47A49"/>
    <w:rsid w:val="00C47B32"/>
    <w:rsid w:val="00C47CBA"/>
    <w:rsid w:val="00C50042"/>
    <w:rsid w:val="00C50188"/>
    <w:rsid w:val="00C5021D"/>
    <w:rsid w:val="00C502C2"/>
    <w:rsid w:val="00C5037C"/>
    <w:rsid w:val="00C5047C"/>
    <w:rsid w:val="00C5056C"/>
    <w:rsid w:val="00C50772"/>
    <w:rsid w:val="00C50B58"/>
    <w:rsid w:val="00C50BEC"/>
    <w:rsid w:val="00C50C5B"/>
    <w:rsid w:val="00C5105C"/>
    <w:rsid w:val="00C51234"/>
    <w:rsid w:val="00C51722"/>
    <w:rsid w:val="00C51C9D"/>
    <w:rsid w:val="00C51CB8"/>
    <w:rsid w:val="00C51CE7"/>
    <w:rsid w:val="00C51D2E"/>
    <w:rsid w:val="00C52351"/>
    <w:rsid w:val="00C5257D"/>
    <w:rsid w:val="00C527CB"/>
    <w:rsid w:val="00C5280E"/>
    <w:rsid w:val="00C528E0"/>
    <w:rsid w:val="00C52927"/>
    <w:rsid w:val="00C52AA2"/>
    <w:rsid w:val="00C52B76"/>
    <w:rsid w:val="00C52F47"/>
    <w:rsid w:val="00C530BB"/>
    <w:rsid w:val="00C5313A"/>
    <w:rsid w:val="00C53345"/>
    <w:rsid w:val="00C534B7"/>
    <w:rsid w:val="00C539ED"/>
    <w:rsid w:val="00C53A1D"/>
    <w:rsid w:val="00C53FFB"/>
    <w:rsid w:val="00C5425B"/>
    <w:rsid w:val="00C542E0"/>
    <w:rsid w:val="00C5466F"/>
    <w:rsid w:val="00C546A8"/>
    <w:rsid w:val="00C54AC6"/>
    <w:rsid w:val="00C54BC8"/>
    <w:rsid w:val="00C54D2B"/>
    <w:rsid w:val="00C55806"/>
    <w:rsid w:val="00C558EC"/>
    <w:rsid w:val="00C55A27"/>
    <w:rsid w:val="00C56108"/>
    <w:rsid w:val="00C56216"/>
    <w:rsid w:val="00C56339"/>
    <w:rsid w:val="00C56563"/>
    <w:rsid w:val="00C56690"/>
    <w:rsid w:val="00C567C2"/>
    <w:rsid w:val="00C56B97"/>
    <w:rsid w:val="00C5755B"/>
    <w:rsid w:val="00C5757A"/>
    <w:rsid w:val="00C5795F"/>
    <w:rsid w:val="00C57BAD"/>
    <w:rsid w:val="00C57FEB"/>
    <w:rsid w:val="00C60017"/>
    <w:rsid w:val="00C60954"/>
    <w:rsid w:val="00C60A4D"/>
    <w:rsid w:val="00C60AC1"/>
    <w:rsid w:val="00C60C86"/>
    <w:rsid w:val="00C60D78"/>
    <w:rsid w:val="00C6100F"/>
    <w:rsid w:val="00C6102D"/>
    <w:rsid w:val="00C61881"/>
    <w:rsid w:val="00C61BCB"/>
    <w:rsid w:val="00C61C4C"/>
    <w:rsid w:val="00C61DB0"/>
    <w:rsid w:val="00C61E30"/>
    <w:rsid w:val="00C6209A"/>
    <w:rsid w:val="00C623D6"/>
    <w:rsid w:val="00C62535"/>
    <w:rsid w:val="00C62603"/>
    <w:rsid w:val="00C62D45"/>
    <w:rsid w:val="00C6301B"/>
    <w:rsid w:val="00C6301F"/>
    <w:rsid w:val="00C6343B"/>
    <w:rsid w:val="00C63AAC"/>
    <w:rsid w:val="00C63ABC"/>
    <w:rsid w:val="00C63AEE"/>
    <w:rsid w:val="00C63D85"/>
    <w:rsid w:val="00C63DD4"/>
    <w:rsid w:val="00C63E06"/>
    <w:rsid w:val="00C63ED2"/>
    <w:rsid w:val="00C640C6"/>
    <w:rsid w:val="00C64504"/>
    <w:rsid w:val="00C64574"/>
    <w:rsid w:val="00C64C5E"/>
    <w:rsid w:val="00C64DF1"/>
    <w:rsid w:val="00C6506E"/>
    <w:rsid w:val="00C65092"/>
    <w:rsid w:val="00C654F3"/>
    <w:rsid w:val="00C65605"/>
    <w:rsid w:val="00C65677"/>
    <w:rsid w:val="00C65851"/>
    <w:rsid w:val="00C65AF6"/>
    <w:rsid w:val="00C65C2D"/>
    <w:rsid w:val="00C65C9A"/>
    <w:rsid w:val="00C660E4"/>
    <w:rsid w:val="00C6615E"/>
    <w:rsid w:val="00C66846"/>
    <w:rsid w:val="00C66980"/>
    <w:rsid w:val="00C669D3"/>
    <w:rsid w:val="00C66AF9"/>
    <w:rsid w:val="00C66BFC"/>
    <w:rsid w:val="00C66FE6"/>
    <w:rsid w:val="00C671D2"/>
    <w:rsid w:val="00C679C5"/>
    <w:rsid w:val="00C67B97"/>
    <w:rsid w:val="00C67CB2"/>
    <w:rsid w:val="00C67D13"/>
    <w:rsid w:val="00C67E52"/>
    <w:rsid w:val="00C67ECA"/>
    <w:rsid w:val="00C700CF"/>
    <w:rsid w:val="00C7012D"/>
    <w:rsid w:val="00C70159"/>
    <w:rsid w:val="00C7032C"/>
    <w:rsid w:val="00C703DF"/>
    <w:rsid w:val="00C70B67"/>
    <w:rsid w:val="00C70E2F"/>
    <w:rsid w:val="00C70E6B"/>
    <w:rsid w:val="00C70EDA"/>
    <w:rsid w:val="00C70F10"/>
    <w:rsid w:val="00C71208"/>
    <w:rsid w:val="00C713B4"/>
    <w:rsid w:val="00C715C4"/>
    <w:rsid w:val="00C715F8"/>
    <w:rsid w:val="00C71945"/>
    <w:rsid w:val="00C71A38"/>
    <w:rsid w:val="00C71CDE"/>
    <w:rsid w:val="00C71E1C"/>
    <w:rsid w:val="00C7289E"/>
    <w:rsid w:val="00C728F5"/>
    <w:rsid w:val="00C72975"/>
    <w:rsid w:val="00C729F7"/>
    <w:rsid w:val="00C72CB5"/>
    <w:rsid w:val="00C72DDF"/>
    <w:rsid w:val="00C72E9B"/>
    <w:rsid w:val="00C7340B"/>
    <w:rsid w:val="00C73579"/>
    <w:rsid w:val="00C73D0D"/>
    <w:rsid w:val="00C73D89"/>
    <w:rsid w:val="00C73F10"/>
    <w:rsid w:val="00C74195"/>
    <w:rsid w:val="00C74265"/>
    <w:rsid w:val="00C74462"/>
    <w:rsid w:val="00C745DF"/>
    <w:rsid w:val="00C74940"/>
    <w:rsid w:val="00C74AED"/>
    <w:rsid w:val="00C74C1C"/>
    <w:rsid w:val="00C74D3F"/>
    <w:rsid w:val="00C7509B"/>
    <w:rsid w:val="00C75132"/>
    <w:rsid w:val="00C751AD"/>
    <w:rsid w:val="00C7554A"/>
    <w:rsid w:val="00C756C8"/>
    <w:rsid w:val="00C75800"/>
    <w:rsid w:val="00C75FED"/>
    <w:rsid w:val="00C76156"/>
    <w:rsid w:val="00C76920"/>
    <w:rsid w:val="00C76AD8"/>
    <w:rsid w:val="00C76DEA"/>
    <w:rsid w:val="00C7710A"/>
    <w:rsid w:val="00C77408"/>
    <w:rsid w:val="00C774C7"/>
    <w:rsid w:val="00C778AB"/>
    <w:rsid w:val="00C77908"/>
    <w:rsid w:val="00C77A7C"/>
    <w:rsid w:val="00C77C7F"/>
    <w:rsid w:val="00C77CBA"/>
    <w:rsid w:val="00C80594"/>
    <w:rsid w:val="00C80AC3"/>
    <w:rsid w:val="00C80F8E"/>
    <w:rsid w:val="00C8131B"/>
    <w:rsid w:val="00C81593"/>
    <w:rsid w:val="00C8166D"/>
    <w:rsid w:val="00C816BB"/>
    <w:rsid w:val="00C818FF"/>
    <w:rsid w:val="00C8190B"/>
    <w:rsid w:val="00C81FBC"/>
    <w:rsid w:val="00C8213B"/>
    <w:rsid w:val="00C8216E"/>
    <w:rsid w:val="00C821FA"/>
    <w:rsid w:val="00C826CD"/>
    <w:rsid w:val="00C82892"/>
    <w:rsid w:val="00C82BFB"/>
    <w:rsid w:val="00C82D3F"/>
    <w:rsid w:val="00C83280"/>
    <w:rsid w:val="00C83798"/>
    <w:rsid w:val="00C83838"/>
    <w:rsid w:val="00C83C59"/>
    <w:rsid w:val="00C83D0B"/>
    <w:rsid w:val="00C83FE3"/>
    <w:rsid w:val="00C843EA"/>
    <w:rsid w:val="00C844B9"/>
    <w:rsid w:val="00C84B16"/>
    <w:rsid w:val="00C84F1B"/>
    <w:rsid w:val="00C84F2A"/>
    <w:rsid w:val="00C84F30"/>
    <w:rsid w:val="00C85065"/>
    <w:rsid w:val="00C8522E"/>
    <w:rsid w:val="00C859D0"/>
    <w:rsid w:val="00C85A2D"/>
    <w:rsid w:val="00C85AD4"/>
    <w:rsid w:val="00C85C96"/>
    <w:rsid w:val="00C86095"/>
    <w:rsid w:val="00C865A1"/>
    <w:rsid w:val="00C86D1C"/>
    <w:rsid w:val="00C8701A"/>
    <w:rsid w:val="00C87073"/>
    <w:rsid w:val="00C8717E"/>
    <w:rsid w:val="00C872AA"/>
    <w:rsid w:val="00C87381"/>
    <w:rsid w:val="00C87540"/>
    <w:rsid w:val="00C87C5D"/>
    <w:rsid w:val="00C87F9A"/>
    <w:rsid w:val="00C87FD8"/>
    <w:rsid w:val="00C900FB"/>
    <w:rsid w:val="00C90147"/>
    <w:rsid w:val="00C903E6"/>
    <w:rsid w:val="00C90590"/>
    <w:rsid w:val="00C90965"/>
    <w:rsid w:val="00C909A0"/>
    <w:rsid w:val="00C90CF5"/>
    <w:rsid w:val="00C90F65"/>
    <w:rsid w:val="00C910CF"/>
    <w:rsid w:val="00C91302"/>
    <w:rsid w:val="00C9145D"/>
    <w:rsid w:val="00C91590"/>
    <w:rsid w:val="00C917C5"/>
    <w:rsid w:val="00C91CED"/>
    <w:rsid w:val="00C91E7E"/>
    <w:rsid w:val="00C91EB2"/>
    <w:rsid w:val="00C91FE8"/>
    <w:rsid w:val="00C921B7"/>
    <w:rsid w:val="00C9230E"/>
    <w:rsid w:val="00C9245C"/>
    <w:rsid w:val="00C925D3"/>
    <w:rsid w:val="00C92692"/>
    <w:rsid w:val="00C927EC"/>
    <w:rsid w:val="00C92888"/>
    <w:rsid w:val="00C92A28"/>
    <w:rsid w:val="00C92B96"/>
    <w:rsid w:val="00C92BF4"/>
    <w:rsid w:val="00C92F07"/>
    <w:rsid w:val="00C92FAB"/>
    <w:rsid w:val="00C93086"/>
    <w:rsid w:val="00C930F5"/>
    <w:rsid w:val="00C9313D"/>
    <w:rsid w:val="00C9316F"/>
    <w:rsid w:val="00C933B6"/>
    <w:rsid w:val="00C9384E"/>
    <w:rsid w:val="00C938D3"/>
    <w:rsid w:val="00C93B72"/>
    <w:rsid w:val="00C93BA9"/>
    <w:rsid w:val="00C93D8D"/>
    <w:rsid w:val="00C93E72"/>
    <w:rsid w:val="00C93F47"/>
    <w:rsid w:val="00C94056"/>
    <w:rsid w:val="00C942BB"/>
    <w:rsid w:val="00C942CB"/>
    <w:rsid w:val="00C94563"/>
    <w:rsid w:val="00C94787"/>
    <w:rsid w:val="00C94854"/>
    <w:rsid w:val="00C94990"/>
    <w:rsid w:val="00C94ABD"/>
    <w:rsid w:val="00C94D56"/>
    <w:rsid w:val="00C950C1"/>
    <w:rsid w:val="00C9511C"/>
    <w:rsid w:val="00C9516B"/>
    <w:rsid w:val="00C95170"/>
    <w:rsid w:val="00C95235"/>
    <w:rsid w:val="00C953C1"/>
    <w:rsid w:val="00C9548B"/>
    <w:rsid w:val="00C956CC"/>
    <w:rsid w:val="00C9589B"/>
    <w:rsid w:val="00C95A8B"/>
    <w:rsid w:val="00C95AA7"/>
    <w:rsid w:val="00C95D9E"/>
    <w:rsid w:val="00C95F86"/>
    <w:rsid w:val="00C96186"/>
    <w:rsid w:val="00C965CA"/>
    <w:rsid w:val="00C96753"/>
    <w:rsid w:val="00C967EC"/>
    <w:rsid w:val="00C96BFC"/>
    <w:rsid w:val="00C97451"/>
    <w:rsid w:val="00C975C4"/>
    <w:rsid w:val="00C97612"/>
    <w:rsid w:val="00C97A58"/>
    <w:rsid w:val="00C97A9A"/>
    <w:rsid w:val="00C97B45"/>
    <w:rsid w:val="00C97B5D"/>
    <w:rsid w:val="00C97D36"/>
    <w:rsid w:val="00C97FE7"/>
    <w:rsid w:val="00CA0063"/>
    <w:rsid w:val="00CA066A"/>
    <w:rsid w:val="00CA06C8"/>
    <w:rsid w:val="00CA070E"/>
    <w:rsid w:val="00CA07F8"/>
    <w:rsid w:val="00CA0BCD"/>
    <w:rsid w:val="00CA0EF0"/>
    <w:rsid w:val="00CA11B1"/>
    <w:rsid w:val="00CA1360"/>
    <w:rsid w:val="00CA1415"/>
    <w:rsid w:val="00CA169A"/>
    <w:rsid w:val="00CA176D"/>
    <w:rsid w:val="00CA1905"/>
    <w:rsid w:val="00CA1B55"/>
    <w:rsid w:val="00CA1F59"/>
    <w:rsid w:val="00CA2615"/>
    <w:rsid w:val="00CA2934"/>
    <w:rsid w:val="00CA2986"/>
    <w:rsid w:val="00CA2CB9"/>
    <w:rsid w:val="00CA2E64"/>
    <w:rsid w:val="00CA3315"/>
    <w:rsid w:val="00CA3489"/>
    <w:rsid w:val="00CA386D"/>
    <w:rsid w:val="00CA3B3A"/>
    <w:rsid w:val="00CA3C9B"/>
    <w:rsid w:val="00CA3DD8"/>
    <w:rsid w:val="00CA405D"/>
    <w:rsid w:val="00CA4343"/>
    <w:rsid w:val="00CA43D3"/>
    <w:rsid w:val="00CA4453"/>
    <w:rsid w:val="00CA4C91"/>
    <w:rsid w:val="00CA4E9B"/>
    <w:rsid w:val="00CA5098"/>
    <w:rsid w:val="00CA52EF"/>
    <w:rsid w:val="00CA559B"/>
    <w:rsid w:val="00CA56D8"/>
    <w:rsid w:val="00CA56F0"/>
    <w:rsid w:val="00CA57FC"/>
    <w:rsid w:val="00CA5C13"/>
    <w:rsid w:val="00CA5F3E"/>
    <w:rsid w:val="00CA61DB"/>
    <w:rsid w:val="00CA6356"/>
    <w:rsid w:val="00CA643E"/>
    <w:rsid w:val="00CA69EF"/>
    <w:rsid w:val="00CA6A47"/>
    <w:rsid w:val="00CA6B52"/>
    <w:rsid w:val="00CA6B93"/>
    <w:rsid w:val="00CA6C3D"/>
    <w:rsid w:val="00CA6C4D"/>
    <w:rsid w:val="00CA6C7C"/>
    <w:rsid w:val="00CA6D47"/>
    <w:rsid w:val="00CA6EEA"/>
    <w:rsid w:val="00CA6FCE"/>
    <w:rsid w:val="00CA724D"/>
    <w:rsid w:val="00CA7702"/>
    <w:rsid w:val="00CA7A01"/>
    <w:rsid w:val="00CA7A9D"/>
    <w:rsid w:val="00CA7D95"/>
    <w:rsid w:val="00CA7DAD"/>
    <w:rsid w:val="00CA7FB7"/>
    <w:rsid w:val="00CB00EB"/>
    <w:rsid w:val="00CB0133"/>
    <w:rsid w:val="00CB0214"/>
    <w:rsid w:val="00CB0527"/>
    <w:rsid w:val="00CB0933"/>
    <w:rsid w:val="00CB0AD5"/>
    <w:rsid w:val="00CB0B64"/>
    <w:rsid w:val="00CB0D64"/>
    <w:rsid w:val="00CB1A6E"/>
    <w:rsid w:val="00CB1EBE"/>
    <w:rsid w:val="00CB201A"/>
    <w:rsid w:val="00CB2034"/>
    <w:rsid w:val="00CB2050"/>
    <w:rsid w:val="00CB2081"/>
    <w:rsid w:val="00CB2177"/>
    <w:rsid w:val="00CB23DF"/>
    <w:rsid w:val="00CB240F"/>
    <w:rsid w:val="00CB26B2"/>
    <w:rsid w:val="00CB270D"/>
    <w:rsid w:val="00CB27D4"/>
    <w:rsid w:val="00CB2826"/>
    <w:rsid w:val="00CB29A8"/>
    <w:rsid w:val="00CB2CB5"/>
    <w:rsid w:val="00CB2D30"/>
    <w:rsid w:val="00CB2E57"/>
    <w:rsid w:val="00CB2E6C"/>
    <w:rsid w:val="00CB2F83"/>
    <w:rsid w:val="00CB314B"/>
    <w:rsid w:val="00CB314C"/>
    <w:rsid w:val="00CB36B8"/>
    <w:rsid w:val="00CB381A"/>
    <w:rsid w:val="00CB3B24"/>
    <w:rsid w:val="00CB3D5E"/>
    <w:rsid w:val="00CB3FD7"/>
    <w:rsid w:val="00CB4148"/>
    <w:rsid w:val="00CB43BE"/>
    <w:rsid w:val="00CB46C5"/>
    <w:rsid w:val="00CB530C"/>
    <w:rsid w:val="00CB5323"/>
    <w:rsid w:val="00CB5552"/>
    <w:rsid w:val="00CB5618"/>
    <w:rsid w:val="00CB58F4"/>
    <w:rsid w:val="00CB5A06"/>
    <w:rsid w:val="00CB5C80"/>
    <w:rsid w:val="00CB5CAA"/>
    <w:rsid w:val="00CB5DBE"/>
    <w:rsid w:val="00CB5E24"/>
    <w:rsid w:val="00CB5F06"/>
    <w:rsid w:val="00CB5FF9"/>
    <w:rsid w:val="00CB61CD"/>
    <w:rsid w:val="00CB620C"/>
    <w:rsid w:val="00CB633E"/>
    <w:rsid w:val="00CB661E"/>
    <w:rsid w:val="00CB6663"/>
    <w:rsid w:val="00CB683E"/>
    <w:rsid w:val="00CB68F5"/>
    <w:rsid w:val="00CB6E7C"/>
    <w:rsid w:val="00CB70C0"/>
    <w:rsid w:val="00CB71F1"/>
    <w:rsid w:val="00CB7240"/>
    <w:rsid w:val="00CB75CD"/>
    <w:rsid w:val="00CB75EB"/>
    <w:rsid w:val="00CB77E6"/>
    <w:rsid w:val="00CB7E1D"/>
    <w:rsid w:val="00CB7F91"/>
    <w:rsid w:val="00CC020A"/>
    <w:rsid w:val="00CC056C"/>
    <w:rsid w:val="00CC0712"/>
    <w:rsid w:val="00CC0720"/>
    <w:rsid w:val="00CC08D7"/>
    <w:rsid w:val="00CC0AF8"/>
    <w:rsid w:val="00CC0F54"/>
    <w:rsid w:val="00CC114B"/>
    <w:rsid w:val="00CC1391"/>
    <w:rsid w:val="00CC13E5"/>
    <w:rsid w:val="00CC13F3"/>
    <w:rsid w:val="00CC147E"/>
    <w:rsid w:val="00CC149A"/>
    <w:rsid w:val="00CC1577"/>
    <w:rsid w:val="00CC1867"/>
    <w:rsid w:val="00CC195E"/>
    <w:rsid w:val="00CC1A22"/>
    <w:rsid w:val="00CC1C13"/>
    <w:rsid w:val="00CC1CD6"/>
    <w:rsid w:val="00CC2476"/>
    <w:rsid w:val="00CC265B"/>
    <w:rsid w:val="00CC2E87"/>
    <w:rsid w:val="00CC2FB5"/>
    <w:rsid w:val="00CC3046"/>
    <w:rsid w:val="00CC32CC"/>
    <w:rsid w:val="00CC3378"/>
    <w:rsid w:val="00CC33DC"/>
    <w:rsid w:val="00CC351E"/>
    <w:rsid w:val="00CC38DB"/>
    <w:rsid w:val="00CC3991"/>
    <w:rsid w:val="00CC3C41"/>
    <w:rsid w:val="00CC3D34"/>
    <w:rsid w:val="00CC45F7"/>
    <w:rsid w:val="00CC4AAA"/>
    <w:rsid w:val="00CC4AD4"/>
    <w:rsid w:val="00CC4B03"/>
    <w:rsid w:val="00CC4CBF"/>
    <w:rsid w:val="00CC4E74"/>
    <w:rsid w:val="00CC4EBF"/>
    <w:rsid w:val="00CC4FAF"/>
    <w:rsid w:val="00CC52D3"/>
    <w:rsid w:val="00CC54E8"/>
    <w:rsid w:val="00CC5547"/>
    <w:rsid w:val="00CC5852"/>
    <w:rsid w:val="00CC5D0E"/>
    <w:rsid w:val="00CC5F55"/>
    <w:rsid w:val="00CC680E"/>
    <w:rsid w:val="00CC69A6"/>
    <w:rsid w:val="00CC6EC5"/>
    <w:rsid w:val="00CC7027"/>
    <w:rsid w:val="00CC7270"/>
    <w:rsid w:val="00CC74AB"/>
    <w:rsid w:val="00CC7592"/>
    <w:rsid w:val="00CC792D"/>
    <w:rsid w:val="00CC79D3"/>
    <w:rsid w:val="00CC7C40"/>
    <w:rsid w:val="00CC7EBF"/>
    <w:rsid w:val="00CD0393"/>
    <w:rsid w:val="00CD03A7"/>
    <w:rsid w:val="00CD0595"/>
    <w:rsid w:val="00CD0A02"/>
    <w:rsid w:val="00CD0A25"/>
    <w:rsid w:val="00CD0CC1"/>
    <w:rsid w:val="00CD0EA8"/>
    <w:rsid w:val="00CD10B4"/>
    <w:rsid w:val="00CD1197"/>
    <w:rsid w:val="00CD138D"/>
    <w:rsid w:val="00CD1470"/>
    <w:rsid w:val="00CD19E8"/>
    <w:rsid w:val="00CD1AFA"/>
    <w:rsid w:val="00CD1BE2"/>
    <w:rsid w:val="00CD2542"/>
    <w:rsid w:val="00CD2609"/>
    <w:rsid w:val="00CD2637"/>
    <w:rsid w:val="00CD292F"/>
    <w:rsid w:val="00CD2AD4"/>
    <w:rsid w:val="00CD2B46"/>
    <w:rsid w:val="00CD3161"/>
    <w:rsid w:val="00CD3273"/>
    <w:rsid w:val="00CD3312"/>
    <w:rsid w:val="00CD33EB"/>
    <w:rsid w:val="00CD3499"/>
    <w:rsid w:val="00CD34B5"/>
    <w:rsid w:val="00CD38EF"/>
    <w:rsid w:val="00CD3B85"/>
    <w:rsid w:val="00CD3C58"/>
    <w:rsid w:val="00CD3C5E"/>
    <w:rsid w:val="00CD3E11"/>
    <w:rsid w:val="00CD3E27"/>
    <w:rsid w:val="00CD3E46"/>
    <w:rsid w:val="00CD404F"/>
    <w:rsid w:val="00CD4107"/>
    <w:rsid w:val="00CD413E"/>
    <w:rsid w:val="00CD4591"/>
    <w:rsid w:val="00CD46E7"/>
    <w:rsid w:val="00CD4913"/>
    <w:rsid w:val="00CD517F"/>
    <w:rsid w:val="00CD5290"/>
    <w:rsid w:val="00CD52FC"/>
    <w:rsid w:val="00CD5611"/>
    <w:rsid w:val="00CD577A"/>
    <w:rsid w:val="00CD59DC"/>
    <w:rsid w:val="00CD5B77"/>
    <w:rsid w:val="00CD5B79"/>
    <w:rsid w:val="00CD5BEE"/>
    <w:rsid w:val="00CD5C38"/>
    <w:rsid w:val="00CD5C90"/>
    <w:rsid w:val="00CD5EAE"/>
    <w:rsid w:val="00CD5FBE"/>
    <w:rsid w:val="00CD60F0"/>
    <w:rsid w:val="00CD62BA"/>
    <w:rsid w:val="00CD63BA"/>
    <w:rsid w:val="00CD6C3C"/>
    <w:rsid w:val="00CD6C81"/>
    <w:rsid w:val="00CD6E0A"/>
    <w:rsid w:val="00CD6E51"/>
    <w:rsid w:val="00CD6FAE"/>
    <w:rsid w:val="00CD71A5"/>
    <w:rsid w:val="00CD7557"/>
    <w:rsid w:val="00CD7A0E"/>
    <w:rsid w:val="00CD7D00"/>
    <w:rsid w:val="00CD7E59"/>
    <w:rsid w:val="00CD7EBE"/>
    <w:rsid w:val="00CE015F"/>
    <w:rsid w:val="00CE0169"/>
    <w:rsid w:val="00CE017B"/>
    <w:rsid w:val="00CE0510"/>
    <w:rsid w:val="00CE092F"/>
    <w:rsid w:val="00CE0943"/>
    <w:rsid w:val="00CE0B91"/>
    <w:rsid w:val="00CE0D4C"/>
    <w:rsid w:val="00CE1382"/>
    <w:rsid w:val="00CE16EF"/>
    <w:rsid w:val="00CE1920"/>
    <w:rsid w:val="00CE1A25"/>
    <w:rsid w:val="00CE1D7E"/>
    <w:rsid w:val="00CE1E08"/>
    <w:rsid w:val="00CE21BF"/>
    <w:rsid w:val="00CE23B7"/>
    <w:rsid w:val="00CE2413"/>
    <w:rsid w:val="00CE2565"/>
    <w:rsid w:val="00CE27CD"/>
    <w:rsid w:val="00CE2A96"/>
    <w:rsid w:val="00CE3051"/>
    <w:rsid w:val="00CE31E8"/>
    <w:rsid w:val="00CE33D7"/>
    <w:rsid w:val="00CE3446"/>
    <w:rsid w:val="00CE354A"/>
    <w:rsid w:val="00CE3563"/>
    <w:rsid w:val="00CE3640"/>
    <w:rsid w:val="00CE364C"/>
    <w:rsid w:val="00CE3CD4"/>
    <w:rsid w:val="00CE3D4A"/>
    <w:rsid w:val="00CE3EDA"/>
    <w:rsid w:val="00CE425C"/>
    <w:rsid w:val="00CE42FF"/>
    <w:rsid w:val="00CE459F"/>
    <w:rsid w:val="00CE4700"/>
    <w:rsid w:val="00CE47A9"/>
    <w:rsid w:val="00CE4D23"/>
    <w:rsid w:val="00CE4D39"/>
    <w:rsid w:val="00CE4D3B"/>
    <w:rsid w:val="00CE4EE0"/>
    <w:rsid w:val="00CE4F6F"/>
    <w:rsid w:val="00CE51A3"/>
    <w:rsid w:val="00CE53A4"/>
    <w:rsid w:val="00CE54CB"/>
    <w:rsid w:val="00CE56C6"/>
    <w:rsid w:val="00CE5819"/>
    <w:rsid w:val="00CE5999"/>
    <w:rsid w:val="00CE5D46"/>
    <w:rsid w:val="00CE61D4"/>
    <w:rsid w:val="00CE63A1"/>
    <w:rsid w:val="00CE6730"/>
    <w:rsid w:val="00CE679F"/>
    <w:rsid w:val="00CE680E"/>
    <w:rsid w:val="00CE6A48"/>
    <w:rsid w:val="00CE6D48"/>
    <w:rsid w:val="00CE6DC5"/>
    <w:rsid w:val="00CE6E8C"/>
    <w:rsid w:val="00CE6F52"/>
    <w:rsid w:val="00CE738B"/>
    <w:rsid w:val="00CE76FD"/>
    <w:rsid w:val="00CE7784"/>
    <w:rsid w:val="00CE77D3"/>
    <w:rsid w:val="00CE7CCA"/>
    <w:rsid w:val="00CE7DB6"/>
    <w:rsid w:val="00CE7F58"/>
    <w:rsid w:val="00CF02C0"/>
    <w:rsid w:val="00CF0790"/>
    <w:rsid w:val="00CF09A0"/>
    <w:rsid w:val="00CF0AF6"/>
    <w:rsid w:val="00CF0B57"/>
    <w:rsid w:val="00CF0D68"/>
    <w:rsid w:val="00CF0DB0"/>
    <w:rsid w:val="00CF0DF8"/>
    <w:rsid w:val="00CF1026"/>
    <w:rsid w:val="00CF104D"/>
    <w:rsid w:val="00CF1082"/>
    <w:rsid w:val="00CF12D1"/>
    <w:rsid w:val="00CF1306"/>
    <w:rsid w:val="00CF134A"/>
    <w:rsid w:val="00CF14E3"/>
    <w:rsid w:val="00CF1658"/>
    <w:rsid w:val="00CF188E"/>
    <w:rsid w:val="00CF1907"/>
    <w:rsid w:val="00CF19E6"/>
    <w:rsid w:val="00CF1A4A"/>
    <w:rsid w:val="00CF1C65"/>
    <w:rsid w:val="00CF1D7C"/>
    <w:rsid w:val="00CF1EE6"/>
    <w:rsid w:val="00CF1F94"/>
    <w:rsid w:val="00CF20C8"/>
    <w:rsid w:val="00CF225C"/>
    <w:rsid w:val="00CF25CE"/>
    <w:rsid w:val="00CF298A"/>
    <w:rsid w:val="00CF2B31"/>
    <w:rsid w:val="00CF2C8A"/>
    <w:rsid w:val="00CF319E"/>
    <w:rsid w:val="00CF37EA"/>
    <w:rsid w:val="00CF38DB"/>
    <w:rsid w:val="00CF3D56"/>
    <w:rsid w:val="00CF3FEB"/>
    <w:rsid w:val="00CF41E6"/>
    <w:rsid w:val="00CF427E"/>
    <w:rsid w:val="00CF4690"/>
    <w:rsid w:val="00CF46A7"/>
    <w:rsid w:val="00CF47A8"/>
    <w:rsid w:val="00CF4A93"/>
    <w:rsid w:val="00CF4ECE"/>
    <w:rsid w:val="00CF5067"/>
    <w:rsid w:val="00CF563D"/>
    <w:rsid w:val="00CF5995"/>
    <w:rsid w:val="00CF59C6"/>
    <w:rsid w:val="00CF5BA6"/>
    <w:rsid w:val="00CF5DDA"/>
    <w:rsid w:val="00CF5ECC"/>
    <w:rsid w:val="00CF5FD0"/>
    <w:rsid w:val="00CF6160"/>
    <w:rsid w:val="00CF634C"/>
    <w:rsid w:val="00CF6499"/>
    <w:rsid w:val="00CF678F"/>
    <w:rsid w:val="00CF6BA0"/>
    <w:rsid w:val="00CF6ED5"/>
    <w:rsid w:val="00CF7104"/>
    <w:rsid w:val="00CF7788"/>
    <w:rsid w:val="00CF7836"/>
    <w:rsid w:val="00CF7DB4"/>
    <w:rsid w:val="00CF7DE8"/>
    <w:rsid w:val="00CF7E78"/>
    <w:rsid w:val="00CF7F1A"/>
    <w:rsid w:val="00CF7FEF"/>
    <w:rsid w:val="00D0000C"/>
    <w:rsid w:val="00D000B8"/>
    <w:rsid w:val="00D001FC"/>
    <w:rsid w:val="00D0036B"/>
    <w:rsid w:val="00D006DE"/>
    <w:rsid w:val="00D0097B"/>
    <w:rsid w:val="00D00A8D"/>
    <w:rsid w:val="00D00CE2"/>
    <w:rsid w:val="00D01078"/>
    <w:rsid w:val="00D011A1"/>
    <w:rsid w:val="00D01CFE"/>
    <w:rsid w:val="00D01D21"/>
    <w:rsid w:val="00D01DB2"/>
    <w:rsid w:val="00D02184"/>
    <w:rsid w:val="00D0225E"/>
    <w:rsid w:val="00D0254F"/>
    <w:rsid w:val="00D0256A"/>
    <w:rsid w:val="00D02599"/>
    <w:rsid w:val="00D025F2"/>
    <w:rsid w:val="00D0280E"/>
    <w:rsid w:val="00D02820"/>
    <w:rsid w:val="00D02872"/>
    <w:rsid w:val="00D02C34"/>
    <w:rsid w:val="00D030FD"/>
    <w:rsid w:val="00D0319E"/>
    <w:rsid w:val="00D03528"/>
    <w:rsid w:val="00D03ACC"/>
    <w:rsid w:val="00D03D5B"/>
    <w:rsid w:val="00D0421D"/>
    <w:rsid w:val="00D04236"/>
    <w:rsid w:val="00D043A9"/>
    <w:rsid w:val="00D04626"/>
    <w:rsid w:val="00D04651"/>
    <w:rsid w:val="00D04AD2"/>
    <w:rsid w:val="00D04BFB"/>
    <w:rsid w:val="00D04C78"/>
    <w:rsid w:val="00D054E8"/>
    <w:rsid w:val="00D055DA"/>
    <w:rsid w:val="00D05BBD"/>
    <w:rsid w:val="00D05CE3"/>
    <w:rsid w:val="00D05E86"/>
    <w:rsid w:val="00D05F40"/>
    <w:rsid w:val="00D05FAB"/>
    <w:rsid w:val="00D06244"/>
    <w:rsid w:val="00D0657B"/>
    <w:rsid w:val="00D0682A"/>
    <w:rsid w:val="00D06A42"/>
    <w:rsid w:val="00D06BE1"/>
    <w:rsid w:val="00D06BF7"/>
    <w:rsid w:val="00D06D13"/>
    <w:rsid w:val="00D06F45"/>
    <w:rsid w:val="00D07172"/>
    <w:rsid w:val="00D071D4"/>
    <w:rsid w:val="00D0728D"/>
    <w:rsid w:val="00D07324"/>
    <w:rsid w:val="00D0744C"/>
    <w:rsid w:val="00D074BF"/>
    <w:rsid w:val="00D0782B"/>
    <w:rsid w:val="00D07D09"/>
    <w:rsid w:val="00D1005E"/>
    <w:rsid w:val="00D10247"/>
    <w:rsid w:val="00D1031F"/>
    <w:rsid w:val="00D1032C"/>
    <w:rsid w:val="00D10677"/>
    <w:rsid w:val="00D10775"/>
    <w:rsid w:val="00D10912"/>
    <w:rsid w:val="00D10937"/>
    <w:rsid w:val="00D10A64"/>
    <w:rsid w:val="00D10B21"/>
    <w:rsid w:val="00D10BB3"/>
    <w:rsid w:val="00D10D11"/>
    <w:rsid w:val="00D11154"/>
    <w:rsid w:val="00D1141F"/>
    <w:rsid w:val="00D1158F"/>
    <w:rsid w:val="00D116E1"/>
    <w:rsid w:val="00D117F3"/>
    <w:rsid w:val="00D11BA9"/>
    <w:rsid w:val="00D11C01"/>
    <w:rsid w:val="00D11DAF"/>
    <w:rsid w:val="00D125C5"/>
    <w:rsid w:val="00D129A3"/>
    <w:rsid w:val="00D129CC"/>
    <w:rsid w:val="00D12C43"/>
    <w:rsid w:val="00D12CBE"/>
    <w:rsid w:val="00D13208"/>
    <w:rsid w:val="00D13542"/>
    <w:rsid w:val="00D1354D"/>
    <w:rsid w:val="00D1366B"/>
    <w:rsid w:val="00D1377B"/>
    <w:rsid w:val="00D1389E"/>
    <w:rsid w:val="00D13C56"/>
    <w:rsid w:val="00D13DC1"/>
    <w:rsid w:val="00D13E1E"/>
    <w:rsid w:val="00D13EDF"/>
    <w:rsid w:val="00D1403F"/>
    <w:rsid w:val="00D140B8"/>
    <w:rsid w:val="00D143E8"/>
    <w:rsid w:val="00D1449F"/>
    <w:rsid w:val="00D1450B"/>
    <w:rsid w:val="00D14BD8"/>
    <w:rsid w:val="00D14FC0"/>
    <w:rsid w:val="00D159B7"/>
    <w:rsid w:val="00D15B38"/>
    <w:rsid w:val="00D15ECC"/>
    <w:rsid w:val="00D15F56"/>
    <w:rsid w:val="00D1620C"/>
    <w:rsid w:val="00D16276"/>
    <w:rsid w:val="00D16417"/>
    <w:rsid w:val="00D16455"/>
    <w:rsid w:val="00D164E6"/>
    <w:rsid w:val="00D16894"/>
    <w:rsid w:val="00D16C5A"/>
    <w:rsid w:val="00D17032"/>
    <w:rsid w:val="00D17040"/>
    <w:rsid w:val="00D17BCE"/>
    <w:rsid w:val="00D17E6B"/>
    <w:rsid w:val="00D200B3"/>
    <w:rsid w:val="00D2048E"/>
    <w:rsid w:val="00D20672"/>
    <w:rsid w:val="00D20981"/>
    <w:rsid w:val="00D20DEE"/>
    <w:rsid w:val="00D211FA"/>
    <w:rsid w:val="00D21476"/>
    <w:rsid w:val="00D21498"/>
    <w:rsid w:val="00D2170E"/>
    <w:rsid w:val="00D21802"/>
    <w:rsid w:val="00D21DBB"/>
    <w:rsid w:val="00D21DD2"/>
    <w:rsid w:val="00D21DDF"/>
    <w:rsid w:val="00D21E60"/>
    <w:rsid w:val="00D221DC"/>
    <w:rsid w:val="00D222CA"/>
    <w:rsid w:val="00D224D9"/>
    <w:rsid w:val="00D2295E"/>
    <w:rsid w:val="00D22BB6"/>
    <w:rsid w:val="00D2304E"/>
    <w:rsid w:val="00D2308D"/>
    <w:rsid w:val="00D231C7"/>
    <w:rsid w:val="00D23230"/>
    <w:rsid w:val="00D23238"/>
    <w:rsid w:val="00D237AA"/>
    <w:rsid w:val="00D23C14"/>
    <w:rsid w:val="00D23C32"/>
    <w:rsid w:val="00D23CAA"/>
    <w:rsid w:val="00D23DC8"/>
    <w:rsid w:val="00D2442A"/>
    <w:rsid w:val="00D244F8"/>
    <w:rsid w:val="00D249AB"/>
    <w:rsid w:val="00D24A75"/>
    <w:rsid w:val="00D24C0E"/>
    <w:rsid w:val="00D24C54"/>
    <w:rsid w:val="00D25185"/>
    <w:rsid w:val="00D2541C"/>
    <w:rsid w:val="00D255AA"/>
    <w:rsid w:val="00D25662"/>
    <w:rsid w:val="00D25822"/>
    <w:rsid w:val="00D2585E"/>
    <w:rsid w:val="00D25C0B"/>
    <w:rsid w:val="00D25D4C"/>
    <w:rsid w:val="00D25EB0"/>
    <w:rsid w:val="00D25EFB"/>
    <w:rsid w:val="00D2603D"/>
    <w:rsid w:val="00D260C2"/>
    <w:rsid w:val="00D260D5"/>
    <w:rsid w:val="00D26598"/>
    <w:rsid w:val="00D26605"/>
    <w:rsid w:val="00D2695F"/>
    <w:rsid w:val="00D26B87"/>
    <w:rsid w:val="00D27088"/>
    <w:rsid w:val="00D27359"/>
    <w:rsid w:val="00D27723"/>
    <w:rsid w:val="00D2789E"/>
    <w:rsid w:val="00D27E99"/>
    <w:rsid w:val="00D300E0"/>
    <w:rsid w:val="00D303FF"/>
    <w:rsid w:val="00D30447"/>
    <w:rsid w:val="00D3058F"/>
    <w:rsid w:val="00D305B7"/>
    <w:rsid w:val="00D30B25"/>
    <w:rsid w:val="00D30CB4"/>
    <w:rsid w:val="00D30DA3"/>
    <w:rsid w:val="00D30EAA"/>
    <w:rsid w:val="00D310AC"/>
    <w:rsid w:val="00D313AB"/>
    <w:rsid w:val="00D31437"/>
    <w:rsid w:val="00D314AE"/>
    <w:rsid w:val="00D3163E"/>
    <w:rsid w:val="00D31858"/>
    <w:rsid w:val="00D322A0"/>
    <w:rsid w:val="00D3262F"/>
    <w:rsid w:val="00D327C8"/>
    <w:rsid w:val="00D32975"/>
    <w:rsid w:val="00D32A90"/>
    <w:rsid w:val="00D32E79"/>
    <w:rsid w:val="00D3334A"/>
    <w:rsid w:val="00D3338F"/>
    <w:rsid w:val="00D3354C"/>
    <w:rsid w:val="00D33946"/>
    <w:rsid w:val="00D3399D"/>
    <w:rsid w:val="00D33A98"/>
    <w:rsid w:val="00D33E29"/>
    <w:rsid w:val="00D33EC8"/>
    <w:rsid w:val="00D33FC3"/>
    <w:rsid w:val="00D34271"/>
    <w:rsid w:val="00D342F3"/>
    <w:rsid w:val="00D34353"/>
    <w:rsid w:val="00D3438A"/>
    <w:rsid w:val="00D34782"/>
    <w:rsid w:val="00D347FB"/>
    <w:rsid w:val="00D34B68"/>
    <w:rsid w:val="00D34BC2"/>
    <w:rsid w:val="00D34C54"/>
    <w:rsid w:val="00D34DDA"/>
    <w:rsid w:val="00D350F6"/>
    <w:rsid w:val="00D3515F"/>
    <w:rsid w:val="00D35262"/>
    <w:rsid w:val="00D35305"/>
    <w:rsid w:val="00D35401"/>
    <w:rsid w:val="00D35552"/>
    <w:rsid w:val="00D35859"/>
    <w:rsid w:val="00D3617C"/>
    <w:rsid w:val="00D36421"/>
    <w:rsid w:val="00D36443"/>
    <w:rsid w:val="00D36516"/>
    <w:rsid w:val="00D36AC0"/>
    <w:rsid w:val="00D36ADB"/>
    <w:rsid w:val="00D36B7B"/>
    <w:rsid w:val="00D36D4F"/>
    <w:rsid w:val="00D36EC5"/>
    <w:rsid w:val="00D36EC8"/>
    <w:rsid w:val="00D36F0A"/>
    <w:rsid w:val="00D371B8"/>
    <w:rsid w:val="00D371E0"/>
    <w:rsid w:val="00D3778D"/>
    <w:rsid w:val="00D377DF"/>
    <w:rsid w:val="00D37864"/>
    <w:rsid w:val="00D37877"/>
    <w:rsid w:val="00D378A9"/>
    <w:rsid w:val="00D37A38"/>
    <w:rsid w:val="00D37BC0"/>
    <w:rsid w:val="00D37D6F"/>
    <w:rsid w:val="00D37DA0"/>
    <w:rsid w:val="00D4005A"/>
    <w:rsid w:val="00D400FD"/>
    <w:rsid w:val="00D40170"/>
    <w:rsid w:val="00D403AC"/>
    <w:rsid w:val="00D403BE"/>
    <w:rsid w:val="00D40527"/>
    <w:rsid w:val="00D40555"/>
    <w:rsid w:val="00D406D7"/>
    <w:rsid w:val="00D409D8"/>
    <w:rsid w:val="00D40A9F"/>
    <w:rsid w:val="00D40DCE"/>
    <w:rsid w:val="00D412AC"/>
    <w:rsid w:val="00D41714"/>
    <w:rsid w:val="00D41A0D"/>
    <w:rsid w:val="00D41AD2"/>
    <w:rsid w:val="00D41B62"/>
    <w:rsid w:val="00D41B98"/>
    <w:rsid w:val="00D41D82"/>
    <w:rsid w:val="00D41DFF"/>
    <w:rsid w:val="00D41E36"/>
    <w:rsid w:val="00D42312"/>
    <w:rsid w:val="00D42611"/>
    <w:rsid w:val="00D4280B"/>
    <w:rsid w:val="00D4299A"/>
    <w:rsid w:val="00D42AB1"/>
    <w:rsid w:val="00D42D5D"/>
    <w:rsid w:val="00D42F3F"/>
    <w:rsid w:val="00D42FA3"/>
    <w:rsid w:val="00D43410"/>
    <w:rsid w:val="00D4358C"/>
    <w:rsid w:val="00D435ED"/>
    <w:rsid w:val="00D438C2"/>
    <w:rsid w:val="00D438C4"/>
    <w:rsid w:val="00D439A9"/>
    <w:rsid w:val="00D439C3"/>
    <w:rsid w:val="00D43A3D"/>
    <w:rsid w:val="00D43B8C"/>
    <w:rsid w:val="00D43C65"/>
    <w:rsid w:val="00D43EA0"/>
    <w:rsid w:val="00D4411D"/>
    <w:rsid w:val="00D44699"/>
    <w:rsid w:val="00D447F3"/>
    <w:rsid w:val="00D4482B"/>
    <w:rsid w:val="00D449B4"/>
    <w:rsid w:val="00D44BC9"/>
    <w:rsid w:val="00D44C5A"/>
    <w:rsid w:val="00D44C81"/>
    <w:rsid w:val="00D4501D"/>
    <w:rsid w:val="00D45244"/>
    <w:rsid w:val="00D453C7"/>
    <w:rsid w:val="00D45431"/>
    <w:rsid w:val="00D457BF"/>
    <w:rsid w:val="00D457D7"/>
    <w:rsid w:val="00D45854"/>
    <w:rsid w:val="00D45989"/>
    <w:rsid w:val="00D459F4"/>
    <w:rsid w:val="00D45C2B"/>
    <w:rsid w:val="00D45C39"/>
    <w:rsid w:val="00D46113"/>
    <w:rsid w:val="00D4611D"/>
    <w:rsid w:val="00D4627D"/>
    <w:rsid w:val="00D464B2"/>
    <w:rsid w:val="00D465B8"/>
    <w:rsid w:val="00D4687D"/>
    <w:rsid w:val="00D46C2B"/>
    <w:rsid w:val="00D46D6C"/>
    <w:rsid w:val="00D46E15"/>
    <w:rsid w:val="00D471A1"/>
    <w:rsid w:val="00D4723C"/>
    <w:rsid w:val="00D47394"/>
    <w:rsid w:val="00D47424"/>
    <w:rsid w:val="00D476A0"/>
    <w:rsid w:val="00D47ABC"/>
    <w:rsid w:val="00D47BFA"/>
    <w:rsid w:val="00D47C57"/>
    <w:rsid w:val="00D47DFD"/>
    <w:rsid w:val="00D50358"/>
    <w:rsid w:val="00D50552"/>
    <w:rsid w:val="00D50714"/>
    <w:rsid w:val="00D508F5"/>
    <w:rsid w:val="00D5098A"/>
    <w:rsid w:val="00D50BB0"/>
    <w:rsid w:val="00D50BF1"/>
    <w:rsid w:val="00D50CBD"/>
    <w:rsid w:val="00D50FA4"/>
    <w:rsid w:val="00D51538"/>
    <w:rsid w:val="00D5176D"/>
    <w:rsid w:val="00D517E4"/>
    <w:rsid w:val="00D5199B"/>
    <w:rsid w:val="00D519CA"/>
    <w:rsid w:val="00D51A9D"/>
    <w:rsid w:val="00D51B8B"/>
    <w:rsid w:val="00D51BBE"/>
    <w:rsid w:val="00D51D55"/>
    <w:rsid w:val="00D51F1D"/>
    <w:rsid w:val="00D51FBA"/>
    <w:rsid w:val="00D52019"/>
    <w:rsid w:val="00D5212E"/>
    <w:rsid w:val="00D523D8"/>
    <w:rsid w:val="00D528CA"/>
    <w:rsid w:val="00D52949"/>
    <w:rsid w:val="00D52C42"/>
    <w:rsid w:val="00D52CD6"/>
    <w:rsid w:val="00D52DAC"/>
    <w:rsid w:val="00D5310F"/>
    <w:rsid w:val="00D53364"/>
    <w:rsid w:val="00D533BD"/>
    <w:rsid w:val="00D53649"/>
    <w:rsid w:val="00D536A5"/>
    <w:rsid w:val="00D5370E"/>
    <w:rsid w:val="00D539E0"/>
    <w:rsid w:val="00D53C07"/>
    <w:rsid w:val="00D53C5E"/>
    <w:rsid w:val="00D53E11"/>
    <w:rsid w:val="00D54040"/>
    <w:rsid w:val="00D54071"/>
    <w:rsid w:val="00D54448"/>
    <w:rsid w:val="00D54479"/>
    <w:rsid w:val="00D544A9"/>
    <w:rsid w:val="00D545AE"/>
    <w:rsid w:val="00D548BC"/>
    <w:rsid w:val="00D548C1"/>
    <w:rsid w:val="00D54CA5"/>
    <w:rsid w:val="00D54DD3"/>
    <w:rsid w:val="00D54E5E"/>
    <w:rsid w:val="00D558F7"/>
    <w:rsid w:val="00D55987"/>
    <w:rsid w:val="00D55DAB"/>
    <w:rsid w:val="00D55F9C"/>
    <w:rsid w:val="00D560C2"/>
    <w:rsid w:val="00D56424"/>
    <w:rsid w:val="00D565E6"/>
    <w:rsid w:val="00D5677E"/>
    <w:rsid w:val="00D56C7A"/>
    <w:rsid w:val="00D56D3D"/>
    <w:rsid w:val="00D56F60"/>
    <w:rsid w:val="00D5708A"/>
    <w:rsid w:val="00D570E3"/>
    <w:rsid w:val="00D57117"/>
    <w:rsid w:val="00D5715B"/>
    <w:rsid w:val="00D571ED"/>
    <w:rsid w:val="00D57268"/>
    <w:rsid w:val="00D57695"/>
    <w:rsid w:val="00D576BE"/>
    <w:rsid w:val="00D576D8"/>
    <w:rsid w:val="00D5793D"/>
    <w:rsid w:val="00D57A69"/>
    <w:rsid w:val="00D57E00"/>
    <w:rsid w:val="00D57E7F"/>
    <w:rsid w:val="00D600A1"/>
    <w:rsid w:val="00D6025B"/>
    <w:rsid w:val="00D603CE"/>
    <w:rsid w:val="00D603D9"/>
    <w:rsid w:val="00D60559"/>
    <w:rsid w:val="00D60659"/>
    <w:rsid w:val="00D60B43"/>
    <w:rsid w:val="00D60B8B"/>
    <w:rsid w:val="00D60BD8"/>
    <w:rsid w:val="00D60BDF"/>
    <w:rsid w:val="00D60C0B"/>
    <w:rsid w:val="00D60C75"/>
    <w:rsid w:val="00D60CE5"/>
    <w:rsid w:val="00D60D44"/>
    <w:rsid w:val="00D610D5"/>
    <w:rsid w:val="00D61360"/>
    <w:rsid w:val="00D61453"/>
    <w:rsid w:val="00D614AD"/>
    <w:rsid w:val="00D61A90"/>
    <w:rsid w:val="00D61D1B"/>
    <w:rsid w:val="00D61F0A"/>
    <w:rsid w:val="00D62117"/>
    <w:rsid w:val="00D62533"/>
    <w:rsid w:val="00D62612"/>
    <w:rsid w:val="00D626C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A6D"/>
    <w:rsid w:val="00D63E89"/>
    <w:rsid w:val="00D63FF9"/>
    <w:rsid w:val="00D6426E"/>
    <w:rsid w:val="00D64428"/>
    <w:rsid w:val="00D645FC"/>
    <w:rsid w:val="00D65046"/>
    <w:rsid w:val="00D65384"/>
    <w:rsid w:val="00D6572A"/>
    <w:rsid w:val="00D658EA"/>
    <w:rsid w:val="00D659FF"/>
    <w:rsid w:val="00D65BEF"/>
    <w:rsid w:val="00D65C13"/>
    <w:rsid w:val="00D65EE6"/>
    <w:rsid w:val="00D6623D"/>
    <w:rsid w:val="00D663F7"/>
    <w:rsid w:val="00D6657D"/>
    <w:rsid w:val="00D6672C"/>
    <w:rsid w:val="00D66840"/>
    <w:rsid w:val="00D66A20"/>
    <w:rsid w:val="00D66CA3"/>
    <w:rsid w:val="00D66E9D"/>
    <w:rsid w:val="00D67277"/>
    <w:rsid w:val="00D6736B"/>
    <w:rsid w:val="00D67372"/>
    <w:rsid w:val="00D675E4"/>
    <w:rsid w:val="00D6784F"/>
    <w:rsid w:val="00D67B4E"/>
    <w:rsid w:val="00D67BA1"/>
    <w:rsid w:val="00D7034B"/>
    <w:rsid w:val="00D7037C"/>
    <w:rsid w:val="00D7037E"/>
    <w:rsid w:val="00D7049D"/>
    <w:rsid w:val="00D7083C"/>
    <w:rsid w:val="00D70A4C"/>
    <w:rsid w:val="00D70AB9"/>
    <w:rsid w:val="00D70B1D"/>
    <w:rsid w:val="00D70C04"/>
    <w:rsid w:val="00D70E82"/>
    <w:rsid w:val="00D70E8A"/>
    <w:rsid w:val="00D70FE7"/>
    <w:rsid w:val="00D71158"/>
    <w:rsid w:val="00D712CE"/>
    <w:rsid w:val="00D71408"/>
    <w:rsid w:val="00D714B2"/>
    <w:rsid w:val="00D716E5"/>
    <w:rsid w:val="00D7173C"/>
    <w:rsid w:val="00D71A03"/>
    <w:rsid w:val="00D71B76"/>
    <w:rsid w:val="00D71CF7"/>
    <w:rsid w:val="00D71F8A"/>
    <w:rsid w:val="00D72038"/>
    <w:rsid w:val="00D725B3"/>
    <w:rsid w:val="00D72905"/>
    <w:rsid w:val="00D72D2D"/>
    <w:rsid w:val="00D72D72"/>
    <w:rsid w:val="00D72EFD"/>
    <w:rsid w:val="00D730C3"/>
    <w:rsid w:val="00D7320A"/>
    <w:rsid w:val="00D7328A"/>
    <w:rsid w:val="00D73905"/>
    <w:rsid w:val="00D73A0D"/>
    <w:rsid w:val="00D73BE6"/>
    <w:rsid w:val="00D73CBC"/>
    <w:rsid w:val="00D73F8F"/>
    <w:rsid w:val="00D74254"/>
    <w:rsid w:val="00D7444F"/>
    <w:rsid w:val="00D74506"/>
    <w:rsid w:val="00D747AB"/>
    <w:rsid w:val="00D74817"/>
    <w:rsid w:val="00D748E8"/>
    <w:rsid w:val="00D74B4A"/>
    <w:rsid w:val="00D74BAB"/>
    <w:rsid w:val="00D74E1A"/>
    <w:rsid w:val="00D75255"/>
    <w:rsid w:val="00D7536C"/>
    <w:rsid w:val="00D755A8"/>
    <w:rsid w:val="00D758F6"/>
    <w:rsid w:val="00D759F9"/>
    <w:rsid w:val="00D759FD"/>
    <w:rsid w:val="00D75D3E"/>
    <w:rsid w:val="00D765EF"/>
    <w:rsid w:val="00D7660F"/>
    <w:rsid w:val="00D76718"/>
    <w:rsid w:val="00D76745"/>
    <w:rsid w:val="00D7692A"/>
    <w:rsid w:val="00D769D0"/>
    <w:rsid w:val="00D76BE7"/>
    <w:rsid w:val="00D76DA3"/>
    <w:rsid w:val="00D76F41"/>
    <w:rsid w:val="00D775E3"/>
    <w:rsid w:val="00D7774F"/>
    <w:rsid w:val="00D777B4"/>
    <w:rsid w:val="00D77A14"/>
    <w:rsid w:val="00D77FAD"/>
    <w:rsid w:val="00D8004C"/>
    <w:rsid w:val="00D80415"/>
    <w:rsid w:val="00D80719"/>
    <w:rsid w:val="00D80DF4"/>
    <w:rsid w:val="00D81138"/>
    <w:rsid w:val="00D81552"/>
    <w:rsid w:val="00D81695"/>
    <w:rsid w:val="00D819C3"/>
    <w:rsid w:val="00D81AD6"/>
    <w:rsid w:val="00D81C0D"/>
    <w:rsid w:val="00D81EE0"/>
    <w:rsid w:val="00D8203D"/>
    <w:rsid w:val="00D8223B"/>
    <w:rsid w:val="00D822AF"/>
    <w:rsid w:val="00D82392"/>
    <w:rsid w:val="00D82473"/>
    <w:rsid w:val="00D827EB"/>
    <w:rsid w:val="00D8288C"/>
    <w:rsid w:val="00D82909"/>
    <w:rsid w:val="00D82A50"/>
    <w:rsid w:val="00D83026"/>
    <w:rsid w:val="00D830AB"/>
    <w:rsid w:val="00D8328A"/>
    <w:rsid w:val="00D83458"/>
    <w:rsid w:val="00D836FA"/>
    <w:rsid w:val="00D838B5"/>
    <w:rsid w:val="00D838D3"/>
    <w:rsid w:val="00D83AA0"/>
    <w:rsid w:val="00D83E67"/>
    <w:rsid w:val="00D83FD9"/>
    <w:rsid w:val="00D84351"/>
    <w:rsid w:val="00D846AA"/>
    <w:rsid w:val="00D846B6"/>
    <w:rsid w:val="00D847B8"/>
    <w:rsid w:val="00D84A9A"/>
    <w:rsid w:val="00D84D0A"/>
    <w:rsid w:val="00D84DCA"/>
    <w:rsid w:val="00D84E66"/>
    <w:rsid w:val="00D85074"/>
    <w:rsid w:val="00D852DB"/>
    <w:rsid w:val="00D85365"/>
    <w:rsid w:val="00D85555"/>
    <w:rsid w:val="00D856FB"/>
    <w:rsid w:val="00D85763"/>
    <w:rsid w:val="00D859B6"/>
    <w:rsid w:val="00D85ABC"/>
    <w:rsid w:val="00D85B9D"/>
    <w:rsid w:val="00D85E2B"/>
    <w:rsid w:val="00D86115"/>
    <w:rsid w:val="00D86643"/>
    <w:rsid w:val="00D8671E"/>
    <w:rsid w:val="00D8682F"/>
    <w:rsid w:val="00D86C77"/>
    <w:rsid w:val="00D86D0B"/>
    <w:rsid w:val="00D86DBA"/>
    <w:rsid w:val="00D870F8"/>
    <w:rsid w:val="00D87799"/>
    <w:rsid w:val="00D878F7"/>
    <w:rsid w:val="00D87B7F"/>
    <w:rsid w:val="00D87C74"/>
    <w:rsid w:val="00D87D2F"/>
    <w:rsid w:val="00D87EFF"/>
    <w:rsid w:val="00D87FD4"/>
    <w:rsid w:val="00D90017"/>
    <w:rsid w:val="00D909F8"/>
    <w:rsid w:val="00D90BA1"/>
    <w:rsid w:val="00D90F3C"/>
    <w:rsid w:val="00D9124C"/>
    <w:rsid w:val="00D91451"/>
    <w:rsid w:val="00D915FA"/>
    <w:rsid w:val="00D916D8"/>
    <w:rsid w:val="00D916E2"/>
    <w:rsid w:val="00D919E6"/>
    <w:rsid w:val="00D92230"/>
    <w:rsid w:val="00D92610"/>
    <w:rsid w:val="00D926BC"/>
    <w:rsid w:val="00D9274B"/>
    <w:rsid w:val="00D929F0"/>
    <w:rsid w:val="00D92E7A"/>
    <w:rsid w:val="00D93060"/>
    <w:rsid w:val="00D9309C"/>
    <w:rsid w:val="00D9324C"/>
    <w:rsid w:val="00D93A4A"/>
    <w:rsid w:val="00D93A66"/>
    <w:rsid w:val="00D93F8C"/>
    <w:rsid w:val="00D9424F"/>
    <w:rsid w:val="00D9441C"/>
    <w:rsid w:val="00D94859"/>
    <w:rsid w:val="00D94984"/>
    <w:rsid w:val="00D94D32"/>
    <w:rsid w:val="00D94D94"/>
    <w:rsid w:val="00D94F3D"/>
    <w:rsid w:val="00D9501C"/>
    <w:rsid w:val="00D95D0A"/>
    <w:rsid w:val="00D95E49"/>
    <w:rsid w:val="00D95EBE"/>
    <w:rsid w:val="00D95EC0"/>
    <w:rsid w:val="00D960EB"/>
    <w:rsid w:val="00D96649"/>
    <w:rsid w:val="00D96877"/>
    <w:rsid w:val="00D96DB1"/>
    <w:rsid w:val="00D96F3C"/>
    <w:rsid w:val="00D96FCC"/>
    <w:rsid w:val="00D970DB"/>
    <w:rsid w:val="00D9713A"/>
    <w:rsid w:val="00D972D6"/>
    <w:rsid w:val="00D9766F"/>
    <w:rsid w:val="00D97ABF"/>
    <w:rsid w:val="00D97C2B"/>
    <w:rsid w:val="00D97CD9"/>
    <w:rsid w:val="00D97EBC"/>
    <w:rsid w:val="00D97F6C"/>
    <w:rsid w:val="00DA0436"/>
    <w:rsid w:val="00DA061B"/>
    <w:rsid w:val="00DA0CE4"/>
    <w:rsid w:val="00DA0EC9"/>
    <w:rsid w:val="00DA1240"/>
    <w:rsid w:val="00DA1679"/>
    <w:rsid w:val="00DA1694"/>
    <w:rsid w:val="00DA1885"/>
    <w:rsid w:val="00DA1E8C"/>
    <w:rsid w:val="00DA213E"/>
    <w:rsid w:val="00DA2489"/>
    <w:rsid w:val="00DA248B"/>
    <w:rsid w:val="00DA2490"/>
    <w:rsid w:val="00DA266E"/>
    <w:rsid w:val="00DA2724"/>
    <w:rsid w:val="00DA2749"/>
    <w:rsid w:val="00DA2836"/>
    <w:rsid w:val="00DA2C7C"/>
    <w:rsid w:val="00DA3005"/>
    <w:rsid w:val="00DA3172"/>
    <w:rsid w:val="00DA3395"/>
    <w:rsid w:val="00DA34E3"/>
    <w:rsid w:val="00DA36BE"/>
    <w:rsid w:val="00DA3C05"/>
    <w:rsid w:val="00DA3D33"/>
    <w:rsid w:val="00DA3FA1"/>
    <w:rsid w:val="00DA3FF3"/>
    <w:rsid w:val="00DA409B"/>
    <w:rsid w:val="00DA4240"/>
    <w:rsid w:val="00DA43F2"/>
    <w:rsid w:val="00DA4546"/>
    <w:rsid w:val="00DA45F4"/>
    <w:rsid w:val="00DA4640"/>
    <w:rsid w:val="00DA46AF"/>
    <w:rsid w:val="00DA4B76"/>
    <w:rsid w:val="00DA4C12"/>
    <w:rsid w:val="00DA4E23"/>
    <w:rsid w:val="00DA5746"/>
    <w:rsid w:val="00DA5972"/>
    <w:rsid w:val="00DA5BD0"/>
    <w:rsid w:val="00DA5BF6"/>
    <w:rsid w:val="00DA5D3C"/>
    <w:rsid w:val="00DA5D9B"/>
    <w:rsid w:val="00DA68C7"/>
    <w:rsid w:val="00DA6CAC"/>
    <w:rsid w:val="00DA6D8B"/>
    <w:rsid w:val="00DA6F77"/>
    <w:rsid w:val="00DA71AE"/>
    <w:rsid w:val="00DA7413"/>
    <w:rsid w:val="00DA74AC"/>
    <w:rsid w:val="00DA756C"/>
    <w:rsid w:val="00DA7710"/>
    <w:rsid w:val="00DA7783"/>
    <w:rsid w:val="00DA7897"/>
    <w:rsid w:val="00DA7A60"/>
    <w:rsid w:val="00DA7AA2"/>
    <w:rsid w:val="00DA7BD5"/>
    <w:rsid w:val="00DA7CB9"/>
    <w:rsid w:val="00DB0027"/>
    <w:rsid w:val="00DB01F4"/>
    <w:rsid w:val="00DB0397"/>
    <w:rsid w:val="00DB0576"/>
    <w:rsid w:val="00DB05B6"/>
    <w:rsid w:val="00DB05DA"/>
    <w:rsid w:val="00DB071A"/>
    <w:rsid w:val="00DB07E4"/>
    <w:rsid w:val="00DB07F5"/>
    <w:rsid w:val="00DB0B24"/>
    <w:rsid w:val="00DB11FB"/>
    <w:rsid w:val="00DB1274"/>
    <w:rsid w:val="00DB1AC0"/>
    <w:rsid w:val="00DB1C12"/>
    <w:rsid w:val="00DB1DFB"/>
    <w:rsid w:val="00DB1EF4"/>
    <w:rsid w:val="00DB22A1"/>
    <w:rsid w:val="00DB2448"/>
    <w:rsid w:val="00DB25B4"/>
    <w:rsid w:val="00DB26F3"/>
    <w:rsid w:val="00DB2787"/>
    <w:rsid w:val="00DB282F"/>
    <w:rsid w:val="00DB2F99"/>
    <w:rsid w:val="00DB3072"/>
    <w:rsid w:val="00DB31BC"/>
    <w:rsid w:val="00DB3796"/>
    <w:rsid w:val="00DB386F"/>
    <w:rsid w:val="00DB3A3F"/>
    <w:rsid w:val="00DB3A4A"/>
    <w:rsid w:val="00DB3AD3"/>
    <w:rsid w:val="00DB3B3B"/>
    <w:rsid w:val="00DB3CDC"/>
    <w:rsid w:val="00DB3EE7"/>
    <w:rsid w:val="00DB425B"/>
    <w:rsid w:val="00DB45F4"/>
    <w:rsid w:val="00DB4C2C"/>
    <w:rsid w:val="00DB4EE9"/>
    <w:rsid w:val="00DB50B0"/>
    <w:rsid w:val="00DB51D6"/>
    <w:rsid w:val="00DB5201"/>
    <w:rsid w:val="00DB53E6"/>
    <w:rsid w:val="00DB56F9"/>
    <w:rsid w:val="00DB572B"/>
    <w:rsid w:val="00DB5882"/>
    <w:rsid w:val="00DB5B53"/>
    <w:rsid w:val="00DB5BA4"/>
    <w:rsid w:val="00DB5D4D"/>
    <w:rsid w:val="00DB5DDC"/>
    <w:rsid w:val="00DB5E32"/>
    <w:rsid w:val="00DB5FD4"/>
    <w:rsid w:val="00DB6272"/>
    <w:rsid w:val="00DB6301"/>
    <w:rsid w:val="00DB6462"/>
    <w:rsid w:val="00DB64FD"/>
    <w:rsid w:val="00DB66CB"/>
    <w:rsid w:val="00DB67FB"/>
    <w:rsid w:val="00DB68E4"/>
    <w:rsid w:val="00DB68F7"/>
    <w:rsid w:val="00DB6A3A"/>
    <w:rsid w:val="00DB6E45"/>
    <w:rsid w:val="00DB719E"/>
    <w:rsid w:val="00DB720A"/>
    <w:rsid w:val="00DB723F"/>
    <w:rsid w:val="00DB75B0"/>
    <w:rsid w:val="00DB7937"/>
    <w:rsid w:val="00DB7949"/>
    <w:rsid w:val="00DB79AE"/>
    <w:rsid w:val="00DB7BA0"/>
    <w:rsid w:val="00DB7BE3"/>
    <w:rsid w:val="00DB7D4F"/>
    <w:rsid w:val="00DB7EAE"/>
    <w:rsid w:val="00DC0122"/>
    <w:rsid w:val="00DC0B5D"/>
    <w:rsid w:val="00DC0C85"/>
    <w:rsid w:val="00DC0DF8"/>
    <w:rsid w:val="00DC0E2B"/>
    <w:rsid w:val="00DC0EAC"/>
    <w:rsid w:val="00DC1006"/>
    <w:rsid w:val="00DC117A"/>
    <w:rsid w:val="00DC1201"/>
    <w:rsid w:val="00DC13E9"/>
    <w:rsid w:val="00DC1613"/>
    <w:rsid w:val="00DC182F"/>
    <w:rsid w:val="00DC1AB3"/>
    <w:rsid w:val="00DC1B49"/>
    <w:rsid w:val="00DC1B95"/>
    <w:rsid w:val="00DC1CAD"/>
    <w:rsid w:val="00DC2068"/>
    <w:rsid w:val="00DC216B"/>
    <w:rsid w:val="00DC2370"/>
    <w:rsid w:val="00DC23BB"/>
    <w:rsid w:val="00DC23E0"/>
    <w:rsid w:val="00DC23E1"/>
    <w:rsid w:val="00DC23F6"/>
    <w:rsid w:val="00DC248E"/>
    <w:rsid w:val="00DC2545"/>
    <w:rsid w:val="00DC27CB"/>
    <w:rsid w:val="00DC28CB"/>
    <w:rsid w:val="00DC2DA0"/>
    <w:rsid w:val="00DC2F73"/>
    <w:rsid w:val="00DC30FF"/>
    <w:rsid w:val="00DC318F"/>
    <w:rsid w:val="00DC31A5"/>
    <w:rsid w:val="00DC341E"/>
    <w:rsid w:val="00DC38F3"/>
    <w:rsid w:val="00DC3B1C"/>
    <w:rsid w:val="00DC3D81"/>
    <w:rsid w:val="00DC3DA0"/>
    <w:rsid w:val="00DC3F66"/>
    <w:rsid w:val="00DC49D4"/>
    <w:rsid w:val="00DC4D8C"/>
    <w:rsid w:val="00DC4DAE"/>
    <w:rsid w:val="00DC4EC5"/>
    <w:rsid w:val="00DC507A"/>
    <w:rsid w:val="00DC50ED"/>
    <w:rsid w:val="00DC581B"/>
    <w:rsid w:val="00DC59AC"/>
    <w:rsid w:val="00DC5AC1"/>
    <w:rsid w:val="00DC5F18"/>
    <w:rsid w:val="00DC65FC"/>
    <w:rsid w:val="00DC660B"/>
    <w:rsid w:val="00DC666F"/>
    <w:rsid w:val="00DC6750"/>
    <w:rsid w:val="00DC6806"/>
    <w:rsid w:val="00DC684E"/>
    <w:rsid w:val="00DC6A56"/>
    <w:rsid w:val="00DC6B30"/>
    <w:rsid w:val="00DC6C38"/>
    <w:rsid w:val="00DC6C77"/>
    <w:rsid w:val="00DC6DD9"/>
    <w:rsid w:val="00DC6E21"/>
    <w:rsid w:val="00DC7097"/>
    <w:rsid w:val="00DC72A8"/>
    <w:rsid w:val="00DC73A3"/>
    <w:rsid w:val="00DC7453"/>
    <w:rsid w:val="00DC74F7"/>
    <w:rsid w:val="00DC764A"/>
    <w:rsid w:val="00DC76A2"/>
    <w:rsid w:val="00DC77A6"/>
    <w:rsid w:val="00DC784A"/>
    <w:rsid w:val="00DC7912"/>
    <w:rsid w:val="00DC7C93"/>
    <w:rsid w:val="00DC7D86"/>
    <w:rsid w:val="00DC7E79"/>
    <w:rsid w:val="00DC7F30"/>
    <w:rsid w:val="00DD0168"/>
    <w:rsid w:val="00DD0188"/>
    <w:rsid w:val="00DD0374"/>
    <w:rsid w:val="00DD03D9"/>
    <w:rsid w:val="00DD06B4"/>
    <w:rsid w:val="00DD06B7"/>
    <w:rsid w:val="00DD088C"/>
    <w:rsid w:val="00DD08C3"/>
    <w:rsid w:val="00DD0AA6"/>
    <w:rsid w:val="00DD0B90"/>
    <w:rsid w:val="00DD0C1E"/>
    <w:rsid w:val="00DD157E"/>
    <w:rsid w:val="00DD167A"/>
    <w:rsid w:val="00DD1993"/>
    <w:rsid w:val="00DD1B9E"/>
    <w:rsid w:val="00DD1CF6"/>
    <w:rsid w:val="00DD1FB4"/>
    <w:rsid w:val="00DD25F5"/>
    <w:rsid w:val="00DD2826"/>
    <w:rsid w:val="00DD282F"/>
    <w:rsid w:val="00DD2AFB"/>
    <w:rsid w:val="00DD2BEC"/>
    <w:rsid w:val="00DD2CA0"/>
    <w:rsid w:val="00DD2F5F"/>
    <w:rsid w:val="00DD3130"/>
    <w:rsid w:val="00DD315D"/>
    <w:rsid w:val="00DD31A7"/>
    <w:rsid w:val="00DD31F0"/>
    <w:rsid w:val="00DD34DB"/>
    <w:rsid w:val="00DD3506"/>
    <w:rsid w:val="00DD3544"/>
    <w:rsid w:val="00DD357A"/>
    <w:rsid w:val="00DD36CF"/>
    <w:rsid w:val="00DD37DC"/>
    <w:rsid w:val="00DD3B91"/>
    <w:rsid w:val="00DD3DFE"/>
    <w:rsid w:val="00DD3E9E"/>
    <w:rsid w:val="00DD3F32"/>
    <w:rsid w:val="00DD3FC2"/>
    <w:rsid w:val="00DD422B"/>
    <w:rsid w:val="00DD4855"/>
    <w:rsid w:val="00DD4A46"/>
    <w:rsid w:val="00DD4E40"/>
    <w:rsid w:val="00DD50B6"/>
    <w:rsid w:val="00DD53A4"/>
    <w:rsid w:val="00DD54EA"/>
    <w:rsid w:val="00DD5512"/>
    <w:rsid w:val="00DD5787"/>
    <w:rsid w:val="00DD58CF"/>
    <w:rsid w:val="00DD5B68"/>
    <w:rsid w:val="00DD5D50"/>
    <w:rsid w:val="00DD5DCD"/>
    <w:rsid w:val="00DD5DD6"/>
    <w:rsid w:val="00DD5E4D"/>
    <w:rsid w:val="00DD6119"/>
    <w:rsid w:val="00DD63C0"/>
    <w:rsid w:val="00DD689E"/>
    <w:rsid w:val="00DD6B14"/>
    <w:rsid w:val="00DD6B26"/>
    <w:rsid w:val="00DD6F2D"/>
    <w:rsid w:val="00DD709C"/>
    <w:rsid w:val="00DD70C1"/>
    <w:rsid w:val="00DD70CC"/>
    <w:rsid w:val="00DD7149"/>
    <w:rsid w:val="00DD728B"/>
    <w:rsid w:val="00DD7297"/>
    <w:rsid w:val="00DD751A"/>
    <w:rsid w:val="00DD7605"/>
    <w:rsid w:val="00DD76EC"/>
    <w:rsid w:val="00DD7FC0"/>
    <w:rsid w:val="00DE0679"/>
    <w:rsid w:val="00DE0A85"/>
    <w:rsid w:val="00DE0E80"/>
    <w:rsid w:val="00DE0F24"/>
    <w:rsid w:val="00DE172C"/>
    <w:rsid w:val="00DE1787"/>
    <w:rsid w:val="00DE1ECC"/>
    <w:rsid w:val="00DE22CC"/>
    <w:rsid w:val="00DE236E"/>
    <w:rsid w:val="00DE23F4"/>
    <w:rsid w:val="00DE2433"/>
    <w:rsid w:val="00DE24BB"/>
    <w:rsid w:val="00DE24F2"/>
    <w:rsid w:val="00DE2641"/>
    <w:rsid w:val="00DE29C8"/>
    <w:rsid w:val="00DE2ACC"/>
    <w:rsid w:val="00DE2E5E"/>
    <w:rsid w:val="00DE2EDA"/>
    <w:rsid w:val="00DE35ED"/>
    <w:rsid w:val="00DE3768"/>
    <w:rsid w:val="00DE3869"/>
    <w:rsid w:val="00DE38AE"/>
    <w:rsid w:val="00DE39FC"/>
    <w:rsid w:val="00DE3C04"/>
    <w:rsid w:val="00DE3D89"/>
    <w:rsid w:val="00DE3E6E"/>
    <w:rsid w:val="00DE3EF2"/>
    <w:rsid w:val="00DE4052"/>
    <w:rsid w:val="00DE428C"/>
    <w:rsid w:val="00DE4332"/>
    <w:rsid w:val="00DE49E4"/>
    <w:rsid w:val="00DE4CBE"/>
    <w:rsid w:val="00DE4D49"/>
    <w:rsid w:val="00DE4E50"/>
    <w:rsid w:val="00DE4E83"/>
    <w:rsid w:val="00DE5018"/>
    <w:rsid w:val="00DE51A2"/>
    <w:rsid w:val="00DE535A"/>
    <w:rsid w:val="00DE536A"/>
    <w:rsid w:val="00DE5519"/>
    <w:rsid w:val="00DE5AD1"/>
    <w:rsid w:val="00DE5C8C"/>
    <w:rsid w:val="00DE5D90"/>
    <w:rsid w:val="00DE6004"/>
    <w:rsid w:val="00DE602A"/>
    <w:rsid w:val="00DE60BA"/>
    <w:rsid w:val="00DE62A0"/>
    <w:rsid w:val="00DE637D"/>
    <w:rsid w:val="00DE663F"/>
    <w:rsid w:val="00DE6984"/>
    <w:rsid w:val="00DE6CC9"/>
    <w:rsid w:val="00DE6E4C"/>
    <w:rsid w:val="00DE6E6A"/>
    <w:rsid w:val="00DE7014"/>
    <w:rsid w:val="00DE7020"/>
    <w:rsid w:val="00DE785E"/>
    <w:rsid w:val="00DE792C"/>
    <w:rsid w:val="00DE7DE0"/>
    <w:rsid w:val="00DE7E26"/>
    <w:rsid w:val="00DE7F06"/>
    <w:rsid w:val="00DF000C"/>
    <w:rsid w:val="00DF068F"/>
    <w:rsid w:val="00DF06AA"/>
    <w:rsid w:val="00DF0761"/>
    <w:rsid w:val="00DF076C"/>
    <w:rsid w:val="00DF0B8C"/>
    <w:rsid w:val="00DF0DC9"/>
    <w:rsid w:val="00DF10BF"/>
    <w:rsid w:val="00DF118C"/>
    <w:rsid w:val="00DF1357"/>
    <w:rsid w:val="00DF1744"/>
    <w:rsid w:val="00DF1D67"/>
    <w:rsid w:val="00DF1DA1"/>
    <w:rsid w:val="00DF1DEB"/>
    <w:rsid w:val="00DF1F1F"/>
    <w:rsid w:val="00DF2986"/>
    <w:rsid w:val="00DF29FD"/>
    <w:rsid w:val="00DF2C8E"/>
    <w:rsid w:val="00DF2F4F"/>
    <w:rsid w:val="00DF3026"/>
    <w:rsid w:val="00DF303D"/>
    <w:rsid w:val="00DF3046"/>
    <w:rsid w:val="00DF31A8"/>
    <w:rsid w:val="00DF32AB"/>
    <w:rsid w:val="00DF3338"/>
    <w:rsid w:val="00DF3521"/>
    <w:rsid w:val="00DF38DC"/>
    <w:rsid w:val="00DF3DF5"/>
    <w:rsid w:val="00DF4443"/>
    <w:rsid w:val="00DF46FF"/>
    <w:rsid w:val="00DF474A"/>
    <w:rsid w:val="00DF494D"/>
    <w:rsid w:val="00DF4B2B"/>
    <w:rsid w:val="00DF4DF0"/>
    <w:rsid w:val="00DF52A6"/>
    <w:rsid w:val="00DF5754"/>
    <w:rsid w:val="00DF5F71"/>
    <w:rsid w:val="00DF66EE"/>
    <w:rsid w:val="00DF69EE"/>
    <w:rsid w:val="00DF6C93"/>
    <w:rsid w:val="00DF6D4D"/>
    <w:rsid w:val="00DF6F1F"/>
    <w:rsid w:val="00DF7133"/>
    <w:rsid w:val="00DF72D8"/>
    <w:rsid w:val="00DF748D"/>
    <w:rsid w:val="00DF74D5"/>
    <w:rsid w:val="00DF761E"/>
    <w:rsid w:val="00DF77E6"/>
    <w:rsid w:val="00DF7B07"/>
    <w:rsid w:val="00DF7C10"/>
    <w:rsid w:val="00DF7C95"/>
    <w:rsid w:val="00DF7F48"/>
    <w:rsid w:val="00E0013B"/>
    <w:rsid w:val="00E0018F"/>
    <w:rsid w:val="00E00569"/>
    <w:rsid w:val="00E0078A"/>
    <w:rsid w:val="00E0084E"/>
    <w:rsid w:val="00E00932"/>
    <w:rsid w:val="00E00AB1"/>
    <w:rsid w:val="00E00CCC"/>
    <w:rsid w:val="00E00D9F"/>
    <w:rsid w:val="00E0111D"/>
    <w:rsid w:val="00E011F4"/>
    <w:rsid w:val="00E0124E"/>
    <w:rsid w:val="00E0127A"/>
    <w:rsid w:val="00E014CF"/>
    <w:rsid w:val="00E01624"/>
    <w:rsid w:val="00E01BFD"/>
    <w:rsid w:val="00E01C3A"/>
    <w:rsid w:val="00E01DBA"/>
    <w:rsid w:val="00E01F02"/>
    <w:rsid w:val="00E02433"/>
    <w:rsid w:val="00E0255F"/>
    <w:rsid w:val="00E0260D"/>
    <w:rsid w:val="00E027C2"/>
    <w:rsid w:val="00E02899"/>
    <w:rsid w:val="00E02C9E"/>
    <w:rsid w:val="00E02D04"/>
    <w:rsid w:val="00E0317F"/>
    <w:rsid w:val="00E0324D"/>
    <w:rsid w:val="00E034D8"/>
    <w:rsid w:val="00E0368C"/>
    <w:rsid w:val="00E036FB"/>
    <w:rsid w:val="00E03918"/>
    <w:rsid w:val="00E04220"/>
    <w:rsid w:val="00E042D5"/>
    <w:rsid w:val="00E04427"/>
    <w:rsid w:val="00E04649"/>
    <w:rsid w:val="00E0464C"/>
    <w:rsid w:val="00E04690"/>
    <w:rsid w:val="00E049B2"/>
    <w:rsid w:val="00E04A1F"/>
    <w:rsid w:val="00E04AB4"/>
    <w:rsid w:val="00E04B87"/>
    <w:rsid w:val="00E04DCF"/>
    <w:rsid w:val="00E04F31"/>
    <w:rsid w:val="00E0521B"/>
    <w:rsid w:val="00E05220"/>
    <w:rsid w:val="00E05231"/>
    <w:rsid w:val="00E05245"/>
    <w:rsid w:val="00E053A2"/>
    <w:rsid w:val="00E055B2"/>
    <w:rsid w:val="00E057E1"/>
    <w:rsid w:val="00E057FC"/>
    <w:rsid w:val="00E05935"/>
    <w:rsid w:val="00E05951"/>
    <w:rsid w:val="00E059BB"/>
    <w:rsid w:val="00E059D0"/>
    <w:rsid w:val="00E05A21"/>
    <w:rsid w:val="00E05B2D"/>
    <w:rsid w:val="00E05C37"/>
    <w:rsid w:val="00E05D94"/>
    <w:rsid w:val="00E05EAD"/>
    <w:rsid w:val="00E0613A"/>
    <w:rsid w:val="00E061EA"/>
    <w:rsid w:val="00E0683C"/>
    <w:rsid w:val="00E0699A"/>
    <w:rsid w:val="00E06B48"/>
    <w:rsid w:val="00E06E12"/>
    <w:rsid w:val="00E07002"/>
    <w:rsid w:val="00E07012"/>
    <w:rsid w:val="00E07248"/>
    <w:rsid w:val="00E078CB"/>
    <w:rsid w:val="00E07964"/>
    <w:rsid w:val="00E07A3D"/>
    <w:rsid w:val="00E07B1C"/>
    <w:rsid w:val="00E07E97"/>
    <w:rsid w:val="00E10240"/>
    <w:rsid w:val="00E10320"/>
    <w:rsid w:val="00E106FC"/>
    <w:rsid w:val="00E1080E"/>
    <w:rsid w:val="00E1094E"/>
    <w:rsid w:val="00E10D76"/>
    <w:rsid w:val="00E10E4E"/>
    <w:rsid w:val="00E10E8E"/>
    <w:rsid w:val="00E1112A"/>
    <w:rsid w:val="00E117E7"/>
    <w:rsid w:val="00E11820"/>
    <w:rsid w:val="00E119ED"/>
    <w:rsid w:val="00E119F7"/>
    <w:rsid w:val="00E11C4A"/>
    <w:rsid w:val="00E11D3C"/>
    <w:rsid w:val="00E11D8C"/>
    <w:rsid w:val="00E11DE3"/>
    <w:rsid w:val="00E12301"/>
    <w:rsid w:val="00E1244D"/>
    <w:rsid w:val="00E124E0"/>
    <w:rsid w:val="00E1253B"/>
    <w:rsid w:val="00E12633"/>
    <w:rsid w:val="00E12659"/>
    <w:rsid w:val="00E127DF"/>
    <w:rsid w:val="00E129D9"/>
    <w:rsid w:val="00E12C54"/>
    <w:rsid w:val="00E12D8A"/>
    <w:rsid w:val="00E12DFF"/>
    <w:rsid w:val="00E12E6C"/>
    <w:rsid w:val="00E12EDA"/>
    <w:rsid w:val="00E13826"/>
    <w:rsid w:val="00E13B1D"/>
    <w:rsid w:val="00E13B47"/>
    <w:rsid w:val="00E13C94"/>
    <w:rsid w:val="00E13D44"/>
    <w:rsid w:val="00E1409B"/>
    <w:rsid w:val="00E140CD"/>
    <w:rsid w:val="00E14161"/>
    <w:rsid w:val="00E14267"/>
    <w:rsid w:val="00E14771"/>
    <w:rsid w:val="00E147D6"/>
    <w:rsid w:val="00E147EB"/>
    <w:rsid w:val="00E14A22"/>
    <w:rsid w:val="00E14C05"/>
    <w:rsid w:val="00E14C0B"/>
    <w:rsid w:val="00E14C9B"/>
    <w:rsid w:val="00E15146"/>
    <w:rsid w:val="00E15364"/>
    <w:rsid w:val="00E1539D"/>
    <w:rsid w:val="00E156F0"/>
    <w:rsid w:val="00E156F3"/>
    <w:rsid w:val="00E15A39"/>
    <w:rsid w:val="00E15A62"/>
    <w:rsid w:val="00E15BF0"/>
    <w:rsid w:val="00E15C51"/>
    <w:rsid w:val="00E15C8B"/>
    <w:rsid w:val="00E15D67"/>
    <w:rsid w:val="00E1608D"/>
    <w:rsid w:val="00E167A9"/>
    <w:rsid w:val="00E16932"/>
    <w:rsid w:val="00E16D4C"/>
    <w:rsid w:val="00E16E69"/>
    <w:rsid w:val="00E16EF1"/>
    <w:rsid w:val="00E16F10"/>
    <w:rsid w:val="00E16FE8"/>
    <w:rsid w:val="00E170AD"/>
    <w:rsid w:val="00E20642"/>
    <w:rsid w:val="00E2093C"/>
    <w:rsid w:val="00E2096A"/>
    <w:rsid w:val="00E2099B"/>
    <w:rsid w:val="00E20CCB"/>
    <w:rsid w:val="00E2120D"/>
    <w:rsid w:val="00E21297"/>
    <w:rsid w:val="00E21784"/>
    <w:rsid w:val="00E21881"/>
    <w:rsid w:val="00E21B45"/>
    <w:rsid w:val="00E21ECB"/>
    <w:rsid w:val="00E21F01"/>
    <w:rsid w:val="00E222F2"/>
    <w:rsid w:val="00E2249B"/>
    <w:rsid w:val="00E224A7"/>
    <w:rsid w:val="00E224CA"/>
    <w:rsid w:val="00E22567"/>
    <w:rsid w:val="00E22DE9"/>
    <w:rsid w:val="00E22F9D"/>
    <w:rsid w:val="00E231E5"/>
    <w:rsid w:val="00E2331A"/>
    <w:rsid w:val="00E233C8"/>
    <w:rsid w:val="00E23677"/>
    <w:rsid w:val="00E236BD"/>
    <w:rsid w:val="00E23ABB"/>
    <w:rsid w:val="00E23B41"/>
    <w:rsid w:val="00E23F16"/>
    <w:rsid w:val="00E2410C"/>
    <w:rsid w:val="00E24226"/>
    <w:rsid w:val="00E242EE"/>
    <w:rsid w:val="00E24760"/>
    <w:rsid w:val="00E2494D"/>
    <w:rsid w:val="00E24C60"/>
    <w:rsid w:val="00E24D58"/>
    <w:rsid w:val="00E24DFD"/>
    <w:rsid w:val="00E25126"/>
    <w:rsid w:val="00E25428"/>
    <w:rsid w:val="00E25718"/>
    <w:rsid w:val="00E2596B"/>
    <w:rsid w:val="00E2600F"/>
    <w:rsid w:val="00E2658F"/>
    <w:rsid w:val="00E268BA"/>
    <w:rsid w:val="00E26900"/>
    <w:rsid w:val="00E26ADF"/>
    <w:rsid w:val="00E2700B"/>
    <w:rsid w:val="00E270E1"/>
    <w:rsid w:val="00E27415"/>
    <w:rsid w:val="00E27638"/>
    <w:rsid w:val="00E27728"/>
    <w:rsid w:val="00E27926"/>
    <w:rsid w:val="00E27B14"/>
    <w:rsid w:val="00E27D69"/>
    <w:rsid w:val="00E27DEB"/>
    <w:rsid w:val="00E300D4"/>
    <w:rsid w:val="00E301D5"/>
    <w:rsid w:val="00E30265"/>
    <w:rsid w:val="00E306DC"/>
    <w:rsid w:val="00E306FD"/>
    <w:rsid w:val="00E30FCC"/>
    <w:rsid w:val="00E311AF"/>
    <w:rsid w:val="00E3157A"/>
    <w:rsid w:val="00E315E9"/>
    <w:rsid w:val="00E3171C"/>
    <w:rsid w:val="00E317AE"/>
    <w:rsid w:val="00E317B3"/>
    <w:rsid w:val="00E318AD"/>
    <w:rsid w:val="00E31B42"/>
    <w:rsid w:val="00E31B54"/>
    <w:rsid w:val="00E31C2D"/>
    <w:rsid w:val="00E31D0F"/>
    <w:rsid w:val="00E320E5"/>
    <w:rsid w:val="00E32504"/>
    <w:rsid w:val="00E32909"/>
    <w:rsid w:val="00E32913"/>
    <w:rsid w:val="00E32D2E"/>
    <w:rsid w:val="00E3311B"/>
    <w:rsid w:val="00E331F4"/>
    <w:rsid w:val="00E3335B"/>
    <w:rsid w:val="00E33388"/>
    <w:rsid w:val="00E334DF"/>
    <w:rsid w:val="00E33655"/>
    <w:rsid w:val="00E33681"/>
    <w:rsid w:val="00E33750"/>
    <w:rsid w:val="00E33BE6"/>
    <w:rsid w:val="00E340DC"/>
    <w:rsid w:val="00E342A0"/>
    <w:rsid w:val="00E344DA"/>
    <w:rsid w:val="00E34590"/>
    <w:rsid w:val="00E34A02"/>
    <w:rsid w:val="00E34B7E"/>
    <w:rsid w:val="00E34E59"/>
    <w:rsid w:val="00E3524D"/>
    <w:rsid w:val="00E3559B"/>
    <w:rsid w:val="00E356D8"/>
    <w:rsid w:val="00E35824"/>
    <w:rsid w:val="00E359B7"/>
    <w:rsid w:val="00E35A60"/>
    <w:rsid w:val="00E35F62"/>
    <w:rsid w:val="00E360F1"/>
    <w:rsid w:val="00E36315"/>
    <w:rsid w:val="00E36485"/>
    <w:rsid w:val="00E36509"/>
    <w:rsid w:val="00E3679C"/>
    <w:rsid w:val="00E369B4"/>
    <w:rsid w:val="00E36A24"/>
    <w:rsid w:val="00E36D0B"/>
    <w:rsid w:val="00E36EF9"/>
    <w:rsid w:val="00E36FEC"/>
    <w:rsid w:val="00E3708F"/>
    <w:rsid w:val="00E37352"/>
    <w:rsid w:val="00E37952"/>
    <w:rsid w:val="00E37ACE"/>
    <w:rsid w:val="00E37BB6"/>
    <w:rsid w:val="00E37C02"/>
    <w:rsid w:val="00E37C29"/>
    <w:rsid w:val="00E37C7F"/>
    <w:rsid w:val="00E37E99"/>
    <w:rsid w:val="00E37EB0"/>
    <w:rsid w:val="00E400F0"/>
    <w:rsid w:val="00E40355"/>
    <w:rsid w:val="00E403C9"/>
    <w:rsid w:val="00E4050E"/>
    <w:rsid w:val="00E40628"/>
    <w:rsid w:val="00E40B81"/>
    <w:rsid w:val="00E40C63"/>
    <w:rsid w:val="00E40D1D"/>
    <w:rsid w:val="00E40D67"/>
    <w:rsid w:val="00E40E9E"/>
    <w:rsid w:val="00E40EE6"/>
    <w:rsid w:val="00E4104E"/>
    <w:rsid w:val="00E412CB"/>
    <w:rsid w:val="00E41357"/>
    <w:rsid w:val="00E413DC"/>
    <w:rsid w:val="00E41412"/>
    <w:rsid w:val="00E4189C"/>
    <w:rsid w:val="00E41D62"/>
    <w:rsid w:val="00E41DB7"/>
    <w:rsid w:val="00E42323"/>
    <w:rsid w:val="00E4257E"/>
    <w:rsid w:val="00E42985"/>
    <w:rsid w:val="00E42C30"/>
    <w:rsid w:val="00E42D35"/>
    <w:rsid w:val="00E4317F"/>
    <w:rsid w:val="00E43553"/>
    <w:rsid w:val="00E4367C"/>
    <w:rsid w:val="00E43716"/>
    <w:rsid w:val="00E4384B"/>
    <w:rsid w:val="00E4397D"/>
    <w:rsid w:val="00E43F97"/>
    <w:rsid w:val="00E440A8"/>
    <w:rsid w:val="00E4443F"/>
    <w:rsid w:val="00E4495B"/>
    <w:rsid w:val="00E44A17"/>
    <w:rsid w:val="00E44A92"/>
    <w:rsid w:val="00E44B9B"/>
    <w:rsid w:val="00E44BE3"/>
    <w:rsid w:val="00E44C18"/>
    <w:rsid w:val="00E44CE0"/>
    <w:rsid w:val="00E44CE9"/>
    <w:rsid w:val="00E44CF5"/>
    <w:rsid w:val="00E44E93"/>
    <w:rsid w:val="00E4519F"/>
    <w:rsid w:val="00E4580D"/>
    <w:rsid w:val="00E45A0D"/>
    <w:rsid w:val="00E45BF7"/>
    <w:rsid w:val="00E45F8E"/>
    <w:rsid w:val="00E4602F"/>
    <w:rsid w:val="00E4685E"/>
    <w:rsid w:val="00E46C0C"/>
    <w:rsid w:val="00E47307"/>
    <w:rsid w:val="00E47400"/>
    <w:rsid w:val="00E478C8"/>
    <w:rsid w:val="00E47C23"/>
    <w:rsid w:val="00E5009F"/>
    <w:rsid w:val="00E5018E"/>
    <w:rsid w:val="00E5020E"/>
    <w:rsid w:val="00E5027A"/>
    <w:rsid w:val="00E5035B"/>
    <w:rsid w:val="00E506EB"/>
    <w:rsid w:val="00E50A0C"/>
    <w:rsid w:val="00E50A2A"/>
    <w:rsid w:val="00E50BFF"/>
    <w:rsid w:val="00E50C14"/>
    <w:rsid w:val="00E50C47"/>
    <w:rsid w:val="00E510A4"/>
    <w:rsid w:val="00E5124F"/>
    <w:rsid w:val="00E51292"/>
    <w:rsid w:val="00E513E9"/>
    <w:rsid w:val="00E51790"/>
    <w:rsid w:val="00E518E8"/>
    <w:rsid w:val="00E518EC"/>
    <w:rsid w:val="00E51988"/>
    <w:rsid w:val="00E51CBA"/>
    <w:rsid w:val="00E51E63"/>
    <w:rsid w:val="00E51F06"/>
    <w:rsid w:val="00E52199"/>
    <w:rsid w:val="00E5220A"/>
    <w:rsid w:val="00E52573"/>
    <w:rsid w:val="00E527AC"/>
    <w:rsid w:val="00E52A5F"/>
    <w:rsid w:val="00E52AAD"/>
    <w:rsid w:val="00E52C1D"/>
    <w:rsid w:val="00E52F74"/>
    <w:rsid w:val="00E52F85"/>
    <w:rsid w:val="00E532EE"/>
    <w:rsid w:val="00E53401"/>
    <w:rsid w:val="00E5346E"/>
    <w:rsid w:val="00E534A3"/>
    <w:rsid w:val="00E53AD5"/>
    <w:rsid w:val="00E53BA4"/>
    <w:rsid w:val="00E53C88"/>
    <w:rsid w:val="00E53D69"/>
    <w:rsid w:val="00E53EFD"/>
    <w:rsid w:val="00E540A5"/>
    <w:rsid w:val="00E54237"/>
    <w:rsid w:val="00E5449B"/>
    <w:rsid w:val="00E54604"/>
    <w:rsid w:val="00E5488A"/>
    <w:rsid w:val="00E54A90"/>
    <w:rsid w:val="00E54AD7"/>
    <w:rsid w:val="00E54C56"/>
    <w:rsid w:val="00E54D2D"/>
    <w:rsid w:val="00E54F22"/>
    <w:rsid w:val="00E550E5"/>
    <w:rsid w:val="00E55543"/>
    <w:rsid w:val="00E55568"/>
    <w:rsid w:val="00E55833"/>
    <w:rsid w:val="00E55885"/>
    <w:rsid w:val="00E558D1"/>
    <w:rsid w:val="00E55996"/>
    <w:rsid w:val="00E55C00"/>
    <w:rsid w:val="00E55CC6"/>
    <w:rsid w:val="00E55DFF"/>
    <w:rsid w:val="00E55FEF"/>
    <w:rsid w:val="00E56027"/>
    <w:rsid w:val="00E5613E"/>
    <w:rsid w:val="00E5648E"/>
    <w:rsid w:val="00E5653E"/>
    <w:rsid w:val="00E565B6"/>
    <w:rsid w:val="00E565FA"/>
    <w:rsid w:val="00E567D0"/>
    <w:rsid w:val="00E56A88"/>
    <w:rsid w:val="00E56AB6"/>
    <w:rsid w:val="00E56BA3"/>
    <w:rsid w:val="00E56FF0"/>
    <w:rsid w:val="00E57133"/>
    <w:rsid w:val="00E5748D"/>
    <w:rsid w:val="00E576E9"/>
    <w:rsid w:val="00E57F72"/>
    <w:rsid w:val="00E57FC4"/>
    <w:rsid w:val="00E60216"/>
    <w:rsid w:val="00E60577"/>
    <w:rsid w:val="00E60725"/>
    <w:rsid w:val="00E60752"/>
    <w:rsid w:val="00E609A6"/>
    <w:rsid w:val="00E609EB"/>
    <w:rsid w:val="00E60A52"/>
    <w:rsid w:val="00E60B20"/>
    <w:rsid w:val="00E60B3C"/>
    <w:rsid w:val="00E60BE0"/>
    <w:rsid w:val="00E60C3C"/>
    <w:rsid w:val="00E60CEA"/>
    <w:rsid w:val="00E60DE3"/>
    <w:rsid w:val="00E61042"/>
    <w:rsid w:val="00E61140"/>
    <w:rsid w:val="00E61147"/>
    <w:rsid w:val="00E61176"/>
    <w:rsid w:val="00E611D5"/>
    <w:rsid w:val="00E6126F"/>
    <w:rsid w:val="00E613F5"/>
    <w:rsid w:val="00E61471"/>
    <w:rsid w:val="00E6162B"/>
    <w:rsid w:val="00E617AA"/>
    <w:rsid w:val="00E61E70"/>
    <w:rsid w:val="00E62188"/>
    <w:rsid w:val="00E62241"/>
    <w:rsid w:val="00E62350"/>
    <w:rsid w:val="00E623C4"/>
    <w:rsid w:val="00E62401"/>
    <w:rsid w:val="00E62481"/>
    <w:rsid w:val="00E62692"/>
    <w:rsid w:val="00E62888"/>
    <w:rsid w:val="00E62F64"/>
    <w:rsid w:val="00E634F8"/>
    <w:rsid w:val="00E636B2"/>
    <w:rsid w:val="00E63980"/>
    <w:rsid w:val="00E639C5"/>
    <w:rsid w:val="00E63F49"/>
    <w:rsid w:val="00E6406E"/>
    <w:rsid w:val="00E64187"/>
    <w:rsid w:val="00E6421C"/>
    <w:rsid w:val="00E644ED"/>
    <w:rsid w:val="00E64729"/>
    <w:rsid w:val="00E64846"/>
    <w:rsid w:val="00E64878"/>
    <w:rsid w:val="00E64949"/>
    <w:rsid w:val="00E64E71"/>
    <w:rsid w:val="00E64EB5"/>
    <w:rsid w:val="00E64F11"/>
    <w:rsid w:val="00E64F47"/>
    <w:rsid w:val="00E6504C"/>
    <w:rsid w:val="00E650ED"/>
    <w:rsid w:val="00E6511F"/>
    <w:rsid w:val="00E65369"/>
    <w:rsid w:val="00E654FC"/>
    <w:rsid w:val="00E6550F"/>
    <w:rsid w:val="00E65BF9"/>
    <w:rsid w:val="00E65C6B"/>
    <w:rsid w:val="00E65D5D"/>
    <w:rsid w:val="00E6623B"/>
    <w:rsid w:val="00E664DC"/>
    <w:rsid w:val="00E664E0"/>
    <w:rsid w:val="00E66596"/>
    <w:rsid w:val="00E66762"/>
    <w:rsid w:val="00E66B73"/>
    <w:rsid w:val="00E66BA2"/>
    <w:rsid w:val="00E66D6E"/>
    <w:rsid w:val="00E66DDA"/>
    <w:rsid w:val="00E66F98"/>
    <w:rsid w:val="00E67BEA"/>
    <w:rsid w:val="00E67E2F"/>
    <w:rsid w:val="00E67EF3"/>
    <w:rsid w:val="00E7010C"/>
    <w:rsid w:val="00E70249"/>
    <w:rsid w:val="00E70267"/>
    <w:rsid w:val="00E702D2"/>
    <w:rsid w:val="00E710BE"/>
    <w:rsid w:val="00E71606"/>
    <w:rsid w:val="00E71B33"/>
    <w:rsid w:val="00E71D2D"/>
    <w:rsid w:val="00E71E71"/>
    <w:rsid w:val="00E72774"/>
    <w:rsid w:val="00E728F2"/>
    <w:rsid w:val="00E72A67"/>
    <w:rsid w:val="00E72CC9"/>
    <w:rsid w:val="00E72EB8"/>
    <w:rsid w:val="00E73077"/>
    <w:rsid w:val="00E73102"/>
    <w:rsid w:val="00E732F5"/>
    <w:rsid w:val="00E73504"/>
    <w:rsid w:val="00E7364A"/>
    <w:rsid w:val="00E737E2"/>
    <w:rsid w:val="00E73925"/>
    <w:rsid w:val="00E73E58"/>
    <w:rsid w:val="00E73F6C"/>
    <w:rsid w:val="00E74053"/>
    <w:rsid w:val="00E740CA"/>
    <w:rsid w:val="00E7425B"/>
    <w:rsid w:val="00E747E9"/>
    <w:rsid w:val="00E74B46"/>
    <w:rsid w:val="00E74BAB"/>
    <w:rsid w:val="00E74C79"/>
    <w:rsid w:val="00E74D94"/>
    <w:rsid w:val="00E74E34"/>
    <w:rsid w:val="00E74EB7"/>
    <w:rsid w:val="00E74F3B"/>
    <w:rsid w:val="00E74F6B"/>
    <w:rsid w:val="00E752A1"/>
    <w:rsid w:val="00E75328"/>
    <w:rsid w:val="00E75513"/>
    <w:rsid w:val="00E755B2"/>
    <w:rsid w:val="00E75887"/>
    <w:rsid w:val="00E75BA9"/>
    <w:rsid w:val="00E75F3B"/>
    <w:rsid w:val="00E76171"/>
    <w:rsid w:val="00E76AD2"/>
    <w:rsid w:val="00E76C79"/>
    <w:rsid w:val="00E76CAF"/>
    <w:rsid w:val="00E76E17"/>
    <w:rsid w:val="00E77139"/>
    <w:rsid w:val="00E773E9"/>
    <w:rsid w:val="00E77471"/>
    <w:rsid w:val="00E77D15"/>
    <w:rsid w:val="00E8007B"/>
    <w:rsid w:val="00E80274"/>
    <w:rsid w:val="00E8051D"/>
    <w:rsid w:val="00E809AA"/>
    <w:rsid w:val="00E80B88"/>
    <w:rsid w:val="00E80EC2"/>
    <w:rsid w:val="00E81158"/>
    <w:rsid w:val="00E81275"/>
    <w:rsid w:val="00E815CA"/>
    <w:rsid w:val="00E826B9"/>
    <w:rsid w:val="00E82BDA"/>
    <w:rsid w:val="00E833AD"/>
    <w:rsid w:val="00E8364A"/>
    <w:rsid w:val="00E837C2"/>
    <w:rsid w:val="00E83878"/>
    <w:rsid w:val="00E83A5B"/>
    <w:rsid w:val="00E83B14"/>
    <w:rsid w:val="00E83D2F"/>
    <w:rsid w:val="00E83F9F"/>
    <w:rsid w:val="00E843AE"/>
    <w:rsid w:val="00E843B4"/>
    <w:rsid w:val="00E84453"/>
    <w:rsid w:val="00E84629"/>
    <w:rsid w:val="00E84753"/>
    <w:rsid w:val="00E8475D"/>
    <w:rsid w:val="00E84818"/>
    <w:rsid w:val="00E84A5E"/>
    <w:rsid w:val="00E84EFA"/>
    <w:rsid w:val="00E8527A"/>
    <w:rsid w:val="00E8550C"/>
    <w:rsid w:val="00E8563F"/>
    <w:rsid w:val="00E85A2F"/>
    <w:rsid w:val="00E85E28"/>
    <w:rsid w:val="00E8649C"/>
    <w:rsid w:val="00E86794"/>
    <w:rsid w:val="00E86813"/>
    <w:rsid w:val="00E868E2"/>
    <w:rsid w:val="00E8697F"/>
    <w:rsid w:val="00E86C15"/>
    <w:rsid w:val="00E86F0A"/>
    <w:rsid w:val="00E86FB8"/>
    <w:rsid w:val="00E8740C"/>
    <w:rsid w:val="00E874F7"/>
    <w:rsid w:val="00E87CED"/>
    <w:rsid w:val="00E87DF7"/>
    <w:rsid w:val="00E87E17"/>
    <w:rsid w:val="00E9006F"/>
    <w:rsid w:val="00E9025D"/>
    <w:rsid w:val="00E902B0"/>
    <w:rsid w:val="00E905BF"/>
    <w:rsid w:val="00E90964"/>
    <w:rsid w:val="00E909C8"/>
    <w:rsid w:val="00E90CBA"/>
    <w:rsid w:val="00E90D50"/>
    <w:rsid w:val="00E911CE"/>
    <w:rsid w:val="00E917DA"/>
    <w:rsid w:val="00E919F9"/>
    <w:rsid w:val="00E91B7B"/>
    <w:rsid w:val="00E91BDE"/>
    <w:rsid w:val="00E91DE2"/>
    <w:rsid w:val="00E91F48"/>
    <w:rsid w:val="00E91FC9"/>
    <w:rsid w:val="00E92424"/>
    <w:rsid w:val="00E92592"/>
    <w:rsid w:val="00E9263A"/>
    <w:rsid w:val="00E927BB"/>
    <w:rsid w:val="00E92882"/>
    <w:rsid w:val="00E92AC0"/>
    <w:rsid w:val="00E92C65"/>
    <w:rsid w:val="00E937F2"/>
    <w:rsid w:val="00E93973"/>
    <w:rsid w:val="00E93AEC"/>
    <w:rsid w:val="00E9443A"/>
    <w:rsid w:val="00E94911"/>
    <w:rsid w:val="00E94C84"/>
    <w:rsid w:val="00E94EB9"/>
    <w:rsid w:val="00E95072"/>
    <w:rsid w:val="00E951DE"/>
    <w:rsid w:val="00E95231"/>
    <w:rsid w:val="00E9595D"/>
    <w:rsid w:val="00E95CA2"/>
    <w:rsid w:val="00E95CE8"/>
    <w:rsid w:val="00E96083"/>
    <w:rsid w:val="00E960A2"/>
    <w:rsid w:val="00E9696F"/>
    <w:rsid w:val="00E96B48"/>
    <w:rsid w:val="00E96D60"/>
    <w:rsid w:val="00E96F3B"/>
    <w:rsid w:val="00E97CCB"/>
    <w:rsid w:val="00E97EBA"/>
    <w:rsid w:val="00EA0010"/>
    <w:rsid w:val="00EA022E"/>
    <w:rsid w:val="00EA0409"/>
    <w:rsid w:val="00EA06BB"/>
    <w:rsid w:val="00EA0AE4"/>
    <w:rsid w:val="00EA0DF4"/>
    <w:rsid w:val="00EA0EEC"/>
    <w:rsid w:val="00EA0F92"/>
    <w:rsid w:val="00EA11F0"/>
    <w:rsid w:val="00EA12D6"/>
    <w:rsid w:val="00EA14B8"/>
    <w:rsid w:val="00EA1563"/>
    <w:rsid w:val="00EA189C"/>
    <w:rsid w:val="00EA1919"/>
    <w:rsid w:val="00EA1BD7"/>
    <w:rsid w:val="00EA1FDA"/>
    <w:rsid w:val="00EA257B"/>
    <w:rsid w:val="00EA25C6"/>
    <w:rsid w:val="00EA2649"/>
    <w:rsid w:val="00EA29B1"/>
    <w:rsid w:val="00EA29CC"/>
    <w:rsid w:val="00EA2A89"/>
    <w:rsid w:val="00EA3094"/>
    <w:rsid w:val="00EA30CB"/>
    <w:rsid w:val="00EA315D"/>
    <w:rsid w:val="00EA32B0"/>
    <w:rsid w:val="00EA32D4"/>
    <w:rsid w:val="00EA3327"/>
    <w:rsid w:val="00EA33D2"/>
    <w:rsid w:val="00EA3490"/>
    <w:rsid w:val="00EA3642"/>
    <w:rsid w:val="00EA3722"/>
    <w:rsid w:val="00EA373B"/>
    <w:rsid w:val="00EA37C8"/>
    <w:rsid w:val="00EA38B1"/>
    <w:rsid w:val="00EA39E8"/>
    <w:rsid w:val="00EA3A6B"/>
    <w:rsid w:val="00EA3CA6"/>
    <w:rsid w:val="00EA4040"/>
    <w:rsid w:val="00EA4366"/>
    <w:rsid w:val="00EA438C"/>
    <w:rsid w:val="00EA448A"/>
    <w:rsid w:val="00EA4812"/>
    <w:rsid w:val="00EA4860"/>
    <w:rsid w:val="00EA4B60"/>
    <w:rsid w:val="00EA4D2F"/>
    <w:rsid w:val="00EA5408"/>
    <w:rsid w:val="00EA548D"/>
    <w:rsid w:val="00EA549E"/>
    <w:rsid w:val="00EA5520"/>
    <w:rsid w:val="00EA596D"/>
    <w:rsid w:val="00EA5A31"/>
    <w:rsid w:val="00EA5CB4"/>
    <w:rsid w:val="00EA5E11"/>
    <w:rsid w:val="00EA5F44"/>
    <w:rsid w:val="00EA5FF7"/>
    <w:rsid w:val="00EA6098"/>
    <w:rsid w:val="00EA60BE"/>
    <w:rsid w:val="00EA64A0"/>
    <w:rsid w:val="00EA698B"/>
    <w:rsid w:val="00EA6EA0"/>
    <w:rsid w:val="00EA6F11"/>
    <w:rsid w:val="00EA7107"/>
    <w:rsid w:val="00EA750E"/>
    <w:rsid w:val="00EA782D"/>
    <w:rsid w:val="00EA7CB2"/>
    <w:rsid w:val="00EA7FF1"/>
    <w:rsid w:val="00EB00F1"/>
    <w:rsid w:val="00EB032D"/>
    <w:rsid w:val="00EB0376"/>
    <w:rsid w:val="00EB0382"/>
    <w:rsid w:val="00EB0CA5"/>
    <w:rsid w:val="00EB0FB0"/>
    <w:rsid w:val="00EB118F"/>
    <w:rsid w:val="00EB119D"/>
    <w:rsid w:val="00EB1212"/>
    <w:rsid w:val="00EB1238"/>
    <w:rsid w:val="00EB13B6"/>
    <w:rsid w:val="00EB16B3"/>
    <w:rsid w:val="00EB172D"/>
    <w:rsid w:val="00EB19BC"/>
    <w:rsid w:val="00EB1D9E"/>
    <w:rsid w:val="00EB25EF"/>
    <w:rsid w:val="00EB264E"/>
    <w:rsid w:val="00EB2834"/>
    <w:rsid w:val="00EB2A9E"/>
    <w:rsid w:val="00EB2F42"/>
    <w:rsid w:val="00EB2FAA"/>
    <w:rsid w:val="00EB3302"/>
    <w:rsid w:val="00EB3530"/>
    <w:rsid w:val="00EB355C"/>
    <w:rsid w:val="00EB35C7"/>
    <w:rsid w:val="00EB38BA"/>
    <w:rsid w:val="00EB3936"/>
    <w:rsid w:val="00EB3C20"/>
    <w:rsid w:val="00EB3E93"/>
    <w:rsid w:val="00EB4466"/>
    <w:rsid w:val="00EB46A7"/>
    <w:rsid w:val="00EB47CC"/>
    <w:rsid w:val="00EB4868"/>
    <w:rsid w:val="00EB4B29"/>
    <w:rsid w:val="00EB4D54"/>
    <w:rsid w:val="00EB4EAE"/>
    <w:rsid w:val="00EB5197"/>
    <w:rsid w:val="00EB5538"/>
    <w:rsid w:val="00EB56A3"/>
    <w:rsid w:val="00EB5794"/>
    <w:rsid w:val="00EB5867"/>
    <w:rsid w:val="00EB5BF0"/>
    <w:rsid w:val="00EB5E0F"/>
    <w:rsid w:val="00EB5E9B"/>
    <w:rsid w:val="00EB5EDB"/>
    <w:rsid w:val="00EB63E3"/>
    <w:rsid w:val="00EB66BB"/>
    <w:rsid w:val="00EB6BEF"/>
    <w:rsid w:val="00EB730A"/>
    <w:rsid w:val="00EB77EA"/>
    <w:rsid w:val="00EB7811"/>
    <w:rsid w:val="00EB78AF"/>
    <w:rsid w:val="00EB7D00"/>
    <w:rsid w:val="00EC0072"/>
    <w:rsid w:val="00EC009E"/>
    <w:rsid w:val="00EC028B"/>
    <w:rsid w:val="00EC034B"/>
    <w:rsid w:val="00EC03A8"/>
    <w:rsid w:val="00EC0716"/>
    <w:rsid w:val="00EC087D"/>
    <w:rsid w:val="00EC0A54"/>
    <w:rsid w:val="00EC0CB8"/>
    <w:rsid w:val="00EC0F87"/>
    <w:rsid w:val="00EC1160"/>
    <w:rsid w:val="00EC118E"/>
    <w:rsid w:val="00EC1386"/>
    <w:rsid w:val="00EC18A3"/>
    <w:rsid w:val="00EC1AAA"/>
    <w:rsid w:val="00EC1C8A"/>
    <w:rsid w:val="00EC2044"/>
    <w:rsid w:val="00EC2101"/>
    <w:rsid w:val="00EC22CC"/>
    <w:rsid w:val="00EC2504"/>
    <w:rsid w:val="00EC2606"/>
    <w:rsid w:val="00EC277E"/>
    <w:rsid w:val="00EC2796"/>
    <w:rsid w:val="00EC288B"/>
    <w:rsid w:val="00EC29F0"/>
    <w:rsid w:val="00EC2E84"/>
    <w:rsid w:val="00EC2EF4"/>
    <w:rsid w:val="00EC2F25"/>
    <w:rsid w:val="00EC2FCE"/>
    <w:rsid w:val="00EC2FEC"/>
    <w:rsid w:val="00EC2FF2"/>
    <w:rsid w:val="00EC3216"/>
    <w:rsid w:val="00EC329B"/>
    <w:rsid w:val="00EC32C9"/>
    <w:rsid w:val="00EC3331"/>
    <w:rsid w:val="00EC364E"/>
    <w:rsid w:val="00EC36F2"/>
    <w:rsid w:val="00EC3DE0"/>
    <w:rsid w:val="00EC418B"/>
    <w:rsid w:val="00EC42B7"/>
    <w:rsid w:val="00EC43C4"/>
    <w:rsid w:val="00EC43CD"/>
    <w:rsid w:val="00EC4485"/>
    <w:rsid w:val="00EC451C"/>
    <w:rsid w:val="00EC45F8"/>
    <w:rsid w:val="00EC46FC"/>
    <w:rsid w:val="00EC47E0"/>
    <w:rsid w:val="00EC49D9"/>
    <w:rsid w:val="00EC4BAB"/>
    <w:rsid w:val="00EC4E50"/>
    <w:rsid w:val="00EC4F1E"/>
    <w:rsid w:val="00EC53FC"/>
    <w:rsid w:val="00EC558D"/>
    <w:rsid w:val="00EC55BF"/>
    <w:rsid w:val="00EC5853"/>
    <w:rsid w:val="00EC5AE7"/>
    <w:rsid w:val="00EC5E66"/>
    <w:rsid w:val="00EC6125"/>
    <w:rsid w:val="00EC61C7"/>
    <w:rsid w:val="00EC6A92"/>
    <w:rsid w:val="00EC6C38"/>
    <w:rsid w:val="00EC6CC5"/>
    <w:rsid w:val="00EC7191"/>
    <w:rsid w:val="00EC73C3"/>
    <w:rsid w:val="00EC73D9"/>
    <w:rsid w:val="00EC74B8"/>
    <w:rsid w:val="00EC7603"/>
    <w:rsid w:val="00EC77C6"/>
    <w:rsid w:val="00EC7A34"/>
    <w:rsid w:val="00EC7A82"/>
    <w:rsid w:val="00EC7CD9"/>
    <w:rsid w:val="00EC7CED"/>
    <w:rsid w:val="00EC7FD5"/>
    <w:rsid w:val="00ED01A1"/>
    <w:rsid w:val="00ED0204"/>
    <w:rsid w:val="00ED0383"/>
    <w:rsid w:val="00ED0414"/>
    <w:rsid w:val="00ED0747"/>
    <w:rsid w:val="00ED07B4"/>
    <w:rsid w:val="00ED0922"/>
    <w:rsid w:val="00ED0AA8"/>
    <w:rsid w:val="00ED0B68"/>
    <w:rsid w:val="00ED0BF9"/>
    <w:rsid w:val="00ED0D47"/>
    <w:rsid w:val="00ED0F22"/>
    <w:rsid w:val="00ED1556"/>
    <w:rsid w:val="00ED1B95"/>
    <w:rsid w:val="00ED1C30"/>
    <w:rsid w:val="00ED1CA5"/>
    <w:rsid w:val="00ED2157"/>
    <w:rsid w:val="00ED21BB"/>
    <w:rsid w:val="00ED21EB"/>
    <w:rsid w:val="00ED2356"/>
    <w:rsid w:val="00ED28F1"/>
    <w:rsid w:val="00ED28F2"/>
    <w:rsid w:val="00ED2AFC"/>
    <w:rsid w:val="00ED2B52"/>
    <w:rsid w:val="00ED2D7B"/>
    <w:rsid w:val="00ED2DA9"/>
    <w:rsid w:val="00ED2DC1"/>
    <w:rsid w:val="00ED307A"/>
    <w:rsid w:val="00ED3756"/>
    <w:rsid w:val="00ED383C"/>
    <w:rsid w:val="00ED3AB3"/>
    <w:rsid w:val="00ED402D"/>
    <w:rsid w:val="00ED41D8"/>
    <w:rsid w:val="00ED426C"/>
    <w:rsid w:val="00ED44FD"/>
    <w:rsid w:val="00ED52E9"/>
    <w:rsid w:val="00ED53C6"/>
    <w:rsid w:val="00ED5467"/>
    <w:rsid w:val="00ED5757"/>
    <w:rsid w:val="00ED58A4"/>
    <w:rsid w:val="00ED58FD"/>
    <w:rsid w:val="00ED59EE"/>
    <w:rsid w:val="00ED5B53"/>
    <w:rsid w:val="00ED5EE7"/>
    <w:rsid w:val="00ED5F68"/>
    <w:rsid w:val="00ED62EF"/>
    <w:rsid w:val="00ED63AA"/>
    <w:rsid w:val="00ED6455"/>
    <w:rsid w:val="00ED6530"/>
    <w:rsid w:val="00ED6DA7"/>
    <w:rsid w:val="00ED6E86"/>
    <w:rsid w:val="00ED6ED0"/>
    <w:rsid w:val="00ED6FF7"/>
    <w:rsid w:val="00ED7154"/>
    <w:rsid w:val="00ED72B8"/>
    <w:rsid w:val="00ED73FB"/>
    <w:rsid w:val="00ED7540"/>
    <w:rsid w:val="00ED75B5"/>
    <w:rsid w:val="00ED7658"/>
    <w:rsid w:val="00ED76A8"/>
    <w:rsid w:val="00ED7874"/>
    <w:rsid w:val="00ED789F"/>
    <w:rsid w:val="00ED78CB"/>
    <w:rsid w:val="00ED7DAB"/>
    <w:rsid w:val="00ED7DEE"/>
    <w:rsid w:val="00ED7E96"/>
    <w:rsid w:val="00ED7FF8"/>
    <w:rsid w:val="00EE0036"/>
    <w:rsid w:val="00EE02D1"/>
    <w:rsid w:val="00EE0403"/>
    <w:rsid w:val="00EE047B"/>
    <w:rsid w:val="00EE06D0"/>
    <w:rsid w:val="00EE09A9"/>
    <w:rsid w:val="00EE0C31"/>
    <w:rsid w:val="00EE0CF3"/>
    <w:rsid w:val="00EE0E8D"/>
    <w:rsid w:val="00EE0F6B"/>
    <w:rsid w:val="00EE1211"/>
    <w:rsid w:val="00EE1249"/>
    <w:rsid w:val="00EE1517"/>
    <w:rsid w:val="00EE1876"/>
    <w:rsid w:val="00EE19BA"/>
    <w:rsid w:val="00EE19C8"/>
    <w:rsid w:val="00EE19E2"/>
    <w:rsid w:val="00EE1A50"/>
    <w:rsid w:val="00EE1AE6"/>
    <w:rsid w:val="00EE1CAA"/>
    <w:rsid w:val="00EE2122"/>
    <w:rsid w:val="00EE232F"/>
    <w:rsid w:val="00EE27A0"/>
    <w:rsid w:val="00EE28C0"/>
    <w:rsid w:val="00EE28F3"/>
    <w:rsid w:val="00EE2CD2"/>
    <w:rsid w:val="00EE2E17"/>
    <w:rsid w:val="00EE310C"/>
    <w:rsid w:val="00EE31DE"/>
    <w:rsid w:val="00EE33DC"/>
    <w:rsid w:val="00EE39E3"/>
    <w:rsid w:val="00EE3A18"/>
    <w:rsid w:val="00EE3BF5"/>
    <w:rsid w:val="00EE3CFD"/>
    <w:rsid w:val="00EE440F"/>
    <w:rsid w:val="00EE45B5"/>
    <w:rsid w:val="00EE46D6"/>
    <w:rsid w:val="00EE48B0"/>
    <w:rsid w:val="00EE4B33"/>
    <w:rsid w:val="00EE4D63"/>
    <w:rsid w:val="00EE4EAE"/>
    <w:rsid w:val="00EE536A"/>
    <w:rsid w:val="00EE56BD"/>
    <w:rsid w:val="00EE579C"/>
    <w:rsid w:val="00EE5817"/>
    <w:rsid w:val="00EE5B22"/>
    <w:rsid w:val="00EE5E61"/>
    <w:rsid w:val="00EE6129"/>
    <w:rsid w:val="00EE61F7"/>
    <w:rsid w:val="00EE625E"/>
    <w:rsid w:val="00EE6352"/>
    <w:rsid w:val="00EE6503"/>
    <w:rsid w:val="00EE65FC"/>
    <w:rsid w:val="00EE662F"/>
    <w:rsid w:val="00EE6845"/>
    <w:rsid w:val="00EE6A5E"/>
    <w:rsid w:val="00EE6A63"/>
    <w:rsid w:val="00EE6EC3"/>
    <w:rsid w:val="00EE725C"/>
    <w:rsid w:val="00EE72BD"/>
    <w:rsid w:val="00EE72C1"/>
    <w:rsid w:val="00EE79A9"/>
    <w:rsid w:val="00EE7A35"/>
    <w:rsid w:val="00EE7B13"/>
    <w:rsid w:val="00EE7CCF"/>
    <w:rsid w:val="00EE7F43"/>
    <w:rsid w:val="00EF0303"/>
    <w:rsid w:val="00EF071B"/>
    <w:rsid w:val="00EF081C"/>
    <w:rsid w:val="00EF09E4"/>
    <w:rsid w:val="00EF0ABA"/>
    <w:rsid w:val="00EF0B15"/>
    <w:rsid w:val="00EF0B6C"/>
    <w:rsid w:val="00EF0B8A"/>
    <w:rsid w:val="00EF0EBA"/>
    <w:rsid w:val="00EF0FD5"/>
    <w:rsid w:val="00EF15AA"/>
    <w:rsid w:val="00EF16B7"/>
    <w:rsid w:val="00EF1855"/>
    <w:rsid w:val="00EF1AAA"/>
    <w:rsid w:val="00EF1C8C"/>
    <w:rsid w:val="00EF1F1C"/>
    <w:rsid w:val="00EF21D4"/>
    <w:rsid w:val="00EF292F"/>
    <w:rsid w:val="00EF2A1A"/>
    <w:rsid w:val="00EF2B5C"/>
    <w:rsid w:val="00EF31B3"/>
    <w:rsid w:val="00EF325E"/>
    <w:rsid w:val="00EF350C"/>
    <w:rsid w:val="00EF3538"/>
    <w:rsid w:val="00EF3669"/>
    <w:rsid w:val="00EF3DEF"/>
    <w:rsid w:val="00EF3E5D"/>
    <w:rsid w:val="00EF3F1C"/>
    <w:rsid w:val="00EF40A3"/>
    <w:rsid w:val="00EF4312"/>
    <w:rsid w:val="00EF4459"/>
    <w:rsid w:val="00EF460B"/>
    <w:rsid w:val="00EF477C"/>
    <w:rsid w:val="00EF47B8"/>
    <w:rsid w:val="00EF4D0A"/>
    <w:rsid w:val="00EF4E8F"/>
    <w:rsid w:val="00EF55D7"/>
    <w:rsid w:val="00EF567A"/>
    <w:rsid w:val="00EF57D9"/>
    <w:rsid w:val="00EF5D0F"/>
    <w:rsid w:val="00EF5D12"/>
    <w:rsid w:val="00EF5EE0"/>
    <w:rsid w:val="00EF5EF5"/>
    <w:rsid w:val="00EF60F5"/>
    <w:rsid w:val="00EF66BB"/>
    <w:rsid w:val="00EF6757"/>
    <w:rsid w:val="00EF686F"/>
    <w:rsid w:val="00EF6B7E"/>
    <w:rsid w:val="00EF6BC3"/>
    <w:rsid w:val="00EF7242"/>
    <w:rsid w:val="00EF7260"/>
    <w:rsid w:val="00EF7291"/>
    <w:rsid w:val="00EF7398"/>
    <w:rsid w:val="00EF7471"/>
    <w:rsid w:val="00EF7500"/>
    <w:rsid w:val="00EF7688"/>
    <w:rsid w:val="00EF7698"/>
    <w:rsid w:val="00EF76A7"/>
    <w:rsid w:val="00EF7969"/>
    <w:rsid w:val="00EF79C1"/>
    <w:rsid w:val="00EF7C1A"/>
    <w:rsid w:val="00EF7C39"/>
    <w:rsid w:val="00F00034"/>
    <w:rsid w:val="00F000EC"/>
    <w:rsid w:val="00F00567"/>
    <w:rsid w:val="00F00749"/>
    <w:rsid w:val="00F00AA2"/>
    <w:rsid w:val="00F00ABE"/>
    <w:rsid w:val="00F00B80"/>
    <w:rsid w:val="00F00CFD"/>
    <w:rsid w:val="00F0104B"/>
    <w:rsid w:val="00F0110B"/>
    <w:rsid w:val="00F01327"/>
    <w:rsid w:val="00F0155F"/>
    <w:rsid w:val="00F0180D"/>
    <w:rsid w:val="00F01A7C"/>
    <w:rsid w:val="00F02080"/>
    <w:rsid w:val="00F02456"/>
    <w:rsid w:val="00F0280F"/>
    <w:rsid w:val="00F028FD"/>
    <w:rsid w:val="00F0294C"/>
    <w:rsid w:val="00F02BB1"/>
    <w:rsid w:val="00F02BB6"/>
    <w:rsid w:val="00F02C5F"/>
    <w:rsid w:val="00F02DC4"/>
    <w:rsid w:val="00F02F19"/>
    <w:rsid w:val="00F03369"/>
    <w:rsid w:val="00F03484"/>
    <w:rsid w:val="00F034AC"/>
    <w:rsid w:val="00F03501"/>
    <w:rsid w:val="00F0350F"/>
    <w:rsid w:val="00F035BA"/>
    <w:rsid w:val="00F036C1"/>
    <w:rsid w:val="00F03801"/>
    <w:rsid w:val="00F03C12"/>
    <w:rsid w:val="00F03EBB"/>
    <w:rsid w:val="00F03F66"/>
    <w:rsid w:val="00F04015"/>
    <w:rsid w:val="00F04147"/>
    <w:rsid w:val="00F042E0"/>
    <w:rsid w:val="00F04380"/>
    <w:rsid w:val="00F043CC"/>
    <w:rsid w:val="00F044C1"/>
    <w:rsid w:val="00F046D9"/>
    <w:rsid w:val="00F04CA3"/>
    <w:rsid w:val="00F04DC3"/>
    <w:rsid w:val="00F04DE5"/>
    <w:rsid w:val="00F054D5"/>
    <w:rsid w:val="00F055FA"/>
    <w:rsid w:val="00F056AD"/>
    <w:rsid w:val="00F056BE"/>
    <w:rsid w:val="00F05837"/>
    <w:rsid w:val="00F059AB"/>
    <w:rsid w:val="00F05B20"/>
    <w:rsid w:val="00F05BDC"/>
    <w:rsid w:val="00F05DA4"/>
    <w:rsid w:val="00F05DF4"/>
    <w:rsid w:val="00F05EAD"/>
    <w:rsid w:val="00F05F18"/>
    <w:rsid w:val="00F06147"/>
    <w:rsid w:val="00F061E7"/>
    <w:rsid w:val="00F06485"/>
    <w:rsid w:val="00F06B4D"/>
    <w:rsid w:val="00F07170"/>
    <w:rsid w:val="00F075D4"/>
    <w:rsid w:val="00F07B52"/>
    <w:rsid w:val="00F07DBA"/>
    <w:rsid w:val="00F07E0B"/>
    <w:rsid w:val="00F07E6E"/>
    <w:rsid w:val="00F105EF"/>
    <w:rsid w:val="00F10A51"/>
    <w:rsid w:val="00F10D53"/>
    <w:rsid w:val="00F10E85"/>
    <w:rsid w:val="00F10F65"/>
    <w:rsid w:val="00F1106C"/>
    <w:rsid w:val="00F11178"/>
    <w:rsid w:val="00F1121C"/>
    <w:rsid w:val="00F113E3"/>
    <w:rsid w:val="00F119AD"/>
    <w:rsid w:val="00F11B29"/>
    <w:rsid w:val="00F11E15"/>
    <w:rsid w:val="00F1212B"/>
    <w:rsid w:val="00F1220C"/>
    <w:rsid w:val="00F12266"/>
    <w:rsid w:val="00F122B4"/>
    <w:rsid w:val="00F1230C"/>
    <w:rsid w:val="00F12367"/>
    <w:rsid w:val="00F1251B"/>
    <w:rsid w:val="00F1253E"/>
    <w:rsid w:val="00F1268A"/>
    <w:rsid w:val="00F1290B"/>
    <w:rsid w:val="00F12966"/>
    <w:rsid w:val="00F12AA4"/>
    <w:rsid w:val="00F12B56"/>
    <w:rsid w:val="00F12C9B"/>
    <w:rsid w:val="00F134D1"/>
    <w:rsid w:val="00F138B9"/>
    <w:rsid w:val="00F13904"/>
    <w:rsid w:val="00F140C6"/>
    <w:rsid w:val="00F142F3"/>
    <w:rsid w:val="00F14592"/>
    <w:rsid w:val="00F14954"/>
    <w:rsid w:val="00F14F71"/>
    <w:rsid w:val="00F15334"/>
    <w:rsid w:val="00F156C3"/>
    <w:rsid w:val="00F15767"/>
    <w:rsid w:val="00F15B43"/>
    <w:rsid w:val="00F15BE8"/>
    <w:rsid w:val="00F15C46"/>
    <w:rsid w:val="00F15CB0"/>
    <w:rsid w:val="00F1636D"/>
    <w:rsid w:val="00F164AF"/>
    <w:rsid w:val="00F1664D"/>
    <w:rsid w:val="00F1669B"/>
    <w:rsid w:val="00F166F0"/>
    <w:rsid w:val="00F16787"/>
    <w:rsid w:val="00F167E1"/>
    <w:rsid w:val="00F169AD"/>
    <w:rsid w:val="00F169D1"/>
    <w:rsid w:val="00F16A29"/>
    <w:rsid w:val="00F16A73"/>
    <w:rsid w:val="00F16BBD"/>
    <w:rsid w:val="00F16CBB"/>
    <w:rsid w:val="00F16F7B"/>
    <w:rsid w:val="00F170DC"/>
    <w:rsid w:val="00F17538"/>
    <w:rsid w:val="00F1759E"/>
    <w:rsid w:val="00F177ED"/>
    <w:rsid w:val="00F17E21"/>
    <w:rsid w:val="00F17EEC"/>
    <w:rsid w:val="00F17F8F"/>
    <w:rsid w:val="00F20103"/>
    <w:rsid w:val="00F20315"/>
    <w:rsid w:val="00F20324"/>
    <w:rsid w:val="00F2085F"/>
    <w:rsid w:val="00F209B7"/>
    <w:rsid w:val="00F209D4"/>
    <w:rsid w:val="00F20C1A"/>
    <w:rsid w:val="00F20E80"/>
    <w:rsid w:val="00F211B6"/>
    <w:rsid w:val="00F211E9"/>
    <w:rsid w:val="00F21786"/>
    <w:rsid w:val="00F217DB"/>
    <w:rsid w:val="00F21958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6FD"/>
    <w:rsid w:val="00F22C3A"/>
    <w:rsid w:val="00F22CA5"/>
    <w:rsid w:val="00F22D6D"/>
    <w:rsid w:val="00F2337E"/>
    <w:rsid w:val="00F23591"/>
    <w:rsid w:val="00F2386A"/>
    <w:rsid w:val="00F238B0"/>
    <w:rsid w:val="00F23A2E"/>
    <w:rsid w:val="00F23BB3"/>
    <w:rsid w:val="00F23EF2"/>
    <w:rsid w:val="00F240C9"/>
    <w:rsid w:val="00F242DE"/>
    <w:rsid w:val="00F244F4"/>
    <w:rsid w:val="00F2452E"/>
    <w:rsid w:val="00F247B1"/>
    <w:rsid w:val="00F24839"/>
    <w:rsid w:val="00F2488C"/>
    <w:rsid w:val="00F24940"/>
    <w:rsid w:val="00F2495D"/>
    <w:rsid w:val="00F24D51"/>
    <w:rsid w:val="00F2506C"/>
    <w:rsid w:val="00F25236"/>
    <w:rsid w:val="00F2585E"/>
    <w:rsid w:val="00F25AC6"/>
    <w:rsid w:val="00F25B17"/>
    <w:rsid w:val="00F25C87"/>
    <w:rsid w:val="00F25E82"/>
    <w:rsid w:val="00F262C6"/>
    <w:rsid w:val="00F264EC"/>
    <w:rsid w:val="00F265CA"/>
    <w:rsid w:val="00F26D74"/>
    <w:rsid w:val="00F26D77"/>
    <w:rsid w:val="00F26DD6"/>
    <w:rsid w:val="00F26E85"/>
    <w:rsid w:val="00F27049"/>
    <w:rsid w:val="00F27243"/>
    <w:rsid w:val="00F273C6"/>
    <w:rsid w:val="00F27439"/>
    <w:rsid w:val="00F274EE"/>
    <w:rsid w:val="00F2778E"/>
    <w:rsid w:val="00F278A0"/>
    <w:rsid w:val="00F27981"/>
    <w:rsid w:val="00F27AB2"/>
    <w:rsid w:val="00F27BD5"/>
    <w:rsid w:val="00F30014"/>
    <w:rsid w:val="00F30081"/>
    <w:rsid w:val="00F30732"/>
    <w:rsid w:val="00F30747"/>
    <w:rsid w:val="00F30C06"/>
    <w:rsid w:val="00F30E73"/>
    <w:rsid w:val="00F31145"/>
    <w:rsid w:val="00F311F4"/>
    <w:rsid w:val="00F31201"/>
    <w:rsid w:val="00F31A4E"/>
    <w:rsid w:val="00F31BFC"/>
    <w:rsid w:val="00F31BFD"/>
    <w:rsid w:val="00F31CAE"/>
    <w:rsid w:val="00F31DC7"/>
    <w:rsid w:val="00F31E09"/>
    <w:rsid w:val="00F31E5C"/>
    <w:rsid w:val="00F31F33"/>
    <w:rsid w:val="00F31FD4"/>
    <w:rsid w:val="00F322C3"/>
    <w:rsid w:val="00F32343"/>
    <w:rsid w:val="00F3252D"/>
    <w:rsid w:val="00F327C0"/>
    <w:rsid w:val="00F32C49"/>
    <w:rsid w:val="00F330F2"/>
    <w:rsid w:val="00F3357F"/>
    <w:rsid w:val="00F338DC"/>
    <w:rsid w:val="00F33C8C"/>
    <w:rsid w:val="00F33F70"/>
    <w:rsid w:val="00F34083"/>
    <w:rsid w:val="00F342D6"/>
    <w:rsid w:val="00F344C3"/>
    <w:rsid w:val="00F34D1C"/>
    <w:rsid w:val="00F34F44"/>
    <w:rsid w:val="00F3521E"/>
    <w:rsid w:val="00F35267"/>
    <w:rsid w:val="00F35411"/>
    <w:rsid w:val="00F356A1"/>
    <w:rsid w:val="00F35712"/>
    <w:rsid w:val="00F35761"/>
    <w:rsid w:val="00F3581A"/>
    <w:rsid w:val="00F35968"/>
    <w:rsid w:val="00F3596F"/>
    <w:rsid w:val="00F35A01"/>
    <w:rsid w:val="00F35EB6"/>
    <w:rsid w:val="00F35F11"/>
    <w:rsid w:val="00F36142"/>
    <w:rsid w:val="00F36170"/>
    <w:rsid w:val="00F368D8"/>
    <w:rsid w:val="00F36D27"/>
    <w:rsid w:val="00F37020"/>
    <w:rsid w:val="00F372AF"/>
    <w:rsid w:val="00F37721"/>
    <w:rsid w:val="00F37CFF"/>
    <w:rsid w:val="00F403C9"/>
    <w:rsid w:val="00F4041C"/>
    <w:rsid w:val="00F4091C"/>
    <w:rsid w:val="00F40997"/>
    <w:rsid w:val="00F40A04"/>
    <w:rsid w:val="00F40B49"/>
    <w:rsid w:val="00F40C89"/>
    <w:rsid w:val="00F40D1A"/>
    <w:rsid w:val="00F40D25"/>
    <w:rsid w:val="00F41160"/>
    <w:rsid w:val="00F4132B"/>
    <w:rsid w:val="00F4180B"/>
    <w:rsid w:val="00F4195A"/>
    <w:rsid w:val="00F41AF4"/>
    <w:rsid w:val="00F41DE5"/>
    <w:rsid w:val="00F41EBC"/>
    <w:rsid w:val="00F42001"/>
    <w:rsid w:val="00F42036"/>
    <w:rsid w:val="00F4245F"/>
    <w:rsid w:val="00F42486"/>
    <w:rsid w:val="00F4259A"/>
    <w:rsid w:val="00F425B7"/>
    <w:rsid w:val="00F426AE"/>
    <w:rsid w:val="00F42947"/>
    <w:rsid w:val="00F42977"/>
    <w:rsid w:val="00F42B29"/>
    <w:rsid w:val="00F42B33"/>
    <w:rsid w:val="00F42D28"/>
    <w:rsid w:val="00F42E43"/>
    <w:rsid w:val="00F4302B"/>
    <w:rsid w:val="00F43076"/>
    <w:rsid w:val="00F432D4"/>
    <w:rsid w:val="00F43455"/>
    <w:rsid w:val="00F43509"/>
    <w:rsid w:val="00F439CD"/>
    <w:rsid w:val="00F43AFC"/>
    <w:rsid w:val="00F43C10"/>
    <w:rsid w:val="00F43CED"/>
    <w:rsid w:val="00F440A7"/>
    <w:rsid w:val="00F44168"/>
    <w:rsid w:val="00F441C3"/>
    <w:rsid w:val="00F448A9"/>
    <w:rsid w:val="00F44992"/>
    <w:rsid w:val="00F44B83"/>
    <w:rsid w:val="00F44D50"/>
    <w:rsid w:val="00F45122"/>
    <w:rsid w:val="00F45372"/>
    <w:rsid w:val="00F45406"/>
    <w:rsid w:val="00F45523"/>
    <w:rsid w:val="00F45A0A"/>
    <w:rsid w:val="00F45A10"/>
    <w:rsid w:val="00F45D6D"/>
    <w:rsid w:val="00F45F75"/>
    <w:rsid w:val="00F46145"/>
    <w:rsid w:val="00F46353"/>
    <w:rsid w:val="00F4685B"/>
    <w:rsid w:val="00F46915"/>
    <w:rsid w:val="00F46DB0"/>
    <w:rsid w:val="00F46EEE"/>
    <w:rsid w:val="00F46F37"/>
    <w:rsid w:val="00F474DF"/>
    <w:rsid w:val="00F475E9"/>
    <w:rsid w:val="00F47A79"/>
    <w:rsid w:val="00F50085"/>
    <w:rsid w:val="00F50179"/>
    <w:rsid w:val="00F502C2"/>
    <w:rsid w:val="00F502F8"/>
    <w:rsid w:val="00F50600"/>
    <w:rsid w:val="00F50994"/>
    <w:rsid w:val="00F5099A"/>
    <w:rsid w:val="00F50A6D"/>
    <w:rsid w:val="00F50C4E"/>
    <w:rsid w:val="00F5127B"/>
    <w:rsid w:val="00F513D4"/>
    <w:rsid w:val="00F514E4"/>
    <w:rsid w:val="00F51656"/>
    <w:rsid w:val="00F51B1F"/>
    <w:rsid w:val="00F51B74"/>
    <w:rsid w:val="00F51D0D"/>
    <w:rsid w:val="00F51DED"/>
    <w:rsid w:val="00F52009"/>
    <w:rsid w:val="00F52903"/>
    <w:rsid w:val="00F52A49"/>
    <w:rsid w:val="00F52C25"/>
    <w:rsid w:val="00F52C93"/>
    <w:rsid w:val="00F530DF"/>
    <w:rsid w:val="00F53863"/>
    <w:rsid w:val="00F53937"/>
    <w:rsid w:val="00F53B27"/>
    <w:rsid w:val="00F53D97"/>
    <w:rsid w:val="00F53E97"/>
    <w:rsid w:val="00F54605"/>
    <w:rsid w:val="00F546C9"/>
    <w:rsid w:val="00F5495B"/>
    <w:rsid w:val="00F54A09"/>
    <w:rsid w:val="00F54C0F"/>
    <w:rsid w:val="00F54C62"/>
    <w:rsid w:val="00F54D3E"/>
    <w:rsid w:val="00F54FA9"/>
    <w:rsid w:val="00F550E5"/>
    <w:rsid w:val="00F5538F"/>
    <w:rsid w:val="00F556AB"/>
    <w:rsid w:val="00F55BF6"/>
    <w:rsid w:val="00F55CE1"/>
    <w:rsid w:val="00F5620D"/>
    <w:rsid w:val="00F56269"/>
    <w:rsid w:val="00F56FF9"/>
    <w:rsid w:val="00F571E8"/>
    <w:rsid w:val="00F57432"/>
    <w:rsid w:val="00F5762C"/>
    <w:rsid w:val="00F578E8"/>
    <w:rsid w:val="00F57CCA"/>
    <w:rsid w:val="00F57ED7"/>
    <w:rsid w:val="00F57EED"/>
    <w:rsid w:val="00F57FEE"/>
    <w:rsid w:val="00F60093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CE1"/>
    <w:rsid w:val="00F60D15"/>
    <w:rsid w:val="00F60DC9"/>
    <w:rsid w:val="00F612A0"/>
    <w:rsid w:val="00F6155E"/>
    <w:rsid w:val="00F616EE"/>
    <w:rsid w:val="00F61888"/>
    <w:rsid w:val="00F61B30"/>
    <w:rsid w:val="00F61C3D"/>
    <w:rsid w:val="00F61CD6"/>
    <w:rsid w:val="00F61EDE"/>
    <w:rsid w:val="00F61F97"/>
    <w:rsid w:val="00F6236E"/>
    <w:rsid w:val="00F623AD"/>
    <w:rsid w:val="00F6243A"/>
    <w:rsid w:val="00F62504"/>
    <w:rsid w:val="00F625A2"/>
    <w:rsid w:val="00F6277B"/>
    <w:rsid w:val="00F627BC"/>
    <w:rsid w:val="00F62D02"/>
    <w:rsid w:val="00F62E97"/>
    <w:rsid w:val="00F62F4F"/>
    <w:rsid w:val="00F63013"/>
    <w:rsid w:val="00F631EA"/>
    <w:rsid w:val="00F6320B"/>
    <w:rsid w:val="00F632AB"/>
    <w:rsid w:val="00F636E4"/>
    <w:rsid w:val="00F63768"/>
    <w:rsid w:val="00F63959"/>
    <w:rsid w:val="00F63A6F"/>
    <w:rsid w:val="00F63CE1"/>
    <w:rsid w:val="00F63F88"/>
    <w:rsid w:val="00F640FE"/>
    <w:rsid w:val="00F644FF"/>
    <w:rsid w:val="00F6477B"/>
    <w:rsid w:val="00F6491B"/>
    <w:rsid w:val="00F64ADA"/>
    <w:rsid w:val="00F64AF1"/>
    <w:rsid w:val="00F64C1A"/>
    <w:rsid w:val="00F64ED5"/>
    <w:rsid w:val="00F64FD3"/>
    <w:rsid w:val="00F650EF"/>
    <w:rsid w:val="00F651C2"/>
    <w:rsid w:val="00F65351"/>
    <w:rsid w:val="00F654D6"/>
    <w:rsid w:val="00F656A6"/>
    <w:rsid w:val="00F6599D"/>
    <w:rsid w:val="00F65A97"/>
    <w:rsid w:val="00F65B75"/>
    <w:rsid w:val="00F65C41"/>
    <w:rsid w:val="00F65DC8"/>
    <w:rsid w:val="00F65EBD"/>
    <w:rsid w:val="00F65EE6"/>
    <w:rsid w:val="00F66540"/>
    <w:rsid w:val="00F66BA7"/>
    <w:rsid w:val="00F66D49"/>
    <w:rsid w:val="00F66F01"/>
    <w:rsid w:val="00F66FEB"/>
    <w:rsid w:val="00F6715C"/>
    <w:rsid w:val="00F673BF"/>
    <w:rsid w:val="00F67752"/>
    <w:rsid w:val="00F67CF1"/>
    <w:rsid w:val="00F67DB5"/>
    <w:rsid w:val="00F67F38"/>
    <w:rsid w:val="00F67FCD"/>
    <w:rsid w:val="00F70402"/>
    <w:rsid w:val="00F70664"/>
    <w:rsid w:val="00F70BB7"/>
    <w:rsid w:val="00F70C2D"/>
    <w:rsid w:val="00F70CCC"/>
    <w:rsid w:val="00F70D47"/>
    <w:rsid w:val="00F713DB"/>
    <w:rsid w:val="00F71564"/>
    <w:rsid w:val="00F71616"/>
    <w:rsid w:val="00F717C2"/>
    <w:rsid w:val="00F71AB4"/>
    <w:rsid w:val="00F71E1A"/>
    <w:rsid w:val="00F71FE7"/>
    <w:rsid w:val="00F7200A"/>
    <w:rsid w:val="00F7225A"/>
    <w:rsid w:val="00F7229F"/>
    <w:rsid w:val="00F725A4"/>
    <w:rsid w:val="00F72651"/>
    <w:rsid w:val="00F72DE4"/>
    <w:rsid w:val="00F72E60"/>
    <w:rsid w:val="00F7315B"/>
    <w:rsid w:val="00F7344A"/>
    <w:rsid w:val="00F73562"/>
    <w:rsid w:val="00F735D9"/>
    <w:rsid w:val="00F7398E"/>
    <w:rsid w:val="00F739BB"/>
    <w:rsid w:val="00F73B75"/>
    <w:rsid w:val="00F73C32"/>
    <w:rsid w:val="00F73CCA"/>
    <w:rsid w:val="00F73EBE"/>
    <w:rsid w:val="00F74449"/>
    <w:rsid w:val="00F744A7"/>
    <w:rsid w:val="00F7488E"/>
    <w:rsid w:val="00F74E4C"/>
    <w:rsid w:val="00F74FF3"/>
    <w:rsid w:val="00F7524F"/>
    <w:rsid w:val="00F75458"/>
    <w:rsid w:val="00F7545D"/>
    <w:rsid w:val="00F75473"/>
    <w:rsid w:val="00F75AA7"/>
    <w:rsid w:val="00F75E1A"/>
    <w:rsid w:val="00F75F72"/>
    <w:rsid w:val="00F760BE"/>
    <w:rsid w:val="00F761A1"/>
    <w:rsid w:val="00F762AD"/>
    <w:rsid w:val="00F764C1"/>
    <w:rsid w:val="00F765FD"/>
    <w:rsid w:val="00F76699"/>
    <w:rsid w:val="00F769B0"/>
    <w:rsid w:val="00F76B42"/>
    <w:rsid w:val="00F76D8D"/>
    <w:rsid w:val="00F772F7"/>
    <w:rsid w:val="00F77D0B"/>
    <w:rsid w:val="00F77D97"/>
    <w:rsid w:val="00F77E89"/>
    <w:rsid w:val="00F77F03"/>
    <w:rsid w:val="00F8018F"/>
    <w:rsid w:val="00F803F7"/>
    <w:rsid w:val="00F8043F"/>
    <w:rsid w:val="00F8046F"/>
    <w:rsid w:val="00F80695"/>
    <w:rsid w:val="00F80707"/>
    <w:rsid w:val="00F8095A"/>
    <w:rsid w:val="00F809D3"/>
    <w:rsid w:val="00F80B30"/>
    <w:rsid w:val="00F80DC4"/>
    <w:rsid w:val="00F80FD2"/>
    <w:rsid w:val="00F811F5"/>
    <w:rsid w:val="00F81304"/>
    <w:rsid w:val="00F81341"/>
    <w:rsid w:val="00F81855"/>
    <w:rsid w:val="00F819C1"/>
    <w:rsid w:val="00F81AB3"/>
    <w:rsid w:val="00F81AE8"/>
    <w:rsid w:val="00F81B5C"/>
    <w:rsid w:val="00F81DE5"/>
    <w:rsid w:val="00F82045"/>
    <w:rsid w:val="00F8214A"/>
    <w:rsid w:val="00F82189"/>
    <w:rsid w:val="00F825C8"/>
    <w:rsid w:val="00F826CF"/>
    <w:rsid w:val="00F82CCB"/>
    <w:rsid w:val="00F83867"/>
    <w:rsid w:val="00F83B1B"/>
    <w:rsid w:val="00F83B9C"/>
    <w:rsid w:val="00F83BC4"/>
    <w:rsid w:val="00F843D4"/>
    <w:rsid w:val="00F844C5"/>
    <w:rsid w:val="00F8451A"/>
    <w:rsid w:val="00F84580"/>
    <w:rsid w:val="00F84791"/>
    <w:rsid w:val="00F849A2"/>
    <w:rsid w:val="00F84A1D"/>
    <w:rsid w:val="00F84BFF"/>
    <w:rsid w:val="00F84EB6"/>
    <w:rsid w:val="00F84FEC"/>
    <w:rsid w:val="00F84FF3"/>
    <w:rsid w:val="00F85129"/>
    <w:rsid w:val="00F85209"/>
    <w:rsid w:val="00F8531E"/>
    <w:rsid w:val="00F853C9"/>
    <w:rsid w:val="00F8554C"/>
    <w:rsid w:val="00F85559"/>
    <w:rsid w:val="00F85686"/>
    <w:rsid w:val="00F85707"/>
    <w:rsid w:val="00F8592A"/>
    <w:rsid w:val="00F85B7A"/>
    <w:rsid w:val="00F85D26"/>
    <w:rsid w:val="00F85DDE"/>
    <w:rsid w:val="00F85F17"/>
    <w:rsid w:val="00F862AA"/>
    <w:rsid w:val="00F86610"/>
    <w:rsid w:val="00F86734"/>
    <w:rsid w:val="00F8677A"/>
    <w:rsid w:val="00F869F1"/>
    <w:rsid w:val="00F86B2C"/>
    <w:rsid w:val="00F86CC8"/>
    <w:rsid w:val="00F86F3E"/>
    <w:rsid w:val="00F871A8"/>
    <w:rsid w:val="00F8734D"/>
    <w:rsid w:val="00F873CB"/>
    <w:rsid w:val="00F87722"/>
    <w:rsid w:val="00F879C0"/>
    <w:rsid w:val="00F87C1B"/>
    <w:rsid w:val="00F87C5F"/>
    <w:rsid w:val="00F87CE9"/>
    <w:rsid w:val="00F87D6A"/>
    <w:rsid w:val="00F87F9B"/>
    <w:rsid w:val="00F900BE"/>
    <w:rsid w:val="00F900F4"/>
    <w:rsid w:val="00F904C9"/>
    <w:rsid w:val="00F907BB"/>
    <w:rsid w:val="00F90AA8"/>
    <w:rsid w:val="00F90BC0"/>
    <w:rsid w:val="00F90E09"/>
    <w:rsid w:val="00F90F4C"/>
    <w:rsid w:val="00F90F90"/>
    <w:rsid w:val="00F9124D"/>
    <w:rsid w:val="00F9170D"/>
    <w:rsid w:val="00F91E66"/>
    <w:rsid w:val="00F920A9"/>
    <w:rsid w:val="00F92116"/>
    <w:rsid w:val="00F92128"/>
    <w:rsid w:val="00F9232F"/>
    <w:rsid w:val="00F92371"/>
    <w:rsid w:val="00F92970"/>
    <w:rsid w:val="00F92A39"/>
    <w:rsid w:val="00F92C88"/>
    <w:rsid w:val="00F92F0A"/>
    <w:rsid w:val="00F92F8D"/>
    <w:rsid w:val="00F93043"/>
    <w:rsid w:val="00F930DF"/>
    <w:rsid w:val="00F9369C"/>
    <w:rsid w:val="00F9370A"/>
    <w:rsid w:val="00F9384E"/>
    <w:rsid w:val="00F939F6"/>
    <w:rsid w:val="00F93A6A"/>
    <w:rsid w:val="00F93C3D"/>
    <w:rsid w:val="00F93DA7"/>
    <w:rsid w:val="00F94026"/>
    <w:rsid w:val="00F940F6"/>
    <w:rsid w:val="00F942CC"/>
    <w:rsid w:val="00F944EF"/>
    <w:rsid w:val="00F94504"/>
    <w:rsid w:val="00F94681"/>
    <w:rsid w:val="00F94769"/>
    <w:rsid w:val="00F94962"/>
    <w:rsid w:val="00F94A38"/>
    <w:rsid w:val="00F94C81"/>
    <w:rsid w:val="00F94D34"/>
    <w:rsid w:val="00F94DA5"/>
    <w:rsid w:val="00F94DC2"/>
    <w:rsid w:val="00F94E1C"/>
    <w:rsid w:val="00F94E60"/>
    <w:rsid w:val="00F95065"/>
    <w:rsid w:val="00F9526B"/>
    <w:rsid w:val="00F95300"/>
    <w:rsid w:val="00F95588"/>
    <w:rsid w:val="00F9567E"/>
    <w:rsid w:val="00F95761"/>
    <w:rsid w:val="00F9585B"/>
    <w:rsid w:val="00F958A5"/>
    <w:rsid w:val="00F958E9"/>
    <w:rsid w:val="00F95978"/>
    <w:rsid w:val="00F95B07"/>
    <w:rsid w:val="00F95E46"/>
    <w:rsid w:val="00F95EBE"/>
    <w:rsid w:val="00F95FBF"/>
    <w:rsid w:val="00F96205"/>
    <w:rsid w:val="00F96459"/>
    <w:rsid w:val="00F96644"/>
    <w:rsid w:val="00F96671"/>
    <w:rsid w:val="00F96763"/>
    <w:rsid w:val="00F9676B"/>
    <w:rsid w:val="00F96975"/>
    <w:rsid w:val="00F96C77"/>
    <w:rsid w:val="00F96F2C"/>
    <w:rsid w:val="00F96F3A"/>
    <w:rsid w:val="00F970B8"/>
    <w:rsid w:val="00F97476"/>
    <w:rsid w:val="00F97B3E"/>
    <w:rsid w:val="00F97BAE"/>
    <w:rsid w:val="00F97C09"/>
    <w:rsid w:val="00F97D5F"/>
    <w:rsid w:val="00F97D62"/>
    <w:rsid w:val="00F97DB8"/>
    <w:rsid w:val="00FA00E0"/>
    <w:rsid w:val="00FA026D"/>
    <w:rsid w:val="00FA04A4"/>
    <w:rsid w:val="00FA0961"/>
    <w:rsid w:val="00FA099D"/>
    <w:rsid w:val="00FA09AE"/>
    <w:rsid w:val="00FA0CF7"/>
    <w:rsid w:val="00FA1094"/>
    <w:rsid w:val="00FA1104"/>
    <w:rsid w:val="00FA1479"/>
    <w:rsid w:val="00FA14D6"/>
    <w:rsid w:val="00FA165C"/>
    <w:rsid w:val="00FA1747"/>
    <w:rsid w:val="00FA1A4C"/>
    <w:rsid w:val="00FA1D4B"/>
    <w:rsid w:val="00FA1EAF"/>
    <w:rsid w:val="00FA2057"/>
    <w:rsid w:val="00FA20A9"/>
    <w:rsid w:val="00FA21B8"/>
    <w:rsid w:val="00FA2409"/>
    <w:rsid w:val="00FA284C"/>
    <w:rsid w:val="00FA2988"/>
    <w:rsid w:val="00FA2C74"/>
    <w:rsid w:val="00FA2E13"/>
    <w:rsid w:val="00FA37DB"/>
    <w:rsid w:val="00FA3844"/>
    <w:rsid w:val="00FA3943"/>
    <w:rsid w:val="00FA3C96"/>
    <w:rsid w:val="00FA3D32"/>
    <w:rsid w:val="00FA3ECC"/>
    <w:rsid w:val="00FA3F7B"/>
    <w:rsid w:val="00FA400B"/>
    <w:rsid w:val="00FA404B"/>
    <w:rsid w:val="00FA4136"/>
    <w:rsid w:val="00FA4153"/>
    <w:rsid w:val="00FA444C"/>
    <w:rsid w:val="00FA45EB"/>
    <w:rsid w:val="00FA470B"/>
    <w:rsid w:val="00FA4B6F"/>
    <w:rsid w:val="00FA4BA0"/>
    <w:rsid w:val="00FA4F4C"/>
    <w:rsid w:val="00FA4FA9"/>
    <w:rsid w:val="00FA5139"/>
    <w:rsid w:val="00FA526A"/>
    <w:rsid w:val="00FA5478"/>
    <w:rsid w:val="00FA55E1"/>
    <w:rsid w:val="00FA5670"/>
    <w:rsid w:val="00FA570D"/>
    <w:rsid w:val="00FA5917"/>
    <w:rsid w:val="00FA59F0"/>
    <w:rsid w:val="00FA5B4F"/>
    <w:rsid w:val="00FA5E5A"/>
    <w:rsid w:val="00FA5FC1"/>
    <w:rsid w:val="00FA60BF"/>
    <w:rsid w:val="00FA617C"/>
    <w:rsid w:val="00FA620E"/>
    <w:rsid w:val="00FA66C6"/>
    <w:rsid w:val="00FA6D87"/>
    <w:rsid w:val="00FA6E0A"/>
    <w:rsid w:val="00FA7281"/>
    <w:rsid w:val="00FA7360"/>
    <w:rsid w:val="00FA738E"/>
    <w:rsid w:val="00FA7432"/>
    <w:rsid w:val="00FA75B3"/>
    <w:rsid w:val="00FA7851"/>
    <w:rsid w:val="00FA7861"/>
    <w:rsid w:val="00FA78E1"/>
    <w:rsid w:val="00FA7CD2"/>
    <w:rsid w:val="00FA7DD0"/>
    <w:rsid w:val="00FB01C7"/>
    <w:rsid w:val="00FB03BD"/>
    <w:rsid w:val="00FB05FF"/>
    <w:rsid w:val="00FB060C"/>
    <w:rsid w:val="00FB0666"/>
    <w:rsid w:val="00FB09F1"/>
    <w:rsid w:val="00FB0A45"/>
    <w:rsid w:val="00FB0CCF"/>
    <w:rsid w:val="00FB0F04"/>
    <w:rsid w:val="00FB1097"/>
    <w:rsid w:val="00FB10AB"/>
    <w:rsid w:val="00FB10B0"/>
    <w:rsid w:val="00FB1154"/>
    <w:rsid w:val="00FB1254"/>
    <w:rsid w:val="00FB136D"/>
    <w:rsid w:val="00FB16DA"/>
    <w:rsid w:val="00FB180A"/>
    <w:rsid w:val="00FB183C"/>
    <w:rsid w:val="00FB1896"/>
    <w:rsid w:val="00FB18F4"/>
    <w:rsid w:val="00FB1947"/>
    <w:rsid w:val="00FB1C81"/>
    <w:rsid w:val="00FB1CFE"/>
    <w:rsid w:val="00FB2187"/>
    <w:rsid w:val="00FB224B"/>
    <w:rsid w:val="00FB22BC"/>
    <w:rsid w:val="00FB2440"/>
    <w:rsid w:val="00FB2704"/>
    <w:rsid w:val="00FB282F"/>
    <w:rsid w:val="00FB2A5D"/>
    <w:rsid w:val="00FB2E88"/>
    <w:rsid w:val="00FB306F"/>
    <w:rsid w:val="00FB3111"/>
    <w:rsid w:val="00FB356B"/>
    <w:rsid w:val="00FB35DD"/>
    <w:rsid w:val="00FB3683"/>
    <w:rsid w:val="00FB377E"/>
    <w:rsid w:val="00FB38E7"/>
    <w:rsid w:val="00FB398D"/>
    <w:rsid w:val="00FB3C9D"/>
    <w:rsid w:val="00FB3F13"/>
    <w:rsid w:val="00FB4193"/>
    <w:rsid w:val="00FB42D8"/>
    <w:rsid w:val="00FB42FD"/>
    <w:rsid w:val="00FB4581"/>
    <w:rsid w:val="00FB4691"/>
    <w:rsid w:val="00FB48B7"/>
    <w:rsid w:val="00FB4F0B"/>
    <w:rsid w:val="00FB4FAF"/>
    <w:rsid w:val="00FB5247"/>
    <w:rsid w:val="00FB5883"/>
    <w:rsid w:val="00FB5A52"/>
    <w:rsid w:val="00FB5D95"/>
    <w:rsid w:val="00FB5E60"/>
    <w:rsid w:val="00FB6107"/>
    <w:rsid w:val="00FB622C"/>
    <w:rsid w:val="00FB6259"/>
    <w:rsid w:val="00FB66E6"/>
    <w:rsid w:val="00FB69FE"/>
    <w:rsid w:val="00FB6A19"/>
    <w:rsid w:val="00FB6B50"/>
    <w:rsid w:val="00FB6E4C"/>
    <w:rsid w:val="00FB6FBA"/>
    <w:rsid w:val="00FB707A"/>
    <w:rsid w:val="00FB74E5"/>
    <w:rsid w:val="00FB7777"/>
    <w:rsid w:val="00FB78DD"/>
    <w:rsid w:val="00FB7C8D"/>
    <w:rsid w:val="00FB7FC6"/>
    <w:rsid w:val="00FC0328"/>
    <w:rsid w:val="00FC0355"/>
    <w:rsid w:val="00FC0693"/>
    <w:rsid w:val="00FC096D"/>
    <w:rsid w:val="00FC0AE8"/>
    <w:rsid w:val="00FC0C49"/>
    <w:rsid w:val="00FC115E"/>
    <w:rsid w:val="00FC1216"/>
    <w:rsid w:val="00FC1346"/>
    <w:rsid w:val="00FC146A"/>
    <w:rsid w:val="00FC157D"/>
    <w:rsid w:val="00FC15E6"/>
    <w:rsid w:val="00FC1BDA"/>
    <w:rsid w:val="00FC1CAF"/>
    <w:rsid w:val="00FC1CE7"/>
    <w:rsid w:val="00FC225F"/>
    <w:rsid w:val="00FC2360"/>
    <w:rsid w:val="00FC2522"/>
    <w:rsid w:val="00FC2549"/>
    <w:rsid w:val="00FC3158"/>
    <w:rsid w:val="00FC3217"/>
    <w:rsid w:val="00FC32F9"/>
    <w:rsid w:val="00FC337C"/>
    <w:rsid w:val="00FC3653"/>
    <w:rsid w:val="00FC373D"/>
    <w:rsid w:val="00FC3966"/>
    <w:rsid w:val="00FC3989"/>
    <w:rsid w:val="00FC39D7"/>
    <w:rsid w:val="00FC3A76"/>
    <w:rsid w:val="00FC3E13"/>
    <w:rsid w:val="00FC41EF"/>
    <w:rsid w:val="00FC446B"/>
    <w:rsid w:val="00FC44A7"/>
    <w:rsid w:val="00FC4573"/>
    <w:rsid w:val="00FC46D1"/>
    <w:rsid w:val="00FC48D2"/>
    <w:rsid w:val="00FC48E4"/>
    <w:rsid w:val="00FC5106"/>
    <w:rsid w:val="00FC5AE0"/>
    <w:rsid w:val="00FC5C5F"/>
    <w:rsid w:val="00FC5F43"/>
    <w:rsid w:val="00FC60F5"/>
    <w:rsid w:val="00FC60FA"/>
    <w:rsid w:val="00FC6176"/>
    <w:rsid w:val="00FC620A"/>
    <w:rsid w:val="00FC62DF"/>
    <w:rsid w:val="00FC630C"/>
    <w:rsid w:val="00FC6AD7"/>
    <w:rsid w:val="00FC6C4D"/>
    <w:rsid w:val="00FC6F0F"/>
    <w:rsid w:val="00FC721C"/>
    <w:rsid w:val="00FC74FC"/>
    <w:rsid w:val="00FC7842"/>
    <w:rsid w:val="00FC78D5"/>
    <w:rsid w:val="00FC7912"/>
    <w:rsid w:val="00FC79D8"/>
    <w:rsid w:val="00FC7CAA"/>
    <w:rsid w:val="00FC7CBD"/>
    <w:rsid w:val="00FD0154"/>
    <w:rsid w:val="00FD0172"/>
    <w:rsid w:val="00FD0216"/>
    <w:rsid w:val="00FD051D"/>
    <w:rsid w:val="00FD0737"/>
    <w:rsid w:val="00FD07B6"/>
    <w:rsid w:val="00FD090A"/>
    <w:rsid w:val="00FD0AD9"/>
    <w:rsid w:val="00FD0B22"/>
    <w:rsid w:val="00FD0C74"/>
    <w:rsid w:val="00FD0C7F"/>
    <w:rsid w:val="00FD0DBF"/>
    <w:rsid w:val="00FD148C"/>
    <w:rsid w:val="00FD14BF"/>
    <w:rsid w:val="00FD17F3"/>
    <w:rsid w:val="00FD1892"/>
    <w:rsid w:val="00FD283F"/>
    <w:rsid w:val="00FD2A71"/>
    <w:rsid w:val="00FD2AC6"/>
    <w:rsid w:val="00FD302E"/>
    <w:rsid w:val="00FD3168"/>
    <w:rsid w:val="00FD31DB"/>
    <w:rsid w:val="00FD31F3"/>
    <w:rsid w:val="00FD328A"/>
    <w:rsid w:val="00FD39E5"/>
    <w:rsid w:val="00FD3A4B"/>
    <w:rsid w:val="00FD3A85"/>
    <w:rsid w:val="00FD3EA3"/>
    <w:rsid w:val="00FD4018"/>
    <w:rsid w:val="00FD4723"/>
    <w:rsid w:val="00FD478F"/>
    <w:rsid w:val="00FD47E0"/>
    <w:rsid w:val="00FD490E"/>
    <w:rsid w:val="00FD49CB"/>
    <w:rsid w:val="00FD4A4A"/>
    <w:rsid w:val="00FD4B5A"/>
    <w:rsid w:val="00FD4CF8"/>
    <w:rsid w:val="00FD4E47"/>
    <w:rsid w:val="00FD5147"/>
    <w:rsid w:val="00FD57C7"/>
    <w:rsid w:val="00FD5D09"/>
    <w:rsid w:val="00FD5FF7"/>
    <w:rsid w:val="00FD6134"/>
    <w:rsid w:val="00FD6E54"/>
    <w:rsid w:val="00FD7003"/>
    <w:rsid w:val="00FD70BB"/>
    <w:rsid w:val="00FD71EC"/>
    <w:rsid w:val="00FD734B"/>
    <w:rsid w:val="00FD73D6"/>
    <w:rsid w:val="00FD75D0"/>
    <w:rsid w:val="00FD774E"/>
    <w:rsid w:val="00FD7846"/>
    <w:rsid w:val="00FD7A60"/>
    <w:rsid w:val="00FD7C85"/>
    <w:rsid w:val="00FD7DA8"/>
    <w:rsid w:val="00FD7F7D"/>
    <w:rsid w:val="00FE03BC"/>
    <w:rsid w:val="00FE0520"/>
    <w:rsid w:val="00FE058A"/>
    <w:rsid w:val="00FE05D3"/>
    <w:rsid w:val="00FE0647"/>
    <w:rsid w:val="00FE06E7"/>
    <w:rsid w:val="00FE0724"/>
    <w:rsid w:val="00FE08AB"/>
    <w:rsid w:val="00FE095B"/>
    <w:rsid w:val="00FE0ADB"/>
    <w:rsid w:val="00FE1252"/>
    <w:rsid w:val="00FE1D4A"/>
    <w:rsid w:val="00FE1F21"/>
    <w:rsid w:val="00FE1FAF"/>
    <w:rsid w:val="00FE200F"/>
    <w:rsid w:val="00FE2B6B"/>
    <w:rsid w:val="00FE2E5D"/>
    <w:rsid w:val="00FE2EF2"/>
    <w:rsid w:val="00FE30C2"/>
    <w:rsid w:val="00FE30FD"/>
    <w:rsid w:val="00FE3164"/>
    <w:rsid w:val="00FE3169"/>
    <w:rsid w:val="00FE3176"/>
    <w:rsid w:val="00FE34E6"/>
    <w:rsid w:val="00FE356F"/>
    <w:rsid w:val="00FE360E"/>
    <w:rsid w:val="00FE36F8"/>
    <w:rsid w:val="00FE38CD"/>
    <w:rsid w:val="00FE3933"/>
    <w:rsid w:val="00FE39B8"/>
    <w:rsid w:val="00FE3BCA"/>
    <w:rsid w:val="00FE3BE2"/>
    <w:rsid w:val="00FE3BFA"/>
    <w:rsid w:val="00FE443A"/>
    <w:rsid w:val="00FE44C9"/>
    <w:rsid w:val="00FE457F"/>
    <w:rsid w:val="00FE45D7"/>
    <w:rsid w:val="00FE4663"/>
    <w:rsid w:val="00FE47E5"/>
    <w:rsid w:val="00FE486E"/>
    <w:rsid w:val="00FE48BC"/>
    <w:rsid w:val="00FE4A03"/>
    <w:rsid w:val="00FE4AA7"/>
    <w:rsid w:val="00FE4B48"/>
    <w:rsid w:val="00FE4E49"/>
    <w:rsid w:val="00FE513F"/>
    <w:rsid w:val="00FE5592"/>
    <w:rsid w:val="00FE5847"/>
    <w:rsid w:val="00FE58C2"/>
    <w:rsid w:val="00FE59B0"/>
    <w:rsid w:val="00FE59EB"/>
    <w:rsid w:val="00FE5A67"/>
    <w:rsid w:val="00FE5CD1"/>
    <w:rsid w:val="00FE5D3B"/>
    <w:rsid w:val="00FE5E7E"/>
    <w:rsid w:val="00FE5F94"/>
    <w:rsid w:val="00FE65CC"/>
    <w:rsid w:val="00FE6895"/>
    <w:rsid w:val="00FE6D34"/>
    <w:rsid w:val="00FE6DFA"/>
    <w:rsid w:val="00FE7093"/>
    <w:rsid w:val="00FE788B"/>
    <w:rsid w:val="00FE78A1"/>
    <w:rsid w:val="00FE7920"/>
    <w:rsid w:val="00FE7B72"/>
    <w:rsid w:val="00FE7D61"/>
    <w:rsid w:val="00FF041C"/>
    <w:rsid w:val="00FF05F8"/>
    <w:rsid w:val="00FF081D"/>
    <w:rsid w:val="00FF0857"/>
    <w:rsid w:val="00FF0C9D"/>
    <w:rsid w:val="00FF0E6C"/>
    <w:rsid w:val="00FF116C"/>
    <w:rsid w:val="00FF1192"/>
    <w:rsid w:val="00FF1292"/>
    <w:rsid w:val="00FF12A1"/>
    <w:rsid w:val="00FF1461"/>
    <w:rsid w:val="00FF14BF"/>
    <w:rsid w:val="00FF14D8"/>
    <w:rsid w:val="00FF15F5"/>
    <w:rsid w:val="00FF1607"/>
    <w:rsid w:val="00FF16E3"/>
    <w:rsid w:val="00FF1821"/>
    <w:rsid w:val="00FF1AA6"/>
    <w:rsid w:val="00FF1AA8"/>
    <w:rsid w:val="00FF1CFA"/>
    <w:rsid w:val="00FF26D4"/>
    <w:rsid w:val="00FF26FC"/>
    <w:rsid w:val="00FF27D6"/>
    <w:rsid w:val="00FF292B"/>
    <w:rsid w:val="00FF2E33"/>
    <w:rsid w:val="00FF2EC0"/>
    <w:rsid w:val="00FF32AB"/>
    <w:rsid w:val="00FF3424"/>
    <w:rsid w:val="00FF3445"/>
    <w:rsid w:val="00FF3693"/>
    <w:rsid w:val="00FF373E"/>
    <w:rsid w:val="00FF38B6"/>
    <w:rsid w:val="00FF3B25"/>
    <w:rsid w:val="00FF3B50"/>
    <w:rsid w:val="00FF3E5F"/>
    <w:rsid w:val="00FF3EC6"/>
    <w:rsid w:val="00FF3ED3"/>
    <w:rsid w:val="00FF404B"/>
    <w:rsid w:val="00FF4098"/>
    <w:rsid w:val="00FF41FC"/>
    <w:rsid w:val="00FF429E"/>
    <w:rsid w:val="00FF42C9"/>
    <w:rsid w:val="00FF4322"/>
    <w:rsid w:val="00FF46E0"/>
    <w:rsid w:val="00FF48D4"/>
    <w:rsid w:val="00FF4990"/>
    <w:rsid w:val="00FF4AD8"/>
    <w:rsid w:val="00FF4AF5"/>
    <w:rsid w:val="00FF4BCE"/>
    <w:rsid w:val="00FF4CC5"/>
    <w:rsid w:val="00FF4CEE"/>
    <w:rsid w:val="00FF4E12"/>
    <w:rsid w:val="00FF4E2F"/>
    <w:rsid w:val="00FF4F01"/>
    <w:rsid w:val="00FF4FFB"/>
    <w:rsid w:val="00FF51FC"/>
    <w:rsid w:val="00FF5291"/>
    <w:rsid w:val="00FF5700"/>
    <w:rsid w:val="00FF5A1A"/>
    <w:rsid w:val="00FF5E77"/>
    <w:rsid w:val="00FF5E9E"/>
    <w:rsid w:val="00FF6034"/>
    <w:rsid w:val="00FF6054"/>
    <w:rsid w:val="00FF621A"/>
    <w:rsid w:val="00FF62FC"/>
    <w:rsid w:val="00FF6316"/>
    <w:rsid w:val="00FF6AC0"/>
    <w:rsid w:val="00FF6B9E"/>
    <w:rsid w:val="00FF6F67"/>
    <w:rsid w:val="00FF7004"/>
    <w:rsid w:val="00FF70AA"/>
    <w:rsid w:val="00FF70DC"/>
    <w:rsid w:val="00FF7213"/>
    <w:rsid w:val="00FF73D7"/>
    <w:rsid w:val="00FF744B"/>
    <w:rsid w:val="00FF776E"/>
    <w:rsid w:val="00FF77E5"/>
    <w:rsid w:val="00FF783A"/>
    <w:rsid w:val="00FF7A04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2076E27"/>
  <w15:docId w15:val="{237B47A0-0990-4870-B83F-A7E08347F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52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13E2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A13E2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A13E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A13E24"/>
    <w:rPr>
      <w:rFonts w:cs="EucrosiaUPC"/>
      <w:b/>
      <w:bCs/>
      <w:sz w:val="28"/>
      <w:szCs w:val="28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A13E24"/>
    <w:rPr>
      <w:rFonts w:cs="EucrosiaUPC"/>
      <w:sz w:val="24"/>
      <w:szCs w:val="24"/>
    </w:rPr>
  </w:style>
  <w:style w:type="character" w:customStyle="1" w:styleId="Heading8Char">
    <w:name w:val="Heading 8 Char"/>
    <w:link w:val="Heading8"/>
    <w:rsid w:val="00A13E24"/>
    <w:rPr>
      <w:rFonts w:cs="EucrosiaUPC"/>
      <w:sz w:val="24"/>
      <w:szCs w:val="24"/>
    </w:rPr>
  </w:style>
  <w:style w:type="character" w:customStyle="1" w:styleId="Heading9Char">
    <w:name w:val="Heading 9 Char"/>
    <w:link w:val="Heading9"/>
    <w:rsid w:val="00A13E24"/>
    <w:rPr>
      <w:rFonts w:cs="EucrosiaUPC"/>
      <w:sz w:val="28"/>
      <w:szCs w:val="28"/>
    </w:rPr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2581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2581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A13E2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25816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A13E2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258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A13E2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character" w:customStyle="1" w:styleId="BodyText3Char">
    <w:name w:val="Body Text 3 Char"/>
    <w:link w:val="BodyText3"/>
    <w:rsid w:val="00A13E24"/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053E50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A13E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5F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67"/>
      <w:jc w:val="thaiDistribute"/>
    </w:pPr>
    <w:rPr>
      <w:rFonts w:ascii="Angsana New" w:hAnsi="Angsana New"/>
      <w:sz w:val="32"/>
      <w:szCs w:val="32"/>
    </w:rPr>
  </w:style>
  <w:style w:type="character" w:customStyle="1" w:styleId="AccPolicyHeadingChar">
    <w:name w:val="Acc Policy Heading Char"/>
    <w:link w:val="AccPolicyHeading"/>
    <w:rsid w:val="00375F36"/>
    <w:rPr>
      <w:rFonts w:ascii="Angsana New" w:hAnsi="Angsana New"/>
      <w:sz w:val="32"/>
      <w:szCs w:val="32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01394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A13E24"/>
    <w:rPr>
      <w:rFonts w:ascii="Arial" w:hAnsi="Arial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link w:val="HTMLPreformatted"/>
    <w:rsid w:val="00A13E24"/>
    <w:rPr>
      <w:rFonts w:ascii="Courier New" w:hAnsi="Courier New" w:cs="Courier New"/>
      <w:lang w:bidi="ar-SA"/>
    </w:rPr>
  </w:style>
  <w:style w:type="paragraph" w:customStyle="1" w:styleId="index">
    <w:name w:val="index"/>
    <w:aliases w:val="ix"/>
    <w:basedOn w:val="BodyText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424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624FA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624FA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624FAD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624FAD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?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6">
    <w:name w:val="ลบ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624FA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624FAD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624FAD"/>
    <w:pPr>
      <w:spacing w:line="240" w:lineRule="auto"/>
    </w:pPr>
  </w:style>
  <w:style w:type="character" w:customStyle="1" w:styleId="SignatureChar1">
    <w:name w:val="Signature Char1"/>
    <w:link w:val="Signature"/>
    <w:rsid w:val="00624FAD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rsid w:val="00624FAD"/>
    <w:rPr>
      <w:rFonts w:ascii="Arial" w:hAnsi="Arial"/>
      <w:sz w:val="18"/>
      <w:szCs w:val="22"/>
    </w:rPr>
  </w:style>
  <w:style w:type="character" w:customStyle="1" w:styleId="FootnoteTextChar">
    <w:name w:val="Footnote Text Char"/>
    <w:aliases w:val="ft Char"/>
    <w:link w:val="FootnoteText"/>
    <w:semiHidden/>
    <w:rsid w:val="00624FAD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624F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24FAD"/>
    <w:pPr>
      <w:spacing w:after="0"/>
    </w:pPr>
  </w:style>
  <w:style w:type="paragraph" w:customStyle="1" w:styleId="acctdividends">
    <w:name w:val="acct dividends"/>
    <w:aliases w:val="a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24FAD"/>
    <w:pPr>
      <w:spacing w:after="0"/>
    </w:pPr>
  </w:style>
  <w:style w:type="paragraph" w:customStyle="1" w:styleId="acctindent">
    <w:name w:val="acct indent"/>
    <w:aliases w:val="ai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24FA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24FAD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24FA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24FA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24FA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24FAD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624FA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24FAD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624FAD"/>
    <w:pPr>
      <w:spacing w:after="0"/>
    </w:pPr>
  </w:style>
  <w:style w:type="paragraph" w:customStyle="1" w:styleId="List1a">
    <w:name w:val="List 1a"/>
    <w:aliases w:val="1a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624FAD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semiHidden/>
    <w:rsid w:val="00624F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624FAD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24FAD"/>
  </w:style>
  <w:style w:type="paragraph" w:customStyle="1" w:styleId="zreportaddinfo">
    <w:name w:val="zreport addinfo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24FAD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24FA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24FA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24FAD"/>
    <w:rPr>
      <w:b/>
      <w:bCs/>
    </w:rPr>
  </w:style>
  <w:style w:type="paragraph" w:customStyle="1" w:styleId="nineptbodytext">
    <w:name w:val="nine pt body text"/>
    <w:aliases w:val="9bt"/>
    <w:basedOn w:val="nineptnormal"/>
    <w:rsid w:val="00624FAD"/>
    <w:pPr>
      <w:spacing w:after="220"/>
    </w:pPr>
  </w:style>
  <w:style w:type="paragraph" w:customStyle="1" w:styleId="nineptnormal">
    <w:name w:val="nine pt normal"/>
    <w:aliases w:val="9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24FAD"/>
    <w:pPr>
      <w:jc w:val="center"/>
    </w:pPr>
  </w:style>
  <w:style w:type="paragraph" w:customStyle="1" w:styleId="heading">
    <w:name w:val="heading"/>
    <w:aliases w:val="h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24FA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24FAD"/>
  </w:style>
  <w:style w:type="paragraph" w:customStyle="1" w:styleId="nineptheadingcentredbold">
    <w:name w:val="nine pt heading centred bold"/>
    <w:aliases w:val="9hc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24FA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24FA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24FAD"/>
    <w:rPr>
      <w:b/>
    </w:rPr>
  </w:style>
  <w:style w:type="paragraph" w:customStyle="1" w:styleId="nineptcolumntab1">
    <w:name w:val="nine pt column tab1"/>
    <w:aliases w:val="a91"/>
    <w:basedOn w:val="nineptnormal"/>
    <w:rsid w:val="00624FA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24FA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24FAD"/>
    <w:pPr>
      <w:jc w:val="center"/>
    </w:pPr>
  </w:style>
  <w:style w:type="paragraph" w:customStyle="1" w:styleId="Normalheading">
    <w:name w:val="Normal heading"/>
    <w:aliases w:val="nh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24FAD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24FAD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24FA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24FA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24FA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24FA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24FA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24FA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24FA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24FA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24FAD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624FA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24FAD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624FA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24FA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24FA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24FAD"/>
    <w:pPr>
      <w:spacing w:after="0"/>
    </w:pPr>
  </w:style>
  <w:style w:type="paragraph" w:customStyle="1" w:styleId="smallreturn">
    <w:name w:val="small return"/>
    <w:aliases w:val="sr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24FAD"/>
    <w:pPr>
      <w:spacing w:after="0"/>
    </w:pPr>
  </w:style>
  <w:style w:type="paragraph" w:customStyle="1" w:styleId="headingbolditalic">
    <w:name w:val="heading bold italic"/>
    <w:aliases w:val="hbi"/>
    <w:basedOn w:val="heading"/>
    <w:rsid w:val="00624FA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24FA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24FAD"/>
    <w:pPr>
      <w:spacing w:after="0"/>
    </w:pPr>
  </w:style>
  <w:style w:type="paragraph" w:customStyle="1" w:styleId="blockbullet">
    <w:name w:val="block bullet"/>
    <w:aliases w:val="bb"/>
    <w:basedOn w:val="block"/>
    <w:rsid w:val="00624FAD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24FA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24FAD"/>
    <w:pPr>
      <w:spacing w:after="0"/>
    </w:pPr>
  </w:style>
  <w:style w:type="paragraph" w:customStyle="1" w:styleId="eightptnormal">
    <w:name w:val="eight pt normal"/>
    <w:aliases w:val="8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24FA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24FA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24FA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24FAD"/>
    <w:rPr>
      <w:b/>
      <w:bCs/>
    </w:rPr>
  </w:style>
  <w:style w:type="paragraph" w:customStyle="1" w:styleId="eightptbodytext">
    <w:name w:val="eight pt body text"/>
    <w:aliases w:val="8bt"/>
    <w:basedOn w:val="eightptnormal"/>
    <w:rsid w:val="00624FA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24FA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24FA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24FA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24FAD"/>
    <w:pPr>
      <w:spacing w:after="0"/>
    </w:pPr>
  </w:style>
  <w:style w:type="paragraph" w:customStyle="1" w:styleId="eightptblock">
    <w:name w:val="eight pt block"/>
    <w:aliases w:val="8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24FA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24FA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24FA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24FAD"/>
    <w:pPr>
      <w:spacing w:after="0"/>
    </w:pPr>
  </w:style>
  <w:style w:type="paragraph" w:customStyle="1" w:styleId="blockindent">
    <w:name w:val="block indent"/>
    <w:aliases w:val="bi"/>
    <w:basedOn w:val="block"/>
    <w:rsid w:val="00624FAD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624FAD"/>
    <w:pPr>
      <w:jc w:val="center"/>
    </w:pPr>
  </w:style>
  <w:style w:type="paragraph" w:customStyle="1" w:styleId="nineptcol">
    <w:name w:val="nine pt %col"/>
    <w:aliases w:val="9%"/>
    <w:basedOn w:val="nineptnormal"/>
    <w:rsid w:val="00624FA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24FA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24FA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24FAD"/>
    <w:pPr>
      <w:spacing w:after="0"/>
    </w:pPr>
  </w:style>
  <w:style w:type="paragraph" w:customStyle="1" w:styleId="nineptblocklist">
    <w:name w:val="nine pt block list"/>
    <w:aliases w:val="9bl"/>
    <w:basedOn w:val="nineptblock"/>
    <w:rsid w:val="00624FA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24FA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24FA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24FA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24FA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24FA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24FA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24FA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24FA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24FA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24FA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24FAD"/>
    <w:pPr>
      <w:spacing w:after="80"/>
    </w:pPr>
  </w:style>
  <w:style w:type="paragraph" w:customStyle="1" w:styleId="nineptratecol">
    <w:name w:val="nine pt rate col"/>
    <w:aliases w:val="a9r"/>
    <w:basedOn w:val="nineptnormal"/>
    <w:rsid w:val="00624FA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24FA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24FA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24FA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24FA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24FA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24FA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24FA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24FA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24FA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24FA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24FAD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624FA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24FA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24FA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24FA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24FA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24FA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24FA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24FAD"/>
    <w:pPr>
      <w:spacing w:after="80"/>
    </w:pPr>
  </w:style>
  <w:style w:type="paragraph" w:customStyle="1" w:styleId="blockbullet2">
    <w:name w:val="block bullet 2"/>
    <w:aliases w:val="bb2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24FA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24FAD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624FAD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624FA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624FAD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24FAD"/>
    <w:rPr>
      <w:sz w:val="29"/>
      <w:szCs w:val="29"/>
    </w:rPr>
  </w:style>
  <w:style w:type="character" w:customStyle="1" w:styleId="shorttext">
    <w:name w:val="short_text"/>
    <w:basedOn w:val="DefaultParagraphFont"/>
    <w:rsid w:val="00624FAD"/>
  </w:style>
  <w:style w:type="paragraph" w:styleId="CommentSubject">
    <w:name w:val="annotation subject"/>
    <w:basedOn w:val="CommentText"/>
    <w:next w:val="CommentText"/>
    <w:link w:val="CommentSubjectChar"/>
    <w:rsid w:val="00624FAD"/>
    <w:pPr>
      <w:spacing w:line="240" w:lineRule="auto"/>
    </w:pPr>
    <w:rPr>
      <w:b/>
      <w:bCs/>
    </w:rPr>
  </w:style>
  <w:style w:type="character" w:customStyle="1" w:styleId="CommentSubjectChar">
    <w:name w:val="Comment Subject Char"/>
    <w:link w:val="CommentSubject"/>
    <w:rsid w:val="00624FAD"/>
    <w:rPr>
      <w:rFonts w:ascii="Arial" w:hAnsi="Arial"/>
      <w:b/>
      <w:bCs/>
      <w:szCs w:val="25"/>
    </w:rPr>
  </w:style>
  <w:style w:type="character" w:customStyle="1" w:styleId="hps">
    <w:name w:val="hps"/>
    <w:rsid w:val="00624FAD"/>
    <w:rPr>
      <w:rFonts w:cs="Times New Roman"/>
    </w:rPr>
  </w:style>
  <w:style w:type="character" w:customStyle="1" w:styleId="gt-icon-text1">
    <w:name w:val="gt-icon-text1"/>
    <w:rsid w:val="00624FAD"/>
    <w:rPr>
      <w:rFonts w:cs="Times New Roman"/>
    </w:rPr>
  </w:style>
  <w:style w:type="character" w:customStyle="1" w:styleId="longtext">
    <w:name w:val="long_text"/>
    <w:rsid w:val="00624FAD"/>
    <w:rPr>
      <w:rFonts w:cs="Times New Roman"/>
    </w:rPr>
  </w:style>
  <w:style w:type="character" w:customStyle="1" w:styleId="CharChar22">
    <w:name w:val="Char Char22"/>
    <w:rsid w:val="00624FA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24FAD"/>
  </w:style>
  <w:style w:type="character" w:styleId="Emphasis">
    <w:name w:val="Emphasis"/>
    <w:uiPriority w:val="20"/>
    <w:qFormat/>
    <w:rsid w:val="00624FA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624FAD"/>
  </w:style>
  <w:style w:type="character" w:customStyle="1" w:styleId="alt-edited1">
    <w:name w:val="alt-edited1"/>
    <w:rsid w:val="00624FA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624FA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624FA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ink w:val="block"/>
    <w:locked/>
    <w:rsid w:val="002E5DE0"/>
    <w:rPr>
      <w:rFonts w:cs="Times New Roman"/>
      <w:sz w:val="22"/>
      <w:lang w:val="en-GB" w:bidi="ar-SA"/>
    </w:rPr>
  </w:style>
  <w:style w:type="character" w:styleId="FootnoteReference">
    <w:name w:val="footnote reference"/>
    <w:uiPriority w:val="99"/>
    <w:semiHidden/>
    <w:unhideWhenUsed/>
    <w:rsid w:val="00182681"/>
    <w:rPr>
      <w:vertAlign w:val="superscript"/>
    </w:rPr>
  </w:style>
  <w:style w:type="paragraph" w:customStyle="1" w:styleId="NFSTopic">
    <w:name w:val="NFS Topic"/>
    <w:basedOn w:val="Normal"/>
    <w:link w:val="NFSTopicChar"/>
    <w:qFormat/>
    <w:rsid w:val="009834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567"/>
      </w:tabs>
      <w:spacing w:line="240" w:lineRule="auto"/>
      <w:ind w:left="567" w:hanging="567"/>
      <w:jc w:val="thaiDistribute"/>
      <w:outlineLvl w:val="0"/>
    </w:pPr>
    <w:rPr>
      <w:rFonts w:ascii="Angsana New" w:hAnsi="Angsana New"/>
      <w:b/>
      <w:bCs/>
      <w:sz w:val="30"/>
      <w:szCs w:val="30"/>
    </w:rPr>
  </w:style>
  <w:style w:type="character" w:customStyle="1" w:styleId="NFSTopicChar">
    <w:name w:val="NFS Topic Char"/>
    <w:link w:val="NFSTopic"/>
    <w:rsid w:val="00983441"/>
    <w:rPr>
      <w:rFonts w:ascii="Angsana New" w:hAnsi="Angsana New"/>
      <w:b/>
      <w:b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F96975"/>
    <w:rPr>
      <w:rFonts w:ascii="Arial" w:hAnsi="Arial"/>
      <w:sz w:val="18"/>
      <w:szCs w:val="22"/>
    </w:rPr>
  </w:style>
  <w:style w:type="paragraph" w:customStyle="1" w:styleId="NFSsubtopic">
    <w:name w:val="NFS subtopic"/>
    <w:basedOn w:val="Normal"/>
    <w:link w:val="NFSsubtopicChar"/>
    <w:qFormat/>
    <w:rsid w:val="00AE26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2" w:hanging="562"/>
      <w:jc w:val="thaiDistribute"/>
      <w:outlineLvl w:val="1"/>
    </w:pPr>
    <w:rPr>
      <w:rFonts w:ascii="Angsana New" w:hAnsi="Angsana New"/>
      <w:i/>
      <w:iCs/>
      <w:sz w:val="30"/>
      <w:szCs w:val="30"/>
    </w:rPr>
  </w:style>
  <w:style w:type="paragraph" w:styleId="NormalWeb">
    <w:name w:val="Normal (Web)"/>
    <w:basedOn w:val="Normal"/>
    <w:uiPriority w:val="99"/>
    <w:unhideWhenUsed/>
    <w:rsid w:val="00AE26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FSsubtopicChar">
    <w:name w:val="NFS subtopic Char"/>
    <w:link w:val="NFSsubtopic"/>
    <w:rsid w:val="00AE267E"/>
    <w:rPr>
      <w:rFonts w:ascii="Angsana New" w:hAnsi="Angsana New"/>
      <w:i/>
      <w:iCs/>
      <w:sz w:val="30"/>
      <w:szCs w:val="30"/>
    </w:rPr>
  </w:style>
  <w:style w:type="paragraph" w:styleId="NoSpacing">
    <w:name w:val="No Spacing"/>
    <w:uiPriority w:val="1"/>
    <w:qFormat/>
    <w:rsid w:val="00B564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Revision">
    <w:name w:val="Revision"/>
    <w:hidden/>
    <w:uiPriority w:val="99"/>
    <w:semiHidden/>
    <w:rsid w:val="003D5184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84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3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22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7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4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8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0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15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3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13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5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E0F87-0C0F-4740-9713-69DA1DDF3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90</TotalTime>
  <Pages>39</Pages>
  <Words>7569</Words>
  <Characters>43147</Characters>
  <Application>Microsoft Office Word</Application>
  <DocSecurity>0</DocSecurity>
  <Lines>359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50615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Pintusorn, Pianduangsri</cp:lastModifiedBy>
  <cp:revision>39</cp:revision>
  <cp:lastPrinted>2021-03-01T09:19:00Z</cp:lastPrinted>
  <dcterms:created xsi:type="dcterms:W3CDTF">2021-02-27T13:33:00Z</dcterms:created>
  <dcterms:modified xsi:type="dcterms:W3CDTF">2021-03-01T09:20:00Z</dcterms:modified>
</cp:coreProperties>
</file>