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9331A" w14:textId="77777777" w:rsidR="00692E64" w:rsidRPr="00521ED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3BEA66E1" w14:textId="77777777" w:rsidR="00692E64" w:rsidRPr="00521ED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A7997F0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5C68FA2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D80EB3A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5CD04CF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6D1E5D22" w14:textId="77777777" w:rsidR="00E1358C" w:rsidRDefault="00E1358C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53E530A" w14:textId="73E68237" w:rsidR="00692E64" w:rsidRPr="00C218AD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บริษัท เนชั่น มัลติมีเดีย กรุ๊ป จำกัด (มหาชน)</w:t>
      </w:r>
    </w:p>
    <w:p w14:paraId="3304784E" w14:textId="77777777" w:rsidR="00692E64" w:rsidRPr="00C218AD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D8821BA" w14:textId="77777777" w:rsidR="00692E64" w:rsidRPr="00EE0C31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A82AACB" w14:textId="3BA1C7E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AE25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E25A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1D50B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1358C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01DF1FDE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67D62D56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962419" w14:textId="77777777" w:rsidR="00692E64" w:rsidRDefault="00692E64" w:rsidP="00692E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0F39420" w14:textId="77777777" w:rsidR="00692E64" w:rsidRPr="00C218AD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692E64" w:rsidRPr="00C218AD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B863637" w14:textId="77777777" w:rsidR="00692E64" w:rsidRPr="003B2642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6DAA45E" w14:textId="77777777" w:rsidR="00692E64" w:rsidRPr="003B2642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E05499" w14:textId="77777777" w:rsidR="00692E64" w:rsidRPr="003B2642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51A3462" w14:textId="77777777" w:rsidR="00692E64" w:rsidRPr="005E201C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95857AD" w14:textId="77777777" w:rsidR="00692E64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284F4B" w14:textId="77777777" w:rsidR="00692E64" w:rsidRDefault="00692E64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76BE5C" w14:textId="77777777" w:rsidR="003332A8" w:rsidRPr="00A41723" w:rsidRDefault="003332A8" w:rsidP="00692E64">
      <w:pPr>
        <w:tabs>
          <w:tab w:val="left" w:pos="540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44"/>
          <w:szCs w:val="44"/>
        </w:rPr>
      </w:pPr>
    </w:p>
    <w:p w14:paraId="3C71A3F1" w14:textId="77777777" w:rsidR="00692E64" w:rsidRPr="00DF068F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135F0C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35F0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EAB2A31" w14:textId="77777777" w:rsidR="00692E64" w:rsidRPr="000F47F1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7E8B3E" w14:textId="77777777" w:rsidR="00692E64" w:rsidRPr="00537579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บริษัท เนชั่น มัลติมีเดีย กรุ๊ป จำกัด (มหาชน)</w:t>
      </w:r>
    </w:p>
    <w:p w14:paraId="0CB0A3AA" w14:textId="77777777" w:rsidR="00692E64" w:rsidRPr="00537579" w:rsidRDefault="00692E64" w:rsidP="0069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8377F0" w14:textId="77777777" w:rsidR="00692E64" w:rsidRDefault="00692E64" w:rsidP="00692E6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19D2175" w14:textId="77777777" w:rsidR="00692E64" w:rsidRPr="000F47F1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419554E" w14:textId="16470A11" w:rsidR="00692E64" w:rsidRPr="007616B3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A43FF7">
        <w:rPr>
          <w:rFonts w:ascii="Angsana New" w:eastAsia="Calibri" w:hAnsi="Angsana New"/>
          <w:sz w:val="30"/>
          <w:szCs w:val="30"/>
          <w:cs/>
        </w:rPr>
        <w:t>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ของ</w:t>
      </w:r>
      <w:r w:rsidRPr="00456C65">
        <w:rPr>
          <w:rFonts w:ascii="Angsana New" w:hAnsi="Angsana New"/>
          <w:sz w:val="30"/>
          <w:szCs w:val="30"/>
          <w:cs/>
        </w:rPr>
        <w:t>บริษัท เนชั่น มัลติมีเดีย กรุ๊ป จำกัด (มหาชน) และบริษัทย่อย (กลุ่มบริษัท) และของเฉพาะบริษัท เนชั่น มัลติมีเดีย กรุ๊ป จำกัด (มหาชน) (บริษัท) ตามลำดับ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</w:t>
      </w:r>
      <w:r w:rsidRPr="00A43FF7">
        <w:rPr>
          <w:rFonts w:ascii="Angsana New" w:hAnsi="Angsana New"/>
          <w:sz w:val="30"/>
          <w:szCs w:val="30"/>
          <w:cs/>
        </w:rPr>
        <w:t xml:space="preserve">ที่ </w:t>
      </w:r>
      <w:r w:rsidRPr="00A43FF7">
        <w:rPr>
          <w:rFonts w:ascii="Angsana New" w:hAnsi="Angsana New"/>
          <w:sz w:val="30"/>
          <w:szCs w:val="30"/>
        </w:rPr>
        <w:t xml:space="preserve">31 </w:t>
      </w:r>
      <w:r w:rsidRPr="00A43FF7">
        <w:rPr>
          <w:rFonts w:ascii="Angsana New" w:hAnsi="Angsana New"/>
          <w:sz w:val="30"/>
          <w:szCs w:val="30"/>
          <w:cs/>
        </w:rPr>
        <w:t>ธันวาคม</w:t>
      </w:r>
      <w:r w:rsidRPr="00A43FF7">
        <w:rPr>
          <w:rFonts w:ascii="Angsana New" w:hAnsi="Angsana New"/>
          <w:sz w:val="30"/>
          <w:szCs w:val="30"/>
        </w:rPr>
        <w:t xml:space="preserve"> 25</w:t>
      </w:r>
      <w:r w:rsidR="00C062F3">
        <w:rPr>
          <w:rFonts w:ascii="Angsana New" w:hAnsi="Angsana New"/>
          <w:sz w:val="30"/>
          <w:szCs w:val="30"/>
        </w:rPr>
        <w:t>6</w:t>
      </w:r>
      <w:r w:rsidR="00E1358C">
        <w:rPr>
          <w:rFonts w:ascii="Angsana New" w:hAnsi="Angsana New"/>
          <w:sz w:val="30"/>
          <w:szCs w:val="30"/>
        </w:rPr>
        <w:t>3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43FF7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43FF7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</w:t>
      </w:r>
      <w:r w:rsidRPr="00A43FF7">
        <w:rPr>
          <w:rFonts w:ascii="Angsana New" w:hAnsi="Angsana New"/>
          <w:sz w:val="30"/>
          <w:szCs w:val="30"/>
          <w:cs/>
        </w:rPr>
        <w:t>นสดรวมและงบกระแสเงินสดเฉพาะกิจการ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A43FF7">
        <w:rPr>
          <w:rFonts w:ascii="Angsana New" w:hAnsi="Angsana New" w:hint="cs"/>
          <w:sz w:val="30"/>
          <w:szCs w:val="30"/>
          <w:cs/>
        </w:rPr>
        <w:t>รวมถึง</w:t>
      </w:r>
      <w:r w:rsidRPr="00A43FF7">
        <w:rPr>
          <w:rFonts w:ascii="Angsana New" w:eastAsia="Calibri" w:hAnsi="Angsana New"/>
          <w:sz w:val="30"/>
          <w:szCs w:val="30"/>
          <w:cs/>
        </w:rPr>
        <w:t>หม</w:t>
      </w:r>
      <w:r w:rsidRPr="007616B3">
        <w:rPr>
          <w:rFonts w:ascii="Angsana New" w:eastAsia="Calibri" w:hAnsi="Angsana New"/>
          <w:sz w:val="30"/>
          <w:szCs w:val="30"/>
          <w:cs/>
        </w:rPr>
        <w:t>ายเหตุ</w:t>
      </w:r>
      <w:r w:rsidRPr="007616B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="00D528CA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7616B3">
        <w:rPr>
          <w:rFonts w:ascii="Angsana New" w:hAnsi="Angsana New" w:hint="cs"/>
          <w:sz w:val="30"/>
          <w:szCs w:val="30"/>
          <w:cs/>
        </w:rPr>
        <w:t>ๆ</w:t>
      </w:r>
    </w:p>
    <w:p w14:paraId="7AEA55F8" w14:textId="77777777" w:rsidR="00692E64" w:rsidRPr="000F47F1" w:rsidRDefault="00692E64" w:rsidP="00692E64">
      <w:pPr>
        <w:rPr>
          <w:rFonts w:ascii="Angsana New" w:hAnsi="Angsana New"/>
          <w:sz w:val="30"/>
          <w:szCs w:val="30"/>
        </w:rPr>
      </w:pPr>
    </w:p>
    <w:p w14:paraId="0AF0F39F" w14:textId="19FEAC29" w:rsidR="00692E64" w:rsidRPr="00C101D5" w:rsidRDefault="00692E64" w:rsidP="00692E6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</w:t>
      </w:r>
      <w:r w:rsidRPr="00A43FF7">
        <w:rPr>
          <w:rFonts w:ascii="Angsana New" w:eastAsia="Calibri" w:hAnsi="Angsana New"/>
          <w:sz w:val="30"/>
          <w:szCs w:val="30"/>
          <w:cs/>
        </w:rPr>
        <w:t>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</w:t>
      </w:r>
      <w:r w:rsidRPr="00A43FF7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A43FF7">
        <w:rPr>
          <w:rFonts w:ascii="Angsana New" w:hAnsi="Angsana New"/>
          <w:sz w:val="30"/>
          <w:szCs w:val="30"/>
        </w:rPr>
        <w:t xml:space="preserve"> </w:t>
      </w:r>
      <w:r w:rsidRPr="00A43FF7">
        <w:rPr>
          <w:rFonts w:ascii="Angsana New" w:hAnsi="Angsana New"/>
          <w:sz w:val="30"/>
          <w:szCs w:val="30"/>
          <w:cs/>
        </w:rPr>
        <w:t>วันที่</w:t>
      </w:r>
      <w:r w:rsidRPr="00A43FF7">
        <w:rPr>
          <w:rFonts w:ascii="Angsana New" w:hAnsi="Angsana New"/>
          <w:sz w:val="30"/>
          <w:szCs w:val="30"/>
        </w:rPr>
        <w:t xml:space="preserve"> 31 </w:t>
      </w:r>
      <w:r w:rsidRPr="00A43FF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43FF7">
        <w:rPr>
          <w:rFonts w:ascii="Angsana New" w:hAnsi="Angsana New"/>
          <w:sz w:val="30"/>
          <w:szCs w:val="30"/>
        </w:rPr>
        <w:t>25</w:t>
      </w:r>
      <w:r w:rsidR="00C062F3">
        <w:rPr>
          <w:rFonts w:ascii="Angsana New" w:hAnsi="Angsana New"/>
          <w:sz w:val="30"/>
          <w:szCs w:val="30"/>
        </w:rPr>
        <w:t>6</w:t>
      </w:r>
      <w:r w:rsidR="00E1358C">
        <w:rPr>
          <w:rFonts w:ascii="Angsana New" w:hAnsi="Angsana New"/>
          <w:sz w:val="30"/>
          <w:szCs w:val="30"/>
        </w:rPr>
        <w:t>3</w:t>
      </w:r>
      <w:r w:rsidRPr="00A43FF7">
        <w:rPr>
          <w:rFonts w:ascii="Angsana New" w:hAnsi="Angsana New"/>
          <w:sz w:val="30"/>
          <w:szCs w:val="30"/>
          <w:cs/>
        </w:rPr>
        <w:t xml:space="preserve"> ผล</w:t>
      </w:r>
      <w:r w:rsidRPr="007616B3">
        <w:rPr>
          <w:rFonts w:ascii="Angsana New" w:hAnsi="Angsana New"/>
          <w:sz w:val="30"/>
          <w:szCs w:val="30"/>
          <w:cs/>
        </w:rPr>
        <w:t>การดำเนินงาน</w:t>
      </w:r>
      <w:r w:rsidRPr="00A43FF7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A43FF7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58BEDD39" w14:textId="77777777" w:rsidR="003C74E6" w:rsidRDefault="003C74E6" w:rsidP="00F80E1A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39B1F8" w14:textId="77777777" w:rsidR="00A41723" w:rsidRPr="00C101D5" w:rsidRDefault="00A41723" w:rsidP="00A41723">
      <w:pPr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96D3DE7" w14:textId="77777777" w:rsidR="00A41723" w:rsidRPr="00105F89" w:rsidRDefault="00A41723" w:rsidP="00A41723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EEC9359" w14:textId="77777777" w:rsidR="003C74E6" w:rsidRDefault="00A41723" w:rsidP="000B0C29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 w:rsidR="000B0C29">
        <w:rPr>
          <w:rFonts w:ascii="Angsana New" w:eastAsia="Calibri" w:hAnsi="Angsana New"/>
          <w:sz w:val="30"/>
          <w:szCs w:val="30"/>
        </w:rPr>
        <w:t xml:space="preserve"> </w:t>
      </w:r>
      <w:r w:rsidR="000B0C29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A43FF7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A43FF7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43FF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35559A">
        <w:rPr>
          <w:rFonts w:ascii="Angsana New" w:eastAsia="Calibri" w:hAnsi="Angsana New"/>
          <w:sz w:val="30"/>
          <w:szCs w:val="30"/>
          <w:cs/>
        </w:rPr>
        <w:t>ที่</w:t>
      </w:r>
      <w:r w:rsidRPr="007616B3">
        <w:rPr>
          <w:rFonts w:ascii="Angsana New" w:eastAsia="Calibri" w:hAnsi="Angsana New"/>
          <w:sz w:val="30"/>
          <w:szCs w:val="30"/>
          <w:cs/>
        </w:rPr>
        <w:t>กำหนด</w:t>
      </w:r>
      <w:r w:rsidR="001541F0">
        <w:rPr>
          <w:rFonts w:ascii="Angsana New" w:eastAsia="Calibri" w:hAnsi="Angsana New"/>
          <w:sz w:val="30"/>
          <w:szCs w:val="30"/>
        </w:rPr>
        <w:br/>
      </w:r>
      <w:r w:rsidRPr="007616B3">
        <w:rPr>
          <w:rFonts w:ascii="Angsana New" w:eastAsia="Calibri" w:hAnsi="Angsana New"/>
          <w:sz w:val="30"/>
          <w:szCs w:val="30"/>
          <w:cs/>
        </w:rPr>
        <w:t>โดยสภาวิชาชีพบัญชีในส่วนที่เกี่ยวข้องกับการตรวจสอบงบการเงิน</w:t>
      </w:r>
      <w:r w:rsidRPr="0077113D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>
        <w:rPr>
          <w:rFonts w:ascii="Angsana New" w:eastAsia="Calibri" w:hAnsi="Angsana New" w:hint="cs"/>
          <w:sz w:val="30"/>
          <w:szCs w:val="30"/>
          <w:cs/>
        </w:rPr>
        <w:t>า</w:t>
      </w:r>
    </w:p>
    <w:p w14:paraId="24DD7B4D" w14:textId="77777777" w:rsidR="000B0C29" w:rsidRDefault="000B0C29" w:rsidP="000B0C29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5FCFF4C4" w14:textId="77777777" w:rsidR="000B0C29" w:rsidRDefault="000B0C29" w:rsidP="000B0C29">
      <w:pPr>
        <w:spacing w:line="240" w:lineRule="auto"/>
        <w:rPr>
          <w:rFonts w:ascii="Angsana New" w:eastAsia="Calibri" w:hAnsi="Angsana New"/>
          <w:sz w:val="30"/>
          <w:szCs w:val="30"/>
          <w:cs/>
        </w:rPr>
        <w:sectPr w:rsidR="000B0C29" w:rsidSect="000E7239">
          <w:headerReference w:type="default" r:id="rId11"/>
          <w:footerReference w:type="default" r:id="rId12"/>
          <w:footerReference w:type="first" r:id="rId13"/>
          <w:type w:val="oddPage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47EDDB18" w14:textId="77777777" w:rsidR="00570B5E" w:rsidRDefault="004F59F0" w:rsidP="00194A7E">
      <w:pPr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0AFB0409" w14:textId="77777777" w:rsidR="00570B5E" w:rsidRPr="004373FB" w:rsidRDefault="00570B5E" w:rsidP="00105F89">
      <w:pPr>
        <w:spacing w:line="240" w:lineRule="auto"/>
        <w:jc w:val="thaiDistribute"/>
        <w:rPr>
          <w:rFonts w:ascii="Angsana New" w:eastAsia="Calibri" w:hAnsi="Angsana New"/>
        </w:rPr>
      </w:pPr>
    </w:p>
    <w:p w14:paraId="13148CC1" w14:textId="2CC3A0B3" w:rsidR="00BD4907" w:rsidRPr="00BD4907" w:rsidRDefault="00570B5E" w:rsidP="00BD4907">
      <w:pPr>
        <w:jc w:val="thaiDistribute"/>
        <w:rPr>
          <w:rFonts w:ascii="Angsana New" w:eastAsia="Calibri" w:hAnsi="Angsana New"/>
          <w:sz w:val="30"/>
          <w:szCs w:val="30"/>
        </w:rPr>
      </w:pPr>
      <w:r w:rsidRPr="00BD4907">
        <w:rPr>
          <w:rFonts w:ascii="Angsana New" w:eastAsia="Calibri" w:hAnsi="Angsana New"/>
          <w:sz w:val="30"/>
          <w:szCs w:val="30"/>
          <w:cs/>
        </w:rPr>
        <w:t>ข้าพเจ้าขอให้สังเกตหมายเหตุประกอบ</w:t>
      </w:r>
      <w:r w:rsidR="002314EB" w:rsidRPr="00BD4907">
        <w:rPr>
          <w:rFonts w:ascii="Angsana New" w:eastAsia="Calibri" w:hAnsi="Angsana New" w:hint="cs"/>
          <w:sz w:val="30"/>
          <w:szCs w:val="30"/>
          <w:cs/>
        </w:rPr>
        <w:t>งบการ</w:t>
      </w:r>
      <w:r w:rsidR="002314EB" w:rsidRPr="00BD4907">
        <w:rPr>
          <w:rFonts w:ascii="Angsana New" w:eastAsia="Calibri" w:hAnsi="Angsana New"/>
          <w:sz w:val="30"/>
          <w:szCs w:val="30"/>
          <w:cs/>
        </w:rPr>
        <w:t>เงิน</w:t>
      </w:r>
      <w:r w:rsidRPr="00BD4907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1541F0" w:rsidRPr="00BD4907">
        <w:rPr>
          <w:rFonts w:ascii="Angsana New" w:eastAsia="Calibri" w:hAnsi="Angsana New"/>
          <w:sz w:val="30"/>
          <w:szCs w:val="30"/>
        </w:rPr>
        <w:t>2</w:t>
      </w:r>
      <w:r w:rsidRPr="00BD4907">
        <w:rPr>
          <w:rFonts w:ascii="Angsana New" w:eastAsia="Calibri" w:hAnsi="Angsana New"/>
          <w:sz w:val="30"/>
          <w:szCs w:val="30"/>
          <w:cs/>
        </w:rPr>
        <w:t xml:space="preserve"> </w:t>
      </w:r>
      <w:r w:rsidR="006547FA" w:rsidRPr="00BD4907">
        <w:rPr>
          <w:rFonts w:ascii="Angsana New" w:eastAsia="Calibri" w:hAnsi="Angsana New"/>
          <w:sz w:val="30"/>
          <w:szCs w:val="30"/>
          <w:cs/>
        </w:rPr>
        <w:t>ซึ่งระบุว่า</w:t>
      </w:r>
      <w:r w:rsidR="00E16807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7046C5" w:rsidRPr="00BD4907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3167D8" w:rsidRPr="00BD4907">
        <w:rPr>
          <w:rFonts w:ascii="Angsana New" w:eastAsia="Calibri" w:hAnsi="Angsana New" w:hint="cs"/>
          <w:sz w:val="30"/>
          <w:szCs w:val="30"/>
          <w:cs/>
        </w:rPr>
        <w:t>และ</w:t>
      </w:r>
      <w:r w:rsidR="006547FA" w:rsidRPr="00BD4907">
        <w:rPr>
          <w:rFonts w:ascii="Angsana New" w:eastAsia="Calibri" w:hAnsi="Angsana New"/>
          <w:sz w:val="30"/>
          <w:szCs w:val="30"/>
          <w:cs/>
        </w:rPr>
        <w:t>บริษัทมีขาดทุนสุทธิ</w:t>
      </w:r>
      <w:r w:rsidR="00E16807" w:rsidRPr="00BD4907">
        <w:rPr>
          <w:rFonts w:ascii="Angsana New" w:eastAsia="Calibri" w:hAnsi="Angsana New" w:hint="cs"/>
          <w:sz w:val="30"/>
          <w:szCs w:val="30"/>
          <w:cs/>
        </w:rPr>
        <w:t xml:space="preserve">สำหรับปีสิ้นสุดวันที่ </w:t>
      </w:r>
      <w:r w:rsidR="00E16807" w:rsidRPr="00BD4907">
        <w:rPr>
          <w:rFonts w:ascii="Angsana New" w:eastAsia="Calibri" w:hAnsi="Angsana New"/>
          <w:sz w:val="30"/>
          <w:szCs w:val="30"/>
        </w:rPr>
        <w:t xml:space="preserve">31 </w:t>
      </w:r>
      <w:r w:rsidR="00E16807" w:rsidRPr="00BD4907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E16807" w:rsidRPr="00BD4907">
        <w:rPr>
          <w:rFonts w:ascii="Angsana New" w:eastAsia="Calibri" w:hAnsi="Angsana New"/>
          <w:sz w:val="30"/>
          <w:szCs w:val="30"/>
        </w:rPr>
        <w:t>256</w:t>
      </w:r>
      <w:r w:rsidR="00E1358C" w:rsidRPr="00BD4907">
        <w:rPr>
          <w:rFonts w:ascii="Angsana New" w:eastAsia="Calibri" w:hAnsi="Angsana New"/>
          <w:sz w:val="30"/>
          <w:szCs w:val="30"/>
        </w:rPr>
        <w:t>3</w:t>
      </w:r>
      <w:r w:rsidR="00E16807" w:rsidRPr="00BD4907">
        <w:rPr>
          <w:rFonts w:ascii="Angsana New" w:eastAsia="Calibri" w:hAnsi="Angsana New"/>
          <w:sz w:val="30"/>
          <w:szCs w:val="30"/>
          <w:cs/>
        </w:rPr>
        <w:t xml:space="preserve"> </w:t>
      </w:r>
      <w:r w:rsidR="006547FA" w:rsidRPr="00BD4907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3167D8" w:rsidRPr="00BD4907">
        <w:rPr>
          <w:rFonts w:ascii="Angsana New" w:eastAsia="Calibri" w:hAnsi="Angsana New"/>
          <w:sz w:val="30"/>
          <w:szCs w:val="30"/>
        </w:rPr>
        <w:t xml:space="preserve">147.93 </w:t>
      </w:r>
      <w:r w:rsidR="003167D8" w:rsidRPr="00BD4907"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 w:rsidR="00C22724" w:rsidRPr="00BD4907">
        <w:rPr>
          <w:rFonts w:ascii="Angsana New" w:eastAsia="Calibri" w:hAnsi="Angsana New"/>
          <w:sz w:val="30"/>
          <w:szCs w:val="30"/>
        </w:rPr>
        <w:t>81</w:t>
      </w:r>
      <w:r w:rsidR="00BB4988" w:rsidRPr="00BD4907">
        <w:rPr>
          <w:rFonts w:ascii="Angsana New" w:eastAsia="Calibri" w:hAnsi="Angsana New"/>
          <w:sz w:val="30"/>
          <w:szCs w:val="30"/>
        </w:rPr>
        <w:t>.</w:t>
      </w:r>
      <w:r w:rsidR="00C22724" w:rsidRPr="00BD4907">
        <w:rPr>
          <w:rFonts w:ascii="Angsana New" w:eastAsia="Calibri" w:hAnsi="Angsana New"/>
          <w:sz w:val="30"/>
          <w:szCs w:val="30"/>
        </w:rPr>
        <w:t>57</w:t>
      </w:r>
      <w:r w:rsidR="006547FA" w:rsidRPr="00BD4907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="003167D8" w:rsidRPr="00BD4907">
        <w:rPr>
          <w:rFonts w:ascii="Angsana New" w:eastAsia="Calibri" w:hAnsi="Angsana New" w:hint="cs"/>
          <w:sz w:val="30"/>
          <w:szCs w:val="30"/>
          <w:cs/>
        </w:rPr>
        <w:t xml:space="preserve"> ตามลำดับ</w:t>
      </w:r>
      <w:r w:rsidR="00061277" w:rsidRPr="00BD490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547FA" w:rsidRPr="00BD4907">
        <w:rPr>
          <w:rFonts w:ascii="Angsana New" w:eastAsia="Calibri" w:hAnsi="Angsana New" w:hint="cs"/>
          <w:sz w:val="30"/>
          <w:szCs w:val="30"/>
          <w:cs/>
        </w:rPr>
        <w:t>และ</w:t>
      </w:r>
      <w:r w:rsidR="006547FA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6547FA" w:rsidRPr="00BD4907">
        <w:rPr>
          <w:rFonts w:ascii="Angsana New" w:eastAsia="Calibri" w:hAnsi="Angsana New" w:hint="cs"/>
          <w:sz w:val="30"/>
          <w:szCs w:val="30"/>
          <w:cs/>
        </w:rPr>
        <w:t>ณ วันเดียวกัน</w:t>
      </w:r>
      <w:r w:rsidR="00066641" w:rsidRPr="00BD490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D4907">
        <w:rPr>
          <w:rFonts w:ascii="Angsana New" w:eastAsia="Calibri" w:hAnsi="Angsana New"/>
          <w:sz w:val="30"/>
          <w:szCs w:val="30"/>
          <w:cs/>
        </w:rPr>
        <w:t>กลุ่มบริษัทและบริษัทมีหนี้สินหมุนเวียน</w:t>
      </w:r>
      <w:r w:rsidR="004F59F0" w:rsidRPr="00BD4907">
        <w:rPr>
          <w:rFonts w:ascii="Angsana New" w:eastAsia="Calibri" w:hAnsi="Angsana New" w:hint="cs"/>
          <w:sz w:val="30"/>
          <w:szCs w:val="30"/>
          <w:cs/>
        </w:rPr>
        <w:t>รวม</w:t>
      </w:r>
      <w:r w:rsidRPr="00BD4907">
        <w:rPr>
          <w:rFonts w:ascii="Angsana New" w:eastAsia="Calibri" w:hAnsi="Angsana New"/>
          <w:sz w:val="30"/>
          <w:szCs w:val="30"/>
          <w:cs/>
        </w:rPr>
        <w:t>สูงกว่าสินทรัพย์หมุนเวียน</w:t>
      </w:r>
      <w:r w:rsidR="004F59F0" w:rsidRPr="00BD4907">
        <w:rPr>
          <w:rFonts w:ascii="Angsana New" w:eastAsia="Calibri" w:hAnsi="Angsana New" w:hint="cs"/>
          <w:sz w:val="30"/>
          <w:szCs w:val="30"/>
          <w:cs/>
        </w:rPr>
        <w:t>รวม</w:t>
      </w:r>
      <w:r w:rsidRPr="00BD4907">
        <w:rPr>
          <w:rFonts w:ascii="Angsana New" w:eastAsia="Calibri" w:hAnsi="Angsana New"/>
          <w:sz w:val="30"/>
          <w:szCs w:val="30"/>
          <w:cs/>
        </w:rPr>
        <w:t>จำนวน</w:t>
      </w:r>
      <w:r w:rsidR="00612219" w:rsidRPr="00BD490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F4388" w:rsidRPr="00BD4907">
        <w:rPr>
          <w:rFonts w:ascii="Angsana New" w:eastAsia="Calibri" w:hAnsi="Angsana New"/>
          <w:sz w:val="30"/>
          <w:szCs w:val="30"/>
        </w:rPr>
        <w:t>5</w:t>
      </w:r>
      <w:r w:rsidR="00034EBF" w:rsidRPr="00BD4907">
        <w:rPr>
          <w:rFonts w:ascii="Angsana New" w:eastAsia="Calibri" w:hAnsi="Angsana New"/>
          <w:sz w:val="30"/>
          <w:szCs w:val="30"/>
        </w:rPr>
        <w:t>5</w:t>
      </w:r>
      <w:r w:rsidR="00DF4388" w:rsidRPr="00BD4907">
        <w:rPr>
          <w:rFonts w:ascii="Angsana New" w:eastAsia="Calibri" w:hAnsi="Angsana New"/>
          <w:sz w:val="30"/>
          <w:szCs w:val="30"/>
        </w:rPr>
        <w:t>5.45</w:t>
      </w:r>
      <w:r w:rsidR="00E1358C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7849BB" w:rsidRPr="00BD4907">
        <w:rPr>
          <w:rFonts w:ascii="Angsana New" w:eastAsia="Calibri" w:hAnsi="Angsana New"/>
          <w:sz w:val="30"/>
          <w:szCs w:val="30"/>
          <w:cs/>
        </w:rPr>
        <w:t>ล้านบาท</w:t>
      </w:r>
      <w:r w:rsidR="00123F9F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7849BB" w:rsidRPr="00BD4907">
        <w:rPr>
          <w:rFonts w:ascii="Angsana New" w:eastAsia="Calibri" w:hAnsi="Angsana New" w:hint="cs"/>
          <w:sz w:val="30"/>
          <w:szCs w:val="30"/>
          <w:cs/>
        </w:rPr>
        <w:t>และ</w:t>
      </w:r>
      <w:r w:rsidR="007849BB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BB4988" w:rsidRPr="00BD4907">
        <w:rPr>
          <w:rFonts w:ascii="Angsana New" w:eastAsia="Calibri" w:hAnsi="Angsana New" w:hint="cs"/>
          <w:sz w:val="30"/>
          <w:szCs w:val="30"/>
          <w:cs/>
        </w:rPr>
        <w:t>7</w:t>
      </w:r>
      <w:r w:rsidR="00C22724" w:rsidRPr="00BD4907">
        <w:rPr>
          <w:rFonts w:ascii="Angsana New" w:eastAsia="Calibri" w:hAnsi="Angsana New"/>
          <w:sz w:val="30"/>
          <w:szCs w:val="30"/>
        </w:rPr>
        <w:t>80</w:t>
      </w:r>
      <w:r w:rsidR="00BB4988" w:rsidRPr="00BD4907">
        <w:rPr>
          <w:rFonts w:ascii="Angsana New" w:eastAsia="Calibri" w:hAnsi="Angsana New" w:hint="cs"/>
          <w:sz w:val="30"/>
          <w:szCs w:val="30"/>
          <w:cs/>
        </w:rPr>
        <w:t>.</w:t>
      </w:r>
      <w:r w:rsidR="00C22724" w:rsidRPr="00BD4907">
        <w:rPr>
          <w:rFonts w:ascii="Angsana New" w:eastAsia="Calibri" w:hAnsi="Angsana New"/>
          <w:sz w:val="30"/>
          <w:szCs w:val="30"/>
        </w:rPr>
        <w:t>63</w:t>
      </w:r>
      <w:r w:rsidR="00066641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7849BB" w:rsidRPr="00BD4907">
        <w:rPr>
          <w:rFonts w:ascii="Angsana New" w:eastAsia="Calibri" w:hAnsi="Angsana New"/>
          <w:sz w:val="30"/>
          <w:szCs w:val="30"/>
          <w:cs/>
        </w:rPr>
        <w:t>ล้านบาท</w:t>
      </w:r>
      <w:r w:rsidRPr="00BD4907">
        <w:rPr>
          <w:rFonts w:ascii="Angsana New" w:eastAsia="Calibri" w:hAnsi="Angsana New"/>
          <w:sz w:val="30"/>
          <w:szCs w:val="30"/>
          <w:cs/>
        </w:rPr>
        <w:t xml:space="preserve"> ตามลำดับ</w:t>
      </w:r>
      <w:r w:rsidR="00123F9F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123F9F" w:rsidRPr="00BD4907">
        <w:rPr>
          <w:rFonts w:ascii="Angsana New" w:eastAsia="Calibri" w:hAnsi="Angsana New" w:hint="cs"/>
          <w:sz w:val="30"/>
          <w:szCs w:val="30"/>
          <w:cs/>
        </w:rPr>
        <w:t>และ</w:t>
      </w:r>
      <w:r w:rsidR="005C1875" w:rsidRPr="00BD4907">
        <w:rPr>
          <w:rFonts w:ascii="Angsana New" w:eastAsia="Calibri" w:hAnsi="Angsana New" w:hint="cs"/>
          <w:sz w:val="30"/>
          <w:szCs w:val="30"/>
          <w:cs/>
        </w:rPr>
        <w:t>มี</w:t>
      </w:r>
      <w:r w:rsidRPr="00BD4907">
        <w:rPr>
          <w:rFonts w:ascii="Angsana New" w:eastAsia="Calibri" w:hAnsi="Angsana New"/>
          <w:sz w:val="30"/>
          <w:szCs w:val="30"/>
          <w:cs/>
        </w:rPr>
        <w:t>ขาดทุนสะสม</w:t>
      </w:r>
      <w:r w:rsidR="00602CD9" w:rsidRPr="00BD4907">
        <w:rPr>
          <w:rFonts w:ascii="Angsana New" w:eastAsia="Calibri" w:hAnsi="Angsana New"/>
          <w:sz w:val="30"/>
          <w:szCs w:val="30"/>
          <w:cs/>
        </w:rPr>
        <w:t>จำนวน</w:t>
      </w:r>
      <w:r w:rsidR="00602CD9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2B15BA" w:rsidRPr="00BD4907">
        <w:rPr>
          <w:rFonts w:ascii="Angsana New" w:eastAsia="Calibri" w:hAnsi="Angsana New"/>
          <w:sz w:val="30"/>
          <w:szCs w:val="30"/>
        </w:rPr>
        <w:t>3,</w:t>
      </w:r>
      <w:r w:rsidR="00BB4988" w:rsidRPr="00BD4907">
        <w:rPr>
          <w:rFonts w:ascii="Angsana New" w:eastAsia="Calibri" w:hAnsi="Angsana New"/>
          <w:sz w:val="30"/>
          <w:szCs w:val="30"/>
        </w:rPr>
        <w:t>358.87</w:t>
      </w:r>
      <w:r w:rsidR="007849BB" w:rsidRPr="00BD4907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="006C0628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6C0628" w:rsidRPr="00BD4907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2B15BA" w:rsidRPr="00BD4907">
        <w:rPr>
          <w:rFonts w:ascii="Angsana New" w:eastAsia="Calibri" w:hAnsi="Angsana New"/>
          <w:sz w:val="30"/>
          <w:szCs w:val="30"/>
        </w:rPr>
        <w:t>3,</w:t>
      </w:r>
      <w:r w:rsidR="00C22724" w:rsidRPr="00BD4907">
        <w:rPr>
          <w:rFonts w:ascii="Angsana New" w:eastAsia="Calibri" w:hAnsi="Angsana New"/>
          <w:sz w:val="30"/>
          <w:szCs w:val="30"/>
        </w:rPr>
        <w:t>593</w:t>
      </w:r>
      <w:r w:rsidR="00BB4988" w:rsidRPr="00BD4907">
        <w:rPr>
          <w:rFonts w:ascii="Angsana New" w:eastAsia="Calibri" w:hAnsi="Angsana New"/>
          <w:sz w:val="30"/>
          <w:szCs w:val="30"/>
        </w:rPr>
        <w:t>.</w:t>
      </w:r>
      <w:r w:rsidR="00C22724" w:rsidRPr="00BD4907">
        <w:rPr>
          <w:rFonts w:ascii="Angsana New" w:eastAsia="Calibri" w:hAnsi="Angsana New"/>
          <w:sz w:val="30"/>
          <w:szCs w:val="30"/>
        </w:rPr>
        <w:t>50</w:t>
      </w:r>
      <w:r w:rsidR="006C0628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6C0628" w:rsidRPr="00BD4907">
        <w:rPr>
          <w:rFonts w:ascii="Angsana New" w:eastAsia="Calibri" w:hAnsi="Angsana New" w:hint="cs"/>
          <w:sz w:val="30"/>
          <w:szCs w:val="30"/>
          <w:cs/>
        </w:rPr>
        <w:t>ล้านบาท ตามลำดับ</w:t>
      </w:r>
      <w:r w:rsidR="00123F9F" w:rsidRPr="00BD4907">
        <w:rPr>
          <w:rFonts w:ascii="Angsana New" w:eastAsia="Calibri" w:hAnsi="Angsana New"/>
          <w:sz w:val="30"/>
          <w:szCs w:val="30"/>
        </w:rPr>
        <w:t xml:space="preserve"> </w:t>
      </w:r>
      <w:bookmarkStart w:id="0" w:name="_Hlk15828312"/>
      <w:r w:rsidR="0070190F" w:rsidRPr="00BD4907">
        <w:rPr>
          <w:rFonts w:ascii="Angsana New" w:eastAsia="Calibri" w:hAnsi="Angsana New" w:hint="cs"/>
          <w:sz w:val="30"/>
          <w:szCs w:val="30"/>
          <w:cs/>
        </w:rPr>
        <w:t xml:space="preserve">และบริษัทมีขาดทุนสะสมเกินทุนจำนวน </w:t>
      </w:r>
      <w:r w:rsidR="00C22724" w:rsidRPr="00BD4907">
        <w:rPr>
          <w:rFonts w:ascii="Angsana New" w:eastAsia="Calibri" w:hAnsi="Angsana New"/>
          <w:sz w:val="30"/>
          <w:szCs w:val="30"/>
        </w:rPr>
        <w:t>209</w:t>
      </w:r>
      <w:r w:rsidR="00BB4988" w:rsidRPr="00BD4907">
        <w:rPr>
          <w:rFonts w:ascii="Angsana New" w:eastAsia="Calibri" w:hAnsi="Angsana New"/>
          <w:sz w:val="30"/>
          <w:szCs w:val="30"/>
        </w:rPr>
        <w:t>.</w:t>
      </w:r>
      <w:r w:rsidR="00C22724" w:rsidRPr="00BD4907">
        <w:rPr>
          <w:rFonts w:ascii="Angsana New" w:eastAsia="Calibri" w:hAnsi="Angsana New"/>
          <w:sz w:val="30"/>
          <w:szCs w:val="30"/>
        </w:rPr>
        <w:t>48</w:t>
      </w:r>
      <w:r w:rsidR="0070190F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70190F" w:rsidRPr="00BD4907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bookmarkEnd w:id="0"/>
      <w:r w:rsidR="00CE5736">
        <w:rPr>
          <w:rFonts w:ascii="Angsana New" w:eastAsia="Calibri" w:hAnsi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CE5736">
        <w:rPr>
          <w:rFonts w:ascii="Angsana New" w:eastAsia="Calibri" w:hAnsi="Angsana New"/>
          <w:sz w:val="30"/>
          <w:szCs w:val="30"/>
        </w:rPr>
        <w:t xml:space="preserve">2 </w:t>
      </w:r>
      <w:r w:rsidR="00CE5736">
        <w:rPr>
          <w:rFonts w:ascii="Angsana New" w:eastAsia="Calibri" w:hAnsi="Angsana New" w:hint="cs"/>
          <w:sz w:val="30"/>
          <w:szCs w:val="30"/>
          <w:cs/>
        </w:rPr>
        <w:t>ผู้บริหารของกลุ่</w:t>
      </w:r>
      <w:r w:rsidR="00BC1BFC">
        <w:rPr>
          <w:rFonts w:ascii="Angsana New" w:eastAsia="Calibri" w:hAnsi="Angsana New" w:hint="cs"/>
          <w:sz w:val="30"/>
          <w:szCs w:val="30"/>
          <w:cs/>
        </w:rPr>
        <w:t>ม</w:t>
      </w:r>
      <w:r w:rsidR="00CE5736">
        <w:rPr>
          <w:rFonts w:ascii="Angsana New" w:eastAsia="Calibri" w:hAnsi="Angsana New" w:hint="cs"/>
          <w:sz w:val="30"/>
          <w:szCs w:val="30"/>
          <w:cs/>
        </w:rPr>
        <w:t>บริษัทอยู่ในระหว่างการดำเนินการเพื่อปรับปรุงผลการดำเนินงานและสภาพคล่องของกลุ่</w:t>
      </w:r>
      <w:r w:rsidR="00BC1BFC">
        <w:rPr>
          <w:rFonts w:ascii="Angsana New" w:eastAsia="Calibri" w:hAnsi="Angsana New" w:hint="cs"/>
          <w:sz w:val="30"/>
          <w:szCs w:val="30"/>
          <w:cs/>
        </w:rPr>
        <w:t>ม</w:t>
      </w:r>
      <w:r w:rsidR="00CE5736">
        <w:rPr>
          <w:rFonts w:ascii="Angsana New" w:eastAsia="Calibri" w:hAnsi="Angsana New" w:hint="cs"/>
          <w:sz w:val="30"/>
          <w:szCs w:val="30"/>
          <w:cs/>
        </w:rPr>
        <w:t xml:space="preserve">บริษัทและบริษัท </w:t>
      </w:r>
      <w:r w:rsidR="00CE5736" w:rsidRPr="00BD4907">
        <w:rPr>
          <w:rFonts w:ascii="Angsana New" w:eastAsia="Calibri" w:hAnsi="Angsana New" w:hint="cs"/>
          <w:sz w:val="30"/>
          <w:szCs w:val="30"/>
          <w:cs/>
        </w:rPr>
        <w:t>ทั้งนี้</w:t>
      </w:r>
      <w:r w:rsidR="00CE573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032311" w:rsidRPr="00BD4907">
        <w:rPr>
          <w:rFonts w:ascii="Angsana New" w:eastAsia="Calibri" w:hAnsi="Angsana New"/>
          <w:sz w:val="30"/>
          <w:szCs w:val="30"/>
          <w:cs/>
        </w:rPr>
        <w:t>สถานการณ์ดังกล่าวตลอดจนเรื่องอื่นที่กล่าวถึงในหมายเหตุ</w:t>
      </w:r>
      <w:r w:rsidR="00032311" w:rsidRPr="00BD4907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="00032311" w:rsidRPr="00BD4907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80668F" w:rsidRPr="00BD4907">
        <w:rPr>
          <w:rFonts w:ascii="Angsana New" w:eastAsia="Calibri" w:hAnsi="Angsana New"/>
          <w:sz w:val="30"/>
          <w:szCs w:val="30"/>
        </w:rPr>
        <w:t>2</w:t>
      </w:r>
      <w:r w:rsidR="00032311" w:rsidRPr="00BD4907">
        <w:rPr>
          <w:rFonts w:ascii="Angsana New" w:eastAsia="Calibri" w:hAnsi="Angsana New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</w:t>
      </w:r>
      <w:r w:rsidR="00BC1BFC">
        <w:rPr>
          <w:rFonts w:ascii="Angsana New" w:eastAsia="Calibri" w:hAnsi="Angsana New"/>
          <w:sz w:val="30"/>
          <w:szCs w:val="30"/>
          <w:cs/>
        </w:rPr>
        <w:br/>
      </w:r>
      <w:r w:rsidR="00032311" w:rsidRPr="00BD4907">
        <w:rPr>
          <w:rFonts w:ascii="Angsana New" w:eastAsia="Calibri" w:hAnsi="Angsana New"/>
          <w:sz w:val="30"/>
          <w:szCs w:val="30"/>
          <w:cs/>
        </w:rPr>
        <w:t>ข้อสงสัยอย่างมีนัยสำคัญเกี่ยวกับความสามารถในการดำเนินงานต่อเนื่องของ</w:t>
      </w:r>
      <w:r w:rsidR="00123F9F" w:rsidRPr="00BD490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="00032311" w:rsidRPr="00BD4907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032311" w:rsidRPr="00BD4907">
        <w:rPr>
          <w:rFonts w:ascii="Angsana New" w:eastAsia="Calibri" w:hAnsi="Angsana New"/>
          <w:sz w:val="30"/>
          <w:szCs w:val="30"/>
          <w:cs/>
        </w:rPr>
        <w:t xml:space="preserve"> </w:t>
      </w:r>
      <w:r w:rsidR="00D05027" w:rsidRPr="00D05027">
        <w:rPr>
          <w:rFonts w:ascii="Angsana New" w:eastAsia="Calibri" w:hAnsi="Angsana New"/>
          <w:sz w:val="30"/>
          <w:szCs w:val="30"/>
          <w:cs/>
        </w:rPr>
        <w:t>ความเหมาะสมของการใช้เกณฑ์ในการดำเนินงานต่อเนื่องขึ้นอยู่กับผลสำเร็จของแผนงานของผู้บริหารและการสนับสนุนอย่างต่อเนื่องจากผู้ให้กู้ยืมเงิน</w:t>
      </w:r>
      <w:r w:rsidR="00AA74BC">
        <w:rPr>
          <w:rFonts w:ascii="Angsana New" w:eastAsia="Calibri" w:hAnsi="Angsana New" w:hint="cs"/>
          <w:sz w:val="30"/>
          <w:szCs w:val="30"/>
          <w:cs/>
        </w:rPr>
        <w:t>และ</w:t>
      </w:r>
      <w:r w:rsidR="00D05027" w:rsidRPr="00D05027">
        <w:rPr>
          <w:rFonts w:ascii="Angsana New" w:eastAsia="Calibri" w:hAnsi="Angsana New"/>
          <w:sz w:val="30"/>
          <w:szCs w:val="30"/>
          <w:cs/>
        </w:rPr>
        <w:t xml:space="preserve">เจ้าหนี้ </w:t>
      </w:r>
      <w:r w:rsidR="00BD4907" w:rsidRPr="00BD4907">
        <w:rPr>
          <w:rFonts w:ascii="Angsana New" w:eastAsia="Calibri" w:hAnsi="Angsana New"/>
          <w:sz w:val="30"/>
          <w:szCs w:val="30"/>
          <w:cs/>
        </w:rPr>
        <w:t>ทั้งนี้</w:t>
      </w:r>
      <w:r w:rsidR="00BD4907" w:rsidRPr="00BD4907">
        <w:rPr>
          <w:rFonts w:ascii="Angsana New" w:eastAsia="Calibri" w:hAnsi="Angsana New"/>
          <w:sz w:val="30"/>
          <w:szCs w:val="30"/>
        </w:rPr>
        <w:t xml:space="preserve"> </w:t>
      </w:r>
      <w:r w:rsidR="00BD4907" w:rsidRPr="00BD4907">
        <w:rPr>
          <w:rFonts w:ascii="Angsana New" w:eastAsia="Calibri" w:hAnsi="Angsana New"/>
          <w:sz w:val="30"/>
          <w:szCs w:val="30"/>
          <w:cs/>
        </w:rPr>
        <w:t>ความเห็นของข้าพเจ้าไม่ได้เปลี่ยนแปลงไปเนื่องจากเรื่องนี้</w:t>
      </w:r>
    </w:p>
    <w:p w14:paraId="70D3FF8A" w14:textId="77777777" w:rsidR="00B0199C" w:rsidRPr="004373FB" w:rsidRDefault="00B0199C" w:rsidP="00692E64">
      <w:pPr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FFF5216" w14:textId="77777777" w:rsidR="00692E64" w:rsidRPr="00C101D5" w:rsidRDefault="00692E64" w:rsidP="00692E6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0FCE0B2" w14:textId="77777777" w:rsidR="00692E64" w:rsidRPr="00EB2BEF" w:rsidRDefault="00692E64" w:rsidP="00692E64">
      <w:pPr>
        <w:spacing w:line="240" w:lineRule="auto"/>
        <w:jc w:val="thaiDistribute"/>
        <w:rPr>
          <w:rFonts w:ascii="Angsana New" w:eastAsia="Calibri" w:hAnsi="Angsana New"/>
        </w:rPr>
      </w:pPr>
    </w:p>
    <w:p w14:paraId="1044EA2E" w14:textId="77777777" w:rsidR="00692E64" w:rsidRPr="00C60FE3" w:rsidRDefault="00692E64" w:rsidP="00692E64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</w:t>
      </w:r>
      <w:r w:rsidRPr="00A43FF7">
        <w:rPr>
          <w:rFonts w:ascii="Angsana New" w:eastAsia="Calibri" w:hAnsi="Angsana New"/>
          <w:sz w:val="30"/>
          <w:szCs w:val="30"/>
          <w:cs/>
        </w:rPr>
        <w:t>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สำ</w:t>
      </w:r>
      <w:r w:rsidRPr="007616B3">
        <w:rPr>
          <w:rFonts w:ascii="Angsana New" w:eastAsia="Calibri" w:hAnsi="Angsana New"/>
          <w:sz w:val="30"/>
          <w:szCs w:val="30"/>
          <w:cs/>
        </w:rPr>
        <w:t>หรับงวด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</w:t>
      </w:r>
      <w:r w:rsidRPr="00A43FF7">
        <w:rPr>
          <w:rFonts w:ascii="Angsana New" w:eastAsia="Calibri" w:hAnsi="Angsana New"/>
          <w:sz w:val="30"/>
          <w:szCs w:val="30"/>
          <w:cs/>
        </w:rPr>
        <w:t>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โดยรวม</w:t>
      </w:r>
      <w:r w:rsidRPr="007616B3">
        <w:rPr>
          <w:rFonts w:ascii="Angsana New" w:eastAsia="Calibri" w:hAnsi="Angsana New"/>
          <w:sz w:val="30"/>
          <w:szCs w:val="30"/>
          <w:cs/>
        </w:rPr>
        <w:t>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60FE3">
        <w:rPr>
          <w:rFonts w:ascii="Angsana New" w:eastAsia="Calibri" w:hAnsi="Angsana New"/>
          <w:sz w:val="30"/>
          <w:szCs w:val="30"/>
        </w:rPr>
        <w:t xml:space="preserve"> </w:t>
      </w:r>
      <w:r w:rsidR="00C60FE3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="00C60FE3" w:rsidRPr="00F018A8">
        <w:rPr>
          <w:rFonts w:ascii="Angsana New" w:eastAsia="Calibri" w:hAnsi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C60FE3">
        <w:rPr>
          <w:rFonts w:ascii="Angsana New" w:eastAsia="Calibri" w:hAnsi="Angsana New" w:hint="cs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ED88E33" w14:textId="77777777" w:rsidR="00235B7E" w:rsidRPr="004373FB" w:rsidRDefault="00235B7E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235B7E" w:rsidRPr="00B528E3" w14:paraId="2588DE0F" w14:textId="77777777" w:rsidTr="00AE2951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14D409CE" w14:textId="77777777" w:rsidR="00235B7E" w:rsidRPr="00B528E3" w:rsidRDefault="00235B7E" w:rsidP="00D52DB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="00772E58"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จากการให้บริการ</w:t>
            </w:r>
          </w:p>
        </w:tc>
      </w:tr>
      <w:tr w:rsidR="00235B7E" w:rsidRPr="00B528E3" w14:paraId="4EACE4D8" w14:textId="77777777" w:rsidTr="00AE2951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0EBB9E19" w14:textId="259CC022" w:rsidR="00235B7E" w:rsidRPr="00B528E3" w:rsidRDefault="00FC614B" w:rsidP="001B55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8E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B528E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B528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B551B">
              <w:rPr>
                <w:rFonts w:ascii="Angsana New" w:hAnsi="Angsana New"/>
                <w:sz w:val="30"/>
                <w:szCs w:val="30"/>
              </w:rPr>
              <w:t>5</w:t>
            </w:r>
            <w:r w:rsidRPr="00B528E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C0628" w:rsidRPr="00B528E3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B528E3">
              <w:rPr>
                <w:rFonts w:ascii="Angsana New" w:hAnsi="Angsana New"/>
                <w:sz w:val="30"/>
                <w:szCs w:val="30"/>
              </w:rPr>
              <w:t>)</w:t>
            </w:r>
            <w:r w:rsidR="006C0628" w:rsidRPr="00B528E3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1C5523">
              <w:rPr>
                <w:rFonts w:ascii="Angsana New" w:hAnsi="Angsana New"/>
                <w:sz w:val="30"/>
                <w:szCs w:val="30"/>
              </w:rPr>
              <w:t>19</w:t>
            </w:r>
            <w:r w:rsidR="00720A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20AD0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235B7E" w:rsidRPr="00B528E3" w14:paraId="377D8FA6" w14:textId="77777777" w:rsidTr="00AE2951">
        <w:trPr>
          <w:tblHeader/>
        </w:trPr>
        <w:tc>
          <w:tcPr>
            <w:tcW w:w="4945" w:type="dxa"/>
            <w:shd w:val="clear" w:color="auto" w:fill="auto"/>
          </w:tcPr>
          <w:p w14:paraId="59D42269" w14:textId="77777777" w:rsidR="00235B7E" w:rsidRPr="00B528E3" w:rsidRDefault="00235B7E" w:rsidP="00077F0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A38FE38" w14:textId="77777777" w:rsidR="00235B7E" w:rsidRPr="00B528E3" w:rsidRDefault="00235B7E" w:rsidP="00077F0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52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528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15F38" w:rsidRPr="00293CED" w14:paraId="6012D024" w14:textId="77777777" w:rsidTr="00AE2951">
        <w:tc>
          <w:tcPr>
            <w:tcW w:w="4945" w:type="dxa"/>
            <w:shd w:val="clear" w:color="auto" w:fill="auto"/>
          </w:tcPr>
          <w:p w14:paraId="66FC9CF5" w14:textId="3B347A85" w:rsidR="00D15F38" w:rsidRPr="00B528E3" w:rsidRDefault="00D15F38" w:rsidP="00D15F3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2585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กลุ่มบริษัทมีรายได้จากการให้บริการหลายประเภทผ่านหลายช่องทาง โดยสัญญาที่ทำกับลูกค้ามีข้อกำหนดและเงื่อนไขต่างๆ ตามประเภทและขอบเขตการให้บริการ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ทั้งนี้รายได้ของกลุ่มบริษัทและผลการดำเนินงานเป็นส่วนสำคัญในการตัดสินใจของผู้ใช้งบการเงิน เรื่องดังกล่าวจึงถือเป็นเรื่องสำคัญในการตรวจสอบ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2CCDD837" w14:textId="77777777" w:rsidR="00D15F38" w:rsidRPr="00D15F38" w:rsidRDefault="00D15F38" w:rsidP="00D15F38">
            <w:pPr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FEC83C1" w14:textId="77777777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59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การทำความเข้าใจและประเมินรูปแบบและประสิทธิภาพของการควบคุมภายในที่เกี่ยวข้องกับการรับรู้รายได้</w:t>
            </w:r>
          </w:p>
          <w:p w14:paraId="5F8771C8" w14:textId="77777777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ความเหมาะสมของการรวมหรือแยกภาระผูกพันในสัญญา</w:t>
            </w:r>
            <w:r w:rsidRPr="00D15F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ตามความเหมาะสมของจำนวนและระยะเวลาในการรับรู้รายได้ในแต่ละภาระผูกพัน</w:t>
            </w:r>
          </w:p>
          <w:p w14:paraId="6A24EA6F" w14:textId="77777777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สุ่มทดสอบรายได้ที่เกิดขึ้นในระหว่างปี</w:t>
            </w:r>
            <w:r w:rsidRPr="00D15F38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และในช่วงก่อนและหลังวันสิ้นรอบระยะเวลาบัญชี</w:t>
            </w:r>
            <w:r w:rsidRPr="00D15F38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กับเอกสารประกอบที่เกี่ยวข้อง</w:t>
            </w:r>
          </w:p>
          <w:p w14:paraId="254289EE" w14:textId="77777777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วิเคราะห์รายได้โดยเปรียบเทียบกับข้อมูลในอดีต</w:t>
            </w:r>
            <w:r w:rsidRPr="00D15F38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และข้อมูลของอุตสาหกรรม</w:t>
            </w:r>
          </w:p>
          <w:p w14:paraId="7064A4CA" w14:textId="04B22EA1" w:rsidR="00D15F38" w:rsidRPr="00D15F38" w:rsidRDefault="00D15F38" w:rsidP="00D15F38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5F38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CC7F189" w14:textId="77777777" w:rsidR="00235B7E" w:rsidRPr="00F94442" w:rsidRDefault="00235B7E" w:rsidP="00692E6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692E64" w:rsidRPr="007616B3" w14:paraId="1DE19BE0" w14:textId="77777777" w:rsidTr="004A0F5F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2D89E34C" w14:textId="31E8E018" w:rsidR="00692E64" w:rsidRPr="009E3DFD" w:rsidRDefault="00FC614B" w:rsidP="009E3DFD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614B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>การด้อยค่าของใบอนุญาตให้ใช้คลื่นความถี่และประกอบกิจการโทรทัศน์</w:t>
            </w:r>
            <w:r w:rsidR="000E05D3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0E05D3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สินทรัพย์ในการดำเนินงานอื่น</w:t>
            </w:r>
            <w:r w:rsidRPr="00FC614B">
              <w:rPr>
                <w:rFonts w:ascii="Angsana New" w:eastAsia="Times New Roman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และ</w:t>
            </w:r>
            <w:r w:rsidRPr="00FC614B"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เงินลงทุนในบริษัทย่อย </w:t>
            </w:r>
          </w:p>
        </w:tc>
      </w:tr>
      <w:tr w:rsidR="00692E64" w:rsidRPr="007616B3" w14:paraId="04D97609" w14:textId="77777777" w:rsidTr="004A0F5F">
        <w:trPr>
          <w:tblHeader/>
        </w:trPr>
        <w:tc>
          <w:tcPr>
            <w:tcW w:w="9715" w:type="dxa"/>
            <w:gridSpan w:val="2"/>
            <w:shd w:val="clear" w:color="auto" w:fill="auto"/>
          </w:tcPr>
          <w:p w14:paraId="73259BDE" w14:textId="12708C2F" w:rsidR="00692E64" w:rsidRPr="00B51AF9" w:rsidRDefault="00FC614B" w:rsidP="001B551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1B551B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6221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CA0BB9">
              <w:rPr>
                <w:rFonts w:ascii="Angsana New" w:hAnsi="Angsana New"/>
                <w:sz w:val="30"/>
                <w:szCs w:val="30"/>
              </w:rPr>
              <w:t>1</w:t>
            </w:r>
            <w:r w:rsidR="00DE5AB9">
              <w:rPr>
                <w:rFonts w:ascii="Angsana New" w:hAnsi="Angsana New"/>
                <w:sz w:val="30"/>
                <w:szCs w:val="30"/>
              </w:rPr>
              <w:t>5</w:t>
            </w:r>
            <w:r w:rsidR="009F033E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692E64" w:rsidRPr="007616B3" w14:paraId="4C3F280C" w14:textId="77777777" w:rsidTr="004A0F5F">
        <w:trPr>
          <w:tblHeader/>
        </w:trPr>
        <w:tc>
          <w:tcPr>
            <w:tcW w:w="4945" w:type="dxa"/>
            <w:shd w:val="clear" w:color="auto" w:fill="auto"/>
          </w:tcPr>
          <w:p w14:paraId="2591D76A" w14:textId="77777777" w:rsidR="00692E64" w:rsidRPr="00B51AF9" w:rsidRDefault="00692E64" w:rsidP="0067399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701D46C" w14:textId="77777777" w:rsidR="00692E64" w:rsidRPr="00B51AF9" w:rsidRDefault="00692E64" w:rsidP="0067399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51A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51A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A0FAD" w:rsidRPr="00C101D5" w14:paraId="2E521896" w14:textId="77777777" w:rsidTr="004A0F5F">
        <w:tc>
          <w:tcPr>
            <w:tcW w:w="4945" w:type="dxa"/>
            <w:shd w:val="clear" w:color="auto" w:fill="auto"/>
          </w:tcPr>
          <w:p w14:paraId="2DF03505" w14:textId="6C92B3E4" w:rsidR="00BA0FAD" w:rsidRPr="005D7864" w:rsidRDefault="00DE5AB9" w:rsidP="00BA0F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</w:t>
            </w:r>
            <w:r w:rsidR="002D72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ลุ่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มบริษัทดำเนินกิจการอยู่ในกลุ่มธุรกิจ</w:t>
            </w:r>
            <w:r w:rsidR="002D72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ที่มีการแข่งขันค่อนข้างสูง นอกจาก</w:t>
            </w:r>
            <w:r w:rsidR="00966E76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นี้</w:t>
            </w:r>
            <w:r w:rsidR="002D72BF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แนวโน้มการบริโภค</w:t>
            </w:r>
            <w:r w:rsidR="00C0342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สื่อของผู้บริโภคในปัจจุบันเปลี่ยนแปลงไป ตลอดจนสภาพเศรษฐกิจในปัจจุบันมีการปรับตัวลดลง </w:t>
            </w:r>
            <w:r w:rsidR="00BA0FAD" w:rsidRPr="005D78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ส่งผลต่อความเสี่ยงที่ผลการดำเนินงานของบริษัทย่อยจะไม่เป็นไปตามเป้าหมายที่คาดการณ์และแผนงานที่วางไว้ </w:t>
            </w:r>
          </w:p>
          <w:p w14:paraId="732EC06D" w14:textId="77777777" w:rsidR="00BA0FAD" w:rsidRPr="005D7864" w:rsidRDefault="00BA0FAD" w:rsidP="00BA0FA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14"/>
                <w:szCs w:val="14"/>
              </w:rPr>
            </w:pPr>
          </w:p>
          <w:p w14:paraId="470D19EA" w14:textId="6184545D" w:rsidR="00BA0FAD" w:rsidRPr="005D7864" w:rsidRDefault="00E904F5" w:rsidP="00BA0FAD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E904F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ผู้บริหารมีการพิจารณาปัจจัยที่ส่งผลต่อการดำเนินงานของ</w:t>
            </w:r>
            <w:r w:rsidR="00C0342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กลุ่ม</w:t>
            </w:r>
            <w:r w:rsidRPr="00E904F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</w:t>
            </w:r>
            <w:r w:rsidR="00445D3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เหล่านี้ว่า</w:t>
            </w:r>
            <w:r w:rsidRPr="00E904F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เป็นข้อบ่งชี้ของการด้อยค่าของใบอนุญาต</w:t>
            </w:r>
            <w:r w:rsidR="00C0342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ให้</w:t>
            </w:r>
            <w:r w:rsidR="00D04110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ใ</w:t>
            </w:r>
            <w:r w:rsidR="00C0342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ช้คลื่นความถี่และประกอบกิจการโทรทัศน์ สินท</w:t>
            </w:r>
            <w:r w:rsidR="00966E76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รั</w:t>
            </w:r>
            <w:r w:rsidR="00C0342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พย์ในการดำเนินงานอื่น</w:t>
            </w:r>
            <w:r w:rsidR="00445D3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ในงบการเงินรวม</w:t>
            </w:r>
            <w:r w:rsidR="00C0342A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E904F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และ</w:t>
            </w:r>
            <w:r w:rsidR="00794EC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เงินลงทุนในบริษัทย่อย</w:t>
            </w:r>
            <w:r w:rsidRPr="00E904F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</w:t>
            </w:r>
            <w:bookmarkStart w:id="1" w:name="_GoBack"/>
            <w:bookmarkEnd w:id="1"/>
            <w:r w:rsidR="00007DE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งบการเง</w:t>
            </w:r>
            <w:r w:rsidR="00D15AA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ิ</w:t>
            </w:r>
            <w:r w:rsidR="00007DE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นเฉพาะกิจการ</w:t>
            </w:r>
            <w:r w:rsidRPr="00E904F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</w:t>
            </w:r>
          </w:p>
          <w:p w14:paraId="5CA7F6B4" w14:textId="77777777" w:rsidR="00BA0FAD" w:rsidRPr="005D7864" w:rsidRDefault="00BA0FAD" w:rsidP="00BA0FAD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14"/>
                <w:szCs w:val="14"/>
              </w:rPr>
            </w:pPr>
          </w:p>
          <w:p w14:paraId="5ED38A19" w14:textId="7F8164B4" w:rsidR="00BA0FAD" w:rsidRPr="005D7864" w:rsidRDefault="00BA0FAD" w:rsidP="00254729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5D78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นื่องจากมีความไม่แน่นอนในการประมาณการและ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ของใบอนุญาต</w:t>
            </w:r>
            <w:r w:rsidR="002226F9" w:rsidRPr="002226F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ให้ใช้คลื่นความถี่และประกอบกิจการโทรทัศน์ สินทรัพย์ในการดำเนินงานอื่น</w:t>
            </w:r>
            <w:r w:rsidRPr="005D78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และเงินลงทุนในบริษัทย่อย</w:t>
            </w:r>
            <w:r w:rsidR="002226F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5D78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และเนื่องจากมูลค่าตามบัญชีของใบอนุญาต</w:t>
            </w:r>
            <w:r w:rsidR="002226F9" w:rsidRPr="002226F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ให้ใช้คลื่นความถี่ประกอบกิจการโทรทัศน์ สินทรัพย์ในการดำเนินงานอื่น</w:t>
            </w:r>
            <w:r w:rsidRPr="005D78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2226F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และ</w:t>
            </w:r>
            <w:r w:rsidR="00966E7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/>
            </w:r>
            <w:r w:rsidRPr="005D78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lastRenderedPageBreak/>
              <w:t>เงินลงทุนในบริษัทย่อย</w:t>
            </w:r>
            <w:r w:rsidR="0084614C" w:rsidRPr="005D7864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 </w:t>
            </w:r>
            <w:r w:rsidR="002226F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มีนัยสำคัญ</w:t>
            </w:r>
            <w:r w:rsidRPr="005D7864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 </w:t>
            </w:r>
            <w:r w:rsidRPr="005D786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7465DAD6" w14:textId="57B44944" w:rsidR="00BA0FAD" w:rsidRPr="005D7864" w:rsidRDefault="00BA0FAD" w:rsidP="00BA0FA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786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  <w:r w:rsidRPr="005D7864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  <w:p w14:paraId="3B436FB0" w14:textId="57D39C8B" w:rsidR="00E04308" w:rsidRPr="00127085" w:rsidRDefault="00E04308" w:rsidP="00E04308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/>
                <w:sz w:val="30"/>
                <w:szCs w:val="30"/>
                <w:cs/>
              </w:rPr>
              <w:t>ทำความเข้าใจการกำหนดหน่วยสินทรัพย์ที่ก่อให้เกิด</w:t>
            </w:r>
            <w:r w:rsidRPr="0012708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>กระแสเงินสดและวิธีการประมาณการมูลค่าที่คาดว่าจะได้รับคืน รวมทั้งวิธีการจัดทำประมาณการกระแสเงินสด</w:t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 xml:space="preserve">คิดลดตลอดจนการอนุมัติจากฝ่ายบริหาร </w:t>
            </w:r>
          </w:p>
          <w:p w14:paraId="25209326" w14:textId="77777777" w:rsidR="00E04308" w:rsidRPr="00127085" w:rsidRDefault="00E04308" w:rsidP="00E04308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พิจารณาประมาณการกระแสเงินสดคิดลดที่ได้รับอนุมัติจากฝ่ายบริหาร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14:paraId="6DB9D4F8" w14:textId="798B019B" w:rsidR="00E04308" w:rsidRPr="00780FDD" w:rsidRDefault="00E04308" w:rsidP="00E04308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ประเมินการจัดทำการวิเคราะห์ความอ่อนไหวของ</w:t>
            </w:r>
            <w:r w:rsidRPr="00780FDD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7102592F" w14:textId="345FD073" w:rsidR="00695784" w:rsidRPr="00780FDD" w:rsidRDefault="00D17CA8" w:rsidP="0069578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lastRenderedPageBreak/>
              <w:t>พิจารณาความเหมาะสมของแหล่งข้อมูลที่ผู้บริหาร</w:t>
            </w:r>
            <w:r w:rsidR="00780FDD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ใช้ในการประเมินมูลค่ายุติธรรมของเงินลงทุน</w:t>
            </w:r>
            <w:r w:rsidR="00336141"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</w:t>
            </w:r>
            <w:r w:rsidRP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นบริษัทย่อย</w:t>
            </w:r>
            <w:r w:rsidR="00780FD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780F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</w:p>
          <w:p w14:paraId="05411F15" w14:textId="4CBC5B2B" w:rsidR="00BA0FAD" w:rsidRPr="005D7864" w:rsidRDefault="00E04308" w:rsidP="0069578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630CA1C3" w14:textId="77777777" w:rsidR="00BC1BFC" w:rsidRDefault="00BC1BFC" w:rsidP="00BC1BFC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6FB2699" w14:textId="29920D15" w:rsidR="00692E64" w:rsidRDefault="00692E64" w:rsidP="00BC1BFC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170E1F61" w14:textId="77777777" w:rsidR="00535C43" w:rsidRPr="00DF6852" w:rsidRDefault="00535C43" w:rsidP="00535C43">
      <w:pPr>
        <w:rPr>
          <w:rFonts w:ascii="Angsana New" w:eastAsia="Calibri" w:hAnsi="Angsana New"/>
          <w:i/>
          <w:iCs/>
        </w:rPr>
      </w:pPr>
    </w:p>
    <w:p w14:paraId="5C049366" w14:textId="77777777" w:rsidR="00386267" w:rsidRPr="0029325F" w:rsidRDefault="00386267" w:rsidP="0038626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FA4F1E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FA4F1E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FA4F1E">
        <w:rPr>
          <w:rFonts w:ascii="Angsana New" w:hAnsi="Angsana New"/>
          <w:spacing w:val="-4"/>
          <w:sz w:val="30"/>
          <w:szCs w:val="30"/>
        </w:rPr>
        <w:br/>
      </w:r>
      <w:r w:rsidRPr="00FA4F1E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FA4F1E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29325F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6978566" w14:textId="77777777" w:rsidR="00692E64" w:rsidRPr="00DF6852" w:rsidRDefault="00692E64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6DE56F9F" w14:textId="77777777" w:rsidR="00692E64" w:rsidRPr="00A43FF7" w:rsidRDefault="00692E64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A43FF7">
        <w:rPr>
          <w:rFonts w:ascii="Angsana New" w:eastAsia="Calibri" w:hAnsi="Angsana New"/>
          <w:sz w:val="30"/>
          <w:szCs w:val="30"/>
          <w:cs/>
        </w:rPr>
        <w:t>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ไม่ค</w:t>
      </w: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รอบคลุมถึงข้อมูลอื่นและข้าพเจ้าไม่ได้ให้</w:t>
      </w:r>
      <w:r w:rsidR="00F30E9B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A43FF7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15F8113D" w14:textId="77777777" w:rsidR="00692E64" w:rsidRPr="00DF6852" w:rsidRDefault="00692E64" w:rsidP="00692E6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2"/>
          <w:szCs w:val="22"/>
        </w:rPr>
      </w:pPr>
    </w:p>
    <w:p w14:paraId="68BA08FB" w14:textId="77777777" w:rsidR="00791F6C" w:rsidRDefault="00692E64" w:rsidP="00791F6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A43FF7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</w:t>
      </w:r>
      <w:r w:rsidRPr="00A43FF7">
        <w:rPr>
          <w:rFonts w:ascii="Angsana New" w:eastAsia="Calibri" w:hAnsi="Angsana New"/>
          <w:sz w:val="30"/>
          <w:szCs w:val="30"/>
          <w:cs/>
        </w:rPr>
        <w:t>รเงิน</w:t>
      </w:r>
      <w:r w:rsidRPr="00A43FF7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A43FF7">
        <w:rPr>
          <w:rFonts w:ascii="Angsana New" w:eastAsia="Calibri" w:hAnsi="Angsana New"/>
          <w:sz w:val="30"/>
          <w:szCs w:val="30"/>
          <w:cs/>
        </w:rPr>
        <w:t>คือ</w:t>
      </w:r>
      <w:r w:rsidRPr="00A43FF7">
        <w:rPr>
          <w:rFonts w:ascii="Angsana New" w:eastAsia="Calibri" w:hAnsi="Angsana New"/>
          <w:sz w:val="30"/>
          <w:szCs w:val="30"/>
        </w:rPr>
        <w:t xml:space="preserve"> </w:t>
      </w:r>
      <w:r w:rsidRPr="00A43FF7">
        <w:rPr>
          <w:rFonts w:ascii="Angsana New" w:eastAsia="Calibri" w:hAnsi="Angsana New"/>
          <w:sz w:val="30"/>
          <w:szCs w:val="30"/>
          <w:cs/>
        </w:rPr>
        <w:t>การอ่าน</w:t>
      </w:r>
      <w:r w:rsidRPr="00A43FF7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43FF7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43FF7">
        <w:rPr>
          <w:rFonts w:ascii="Angsana New" w:eastAsia="Calibri" w:hAnsi="Angsana New"/>
          <w:sz w:val="30"/>
          <w:szCs w:val="30"/>
        </w:rPr>
        <w:t xml:space="preserve"> </w:t>
      </w:r>
      <w:r w:rsidRPr="00A43FF7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43FF7">
        <w:rPr>
          <w:rFonts w:ascii="Angsana New" w:eastAsia="Calibri" w:hAnsi="Angsana New"/>
          <w:sz w:val="30"/>
          <w:szCs w:val="30"/>
        </w:rPr>
        <w:t xml:space="preserve"> </w:t>
      </w:r>
    </w:p>
    <w:p w14:paraId="43F76B63" w14:textId="77777777" w:rsidR="00791F6C" w:rsidRPr="00DF6852" w:rsidRDefault="00791F6C" w:rsidP="00791F6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2"/>
          <w:szCs w:val="22"/>
        </w:rPr>
      </w:pPr>
    </w:p>
    <w:p w14:paraId="05DF8584" w14:textId="615E406F" w:rsidR="00F94561" w:rsidRDefault="00F94561" w:rsidP="00616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94561">
        <w:rPr>
          <w:rFonts w:ascii="Angsana New" w:hAnsi="Angsana New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F94561">
        <w:rPr>
          <w:rFonts w:ascii="Angsana New" w:hAnsi="Angsana New"/>
          <w:sz w:val="30"/>
          <w:szCs w:val="30"/>
          <w:cs/>
        </w:rPr>
        <w:br/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B11D68B" w14:textId="77777777" w:rsidR="00791F6C" w:rsidRPr="00DF6852" w:rsidRDefault="00791F6C" w:rsidP="00692E64">
      <w:pPr>
        <w:jc w:val="thaiDistribute"/>
        <w:rPr>
          <w:rFonts w:ascii="Angsana New" w:eastAsia="Calibri" w:hAnsi="Angsana New"/>
          <w:sz w:val="12"/>
          <w:szCs w:val="12"/>
        </w:rPr>
      </w:pPr>
    </w:p>
    <w:p w14:paraId="2660782D" w14:textId="77777777" w:rsidR="00692E64" w:rsidRPr="00A43FF7" w:rsidRDefault="00692E64" w:rsidP="00692E6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</w:t>
      </w:r>
      <w:r w:rsidRPr="00A43FF7">
        <w:rPr>
          <w:rFonts w:ascii="Angsana New" w:eastAsia="Calibri" w:hAnsi="Angsana New"/>
          <w:i/>
          <w:iCs/>
          <w:sz w:val="30"/>
          <w:szCs w:val="30"/>
          <w:cs/>
        </w:rPr>
        <w:t>องบการเงิน</w:t>
      </w:r>
      <w:r w:rsidRPr="00A43FF7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DEF1C8E" w14:textId="77777777" w:rsidR="00692E64" w:rsidRPr="00A43FF7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92754FE" w14:textId="77777777" w:rsidR="00692E64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  <w:r w:rsidRPr="00A43FF7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ขัดต่อข้อเท็จจริงอันเป็นสาระสำคัญไม่ว่าจะเกิดจากการทุจริตหรือข้อผิดพลาด </w:t>
      </w:r>
    </w:p>
    <w:p w14:paraId="34F47335" w14:textId="77777777" w:rsidR="00192A6C" w:rsidRPr="007616B3" w:rsidRDefault="00192A6C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0F4976A" w14:textId="77777777" w:rsidR="00692E64" w:rsidRPr="007616B3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lastRenderedPageBreak/>
        <w:t>ในการจัดทำงบก</w:t>
      </w:r>
      <w:r w:rsidRPr="00A43FF7">
        <w:rPr>
          <w:rFonts w:ascii="Angsana New" w:eastAsia="Calibri" w:hAnsi="Angsana New" w:hint="cs"/>
          <w:sz w:val="30"/>
          <w:szCs w:val="30"/>
          <w:cs/>
        </w:rPr>
        <w:t>ารเงิน</w:t>
      </w:r>
      <w:r w:rsidRPr="00A43FF7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43FF7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43FF7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43FF7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43FF7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43FF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2618B35" w14:textId="77777777" w:rsidR="00692E64" w:rsidRPr="007616B3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32657F4" w14:textId="77777777" w:rsidR="00D32A24" w:rsidRPr="00454205" w:rsidRDefault="00692E64" w:rsidP="00457CFA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</w:t>
      </w:r>
      <w:r w:rsidRPr="00A43FF7">
        <w:rPr>
          <w:rFonts w:ascii="Angsana New" w:eastAsia="Calibri" w:hAnsi="Angsana New"/>
          <w:sz w:val="30"/>
          <w:szCs w:val="30"/>
          <w:cs/>
        </w:rPr>
        <w:t>งการเงินของ</w:t>
      </w:r>
      <w:r w:rsidRPr="00A43FF7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01091478" w14:textId="77777777" w:rsidR="00422575" w:rsidRDefault="00422575" w:rsidP="00692E64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462F77D" w14:textId="77777777" w:rsidR="00692E64" w:rsidRPr="00A43FF7" w:rsidRDefault="00692E64" w:rsidP="00BC1BFC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</w:t>
      </w:r>
      <w:r w:rsidRPr="00A43FF7">
        <w:rPr>
          <w:rFonts w:ascii="Angsana New" w:hAnsi="Angsana New"/>
          <w:i/>
          <w:iCs/>
          <w:sz w:val="30"/>
          <w:szCs w:val="30"/>
          <w:cs/>
        </w:rPr>
        <w:t>รตรวจสอบงบการเงินรวมและงบการเงินเฉพาะกิจการ</w:t>
      </w:r>
    </w:p>
    <w:p w14:paraId="73BD6394" w14:textId="77777777" w:rsidR="00692E64" w:rsidRPr="00A43FF7" w:rsidRDefault="00692E64" w:rsidP="00692E64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3A22305" w14:textId="77777777" w:rsidR="00692E64" w:rsidRPr="00A43FF7" w:rsidRDefault="00692E64" w:rsidP="00692E6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43FF7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43FF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3FF7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423F4D">
        <w:rPr>
          <w:rFonts w:ascii="Angsana New" w:eastAsia="Calibri" w:hAnsi="Angsana New"/>
          <w:sz w:val="30"/>
          <w:szCs w:val="30"/>
        </w:rPr>
        <w:br/>
      </w:r>
      <w:r w:rsidRPr="00A43FF7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A43FF7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E265334" w14:textId="77777777" w:rsidR="00692E64" w:rsidRPr="00457CFA" w:rsidRDefault="00692E64" w:rsidP="00692E6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F52CA4E" w14:textId="18E1338F" w:rsidR="00692E64" w:rsidRDefault="00692E64" w:rsidP="00692E64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627F911" w14:textId="77777777" w:rsidR="00692E64" w:rsidRPr="007616B3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849B6">
        <w:rPr>
          <w:rFonts w:ascii="Angsana New" w:eastAsia="Calibri" w:hAnsi="Angsana New"/>
          <w:sz w:val="30"/>
          <w:szCs w:val="30"/>
          <w:cs/>
        </w:rPr>
        <w:t>ระบุแล</w:t>
      </w:r>
      <w:r w:rsidRPr="007616B3">
        <w:rPr>
          <w:rFonts w:ascii="Angsana New" w:eastAsia="Calibri" w:hAnsi="Angsana New"/>
          <w:sz w:val="30"/>
          <w:szCs w:val="30"/>
          <w:cs/>
        </w:rPr>
        <w:t>ะประเมินความเสี่ยงจากการแสดงข้อมูลที่</w:t>
      </w:r>
      <w:r w:rsidRPr="00F849B6">
        <w:rPr>
          <w:rFonts w:ascii="Angsana New" w:eastAsia="Calibri" w:hAnsi="Angsana New"/>
          <w:sz w:val="30"/>
          <w:szCs w:val="30"/>
          <w:cs/>
        </w:rPr>
        <w:t>ขัดต่อข้อเท็จจริงอันเป็นสาระสำคัญในงบการเงิน</w:t>
      </w:r>
      <w:r w:rsidRPr="00F849B6">
        <w:rPr>
          <w:rFonts w:ascii="Angsana New" w:hAnsi="Angsana New"/>
          <w:sz w:val="30"/>
          <w:szCs w:val="30"/>
          <w:cs/>
        </w:rPr>
        <w:t>รวมและ</w:t>
      </w:r>
      <w:r w:rsidR="00423F4D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F849B6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4450E8">
        <w:rPr>
          <w:rFonts w:ascii="Angsana New" w:eastAsia="Calibri" w:hAnsi="Angsana New"/>
          <w:spacing w:val="6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4450E8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F849B6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</w:t>
      </w:r>
      <w:r w:rsidRPr="007616B3">
        <w:rPr>
          <w:rFonts w:ascii="Angsana New" w:eastAsia="Calibri" w:hAnsi="Angsana New"/>
          <w:sz w:val="30"/>
          <w:szCs w:val="30"/>
          <w:cs/>
        </w:rPr>
        <w:t>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7616B3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468AB5C6" w14:textId="77777777" w:rsidR="00692E64" w:rsidRPr="00F849B6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</w:t>
      </w:r>
      <w:r w:rsidRPr="00F849B6">
        <w:rPr>
          <w:rFonts w:ascii="Angsana New" w:eastAsia="Calibri" w:hAnsi="Angsana New"/>
          <w:sz w:val="30"/>
          <w:szCs w:val="30"/>
          <w:cs/>
        </w:rPr>
        <w:t>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849B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F849B6">
        <w:rPr>
          <w:rFonts w:ascii="Angsana New" w:hAnsi="Angsana New"/>
          <w:sz w:val="30"/>
          <w:szCs w:val="30"/>
          <w:cs/>
        </w:rPr>
        <w:t>บริษัท</w:t>
      </w:r>
    </w:p>
    <w:p w14:paraId="6333785A" w14:textId="77777777" w:rsidR="00BC1BFC" w:rsidRDefault="00BC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526C5A66" w14:textId="022F1489" w:rsidR="00692E64" w:rsidRPr="00F849B6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849B6">
        <w:rPr>
          <w:rFonts w:ascii="Angsana New" w:eastAsia="Calibri" w:hAnsi="Angsana New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849B6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1D4E35B" w14:textId="77777777" w:rsidR="00692E64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849B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849B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849B6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="007A36CB">
        <w:rPr>
          <w:rFonts w:ascii="Angsana New" w:hAnsi="Angsana New"/>
          <w:sz w:val="30"/>
          <w:szCs w:val="30"/>
        </w:rPr>
        <w:t xml:space="preserve"> </w:t>
      </w:r>
      <w:r w:rsidR="007A36CB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F849B6">
        <w:rPr>
          <w:rFonts w:ascii="Angsana New" w:hAnsi="Angsana New" w:hint="cs"/>
          <w:sz w:val="30"/>
          <w:szCs w:val="30"/>
          <w:cs/>
        </w:rPr>
        <w:t xml:space="preserve"> </w:t>
      </w:r>
      <w:r w:rsidRPr="00F849B6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7E5C71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F849B6">
        <w:rPr>
          <w:rFonts w:ascii="Angsana New" w:hAnsi="Angsana New"/>
          <w:sz w:val="30"/>
          <w:szCs w:val="30"/>
          <w:cs/>
        </w:rPr>
        <w:t>ถึงการเปิดเผย</w:t>
      </w:r>
      <w:r w:rsidR="00D81939">
        <w:rPr>
          <w:rFonts w:ascii="Angsana New" w:hAnsi="Angsana New" w:hint="cs"/>
          <w:sz w:val="30"/>
          <w:szCs w:val="30"/>
          <w:cs/>
        </w:rPr>
        <w:t>ข้อมูล</w:t>
      </w:r>
      <w:r w:rsidRPr="00F849B6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4450E8" w:rsidRPr="00F849B6">
        <w:rPr>
          <w:rFonts w:ascii="Angsana New" w:hAnsi="Angsana New"/>
          <w:sz w:val="30"/>
          <w:szCs w:val="30"/>
          <w:cs/>
        </w:rPr>
        <w:t>ที่เกี่ยวข้อง</w:t>
      </w:r>
      <w:r w:rsidRPr="00F849B6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7E5C71">
        <w:rPr>
          <w:rFonts w:ascii="Angsana New" w:hAnsi="Angsana New" w:hint="cs"/>
          <w:sz w:val="30"/>
          <w:szCs w:val="30"/>
          <w:cs/>
        </w:rPr>
        <w:t>ข้อมูล</w:t>
      </w:r>
      <w:r w:rsidRPr="00F849B6">
        <w:rPr>
          <w:rFonts w:ascii="Angsana New" w:hAnsi="Angsana New"/>
          <w:sz w:val="30"/>
          <w:szCs w:val="30"/>
          <w:cs/>
        </w:rPr>
        <w:t>ดัง</w:t>
      </w:r>
      <w:r w:rsidRPr="007616B3">
        <w:rPr>
          <w:rFonts w:ascii="Angsana New" w:hAnsi="Angsana New"/>
          <w:sz w:val="30"/>
          <w:szCs w:val="30"/>
          <w:cs/>
        </w:rPr>
        <w:t>กล่าวไม่เพียงพอ ความเห็นของข้าพเจ้าจะเปลี่</w:t>
      </w:r>
      <w:r w:rsidRPr="00F849B6">
        <w:rPr>
          <w:rFonts w:ascii="Angsana New" w:hAnsi="Angsana New"/>
          <w:sz w:val="30"/>
          <w:szCs w:val="30"/>
          <w:cs/>
        </w:rPr>
        <w:t>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849B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849B6">
        <w:rPr>
          <w:rFonts w:ascii="Angsana New" w:hAnsi="Angsana New"/>
          <w:sz w:val="30"/>
          <w:szCs w:val="30"/>
          <w:cs/>
        </w:rPr>
        <w:t>บริษัทต้องหยุดการดำเนินงา</w:t>
      </w:r>
      <w:r w:rsidRPr="007616B3">
        <w:rPr>
          <w:rFonts w:ascii="Angsana New" w:hAnsi="Angsana New"/>
          <w:sz w:val="30"/>
          <w:szCs w:val="30"/>
          <w:cs/>
        </w:rPr>
        <w:t xml:space="preserve">นต่อเนื่อง </w:t>
      </w:r>
    </w:p>
    <w:p w14:paraId="7F22EDE6" w14:textId="77777777" w:rsidR="00692E64" w:rsidRPr="00617991" w:rsidRDefault="00692E64" w:rsidP="00692E64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17991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47FCD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617991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617991">
        <w:rPr>
          <w:rFonts w:ascii="Angsana New" w:eastAsia="Calibri" w:hAnsi="Angsana New"/>
          <w:sz w:val="30"/>
          <w:szCs w:val="30"/>
          <w:cs/>
        </w:rPr>
        <w:t>เสนอข้อมูลโดยถูกต้องตามที่ควร</w:t>
      </w:r>
      <w:r w:rsidR="00A47FCD">
        <w:rPr>
          <w:rFonts w:ascii="Angsana New" w:eastAsia="Calibri" w:hAnsi="Angsana New" w:hint="cs"/>
          <w:sz w:val="30"/>
          <w:szCs w:val="30"/>
          <w:cs/>
        </w:rPr>
        <w:t>หรือไม่</w:t>
      </w:r>
    </w:p>
    <w:p w14:paraId="7A0D9A92" w14:textId="77777777" w:rsidR="00692E64" w:rsidRDefault="00692E64" w:rsidP="0061799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617991">
        <w:rPr>
          <w:rFonts w:ascii="Angsana New" w:eastAsia="Calibri" w:hAnsi="Angsana New"/>
          <w:sz w:val="30"/>
          <w:szCs w:val="30"/>
          <w:cs/>
        </w:rPr>
        <w:t>ได้</w:t>
      </w:r>
      <w:r w:rsidRPr="00617991">
        <w:rPr>
          <w:rFonts w:ascii="Angsana New" w:eastAsia="Calibri" w:hAnsi="Angsana New" w:hint="cs"/>
          <w:sz w:val="30"/>
          <w:szCs w:val="30"/>
          <w:cs/>
        </w:rPr>
        <w:t>รับ</w:t>
      </w:r>
      <w:r w:rsidRPr="00617991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="00617991">
        <w:rPr>
          <w:rFonts w:ascii="Angsana New" w:eastAsia="Calibri" w:hAnsi="Angsana New" w:hint="cs"/>
          <w:sz w:val="30"/>
          <w:szCs w:val="30"/>
          <w:cs/>
        </w:rPr>
        <w:t>การกำหนดแนวทาง</w:t>
      </w:r>
      <w:r w:rsid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 w:hint="cs"/>
          <w:sz w:val="30"/>
          <w:szCs w:val="30"/>
          <w:cs/>
        </w:rPr>
        <w:t xml:space="preserve">การควบคุมดูแล </w:t>
      </w:r>
      <w:r w:rsidRPr="00617991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617991">
        <w:rPr>
          <w:rFonts w:ascii="Angsana New" w:eastAsia="Calibri" w:hAnsi="Angsana New"/>
          <w:sz w:val="30"/>
          <w:szCs w:val="30"/>
        </w:rPr>
        <w:t xml:space="preserve"> </w:t>
      </w:r>
      <w:r w:rsidRPr="00617991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6EFC35B" w14:textId="77777777" w:rsidR="00617991" w:rsidRPr="00DF6852" w:rsidRDefault="00617991" w:rsidP="0061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eastAsia="Calibri" w:hAnsi="Angsana New"/>
          <w:sz w:val="32"/>
          <w:szCs w:val="32"/>
        </w:rPr>
      </w:pPr>
    </w:p>
    <w:p w14:paraId="67265EAF" w14:textId="77777777" w:rsidR="00692E64" w:rsidRPr="00C101D5" w:rsidRDefault="00692E64" w:rsidP="00692E64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47FCD">
        <w:rPr>
          <w:rFonts w:ascii="Angsana New" w:eastAsia="Calibri" w:hAnsi="Angsana New" w:hint="cs"/>
          <w:sz w:val="30"/>
          <w:szCs w:val="30"/>
          <w:cs/>
        </w:rPr>
        <w:t>ใ</w:t>
      </w:r>
      <w:r w:rsidR="00EC35BD">
        <w:rPr>
          <w:rFonts w:ascii="Angsana New" w:eastAsia="Calibri" w:hAnsi="Angsana New" w:hint="cs"/>
          <w:sz w:val="30"/>
          <w:szCs w:val="30"/>
          <w:cs/>
        </w:rPr>
        <w:t>นเรื่องต่างๆ ที่สำคัญ</w:t>
      </w:r>
      <w:r w:rsidR="00A47FCD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C101D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A47FCD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</w:t>
      </w:r>
      <w:r w:rsidR="00A47FCD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460B5DAE" w14:textId="77777777" w:rsidR="00B30569" w:rsidRPr="00D52DB1" w:rsidRDefault="00B30569" w:rsidP="00692E64">
      <w:pPr>
        <w:jc w:val="thaiDistribute"/>
        <w:rPr>
          <w:rFonts w:ascii="Angsana New" w:eastAsia="Calibri" w:hAnsi="Angsana New"/>
          <w:sz w:val="40"/>
          <w:szCs w:val="40"/>
        </w:rPr>
      </w:pPr>
    </w:p>
    <w:p w14:paraId="3D15AA96" w14:textId="77777777" w:rsidR="00692E64" w:rsidRPr="00C101D5" w:rsidRDefault="00692E64" w:rsidP="00692E64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7A36CB">
        <w:rPr>
          <w:rFonts w:ascii="Angsana New" w:eastAsia="Calibri" w:hAnsi="Angsana New"/>
          <w:sz w:val="30"/>
          <w:szCs w:val="30"/>
        </w:rPr>
        <w:br/>
      </w:r>
      <w:r w:rsidRPr="00C101D5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033E162F" w14:textId="77777777" w:rsidR="00192A6C" w:rsidRDefault="00192A6C" w:rsidP="00692E64">
      <w:pPr>
        <w:jc w:val="thaiDistribute"/>
        <w:rPr>
          <w:rFonts w:ascii="Angsana New" w:hAnsi="Angsana New"/>
          <w:sz w:val="30"/>
          <w:szCs w:val="30"/>
        </w:rPr>
      </w:pPr>
    </w:p>
    <w:p w14:paraId="6B9D0754" w14:textId="77777777" w:rsidR="00BC1BFC" w:rsidRDefault="00BC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FE5CCCE" w14:textId="6CB15F2C" w:rsidR="00692E64" w:rsidRPr="007616B3" w:rsidRDefault="00692E64" w:rsidP="00692E64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F849B6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7A36CB">
        <w:rPr>
          <w:rFonts w:ascii="Angsana New" w:hAnsi="Angsana New"/>
          <w:sz w:val="30"/>
          <w:szCs w:val="30"/>
        </w:rPr>
        <w:br/>
      </w:r>
      <w:r w:rsidRPr="00F849B6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 w:rsidR="00A948B7"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F849B6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</w:t>
      </w:r>
      <w:r w:rsidRPr="007616B3">
        <w:rPr>
          <w:rFonts w:ascii="Angsana New" w:hAnsi="Angsana New"/>
          <w:sz w:val="30"/>
          <w:szCs w:val="30"/>
          <w:cs/>
        </w:rPr>
        <w:t>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A47FCD">
        <w:rPr>
          <w:rFonts w:ascii="Angsana New" w:hAnsi="Angsana New" w:hint="cs"/>
          <w:sz w:val="30"/>
          <w:szCs w:val="30"/>
          <w:cs/>
        </w:rPr>
        <w:t xml:space="preserve">  </w:t>
      </w:r>
      <w:r w:rsidRPr="007616B3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2DEF02D6" w14:textId="77777777" w:rsidR="00692E64" w:rsidRPr="005D3F5F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54C89DC" w14:textId="77777777" w:rsidR="00692E64" w:rsidRPr="005D3F5F" w:rsidRDefault="00692E64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45186A7" w14:textId="77777777" w:rsidR="00617991" w:rsidRPr="005D787E" w:rsidRDefault="00617991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</w:rPr>
      </w:pPr>
    </w:p>
    <w:p w14:paraId="66A78451" w14:textId="77777777" w:rsidR="005D3F5F" w:rsidRPr="005D3F5F" w:rsidRDefault="005D3F5F" w:rsidP="00692E64">
      <w:pPr>
        <w:autoSpaceDE w:val="0"/>
        <w:autoSpaceDN w:val="0"/>
        <w:adjustRightInd w:val="0"/>
        <w:jc w:val="thaiDistribute"/>
        <w:rPr>
          <w:rFonts w:ascii="Angsana New" w:hAnsi="Angsana New"/>
          <w:sz w:val="12"/>
          <w:szCs w:val="12"/>
        </w:rPr>
      </w:pPr>
    </w:p>
    <w:p w14:paraId="438BF47D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ศศิธร</w:t>
      </w:r>
      <w:r w:rsidRPr="00B4330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พงศ์อดิศักดิ์</w:t>
      </w:r>
      <w:r w:rsidRPr="00B43307">
        <w:rPr>
          <w:rFonts w:ascii="Angsana New" w:hAnsi="Angsana New"/>
          <w:sz w:val="30"/>
          <w:szCs w:val="30"/>
          <w:cs/>
        </w:rPr>
        <w:t>)</w:t>
      </w:r>
    </w:p>
    <w:p w14:paraId="6B2F29D0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B63F891" w14:textId="32C7F0C4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54729">
        <w:rPr>
          <w:rFonts w:ascii="Angsana New" w:hAnsi="Angsana New"/>
          <w:sz w:val="30"/>
          <w:szCs w:val="30"/>
        </w:rPr>
        <w:t>8802</w:t>
      </w:r>
    </w:p>
    <w:p w14:paraId="15438AA6" w14:textId="77777777" w:rsidR="00FC614B" w:rsidRPr="00B43307" w:rsidRDefault="00FC614B" w:rsidP="00FC614B">
      <w:pPr>
        <w:pStyle w:val="10"/>
        <w:tabs>
          <w:tab w:val="clear" w:pos="1080"/>
        </w:tabs>
        <w:rPr>
          <w:rFonts w:ascii="Angsana New" w:hAnsi="Angsana New" w:cs="Angsana New"/>
          <w:sz w:val="24"/>
          <w:szCs w:val="24"/>
          <w:lang w:val="en-US"/>
        </w:rPr>
      </w:pPr>
    </w:p>
    <w:p w14:paraId="5B2AD014" w14:textId="77777777" w:rsidR="00FC614B" w:rsidRPr="00B43307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47D7DF0" w14:textId="77777777" w:rsidR="00FC614B" w:rsidRDefault="00FC614B" w:rsidP="00FC614B">
      <w:pPr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D551E88" w14:textId="256BEDD5" w:rsidR="00FC614B" w:rsidRDefault="007C7E91" w:rsidP="00FC614B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="00157164">
        <w:rPr>
          <w:rFonts w:ascii="Angsana New" w:hAnsi="Angsana New"/>
          <w:sz w:val="30"/>
          <w:szCs w:val="30"/>
        </w:rPr>
        <w:t xml:space="preserve"> 256</w:t>
      </w:r>
      <w:r w:rsidR="000A458D">
        <w:rPr>
          <w:rFonts w:ascii="Angsana New" w:hAnsi="Angsana New"/>
          <w:sz w:val="30"/>
          <w:szCs w:val="30"/>
        </w:rPr>
        <w:t>4</w:t>
      </w:r>
    </w:p>
    <w:sectPr w:rsidR="00FC614B" w:rsidSect="003C74E6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8A00D" w14:textId="77777777" w:rsidR="00ED1E1F" w:rsidRDefault="00ED1E1F">
      <w:r>
        <w:separator/>
      </w:r>
    </w:p>
  </w:endnote>
  <w:endnote w:type="continuationSeparator" w:id="0">
    <w:p w14:paraId="6C46347E" w14:textId="77777777" w:rsidR="00ED1E1F" w:rsidRDefault="00ED1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F73E1" w14:textId="77777777" w:rsidR="00692E64" w:rsidRDefault="00692E64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775D3B5A" w14:textId="77777777" w:rsidR="00692E64" w:rsidRDefault="00692E64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B1741" w14:textId="77777777" w:rsidR="00692E64" w:rsidRPr="00305593" w:rsidRDefault="00692E64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5A81380" w14:textId="10F44E8D" w:rsidR="00692E64" w:rsidRPr="002D3586" w:rsidRDefault="00692E64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D15AAC">
      <w:rPr>
        <w:rFonts w:ascii="Angsana New" w:hAnsi="Angsana New"/>
        <w:i/>
        <w:iCs/>
        <w:noProof/>
        <w:sz w:val="30"/>
        <w:szCs w:val="30"/>
      </w:rPr>
      <w:t>1026527 - 2020 Dec-FSA-NMG -12t (Report)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0ED21" w14:textId="77777777" w:rsidR="006C3773" w:rsidRPr="006C3773" w:rsidRDefault="006C377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AF9B1" w14:textId="5A2E9F43" w:rsidR="00B463AD" w:rsidRPr="004B7A13" w:rsidRDefault="00B463AD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D15AAC">
      <w:rPr>
        <w:rFonts w:ascii="Angsana New" w:hAnsi="Angsana New"/>
        <w:noProof/>
        <w:sz w:val="30"/>
        <w:szCs w:val="30"/>
      </w:rPr>
      <w:t>1026527 - 2020 Dec-FSA-NMG -12t (Report)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26EE8" w14:textId="77777777" w:rsidR="006C3773" w:rsidRPr="006C3773" w:rsidRDefault="006C3773">
    <w:pPr>
      <w:pStyle w:val="Footer"/>
      <w:jc w:val="center"/>
      <w:rPr>
        <w:rFonts w:ascii="Angsana New" w:hAnsi="Angsana New"/>
        <w:sz w:val="30"/>
        <w:szCs w:val="30"/>
      </w:rPr>
    </w:pPr>
    <w:r w:rsidRPr="006C3773">
      <w:rPr>
        <w:rFonts w:ascii="Angsana New" w:hAnsi="Angsana New"/>
        <w:sz w:val="30"/>
        <w:szCs w:val="30"/>
      </w:rPr>
      <w:fldChar w:fldCharType="begin"/>
    </w:r>
    <w:r w:rsidRPr="006C3773">
      <w:rPr>
        <w:rFonts w:ascii="Angsana New" w:hAnsi="Angsana New"/>
        <w:sz w:val="30"/>
        <w:szCs w:val="30"/>
      </w:rPr>
      <w:instrText xml:space="preserve"> PAGE   \* MERGEFORMAT </w:instrText>
    </w:r>
    <w:r w:rsidRPr="006C3773">
      <w:rPr>
        <w:rFonts w:ascii="Angsana New" w:hAnsi="Angsana New"/>
        <w:sz w:val="30"/>
        <w:szCs w:val="30"/>
      </w:rPr>
      <w:fldChar w:fldCharType="separate"/>
    </w:r>
    <w:r w:rsidR="001B551B">
      <w:rPr>
        <w:rFonts w:ascii="Angsana New" w:hAnsi="Angsana New"/>
        <w:noProof/>
        <w:sz w:val="30"/>
        <w:szCs w:val="30"/>
      </w:rPr>
      <w:t>7</w:t>
    </w:r>
    <w:r w:rsidRPr="006C377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99CE4" w14:textId="77777777" w:rsidR="00ED1E1F" w:rsidRDefault="00ED1E1F">
      <w:r>
        <w:separator/>
      </w:r>
    </w:p>
  </w:footnote>
  <w:footnote w:type="continuationSeparator" w:id="0">
    <w:p w14:paraId="0EC8A631" w14:textId="77777777" w:rsidR="00ED1E1F" w:rsidRDefault="00ED1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82388" w14:textId="77777777" w:rsidR="00692E64" w:rsidRDefault="00692E64">
    <w:pPr>
      <w:rPr>
        <w:lang w:val="en-GB"/>
      </w:rPr>
    </w:pPr>
  </w:p>
  <w:p w14:paraId="0DB7D7CD" w14:textId="77777777" w:rsidR="00692E64" w:rsidRDefault="00692E64">
    <w:pPr>
      <w:rPr>
        <w:lang w:val="en-GB"/>
      </w:rPr>
    </w:pPr>
  </w:p>
  <w:p w14:paraId="60DE7A35" w14:textId="77777777" w:rsidR="00692E64" w:rsidRDefault="00692E64">
    <w:pPr>
      <w:rPr>
        <w:lang w:val="en-GB"/>
      </w:rPr>
    </w:pPr>
  </w:p>
  <w:p w14:paraId="52033FEF" w14:textId="77777777" w:rsidR="00692E64" w:rsidRDefault="00692E64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9F7BC" w14:textId="77777777" w:rsidR="00B463AD" w:rsidRDefault="00B463AD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7FC37" w14:textId="77777777" w:rsidR="00FC5FA6" w:rsidRDefault="00FC5FA6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04B3D4FA" w14:textId="77777777" w:rsidR="00526210" w:rsidRDefault="00526210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0A40B2A"/>
    <w:multiLevelType w:val="multilevel"/>
    <w:tmpl w:val="7B7A6D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F723CA"/>
    <w:multiLevelType w:val="hybridMultilevel"/>
    <w:tmpl w:val="9D9E626C"/>
    <w:lvl w:ilvl="0" w:tplc="3294C0A2">
      <w:start w:val="2"/>
      <w:numFmt w:val="bullet"/>
      <w:lvlText w:val="-"/>
      <w:lvlJc w:val="left"/>
      <w:pPr>
        <w:ind w:left="1710" w:hanging="360"/>
      </w:pPr>
      <w:rPr>
        <w:rFonts w:asciiTheme="majorBidi" w:eastAsiaTheme="minorHAnsi" w:hAnsiTheme="majorBidi" w:cstheme="maj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4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8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8"/>
  </w:num>
  <w:num w:numId="13">
    <w:abstractNumId w:val="32"/>
  </w:num>
  <w:num w:numId="14">
    <w:abstractNumId w:val="22"/>
  </w:num>
  <w:num w:numId="15">
    <w:abstractNumId w:val="26"/>
  </w:num>
  <w:num w:numId="16">
    <w:abstractNumId w:val="15"/>
  </w:num>
  <w:num w:numId="17">
    <w:abstractNumId w:val="12"/>
  </w:num>
  <w:num w:numId="18">
    <w:abstractNumId w:val="24"/>
  </w:num>
  <w:num w:numId="19">
    <w:abstractNumId w:val="36"/>
  </w:num>
  <w:num w:numId="20">
    <w:abstractNumId w:val="33"/>
  </w:num>
  <w:num w:numId="21">
    <w:abstractNumId w:val="11"/>
  </w:num>
  <w:num w:numId="22">
    <w:abstractNumId w:val="30"/>
  </w:num>
  <w:num w:numId="23">
    <w:abstractNumId w:val="16"/>
  </w:num>
  <w:num w:numId="24">
    <w:abstractNumId w:val="21"/>
  </w:num>
  <w:num w:numId="25">
    <w:abstractNumId w:val="27"/>
  </w:num>
  <w:num w:numId="26">
    <w:abstractNumId w:val="17"/>
  </w:num>
  <w:num w:numId="27">
    <w:abstractNumId w:val="28"/>
  </w:num>
  <w:num w:numId="28">
    <w:abstractNumId w:val="14"/>
  </w:num>
  <w:num w:numId="29">
    <w:abstractNumId w:val="13"/>
  </w:num>
  <w:num w:numId="30">
    <w:abstractNumId w:val="20"/>
  </w:num>
  <w:num w:numId="31">
    <w:abstractNumId w:val="29"/>
  </w:num>
  <w:num w:numId="32">
    <w:abstractNumId w:val="37"/>
  </w:num>
  <w:num w:numId="33">
    <w:abstractNumId w:val="31"/>
  </w:num>
  <w:num w:numId="34">
    <w:abstractNumId w:val="35"/>
  </w:num>
  <w:num w:numId="35">
    <w:abstractNumId w:val="10"/>
  </w:num>
  <w:num w:numId="36">
    <w:abstractNumId w:val="34"/>
  </w:num>
  <w:num w:numId="37">
    <w:abstractNumId w:val="19"/>
  </w:num>
  <w:num w:numId="38">
    <w:abstractNumId w:val="2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424"/>
    <w:rsid w:val="000035E3"/>
    <w:rsid w:val="0000361A"/>
    <w:rsid w:val="0000398E"/>
    <w:rsid w:val="00003D19"/>
    <w:rsid w:val="00003EEC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56"/>
    <w:rsid w:val="00007083"/>
    <w:rsid w:val="000076F5"/>
    <w:rsid w:val="00007780"/>
    <w:rsid w:val="00007C5B"/>
    <w:rsid w:val="00007DE1"/>
    <w:rsid w:val="00007F68"/>
    <w:rsid w:val="00010187"/>
    <w:rsid w:val="0001025E"/>
    <w:rsid w:val="00010B2D"/>
    <w:rsid w:val="00010F2D"/>
    <w:rsid w:val="00011114"/>
    <w:rsid w:val="00011511"/>
    <w:rsid w:val="00011A78"/>
    <w:rsid w:val="0001215B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903"/>
    <w:rsid w:val="00014D93"/>
    <w:rsid w:val="00015241"/>
    <w:rsid w:val="000156D3"/>
    <w:rsid w:val="00015BCB"/>
    <w:rsid w:val="00015DD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BA2"/>
    <w:rsid w:val="00017CB6"/>
    <w:rsid w:val="00020331"/>
    <w:rsid w:val="000204CD"/>
    <w:rsid w:val="00020593"/>
    <w:rsid w:val="000207E3"/>
    <w:rsid w:val="000208D9"/>
    <w:rsid w:val="000209F7"/>
    <w:rsid w:val="00020BF2"/>
    <w:rsid w:val="00020E0D"/>
    <w:rsid w:val="000215C1"/>
    <w:rsid w:val="00021D0E"/>
    <w:rsid w:val="000221BA"/>
    <w:rsid w:val="0002244C"/>
    <w:rsid w:val="0002290B"/>
    <w:rsid w:val="00022A1B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B0F"/>
    <w:rsid w:val="00024CEE"/>
    <w:rsid w:val="00024F50"/>
    <w:rsid w:val="000252BF"/>
    <w:rsid w:val="00025352"/>
    <w:rsid w:val="000254DB"/>
    <w:rsid w:val="000256A5"/>
    <w:rsid w:val="00025941"/>
    <w:rsid w:val="00025CF5"/>
    <w:rsid w:val="00025D4C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A08"/>
    <w:rsid w:val="00031C37"/>
    <w:rsid w:val="00031F8D"/>
    <w:rsid w:val="000320A2"/>
    <w:rsid w:val="000322D6"/>
    <w:rsid w:val="00032311"/>
    <w:rsid w:val="00032346"/>
    <w:rsid w:val="00032918"/>
    <w:rsid w:val="00032DD3"/>
    <w:rsid w:val="000336BA"/>
    <w:rsid w:val="0003374D"/>
    <w:rsid w:val="000342DC"/>
    <w:rsid w:val="00034301"/>
    <w:rsid w:val="00034954"/>
    <w:rsid w:val="00034A07"/>
    <w:rsid w:val="00034BB8"/>
    <w:rsid w:val="00034C10"/>
    <w:rsid w:val="00034CEA"/>
    <w:rsid w:val="00034EBF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BBB"/>
    <w:rsid w:val="00037C28"/>
    <w:rsid w:val="00037CDD"/>
    <w:rsid w:val="00037F1A"/>
    <w:rsid w:val="0004002E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2EE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828"/>
    <w:rsid w:val="00050A99"/>
    <w:rsid w:val="00050C53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3015"/>
    <w:rsid w:val="00053733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54B8"/>
    <w:rsid w:val="00055555"/>
    <w:rsid w:val="0005575C"/>
    <w:rsid w:val="00055882"/>
    <w:rsid w:val="00056175"/>
    <w:rsid w:val="000561AA"/>
    <w:rsid w:val="00056335"/>
    <w:rsid w:val="00057122"/>
    <w:rsid w:val="0005749E"/>
    <w:rsid w:val="00057A15"/>
    <w:rsid w:val="000602DB"/>
    <w:rsid w:val="00060383"/>
    <w:rsid w:val="00060918"/>
    <w:rsid w:val="00061277"/>
    <w:rsid w:val="000612BE"/>
    <w:rsid w:val="00061E5B"/>
    <w:rsid w:val="00062182"/>
    <w:rsid w:val="000625CF"/>
    <w:rsid w:val="000625DB"/>
    <w:rsid w:val="000626E8"/>
    <w:rsid w:val="0006274E"/>
    <w:rsid w:val="0006284F"/>
    <w:rsid w:val="000632AF"/>
    <w:rsid w:val="00063E9C"/>
    <w:rsid w:val="00063F52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6212"/>
    <w:rsid w:val="000662C9"/>
    <w:rsid w:val="00066625"/>
    <w:rsid w:val="00066641"/>
    <w:rsid w:val="000668A7"/>
    <w:rsid w:val="00066A80"/>
    <w:rsid w:val="00066DA8"/>
    <w:rsid w:val="00067062"/>
    <w:rsid w:val="0006716F"/>
    <w:rsid w:val="000674A8"/>
    <w:rsid w:val="0006761C"/>
    <w:rsid w:val="0006764D"/>
    <w:rsid w:val="00067658"/>
    <w:rsid w:val="0006791F"/>
    <w:rsid w:val="0006799D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71EA"/>
    <w:rsid w:val="000776A9"/>
    <w:rsid w:val="000777BB"/>
    <w:rsid w:val="00077C97"/>
    <w:rsid w:val="00077CAF"/>
    <w:rsid w:val="00077E06"/>
    <w:rsid w:val="00077E5C"/>
    <w:rsid w:val="00077F04"/>
    <w:rsid w:val="00077F3F"/>
    <w:rsid w:val="00080546"/>
    <w:rsid w:val="00080553"/>
    <w:rsid w:val="000806C2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E"/>
    <w:rsid w:val="00082C3E"/>
    <w:rsid w:val="00082F9E"/>
    <w:rsid w:val="000832C3"/>
    <w:rsid w:val="00083970"/>
    <w:rsid w:val="00083CA4"/>
    <w:rsid w:val="00083D4B"/>
    <w:rsid w:val="00083DDB"/>
    <w:rsid w:val="00083EDC"/>
    <w:rsid w:val="00084149"/>
    <w:rsid w:val="000843FA"/>
    <w:rsid w:val="000845C7"/>
    <w:rsid w:val="000847B5"/>
    <w:rsid w:val="00084FCA"/>
    <w:rsid w:val="00085638"/>
    <w:rsid w:val="00085CD9"/>
    <w:rsid w:val="00085E24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1066"/>
    <w:rsid w:val="000917D6"/>
    <w:rsid w:val="000918E4"/>
    <w:rsid w:val="00091C47"/>
    <w:rsid w:val="00091F4C"/>
    <w:rsid w:val="00092105"/>
    <w:rsid w:val="00092193"/>
    <w:rsid w:val="0009285A"/>
    <w:rsid w:val="000928A3"/>
    <w:rsid w:val="00092944"/>
    <w:rsid w:val="0009297E"/>
    <w:rsid w:val="0009333E"/>
    <w:rsid w:val="00093389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820"/>
    <w:rsid w:val="00095A5B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CDD"/>
    <w:rsid w:val="000A21CF"/>
    <w:rsid w:val="000A232B"/>
    <w:rsid w:val="000A2777"/>
    <w:rsid w:val="000A2861"/>
    <w:rsid w:val="000A30FC"/>
    <w:rsid w:val="000A32AC"/>
    <w:rsid w:val="000A3329"/>
    <w:rsid w:val="000A3E00"/>
    <w:rsid w:val="000A405B"/>
    <w:rsid w:val="000A4384"/>
    <w:rsid w:val="000A458D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83F"/>
    <w:rsid w:val="000A6A51"/>
    <w:rsid w:val="000A6C7A"/>
    <w:rsid w:val="000A7D4E"/>
    <w:rsid w:val="000A7E06"/>
    <w:rsid w:val="000A7FA6"/>
    <w:rsid w:val="000B0173"/>
    <w:rsid w:val="000B02BF"/>
    <w:rsid w:val="000B0C29"/>
    <w:rsid w:val="000B0CC4"/>
    <w:rsid w:val="000B0D4B"/>
    <w:rsid w:val="000B0DD5"/>
    <w:rsid w:val="000B0EF3"/>
    <w:rsid w:val="000B1068"/>
    <w:rsid w:val="000B13F1"/>
    <w:rsid w:val="000B1748"/>
    <w:rsid w:val="000B18C6"/>
    <w:rsid w:val="000B198C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5CD"/>
    <w:rsid w:val="000B7753"/>
    <w:rsid w:val="000B77E7"/>
    <w:rsid w:val="000C021F"/>
    <w:rsid w:val="000C054A"/>
    <w:rsid w:val="000C05D8"/>
    <w:rsid w:val="000C08C9"/>
    <w:rsid w:val="000C095E"/>
    <w:rsid w:val="000C0AC3"/>
    <w:rsid w:val="000C0E6A"/>
    <w:rsid w:val="000C0EE1"/>
    <w:rsid w:val="000C1472"/>
    <w:rsid w:val="000C1B6E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401E"/>
    <w:rsid w:val="000C423A"/>
    <w:rsid w:val="000C4BD0"/>
    <w:rsid w:val="000C4DC3"/>
    <w:rsid w:val="000C5180"/>
    <w:rsid w:val="000C59AC"/>
    <w:rsid w:val="000C59E1"/>
    <w:rsid w:val="000C6132"/>
    <w:rsid w:val="000C6217"/>
    <w:rsid w:val="000C662B"/>
    <w:rsid w:val="000C6F34"/>
    <w:rsid w:val="000C71FF"/>
    <w:rsid w:val="000C7432"/>
    <w:rsid w:val="000C775E"/>
    <w:rsid w:val="000C799A"/>
    <w:rsid w:val="000C7A0C"/>
    <w:rsid w:val="000C7DD2"/>
    <w:rsid w:val="000D043D"/>
    <w:rsid w:val="000D04BD"/>
    <w:rsid w:val="000D04D1"/>
    <w:rsid w:val="000D062E"/>
    <w:rsid w:val="000D067A"/>
    <w:rsid w:val="000D097D"/>
    <w:rsid w:val="000D09FB"/>
    <w:rsid w:val="000D0A35"/>
    <w:rsid w:val="000D0B16"/>
    <w:rsid w:val="000D0DD9"/>
    <w:rsid w:val="000D0F76"/>
    <w:rsid w:val="000D11E2"/>
    <w:rsid w:val="000D171B"/>
    <w:rsid w:val="000D17BF"/>
    <w:rsid w:val="000D18E7"/>
    <w:rsid w:val="000D1B08"/>
    <w:rsid w:val="000D1C7D"/>
    <w:rsid w:val="000D21AC"/>
    <w:rsid w:val="000D21BA"/>
    <w:rsid w:val="000D23B0"/>
    <w:rsid w:val="000D24E6"/>
    <w:rsid w:val="000D29A6"/>
    <w:rsid w:val="000D2E95"/>
    <w:rsid w:val="000D3062"/>
    <w:rsid w:val="000D3086"/>
    <w:rsid w:val="000D38D0"/>
    <w:rsid w:val="000D3AE0"/>
    <w:rsid w:val="000D3F52"/>
    <w:rsid w:val="000D415C"/>
    <w:rsid w:val="000D4705"/>
    <w:rsid w:val="000D4C01"/>
    <w:rsid w:val="000D4F53"/>
    <w:rsid w:val="000D5431"/>
    <w:rsid w:val="000D587B"/>
    <w:rsid w:val="000D5D4A"/>
    <w:rsid w:val="000D610E"/>
    <w:rsid w:val="000D63C6"/>
    <w:rsid w:val="000D65B6"/>
    <w:rsid w:val="000D6BE9"/>
    <w:rsid w:val="000D6FEF"/>
    <w:rsid w:val="000D7461"/>
    <w:rsid w:val="000D748A"/>
    <w:rsid w:val="000D7843"/>
    <w:rsid w:val="000D795B"/>
    <w:rsid w:val="000D7D8E"/>
    <w:rsid w:val="000D7E3D"/>
    <w:rsid w:val="000E05D3"/>
    <w:rsid w:val="000E07A4"/>
    <w:rsid w:val="000E093B"/>
    <w:rsid w:val="000E098F"/>
    <w:rsid w:val="000E0A01"/>
    <w:rsid w:val="000E0AD5"/>
    <w:rsid w:val="000E0E9F"/>
    <w:rsid w:val="000E0EEB"/>
    <w:rsid w:val="000E2561"/>
    <w:rsid w:val="000E26A3"/>
    <w:rsid w:val="000E2AA7"/>
    <w:rsid w:val="000E2D0A"/>
    <w:rsid w:val="000E2EE8"/>
    <w:rsid w:val="000E363D"/>
    <w:rsid w:val="000E38AD"/>
    <w:rsid w:val="000E3937"/>
    <w:rsid w:val="000E39CD"/>
    <w:rsid w:val="000E44CA"/>
    <w:rsid w:val="000E4913"/>
    <w:rsid w:val="000E4B37"/>
    <w:rsid w:val="000E4B8A"/>
    <w:rsid w:val="000E4C8C"/>
    <w:rsid w:val="000E542C"/>
    <w:rsid w:val="000E5939"/>
    <w:rsid w:val="000E598F"/>
    <w:rsid w:val="000E643F"/>
    <w:rsid w:val="000E6441"/>
    <w:rsid w:val="000E64F9"/>
    <w:rsid w:val="000E71ED"/>
    <w:rsid w:val="000E7239"/>
    <w:rsid w:val="000E77E0"/>
    <w:rsid w:val="000E79B9"/>
    <w:rsid w:val="000F07DF"/>
    <w:rsid w:val="000F080B"/>
    <w:rsid w:val="000F0AC3"/>
    <w:rsid w:val="000F1056"/>
    <w:rsid w:val="000F1484"/>
    <w:rsid w:val="000F17EB"/>
    <w:rsid w:val="000F1FC1"/>
    <w:rsid w:val="000F200D"/>
    <w:rsid w:val="000F2063"/>
    <w:rsid w:val="000F2288"/>
    <w:rsid w:val="000F2349"/>
    <w:rsid w:val="000F2423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C0A"/>
    <w:rsid w:val="000F72C2"/>
    <w:rsid w:val="000F7423"/>
    <w:rsid w:val="000F760B"/>
    <w:rsid w:val="000F7BF6"/>
    <w:rsid w:val="000F7F3F"/>
    <w:rsid w:val="001001BD"/>
    <w:rsid w:val="00101020"/>
    <w:rsid w:val="0010173F"/>
    <w:rsid w:val="00101FB2"/>
    <w:rsid w:val="00102069"/>
    <w:rsid w:val="001020A3"/>
    <w:rsid w:val="0010227C"/>
    <w:rsid w:val="001032B4"/>
    <w:rsid w:val="0010391D"/>
    <w:rsid w:val="00103A65"/>
    <w:rsid w:val="00103BFC"/>
    <w:rsid w:val="00104B7D"/>
    <w:rsid w:val="001051BB"/>
    <w:rsid w:val="0010537A"/>
    <w:rsid w:val="001053B9"/>
    <w:rsid w:val="00105EB5"/>
    <w:rsid w:val="00105F89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10463"/>
    <w:rsid w:val="0011184D"/>
    <w:rsid w:val="00111CFE"/>
    <w:rsid w:val="00111D6E"/>
    <w:rsid w:val="0011219F"/>
    <w:rsid w:val="001122B2"/>
    <w:rsid w:val="001124F9"/>
    <w:rsid w:val="00112889"/>
    <w:rsid w:val="00112D1C"/>
    <w:rsid w:val="00112F82"/>
    <w:rsid w:val="0011362C"/>
    <w:rsid w:val="001138EF"/>
    <w:rsid w:val="00113B22"/>
    <w:rsid w:val="00113C5E"/>
    <w:rsid w:val="00113EC0"/>
    <w:rsid w:val="00114118"/>
    <w:rsid w:val="001141EE"/>
    <w:rsid w:val="001142AE"/>
    <w:rsid w:val="001142F4"/>
    <w:rsid w:val="0011448E"/>
    <w:rsid w:val="001145D4"/>
    <w:rsid w:val="00114C17"/>
    <w:rsid w:val="00114E63"/>
    <w:rsid w:val="00115470"/>
    <w:rsid w:val="001154BD"/>
    <w:rsid w:val="001155B1"/>
    <w:rsid w:val="001155C7"/>
    <w:rsid w:val="0011566A"/>
    <w:rsid w:val="001157C0"/>
    <w:rsid w:val="001160FC"/>
    <w:rsid w:val="00116568"/>
    <w:rsid w:val="001165FA"/>
    <w:rsid w:val="00116710"/>
    <w:rsid w:val="0011676D"/>
    <w:rsid w:val="001167B0"/>
    <w:rsid w:val="001168D8"/>
    <w:rsid w:val="001169AC"/>
    <w:rsid w:val="00116D85"/>
    <w:rsid w:val="00117CD8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ACE"/>
    <w:rsid w:val="00122B1A"/>
    <w:rsid w:val="00122C37"/>
    <w:rsid w:val="00122E2F"/>
    <w:rsid w:val="00123228"/>
    <w:rsid w:val="00123789"/>
    <w:rsid w:val="00123935"/>
    <w:rsid w:val="00123A1E"/>
    <w:rsid w:val="00123A2C"/>
    <w:rsid w:val="00123F9F"/>
    <w:rsid w:val="0012444E"/>
    <w:rsid w:val="001248D0"/>
    <w:rsid w:val="00124A32"/>
    <w:rsid w:val="00124AEF"/>
    <w:rsid w:val="00124FD7"/>
    <w:rsid w:val="0012523B"/>
    <w:rsid w:val="001254C6"/>
    <w:rsid w:val="001256A9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88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E72"/>
    <w:rsid w:val="001320D5"/>
    <w:rsid w:val="00132257"/>
    <w:rsid w:val="001324E7"/>
    <w:rsid w:val="00132874"/>
    <w:rsid w:val="001328DF"/>
    <w:rsid w:val="001330B6"/>
    <w:rsid w:val="00133286"/>
    <w:rsid w:val="001334B5"/>
    <w:rsid w:val="00133C4A"/>
    <w:rsid w:val="00134739"/>
    <w:rsid w:val="00134B29"/>
    <w:rsid w:val="001353DF"/>
    <w:rsid w:val="00135570"/>
    <w:rsid w:val="001355AF"/>
    <w:rsid w:val="001356CD"/>
    <w:rsid w:val="001358A8"/>
    <w:rsid w:val="00135F0C"/>
    <w:rsid w:val="00136098"/>
    <w:rsid w:val="00136217"/>
    <w:rsid w:val="00136628"/>
    <w:rsid w:val="00136941"/>
    <w:rsid w:val="001378C0"/>
    <w:rsid w:val="001379FE"/>
    <w:rsid w:val="00140107"/>
    <w:rsid w:val="001406C5"/>
    <w:rsid w:val="00140A87"/>
    <w:rsid w:val="00140D40"/>
    <w:rsid w:val="001414F5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E1B"/>
    <w:rsid w:val="00145122"/>
    <w:rsid w:val="001451A2"/>
    <w:rsid w:val="00145601"/>
    <w:rsid w:val="0014579B"/>
    <w:rsid w:val="00145911"/>
    <w:rsid w:val="001461A3"/>
    <w:rsid w:val="001468FE"/>
    <w:rsid w:val="00146D9D"/>
    <w:rsid w:val="00146FC4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944"/>
    <w:rsid w:val="00152FB9"/>
    <w:rsid w:val="001534B2"/>
    <w:rsid w:val="00153DD4"/>
    <w:rsid w:val="00153F35"/>
    <w:rsid w:val="00154163"/>
    <w:rsid w:val="001541F0"/>
    <w:rsid w:val="0015446D"/>
    <w:rsid w:val="00154A5D"/>
    <w:rsid w:val="00154A65"/>
    <w:rsid w:val="00154B26"/>
    <w:rsid w:val="00154B40"/>
    <w:rsid w:val="00154F70"/>
    <w:rsid w:val="00155269"/>
    <w:rsid w:val="001554CC"/>
    <w:rsid w:val="001555BC"/>
    <w:rsid w:val="0015576A"/>
    <w:rsid w:val="0015580B"/>
    <w:rsid w:val="00155860"/>
    <w:rsid w:val="001570FC"/>
    <w:rsid w:val="00157164"/>
    <w:rsid w:val="0015722F"/>
    <w:rsid w:val="001572E9"/>
    <w:rsid w:val="0015767F"/>
    <w:rsid w:val="001577E9"/>
    <w:rsid w:val="00157EDE"/>
    <w:rsid w:val="00160059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3377"/>
    <w:rsid w:val="00163D8D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766"/>
    <w:rsid w:val="0017118E"/>
    <w:rsid w:val="001715E5"/>
    <w:rsid w:val="00171809"/>
    <w:rsid w:val="001719CD"/>
    <w:rsid w:val="0017209C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5A00"/>
    <w:rsid w:val="00175E2F"/>
    <w:rsid w:val="00176325"/>
    <w:rsid w:val="001763EB"/>
    <w:rsid w:val="00176709"/>
    <w:rsid w:val="001768F9"/>
    <w:rsid w:val="00176CC5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B14"/>
    <w:rsid w:val="00183C02"/>
    <w:rsid w:val="001841C9"/>
    <w:rsid w:val="00184838"/>
    <w:rsid w:val="001849FF"/>
    <w:rsid w:val="00184ABE"/>
    <w:rsid w:val="00184C3F"/>
    <w:rsid w:val="00185E75"/>
    <w:rsid w:val="00186B07"/>
    <w:rsid w:val="00186C3B"/>
    <w:rsid w:val="00187954"/>
    <w:rsid w:val="00187982"/>
    <w:rsid w:val="001905AF"/>
    <w:rsid w:val="00190AEE"/>
    <w:rsid w:val="00190F28"/>
    <w:rsid w:val="001916A2"/>
    <w:rsid w:val="00191E06"/>
    <w:rsid w:val="001920F0"/>
    <w:rsid w:val="00192527"/>
    <w:rsid w:val="00192611"/>
    <w:rsid w:val="00192A6C"/>
    <w:rsid w:val="00192AC2"/>
    <w:rsid w:val="00192DBF"/>
    <w:rsid w:val="0019339E"/>
    <w:rsid w:val="0019355A"/>
    <w:rsid w:val="001937B6"/>
    <w:rsid w:val="00193946"/>
    <w:rsid w:val="00193A3C"/>
    <w:rsid w:val="0019415F"/>
    <w:rsid w:val="001945B4"/>
    <w:rsid w:val="00194A7E"/>
    <w:rsid w:val="00194D51"/>
    <w:rsid w:val="00194DA0"/>
    <w:rsid w:val="001950A9"/>
    <w:rsid w:val="00195101"/>
    <w:rsid w:val="00195338"/>
    <w:rsid w:val="001956BC"/>
    <w:rsid w:val="0019573B"/>
    <w:rsid w:val="00195857"/>
    <w:rsid w:val="001958E5"/>
    <w:rsid w:val="00195BC3"/>
    <w:rsid w:val="00195C2B"/>
    <w:rsid w:val="00195D17"/>
    <w:rsid w:val="00195F83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B5D"/>
    <w:rsid w:val="00197D2B"/>
    <w:rsid w:val="001A05F1"/>
    <w:rsid w:val="001A0A9F"/>
    <w:rsid w:val="001A0D4C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6020"/>
    <w:rsid w:val="001A62E6"/>
    <w:rsid w:val="001A6B16"/>
    <w:rsid w:val="001A6F28"/>
    <w:rsid w:val="001A7A8A"/>
    <w:rsid w:val="001B016A"/>
    <w:rsid w:val="001B0261"/>
    <w:rsid w:val="001B04FF"/>
    <w:rsid w:val="001B055A"/>
    <w:rsid w:val="001B13B0"/>
    <w:rsid w:val="001B14DE"/>
    <w:rsid w:val="001B1500"/>
    <w:rsid w:val="001B1574"/>
    <w:rsid w:val="001B1947"/>
    <w:rsid w:val="001B1B37"/>
    <w:rsid w:val="001B1B86"/>
    <w:rsid w:val="001B1DF7"/>
    <w:rsid w:val="001B22B4"/>
    <w:rsid w:val="001B26B9"/>
    <w:rsid w:val="001B277B"/>
    <w:rsid w:val="001B2B33"/>
    <w:rsid w:val="001B2C46"/>
    <w:rsid w:val="001B2C58"/>
    <w:rsid w:val="001B2EE2"/>
    <w:rsid w:val="001B2FFA"/>
    <w:rsid w:val="001B3190"/>
    <w:rsid w:val="001B3437"/>
    <w:rsid w:val="001B3612"/>
    <w:rsid w:val="001B3DA7"/>
    <w:rsid w:val="001B41C9"/>
    <w:rsid w:val="001B4279"/>
    <w:rsid w:val="001B44E9"/>
    <w:rsid w:val="001B4529"/>
    <w:rsid w:val="001B4922"/>
    <w:rsid w:val="001B4B11"/>
    <w:rsid w:val="001B4DA9"/>
    <w:rsid w:val="001B4F07"/>
    <w:rsid w:val="001B505C"/>
    <w:rsid w:val="001B532D"/>
    <w:rsid w:val="001B551B"/>
    <w:rsid w:val="001B5ADD"/>
    <w:rsid w:val="001B5E83"/>
    <w:rsid w:val="001B6B19"/>
    <w:rsid w:val="001B71F7"/>
    <w:rsid w:val="001B7360"/>
    <w:rsid w:val="001B7556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CE"/>
    <w:rsid w:val="001C4763"/>
    <w:rsid w:val="001C4918"/>
    <w:rsid w:val="001C4932"/>
    <w:rsid w:val="001C4989"/>
    <w:rsid w:val="001C52F5"/>
    <w:rsid w:val="001C5484"/>
    <w:rsid w:val="001C5523"/>
    <w:rsid w:val="001C5678"/>
    <w:rsid w:val="001C595E"/>
    <w:rsid w:val="001C5A49"/>
    <w:rsid w:val="001C5E91"/>
    <w:rsid w:val="001C5F5B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0B0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6BC0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3F9"/>
    <w:rsid w:val="001E5B36"/>
    <w:rsid w:val="001E5B61"/>
    <w:rsid w:val="001E5EB4"/>
    <w:rsid w:val="001E6350"/>
    <w:rsid w:val="001E67F9"/>
    <w:rsid w:val="001E6D27"/>
    <w:rsid w:val="001E6D4A"/>
    <w:rsid w:val="001E6FBD"/>
    <w:rsid w:val="001E746B"/>
    <w:rsid w:val="001E79F5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8EB"/>
    <w:rsid w:val="001F66C7"/>
    <w:rsid w:val="001F6A6A"/>
    <w:rsid w:val="001F7017"/>
    <w:rsid w:val="001F72F2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7BA"/>
    <w:rsid w:val="0020492C"/>
    <w:rsid w:val="00204AB6"/>
    <w:rsid w:val="00204C57"/>
    <w:rsid w:val="00204F6D"/>
    <w:rsid w:val="00205060"/>
    <w:rsid w:val="00205C90"/>
    <w:rsid w:val="00205E0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A7F"/>
    <w:rsid w:val="00210CA8"/>
    <w:rsid w:val="002110EE"/>
    <w:rsid w:val="002111C7"/>
    <w:rsid w:val="00211507"/>
    <w:rsid w:val="00211574"/>
    <w:rsid w:val="002119E7"/>
    <w:rsid w:val="00211D01"/>
    <w:rsid w:val="00211E62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2C7"/>
    <w:rsid w:val="00221431"/>
    <w:rsid w:val="002222EF"/>
    <w:rsid w:val="00222618"/>
    <w:rsid w:val="00222625"/>
    <w:rsid w:val="002226C8"/>
    <w:rsid w:val="002226F9"/>
    <w:rsid w:val="002227ED"/>
    <w:rsid w:val="00222877"/>
    <w:rsid w:val="00222A01"/>
    <w:rsid w:val="00222C1B"/>
    <w:rsid w:val="00222FD1"/>
    <w:rsid w:val="00222FDA"/>
    <w:rsid w:val="00223976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87F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991"/>
    <w:rsid w:val="00230A04"/>
    <w:rsid w:val="00230CDB"/>
    <w:rsid w:val="002314EB"/>
    <w:rsid w:val="002315F1"/>
    <w:rsid w:val="0023193F"/>
    <w:rsid w:val="00231C58"/>
    <w:rsid w:val="00232580"/>
    <w:rsid w:val="00232B28"/>
    <w:rsid w:val="00232BE0"/>
    <w:rsid w:val="00232C9C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31C"/>
    <w:rsid w:val="002344EE"/>
    <w:rsid w:val="00234A11"/>
    <w:rsid w:val="00234D12"/>
    <w:rsid w:val="00234EAF"/>
    <w:rsid w:val="00234FBA"/>
    <w:rsid w:val="0023543B"/>
    <w:rsid w:val="002354FC"/>
    <w:rsid w:val="00235B7E"/>
    <w:rsid w:val="00235D78"/>
    <w:rsid w:val="0023632C"/>
    <w:rsid w:val="00236537"/>
    <w:rsid w:val="00236874"/>
    <w:rsid w:val="00236B36"/>
    <w:rsid w:val="00236C4E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8E"/>
    <w:rsid w:val="00245A8E"/>
    <w:rsid w:val="00245AB2"/>
    <w:rsid w:val="00245D2E"/>
    <w:rsid w:val="00245FDF"/>
    <w:rsid w:val="00246D44"/>
    <w:rsid w:val="00247063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300E"/>
    <w:rsid w:val="00253351"/>
    <w:rsid w:val="00253AC4"/>
    <w:rsid w:val="00253AC7"/>
    <w:rsid w:val="00253D54"/>
    <w:rsid w:val="002540BE"/>
    <w:rsid w:val="0025432B"/>
    <w:rsid w:val="00254729"/>
    <w:rsid w:val="00254B30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962"/>
    <w:rsid w:val="00256AAE"/>
    <w:rsid w:val="00257B21"/>
    <w:rsid w:val="00257F50"/>
    <w:rsid w:val="0026077A"/>
    <w:rsid w:val="00260AC4"/>
    <w:rsid w:val="00260BD8"/>
    <w:rsid w:val="0026101D"/>
    <w:rsid w:val="002611EA"/>
    <w:rsid w:val="002614A4"/>
    <w:rsid w:val="00261C0E"/>
    <w:rsid w:val="0026204E"/>
    <w:rsid w:val="002625C8"/>
    <w:rsid w:val="002626FC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238"/>
    <w:rsid w:val="00270529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C16"/>
    <w:rsid w:val="00275277"/>
    <w:rsid w:val="00276133"/>
    <w:rsid w:val="002762E6"/>
    <w:rsid w:val="002766E5"/>
    <w:rsid w:val="00276711"/>
    <w:rsid w:val="002768F5"/>
    <w:rsid w:val="00276AFF"/>
    <w:rsid w:val="00276D70"/>
    <w:rsid w:val="00276FEF"/>
    <w:rsid w:val="00277266"/>
    <w:rsid w:val="00277C6A"/>
    <w:rsid w:val="00277D9A"/>
    <w:rsid w:val="0028018D"/>
    <w:rsid w:val="0028023F"/>
    <w:rsid w:val="0028033B"/>
    <w:rsid w:val="00280847"/>
    <w:rsid w:val="00280D38"/>
    <w:rsid w:val="00280E10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5030"/>
    <w:rsid w:val="0028503B"/>
    <w:rsid w:val="002856A6"/>
    <w:rsid w:val="00285BD0"/>
    <w:rsid w:val="00285EF2"/>
    <w:rsid w:val="00286258"/>
    <w:rsid w:val="00286580"/>
    <w:rsid w:val="002866FF"/>
    <w:rsid w:val="00286A6D"/>
    <w:rsid w:val="00286C26"/>
    <w:rsid w:val="002871F6"/>
    <w:rsid w:val="002872C0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C35"/>
    <w:rsid w:val="002931F4"/>
    <w:rsid w:val="00293260"/>
    <w:rsid w:val="00293336"/>
    <w:rsid w:val="0029333F"/>
    <w:rsid w:val="002939AD"/>
    <w:rsid w:val="00293AD8"/>
    <w:rsid w:val="00293E8E"/>
    <w:rsid w:val="00293F54"/>
    <w:rsid w:val="00293FCD"/>
    <w:rsid w:val="002941E7"/>
    <w:rsid w:val="00294384"/>
    <w:rsid w:val="002944B9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851"/>
    <w:rsid w:val="002A1906"/>
    <w:rsid w:val="002A1DF4"/>
    <w:rsid w:val="002A257D"/>
    <w:rsid w:val="002A2FCA"/>
    <w:rsid w:val="002A33F5"/>
    <w:rsid w:val="002A3583"/>
    <w:rsid w:val="002A3909"/>
    <w:rsid w:val="002A3AF5"/>
    <w:rsid w:val="002A3EE0"/>
    <w:rsid w:val="002A3FF7"/>
    <w:rsid w:val="002A447E"/>
    <w:rsid w:val="002A4A19"/>
    <w:rsid w:val="002A4A3B"/>
    <w:rsid w:val="002A4E81"/>
    <w:rsid w:val="002A5160"/>
    <w:rsid w:val="002A521A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B67"/>
    <w:rsid w:val="002A6C19"/>
    <w:rsid w:val="002A6F84"/>
    <w:rsid w:val="002A757E"/>
    <w:rsid w:val="002A75FB"/>
    <w:rsid w:val="002A774A"/>
    <w:rsid w:val="002A7A3B"/>
    <w:rsid w:val="002B037A"/>
    <w:rsid w:val="002B0795"/>
    <w:rsid w:val="002B0AA5"/>
    <w:rsid w:val="002B0CCA"/>
    <w:rsid w:val="002B0E2E"/>
    <w:rsid w:val="002B15BA"/>
    <w:rsid w:val="002B16E1"/>
    <w:rsid w:val="002B1A8F"/>
    <w:rsid w:val="002B1CCC"/>
    <w:rsid w:val="002B2EC4"/>
    <w:rsid w:val="002B2EF8"/>
    <w:rsid w:val="002B2F31"/>
    <w:rsid w:val="002B2FBB"/>
    <w:rsid w:val="002B3003"/>
    <w:rsid w:val="002B3C87"/>
    <w:rsid w:val="002B3C8A"/>
    <w:rsid w:val="002B473A"/>
    <w:rsid w:val="002B479C"/>
    <w:rsid w:val="002B49AF"/>
    <w:rsid w:val="002B4CBF"/>
    <w:rsid w:val="002B5A02"/>
    <w:rsid w:val="002B5B22"/>
    <w:rsid w:val="002B5D20"/>
    <w:rsid w:val="002B6295"/>
    <w:rsid w:val="002B6312"/>
    <w:rsid w:val="002B6504"/>
    <w:rsid w:val="002B6AF6"/>
    <w:rsid w:val="002B6FC4"/>
    <w:rsid w:val="002B71F3"/>
    <w:rsid w:val="002B71F9"/>
    <w:rsid w:val="002B7293"/>
    <w:rsid w:val="002B7BB7"/>
    <w:rsid w:val="002B7FE3"/>
    <w:rsid w:val="002C023D"/>
    <w:rsid w:val="002C05DD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324C"/>
    <w:rsid w:val="002C3343"/>
    <w:rsid w:val="002C35CF"/>
    <w:rsid w:val="002C36EB"/>
    <w:rsid w:val="002C38DA"/>
    <w:rsid w:val="002C3900"/>
    <w:rsid w:val="002C3C92"/>
    <w:rsid w:val="002C3DA3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3FD"/>
    <w:rsid w:val="002C781F"/>
    <w:rsid w:val="002C7B24"/>
    <w:rsid w:val="002C7FD5"/>
    <w:rsid w:val="002D00F1"/>
    <w:rsid w:val="002D09BB"/>
    <w:rsid w:val="002D0A4A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006"/>
    <w:rsid w:val="002D3165"/>
    <w:rsid w:val="002D334C"/>
    <w:rsid w:val="002D3431"/>
    <w:rsid w:val="002D3586"/>
    <w:rsid w:val="002D367C"/>
    <w:rsid w:val="002D3828"/>
    <w:rsid w:val="002D3D85"/>
    <w:rsid w:val="002D45E8"/>
    <w:rsid w:val="002D495E"/>
    <w:rsid w:val="002D49F9"/>
    <w:rsid w:val="002D4DFD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2BF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2484"/>
    <w:rsid w:val="002E262F"/>
    <w:rsid w:val="002E30D6"/>
    <w:rsid w:val="002E330D"/>
    <w:rsid w:val="002E3355"/>
    <w:rsid w:val="002E33E7"/>
    <w:rsid w:val="002E3475"/>
    <w:rsid w:val="002E3599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682"/>
    <w:rsid w:val="002E5DE0"/>
    <w:rsid w:val="002E62D0"/>
    <w:rsid w:val="002E63A6"/>
    <w:rsid w:val="002E650C"/>
    <w:rsid w:val="002E68AF"/>
    <w:rsid w:val="002E69CC"/>
    <w:rsid w:val="002E6A8A"/>
    <w:rsid w:val="002E6D93"/>
    <w:rsid w:val="002E6E1F"/>
    <w:rsid w:val="002E7314"/>
    <w:rsid w:val="002E73B8"/>
    <w:rsid w:val="002E7D41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ED6"/>
    <w:rsid w:val="002F20E9"/>
    <w:rsid w:val="002F2B2B"/>
    <w:rsid w:val="002F2B4B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41C7"/>
    <w:rsid w:val="002F41D5"/>
    <w:rsid w:val="002F42CE"/>
    <w:rsid w:val="002F47D9"/>
    <w:rsid w:val="002F48B4"/>
    <w:rsid w:val="002F4C72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287"/>
    <w:rsid w:val="002F7CF5"/>
    <w:rsid w:val="002F7F39"/>
    <w:rsid w:val="0030032E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8F4"/>
    <w:rsid w:val="00302BA4"/>
    <w:rsid w:val="003030FB"/>
    <w:rsid w:val="003034F1"/>
    <w:rsid w:val="003036F3"/>
    <w:rsid w:val="00303C2B"/>
    <w:rsid w:val="00304000"/>
    <w:rsid w:val="003047D8"/>
    <w:rsid w:val="00304A86"/>
    <w:rsid w:val="00304DDC"/>
    <w:rsid w:val="00305165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689"/>
    <w:rsid w:val="00313693"/>
    <w:rsid w:val="00313D06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D8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43F5"/>
    <w:rsid w:val="003244A3"/>
    <w:rsid w:val="003245F8"/>
    <w:rsid w:val="0032490F"/>
    <w:rsid w:val="0032493B"/>
    <w:rsid w:val="00324974"/>
    <w:rsid w:val="003249B3"/>
    <w:rsid w:val="00324DBC"/>
    <w:rsid w:val="00325586"/>
    <w:rsid w:val="003255DC"/>
    <w:rsid w:val="003256BC"/>
    <w:rsid w:val="00325786"/>
    <w:rsid w:val="0032748C"/>
    <w:rsid w:val="00327789"/>
    <w:rsid w:val="003277C2"/>
    <w:rsid w:val="00327C3C"/>
    <w:rsid w:val="00327F7C"/>
    <w:rsid w:val="003300F1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6141"/>
    <w:rsid w:val="0033635C"/>
    <w:rsid w:val="0033636E"/>
    <w:rsid w:val="0033698F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5D5"/>
    <w:rsid w:val="003446B3"/>
    <w:rsid w:val="003446B8"/>
    <w:rsid w:val="003446F0"/>
    <w:rsid w:val="00344E03"/>
    <w:rsid w:val="00344E60"/>
    <w:rsid w:val="00345015"/>
    <w:rsid w:val="0034527B"/>
    <w:rsid w:val="00345417"/>
    <w:rsid w:val="00345645"/>
    <w:rsid w:val="00345652"/>
    <w:rsid w:val="003456CA"/>
    <w:rsid w:val="003459A5"/>
    <w:rsid w:val="00345BEE"/>
    <w:rsid w:val="00345C1F"/>
    <w:rsid w:val="00345DD7"/>
    <w:rsid w:val="00345E15"/>
    <w:rsid w:val="0034632B"/>
    <w:rsid w:val="003463F2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A2"/>
    <w:rsid w:val="003503C7"/>
    <w:rsid w:val="00350667"/>
    <w:rsid w:val="00350993"/>
    <w:rsid w:val="00350B1F"/>
    <w:rsid w:val="00350FE9"/>
    <w:rsid w:val="003519FD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74C"/>
    <w:rsid w:val="00355993"/>
    <w:rsid w:val="00355AA0"/>
    <w:rsid w:val="00355DA8"/>
    <w:rsid w:val="00355E4F"/>
    <w:rsid w:val="003570BA"/>
    <w:rsid w:val="003571A5"/>
    <w:rsid w:val="00357310"/>
    <w:rsid w:val="00357BA1"/>
    <w:rsid w:val="00360184"/>
    <w:rsid w:val="003601DC"/>
    <w:rsid w:val="00360359"/>
    <w:rsid w:val="0036046E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40A7"/>
    <w:rsid w:val="003642C4"/>
    <w:rsid w:val="00364667"/>
    <w:rsid w:val="0036472D"/>
    <w:rsid w:val="00364A00"/>
    <w:rsid w:val="00364BEC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631"/>
    <w:rsid w:val="0037068B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B02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B9F"/>
    <w:rsid w:val="00382FE0"/>
    <w:rsid w:val="00383466"/>
    <w:rsid w:val="003838B3"/>
    <w:rsid w:val="00383F11"/>
    <w:rsid w:val="00383F21"/>
    <w:rsid w:val="00383F81"/>
    <w:rsid w:val="00383F9B"/>
    <w:rsid w:val="003842B0"/>
    <w:rsid w:val="00384C95"/>
    <w:rsid w:val="00384F3A"/>
    <w:rsid w:val="00384FF6"/>
    <w:rsid w:val="003853FE"/>
    <w:rsid w:val="0038550F"/>
    <w:rsid w:val="00386172"/>
    <w:rsid w:val="00386267"/>
    <w:rsid w:val="003863C0"/>
    <w:rsid w:val="0038675F"/>
    <w:rsid w:val="003867E2"/>
    <w:rsid w:val="003868A8"/>
    <w:rsid w:val="00386F68"/>
    <w:rsid w:val="00387445"/>
    <w:rsid w:val="00387CEB"/>
    <w:rsid w:val="00387DC3"/>
    <w:rsid w:val="00390153"/>
    <w:rsid w:val="003901B4"/>
    <w:rsid w:val="003902CE"/>
    <w:rsid w:val="0039090C"/>
    <w:rsid w:val="00390FD0"/>
    <w:rsid w:val="003912A9"/>
    <w:rsid w:val="00391841"/>
    <w:rsid w:val="00391B38"/>
    <w:rsid w:val="00391D4F"/>
    <w:rsid w:val="00391DC4"/>
    <w:rsid w:val="00392EBA"/>
    <w:rsid w:val="00393611"/>
    <w:rsid w:val="00393866"/>
    <w:rsid w:val="00393D44"/>
    <w:rsid w:val="00393E83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70D1"/>
    <w:rsid w:val="00397322"/>
    <w:rsid w:val="0039758D"/>
    <w:rsid w:val="003978BA"/>
    <w:rsid w:val="00397BFE"/>
    <w:rsid w:val="00397CCC"/>
    <w:rsid w:val="00397D5C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CA9"/>
    <w:rsid w:val="003A1D02"/>
    <w:rsid w:val="003A2670"/>
    <w:rsid w:val="003A2F25"/>
    <w:rsid w:val="003A329F"/>
    <w:rsid w:val="003A36A3"/>
    <w:rsid w:val="003A37F4"/>
    <w:rsid w:val="003A3943"/>
    <w:rsid w:val="003A3DCF"/>
    <w:rsid w:val="003A436F"/>
    <w:rsid w:val="003A456F"/>
    <w:rsid w:val="003A4895"/>
    <w:rsid w:val="003A495F"/>
    <w:rsid w:val="003A5158"/>
    <w:rsid w:val="003A520A"/>
    <w:rsid w:val="003A5ED8"/>
    <w:rsid w:val="003A6005"/>
    <w:rsid w:val="003A618C"/>
    <w:rsid w:val="003A6EC1"/>
    <w:rsid w:val="003A7738"/>
    <w:rsid w:val="003A7D62"/>
    <w:rsid w:val="003A7E29"/>
    <w:rsid w:val="003A7E5B"/>
    <w:rsid w:val="003A7F37"/>
    <w:rsid w:val="003B011E"/>
    <w:rsid w:val="003B038E"/>
    <w:rsid w:val="003B0593"/>
    <w:rsid w:val="003B101E"/>
    <w:rsid w:val="003B12CC"/>
    <w:rsid w:val="003B197A"/>
    <w:rsid w:val="003B1E74"/>
    <w:rsid w:val="003B1EDF"/>
    <w:rsid w:val="003B2462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6099"/>
    <w:rsid w:val="003B60BF"/>
    <w:rsid w:val="003B65D4"/>
    <w:rsid w:val="003B6772"/>
    <w:rsid w:val="003B67EC"/>
    <w:rsid w:val="003B6E71"/>
    <w:rsid w:val="003B6F2C"/>
    <w:rsid w:val="003B7053"/>
    <w:rsid w:val="003B7234"/>
    <w:rsid w:val="003B74A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616"/>
    <w:rsid w:val="003C263C"/>
    <w:rsid w:val="003C2A77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5427"/>
    <w:rsid w:val="003C5F1D"/>
    <w:rsid w:val="003C6026"/>
    <w:rsid w:val="003C6093"/>
    <w:rsid w:val="003C62B7"/>
    <w:rsid w:val="003C6435"/>
    <w:rsid w:val="003C65FF"/>
    <w:rsid w:val="003C66B9"/>
    <w:rsid w:val="003C676B"/>
    <w:rsid w:val="003C69D5"/>
    <w:rsid w:val="003C6DF9"/>
    <w:rsid w:val="003C6EA0"/>
    <w:rsid w:val="003C7056"/>
    <w:rsid w:val="003C7171"/>
    <w:rsid w:val="003C7388"/>
    <w:rsid w:val="003C74BC"/>
    <w:rsid w:val="003C74E6"/>
    <w:rsid w:val="003C79B5"/>
    <w:rsid w:val="003C7CFC"/>
    <w:rsid w:val="003C7DFA"/>
    <w:rsid w:val="003C7EC1"/>
    <w:rsid w:val="003D0064"/>
    <w:rsid w:val="003D060E"/>
    <w:rsid w:val="003D08DF"/>
    <w:rsid w:val="003D0995"/>
    <w:rsid w:val="003D09CE"/>
    <w:rsid w:val="003D0A10"/>
    <w:rsid w:val="003D0A7B"/>
    <w:rsid w:val="003D1042"/>
    <w:rsid w:val="003D107B"/>
    <w:rsid w:val="003D155C"/>
    <w:rsid w:val="003D180C"/>
    <w:rsid w:val="003D1970"/>
    <w:rsid w:val="003D221F"/>
    <w:rsid w:val="003D245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3F1"/>
    <w:rsid w:val="003D4595"/>
    <w:rsid w:val="003D475B"/>
    <w:rsid w:val="003D4AC7"/>
    <w:rsid w:val="003D4E92"/>
    <w:rsid w:val="003D4F7F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2306"/>
    <w:rsid w:val="003E2DE9"/>
    <w:rsid w:val="003E2E4D"/>
    <w:rsid w:val="003E3A5E"/>
    <w:rsid w:val="003E3D2C"/>
    <w:rsid w:val="003E3F74"/>
    <w:rsid w:val="003E4372"/>
    <w:rsid w:val="003E4C40"/>
    <w:rsid w:val="003E5422"/>
    <w:rsid w:val="003E5441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2EE"/>
    <w:rsid w:val="003F33DE"/>
    <w:rsid w:val="003F3586"/>
    <w:rsid w:val="003F3A27"/>
    <w:rsid w:val="003F3B86"/>
    <w:rsid w:val="003F3C74"/>
    <w:rsid w:val="003F4013"/>
    <w:rsid w:val="003F4323"/>
    <w:rsid w:val="003F47D8"/>
    <w:rsid w:val="003F49C2"/>
    <w:rsid w:val="003F4EC6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E09"/>
    <w:rsid w:val="003F7E92"/>
    <w:rsid w:val="00400311"/>
    <w:rsid w:val="004005B5"/>
    <w:rsid w:val="00400908"/>
    <w:rsid w:val="00400C57"/>
    <w:rsid w:val="00400F4A"/>
    <w:rsid w:val="0040145F"/>
    <w:rsid w:val="004014D5"/>
    <w:rsid w:val="00401A1B"/>
    <w:rsid w:val="00401C57"/>
    <w:rsid w:val="00402EBA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100F9"/>
    <w:rsid w:val="004102CF"/>
    <w:rsid w:val="0041039D"/>
    <w:rsid w:val="0041064D"/>
    <w:rsid w:val="0041071D"/>
    <w:rsid w:val="00410E40"/>
    <w:rsid w:val="0041126B"/>
    <w:rsid w:val="00411389"/>
    <w:rsid w:val="00411742"/>
    <w:rsid w:val="00411A64"/>
    <w:rsid w:val="00411BB9"/>
    <w:rsid w:val="00411E7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E8"/>
    <w:rsid w:val="0041625D"/>
    <w:rsid w:val="0041634B"/>
    <w:rsid w:val="0041650B"/>
    <w:rsid w:val="0041666A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2124"/>
    <w:rsid w:val="004221BB"/>
    <w:rsid w:val="00422575"/>
    <w:rsid w:val="00422C92"/>
    <w:rsid w:val="00422CE5"/>
    <w:rsid w:val="00422DA0"/>
    <w:rsid w:val="00423027"/>
    <w:rsid w:val="00423082"/>
    <w:rsid w:val="0042309C"/>
    <w:rsid w:val="004233A5"/>
    <w:rsid w:val="0042351B"/>
    <w:rsid w:val="0042384E"/>
    <w:rsid w:val="00423B1D"/>
    <w:rsid w:val="00423F4D"/>
    <w:rsid w:val="0042496B"/>
    <w:rsid w:val="00424FDC"/>
    <w:rsid w:val="004259D2"/>
    <w:rsid w:val="00425FD1"/>
    <w:rsid w:val="004262A8"/>
    <w:rsid w:val="00426366"/>
    <w:rsid w:val="0042642B"/>
    <w:rsid w:val="004268CC"/>
    <w:rsid w:val="0042791D"/>
    <w:rsid w:val="00427B3A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A2"/>
    <w:rsid w:val="0043175F"/>
    <w:rsid w:val="00431A79"/>
    <w:rsid w:val="00431F90"/>
    <w:rsid w:val="00432038"/>
    <w:rsid w:val="0043216A"/>
    <w:rsid w:val="00432458"/>
    <w:rsid w:val="00432974"/>
    <w:rsid w:val="004330E9"/>
    <w:rsid w:val="00433279"/>
    <w:rsid w:val="004332F9"/>
    <w:rsid w:val="00433325"/>
    <w:rsid w:val="0043349D"/>
    <w:rsid w:val="00433CC6"/>
    <w:rsid w:val="00434322"/>
    <w:rsid w:val="00434940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714B"/>
    <w:rsid w:val="004373FB"/>
    <w:rsid w:val="00437A1E"/>
    <w:rsid w:val="00440277"/>
    <w:rsid w:val="00440D5E"/>
    <w:rsid w:val="00441756"/>
    <w:rsid w:val="00442146"/>
    <w:rsid w:val="00442676"/>
    <w:rsid w:val="004428CB"/>
    <w:rsid w:val="0044332F"/>
    <w:rsid w:val="004434FB"/>
    <w:rsid w:val="004435CF"/>
    <w:rsid w:val="004437D9"/>
    <w:rsid w:val="004443B2"/>
    <w:rsid w:val="0044441E"/>
    <w:rsid w:val="004445D6"/>
    <w:rsid w:val="00444A45"/>
    <w:rsid w:val="00444A73"/>
    <w:rsid w:val="00444C7D"/>
    <w:rsid w:val="004450E8"/>
    <w:rsid w:val="00445334"/>
    <w:rsid w:val="0044546D"/>
    <w:rsid w:val="00445D35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F5"/>
    <w:rsid w:val="00450223"/>
    <w:rsid w:val="004503C5"/>
    <w:rsid w:val="0045063A"/>
    <w:rsid w:val="00450766"/>
    <w:rsid w:val="00450ADC"/>
    <w:rsid w:val="00450C56"/>
    <w:rsid w:val="00450EBE"/>
    <w:rsid w:val="00450EDB"/>
    <w:rsid w:val="00451069"/>
    <w:rsid w:val="00451121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FF9"/>
    <w:rsid w:val="00454205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B69"/>
    <w:rsid w:val="00456BD9"/>
    <w:rsid w:val="00456C65"/>
    <w:rsid w:val="004571A4"/>
    <w:rsid w:val="00457263"/>
    <w:rsid w:val="0045750E"/>
    <w:rsid w:val="00457CA8"/>
    <w:rsid w:val="00457CFA"/>
    <w:rsid w:val="00457EFE"/>
    <w:rsid w:val="0046052A"/>
    <w:rsid w:val="004607A2"/>
    <w:rsid w:val="00460A48"/>
    <w:rsid w:val="00460B30"/>
    <w:rsid w:val="00460D72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274B"/>
    <w:rsid w:val="00462A3C"/>
    <w:rsid w:val="00462A69"/>
    <w:rsid w:val="004630EF"/>
    <w:rsid w:val="004630FF"/>
    <w:rsid w:val="0046327E"/>
    <w:rsid w:val="00463479"/>
    <w:rsid w:val="00463502"/>
    <w:rsid w:val="00463B86"/>
    <w:rsid w:val="00463CC1"/>
    <w:rsid w:val="004644E0"/>
    <w:rsid w:val="004646D9"/>
    <w:rsid w:val="004648B3"/>
    <w:rsid w:val="00464944"/>
    <w:rsid w:val="00466115"/>
    <w:rsid w:val="0046656E"/>
    <w:rsid w:val="0046684D"/>
    <w:rsid w:val="0046706D"/>
    <w:rsid w:val="004670FB"/>
    <w:rsid w:val="004673B2"/>
    <w:rsid w:val="00467557"/>
    <w:rsid w:val="00467B16"/>
    <w:rsid w:val="00467EDF"/>
    <w:rsid w:val="004702AA"/>
    <w:rsid w:val="00470304"/>
    <w:rsid w:val="0047038E"/>
    <w:rsid w:val="004705F1"/>
    <w:rsid w:val="0047067E"/>
    <w:rsid w:val="004708BE"/>
    <w:rsid w:val="00470C8F"/>
    <w:rsid w:val="00470D4D"/>
    <w:rsid w:val="00470F28"/>
    <w:rsid w:val="00470F4F"/>
    <w:rsid w:val="0047105F"/>
    <w:rsid w:val="00471084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D95"/>
    <w:rsid w:val="00473FE1"/>
    <w:rsid w:val="004740A0"/>
    <w:rsid w:val="00474892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CE9"/>
    <w:rsid w:val="00485D4E"/>
    <w:rsid w:val="0048620D"/>
    <w:rsid w:val="0048649D"/>
    <w:rsid w:val="0048699E"/>
    <w:rsid w:val="00486A26"/>
    <w:rsid w:val="00487A93"/>
    <w:rsid w:val="00487C12"/>
    <w:rsid w:val="00487CE6"/>
    <w:rsid w:val="00487E67"/>
    <w:rsid w:val="00490291"/>
    <w:rsid w:val="00490765"/>
    <w:rsid w:val="00490A5E"/>
    <w:rsid w:val="00490A98"/>
    <w:rsid w:val="00490D53"/>
    <w:rsid w:val="00491270"/>
    <w:rsid w:val="0049138E"/>
    <w:rsid w:val="004916CB"/>
    <w:rsid w:val="004917AE"/>
    <w:rsid w:val="004917CF"/>
    <w:rsid w:val="00491EA3"/>
    <w:rsid w:val="00491F31"/>
    <w:rsid w:val="00492205"/>
    <w:rsid w:val="00492B9B"/>
    <w:rsid w:val="00492BCA"/>
    <w:rsid w:val="00492D93"/>
    <w:rsid w:val="00492FB0"/>
    <w:rsid w:val="00493202"/>
    <w:rsid w:val="0049325D"/>
    <w:rsid w:val="004933D7"/>
    <w:rsid w:val="00493C8F"/>
    <w:rsid w:val="00493CDA"/>
    <w:rsid w:val="00493D5F"/>
    <w:rsid w:val="00493EB5"/>
    <w:rsid w:val="00493EB6"/>
    <w:rsid w:val="00494306"/>
    <w:rsid w:val="00494ABE"/>
    <w:rsid w:val="00494DCB"/>
    <w:rsid w:val="00494DE8"/>
    <w:rsid w:val="00494FE8"/>
    <w:rsid w:val="00495052"/>
    <w:rsid w:val="00495087"/>
    <w:rsid w:val="00495130"/>
    <w:rsid w:val="004951C7"/>
    <w:rsid w:val="0049529A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DC5"/>
    <w:rsid w:val="00496E59"/>
    <w:rsid w:val="00497705"/>
    <w:rsid w:val="00497BF2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DD0"/>
    <w:rsid w:val="004A0F5F"/>
    <w:rsid w:val="004A0FD4"/>
    <w:rsid w:val="004A0FE4"/>
    <w:rsid w:val="004A15FE"/>
    <w:rsid w:val="004A1A8E"/>
    <w:rsid w:val="004A1CDC"/>
    <w:rsid w:val="004A1D8C"/>
    <w:rsid w:val="004A1E30"/>
    <w:rsid w:val="004A1ECA"/>
    <w:rsid w:val="004A22B9"/>
    <w:rsid w:val="004A234A"/>
    <w:rsid w:val="004A2906"/>
    <w:rsid w:val="004A2F33"/>
    <w:rsid w:val="004A3267"/>
    <w:rsid w:val="004A33E1"/>
    <w:rsid w:val="004A34A2"/>
    <w:rsid w:val="004A3978"/>
    <w:rsid w:val="004A3B65"/>
    <w:rsid w:val="004A3F56"/>
    <w:rsid w:val="004A451C"/>
    <w:rsid w:val="004A5BFC"/>
    <w:rsid w:val="004A5E9D"/>
    <w:rsid w:val="004A5FE9"/>
    <w:rsid w:val="004A6634"/>
    <w:rsid w:val="004A6CF6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575"/>
    <w:rsid w:val="004B1978"/>
    <w:rsid w:val="004B1CC3"/>
    <w:rsid w:val="004B2105"/>
    <w:rsid w:val="004B242B"/>
    <w:rsid w:val="004B2807"/>
    <w:rsid w:val="004B2973"/>
    <w:rsid w:val="004B2B95"/>
    <w:rsid w:val="004B30D4"/>
    <w:rsid w:val="004B364C"/>
    <w:rsid w:val="004B37F4"/>
    <w:rsid w:val="004B3829"/>
    <w:rsid w:val="004B45D5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22F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27E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113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221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44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694"/>
    <w:rsid w:val="004D4833"/>
    <w:rsid w:val="004D4A96"/>
    <w:rsid w:val="004D4C1B"/>
    <w:rsid w:val="004D4D08"/>
    <w:rsid w:val="004D5281"/>
    <w:rsid w:val="004D53D7"/>
    <w:rsid w:val="004D5788"/>
    <w:rsid w:val="004D5B99"/>
    <w:rsid w:val="004D6033"/>
    <w:rsid w:val="004D66AA"/>
    <w:rsid w:val="004D66CD"/>
    <w:rsid w:val="004D67F4"/>
    <w:rsid w:val="004D70D4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13A"/>
    <w:rsid w:val="004E11F5"/>
    <w:rsid w:val="004E147B"/>
    <w:rsid w:val="004E1C9E"/>
    <w:rsid w:val="004E1E02"/>
    <w:rsid w:val="004E1F1A"/>
    <w:rsid w:val="004E2B50"/>
    <w:rsid w:val="004E2E9D"/>
    <w:rsid w:val="004E32C9"/>
    <w:rsid w:val="004E342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AD6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C8"/>
    <w:rsid w:val="004F04CA"/>
    <w:rsid w:val="004F0698"/>
    <w:rsid w:val="004F0A29"/>
    <w:rsid w:val="004F0D0A"/>
    <w:rsid w:val="004F1042"/>
    <w:rsid w:val="004F11EB"/>
    <w:rsid w:val="004F13DC"/>
    <w:rsid w:val="004F1AED"/>
    <w:rsid w:val="004F1C94"/>
    <w:rsid w:val="004F20FC"/>
    <w:rsid w:val="004F226B"/>
    <w:rsid w:val="004F231B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9F0"/>
    <w:rsid w:val="004F5B40"/>
    <w:rsid w:val="004F5DD3"/>
    <w:rsid w:val="004F5FED"/>
    <w:rsid w:val="004F6106"/>
    <w:rsid w:val="004F61DE"/>
    <w:rsid w:val="004F6468"/>
    <w:rsid w:val="004F6680"/>
    <w:rsid w:val="004F679F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202F"/>
    <w:rsid w:val="00502329"/>
    <w:rsid w:val="00502344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2ED"/>
    <w:rsid w:val="0050757B"/>
    <w:rsid w:val="005076E1"/>
    <w:rsid w:val="00507903"/>
    <w:rsid w:val="005100DF"/>
    <w:rsid w:val="0051048A"/>
    <w:rsid w:val="0051082B"/>
    <w:rsid w:val="00510842"/>
    <w:rsid w:val="00510B97"/>
    <w:rsid w:val="00510E72"/>
    <w:rsid w:val="00510ECC"/>
    <w:rsid w:val="0051171F"/>
    <w:rsid w:val="005118D8"/>
    <w:rsid w:val="00511A1C"/>
    <w:rsid w:val="00511FD7"/>
    <w:rsid w:val="00512385"/>
    <w:rsid w:val="005123ED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DBF"/>
    <w:rsid w:val="00516FC5"/>
    <w:rsid w:val="0051704B"/>
    <w:rsid w:val="00517230"/>
    <w:rsid w:val="0051766F"/>
    <w:rsid w:val="00517A1A"/>
    <w:rsid w:val="00517D6F"/>
    <w:rsid w:val="0052090A"/>
    <w:rsid w:val="00520B02"/>
    <w:rsid w:val="00520BFE"/>
    <w:rsid w:val="00521473"/>
    <w:rsid w:val="005218A5"/>
    <w:rsid w:val="00521D48"/>
    <w:rsid w:val="00521ED1"/>
    <w:rsid w:val="005223C5"/>
    <w:rsid w:val="00522784"/>
    <w:rsid w:val="00522A2C"/>
    <w:rsid w:val="00522A4C"/>
    <w:rsid w:val="00522DE1"/>
    <w:rsid w:val="005238D2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B7C"/>
    <w:rsid w:val="00525CCC"/>
    <w:rsid w:val="00525D95"/>
    <w:rsid w:val="00525E77"/>
    <w:rsid w:val="005261FF"/>
    <w:rsid w:val="00526210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E99"/>
    <w:rsid w:val="005349FA"/>
    <w:rsid w:val="00534EA6"/>
    <w:rsid w:val="00535011"/>
    <w:rsid w:val="005350C7"/>
    <w:rsid w:val="00535617"/>
    <w:rsid w:val="0053562C"/>
    <w:rsid w:val="0053567E"/>
    <w:rsid w:val="00535C43"/>
    <w:rsid w:val="00535CFA"/>
    <w:rsid w:val="00536263"/>
    <w:rsid w:val="0053630D"/>
    <w:rsid w:val="0053630E"/>
    <w:rsid w:val="005364F3"/>
    <w:rsid w:val="00536607"/>
    <w:rsid w:val="00536736"/>
    <w:rsid w:val="005369E3"/>
    <w:rsid w:val="00536A82"/>
    <w:rsid w:val="00536B76"/>
    <w:rsid w:val="00536EF8"/>
    <w:rsid w:val="0053707D"/>
    <w:rsid w:val="00537579"/>
    <w:rsid w:val="00537666"/>
    <w:rsid w:val="00537A73"/>
    <w:rsid w:val="00537C76"/>
    <w:rsid w:val="00537CB4"/>
    <w:rsid w:val="005407B1"/>
    <w:rsid w:val="00540F98"/>
    <w:rsid w:val="005410D4"/>
    <w:rsid w:val="00541340"/>
    <w:rsid w:val="0054162D"/>
    <w:rsid w:val="00541832"/>
    <w:rsid w:val="005419C8"/>
    <w:rsid w:val="00541BA4"/>
    <w:rsid w:val="00541C2F"/>
    <w:rsid w:val="00542468"/>
    <w:rsid w:val="0054252D"/>
    <w:rsid w:val="00542579"/>
    <w:rsid w:val="00542A1F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0E2"/>
    <w:rsid w:val="00547616"/>
    <w:rsid w:val="00547CE7"/>
    <w:rsid w:val="00550217"/>
    <w:rsid w:val="00550C05"/>
    <w:rsid w:val="00551707"/>
    <w:rsid w:val="005518D2"/>
    <w:rsid w:val="00551C40"/>
    <w:rsid w:val="00551FDB"/>
    <w:rsid w:val="005522B0"/>
    <w:rsid w:val="00552412"/>
    <w:rsid w:val="005528DE"/>
    <w:rsid w:val="00552F68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F6F"/>
    <w:rsid w:val="00557FA8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F94"/>
    <w:rsid w:val="005622F8"/>
    <w:rsid w:val="0056248B"/>
    <w:rsid w:val="00562601"/>
    <w:rsid w:val="00562912"/>
    <w:rsid w:val="00562D56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350"/>
    <w:rsid w:val="00565B1C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1B"/>
    <w:rsid w:val="005679FE"/>
    <w:rsid w:val="00567ADE"/>
    <w:rsid w:val="00567BF2"/>
    <w:rsid w:val="00567C00"/>
    <w:rsid w:val="00567C89"/>
    <w:rsid w:val="00567E24"/>
    <w:rsid w:val="00570117"/>
    <w:rsid w:val="0057047B"/>
    <w:rsid w:val="005704A3"/>
    <w:rsid w:val="005704B2"/>
    <w:rsid w:val="00570523"/>
    <w:rsid w:val="0057085D"/>
    <w:rsid w:val="00570A34"/>
    <w:rsid w:val="00570ABA"/>
    <w:rsid w:val="00570B5E"/>
    <w:rsid w:val="00570BEE"/>
    <w:rsid w:val="00570D03"/>
    <w:rsid w:val="00570D42"/>
    <w:rsid w:val="005710BD"/>
    <w:rsid w:val="005712EF"/>
    <w:rsid w:val="005713E2"/>
    <w:rsid w:val="0057141B"/>
    <w:rsid w:val="00571740"/>
    <w:rsid w:val="00571AD2"/>
    <w:rsid w:val="00571B31"/>
    <w:rsid w:val="00571BAB"/>
    <w:rsid w:val="00571BF0"/>
    <w:rsid w:val="0057203E"/>
    <w:rsid w:val="0057249C"/>
    <w:rsid w:val="00572654"/>
    <w:rsid w:val="00572D10"/>
    <w:rsid w:val="00572D11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797"/>
    <w:rsid w:val="00574C2C"/>
    <w:rsid w:val="00574CE3"/>
    <w:rsid w:val="00574F73"/>
    <w:rsid w:val="0057523A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8D7"/>
    <w:rsid w:val="005779D2"/>
    <w:rsid w:val="00577AE6"/>
    <w:rsid w:val="0058084A"/>
    <w:rsid w:val="005808A6"/>
    <w:rsid w:val="00580C87"/>
    <w:rsid w:val="00580F86"/>
    <w:rsid w:val="00580FCE"/>
    <w:rsid w:val="005815F0"/>
    <w:rsid w:val="0058180B"/>
    <w:rsid w:val="005821FD"/>
    <w:rsid w:val="00582268"/>
    <w:rsid w:val="00582703"/>
    <w:rsid w:val="0058290E"/>
    <w:rsid w:val="00582E28"/>
    <w:rsid w:val="00582FEA"/>
    <w:rsid w:val="0058376E"/>
    <w:rsid w:val="00583DDA"/>
    <w:rsid w:val="00583DEB"/>
    <w:rsid w:val="00583E3A"/>
    <w:rsid w:val="005843C1"/>
    <w:rsid w:val="00584F45"/>
    <w:rsid w:val="00585244"/>
    <w:rsid w:val="00585254"/>
    <w:rsid w:val="00585516"/>
    <w:rsid w:val="005858F1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7516"/>
    <w:rsid w:val="00587661"/>
    <w:rsid w:val="00587C0F"/>
    <w:rsid w:val="00587D43"/>
    <w:rsid w:val="005907CE"/>
    <w:rsid w:val="00590C9E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397"/>
    <w:rsid w:val="00592498"/>
    <w:rsid w:val="005924A5"/>
    <w:rsid w:val="00592B60"/>
    <w:rsid w:val="00592DF0"/>
    <w:rsid w:val="00592FC9"/>
    <w:rsid w:val="00593384"/>
    <w:rsid w:val="0059344F"/>
    <w:rsid w:val="0059407C"/>
    <w:rsid w:val="00594097"/>
    <w:rsid w:val="005946F4"/>
    <w:rsid w:val="00595D77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C90"/>
    <w:rsid w:val="005A2D8C"/>
    <w:rsid w:val="005A33BE"/>
    <w:rsid w:val="005A3452"/>
    <w:rsid w:val="005A3958"/>
    <w:rsid w:val="005A3D46"/>
    <w:rsid w:val="005A4130"/>
    <w:rsid w:val="005A486C"/>
    <w:rsid w:val="005A48BF"/>
    <w:rsid w:val="005A49F2"/>
    <w:rsid w:val="005A4B5E"/>
    <w:rsid w:val="005A4DA4"/>
    <w:rsid w:val="005A56A2"/>
    <w:rsid w:val="005A603D"/>
    <w:rsid w:val="005A60B2"/>
    <w:rsid w:val="005A6127"/>
    <w:rsid w:val="005A65AF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69B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E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875"/>
    <w:rsid w:val="005C1DAE"/>
    <w:rsid w:val="005C21AC"/>
    <w:rsid w:val="005C26C9"/>
    <w:rsid w:val="005C276F"/>
    <w:rsid w:val="005C2A4A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DA"/>
    <w:rsid w:val="005C54EE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C1F"/>
    <w:rsid w:val="005C711F"/>
    <w:rsid w:val="005C716E"/>
    <w:rsid w:val="005C7219"/>
    <w:rsid w:val="005C7716"/>
    <w:rsid w:val="005C797C"/>
    <w:rsid w:val="005D01F0"/>
    <w:rsid w:val="005D0572"/>
    <w:rsid w:val="005D0734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937"/>
    <w:rsid w:val="005D3245"/>
    <w:rsid w:val="005D348C"/>
    <w:rsid w:val="005D37C1"/>
    <w:rsid w:val="005D3D3B"/>
    <w:rsid w:val="005D3D77"/>
    <w:rsid w:val="005D3F5F"/>
    <w:rsid w:val="005D439E"/>
    <w:rsid w:val="005D4447"/>
    <w:rsid w:val="005D44F2"/>
    <w:rsid w:val="005D46BE"/>
    <w:rsid w:val="005D46C3"/>
    <w:rsid w:val="005D48AD"/>
    <w:rsid w:val="005D497D"/>
    <w:rsid w:val="005D5145"/>
    <w:rsid w:val="005D53A9"/>
    <w:rsid w:val="005D5ED3"/>
    <w:rsid w:val="005D611B"/>
    <w:rsid w:val="005D63E1"/>
    <w:rsid w:val="005D66D7"/>
    <w:rsid w:val="005D690E"/>
    <w:rsid w:val="005D6C73"/>
    <w:rsid w:val="005D6EE1"/>
    <w:rsid w:val="005D7151"/>
    <w:rsid w:val="005D71D0"/>
    <w:rsid w:val="005D72D3"/>
    <w:rsid w:val="005D7493"/>
    <w:rsid w:val="005D7541"/>
    <w:rsid w:val="005D7685"/>
    <w:rsid w:val="005D7864"/>
    <w:rsid w:val="005D787E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B41"/>
    <w:rsid w:val="005E0F47"/>
    <w:rsid w:val="005E0F55"/>
    <w:rsid w:val="005E1856"/>
    <w:rsid w:val="005E201C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2562"/>
    <w:rsid w:val="005F274F"/>
    <w:rsid w:val="005F2AE6"/>
    <w:rsid w:val="005F2EF2"/>
    <w:rsid w:val="005F2FC3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B3"/>
    <w:rsid w:val="006001C0"/>
    <w:rsid w:val="006004DE"/>
    <w:rsid w:val="00600995"/>
    <w:rsid w:val="00600BBF"/>
    <w:rsid w:val="00600C8F"/>
    <w:rsid w:val="00600EF4"/>
    <w:rsid w:val="00600F7D"/>
    <w:rsid w:val="00601066"/>
    <w:rsid w:val="0060107F"/>
    <w:rsid w:val="00601222"/>
    <w:rsid w:val="00601408"/>
    <w:rsid w:val="0060159F"/>
    <w:rsid w:val="006017D8"/>
    <w:rsid w:val="006018DD"/>
    <w:rsid w:val="006019C1"/>
    <w:rsid w:val="00601AB5"/>
    <w:rsid w:val="00601EF7"/>
    <w:rsid w:val="00602190"/>
    <w:rsid w:val="00602197"/>
    <w:rsid w:val="0060248D"/>
    <w:rsid w:val="00602B94"/>
    <w:rsid w:val="00602CB5"/>
    <w:rsid w:val="00602CD9"/>
    <w:rsid w:val="00602E62"/>
    <w:rsid w:val="00603773"/>
    <w:rsid w:val="006037F3"/>
    <w:rsid w:val="00603921"/>
    <w:rsid w:val="00603BC1"/>
    <w:rsid w:val="00603C09"/>
    <w:rsid w:val="00604E0D"/>
    <w:rsid w:val="00604E44"/>
    <w:rsid w:val="006055E5"/>
    <w:rsid w:val="006056D8"/>
    <w:rsid w:val="00605D83"/>
    <w:rsid w:val="0060624A"/>
    <w:rsid w:val="0060680C"/>
    <w:rsid w:val="006068A8"/>
    <w:rsid w:val="00606B1E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484"/>
    <w:rsid w:val="006115B5"/>
    <w:rsid w:val="00611AB0"/>
    <w:rsid w:val="00612219"/>
    <w:rsid w:val="00612353"/>
    <w:rsid w:val="00612628"/>
    <w:rsid w:val="006127F0"/>
    <w:rsid w:val="00612D03"/>
    <w:rsid w:val="00612E5C"/>
    <w:rsid w:val="00612F78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97E"/>
    <w:rsid w:val="00615B86"/>
    <w:rsid w:val="00615C80"/>
    <w:rsid w:val="00616321"/>
    <w:rsid w:val="0061684E"/>
    <w:rsid w:val="00616AF2"/>
    <w:rsid w:val="00616CEB"/>
    <w:rsid w:val="00616DB8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690"/>
    <w:rsid w:val="00623773"/>
    <w:rsid w:val="006239B6"/>
    <w:rsid w:val="00623BC4"/>
    <w:rsid w:val="00624328"/>
    <w:rsid w:val="006249B3"/>
    <w:rsid w:val="00624FAD"/>
    <w:rsid w:val="006255ED"/>
    <w:rsid w:val="00625626"/>
    <w:rsid w:val="00625D07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856"/>
    <w:rsid w:val="00634F26"/>
    <w:rsid w:val="00634FAC"/>
    <w:rsid w:val="00635074"/>
    <w:rsid w:val="006351C0"/>
    <w:rsid w:val="00635291"/>
    <w:rsid w:val="006355EB"/>
    <w:rsid w:val="006358B7"/>
    <w:rsid w:val="00635BAC"/>
    <w:rsid w:val="00635DFD"/>
    <w:rsid w:val="00635EC3"/>
    <w:rsid w:val="00635F0F"/>
    <w:rsid w:val="00636246"/>
    <w:rsid w:val="006364CA"/>
    <w:rsid w:val="00636541"/>
    <w:rsid w:val="0063659C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D91"/>
    <w:rsid w:val="00642E98"/>
    <w:rsid w:val="00643087"/>
    <w:rsid w:val="00643325"/>
    <w:rsid w:val="00643941"/>
    <w:rsid w:val="00644127"/>
    <w:rsid w:val="00644553"/>
    <w:rsid w:val="00644749"/>
    <w:rsid w:val="006447D2"/>
    <w:rsid w:val="006449C2"/>
    <w:rsid w:val="0064511E"/>
    <w:rsid w:val="00645334"/>
    <w:rsid w:val="00645348"/>
    <w:rsid w:val="0064534C"/>
    <w:rsid w:val="006453D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CFD"/>
    <w:rsid w:val="00651E5E"/>
    <w:rsid w:val="00652181"/>
    <w:rsid w:val="00652592"/>
    <w:rsid w:val="00652824"/>
    <w:rsid w:val="00652F13"/>
    <w:rsid w:val="006534F4"/>
    <w:rsid w:val="00653654"/>
    <w:rsid w:val="00653659"/>
    <w:rsid w:val="006536F1"/>
    <w:rsid w:val="00653A07"/>
    <w:rsid w:val="00653B6A"/>
    <w:rsid w:val="00653D2E"/>
    <w:rsid w:val="00653FA2"/>
    <w:rsid w:val="00653FEB"/>
    <w:rsid w:val="00654154"/>
    <w:rsid w:val="00654470"/>
    <w:rsid w:val="006547FA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DB"/>
    <w:rsid w:val="00656FD6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1EE"/>
    <w:rsid w:val="00661E55"/>
    <w:rsid w:val="0066211A"/>
    <w:rsid w:val="00662160"/>
    <w:rsid w:val="00662AB3"/>
    <w:rsid w:val="00662B04"/>
    <w:rsid w:val="00663425"/>
    <w:rsid w:val="006637F0"/>
    <w:rsid w:val="00663800"/>
    <w:rsid w:val="00663DDE"/>
    <w:rsid w:val="00663F9D"/>
    <w:rsid w:val="00664034"/>
    <w:rsid w:val="00664091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D3"/>
    <w:rsid w:val="00666079"/>
    <w:rsid w:val="00666363"/>
    <w:rsid w:val="00666626"/>
    <w:rsid w:val="00666E41"/>
    <w:rsid w:val="00666E61"/>
    <w:rsid w:val="00666E63"/>
    <w:rsid w:val="0066700A"/>
    <w:rsid w:val="00667328"/>
    <w:rsid w:val="0066746F"/>
    <w:rsid w:val="00667517"/>
    <w:rsid w:val="006675A5"/>
    <w:rsid w:val="00667E75"/>
    <w:rsid w:val="006700FA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500C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321"/>
    <w:rsid w:val="006827D1"/>
    <w:rsid w:val="006828B2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60D"/>
    <w:rsid w:val="00685689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288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8B1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D0D"/>
    <w:rsid w:val="00693D32"/>
    <w:rsid w:val="00693DE1"/>
    <w:rsid w:val="0069455E"/>
    <w:rsid w:val="006946D3"/>
    <w:rsid w:val="006949B2"/>
    <w:rsid w:val="00694DD6"/>
    <w:rsid w:val="006950F8"/>
    <w:rsid w:val="00695784"/>
    <w:rsid w:val="00695D73"/>
    <w:rsid w:val="00695E46"/>
    <w:rsid w:val="006961B4"/>
    <w:rsid w:val="006963E8"/>
    <w:rsid w:val="00696B98"/>
    <w:rsid w:val="00696E39"/>
    <w:rsid w:val="00697126"/>
    <w:rsid w:val="006971F0"/>
    <w:rsid w:val="006975D9"/>
    <w:rsid w:val="00697D5C"/>
    <w:rsid w:val="006A072E"/>
    <w:rsid w:val="006A0E88"/>
    <w:rsid w:val="006A1104"/>
    <w:rsid w:val="006A14CA"/>
    <w:rsid w:val="006A16AE"/>
    <w:rsid w:val="006A1B16"/>
    <w:rsid w:val="006A2189"/>
    <w:rsid w:val="006A21BB"/>
    <w:rsid w:val="006A2987"/>
    <w:rsid w:val="006A2CD4"/>
    <w:rsid w:val="006A3316"/>
    <w:rsid w:val="006A3432"/>
    <w:rsid w:val="006A3784"/>
    <w:rsid w:val="006A3A3D"/>
    <w:rsid w:val="006A3A93"/>
    <w:rsid w:val="006A4653"/>
    <w:rsid w:val="006A4B7A"/>
    <w:rsid w:val="006A4EE2"/>
    <w:rsid w:val="006A5043"/>
    <w:rsid w:val="006A5283"/>
    <w:rsid w:val="006A534A"/>
    <w:rsid w:val="006A572F"/>
    <w:rsid w:val="006A5ACC"/>
    <w:rsid w:val="006A6139"/>
    <w:rsid w:val="006A676C"/>
    <w:rsid w:val="006A7135"/>
    <w:rsid w:val="006A7146"/>
    <w:rsid w:val="006A7201"/>
    <w:rsid w:val="006A74DC"/>
    <w:rsid w:val="006A76A3"/>
    <w:rsid w:val="006A78C2"/>
    <w:rsid w:val="006A79DB"/>
    <w:rsid w:val="006B0158"/>
    <w:rsid w:val="006B05AC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54E"/>
    <w:rsid w:val="006B405D"/>
    <w:rsid w:val="006B43BE"/>
    <w:rsid w:val="006B4671"/>
    <w:rsid w:val="006B47B0"/>
    <w:rsid w:val="006B497B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7181"/>
    <w:rsid w:val="006B72CC"/>
    <w:rsid w:val="006B74F0"/>
    <w:rsid w:val="006B7748"/>
    <w:rsid w:val="006B77D8"/>
    <w:rsid w:val="006B7827"/>
    <w:rsid w:val="006B784F"/>
    <w:rsid w:val="006B7C1A"/>
    <w:rsid w:val="006B7CAC"/>
    <w:rsid w:val="006C0240"/>
    <w:rsid w:val="006C05A1"/>
    <w:rsid w:val="006C0628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773"/>
    <w:rsid w:val="006C3A1A"/>
    <w:rsid w:val="006C4106"/>
    <w:rsid w:val="006C4386"/>
    <w:rsid w:val="006C4614"/>
    <w:rsid w:val="006C46A0"/>
    <w:rsid w:val="006C47F5"/>
    <w:rsid w:val="006C48CA"/>
    <w:rsid w:val="006C492A"/>
    <w:rsid w:val="006C4B68"/>
    <w:rsid w:val="006C5E11"/>
    <w:rsid w:val="006C6152"/>
    <w:rsid w:val="006C69AB"/>
    <w:rsid w:val="006C6B2E"/>
    <w:rsid w:val="006C6B7B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D72"/>
    <w:rsid w:val="006D7FF3"/>
    <w:rsid w:val="006E0142"/>
    <w:rsid w:val="006E052E"/>
    <w:rsid w:val="006E0877"/>
    <w:rsid w:val="006E0AF7"/>
    <w:rsid w:val="006E0D05"/>
    <w:rsid w:val="006E0F4A"/>
    <w:rsid w:val="006E1633"/>
    <w:rsid w:val="006E170A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62F"/>
    <w:rsid w:val="006F1737"/>
    <w:rsid w:val="006F17B8"/>
    <w:rsid w:val="006F2023"/>
    <w:rsid w:val="006F20D1"/>
    <w:rsid w:val="006F2149"/>
    <w:rsid w:val="006F2192"/>
    <w:rsid w:val="006F21BF"/>
    <w:rsid w:val="006F2642"/>
    <w:rsid w:val="006F2F28"/>
    <w:rsid w:val="006F2FE3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05"/>
    <w:rsid w:val="006F6A4F"/>
    <w:rsid w:val="006F6CF5"/>
    <w:rsid w:val="006F6D6E"/>
    <w:rsid w:val="006F6EA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443"/>
    <w:rsid w:val="0070048B"/>
    <w:rsid w:val="0070090E"/>
    <w:rsid w:val="00700A6C"/>
    <w:rsid w:val="00700D73"/>
    <w:rsid w:val="0070123B"/>
    <w:rsid w:val="0070178A"/>
    <w:rsid w:val="007018DA"/>
    <w:rsid w:val="0070190F"/>
    <w:rsid w:val="00701A77"/>
    <w:rsid w:val="00701C6E"/>
    <w:rsid w:val="007028E1"/>
    <w:rsid w:val="00702BBB"/>
    <w:rsid w:val="00702CF2"/>
    <w:rsid w:val="00702F53"/>
    <w:rsid w:val="007030AF"/>
    <w:rsid w:val="00703C84"/>
    <w:rsid w:val="00703F92"/>
    <w:rsid w:val="007041C3"/>
    <w:rsid w:val="007041DC"/>
    <w:rsid w:val="0070434F"/>
    <w:rsid w:val="007046C5"/>
    <w:rsid w:val="00704D0B"/>
    <w:rsid w:val="00705901"/>
    <w:rsid w:val="00705B87"/>
    <w:rsid w:val="00705D39"/>
    <w:rsid w:val="007060C6"/>
    <w:rsid w:val="007065F2"/>
    <w:rsid w:val="007068E3"/>
    <w:rsid w:val="007069B8"/>
    <w:rsid w:val="007069D0"/>
    <w:rsid w:val="00706D74"/>
    <w:rsid w:val="00706E35"/>
    <w:rsid w:val="00707087"/>
    <w:rsid w:val="00707134"/>
    <w:rsid w:val="00707412"/>
    <w:rsid w:val="00707482"/>
    <w:rsid w:val="0070771B"/>
    <w:rsid w:val="00707D64"/>
    <w:rsid w:val="00707E57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349"/>
    <w:rsid w:val="007146AE"/>
    <w:rsid w:val="00714A00"/>
    <w:rsid w:val="00714AEA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20520"/>
    <w:rsid w:val="00720A7B"/>
    <w:rsid w:val="00720AD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4156"/>
    <w:rsid w:val="007244F1"/>
    <w:rsid w:val="007245C6"/>
    <w:rsid w:val="007245E0"/>
    <w:rsid w:val="00724626"/>
    <w:rsid w:val="00724764"/>
    <w:rsid w:val="007247AC"/>
    <w:rsid w:val="00724C90"/>
    <w:rsid w:val="00724DE3"/>
    <w:rsid w:val="00725644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2F43"/>
    <w:rsid w:val="007330CF"/>
    <w:rsid w:val="007331A4"/>
    <w:rsid w:val="007338A1"/>
    <w:rsid w:val="007339DD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EB9"/>
    <w:rsid w:val="00745F04"/>
    <w:rsid w:val="0074619F"/>
    <w:rsid w:val="00746261"/>
    <w:rsid w:val="007465A6"/>
    <w:rsid w:val="0074690A"/>
    <w:rsid w:val="00746BBA"/>
    <w:rsid w:val="00746F1B"/>
    <w:rsid w:val="00747136"/>
    <w:rsid w:val="007471CB"/>
    <w:rsid w:val="0074785A"/>
    <w:rsid w:val="00747EDE"/>
    <w:rsid w:val="007500EF"/>
    <w:rsid w:val="0075013F"/>
    <w:rsid w:val="007503F9"/>
    <w:rsid w:val="007506B4"/>
    <w:rsid w:val="00750A40"/>
    <w:rsid w:val="00750CE5"/>
    <w:rsid w:val="00750DAD"/>
    <w:rsid w:val="00750F70"/>
    <w:rsid w:val="00750FBE"/>
    <w:rsid w:val="0075102F"/>
    <w:rsid w:val="0075115B"/>
    <w:rsid w:val="007519E0"/>
    <w:rsid w:val="00751FFA"/>
    <w:rsid w:val="00752089"/>
    <w:rsid w:val="007520C7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761"/>
    <w:rsid w:val="00755868"/>
    <w:rsid w:val="00755AE3"/>
    <w:rsid w:val="007564EA"/>
    <w:rsid w:val="00756618"/>
    <w:rsid w:val="00756840"/>
    <w:rsid w:val="00756A15"/>
    <w:rsid w:val="00756AD4"/>
    <w:rsid w:val="00756C2E"/>
    <w:rsid w:val="00756E22"/>
    <w:rsid w:val="00756FAE"/>
    <w:rsid w:val="007572CA"/>
    <w:rsid w:val="00757B1A"/>
    <w:rsid w:val="00757D4C"/>
    <w:rsid w:val="00757DD6"/>
    <w:rsid w:val="00757E10"/>
    <w:rsid w:val="00760300"/>
    <w:rsid w:val="0076081F"/>
    <w:rsid w:val="0076090A"/>
    <w:rsid w:val="00760C3F"/>
    <w:rsid w:val="00760CA1"/>
    <w:rsid w:val="007612B1"/>
    <w:rsid w:val="0076144D"/>
    <w:rsid w:val="00761A30"/>
    <w:rsid w:val="00761F0C"/>
    <w:rsid w:val="00761F8F"/>
    <w:rsid w:val="0076200D"/>
    <w:rsid w:val="00762C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DBA"/>
    <w:rsid w:val="007672E1"/>
    <w:rsid w:val="007675DB"/>
    <w:rsid w:val="00767870"/>
    <w:rsid w:val="00767D93"/>
    <w:rsid w:val="00767EA4"/>
    <w:rsid w:val="007700A6"/>
    <w:rsid w:val="0077049D"/>
    <w:rsid w:val="00770912"/>
    <w:rsid w:val="00770DB5"/>
    <w:rsid w:val="00771483"/>
    <w:rsid w:val="00771741"/>
    <w:rsid w:val="00771899"/>
    <w:rsid w:val="00771B70"/>
    <w:rsid w:val="00771D9D"/>
    <w:rsid w:val="00771EEC"/>
    <w:rsid w:val="00771F90"/>
    <w:rsid w:val="00772112"/>
    <w:rsid w:val="00772447"/>
    <w:rsid w:val="0077244C"/>
    <w:rsid w:val="00772E58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947"/>
    <w:rsid w:val="00780DE5"/>
    <w:rsid w:val="00780FDD"/>
    <w:rsid w:val="00781BB0"/>
    <w:rsid w:val="007822A0"/>
    <w:rsid w:val="0078256E"/>
    <w:rsid w:val="007829A7"/>
    <w:rsid w:val="00782D4A"/>
    <w:rsid w:val="00782EC7"/>
    <w:rsid w:val="007830A6"/>
    <w:rsid w:val="00783295"/>
    <w:rsid w:val="00783312"/>
    <w:rsid w:val="007833BC"/>
    <w:rsid w:val="00783489"/>
    <w:rsid w:val="0078354A"/>
    <w:rsid w:val="00783664"/>
    <w:rsid w:val="00783816"/>
    <w:rsid w:val="00784076"/>
    <w:rsid w:val="007842B7"/>
    <w:rsid w:val="00784682"/>
    <w:rsid w:val="007849BB"/>
    <w:rsid w:val="00784C0B"/>
    <w:rsid w:val="00784C98"/>
    <w:rsid w:val="00784E94"/>
    <w:rsid w:val="00784EA1"/>
    <w:rsid w:val="007857CA"/>
    <w:rsid w:val="00785ECD"/>
    <w:rsid w:val="00785FD0"/>
    <w:rsid w:val="007865B0"/>
    <w:rsid w:val="007865ED"/>
    <w:rsid w:val="007866D1"/>
    <w:rsid w:val="00786905"/>
    <w:rsid w:val="00787214"/>
    <w:rsid w:val="00787C7C"/>
    <w:rsid w:val="00787EC6"/>
    <w:rsid w:val="00790050"/>
    <w:rsid w:val="00790D9F"/>
    <w:rsid w:val="00790FB8"/>
    <w:rsid w:val="00791084"/>
    <w:rsid w:val="0079112F"/>
    <w:rsid w:val="007917C3"/>
    <w:rsid w:val="00791F6C"/>
    <w:rsid w:val="00792387"/>
    <w:rsid w:val="00792902"/>
    <w:rsid w:val="00792EA1"/>
    <w:rsid w:val="00793402"/>
    <w:rsid w:val="0079392A"/>
    <w:rsid w:val="00793B73"/>
    <w:rsid w:val="00793F1D"/>
    <w:rsid w:val="00794ECB"/>
    <w:rsid w:val="0079514F"/>
    <w:rsid w:val="00795742"/>
    <w:rsid w:val="00795A5D"/>
    <w:rsid w:val="00796537"/>
    <w:rsid w:val="007967DD"/>
    <w:rsid w:val="007967E4"/>
    <w:rsid w:val="00796812"/>
    <w:rsid w:val="00796A0B"/>
    <w:rsid w:val="00797183"/>
    <w:rsid w:val="00797619"/>
    <w:rsid w:val="007976CE"/>
    <w:rsid w:val="007A06EC"/>
    <w:rsid w:val="007A0805"/>
    <w:rsid w:val="007A08E5"/>
    <w:rsid w:val="007A1268"/>
    <w:rsid w:val="007A133F"/>
    <w:rsid w:val="007A1899"/>
    <w:rsid w:val="007A23B7"/>
    <w:rsid w:val="007A23D6"/>
    <w:rsid w:val="007A2427"/>
    <w:rsid w:val="007A24C2"/>
    <w:rsid w:val="007A2E3A"/>
    <w:rsid w:val="007A3124"/>
    <w:rsid w:val="007A3138"/>
    <w:rsid w:val="007A36CB"/>
    <w:rsid w:val="007A3830"/>
    <w:rsid w:val="007A385E"/>
    <w:rsid w:val="007A3904"/>
    <w:rsid w:val="007A3C04"/>
    <w:rsid w:val="007A3F8C"/>
    <w:rsid w:val="007A43E9"/>
    <w:rsid w:val="007A44A7"/>
    <w:rsid w:val="007A4640"/>
    <w:rsid w:val="007A4D91"/>
    <w:rsid w:val="007A508E"/>
    <w:rsid w:val="007A53AA"/>
    <w:rsid w:val="007A551C"/>
    <w:rsid w:val="007A5ABA"/>
    <w:rsid w:val="007A5D9F"/>
    <w:rsid w:val="007A609F"/>
    <w:rsid w:val="007A6360"/>
    <w:rsid w:val="007A661B"/>
    <w:rsid w:val="007A662C"/>
    <w:rsid w:val="007A6752"/>
    <w:rsid w:val="007A6A94"/>
    <w:rsid w:val="007A6B21"/>
    <w:rsid w:val="007A6F05"/>
    <w:rsid w:val="007A6F6F"/>
    <w:rsid w:val="007A6F8D"/>
    <w:rsid w:val="007A729F"/>
    <w:rsid w:val="007A73DA"/>
    <w:rsid w:val="007A765C"/>
    <w:rsid w:val="007A7F95"/>
    <w:rsid w:val="007B0C77"/>
    <w:rsid w:val="007B0D21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408D"/>
    <w:rsid w:val="007B4560"/>
    <w:rsid w:val="007B45E4"/>
    <w:rsid w:val="007B48B8"/>
    <w:rsid w:val="007B5268"/>
    <w:rsid w:val="007B5455"/>
    <w:rsid w:val="007B5AD3"/>
    <w:rsid w:val="007B5E76"/>
    <w:rsid w:val="007B615B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C07E6"/>
    <w:rsid w:val="007C08D2"/>
    <w:rsid w:val="007C0AD6"/>
    <w:rsid w:val="007C165B"/>
    <w:rsid w:val="007C1C2C"/>
    <w:rsid w:val="007C1F62"/>
    <w:rsid w:val="007C2FDD"/>
    <w:rsid w:val="007C3176"/>
    <w:rsid w:val="007C33C2"/>
    <w:rsid w:val="007C3514"/>
    <w:rsid w:val="007C3534"/>
    <w:rsid w:val="007C3AB8"/>
    <w:rsid w:val="007C3D06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E11"/>
    <w:rsid w:val="007C7E5F"/>
    <w:rsid w:val="007C7E91"/>
    <w:rsid w:val="007C7FE2"/>
    <w:rsid w:val="007D014B"/>
    <w:rsid w:val="007D04EB"/>
    <w:rsid w:val="007D08A8"/>
    <w:rsid w:val="007D1172"/>
    <w:rsid w:val="007D16C8"/>
    <w:rsid w:val="007D192D"/>
    <w:rsid w:val="007D1C80"/>
    <w:rsid w:val="007D1F20"/>
    <w:rsid w:val="007D21EA"/>
    <w:rsid w:val="007D2482"/>
    <w:rsid w:val="007D2547"/>
    <w:rsid w:val="007D27B1"/>
    <w:rsid w:val="007D2C49"/>
    <w:rsid w:val="007D2E41"/>
    <w:rsid w:val="007D309A"/>
    <w:rsid w:val="007D34BA"/>
    <w:rsid w:val="007D3578"/>
    <w:rsid w:val="007D3C25"/>
    <w:rsid w:val="007D3EAE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EDB"/>
    <w:rsid w:val="007D73D2"/>
    <w:rsid w:val="007D78A0"/>
    <w:rsid w:val="007D7A43"/>
    <w:rsid w:val="007D7C37"/>
    <w:rsid w:val="007D7CF3"/>
    <w:rsid w:val="007D7E66"/>
    <w:rsid w:val="007D7F03"/>
    <w:rsid w:val="007E02C4"/>
    <w:rsid w:val="007E0770"/>
    <w:rsid w:val="007E0B05"/>
    <w:rsid w:val="007E0C3B"/>
    <w:rsid w:val="007E0EDA"/>
    <w:rsid w:val="007E114F"/>
    <w:rsid w:val="007E116D"/>
    <w:rsid w:val="007E138B"/>
    <w:rsid w:val="007E138E"/>
    <w:rsid w:val="007E142A"/>
    <w:rsid w:val="007E1752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423"/>
    <w:rsid w:val="007E4F5C"/>
    <w:rsid w:val="007E4FA6"/>
    <w:rsid w:val="007E521C"/>
    <w:rsid w:val="007E53F6"/>
    <w:rsid w:val="007E55DA"/>
    <w:rsid w:val="007E5690"/>
    <w:rsid w:val="007E5C71"/>
    <w:rsid w:val="007E5ED4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A42"/>
    <w:rsid w:val="007F0C6E"/>
    <w:rsid w:val="007F0E1B"/>
    <w:rsid w:val="007F0E2B"/>
    <w:rsid w:val="007F0F4A"/>
    <w:rsid w:val="007F138A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296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CCA"/>
    <w:rsid w:val="007F6E61"/>
    <w:rsid w:val="007F6FD1"/>
    <w:rsid w:val="007F7034"/>
    <w:rsid w:val="007F75ED"/>
    <w:rsid w:val="007F7E07"/>
    <w:rsid w:val="007F7EA0"/>
    <w:rsid w:val="00800019"/>
    <w:rsid w:val="008003FF"/>
    <w:rsid w:val="00800410"/>
    <w:rsid w:val="00800491"/>
    <w:rsid w:val="008004F4"/>
    <w:rsid w:val="00801241"/>
    <w:rsid w:val="0080128B"/>
    <w:rsid w:val="00801304"/>
    <w:rsid w:val="0080152A"/>
    <w:rsid w:val="00801BC2"/>
    <w:rsid w:val="00802440"/>
    <w:rsid w:val="00802B64"/>
    <w:rsid w:val="00802F8F"/>
    <w:rsid w:val="00802FD3"/>
    <w:rsid w:val="00803421"/>
    <w:rsid w:val="00803769"/>
    <w:rsid w:val="0080392D"/>
    <w:rsid w:val="00803CCE"/>
    <w:rsid w:val="00803FAC"/>
    <w:rsid w:val="00804420"/>
    <w:rsid w:val="00804B8F"/>
    <w:rsid w:val="00804BFA"/>
    <w:rsid w:val="00804C8A"/>
    <w:rsid w:val="00805434"/>
    <w:rsid w:val="008059B1"/>
    <w:rsid w:val="00805E60"/>
    <w:rsid w:val="00805EFB"/>
    <w:rsid w:val="00806526"/>
    <w:rsid w:val="00806598"/>
    <w:rsid w:val="0080668F"/>
    <w:rsid w:val="00806B87"/>
    <w:rsid w:val="00806DF8"/>
    <w:rsid w:val="00807938"/>
    <w:rsid w:val="008079B5"/>
    <w:rsid w:val="00810384"/>
    <w:rsid w:val="0081066C"/>
    <w:rsid w:val="00810CA5"/>
    <w:rsid w:val="00810D60"/>
    <w:rsid w:val="00810F07"/>
    <w:rsid w:val="00810FE2"/>
    <w:rsid w:val="008110A6"/>
    <w:rsid w:val="0081110E"/>
    <w:rsid w:val="0081111E"/>
    <w:rsid w:val="00811672"/>
    <w:rsid w:val="008116D6"/>
    <w:rsid w:val="008117B1"/>
    <w:rsid w:val="00811ED5"/>
    <w:rsid w:val="00811EEE"/>
    <w:rsid w:val="00812371"/>
    <w:rsid w:val="0081255A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BF7"/>
    <w:rsid w:val="008153D7"/>
    <w:rsid w:val="008154CB"/>
    <w:rsid w:val="008157FA"/>
    <w:rsid w:val="00815BBC"/>
    <w:rsid w:val="00815C92"/>
    <w:rsid w:val="00816340"/>
    <w:rsid w:val="008165BF"/>
    <w:rsid w:val="0081671F"/>
    <w:rsid w:val="00816FF3"/>
    <w:rsid w:val="0081701D"/>
    <w:rsid w:val="00817051"/>
    <w:rsid w:val="008175F6"/>
    <w:rsid w:val="00817687"/>
    <w:rsid w:val="008179D9"/>
    <w:rsid w:val="008179DD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9F"/>
    <w:rsid w:val="00822836"/>
    <w:rsid w:val="00822894"/>
    <w:rsid w:val="00822B96"/>
    <w:rsid w:val="00822C4D"/>
    <w:rsid w:val="00822E41"/>
    <w:rsid w:val="00822E8C"/>
    <w:rsid w:val="008233F0"/>
    <w:rsid w:val="008235AF"/>
    <w:rsid w:val="008236D3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A4"/>
    <w:rsid w:val="00826FB3"/>
    <w:rsid w:val="008273B9"/>
    <w:rsid w:val="00827677"/>
    <w:rsid w:val="00827825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774"/>
    <w:rsid w:val="00836377"/>
    <w:rsid w:val="0083653C"/>
    <w:rsid w:val="008368F0"/>
    <w:rsid w:val="0083693E"/>
    <w:rsid w:val="008370B0"/>
    <w:rsid w:val="0083743F"/>
    <w:rsid w:val="00837764"/>
    <w:rsid w:val="008377C7"/>
    <w:rsid w:val="00837B28"/>
    <w:rsid w:val="00837CFB"/>
    <w:rsid w:val="00837E29"/>
    <w:rsid w:val="0084002D"/>
    <w:rsid w:val="0084048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2B2"/>
    <w:rsid w:val="00843385"/>
    <w:rsid w:val="008434E7"/>
    <w:rsid w:val="00843B64"/>
    <w:rsid w:val="00843F52"/>
    <w:rsid w:val="008440A7"/>
    <w:rsid w:val="00844151"/>
    <w:rsid w:val="00844301"/>
    <w:rsid w:val="0084493D"/>
    <w:rsid w:val="00844E9E"/>
    <w:rsid w:val="0084573C"/>
    <w:rsid w:val="008457FF"/>
    <w:rsid w:val="00845D31"/>
    <w:rsid w:val="00845FCE"/>
    <w:rsid w:val="0084614C"/>
    <w:rsid w:val="0084623E"/>
    <w:rsid w:val="008462C1"/>
    <w:rsid w:val="008463ED"/>
    <w:rsid w:val="00846512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887"/>
    <w:rsid w:val="008529A6"/>
    <w:rsid w:val="00852D5F"/>
    <w:rsid w:val="00852D77"/>
    <w:rsid w:val="00852DB7"/>
    <w:rsid w:val="00852DFB"/>
    <w:rsid w:val="00852EF2"/>
    <w:rsid w:val="00853A8C"/>
    <w:rsid w:val="00853ACD"/>
    <w:rsid w:val="00853C84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643"/>
    <w:rsid w:val="008568F2"/>
    <w:rsid w:val="00856AD6"/>
    <w:rsid w:val="00856C33"/>
    <w:rsid w:val="00856E93"/>
    <w:rsid w:val="00856EED"/>
    <w:rsid w:val="00857033"/>
    <w:rsid w:val="00857163"/>
    <w:rsid w:val="008579DB"/>
    <w:rsid w:val="00857B38"/>
    <w:rsid w:val="00857C8B"/>
    <w:rsid w:val="00857E2B"/>
    <w:rsid w:val="008604EF"/>
    <w:rsid w:val="00860683"/>
    <w:rsid w:val="00860799"/>
    <w:rsid w:val="00860987"/>
    <w:rsid w:val="00860A80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D3"/>
    <w:rsid w:val="0086393E"/>
    <w:rsid w:val="00863AD0"/>
    <w:rsid w:val="00863C0E"/>
    <w:rsid w:val="00864197"/>
    <w:rsid w:val="008643A7"/>
    <w:rsid w:val="008644F8"/>
    <w:rsid w:val="008648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9C0"/>
    <w:rsid w:val="00866AB3"/>
    <w:rsid w:val="00866F34"/>
    <w:rsid w:val="008670D7"/>
    <w:rsid w:val="0086717F"/>
    <w:rsid w:val="00867212"/>
    <w:rsid w:val="0086747B"/>
    <w:rsid w:val="008674D9"/>
    <w:rsid w:val="00867B8C"/>
    <w:rsid w:val="00867C5D"/>
    <w:rsid w:val="00867EBE"/>
    <w:rsid w:val="00870060"/>
    <w:rsid w:val="00870648"/>
    <w:rsid w:val="00870AF5"/>
    <w:rsid w:val="00870C73"/>
    <w:rsid w:val="00870C79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359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3CD"/>
    <w:rsid w:val="008753FC"/>
    <w:rsid w:val="008757E3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4C7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93E"/>
    <w:rsid w:val="008869FF"/>
    <w:rsid w:val="00886CDF"/>
    <w:rsid w:val="008872FD"/>
    <w:rsid w:val="0088780B"/>
    <w:rsid w:val="00887951"/>
    <w:rsid w:val="00887957"/>
    <w:rsid w:val="00887A69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286"/>
    <w:rsid w:val="0089255E"/>
    <w:rsid w:val="0089272A"/>
    <w:rsid w:val="008927AD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CB"/>
    <w:rsid w:val="008947B1"/>
    <w:rsid w:val="008948DE"/>
    <w:rsid w:val="0089513B"/>
    <w:rsid w:val="008958B6"/>
    <w:rsid w:val="0089606D"/>
    <w:rsid w:val="008961C0"/>
    <w:rsid w:val="008962A3"/>
    <w:rsid w:val="008963D7"/>
    <w:rsid w:val="008964F9"/>
    <w:rsid w:val="008965E9"/>
    <w:rsid w:val="008966F7"/>
    <w:rsid w:val="00896782"/>
    <w:rsid w:val="0089688B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FE5"/>
    <w:rsid w:val="008A61DD"/>
    <w:rsid w:val="008A6A2B"/>
    <w:rsid w:val="008A70E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3C9"/>
    <w:rsid w:val="008B3925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A02"/>
    <w:rsid w:val="008B6A6E"/>
    <w:rsid w:val="008B6C46"/>
    <w:rsid w:val="008B6CCB"/>
    <w:rsid w:val="008B72C7"/>
    <w:rsid w:val="008B7CE7"/>
    <w:rsid w:val="008C0270"/>
    <w:rsid w:val="008C02E4"/>
    <w:rsid w:val="008C0705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5310"/>
    <w:rsid w:val="008C5C7E"/>
    <w:rsid w:val="008C61DD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BDF"/>
    <w:rsid w:val="008D104F"/>
    <w:rsid w:val="008D1583"/>
    <w:rsid w:val="008D1D7D"/>
    <w:rsid w:val="008D1DCF"/>
    <w:rsid w:val="008D1FB7"/>
    <w:rsid w:val="008D2015"/>
    <w:rsid w:val="008D2287"/>
    <w:rsid w:val="008D22B2"/>
    <w:rsid w:val="008D23BA"/>
    <w:rsid w:val="008D2687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604"/>
    <w:rsid w:val="008D4832"/>
    <w:rsid w:val="008D494A"/>
    <w:rsid w:val="008D5CE7"/>
    <w:rsid w:val="008D5D6A"/>
    <w:rsid w:val="008D5E24"/>
    <w:rsid w:val="008D5E33"/>
    <w:rsid w:val="008D60B2"/>
    <w:rsid w:val="008D634E"/>
    <w:rsid w:val="008D6735"/>
    <w:rsid w:val="008D6899"/>
    <w:rsid w:val="008D69A5"/>
    <w:rsid w:val="008D6ADE"/>
    <w:rsid w:val="008D6B5A"/>
    <w:rsid w:val="008D6EAB"/>
    <w:rsid w:val="008D6F4A"/>
    <w:rsid w:val="008D70CF"/>
    <w:rsid w:val="008D7494"/>
    <w:rsid w:val="008D774E"/>
    <w:rsid w:val="008D7B35"/>
    <w:rsid w:val="008D7C28"/>
    <w:rsid w:val="008D7CCE"/>
    <w:rsid w:val="008E06D8"/>
    <w:rsid w:val="008E09BF"/>
    <w:rsid w:val="008E0BB3"/>
    <w:rsid w:val="008E0E58"/>
    <w:rsid w:val="008E0FBD"/>
    <w:rsid w:val="008E10FB"/>
    <w:rsid w:val="008E15AB"/>
    <w:rsid w:val="008E16EC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B51"/>
    <w:rsid w:val="008E3D24"/>
    <w:rsid w:val="008E429F"/>
    <w:rsid w:val="008E435C"/>
    <w:rsid w:val="008E45F3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978"/>
    <w:rsid w:val="008E7AA3"/>
    <w:rsid w:val="008E7E68"/>
    <w:rsid w:val="008F0761"/>
    <w:rsid w:val="008F0A86"/>
    <w:rsid w:val="008F0AFF"/>
    <w:rsid w:val="008F1333"/>
    <w:rsid w:val="008F1550"/>
    <w:rsid w:val="008F17F3"/>
    <w:rsid w:val="008F1A5D"/>
    <w:rsid w:val="008F1B23"/>
    <w:rsid w:val="008F1C32"/>
    <w:rsid w:val="008F1C51"/>
    <w:rsid w:val="008F20C7"/>
    <w:rsid w:val="008F2943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80F"/>
    <w:rsid w:val="008F7EBF"/>
    <w:rsid w:val="008F7EE4"/>
    <w:rsid w:val="008F7EFA"/>
    <w:rsid w:val="0090020A"/>
    <w:rsid w:val="00900335"/>
    <w:rsid w:val="00900766"/>
    <w:rsid w:val="00900FA0"/>
    <w:rsid w:val="0090102E"/>
    <w:rsid w:val="0090109C"/>
    <w:rsid w:val="00901279"/>
    <w:rsid w:val="00901374"/>
    <w:rsid w:val="0090266B"/>
    <w:rsid w:val="00902B08"/>
    <w:rsid w:val="00902D35"/>
    <w:rsid w:val="00902D9B"/>
    <w:rsid w:val="00903146"/>
    <w:rsid w:val="0090348B"/>
    <w:rsid w:val="00903870"/>
    <w:rsid w:val="00903962"/>
    <w:rsid w:val="00903B65"/>
    <w:rsid w:val="00903E4F"/>
    <w:rsid w:val="00903F3D"/>
    <w:rsid w:val="00904114"/>
    <w:rsid w:val="009042D3"/>
    <w:rsid w:val="00904846"/>
    <w:rsid w:val="009048D5"/>
    <w:rsid w:val="00904A4C"/>
    <w:rsid w:val="00904B54"/>
    <w:rsid w:val="00904F0A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F55"/>
    <w:rsid w:val="0091049D"/>
    <w:rsid w:val="00910702"/>
    <w:rsid w:val="00910B68"/>
    <w:rsid w:val="00910F90"/>
    <w:rsid w:val="009110E9"/>
    <w:rsid w:val="009113B4"/>
    <w:rsid w:val="00911562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894"/>
    <w:rsid w:val="0091396B"/>
    <w:rsid w:val="00913BE2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82"/>
    <w:rsid w:val="00916DEC"/>
    <w:rsid w:val="00917276"/>
    <w:rsid w:val="009176E3"/>
    <w:rsid w:val="009201B7"/>
    <w:rsid w:val="009201F6"/>
    <w:rsid w:val="009204C9"/>
    <w:rsid w:val="0092067F"/>
    <w:rsid w:val="00920840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3176"/>
    <w:rsid w:val="00923183"/>
    <w:rsid w:val="009231B4"/>
    <w:rsid w:val="0092328B"/>
    <w:rsid w:val="00923876"/>
    <w:rsid w:val="00923F07"/>
    <w:rsid w:val="00923FBA"/>
    <w:rsid w:val="00924A46"/>
    <w:rsid w:val="00924D7F"/>
    <w:rsid w:val="0092504D"/>
    <w:rsid w:val="009252A6"/>
    <w:rsid w:val="00925847"/>
    <w:rsid w:val="00925A64"/>
    <w:rsid w:val="00925D3A"/>
    <w:rsid w:val="009264FF"/>
    <w:rsid w:val="009265B8"/>
    <w:rsid w:val="00926768"/>
    <w:rsid w:val="00927909"/>
    <w:rsid w:val="00927D42"/>
    <w:rsid w:val="0093001A"/>
    <w:rsid w:val="00930055"/>
    <w:rsid w:val="009301DE"/>
    <w:rsid w:val="009306DC"/>
    <w:rsid w:val="00930BE7"/>
    <w:rsid w:val="00931CB1"/>
    <w:rsid w:val="00931FA3"/>
    <w:rsid w:val="009321CE"/>
    <w:rsid w:val="0093282C"/>
    <w:rsid w:val="00932BFC"/>
    <w:rsid w:val="00932C00"/>
    <w:rsid w:val="009334EB"/>
    <w:rsid w:val="00933864"/>
    <w:rsid w:val="00933DDD"/>
    <w:rsid w:val="0093432D"/>
    <w:rsid w:val="0093435D"/>
    <w:rsid w:val="0093445B"/>
    <w:rsid w:val="0093488C"/>
    <w:rsid w:val="0093499B"/>
    <w:rsid w:val="00934F74"/>
    <w:rsid w:val="0093546B"/>
    <w:rsid w:val="00935BA7"/>
    <w:rsid w:val="00935D1B"/>
    <w:rsid w:val="009361CE"/>
    <w:rsid w:val="0093670F"/>
    <w:rsid w:val="009369DB"/>
    <w:rsid w:val="00936E0C"/>
    <w:rsid w:val="00936E3A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1240"/>
    <w:rsid w:val="00941267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2F1"/>
    <w:rsid w:val="009443C8"/>
    <w:rsid w:val="00944766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5032E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B8"/>
    <w:rsid w:val="00952634"/>
    <w:rsid w:val="00952A27"/>
    <w:rsid w:val="0095303D"/>
    <w:rsid w:val="0095317E"/>
    <w:rsid w:val="00953367"/>
    <w:rsid w:val="00953494"/>
    <w:rsid w:val="00953C45"/>
    <w:rsid w:val="00953D2E"/>
    <w:rsid w:val="00953F41"/>
    <w:rsid w:val="00954441"/>
    <w:rsid w:val="0095462C"/>
    <w:rsid w:val="00954ADA"/>
    <w:rsid w:val="00954B2C"/>
    <w:rsid w:val="00954D16"/>
    <w:rsid w:val="00954DFC"/>
    <w:rsid w:val="0095541C"/>
    <w:rsid w:val="00955555"/>
    <w:rsid w:val="0095596E"/>
    <w:rsid w:val="009559C6"/>
    <w:rsid w:val="009559F9"/>
    <w:rsid w:val="00955B7A"/>
    <w:rsid w:val="009562BF"/>
    <w:rsid w:val="00956326"/>
    <w:rsid w:val="00956710"/>
    <w:rsid w:val="0095682B"/>
    <w:rsid w:val="009568CD"/>
    <w:rsid w:val="00956E03"/>
    <w:rsid w:val="009570C3"/>
    <w:rsid w:val="009572C2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2079"/>
    <w:rsid w:val="0096280C"/>
    <w:rsid w:val="0096288D"/>
    <w:rsid w:val="009629BA"/>
    <w:rsid w:val="00962E39"/>
    <w:rsid w:val="009633D1"/>
    <w:rsid w:val="0096346E"/>
    <w:rsid w:val="00963894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B96"/>
    <w:rsid w:val="00966BE3"/>
    <w:rsid w:val="00966E76"/>
    <w:rsid w:val="00966ED3"/>
    <w:rsid w:val="00967183"/>
    <w:rsid w:val="00967689"/>
    <w:rsid w:val="0096771B"/>
    <w:rsid w:val="0096782C"/>
    <w:rsid w:val="0096787E"/>
    <w:rsid w:val="00967A09"/>
    <w:rsid w:val="00967A39"/>
    <w:rsid w:val="00967E40"/>
    <w:rsid w:val="00967FDA"/>
    <w:rsid w:val="009702B3"/>
    <w:rsid w:val="009702C8"/>
    <w:rsid w:val="00970571"/>
    <w:rsid w:val="00970638"/>
    <w:rsid w:val="00970B54"/>
    <w:rsid w:val="00970C52"/>
    <w:rsid w:val="00970CCD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1735"/>
    <w:rsid w:val="00981C9B"/>
    <w:rsid w:val="0098213F"/>
    <w:rsid w:val="00982A28"/>
    <w:rsid w:val="00982F56"/>
    <w:rsid w:val="00983783"/>
    <w:rsid w:val="0098398D"/>
    <w:rsid w:val="00983A1E"/>
    <w:rsid w:val="00983C1E"/>
    <w:rsid w:val="009840FA"/>
    <w:rsid w:val="00984D7C"/>
    <w:rsid w:val="00984EAF"/>
    <w:rsid w:val="00984F32"/>
    <w:rsid w:val="00984FCB"/>
    <w:rsid w:val="00985301"/>
    <w:rsid w:val="00985544"/>
    <w:rsid w:val="009858BF"/>
    <w:rsid w:val="00986340"/>
    <w:rsid w:val="009867B4"/>
    <w:rsid w:val="00987107"/>
    <w:rsid w:val="009875A2"/>
    <w:rsid w:val="0098781A"/>
    <w:rsid w:val="00987C46"/>
    <w:rsid w:val="00987C97"/>
    <w:rsid w:val="00987E5A"/>
    <w:rsid w:val="00987F6C"/>
    <w:rsid w:val="009901DA"/>
    <w:rsid w:val="00990751"/>
    <w:rsid w:val="0099098A"/>
    <w:rsid w:val="00990A15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2B5"/>
    <w:rsid w:val="009926AB"/>
    <w:rsid w:val="00992F6B"/>
    <w:rsid w:val="00992FD9"/>
    <w:rsid w:val="009931BA"/>
    <w:rsid w:val="00993478"/>
    <w:rsid w:val="009935C9"/>
    <w:rsid w:val="00993C50"/>
    <w:rsid w:val="0099423A"/>
    <w:rsid w:val="009942B8"/>
    <w:rsid w:val="00994814"/>
    <w:rsid w:val="0099494C"/>
    <w:rsid w:val="00994B94"/>
    <w:rsid w:val="00994C99"/>
    <w:rsid w:val="00994CD2"/>
    <w:rsid w:val="00994D08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F49"/>
    <w:rsid w:val="009A1FB8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BF4"/>
    <w:rsid w:val="009A5DBA"/>
    <w:rsid w:val="009A5DE4"/>
    <w:rsid w:val="009A5EE7"/>
    <w:rsid w:val="009A5EEC"/>
    <w:rsid w:val="009A6116"/>
    <w:rsid w:val="009A6D82"/>
    <w:rsid w:val="009A6FA5"/>
    <w:rsid w:val="009A70E1"/>
    <w:rsid w:val="009A7804"/>
    <w:rsid w:val="009A7973"/>
    <w:rsid w:val="009A7A17"/>
    <w:rsid w:val="009B01E8"/>
    <w:rsid w:val="009B0CE3"/>
    <w:rsid w:val="009B1072"/>
    <w:rsid w:val="009B1282"/>
    <w:rsid w:val="009B17E6"/>
    <w:rsid w:val="009B1C24"/>
    <w:rsid w:val="009B1D66"/>
    <w:rsid w:val="009B27A2"/>
    <w:rsid w:val="009B288A"/>
    <w:rsid w:val="009B2A75"/>
    <w:rsid w:val="009B3144"/>
    <w:rsid w:val="009B3313"/>
    <w:rsid w:val="009B3535"/>
    <w:rsid w:val="009B376D"/>
    <w:rsid w:val="009B3D75"/>
    <w:rsid w:val="009B3D7B"/>
    <w:rsid w:val="009B4023"/>
    <w:rsid w:val="009B42AE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67E"/>
    <w:rsid w:val="009B7983"/>
    <w:rsid w:val="009B7E3E"/>
    <w:rsid w:val="009C0077"/>
    <w:rsid w:val="009C04B2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600"/>
    <w:rsid w:val="009C39F5"/>
    <w:rsid w:val="009C3AAB"/>
    <w:rsid w:val="009C41AB"/>
    <w:rsid w:val="009C429D"/>
    <w:rsid w:val="009C4946"/>
    <w:rsid w:val="009C4BFC"/>
    <w:rsid w:val="009C4E8E"/>
    <w:rsid w:val="009C4F85"/>
    <w:rsid w:val="009C5478"/>
    <w:rsid w:val="009C5B94"/>
    <w:rsid w:val="009C5D52"/>
    <w:rsid w:val="009C5F3E"/>
    <w:rsid w:val="009C6464"/>
    <w:rsid w:val="009C6AA1"/>
    <w:rsid w:val="009C6C2E"/>
    <w:rsid w:val="009C6D2A"/>
    <w:rsid w:val="009C73E7"/>
    <w:rsid w:val="009C76EB"/>
    <w:rsid w:val="009C7E5A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152"/>
    <w:rsid w:val="009D2509"/>
    <w:rsid w:val="009D2511"/>
    <w:rsid w:val="009D286D"/>
    <w:rsid w:val="009D2971"/>
    <w:rsid w:val="009D2976"/>
    <w:rsid w:val="009D2D3B"/>
    <w:rsid w:val="009D2E19"/>
    <w:rsid w:val="009D2E1B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72F"/>
    <w:rsid w:val="009D57B7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108A"/>
    <w:rsid w:val="009E1454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35EA"/>
    <w:rsid w:val="009E3CA9"/>
    <w:rsid w:val="009E3D07"/>
    <w:rsid w:val="009E3DDE"/>
    <w:rsid w:val="009E3DFD"/>
    <w:rsid w:val="009E45B8"/>
    <w:rsid w:val="009E4C34"/>
    <w:rsid w:val="009E4E71"/>
    <w:rsid w:val="009E4ED5"/>
    <w:rsid w:val="009E52C8"/>
    <w:rsid w:val="009E5343"/>
    <w:rsid w:val="009E565E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33E"/>
    <w:rsid w:val="009F0406"/>
    <w:rsid w:val="009F05E2"/>
    <w:rsid w:val="009F0A82"/>
    <w:rsid w:val="009F0C8E"/>
    <w:rsid w:val="009F1144"/>
    <w:rsid w:val="009F12DF"/>
    <w:rsid w:val="009F16BF"/>
    <w:rsid w:val="009F16EE"/>
    <w:rsid w:val="009F19D4"/>
    <w:rsid w:val="009F1D7D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4E1"/>
    <w:rsid w:val="009F468B"/>
    <w:rsid w:val="009F47A1"/>
    <w:rsid w:val="009F4D8A"/>
    <w:rsid w:val="009F594F"/>
    <w:rsid w:val="009F59BE"/>
    <w:rsid w:val="009F5E7E"/>
    <w:rsid w:val="009F5FC5"/>
    <w:rsid w:val="009F64C8"/>
    <w:rsid w:val="009F66BD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8B6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6127"/>
    <w:rsid w:val="00A062EC"/>
    <w:rsid w:val="00A06B56"/>
    <w:rsid w:val="00A06DFA"/>
    <w:rsid w:val="00A0720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882"/>
    <w:rsid w:val="00A1192D"/>
    <w:rsid w:val="00A11C8D"/>
    <w:rsid w:val="00A11D65"/>
    <w:rsid w:val="00A12682"/>
    <w:rsid w:val="00A1326A"/>
    <w:rsid w:val="00A13292"/>
    <w:rsid w:val="00A1332A"/>
    <w:rsid w:val="00A133FD"/>
    <w:rsid w:val="00A139D4"/>
    <w:rsid w:val="00A139FD"/>
    <w:rsid w:val="00A13E24"/>
    <w:rsid w:val="00A13F2C"/>
    <w:rsid w:val="00A14098"/>
    <w:rsid w:val="00A14183"/>
    <w:rsid w:val="00A14542"/>
    <w:rsid w:val="00A147D1"/>
    <w:rsid w:val="00A147E3"/>
    <w:rsid w:val="00A14827"/>
    <w:rsid w:val="00A14A7F"/>
    <w:rsid w:val="00A14FEB"/>
    <w:rsid w:val="00A15013"/>
    <w:rsid w:val="00A1502C"/>
    <w:rsid w:val="00A150B4"/>
    <w:rsid w:val="00A151AE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C03"/>
    <w:rsid w:val="00A17D6A"/>
    <w:rsid w:val="00A17F4C"/>
    <w:rsid w:val="00A207A6"/>
    <w:rsid w:val="00A20EDC"/>
    <w:rsid w:val="00A2163B"/>
    <w:rsid w:val="00A21696"/>
    <w:rsid w:val="00A218B9"/>
    <w:rsid w:val="00A2199B"/>
    <w:rsid w:val="00A21BB5"/>
    <w:rsid w:val="00A21FC3"/>
    <w:rsid w:val="00A226E7"/>
    <w:rsid w:val="00A22B63"/>
    <w:rsid w:val="00A22EC6"/>
    <w:rsid w:val="00A2320F"/>
    <w:rsid w:val="00A232A2"/>
    <w:rsid w:val="00A2336F"/>
    <w:rsid w:val="00A23711"/>
    <w:rsid w:val="00A23712"/>
    <w:rsid w:val="00A2381D"/>
    <w:rsid w:val="00A23C85"/>
    <w:rsid w:val="00A23CBE"/>
    <w:rsid w:val="00A23D75"/>
    <w:rsid w:val="00A23EDA"/>
    <w:rsid w:val="00A24127"/>
    <w:rsid w:val="00A243E6"/>
    <w:rsid w:val="00A24B41"/>
    <w:rsid w:val="00A24BF0"/>
    <w:rsid w:val="00A24FE8"/>
    <w:rsid w:val="00A254C3"/>
    <w:rsid w:val="00A25597"/>
    <w:rsid w:val="00A2572A"/>
    <w:rsid w:val="00A25B80"/>
    <w:rsid w:val="00A25FBD"/>
    <w:rsid w:val="00A25FC0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396"/>
    <w:rsid w:val="00A3196D"/>
    <w:rsid w:val="00A31B1A"/>
    <w:rsid w:val="00A31FED"/>
    <w:rsid w:val="00A32109"/>
    <w:rsid w:val="00A327D7"/>
    <w:rsid w:val="00A327E3"/>
    <w:rsid w:val="00A32AFE"/>
    <w:rsid w:val="00A32EC2"/>
    <w:rsid w:val="00A32EF7"/>
    <w:rsid w:val="00A32F1C"/>
    <w:rsid w:val="00A33002"/>
    <w:rsid w:val="00A33027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82"/>
    <w:rsid w:val="00A35679"/>
    <w:rsid w:val="00A35718"/>
    <w:rsid w:val="00A359BD"/>
    <w:rsid w:val="00A35B3B"/>
    <w:rsid w:val="00A35B47"/>
    <w:rsid w:val="00A35BAF"/>
    <w:rsid w:val="00A35D02"/>
    <w:rsid w:val="00A35D0E"/>
    <w:rsid w:val="00A36146"/>
    <w:rsid w:val="00A367CB"/>
    <w:rsid w:val="00A374B3"/>
    <w:rsid w:val="00A375DB"/>
    <w:rsid w:val="00A375E9"/>
    <w:rsid w:val="00A37630"/>
    <w:rsid w:val="00A376EC"/>
    <w:rsid w:val="00A37B45"/>
    <w:rsid w:val="00A37D5D"/>
    <w:rsid w:val="00A40263"/>
    <w:rsid w:val="00A407E2"/>
    <w:rsid w:val="00A40D51"/>
    <w:rsid w:val="00A4161C"/>
    <w:rsid w:val="00A41723"/>
    <w:rsid w:val="00A41792"/>
    <w:rsid w:val="00A417D0"/>
    <w:rsid w:val="00A418D4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141"/>
    <w:rsid w:val="00A44AD8"/>
    <w:rsid w:val="00A44FD2"/>
    <w:rsid w:val="00A45087"/>
    <w:rsid w:val="00A4559B"/>
    <w:rsid w:val="00A45860"/>
    <w:rsid w:val="00A458C6"/>
    <w:rsid w:val="00A458E0"/>
    <w:rsid w:val="00A45C14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CD"/>
    <w:rsid w:val="00A47FD4"/>
    <w:rsid w:val="00A500DA"/>
    <w:rsid w:val="00A50186"/>
    <w:rsid w:val="00A5077F"/>
    <w:rsid w:val="00A50918"/>
    <w:rsid w:val="00A50A5E"/>
    <w:rsid w:val="00A513C6"/>
    <w:rsid w:val="00A51749"/>
    <w:rsid w:val="00A51DC8"/>
    <w:rsid w:val="00A51FA4"/>
    <w:rsid w:val="00A52396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82E"/>
    <w:rsid w:val="00A53E18"/>
    <w:rsid w:val="00A53F21"/>
    <w:rsid w:val="00A5410D"/>
    <w:rsid w:val="00A54240"/>
    <w:rsid w:val="00A54388"/>
    <w:rsid w:val="00A543FE"/>
    <w:rsid w:val="00A54572"/>
    <w:rsid w:val="00A5490D"/>
    <w:rsid w:val="00A54BB9"/>
    <w:rsid w:val="00A5538E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2C02"/>
    <w:rsid w:val="00A6327D"/>
    <w:rsid w:val="00A6349F"/>
    <w:rsid w:val="00A63908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6F7E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BC"/>
    <w:rsid w:val="00A71BEC"/>
    <w:rsid w:val="00A72453"/>
    <w:rsid w:val="00A7269B"/>
    <w:rsid w:val="00A72877"/>
    <w:rsid w:val="00A72899"/>
    <w:rsid w:val="00A72A9D"/>
    <w:rsid w:val="00A72AA7"/>
    <w:rsid w:val="00A72AF1"/>
    <w:rsid w:val="00A73098"/>
    <w:rsid w:val="00A73883"/>
    <w:rsid w:val="00A739CE"/>
    <w:rsid w:val="00A73A77"/>
    <w:rsid w:val="00A73AEE"/>
    <w:rsid w:val="00A73CE6"/>
    <w:rsid w:val="00A73E88"/>
    <w:rsid w:val="00A74335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C70"/>
    <w:rsid w:val="00A76DB8"/>
    <w:rsid w:val="00A77387"/>
    <w:rsid w:val="00A77725"/>
    <w:rsid w:val="00A77A6F"/>
    <w:rsid w:val="00A80406"/>
    <w:rsid w:val="00A80473"/>
    <w:rsid w:val="00A8075E"/>
    <w:rsid w:val="00A807BF"/>
    <w:rsid w:val="00A807DA"/>
    <w:rsid w:val="00A8089D"/>
    <w:rsid w:val="00A80A71"/>
    <w:rsid w:val="00A80B93"/>
    <w:rsid w:val="00A80E78"/>
    <w:rsid w:val="00A80FF9"/>
    <w:rsid w:val="00A8115B"/>
    <w:rsid w:val="00A812C1"/>
    <w:rsid w:val="00A81408"/>
    <w:rsid w:val="00A814E9"/>
    <w:rsid w:val="00A814F5"/>
    <w:rsid w:val="00A81779"/>
    <w:rsid w:val="00A81E92"/>
    <w:rsid w:val="00A81FE6"/>
    <w:rsid w:val="00A8204B"/>
    <w:rsid w:val="00A8261D"/>
    <w:rsid w:val="00A83047"/>
    <w:rsid w:val="00A839A0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FA"/>
    <w:rsid w:val="00A95121"/>
    <w:rsid w:val="00A951F5"/>
    <w:rsid w:val="00A9563F"/>
    <w:rsid w:val="00A967A4"/>
    <w:rsid w:val="00A96B8D"/>
    <w:rsid w:val="00A974B6"/>
    <w:rsid w:val="00A97AC9"/>
    <w:rsid w:val="00A97B5F"/>
    <w:rsid w:val="00A97C36"/>
    <w:rsid w:val="00A97FCC"/>
    <w:rsid w:val="00AA00A8"/>
    <w:rsid w:val="00AA01B7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DE1"/>
    <w:rsid w:val="00AA263C"/>
    <w:rsid w:val="00AA28EF"/>
    <w:rsid w:val="00AA2ADB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82B"/>
    <w:rsid w:val="00AA74BC"/>
    <w:rsid w:val="00AA75E1"/>
    <w:rsid w:val="00AA7C9E"/>
    <w:rsid w:val="00AA7D1B"/>
    <w:rsid w:val="00AA7E35"/>
    <w:rsid w:val="00AB0060"/>
    <w:rsid w:val="00AB02CE"/>
    <w:rsid w:val="00AB0394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48C"/>
    <w:rsid w:val="00AB17D5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90"/>
    <w:rsid w:val="00AB3A58"/>
    <w:rsid w:val="00AB3AFD"/>
    <w:rsid w:val="00AB3D49"/>
    <w:rsid w:val="00AB4016"/>
    <w:rsid w:val="00AB4124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65D"/>
    <w:rsid w:val="00AB67AE"/>
    <w:rsid w:val="00AB6853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FD2"/>
    <w:rsid w:val="00AC01F2"/>
    <w:rsid w:val="00AC0398"/>
    <w:rsid w:val="00AC09F9"/>
    <w:rsid w:val="00AC0AFF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D0B68"/>
    <w:rsid w:val="00AD1123"/>
    <w:rsid w:val="00AD1422"/>
    <w:rsid w:val="00AD1581"/>
    <w:rsid w:val="00AD1DE6"/>
    <w:rsid w:val="00AD1F64"/>
    <w:rsid w:val="00AD23DB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50D"/>
    <w:rsid w:val="00AD6758"/>
    <w:rsid w:val="00AD6A4F"/>
    <w:rsid w:val="00AD70FA"/>
    <w:rsid w:val="00AD7149"/>
    <w:rsid w:val="00AD7B6F"/>
    <w:rsid w:val="00AE023B"/>
    <w:rsid w:val="00AE0C55"/>
    <w:rsid w:val="00AE0EFD"/>
    <w:rsid w:val="00AE0F20"/>
    <w:rsid w:val="00AE0F3A"/>
    <w:rsid w:val="00AE10D5"/>
    <w:rsid w:val="00AE11C7"/>
    <w:rsid w:val="00AE13D8"/>
    <w:rsid w:val="00AE1630"/>
    <w:rsid w:val="00AE1B89"/>
    <w:rsid w:val="00AE203C"/>
    <w:rsid w:val="00AE23A6"/>
    <w:rsid w:val="00AE23F4"/>
    <w:rsid w:val="00AE25AB"/>
    <w:rsid w:val="00AE2951"/>
    <w:rsid w:val="00AE2AE9"/>
    <w:rsid w:val="00AE2AF0"/>
    <w:rsid w:val="00AE2FE0"/>
    <w:rsid w:val="00AE3298"/>
    <w:rsid w:val="00AE333A"/>
    <w:rsid w:val="00AE35C2"/>
    <w:rsid w:val="00AE3EB5"/>
    <w:rsid w:val="00AE4216"/>
    <w:rsid w:val="00AE4368"/>
    <w:rsid w:val="00AE45E8"/>
    <w:rsid w:val="00AE4B69"/>
    <w:rsid w:val="00AE5024"/>
    <w:rsid w:val="00AE5371"/>
    <w:rsid w:val="00AE575D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63A"/>
    <w:rsid w:val="00AE7A21"/>
    <w:rsid w:val="00AE7CF9"/>
    <w:rsid w:val="00AF01A7"/>
    <w:rsid w:val="00AF042F"/>
    <w:rsid w:val="00AF07A2"/>
    <w:rsid w:val="00AF0826"/>
    <w:rsid w:val="00AF0AC1"/>
    <w:rsid w:val="00AF0BB4"/>
    <w:rsid w:val="00AF0C76"/>
    <w:rsid w:val="00AF0C83"/>
    <w:rsid w:val="00AF0E88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741"/>
    <w:rsid w:val="00AF5782"/>
    <w:rsid w:val="00AF579D"/>
    <w:rsid w:val="00AF579E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396"/>
    <w:rsid w:val="00B006C9"/>
    <w:rsid w:val="00B008D9"/>
    <w:rsid w:val="00B00963"/>
    <w:rsid w:val="00B00B29"/>
    <w:rsid w:val="00B0100F"/>
    <w:rsid w:val="00B0164C"/>
    <w:rsid w:val="00B01679"/>
    <w:rsid w:val="00B018FD"/>
    <w:rsid w:val="00B0199C"/>
    <w:rsid w:val="00B01EA5"/>
    <w:rsid w:val="00B0236F"/>
    <w:rsid w:val="00B0240E"/>
    <w:rsid w:val="00B02423"/>
    <w:rsid w:val="00B024EF"/>
    <w:rsid w:val="00B0261B"/>
    <w:rsid w:val="00B03164"/>
    <w:rsid w:val="00B032DF"/>
    <w:rsid w:val="00B03308"/>
    <w:rsid w:val="00B038BF"/>
    <w:rsid w:val="00B03D06"/>
    <w:rsid w:val="00B03F12"/>
    <w:rsid w:val="00B041E6"/>
    <w:rsid w:val="00B04BF2"/>
    <w:rsid w:val="00B053B6"/>
    <w:rsid w:val="00B05462"/>
    <w:rsid w:val="00B059B2"/>
    <w:rsid w:val="00B059BB"/>
    <w:rsid w:val="00B059C4"/>
    <w:rsid w:val="00B05B3A"/>
    <w:rsid w:val="00B05CBC"/>
    <w:rsid w:val="00B05D6A"/>
    <w:rsid w:val="00B0604D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79F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4C2"/>
    <w:rsid w:val="00B146BF"/>
    <w:rsid w:val="00B14D9A"/>
    <w:rsid w:val="00B1571E"/>
    <w:rsid w:val="00B16121"/>
    <w:rsid w:val="00B165CE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9AC"/>
    <w:rsid w:val="00B24A06"/>
    <w:rsid w:val="00B24F7C"/>
    <w:rsid w:val="00B2533B"/>
    <w:rsid w:val="00B25758"/>
    <w:rsid w:val="00B25977"/>
    <w:rsid w:val="00B25B0E"/>
    <w:rsid w:val="00B2607B"/>
    <w:rsid w:val="00B262C5"/>
    <w:rsid w:val="00B266C2"/>
    <w:rsid w:val="00B2703C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569"/>
    <w:rsid w:val="00B30904"/>
    <w:rsid w:val="00B30C74"/>
    <w:rsid w:val="00B311A9"/>
    <w:rsid w:val="00B312F4"/>
    <w:rsid w:val="00B31461"/>
    <w:rsid w:val="00B3146B"/>
    <w:rsid w:val="00B314E2"/>
    <w:rsid w:val="00B3190E"/>
    <w:rsid w:val="00B319AD"/>
    <w:rsid w:val="00B31C2E"/>
    <w:rsid w:val="00B3310F"/>
    <w:rsid w:val="00B33C26"/>
    <w:rsid w:val="00B344A8"/>
    <w:rsid w:val="00B345E3"/>
    <w:rsid w:val="00B352C2"/>
    <w:rsid w:val="00B36AD6"/>
    <w:rsid w:val="00B36BDA"/>
    <w:rsid w:val="00B3750D"/>
    <w:rsid w:val="00B376D2"/>
    <w:rsid w:val="00B377E6"/>
    <w:rsid w:val="00B37B5F"/>
    <w:rsid w:val="00B37C97"/>
    <w:rsid w:val="00B37D14"/>
    <w:rsid w:val="00B40133"/>
    <w:rsid w:val="00B4013E"/>
    <w:rsid w:val="00B40140"/>
    <w:rsid w:val="00B40280"/>
    <w:rsid w:val="00B4081E"/>
    <w:rsid w:val="00B40B42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2"/>
    <w:rsid w:val="00B4536F"/>
    <w:rsid w:val="00B454CD"/>
    <w:rsid w:val="00B45557"/>
    <w:rsid w:val="00B4577E"/>
    <w:rsid w:val="00B45847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FB9"/>
    <w:rsid w:val="00B5204E"/>
    <w:rsid w:val="00B52094"/>
    <w:rsid w:val="00B52251"/>
    <w:rsid w:val="00B528E3"/>
    <w:rsid w:val="00B529A7"/>
    <w:rsid w:val="00B52ED3"/>
    <w:rsid w:val="00B532E9"/>
    <w:rsid w:val="00B533E2"/>
    <w:rsid w:val="00B53422"/>
    <w:rsid w:val="00B53815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416C"/>
    <w:rsid w:val="00B644F2"/>
    <w:rsid w:val="00B64506"/>
    <w:rsid w:val="00B64A3B"/>
    <w:rsid w:val="00B64B14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595"/>
    <w:rsid w:val="00B73631"/>
    <w:rsid w:val="00B73B4E"/>
    <w:rsid w:val="00B73BB6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D51"/>
    <w:rsid w:val="00B77F03"/>
    <w:rsid w:val="00B8022F"/>
    <w:rsid w:val="00B8054F"/>
    <w:rsid w:val="00B80616"/>
    <w:rsid w:val="00B806A0"/>
    <w:rsid w:val="00B807FE"/>
    <w:rsid w:val="00B80BD0"/>
    <w:rsid w:val="00B80D72"/>
    <w:rsid w:val="00B811E0"/>
    <w:rsid w:val="00B81291"/>
    <w:rsid w:val="00B81434"/>
    <w:rsid w:val="00B82599"/>
    <w:rsid w:val="00B82600"/>
    <w:rsid w:val="00B82A34"/>
    <w:rsid w:val="00B82C76"/>
    <w:rsid w:val="00B83284"/>
    <w:rsid w:val="00B83ACC"/>
    <w:rsid w:val="00B83BB2"/>
    <w:rsid w:val="00B83D35"/>
    <w:rsid w:val="00B84093"/>
    <w:rsid w:val="00B8498C"/>
    <w:rsid w:val="00B849F6"/>
    <w:rsid w:val="00B84BE8"/>
    <w:rsid w:val="00B851E6"/>
    <w:rsid w:val="00B859A7"/>
    <w:rsid w:val="00B85CC1"/>
    <w:rsid w:val="00B85D29"/>
    <w:rsid w:val="00B865EB"/>
    <w:rsid w:val="00B86D32"/>
    <w:rsid w:val="00B86DF3"/>
    <w:rsid w:val="00B86ECA"/>
    <w:rsid w:val="00B872A6"/>
    <w:rsid w:val="00B87AC9"/>
    <w:rsid w:val="00B87BD7"/>
    <w:rsid w:val="00B90009"/>
    <w:rsid w:val="00B9012A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DB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48B"/>
    <w:rsid w:val="00B955ED"/>
    <w:rsid w:val="00B958BB"/>
    <w:rsid w:val="00B95BD0"/>
    <w:rsid w:val="00B95E15"/>
    <w:rsid w:val="00B95F32"/>
    <w:rsid w:val="00B9618B"/>
    <w:rsid w:val="00B96364"/>
    <w:rsid w:val="00B968AA"/>
    <w:rsid w:val="00B96B72"/>
    <w:rsid w:val="00B96F90"/>
    <w:rsid w:val="00B970BF"/>
    <w:rsid w:val="00B9719C"/>
    <w:rsid w:val="00B97203"/>
    <w:rsid w:val="00B97368"/>
    <w:rsid w:val="00B9746A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0FAD"/>
    <w:rsid w:val="00BA1A6E"/>
    <w:rsid w:val="00BA1C3E"/>
    <w:rsid w:val="00BA1E3B"/>
    <w:rsid w:val="00BA2007"/>
    <w:rsid w:val="00BA2034"/>
    <w:rsid w:val="00BA22BE"/>
    <w:rsid w:val="00BA23EB"/>
    <w:rsid w:val="00BA2983"/>
    <w:rsid w:val="00BA3354"/>
    <w:rsid w:val="00BA380C"/>
    <w:rsid w:val="00BA381C"/>
    <w:rsid w:val="00BA3A10"/>
    <w:rsid w:val="00BA3A6A"/>
    <w:rsid w:val="00BA3B50"/>
    <w:rsid w:val="00BA4661"/>
    <w:rsid w:val="00BA5365"/>
    <w:rsid w:val="00BA53A8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D81"/>
    <w:rsid w:val="00BA6E6D"/>
    <w:rsid w:val="00BA6F77"/>
    <w:rsid w:val="00BA6FFA"/>
    <w:rsid w:val="00BA73B1"/>
    <w:rsid w:val="00BA769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239C"/>
    <w:rsid w:val="00BB2562"/>
    <w:rsid w:val="00BB2664"/>
    <w:rsid w:val="00BB26E7"/>
    <w:rsid w:val="00BB274E"/>
    <w:rsid w:val="00BB3000"/>
    <w:rsid w:val="00BB3677"/>
    <w:rsid w:val="00BB39EA"/>
    <w:rsid w:val="00BB3C6F"/>
    <w:rsid w:val="00BB3D78"/>
    <w:rsid w:val="00BB3E01"/>
    <w:rsid w:val="00BB3E71"/>
    <w:rsid w:val="00BB3E9B"/>
    <w:rsid w:val="00BB442B"/>
    <w:rsid w:val="00BB44B4"/>
    <w:rsid w:val="00BB4988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5EDD"/>
    <w:rsid w:val="00BB6079"/>
    <w:rsid w:val="00BB61FB"/>
    <w:rsid w:val="00BB62FD"/>
    <w:rsid w:val="00BB6BC2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BFC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5F82"/>
    <w:rsid w:val="00BC62C2"/>
    <w:rsid w:val="00BC633A"/>
    <w:rsid w:val="00BC66B5"/>
    <w:rsid w:val="00BC6904"/>
    <w:rsid w:val="00BC6D26"/>
    <w:rsid w:val="00BC745B"/>
    <w:rsid w:val="00BC796D"/>
    <w:rsid w:val="00BC79DF"/>
    <w:rsid w:val="00BC7F41"/>
    <w:rsid w:val="00BC7FE3"/>
    <w:rsid w:val="00BD0248"/>
    <w:rsid w:val="00BD065D"/>
    <w:rsid w:val="00BD0E7A"/>
    <w:rsid w:val="00BD0FAB"/>
    <w:rsid w:val="00BD0FF7"/>
    <w:rsid w:val="00BD101D"/>
    <w:rsid w:val="00BD1CA4"/>
    <w:rsid w:val="00BD1E75"/>
    <w:rsid w:val="00BD2587"/>
    <w:rsid w:val="00BD275D"/>
    <w:rsid w:val="00BD2D41"/>
    <w:rsid w:val="00BD36BA"/>
    <w:rsid w:val="00BD39BF"/>
    <w:rsid w:val="00BD3B80"/>
    <w:rsid w:val="00BD4766"/>
    <w:rsid w:val="00BD4789"/>
    <w:rsid w:val="00BD48E0"/>
    <w:rsid w:val="00BD4907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500"/>
    <w:rsid w:val="00BD6BD6"/>
    <w:rsid w:val="00BD7012"/>
    <w:rsid w:val="00BD7076"/>
    <w:rsid w:val="00BD7719"/>
    <w:rsid w:val="00BD7C8A"/>
    <w:rsid w:val="00BD7F9D"/>
    <w:rsid w:val="00BE01ED"/>
    <w:rsid w:val="00BE0AEA"/>
    <w:rsid w:val="00BE0BF8"/>
    <w:rsid w:val="00BE10B1"/>
    <w:rsid w:val="00BE138F"/>
    <w:rsid w:val="00BE16E0"/>
    <w:rsid w:val="00BE1ADC"/>
    <w:rsid w:val="00BE1EF3"/>
    <w:rsid w:val="00BE1F63"/>
    <w:rsid w:val="00BE21BB"/>
    <w:rsid w:val="00BE2595"/>
    <w:rsid w:val="00BE259A"/>
    <w:rsid w:val="00BE25BE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26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FA3"/>
    <w:rsid w:val="00BF348F"/>
    <w:rsid w:val="00BF389E"/>
    <w:rsid w:val="00BF3DC2"/>
    <w:rsid w:val="00BF3ED2"/>
    <w:rsid w:val="00BF41C8"/>
    <w:rsid w:val="00BF4507"/>
    <w:rsid w:val="00BF478B"/>
    <w:rsid w:val="00BF4DAC"/>
    <w:rsid w:val="00BF4DB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989"/>
    <w:rsid w:val="00C01991"/>
    <w:rsid w:val="00C01C9F"/>
    <w:rsid w:val="00C01CAA"/>
    <w:rsid w:val="00C01E2C"/>
    <w:rsid w:val="00C02802"/>
    <w:rsid w:val="00C02B27"/>
    <w:rsid w:val="00C02D93"/>
    <w:rsid w:val="00C0305D"/>
    <w:rsid w:val="00C0311D"/>
    <w:rsid w:val="00C032F7"/>
    <w:rsid w:val="00C0342A"/>
    <w:rsid w:val="00C037D7"/>
    <w:rsid w:val="00C03852"/>
    <w:rsid w:val="00C038A8"/>
    <w:rsid w:val="00C03A62"/>
    <w:rsid w:val="00C03A70"/>
    <w:rsid w:val="00C03B01"/>
    <w:rsid w:val="00C04364"/>
    <w:rsid w:val="00C04564"/>
    <w:rsid w:val="00C0459C"/>
    <w:rsid w:val="00C05405"/>
    <w:rsid w:val="00C056EF"/>
    <w:rsid w:val="00C05CC5"/>
    <w:rsid w:val="00C05D4B"/>
    <w:rsid w:val="00C05FEC"/>
    <w:rsid w:val="00C061FE"/>
    <w:rsid w:val="00C062F3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86A"/>
    <w:rsid w:val="00C118D9"/>
    <w:rsid w:val="00C11FD3"/>
    <w:rsid w:val="00C11FE3"/>
    <w:rsid w:val="00C120D0"/>
    <w:rsid w:val="00C1299D"/>
    <w:rsid w:val="00C13320"/>
    <w:rsid w:val="00C134A8"/>
    <w:rsid w:val="00C13607"/>
    <w:rsid w:val="00C13B71"/>
    <w:rsid w:val="00C142AE"/>
    <w:rsid w:val="00C1496A"/>
    <w:rsid w:val="00C14BAD"/>
    <w:rsid w:val="00C14BBE"/>
    <w:rsid w:val="00C150E7"/>
    <w:rsid w:val="00C15497"/>
    <w:rsid w:val="00C15FE5"/>
    <w:rsid w:val="00C1609F"/>
    <w:rsid w:val="00C161A9"/>
    <w:rsid w:val="00C164A7"/>
    <w:rsid w:val="00C167C8"/>
    <w:rsid w:val="00C167DD"/>
    <w:rsid w:val="00C16D0C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6C3"/>
    <w:rsid w:val="00C22724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B6F"/>
    <w:rsid w:val="00C27DD7"/>
    <w:rsid w:val="00C27E9E"/>
    <w:rsid w:val="00C30005"/>
    <w:rsid w:val="00C3048D"/>
    <w:rsid w:val="00C305E9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DB5"/>
    <w:rsid w:val="00C33014"/>
    <w:rsid w:val="00C3308C"/>
    <w:rsid w:val="00C333F3"/>
    <w:rsid w:val="00C33CE6"/>
    <w:rsid w:val="00C3409C"/>
    <w:rsid w:val="00C342CD"/>
    <w:rsid w:val="00C3475F"/>
    <w:rsid w:val="00C3495B"/>
    <w:rsid w:val="00C349BA"/>
    <w:rsid w:val="00C35015"/>
    <w:rsid w:val="00C350C4"/>
    <w:rsid w:val="00C352BA"/>
    <w:rsid w:val="00C35629"/>
    <w:rsid w:val="00C35AD2"/>
    <w:rsid w:val="00C35B34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105"/>
    <w:rsid w:val="00C40729"/>
    <w:rsid w:val="00C4090C"/>
    <w:rsid w:val="00C40CAF"/>
    <w:rsid w:val="00C410F1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FE5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02B"/>
    <w:rsid w:val="00C4774D"/>
    <w:rsid w:val="00C47B32"/>
    <w:rsid w:val="00C47CBA"/>
    <w:rsid w:val="00C50042"/>
    <w:rsid w:val="00C50188"/>
    <w:rsid w:val="00C5021D"/>
    <w:rsid w:val="00C5037C"/>
    <w:rsid w:val="00C5056C"/>
    <w:rsid w:val="00C50B58"/>
    <w:rsid w:val="00C50BEC"/>
    <w:rsid w:val="00C50C5B"/>
    <w:rsid w:val="00C51722"/>
    <w:rsid w:val="00C51C9D"/>
    <w:rsid w:val="00C52351"/>
    <w:rsid w:val="00C5257D"/>
    <w:rsid w:val="00C5280E"/>
    <w:rsid w:val="00C528E0"/>
    <w:rsid w:val="00C52927"/>
    <w:rsid w:val="00C52AA2"/>
    <w:rsid w:val="00C52C54"/>
    <w:rsid w:val="00C530BB"/>
    <w:rsid w:val="00C5313A"/>
    <w:rsid w:val="00C53345"/>
    <w:rsid w:val="00C534B7"/>
    <w:rsid w:val="00C539ED"/>
    <w:rsid w:val="00C53A1D"/>
    <w:rsid w:val="00C53FFB"/>
    <w:rsid w:val="00C542E0"/>
    <w:rsid w:val="00C546A8"/>
    <w:rsid w:val="00C54BC8"/>
    <w:rsid w:val="00C54D2B"/>
    <w:rsid w:val="00C55806"/>
    <w:rsid w:val="00C558EC"/>
    <w:rsid w:val="00C56108"/>
    <w:rsid w:val="00C56216"/>
    <w:rsid w:val="00C56563"/>
    <w:rsid w:val="00C56690"/>
    <w:rsid w:val="00C567C2"/>
    <w:rsid w:val="00C5795F"/>
    <w:rsid w:val="00C57FEB"/>
    <w:rsid w:val="00C60A4D"/>
    <w:rsid w:val="00C60FE3"/>
    <w:rsid w:val="00C61881"/>
    <w:rsid w:val="00C61BCB"/>
    <w:rsid w:val="00C61DB0"/>
    <w:rsid w:val="00C61E30"/>
    <w:rsid w:val="00C6209A"/>
    <w:rsid w:val="00C62D45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208"/>
    <w:rsid w:val="00C715C4"/>
    <w:rsid w:val="00C715F8"/>
    <w:rsid w:val="00C71945"/>
    <w:rsid w:val="00C71CDE"/>
    <w:rsid w:val="00C71E1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940"/>
    <w:rsid w:val="00C74AED"/>
    <w:rsid w:val="00C74C1C"/>
    <w:rsid w:val="00C74D3F"/>
    <w:rsid w:val="00C7554A"/>
    <w:rsid w:val="00C75800"/>
    <w:rsid w:val="00C75FED"/>
    <w:rsid w:val="00C76920"/>
    <w:rsid w:val="00C76DEA"/>
    <w:rsid w:val="00C77908"/>
    <w:rsid w:val="00C77A7C"/>
    <w:rsid w:val="00C77CBA"/>
    <w:rsid w:val="00C77DB6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5A1"/>
    <w:rsid w:val="00C8717E"/>
    <w:rsid w:val="00C8720B"/>
    <w:rsid w:val="00C87381"/>
    <w:rsid w:val="00C87C5D"/>
    <w:rsid w:val="00C87F9A"/>
    <w:rsid w:val="00C90147"/>
    <w:rsid w:val="00C903E6"/>
    <w:rsid w:val="00C90965"/>
    <w:rsid w:val="00C90F65"/>
    <w:rsid w:val="00C910CF"/>
    <w:rsid w:val="00C91590"/>
    <w:rsid w:val="00C917C5"/>
    <w:rsid w:val="00C91CED"/>
    <w:rsid w:val="00C91E7E"/>
    <w:rsid w:val="00C91EB2"/>
    <w:rsid w:val="00C91FE8"/>
    <w:rsid w:val="00C921B7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209"/>
    <w:rsid w:val="00C933B6"/>
    <w:rsid w:val="00C938D3"/>
    <w:rsid w:val="00C93B72"/>
    <w:rsid w:val="00C93BA9"/>
    <w:rsid w:val="00C93D8D"/>
    <w:rsid w:val="00C93E72"/>
    <w:rsid w:val="00C942CB"/>
    <w:rsid w:val="00C94787"/>
    <w:rsid w:val="00C94990"/>
    <w:rsid w:val="00C94ABD"/>
    <w:rsid w:val="00C9511C"/>
    <w:rsid w:val="00C9516B"/>
    <w:rsid w:val="00C95170"/>
    <w:rsid w:val="00C95235"/>
    <w:rsid w:val="00C9548B"/>
    <w:rsid w:val="00C956CC"/>
    <w:rsid w:val="00C9589B"/>
    <w:rsid w:val="00C95A8B"/>
    <w:rsid w:val="00C967EC"/>
    <w:rsid w:val="00C96BFC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B9"/>
    <w:rsid w:val="00CA0BCD"/>
    <w:rsid w:val="00CA0EF0"/>
    <w:rsid w:val="00CA11B1"/>
    <w:rsid w:val="00CA1360"/>
    <w:rsid w:val="00CA1B55"/>
    <w:rsid w:val="00CA2615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8CA"/>
    <w:rsid w:val="00CA4C91"/>
    <w:rsid w:val="00CA4E9B"/>
    <w:rsid w:val="00CA52EF"/>
    <w:rsid w:val="00CA56D8"/>
    <w:rsid w:val="00CA5AA3"/>
    <w:rsid w:val="00CA5C13"/>
    <w:rsid w:val="00CA5F3E"/>
    <w:rsid w:val="00CA61DB"/>
    <w:rsid w:val="00CA6356"/>
    <w:rsid w:val="00CA6A47"/>
    <w:rsid w:val="00CA6B52"/>
    <w:rsid w:val="00CA6B93"/>
    <w:rsid w:val="00CA6C3D"/>
    <w:rsid w:val="00CA6C4D"/>
    <w:rsid w:val="00CA6C7C"/>
    <w:rsid w:val="00CA6D47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826"/>
    <w:rsid w:val="00CB29A8"/>
    <w:rsid w:val="00CB2CB5"/>
    <w:rsid w:val="00CB2D30"/>
    <w:rsid w:val="00CB2E57"/>
    <w:rsid w:val="00CB2E6C"/>
    <w:rsid w:val="00CB2F83"/>
    <w:rsid w:val="00CB314B"/>
    <w:rsid w:val="00CB36B8"/>
    <w:rsid w:val="00CB3FD7"/>
    <w:rsid w:val="00CB4148"/>
    <w:rsid w:val="00CB46C5"/>
    <w:rsid w:val="00CB530C"/>
    <w:rsid w:val="00CB5323"/>
    <w:rsid w:val="00CB5C80"/>
    <w:rsid w:val="00CB5CAA"/>
    <w:rsid w:val="00CB5F06"/>
    <w:rsid w:val="00CB5FF9"/>
    <w:rsid w:val="00CB61CD"/>
    <w:rsid w:val="00CB661E"/>
    <w:rsid w:val="00CB683E"/>
    <w:rsid w:val="00CB7240"/>
    <w:rsid w:val="00CB75EB"/>
    <w:rsid w:val="00CC020A"/>
    <w:rsid w:val="00CC056C"/>
    <w:rsid w:val="00CC0712"/>
    <w:rsid w:val="00CC08D7"/>
    <w:rsid w:val="00CC0C0F"/>
    <w:rsid w:val="00CC0F54"/>
    <w:rsid w:val="00CC1391"/>
    <w:rsid w:val="00CC13E5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51E"/>
    <w:rsid w:val="00CC3991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EC5"/>
    <w:rsid w:val="00CC7027"/>
    <w:rsid w:val="00CC7270"/>
    <w:rsid w:val="00CC7592"/>
    <w:rsid w:val="00CC792D"/>
    <w:rsid w:val="00CC7C40"/>
    <w:rsid w:val="00CC7EBF"/>
    <w:rsid w:val="00CD017A"/>
    <w:rsid w:val="00CD0393"/>
    <w:rsid w:val="00CD03A7"/>
    <w:rsid w:val="00CD0A02"/>
    <w:rsid w:val="00CD0ABC"/>
    <w:rsid w:val="00CD0EA8"/>
    <w:rsid w:val="00CD1197"/>
    <w:rsid w:val="00CD1470"/>
    <w:rsid w:val="00CD19E8"/>
    <w:rsid w:val="00CD1AFA"/>
    <w:rsid w:val="00CD1BE2"/>
    <w:rsid w:val="00CD2542"/>
    <w:rsid w:val="00CD2AD4"/>
    <w:rsid w:val="00CD2B46"/>
    <w:rsid w:val="00CD3161"/>
    <w:rsid w:val="00CD3312"/>
    <w:rsid w:val="00CD33B4"/>
    <w:rsid w:val="00CD3499"/>
    <w:rsid w:val="00CD3793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517F"/>
    <w:rsid w:val="00CD5290"/>
    <w:rsid w:val="00CD52FC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C3C"/>
    <w:rsid w:val="00CD6E0A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149E"/>
    <w:rsid w:val="00CE16EF"/>
    <w:rsid w:val="00CE1920"/>
    <w:rsid w:val="00CE1A25"/>
    <w:rsid w:val="00CE1E08"/>
    <w:rsid w:val="00CE21BF"/>
    <w:rsid w:val="00CE23B7"/>
    <w:rsid w:val="00CE2413"/>
    <w:rsid w:val="00CE2A96"/>
    <w:rsid w:val="00CE3051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FF"/>
    <w:rsid w:val="00CE459F"/>
    <w:rsid w:val="00CE47A9"/>
    <w:rsid w:val="00CE4D23"/>
    <w:rsid w:val="00CE4D39"/>
    <w:rsid w:val="00CE4EE0"/>
    <w:rsid w:val="00CE4F6F"/>
    <w:rsid w:val="00CE51A3"/>
    <w:rsid w:val="00CE53A4"/>
    <w:rsid w:val="00CE5736"/>
    <w:rsid w:val="00CE5819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DB0"/>
    <w:rsid w:val="00CF0DF8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58"/>
    <w:rsid w:val="00CF20C8"/>
    <w:rsid w:val="00CF25CE"/>
    <w:rsid w:val="00CF2B31"/>
    <w:rsid w:val="00CF319E"/>
    <w:rsid w:val="00CF38DB"/>
    <w:rsid w:val="00CF3D56"/>
    <w:rsid w:val="00CF3FEB"/>
    <w:rsid w:val="00CF46A7"/>
    <w:rsid w:val="00CF47A8"/>
    <w:rsid w:val="00CF4A93"/>
    <w:rsid w:val="00CF4ECE"/>
    <w:rsid w:val="00CF5067"/>
    <w:rsid w:val="00CF563D"/>
    <w:rsid w:val="00CF5995"/>
    <w:rsid w:val="00CF5BA6"/>
    <w:rsid w:val="00CF5ECC"/>
    <w:rsid w:val="00CF6160"/>
    <w:rsid w:val="00CF6499"/>
    <w:rsid w:val="00CF678F"/>
    <w:rsid w:val="00CF7104"/>
    <w:rsid w:val="00CF7DE8"/>
    <w:rsid w:val="00CF7F1A"/>
    <w:rsid w:val="00D0000C"/>
    <w:rsid w:val="00D0024E"/>
    <w:rsid w:val="00D0036B"/>
    <w:rsid w:val="00D006DE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110"/>
    <w:rsid w:val="00D0421D"/>
    <w:rsid w:val="00D04236"/>
    <w:rsid w:val="00D043A9"/>
    <w:rsid w:val="00D04651"/>
    <w:rsid w:val="00D04AD2"/>
    <w:rsid w:val="00D04BFB"/>
    <w:rsid w:val="00D05027"/>
    <w:rsid w:val="00D054E8"/>
    <w:rsid w:val="00D05932"/>
    <w:rsid w:val="00D05BBD"/>
    <w:rsid w:val="00D05CE3"/>
    <w:rsid w:val="00D05E86"/>
    <w:rsid w:val="00D05F40"/>
    <w:rsid w:val="00D05FAB"/>
    <w:rsid w:val="00D0657B"/>
    <w:rsid w:val="00D0682A"/>
    <w:rsid w:val="00D06A42"/>
    <w:rsid w:val="00D06BF7"/>
    <w:rsid w:val="00D06D13"/>
    <w:rsid w:val="00D06F45"/>
    <w:rsid w:val="00D07172"/>
    <w:rsid w:val="00D071D4"/>
    <w:rsid w:val="00D0728D"/>
    <w:rsid w:val="00D074BF"/>
    <w:rsid w:val="00D0782B"/>
    <w:rsid w:val="00D1031F"/>
    <w:rsid w:val="00D10677"/>
    <w:rsid w:val="00D10775"/>
    <w:rsid w:val="00D10912"/>
    <w:rsid w:val="00D10937"/>
    <w:rsid w:val="00D10B21"/>
    <w:rsid w:val="00D10D11"/>
    <w:rsid w:val="00D11154"/>
    <w:rsid w:val="00D1141F"/>
    <w:rsid w:val="00D116E1"/>
    <w:rsid w:val="00D11968"/>
    <w:rsid w:val="00D11C01"/>
    <w:rsid w:val="00D125C5"/>
    <w:rsid w:val="00D129CC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AAC"/>
    <w:rsid w:val="00D15ECC"/>
    <w:rsid w:val="00D15F38"/>
    <w:rsid w:val="00D15F56"/>
    <w:rsid w:val="00D1620C"/>
    <w:rsid w:val="00D16276"/>
    <w:rsid w:val="00D16455"/>
    <w:rsid w:val="00D16894"/>
    <w:rsid w:val="00D16C5A"/>
    <w:rsid w:val="00D17032"/>
    <w:rsid w:val="00D17040"/>
    <w:rsid w:val="00D17BCE"/>
    <w:rsid w:val="00D17CA8"/>
    <w:rsid w:val="00D2048E"/>
    <w:rsid w:val="00D20981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304E"/>
    <w:rsid w:val="00D23230"/>
    <w:rsid w:val="00D23C14"/>
    <w:rsid w:val="00D23CAA"/>
    <w:rsid w:val="00D2482E"/>
    <w:rsid w:val="00D249AB"/>
    <w:rsid w:val="00D24A75"/>
    <w:rsid w:val="00D24C54"/>
    <w:rsid w:val="00D25185"/>
    <w:rsid w:val="00D255AA"/>
    <w:rsid w:val="00D25662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359"/>
    <w:rsid w:val="00D27723"/>
    <w:rsid w:val="00D27E99"/>
    <w:rsid w:val="00D303FF"/>
    <w:rsid w:val="00D30447"/>
    <w:rsid w:val="00D3058F"/>
    <w:rsid w:val="00D305B7"/>
    <w:rsid w:val="00D30B25"/>
    <w:rsid w:val="00D30CB4"/>
    <w:rsid w:val="00D30DA3"/>
    <w:rsid w:val="00D30EAA"/>
    <w:rsid w:val="00D31437"/>
    <w:rsid w:val="00D3163E"/>
    <w:rsid w:val="00D327C8"/>
    <w:rsid w:val="00D32A24"/>
    <w:rsid w:val="00D32A90"/>
    <w:rsid w:val="00D32E79"/>
    <w:rsid w:val="00D3338F"/>
    <w:rsid w:val="00D3354C"/>
    <w:rsid w:val="00D3399D"/>
    <w:rsid w:val="00D33EC8"/>
    <w:rsid w:val="00D33FC3"/>
    <w:rsid w:val="00D34271"/>
    <w:rsid w:val="00D34353"/>
    <w:rsid w:val="00D3438A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0DD"/>
    <w:rsid w:val="00D3617C"/>
    <w:rsid w:val="00D36443"/>
    <w:rsid w:val="00D364BE"/>
    <w:rsid w:val="00D36516"/>
    <w:rsid w:val="00D36D4F"/>
    <w:rsid w:val="00D36EC5"/>
    <w:rsid w:val="00D36EC8"/>
    <w:rsid w:val="00D36F0A"/>
    <w:rsid w:val="00D371E0"/>
    <w:rsid w:val="00D37773"/>
    <w:rsid w:val="00D377DF"/>
    <w:rsid w:val="00D37877"/>
    <w:rsid w:val="00D378A9"/>
    <w:rsid w:val="00D37A38"/>
    <w:rsid w:val="00D37D6F"/>
    <w:rsid w:val="00D406D7"/>
    <w:rsid w:val="00D409D8"/>
    <w:rsid w:val="00D40DCE"/>
    <w:rsid w:val="00D41714"/>
    <w:rsid w:val="00D41A0B"/>
    <w:rsid w:val="00D41AD2"/>
    <w:rsid w:val="00D41B98"/>
    <w:rsid w:val="00D41C58"/>
    <w:rsid w:val="00D41D82"/>
    <w:rsid w:val="00D41E36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4A2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D6C"/>
    <w:rsid w:val="00D471A1"/>
    <w:rsid w:val="00D47394"/>
    <w:rsid w:val="00D47424"/>
    <w:rsid w:val="00D47ABC"/>
    <w:rsid w:val="00D47BFA"/>
    <w:rsid w:val="00D47C57"/>
    <w:rsid w:val="00D47DFD"/>
    <w:rsid w:val="00D50714"/>
    <w:rsid w:val="00D508F5"/>
    <w:rsid w:val="00D50BB0"/>
    <w:rsid w:val="00D50BF1"/>
    <w:rsid w:val="00D50CBD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2DB1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77E"/>
    <w:rsid w:val="00D56C7A"/>
    <w:rsid w:val="00D56D3D"/>
    <w:rsid w:val="00D57268"/>
    <w:rsid w:val="00D576BE"/>
    <w:rsid w:val="00D576D8"/>
    <w:rsid w:val="00D5793D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671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8BB"/>
    <w:rsid w:val="00D63E89"/>
    <w:rsid w:val="00D64428"/>
    <w:rsid w:val="00D645FC"/>
    <w:rsid w:val="00D65046"/>
    <w:rsid w:val="00D6572A"/>
    <w:rsid w:val="00D659FF"/>
    <w:rsid w:val="00D65BEF"/>
    <w:rsid w:val="00D65C13"/>
    <w:rsid w:val="00D65EDE"/>
    <w:rsid w:val="00D65EE6"/>
    <w:rsid w:val="00D6657D"/>
    <w:rsid w:val="00D66840"/>
    <w:rsid w:val="00D66CA3"/>
    <w:rsid w:val="00D6736B"/>
    <w:rsid w:val="00D67372"/>
    <w:rsid w:val="00D67B4E"/>
    <w:rsid w:val="00D67BA1"/>
    <w:rsid w:val="00D700BD"/>
    <w:rsid w:val="00D7034B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F9"/>
    <w:rsid w:val="00D7660F"/>
    <w:rsid w:val="00D76718"/>
    <w:rsid w:val="00D7692A"/>
    <w:rsid w:val="00D769D0"/>
    <w:rsid w:val="00D76BE7"/>
    <w:rsid w:val="00D76DA3"/>
    <w:rsid w:val="00D7774F"/>
    <w:rsid w:val="00D777B4"/>
    <w:rsid w:val="00D77A14"/>
    <w:rsid w:val="00D80DF4"/>
    <w:rsid w:val="00D81138"/>
    <w:rsid w:val="00D81939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998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632D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011"/>
    <w:rsid w:val="00D9124C"/>
    <w:rsid w:val="00D91451"/>
    <w:rsid w:val="00D915FA"/>
    <w:rsid w:val="00D916D8"/>
    <w:rsid w:val="00D916E2"/>
    <w:rsid w:val="00D919E6"/>
    <w:rsid w:val="00D926BC"/>
    <w:rsid w:val="00D9274B"/>
    <w:rsid w:val="00D929F0"/>
    <w:rsid w:val="00D92E7A"/>
    <w:rsid w:val="00D9309C"/>
    <w:rsid w:val="00D9324C"/>
    <w:rsid w:val="00D93A4A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9BA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3E"/>
    <w:rsid w:val="00DA1885"/>
    <w:rsid w:val="00DA1B80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90A"/>
    <w:rsid w:val="00DA3005"/>
    <w:rsid w:val="00DA3395"/>
    <w:rsid w:val="00DA36BE"/>
    <w:rsid w:val="00DA3C05"/>
    <w:rsid w:val="00DA409B"/>
    <w:rsid w:val="00DA4240"/>
    <w:rsid w:val="00DA43F2"/>
    <w:rsid w:val="00DA4640"/>
    <w:rsid w:val="00DA46AF"/>
    <w:rsid w:val="00DA4B76"/>
    <w:rsid w:val="00DA4E23"/>
    <w:rsid w:val="00DA5972"/>
    <w:rsid w:val="00DA5BD0"/>
    <w:rsid w:val="00DA5BF6"/>
    <w:rsid w:val="00DA5D3C"/>
    <w:rsid w:val="00DA5D9B"/>
    <w:rsid w:val="00DA65D3"/>
    <w:rsid w:val="00DA68C7"/>
    <w:rsid w:val="00DA7413"/>
    <w:rsid w:val="00DA74AC"/>
    <w:rsid w:val="00DA756C"/>
    <w:rsid w:val="00DA7710"/>
    <w:rsid w:val="00DA7783"/>
    <w:rsid w:val="00DA7897"/>
    <w:rsid w:val="00DA7AA2"/>
    <w:rsid w:val="00DA7BD5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C2C"/>
    <w:rsid w:val="00DB4EE9"/>
    <w:rsid w:val="00DB50B0"/>
    <w:rsid w:val="00DB5201"/>
    <w:rsid w:val="00DB56F9"/>
    <w:rsid w:val="00DB572B"/>
    <w:rsid w:val="00DB5B53"/>
    <w:rsid w:val="00DB5BA4"/>
    <w:rsid w:val="00DB5D57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9E"/>
    <w:rsid w:val="00DB723F"/>
    <w:rsid w:val="00DB7937"/>
    <w:rsid w:val="00DB79AE"/>
    <w:rsid w:val="00DB7BA0"/>
    <w:rsid w:val="00DB7BE3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F73"/>
    <w:rsid w:val="00DC318F"/>
    <w:rsid w:val="00DC341E"/>
    <w:rsid w:val="00DC38C9"/>
    <w:rsid w:val="00DC3B1C"/>
    <w:rsid w:val="00DC3F66"/>
    <w:rsid w:val="00DC49D4"/>
    <w:rsid w:val="00DC4D8C"/>
    <w:rsid w:val="00DC4DAE"/>
    <w:rsid w:val="00DC50ED"/>
    <w:rsid w:val="00DC581B"/>
    <w:rsid w:val="00DC59AC"/>
    <w:rsid w:val="00DC65FC"/>
    <w:rsid w:val="00DC6750"/>
    <w:rsid w:val="00DC6806"/>
    <w:rsid w:val="00DC6DD9"/>
    <w:rsid w:val="00DC6E21"/>
    <w:rsid w:val="00DC72A8"/>
    <w:rsid w:val="00DC73A3"/>
    <w:rsid w:val="00DC7453"/>
    <w:rsid w:val="00DC74F7"/>
    <w:rsid w:val="00DC764A"/>
    <w:rsid w:val="00DC77A6"/>
    <w:rsid w:val="00DC7D86"/>
    <w:rsid w:val="00DC7F30"/>
    <w:rsid w:val="00DD0168"/>
    <w:rsid w:val="00DD0188"/>
    <w:rsid w:val="00DD0374"/>
    <w:rsid w:val="00DD08C3"/>
    <w:rsid w:val="00DD0AA6"/>
    <w:rsid w:val="00DD0C1E"/>
    <w:rsid w:val="00DD157E"/>
    <w:rsid w:val="00DD1993"/>
    <w:rsid w:val="00DD1B9E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6C3"/>
    <w:rsid w:val="00DD37DC"/>
    <w:rsid w:val="00DD3DFE"/>
    <w:rsid w:val="00DD3F32"/>
    <w:rsid w:val="00DD422B"/>
    <w:rsid w:val="00DD4855"/>
    <w:rsid w:val="00DD4A46"/>
    <w:rsid w:val="00DD4E40"/>
    <w:rsid w:val="00DD50B6"/>
    <w:rsid w:val="00DD54EA"/>
    <w:rsid w:val="00DD5D50"/>
    <w:rsid w:val="00DD5DD6"/>
    <w:rsid w:val="00DD5E4D"/>
    <w:rsid w:val="00DD6119"/>
    <w:rsid w:val="00DD63C0"/>
    <w:rsid w:val="00DD689E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5A"/>
    <w:rsid w:val="00DE536A"/>
    <w:rsid w:val="00DE5519"/>
    <w:rsid w:val="00DE5AB9"/>
    <w:rsid w:val="00DE5C8C"/>
    <w:rsid w:val="00DE5D90"/>
    <w:rsid w:val="00DE6004"/>
    <w:rsid w:val="00DE602A"/>
    <w:rsid w:val="00DE60BA"/>
    <w:rsid w:val="00DE6984"/>
    <w:rsid w:val="00DE6E4C"/>
    <w:rsid w:val="00DE6E85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0EF9"/>
    <w:rsid w:val="00DF10BF"/>
    <w:rsid w:val="00DF1357"/>
    <w:rsid w:val="00DF1744"/>
    <w:rsid w:val="00DF1F1F"/>
    <w:rsid w:val="00DF29FD"/>
    <w:rsid w:val="00DF2F4F"/>
    <w:rsid w:val="00DF303D"/>
    <w:rsid w:val="00DF3046"/>
    <w:rsid w:val="00DF31A8"/>
    <w:rsid w:val="00DF33BA"/>
    <w:rsid w:val="00DF38DC"/>
    <w:rsid w:val="00DF4388"/>
    <w:rsid w:val="00DF4443"/>
    <w:rsid w:val="00DF474A"/>
    <w:rsid w:val="00DF494D"/>
    <w:rsid w:val="00DF4B2B"/>
    <w:rsid w:val="00DF4DF0"/>
    <w:rsid w:val="00DF52A6"/>
    <w:rsid w:val="00DF5754"/>
    <w:rsid w:val="00DF5F71"/>
    <w:rsid w:val="00DF66EE"/>
    <w:rsid w:val="00DF6852"/>
    <w:rsid w:val="00DF69EE"/>
    <w:rsid w:val="00DF6C93"/>
    <w:rsid w:val="00DF6D4D"/>
    <w:rsid w:val="00DF7133"/>
    <w:rsid w:val="00DF7B07"/>
    <w:rsid w:val="00DF7C95"/>
    <w:rsid w:val="00DF7F48"/>
    <w:rsid w:val="00E0018F"/>
    <w:rsid w:val="00E00569"/>
    <w:rsid w:val="00E00737"/>
    <w:rsid w:val="00E0078A"/>
    <w:rsid w:val="00E0084E"/>
    <w:rsid w:val="00E00932"/>
    <w:rsid w:val="00E00AB1"/>
    <w:rsid w:val="00E00CCC"/>
    <w:rsid w:val="00E00D9F"/>
    <w:rsid w:val="00E011F4"/>
    <w:rsid w:val="00E0124E"/>
    <w:rsid w:val="00E0127A"/>
    <w:rsid w:val="00E014CF"/>
    <w:rsid w:val="00E01DBA"/>
    <w:rsid w:val="00E01F02"/>
    <w:rsid w:val="00E02433"/>
    <w:rsid w:val="00E0255F"/>
    <w:rsid w:val="00E0260D"/>
    <w:rsid w:val="00E027C2"/>
    <w:rsid w:val="00E0324D"/>
    <w:rsid w:val="00E034D8"/>
    <w:rsid w:val="00E0368C"/>
    <w:rsid w:val="00E036FB"/>
    <w:rsid w:val="00E03918"/>
    <w:rsid w:val="00E04308"/>
    <w:rsid w:val="00E04649"/>
    <w:rsid w:val="00E0464C"/>
    <w:rsid w:val="00E04AB4"/>
    <w:rsid w:val="00E04B87"/>
    <w:rsid w:val="00E04DCF"/>
    <w:rsid w:val="00E04F31"/>
    <w:rsid w:val="00E05231"/>
    <w:rsid w:val="00E053A2"/>
    <w:rsid w:val="00E05506"/>
    <w:rsid w:val="00E055B2"/>
    <w:rsid w:val="00E057FC"/>
    <w:rsid w:val="00E05935"/>
    <w:rsid w:val="00E059BB"/>
    <w:rsid w:val="00E059D0"/>
    <w:rsid w:val="00E05B2D"/>
    <w:rsid w:val="00E05C37"/>
    <w:rsid w:val="00E05EAD"/>
    <w:rsid w:val="00E0613A"/>
    <w:rsid w:val="00E0683C"/>
    <w:rsid w:val="00E0699A"/>
    <w:rsid w:val="00E06B48"/>
    <w:rsid w:val="00E07012"/>
    <w:rsid w:val="00E07248"/>
    <w:rsid w:val="00E07964"/>
    <w:rsid w:val="00E07E97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58C"/>
    <w:rsid w:val="00E13B47"/>
    <w:rsid w:val="00E13C94"/>
    <w:rsid w:val="00E13D44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5DA2"/>
    <w:rsid w:val="00E1608D"/>
    <w:rsid w:val="00E16807"/>
    <w:rsid w:val="00E16932"/>
    <w:rsid w:val="00E16B96"/>
    <w:rsid w:val="00E16E69"/>
    <w:rsid w:val="00E16EF1"/>
    <w:rsid w:val="00E16FE8"/>
    <w:rsid w:val="00E170AD"/>
    <w:rsid w:val="00E2093C"/>
    <w:rsid w:val="00E2096A"/>
    <w:rsid w:val="00E2099B"/>
    <w:rsid w:val="00E20CCB"/>
    <w:rsid w:val="00E2120D"/>
    <w:rsid w:val="00E21297"/>
    <w:rsid w:val="00E21881"/>
    <w:rsid w:val="00E21B45"/>
    <w:rsid w:val="00E21ECB"/>
    <w:rsid w:val="00E21F01"/>
    <w:rsid w:val="00E222F2"/>
    <w:rsid w:val="00E2249B"/>
    <w:rsid w:val="00E22DE9"/>
    <w:rsid w:val="00E231E5"/>
    <w:rsid w:val="00E23677"/>
    <w:rsid w:val="00E236BD"/>
    <w:rsid w:val="00E23A17"/>
    <w:rsid w:val="00E23ABB"/>
    <w:rsid w:val="00E23B41"/>
    <w:rsid w:val="00E23F16"/>
    <w:rsid w:val="00E2410C"/>
    <w:rsid w:val="00E242EE"/>
    <w:rsid w:val="00E24756"/>
    <w:rsid w:val="00E24760"/>
    <w:rsid w:val="00E2494D"/>
    <w:rsid w:val="00E24C60"/>
    <w:rsid w:val="00E24D58"/>
    <w:rsid w:val="00E24DFD"/>
    <w:rsid w:val="00E25428"/>
    <w:rsid w:val="00E2596B"/>
    <w:rsid w:val="00E2600F"/>
    <w:rsid w:val="00E26900"/>
    <w:rsid w:val="00E2700B"/>
    <w:rsid w:val="00E270E1"/>
    <w:rsid w:val="00E27415"/>
    <w:rsid w:val="00E275B6"/>
    <w:rsid w:val="00E27638"/>
    <w:rsid w:val="00E27D69"/>
    <w:rsid w:val="00E300A1"/>
    <w:rsid w:val="00E300D4"/>
    <w:rsid w:val="00E301D5"/>
    <w:rsid w:val="00E306FD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0"/>
    <w:rsid w:val="00E35F62"/>
    <w:rsid w:val="00E360F1"/>
    <w:rsid w:val="00E36485"/>
    <w:rsid w:val="00E36509"/>
    <w:rsid w:val="00E3679C"/>
    <w:rsid w:val="00E36A24"/>
    <w:rsid w:val="00E36D0B"/>
    <w:rsid w:val="00E36FEC"/>
    <w:rsid w:val="00E37352"/>
    <w:rsid w:val="00E376E9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104E"/>
    <w:rsid w:val="00E41098"/>
    <w:rsid w:val="00E41357"/>
    <w:rsid w:val="00E41661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85D"/>
    <w:rsid w:val="00E4495B"/>
    <w:rsid w:val="00E44A92"/>
    <w:rsid w:val="00E44BE3"/>
    <w:rsid w:val="00E44CE0"/>
    <w:rsid w:val="00E44CF5"/>
    <w:rsid w:val="00E44E93"/>
    <w:rsid w:val="00E4580D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20A"/>
    <w:rsid w:val="00E52573"/>
    <w:rsid w:val="00E52A5F"/>
    <w:rsid w:val="00E52AAD"/>
    <w:rsid w:val="00E52C1D"/>
    <w:rsid w:val="00E52F74"/>
    <w:rsid w:val="00E52F85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568"/>
    <w:rsid w:val="00E55885"/>
    <w:rsid w:val="00E55996"/>
    <w:rsid w:val="00E55C00"/>
    <w:rsid w:val="00E55CC6"/>
    <w:rsid w:val="00E55DFF"/>
    <w:rsid w:val="00E55FEF"/>
    <w:rsid w:val="00E56027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216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2188"/>
    <w:rsid w:val="00E62241"/>
    <w:rsid w:val="00E62350"/>
    <w:rsid w:val="00E623C4"/>
    <w:rsid w:val="00E62401"/>
    <w:rsid w:val="00E62481"/>
    <w:rsid w:val="00E62692"/>
    <w:rsid w:val="00E62888"/>
    <w:rsid w:val="00E62F64"/>
    <w:rsid w:val="00E63457"/>
    <w:rsid w:val="00E636B2"/>
    <w:rsid w:val="00E639C5"/>
    <w:rsid w:val="00E63F49"/>
    <w:rsid w:val="00E6406E"/>
    <w:rsid w:val="00E64187"/>
    <w:rsid w:val="00E6421C"/>
    <w:rsid w:val="00E644ED"/>
    <w:rsid w:val="00E64846"/>
    <w:rsid w:val="00E64949"/>
    <w:rsid w:val="00E64E71"/>
    <w:rsid w:val="00E6504C"/>
    <w:rsid w:val="00E650ED"/>
    <w:rsid w:val="00E65369"/>
    <w:rsid w:val="00E654FC"/>
    <w:rsid w:val="00E65D5D"/>
    <w:rsid w:val="00E6623B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EB8"/>
    <w:rsid w:val="00E732F5"/>
    <w:rsid w:val="00E7364A"/>
    <w:rsid w:val="00E74053"/>
    <w:rsid w:val="00E740CA"/>
    <w:rsid w:val="00E7425B"/>
    <w:rsid w:val="00E747E9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04A"/>
    <w:rsid w:val="00E76171"/>
    <w:rsid w:val="00E76AD2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EC2"/>
    <w:rsid w:val="00E81158"/>
    <w:rsid w:val="00E81275"/>
    <w:rsid w:val="00E815CA"/>
    <w:rsid w:val="00E8364A"/>
    <w:rsid w:val="00E83A5B"/>
    <w:rsid w:val="00E83B14"/>
    <w:rsid w:val="00E83D2F"/>
    <w:rsid w:val="00E83F9F"/>
    <w:rsid w:val="00E843B4"/>
    <w:rsid w:val="00E84753"/>
    <w:rsid w:val="00E8475D"/>
    <w:rsid w:val="00E84A5E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4F5"/>
    <w:rsid w:val="00E905BF"/>
    <w:rsid w:val="00E909C8"/>
    <w:rsid w:val="00E90CBA"/>
    <w:rsid w:val="00E90D5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973"/>
    <w:rsid w:val="00E93AEC"/>
    <w:rsid w:val="00E9443A"/>
    <w:rsid w:val="00E94C84"/>
    <w:rsid w:val="00E94EB9"/>
    <w:rsid w:val="00E95072"/>
    <w:rsid w:val="00E951DE"/>
    <w:rsid w:val="00E9595D"/>
    <w:rsid w:val="00E95CE8"/>
    <w:rsid w:val="00E96083"/>
    <w:rsid w:val="00E9696F"/>
    <w:rsid w:val="00E96B48"/>
    <w:rsid w:val="00E97CCB"/>
    <w:rsid w:val="00EA0010"/>
    <w:rsid w:val="00EA022E"/>
    <w:rsid w:val="00EA0AE4"/>
    <w:rsid w:val="00EA0F92"/>
    <w:rsid w:val="00EA14B8"/>
    <w:rsid w:val="00EA1563"/>
    <w:rsid w:val="00EA1862"/>
    <w:rsid w:val="00EA189C"/>
    <w:rsid w:val="00EA1919"/>
    <w:rsid w:val="00EA1BD7"/>
    <w:rsid w:val="00EA1D4A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09A"/>
    <w:rsid w:val="00EA750E"/>
    <w:rsid w:val="00EA782D"/>
    <w:rsid w:val="00EA7CB2"/>
    <w:rsid w:val="00EB032D"/>
    <w:rsid w:val="00EB0376"/>
    <w:rsid w:val="00EB0382"/>
    <w:rsid w:val="00EB0A7B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BEF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716"/>
    <w:rsid w:val="00EC087D"/>
    <w:rsid w:val="00EC0A54"/>
    <w:rsid w:val="00EC0CB8"/>
    <w:rsid w:val="00EC0F87"/>
    <w:rsid w:val="00EC118E"/>
    <w:rsid w:val="00EC18A3"/>
    <w:rsid w:val="00EC1C8A"/>
    <w:rsid w:val="00EC2044"/>
    <w:rsid w:val="00EC2101"/>
    <w:rsid w:val="00EC277E"/>
    <w:rsid w:val="00EC2796"/>
    <w:rsid w:val="00EC29F0"/>
    <w:rsid w:val="00EC2E84"/>
    <w:rsid w:val="00EC2EF4"/>
    <w:rsid w:val="00EC2FCE"/>
    <w:rsid w:val="00EC2FEC"/>
    <w:rsid w:val="00EC3216"/>
    <w:rsid w:val="00EC329B"/>
    <w:rsid w:val="00EC3331"/>
    <w:rsid w:val="00EC35BD"/>
    <w:rsid w:val="00EC364E"/>
    <w:rsid w:val="00EC36F2"/>
    <w:rsid w:val="00EC3DE0"/>
    <w:rsid w:val="00EC42B7"/>
    <w:rsid w:val="00EC43C4"/>
    <w:rsid w:val="00EC43CD"/>
    <w:rsid w:val="00EC451C"/>
    <w:rsid w:val="00EC47E0"/>
    <w:rsid w:val="00EC4E50"/>
    <w:rsid w:val="00EC53FC"/>
    <w:rsid w:val="00EC558D"/>
    <w:rsid w:val="00EC5AE7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204"/>
    <w:rsid w:val="00ED0383"/>
    <w:rsid w:val="00ED0747"/>
    <w:rsid w:val="00ED0AA8"/>
    <w:rsid w:val="00ED0B68"/>
    <w:rsid w:val="00ED0D47"/>
    <w:rsid w:val="00ED0F22"/>
    <w:rsid w:val="00ED1556"/>
    <w:rsid w:val="00ED1AE7"/>
    <w:rsid w:val="00ED1CA5"/>
    <w:rsid w:val="00ED1E1F"/>
    <w:rsid w:val="00ED21BB"/>
    <w:rsid w:val="00ED2356"/>
    <w:rsid w:val="00ED28F1"/>
    <w:rsid w:val="00ED28F2"/>
    <w:rsid w:val="00ED2AFC"/>
    <w:rsid w:val="00ED2B52"/>
    <w:rsid w:val="00ED2C36"/>
    <w:rsid w:val="00ED2DA9"/>
    <w:rsid w:val="00ED2DC1"/>
    <w:rsid w:val="00ED383C"/>
    <w:rsid w:val="00ED3AB3"/>
    <w:rsid w:val="00ED44FD"/>
    <w:rsid w:val="00ED51AB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D0"/>
    <w:rsid w:val="00ED6FF7"/>
    <w:rsid w:val="00ED72B8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CD0"/>
    <w:rsid w:val="00EE0E8D"/>
    <w:rsid w:val="00EE0F6B"/>
    <w:rsid w:val="00EE1249"/>
    <w:rsid w:val="00EE1876"/>
    <w:rsid w:val="00EE19BA"/>
    <w:rsid w:val="00EE1A50"/>
    <w:rsid w:val="00EE232F"/>
    <w:rsid w:val="00EE27A0"/>
    <w:rsid w:val="00EE28F3"/>
    <w:rsid w:val="00EE2CD2"/>
    <w:rsid w:val="00EE310C"/>
    <w:rsid w:val="00EE31DE"/>
    <w:rsid w:val="00EE33DC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6C36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E8F"/>
    <w:rsid w:val="00EF55D7"/>
    <w:rsid w:val="00EF57D9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AA2"/>
    <w:rsid w:val="00F00ABE"/>
    <w:rsid w:val="00F0104B"/>
    <w:rsid w:val="00F0110B"/>
    <w:rsid w:val="00F0180D"/>
    <w:rsid w:val="00F018A8"/>
    <w:rsid w:val="00F01A7C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4D5"/>
    <w:rsid w:val="00F055FA"/>
    <w:rsid w:val="00F056AD"/>
    <w:rsid w:val="00F056BE"/>
    <w:rsid w:val="00F05B20"/>
    <w:rsid w:val="00F05BDC"/>
    <w:rsid w:val="00F05DA4"/>
    <w:rsid w:val="00F05EA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40C6"/>
    <w:rsid w:val="00F142F3"/>
    <w:rsid w:val="00F14F71"/>
    <w:rsid w:val="00F15767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557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0E9B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72AF"/>
    <w:rsid w:val="00F37721"/>
    <w:rsid w:val="00F37CFF"/>
    <w:rsid w:val="00F403C9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A9"/>
    <w:rsid w:val="00F44992"/>
    <w:rsid w:val="00F45122"/>
    <w:rsid w:val="00F45372"/>
    <w:rsid w:val="00F45A0A"/>
    <w:rsid w:val="00F45A10"/>
    <w:rsid w:val="00F45F75"/>
    <w:rsid w:val="00F46353"/>
    <w:rsid w:val="00F4685B"/>
    <w:rsid w:val="00F46DB0"/>
    <w:rsid w:val="00F475E9"/>
    <w:rsid w:val="00F50085"/>
    <w:rsid w:val="00F50179"/>
    <w:rsid w:val="00F50600"/>
    <w:rsid w:val="00F50994"/>
    <w:rsid w:val="00F5099A"/>
    <w:rsid w:val="00F50A6D"/>
    <w:rsid w:val="00F50C4E"/>
    <w:rsid w:val="00F513D4"/>
    <w:rsid w:val="00F51B1F"/>
    <w:rsid w:val="00F52009"/>
    <w:rsid w:val="00F52C25"/>
    <w:rsid w:val="00F52C93"/>
    <w:rsid w:val="00F530DF"/>
    <w:rsid w:val="00F53937"/>
    <w:rsid w:val="00F53D97"/>
    <w:rsid w:val="00F54605"/>
    <w:rsid w:val="00F5495B"/>
    <w:rsid w:val="00F54D3E"/>
    <w:rsid w:val="00F54FA9"/>
    <w:rsid w:val="00F550E5"/>
    <w:rsid w:val="00F5538F"/>
    <w:rsid w:val="00F55BF6"/>
    <w:rsid w:val="00F55CE1"/>
    <w:rsid w:val="00F5620D"/>
    <w:rsid w:val="00F56269"/>
    <w:rsid w:val="00F56FF9"/>
    <w:rsid w:val="00F571E8"/>
    <w:rsid w:val="00F57432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888"/>
    <w:rsid w:val="00F623AD"/>
    <w:rsid w:val="00F6243A"/>
    <w:rsid w:val="00F625A2"/>
    <w:rsid w:val="00F6277B"/>
    <w:rsid w:val="00F627BC"/>
    <w:rsid w:val="00F62E97"/>
    <w:rsid w:val="00F632AB"/>
    <w:rsid w:val="00F636E4"/>
    <w:rsid w:val="00F63959"/>
    <w:rsid w:val="00F63A6F"/>
    <w:rsid w:val="00F63CE1"/>
    <w:rsid w:val="00F63F88"/>
    <w:rsid w:val="00F640FE"/>
    <w:rsid w:val="00F6491B"/>
    <w:rsid w:val="00F64ADA"/>
    <w:rsid w:val="00F64AF1"/>
    <w:rsid w:val="00F64ED5"/>
    <w:rsid w:val="00F64FD3"/>
    <w:rsid w:val="00F65351"/>
    <w:rsid w:val="00F654D6"/>
    <w:rsid w:val="00F656A6"/>
    <w:rsid w:val="00F6599D"/>
    <w:rsid w:val="00F65A97"/>
    <w:rsid w:val="00F65B75"/>
    <w:rsid w:val="00F65DC8"/>
    <w:rsid w:val="00F65EE6"/>
    <w:rsid w:val="00F66540"/>
    <w:rsid w:val="00F66BA7"/>
    <w:rsid w:val="00F66F01"/>
    <w:rsid w:val="00F6715C"/>
    <w:rsid w:val="00F673BF"/>
    <w:rsid w:val="00F673FB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E1A"/>
    <w:rsid w:val="00F71FE7"/>
    <w:rsid w:val="00F7200A"/>
    <w:rsid w:val="00F7225A"/>
    <w:rsid w:val="00F725A4"/>
    <w:rsid w:val="00F7270A"/>
    <w:rsid w:val="00F729E0"/>
    <w:rsid w:val="00F7315B"/>
    <w:rsid w:val="00F73562"/>
    <w:rsid w:val="00F735D9"/>
    <w:rsid w:val="00F739BB"/>
    <w:rsid w:val="00F73C32"/>
    <w:rsid w:val="00F73CCA"/>
    <w:rsid w:val="00F74449"/>
    <w:rsid w:val="00F74E4C"/>
    <w:rsid w:val="00F74FF3"/>
    <w:rsid w:val="00F75458"/>
    <w:rsid w:val="00F7545D"/>
    <w:rsid w:val="00F75473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5A"/>
    <w:rsid w:val="00F809D3"/>
    <w:rsid w:val="00F80B30"/>
    <w:rsid w:val="00F80DC4"/>
    <w:rsid w:val="00F80E1A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C8"/>
    <w:rsid w:val="00F826CF"/>
    <w:rsid w:val="00F82870"/>
    <w:rsid w:val="00F82CCB"/>
    <w:rsid w:val="00F83B1B"/>
    <w:rsid w:val="00F83B9C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24C"/>
    <w:rsid w:val="00F8531E"/>
    <w:rsid w:val="00F853C9"/>
    <w:rsid w:val="00F85559"/>
    <w:rsid w:val="00F85686"/>
    <w:rsid w:val="00F85707"/>
    <w:rsid w:val="00F8592A"/>
    <w:rsid w:val="00F85DDE"/>
    <w:rsid w:val="00F85F17"/>
    <w:rsid w:val="00F862AA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309"/>
    <w:rsid w:val="00F94442"/>
    <w:rsid w:val="00F944EF"/>
    <w:rsid w:val="00F94504"/>
    <w:rsid w:val="00F94561"/>
    <w:rsid w:val="00F94681"/>
    <w:rsid w:val="00F94769"/>
    <w:rsid w:val="00F94A38"/>
    <w:rsid w:val="00F94C81"/>
    <w:rsid w:val="00F94DA5"/>
    <w:rsid w:val="00F94DC2"/>
    <w:rsid w:val="00F94E1C"/>
    <w:rsid w:val="00F94E60"/>
    <w:rsid w:val="00F95065"/>
    <w:rsid w:val="00F9526B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476"/>
    <w:rsid w:val="00F97B3E"/>
    <w:rsid w:val="00F97BAE"/>
    <w:rsid w:val="00F97D5F"/>
    <w:rsid w:val="00F97D62"/>
    <w:rsid w:val="00F97DB8"/>
    <w:rsid w:val="00F97EE2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585"/>
    <w:rsid w:val="00FA284C"/>
    <w:rsid w:val="00FA2C74"/>
    <w:rsid w:val="00FA2E13"/>
    <w:rsid w:val="00FA37DB"/>
    <w:rsid w:val="00FA400B"/>
    <w:rsid w:val="00FA404B"/>
    <w:rsid w:val="00FA4136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80A"/>
    <w:rsid w:val="00FB1896"/>
    <w:rsid w:val="00FB18F4"/>
    <w:rsid w:val="00FB1947"/>
    <w:rsid w:val="00FB1C81"/>
    <w:rsid w:val="00FB2187"/>
    <w:rsid w:val="00FB22BC"/>
    <w:rsid w:val="00FB2440"/>
    <w:rsid w:val="00FB2704"/>
    <w:rsid w:val="00FB2A5D"/>
    <w:rsid w:val="00FB2E88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C07"/>
    <w:rsid w:val="00FB6E4C"/>
    <w:rsid w:val="00FB707A"/>
    <w:rsid w:val="00FB73DC"/>
    <w:rsid w:val="00FB7777"/>
    <w:rsid w:val="00FB78DD"/>
    <w:rsid w:val="00FB7C8D"/>
    <w:rsid w:val="00FC0693"/>
    <w:rsid w:val="00FC0824"/>
    <w:rsid w:val="00FC0AE8"/>
    <w:rsid w:val="00FC115E"/>
    <w:rsid w:val="00FC1167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573"/>
    <w:rsid w:val="00FC48D2"/>
    <w:rsid w:val="00FC48E4"/>
    <w:rsid w:val="00FC536D"/>
    <w:rsid w:val="00FC5AE0"/>
    <w:rsid w:val="00FC5C5F"/>
    <w:rsid w:val="00FC5F43"/>
    <w:rsid w:val="00FC5FA6"/>
    <w:rsid w:val="00FC60F5"/>
    <w:rsid w:val="00FC614B"/>
    <w:rsid w:val="00FC6176"/>
    <w:rsid w:val="00FC6734"/>
    <w:rsid w:val="00FC6F0F"/>
    <w:rsid w:val="00FC7912"/>
    <w:rsid w:val="00FC7CAA"/>
    <w:rsid w:val="00FD0172"/>
    <w:rsid w:val="00FD0216"/>
    <w:rsid w:val="00FD033E"/>
    <w:rsid w:val="00FD051D"/>
    <w:rsid w:val="00FD0737"/>
    <w:rsid w:val="00FD0C74"/>
    <w:rsid w:val="00FD0C7F"/>
    <w:rsid w:val="00FD0DBF"/>
    <w:rsid w:val="00FD17F3"/>
    <w:rsid w:val="00FD1892"/>
    <w:rsid w:val="00FD283F"/>
    <w:rsid w:val="00FD2A71"/>
    <w:rsid w:val="00FD2AC6"/>
    <w:rsid w:val="00FD302E"/>
    <w:rsid w:val="00FD3168"/>
    <w:rsid w:val="00FD31DB"/>
    <w:rsid w:val="00FD39E5"/>
    <w:rsid w:val="00FD3A85"/>
    <w:rsid w:val="00FD3EA3"/>
    <w:rsid w:val="00FD4018"/>
    <w:rsid w:val="00FD4723"/>
    <w:rsid w:val="00FD49CB"/>
    <w:rsid w:val="00FD4A4A"/>
    <w:rsid w:val="00FD4CF8"/>
    <w:rsid w:val="00FD4E47"/>
    <w:rsid w:val="00FD57C7"/>
    <w:rsid w:val="00FD5D09"/>
    <w:rsid w:val="00FD5FF7"/>
    <w:rsid w:val="00FD6134"/>
    <w:rsid w:val="00FD6F97"/>
    <w:rsid w:val="00FD70BB"/>
    <w:rsid w:val="00FD71EC"/>
    <w:rsid w:val="00FD734B"/>
    <w:rsid w:val="00FD73D6"/>
    <w:rsid w:val="00FD7A60"/>
    <w:rsid w:val="00FD7C85"/>
    <w:rsid w:val="00FD7F7D"/>
    <w:rsid w:val="00FE05D3"/>
    <w:rsid w:val="00FE0647"/>
    <w:rsid w:val="00FE06E7"/>
    <w:rsid w:val="00FE095B"/>
    <w:rsid w:val="00FE0ADB"/>
    <w:rsid w:val="00FE1252"/>
    <w:rsid w:val="00FE1D4A"/>
    <w:rsid w:val="00FE1FAF"/>
    <w:rsid w:val="00FE200F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8A1"/>
    <w:rsid w:val="00FE7920"/>
    <w:rsid w:val="00FE7B72"/>
    <w:rsid w:val="00FE7D61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821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06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9E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6964C6A"/>
  <w15:chartTrackingRefBased/>
  <w15:docId w15:val="{00B9AD25-0DBB-40D4-99FB-40D22F25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FC614B"/>
    <w:rPr>
      <w:rFonts w:ascii="Arial" w:hAnsi="Arial"/>
      <w:sz w:val="18"/>
      <w:szCs w:val="22"/>
    </w:rPr>
  </w:style>
  <w:style w:type="character" w:customStyle="1" w:styleId="normaltextrun">
    <w:name w:val="normaltextrun"/>
    <w:basedOn w:val="DefaultParagraphFont"/>
    <w:rsid w:val="00FA2585"/>
  </w:style>
  <w:style w:type="paragraph" w:customStyle="1" w:styleId="paragraph">
    <w:name w:val="paragraph"/>
    <w:basedOn w:val="Normal"/>
    <w:rsid w:val="005D78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C8707-1618-472E-A513-74928DC40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</TotalTime>
  <Pages>8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Krittapas, Teeratankul</cp:lastModifiedBy>
  <cp:revision>18</cp:revision>
  <cp:lastPrinted>2021-02-20T23:04:00Z</cp:lastPrinted>
  <dcterms:created xsi:type="dcterms:W3CDTF">2021-02-25T13:32:00Z</dcterms:created>
  <dcterms:modified xsi:type="dcterms:W3CDTF">2021-02-27T14:48:00Z</dcterms:modified>
</cp:coreProperties>
</file>