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613F516A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็ท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1005079B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bookmarkStart w:id="1" w:name="_Hlk28075710"/>
      <w:r w:rsidR="001F679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“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”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งบแสดงฐานะการเงินรวมและเฉพาะของบริษัท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A92DE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3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5E6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          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และหมายเหตุประกอบงบการเงิน รวมถึงสรุปนโยบายการบัญชีที่สำคัญ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7D8CF1E1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39523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3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FE962B7" w14:textId="269A1291" w:rsidR="005070D4" w:rsidRPr="005070D4" w:rsidRDefault="005070D4" w:rsidP="005070D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ข้าพเจ้าได้ปฏิบัติงานตรวจสอบตามมาตรฐานการสอบบัญชี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โดยได้ระบุความรับผิดชอบของข้าพเจ้าไว้ในรายงานของข้าพเจ้า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ในวรรคความรับผิดชอบของผู้สอบบัญชีในการตรวจสอบงบการเงิน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ทั้งนี้ 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ในส่วนที่เกี่ยวข้องกับการตรวจสอบงบการเงิน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รวมและเฉพาะของบริษัท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และข้าพเจ้าได้ปฏิบัติตามความรับผิดชอบด้านจรรยาบรรณอื่นๆ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5070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070D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75003254" w14:textId="68F4FD57" w:rsidR="0066597E" w:rsidRDefault="0066597E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3DA3DBD3" w:rsidR="005070D4" w:rsidRDefault="005070D4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234FA4E" w14:textId="2F73AD60" w:rsidR="00A12648" w:rsidRDefault="00A12648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3CF0DA0" w14:textId="394A6D1F" w:rsidR="00A12648" w:rsidRDefault="00A12648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749085D" w14:textId="77777777" w:rsidR="00A12648" w:rsidRPr="00FC006E" w:rsidRDefault="00A12648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2F3B4761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40"/>
        <w:tblW w:w="86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31"/>
        <w:gridCol w:w="4140"/>
      </w:tblGrid>
      <w:tr w:rsidR="00A30689" w:rsidRPr="00E87D6F" w14:paraId="6A119832" w14:textId="77777777" w:rsidTr="00E462B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62F23E7C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253F604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A30689" w:rsidRPr="00E87D6F" w14:paraId="2308B137" w14:textId="77777777" w:rsidTr="00E462B3">
        <w:trPr>
          <w:trHeight w:val="77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DDF" w14:textId="77777777" w:rsidR="00161276" w:rsidRDefault="00161276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  <w:p w14:paraId="40089E78" w14:textId="5945F63D" w:rsidR="00A30689" w:rsidRPr="00E87D6F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35589E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ค่าเผื่อผลขาดทุนจากการด้อย</w:t>
            </w:r>
            <w:r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</w:t>
            </w:r>
            <w:r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25B42615" w14:textId="77777777" w:rsidR="00A30689" w:rsidRPr="00C92053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0B25A7DC" w14:textId="78F4E436" w:rsidR="00A30689" w:rsidRPr="00CA3973" w:rsidRDefault="00A30689" w:rsidP="000964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</w:t>
            </w:r>
            <w:r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เช่าซื้อในงบการเงินรวมและเฉพาะของบริษัทเป็นจำนวน </w:t>
            </w:r>
            <w:r w:rsidR="00073393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3,2</w:t>
            </w:r>
            <w:r w:rsidR="006C1062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63.92</w:t>
            </w:r>
            <w:r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DB268D"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6C1062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444.</w:t>
            </w:r>
            <w:r w:rsidR="000B2584"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59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สุทธิจากค่าเผื่อผลขาดทุนจากการด้อยค่า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ในงบการเงินรวมและเฉพาะของบริษั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E58A5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171.13</w:t>
            </w:r>
            <w:r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FA3C81"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E58A5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56.32</w:t>
            </w:r>
            <w:r w:rsidRPr="00E87B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3EA54730" w14:textId="77777777" w:rsidR="00A30689" w:rsidRPr="00CA3973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96C0558" w14:textId="36E001BE" w:rsidR="00611A19" w:rsidRDefault="00DD0737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กลุ่มบริษัทได้นำมาตรฐานการรายงานทางการเงิน</w:t>
            </w:r>
            <w:r w:rsidR="009F2F16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ฉบับที่</w:t>
            </w:r>
            <w:r w:rsidR="00542025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9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เรื่อง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เครื่องมือทางการเงิน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มาถือปฏิบัติตั้งแต่วันที่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A40CB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="000A4803"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2563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กำหนด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Pr="00CA39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A39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ค่าเผื่อผลขาดทุนจากการด้อยค่าสำหรับลูกหนี้ตามสัญญาเช่าซื้อได้ปฏิบัติตามวิธีอย่างง่าย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โดยไม่จำเป็นต้องรอให้มีข้อบ่งชี้หรือเกิดเหตุการณ์ด้านเครดิตขึ้นก่อน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และใช้ความน่าจะเป็นถ่วงน้ำหนักเป็นเกณฑ์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</w:t>
            </w:r>
            <w:r w:rsidR="00EA114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เป็นต้องใช้ดุลยพินิจและการประมาณการอย่างมากจากผู้บริหารในการพัฒนาแบบจำลองผลขาดทุนด้านเครดิตที่คาดว่าจะเกิดขึ้นจากเหตุการณ์ในอดีตจนถึงปัจจุบัน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โดยประมาณการด้อยค่าถือว่ามีนัยสำคัญ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ข้าพเจ้าจึงให้ความสำคัญกับการตรวจสอบความเพียงพอของค่าเผื่อผลขาดทุนจากการด้อยค่า</w:t>
            </w:r>
            <w:r w:rsidR="007E25FC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</w:p>
          <w:p w14:paraId="7245C237" w14:textId="77777777" w:rsidR="00A30689" w:rsidRPr="00A10B07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943A017" w14:textId="7B931209" w:rsidR="000754D3" w:rsidRDefault="00A30689" w:rsidP="000754D3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กลุ่มบริษัทได้เปิดเผยข้อมูลเกี่ยวกับ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7D47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ของลูกหนี้ตามสัญญาเช่าซื้อในหมายเหตุประกอบงบการเงินข้อ </w:t>
            </w:r>
            <w:r w:rsidRPr="00CA397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D47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บัญชีที่สำคัญ</w:t>
            </w:r>
          </w:p>
          <w:p w14:paraId="49C658B5" w14:textId="585E90C7" w:rsidR="00161276" w:rsidRDefault="00161276" w:rsidP="00C92053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EE5110A" w14:textId="77777777" w:rsidR="00161276" w:rsidRDefault="00161276" w:rsidP="00C92053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8B2B928" w14:textId="522E0017" w:rsidR="00161276" w:rsidRPr="00E87D6F" w:rsidRDefault="00161276" w:rsidP="00C92053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26F" w14:textId="77777777" w:rsidR="00A30689" w:rsidRPr="00E87D6F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9481A11" w14:textId="7E921A6F" w:rsidR="00A30689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460D2037" w14:textId="77777777" w:rsidR="00161276" w:rsidRPr="00161276" w:rsidRDefault="00161276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E1CCB6C" w14:textId="77777777" w:rsidR="00A30689" w:rsidRPr="00E87D6F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31B4F8DA" w14:textId="77777777" w:rsidR="00A30689" w:rsidRPr="00C92053" w:rsidRDefault="00A30689" w:rsidP="00C9205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06BB9E89" w14:textId="77777777" w:rsidR="00A30689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ข้าพเจ้าได้ทดสอบการปฏิบัติตามการควบคุมภายในและหลักเกณฑ์ที่บริษัทออกแบบไว้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66BDB15A" w14:textId="77777777" w:rsidR="00A30689" w:rsidRPr="00E87D6F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1649C3C2" w14:textId="50D524A3" w:rsidR="00A30689" w:rsidRPr="00E13F8E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          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ประเมินวิธีการคำนวณและ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                     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ข้อสมมติฐานที่ใช้ในการคำนวณค่าเผื่อผลขาดทุนด้านเครดิตที่คาดว่าจะเกิดขึ้น</w:t>
            </w:r>
            <w:r w:rsidR="006878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</w:t>
            </w:r>
            <w:r w:rsidR="00BE46A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กลุ่มบริษัท</w:t>
            </w:r>
            <w:r w:rsidRPr="00E65B9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477E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และประเมินความสมเหตุสมผลของปัจจัยทางเศรษฐ</w:t>
            </w:r>
            <w:r w:rsidR="007E2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กิจ</w:t>
            </w:r>
          </w:p>
          <w:p w14:paraId="26E798D5" w14:textId="77777777" w:rsidR="00A30689" w:rsidRPr="00E87D6F" w:rsidRDefault="00A30689" w:rsidP="00C9205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DDEF56E" w14:textId="77777777" w:rsidR="00A30689" w:rsidRPr="00E87D6F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0D7A2C78" w14:textId="77777777" w:rsidR="00A30689" w:rsidRPr="00E87D6F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462B3" w:rsidRPr="00FC006E" w14:paraId="13AFC590" w14:textId="77777777" w:rsidTr="003617AF">
        <w:tc>
          <w:tcPr>
            <w:tcW w:w="4531" w:type="dxa"/>
            <w:shd w:val="clear" w:color="auto" w:fill="7030A0"/>
            <w:hideMark/>
          </w:tcPr>
          <w:p w14:paraId="79EBA1C4" w14:textId="140050CC" w:rsidR="00E462B3" w:rsidRPr="00542025" w:rsidRDefault="00E462B3" w:rsidP="00E462B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140" w:type="dxa"/>
            <w:shd w:val="clear" w:color="auto" w:fill="7030A0"/>
            <w:hideMark/>
          </w:tcPr>
          <w:p w14:paraId="5FA9E47F" w14:textId="057C4C43" w:rsidR="00E462B3" w:rsidRPr="00542025" w:rsidRDefault="00E462B3" w:rsidP="00E462B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E462B3" w:rsidRPr="00FC006E" w14:paraId="125B20BE" w14:textId="77777777" w:rsidTr="00E462B3">
        <w:trPr>
          <w:trHeight w:val="4588"/>
        </w:trPr>
        <w:tc>
          <w:tcPr>
            <w:tcW w:w="4531" w:type="dxa"/>
          </w:tcPr>
          <w:p w14:paraId="3BDF0511" w14:textId="77777777" w:rsidR="00161276" w:rsidRDefault="00161276" w:rsidP="00843F98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lang w:val="en-US"/>
              </w:rPr>
            </w:pPr>
          </w:p>
          <w:p w14:paraId="593AEE97" w14:textId="74CB71F0" w:rsidR="00E462B3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842887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  <w:p w14:paraId="44E0096C" w14:textId="77777777" w:rsidR="00E462B3" w:rsidRPr="00FC006E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61D643A8" w14:textId="77777777" w:rsidR="00E462B3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ณ</w:t>
            </w:r>
            <w:r w:rsidRPr="00842887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842887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31</w:t>
            </w:r>
            <w:r w:rsidRPr="00842887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2563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กลุ่มบริษัทมีสินทรัพย์ภาษีเงินได้รอการตัดบัญชีจำนวน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156.06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ล้าน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  <w:r w:rsidRPr="00842887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สำหรับผลขาดทุนสะสมทางภาษียกมา</w:t>
            </w:r>
            <w:r w:rsidRPr="00842887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โดยมีส่วนที่</w:t>
            </w:r>
            <w:r w:rsidRPr="00C211F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ยังไม่ได้รับรู้เป็นสินทรัพย์ภาษีเงินได้รอการตัดบัญชีจำนวน</w:t>
            </w:r>
            <w:r w:rsidRPr="00C211F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211FF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472.93</w:t>
            </w:r>
            <w:r w:rsidRPr="002867C4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67C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2867C4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67C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จากผลขาดทุนสะสมทางภาษี</w:t>
            </w:r>
            <w:r w:rsidRPr="002867C4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67C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ซึ่งกลุ่ม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บริษัท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73EE728C" w14:textId="77777777" w:rsidR="00E462B3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</w:p>
          <w:p w14:paraId="1DAD61FE" w14:textId="77777777" w:rsidR="00E462B3" w:rsidRPr="00CA3973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ผู้บริหารต้องใช้ดุลยพินิจที่เกี่ยวข้องกับจัดทำประมาณการกำไรทางภาษีในอนาคตให้มีความน่าเชื่อถือ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ซึ่งปัจจัยดังกล่าวสามารถเปลี่ยนแปลงตามสภาวะทางเศรษฐกิจและสถานการณ์ตลาดในอนาคต</w:t>
            </w:r>
          </w:p>
          <w:p w14:paraId="4308B061" w14:textId="77777777" w:rsidR="00E462B3" w:rsidRPr="00CA3973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</w:p>
          <w:p w14:paraId="3F63630A" w14:textId="77777777" w:rsidR="00E462B3" w:rsidRPr="00CA5C69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กลุ่มบริษัทได้เปิดเผยข้อมูลเกี่ยวกับภาษีเงินได้รอการตัดบัญชีในหมายเหตุประกอบงบการเงินข้อ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397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24 </w:t>
            </w:r>
            <w:r w:rsidRPr="00CA39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84288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นโยบายการบัญชีที่สำคัญ</w:t>
            </w:r>
          </w:p>
          <w:p w14:paraId="62DB3C64" w14:textId="77777777" w:rsidR="00E462B3" w:rsidRPr="00FC006E" w:rsidRDefault="00E462B3" w:rsidP="00843F98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</w:tcPr>
          <w:p w14:paraId="0FA8A64B" w14:textId="77777777" w:rsidR="00E462B3" w:rsidRDefault="00E462B3" w:rsidP="00843F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</w:p>
          <w:p w14:paraId="5400362E" w14:textId="77777777" w:rsidR="00E462B3" w:rsidRPr="00A10B07" w:rsidRDefault="00E462B3" w:rsidP="00843F98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4"/>
                <w:szCs w:val="14"/>
              </w:rPr>
            </w:pPr>
          </w:p>
          <w:p w14:paraId="272B5FA0" w14:textId="75D220D5" w:rsidR="00E462B3" w:rsidRDefault="00E462B3" w:rsidP="00843F98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6"/>
                <w:szCs w:val="16"/>
              </w:rPr>
            </w:pPr>
          </w:p>
          <w:p w14:paraId="19428C68" w14:textId="77777777" w:rsidR="00161276" w:rsidRPr="00161276" w:rsidRDefault="00161276" w:rsidP="00843F98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28"/>
                <w:szCs w:val="28"/>
              </w:rPr>
            </w:pPr>
          </w:p>
          <w:p w14:paraId="44CFC31E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โดยประเมินวิธีการที่ผู้บริหารใช้ในการจัดทำประมาณการรายได้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ค่าใช้จ่ายและผลการดำเนินงานในอนาคต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17D2BB0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</w:p>
          <w:p w14:paraId="6A01FE50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ข้าพเจ้าได้หารือกับผู้บริหารเพื่อให้เข้าใจถึงแผนการดำเนินธุรกิจและสมมติฐานที่ผู้บริหารใช้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ประเมินความสมเหตุสมผลของสมมติฐานที่ผู้บริหารใช้ในการจัดทำประมาณการ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โดยการเปรียบเทียบผลของการจัดทำงบประมาณในอดีต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และอัตราการเจริญเติบโตของกลุ่มธุรกิจในสภาวการณ์ปกติ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รวมถึงการวิเคราะห์แนวโน้มของตลาดและธุรกิจที่อยู่ในกลุ่มเดียวกัน</w:t>
            </w:r>
          </w:p>
          <w:p w14:paraId="69863B2C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D98E757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ข้าพเจ้าได้ทดสอบความถูกต้องของวิธีการคำนวณประมาณการทางธุรกิจ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ทดสอบความเหมาะสมในการคำนวณสินทรัพย์ภาษีเงินได้รอการตัดบัญชี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โดยเปรียบเทียบผลประโยชน์ทางภาษีที่กลุ่มบริษัทและบริษัทจะได้รับในอนาคตกับประมาณการดังกล่าว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DEFE513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733D609" w14:textId="77777777" w:rsidR="00C576AF" w:rsidRPr="00C576AF" w:rsidRDefault="00C576AF" w:rsidP="00C576AF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576A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  <w:r w:rsidRPr="00C576AF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C3758EC" w14:textId="28666034" w:rsidR="00E462B3" w:rsidRPr="00FC006E" w:rsidRDefault="00E462B3" w:rsidP="00843F98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416E7967" w14:textId="677B1641" w:rsidR="00842887" w:rsidRDefault="00842887"/>
    <w:p w14:paraId="27C5F752" w14:textId="77777777" w:rsidR="001C7E62" w:rsidRDefault="001C7E6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890602D" w14:textId="77777777" w:rsidR="001C7E62" w:rsidRDefault="001C7E6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DB7F02D" w14:textId="77777777" w:rsidR="001C7E62" w:rsidRDefault="001C7E6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77B17DC" w14:textId="52A38A3D" w:rsidR="001C7E62" w:rsidRDefault="001C7E6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6FB15E2" w14:textId="49836321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07ED5A2" w14:textId="2CD6903A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3E67DBE2" w14:textId="316B4CA3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7C67D364" w14:textId="36259CCA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BFCB5CA" w14:textId="77777777" w:rsidR="00842887" w:rsidRDefault="0084288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B9B3E62" w14:textId="77777777" w:rsidR="001C7E62" w:rsidRDefault="001C7E62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B4B0631" w14:textId="77777777" w:rsidR="007B7DCA" w:rsidRDefault="007B7DCA">
      <w:r>
        <w:br w:type="page"/>
      </w:r>
    </w:p>
    <w:p w14:paraId="2E04138E" w14:textId="77777777" w:rsidR="00434982" w:rsidRPr="00FC006E" w:rsidRDefault="00434982" w:rsidP="0043498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841EBB" w14:textId="43BB9431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E9BD5A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5379FCB0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2FB429" w14:textId="77777777" w:rsidR="0066182F" w:rsidRPr="00FC006E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1F3374" w14:textId="2E032EDF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2B15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05C992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1678B6C4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79CCF4F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F73A19E" w14:textId="6C4E7433" w:rsidR="00434982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8CCADFC" w14:textId="7F3B4DE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1294B7A" w14:textId="48413AC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7975C9" w14:textId="13A8530C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B86C196" w14:textId="11DB08CA" w:rsidR="002B158A" w:rsidRDefault="002B158A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ECED4D" w14:textId="0E585421" w:rsidR="00161276" w:rsidRDefault="00161276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DA02F75" w14:textId="3549818F" w:rsidR="00161276" w:rsidRDefault="00161276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FC0DB5" w14:textId="77777777" w:rsidR="00161276" w:rsidRPr="00FC006E" w:rsidRDefault="00161276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2FF63499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214630F6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1F5EDA62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</w:p>
    <w:p w14:paraId="14EC9B26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408C776" w14:textId="4CF25A6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1F52B27" w14:textId="77777777" w:rsidR="00161276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4B87FF6" w14:textId="77777777" w:rsidR="00161276" w:rsidRDefault="00161276" w:rsidP="0016127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519066" w14:textId="77777777" w:rsidR="00161276" w:rsidRDefault="00161276" w:rsidP="0016127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D2B3E3" w14:textId="1511DCD5" w:rsidR="00434982" w:rsidRPr="00FC006E" w:rsidRDefault="00434982" w:rsidP="0016127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34BED79" w14:textId="77777777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2E7597A0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0670C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673A9013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8C170A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นาย</w:t>
      </w:r>
      <w:r w:rsidR="00A06AC4" w:rsidRPr="00FC006E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นรินทร์ จูระมงคล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1452F5D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A06AC4" w:rsidRPr="00FC006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8593</w:t>
      </w:r>
    </w:p>
    <w:p w14:paraId="4DAD2D83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FC006E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703B0B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703B0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C0F5D74" w14:textId="2C72452A" w:rsidR="00CC2841" w:rsidRPr="00FC006E" w:rsidRDefault="00347900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E13F8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1 </w:t>
      </w:r>
      <w:r w:rsidRPr="00E13F8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มีนาคม</w:t>
      </w:r>
      <w:r w:rsidR="00B00290" w:rsidRPr="00E13F8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2B158A" w:rsidRPr="00E13F8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 w:rsidR="00ED73C5" w:rsidRPr="00E13F8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4</w:t>
      </w:r>
    </w:p>
    <w:p w14:paraId="54812067" w14:textId="77777777" w:rsidR="000A6DEC" w:rsidRPr="000A6DEC" w:rsidRDefault="000A6DEC" w:rsidP="000A6DE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0A6DEC" w:rsidRPr="000A6DE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D1799" w14:textId="77777777" w:rsidR="001E7512" w:rsidRDefault="001E7512">
      <w:r>
        <w:separator/>
      </w:r>
    </w:p>
  </w:endnote>
  <w:endnote w:type="continuationSeparator" w:id="0">
    <w:p w14:paraId="282C487E" w14:textId="77777777" w:rsidR="001E7512" w:rsidRDefault="001E7512">
      <w:r>
        <w:continuationSeparator/>
      </w:r>
    </w:p>
  </w:endnote>
  <w:endnote w:type="continuationNotice" w:id="1">
    <w:p w14:paraId="1B9C9AC6" w14:textId="77777777" w:rsidR="001E7512" w:rsidRDefault="001E75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376F3" w14:textId="77777777" w:rsidR="001E7512" w:rsidRDefault="001E7512">
      <w:bookmarkStart w:id="0" w:name="_Hlk482348182"/>
      <w:bookmarkEnd w:id="0"/>
      <w:r>
        <w:separator/>
      </w:r>
    </w:p>
  </w:footnote>
  <w:footnote w:type="continuationSeparator" w:id="0">
    <w:p w14:paraId="26A4F55D" w14:textId="77777777" w:rsidR="001E7512" w:rsidRDefault="001E7512">
      <w:r>
        <w:continuationSeparator/>
      </w:r>
    </w:p>
  </w:footnote>
  <w:footnote w:type="continuationNotice" w:id="1">
    <w:p w14:paraId="5899D39E" w14:textId="77777777" w:rsidR="001E7512" w:rsidRDefault="001E75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1258A" w14:textId="2DBB5453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58A349B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15"/>
  </w:num>
  <w:num w:numId="8">
    <w:abstractNumId w:val="22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11"/>
  </w:num>
  <w:num w:numId="15">
    <w:abstractNumId w:val="13"/>
  </w:num>
  <w:num w:numId="16">
    <w:abstractNumId w:val="14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3"/>
  </w:num>
  <w:num w:numId="22">
    <w:abstractNumId w:val="11"/>
  </w:num>
  <w:num w:numId="23">
    <w:abstractNumId w:val="11"/>
  </w:num>
  <w:num w:numId="24">
    <w:abstractNumId w:val="11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0"/>
  </w:num>
  <w:num w:numId="30">
    <w:abstractNumId w:val="20"/>
  </w:num>
  <w:num w:numId="31">
    <w:abstractNumId w:val="18"/>
  </w:num>
  <w:num w:numId="32">
    <w:abstractNumId w:val="18"/>
  </w:num>
  <w:num w:numId="33">
    <w:abstractNumId w:val="18"/>
  </w:num>
  <w:num w:numId="34">
    <w:abstractNumId w:val="9"/>
  </w:num>
  <w:num w:numId="35">
    <w:abstractNumId w:val="7"/>
  </w:num>
  <w:num w:numId="36">
    <w:abstractNumId w:val="7"/>
  </w:num>
  <w:num w:numId="37">
    <w:abstractNumId w:val="6"/>
  </w:num>
  <w:num w:numId="38">
    <w:abstractNumId w:val="12"/>
  </w:num>
  <w:num w:numId="39">
    <w:abstractNumId w:val="8"/>
  </w:num>
  <w:num w:numId="4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B7B"/>
    <w:rsid w:val="000162B0"/>
    <w:rsid w:val="00017878"/>
    <w:rsid w:val="0002270B"/>
    <w:rsid w:val="00024FA3"/>
    <w:rsid w:val="0003023B"/>
    <w:rsid w:val="00031D17"/>
    <w:rsid w:val="00033181"/>
    <w:rsid w:val="00033A55"/>
    <w:rsid w:val="000411E9"/>
    <w:rsid w:val="000422BF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6097"/>
    <w:rsid w:val="0006039B"/>
    <w:rsid w:val="000609FE"/>
    <w:rsid w:val="00061C29"/>
    <w:rsid w:val="00062785"/>
    <w:rsid w:val="0006623B"/>
    <w:rsid w:val="000670C6"/>
    <w:rsid w:val="00071DF9"/>
    <w:rsid w:val="000723F7"/>
    <w:rsid w:val="00073393"/>
    <w:rsid w:val="00074485"/>
    <w:rsid w:val="000754D3"/>
    <w:rsid w:val="00077182"/>
    <w:rsid w:val="00081B13"/>
    <w:rsid w:val="000828C0"/>
    <w:rsid w:val="000828F1"/>
    <w:rsid w:val="00082F59"/>
    <w:rsid w:val="00083F5E"/>
    <w:rsid w:val="00091985"/>
    <w:rsid w:val="00094333"/>
    <w:rsid w:val="00096448"/>
    <w:rsid w:val="00097FAB"/>
    <w:rsid w:val="000A2674"/>
    <w:rsid w:val="000A4803"/>
    <w:rsid w:val="000A51A4"/>
    <w:rsid w:val="000A6DEC"/>
    <w:rsid w:val="000B1738"/>
    <w:rsid w:val="000B2584"/>
    <w:rsid w:val="000B33E2"/>
    <w:rsid w:val="000B65E3"/>
    <w:rsid w:val="000B7090"/>
    <w:rsid w:val="000C0217"/>
    <w:rsid w:val="000C3696"/>
    <w:rsid w:val="000C683E"/>
    <w:rsid w:val="000C6E2B"/>
    <w:rsid w:val="000D1A37"/>
    <w:rsid w:val="000D25CC"/>
    <w:rsid w:val="000D2779"/>
    <w:rsid w:val="000D6471"/>
    <w:rsid w:val="000D7FF4"/>
    <w:rsid w:val="000E02CC"/>
    <w:rsid w:val="000E52CE"/>
    <w:rsid w:val="000E7765"/>
    <w:rsid w:val="000F169C"/>
    <w:rsid w:val="000F1D37"/>
    <w:rsid w:val="000F3AAB"/>
    <w:rsid w:val="000F472F"/>
    <w:rsid w:val="000F64B1"/>
    <w:rsid w:val="000F6698"/>
    <w:rsid w:val="000F6784"/>
    <w:rsid w:val="000F6E25"/>
    <w:rsid w:val="001011DF"/>
    <w:rsid w:val="001072BE"/>
    <w:rsid w:val="001072F0"/>
    <w:rsid w:val="0011138B"/>
    <w:rsid w:val="00112B69"/>
    <w:rsid w:val="0011372F"/>
    <w:rsid w:val="001205D6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73F9"/>
    <w:rsid w:val="00147EC9"/>
    <w:rsid w:val="00153FEF"/>
    <w:rsid w:val="001554CD"/>
    <w:rsid w:val="00155A91"/>
    <w:rsid w:val="00156447"/>
    <w:rsid w:val="00161276"/>
    <w:rsid w:val="001613E2"/>
    <w:rsid w:val="00162F64"/>
    <w:rsid w:val="0016459D"/>
    <w:rsid w:val="00165732"/>
    <w:rsid w:val="001669C6"/>
    <w:rsid w:val="00167017"/>
    <w:rsid w:val="001752CB"/>
    <w:rsid w:val="0018154B"/>
    <w:rsid w:val="001828AA"/>
    <w:rsid w:val="00182A6E"/>
    <w:rsid w:val="00183EBC"/>
    <w:rsid w:val="00184181"/>
    <w:rsid w:val="001911DC"/>
    <w:rsid w:val="00191357"/>
    <w:rsid w:val="00192061"/>
    <w:rsid w:val="0019210D"/>
    <w:rsid w:val="00192C34"/>
    <w:rsid w:val="001959C6"/>
    <w:rsid w:val="001976F9"/>
    <w:rsid w:val="001A0033"/>
    <w:rsid w:val="001A3BFB"/>
    <w:rsid w:val="001A3C20"/>
    <w:rsid w:val="001A3C5A"/>
    <w:rsid w:val="001A69F9"/>
    <w:rsid w:val="001B069C"/>
    <w:rsid w:val="001B198C"/>
    <w:rsid w:val="001B7388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2302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2007CC"/>
    <w:rsid w:val="00201613"/>
    <w:rsid w:val="00201F3D"/>
    <w:rsid w:val="0020240D"/>
    <w:rsid w:val="0020255A"/>
    <w:rsid w:val="00203F5B"/>
    <w:rsid w:val="00211730"/>
    <w:rsid w:val="0021282C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4743"/>
    <w:rsid w:val="00236974"/>
    <w:rsid w:val="00236F47"/>
    <w:rsid w:val="00237742"/>
    <w:rsid w:val="00237A7E"/>
    <w:rsid w:val="00240A31"/>
    <w:rsid w:val="00240A7F"/>
    <w:rsid w:val="00241F16"/>
    <w:rsid w:val="00243C05"/>
    <w:rsid w:val="002452AA"/>
    <w:rsid w:val="00247969"/>
    <w:rsid w:val="00252EAA"/>
    <w:rsid w:val="0025649B"/>
    <w:rsid w:val="0026024A"/>
    <w:rsid w:val="002603EE"/>
    <w:rsid w:val="0026182A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3557"/>
    <w:rsid w:val="002838FB"/>
    <w:rsid w:val="00284B37"/>
    <w:rsid w:val="00285249"/>
    <w:rsid w:val="002856F7"/>
    <w:rsid w:val="002867C4"/>
    <w:rsid w:val="00286DCD"/>
    <w:rsid w:val="00291480"/>
    <w:rsid w:val="00294F00"/>
    <w:rsid w:val="00295778"/>
    <w:rsid w:val="00295ECE"/>
    <w:rsid w:val="002A0562"/>
    <w:rsid w:val="002A0D9A"/>
    <w:rsid w:val="002A1005"/>
    <w:rsid w:val="002A252E"/>
    <w:rsid w:val="002A28F4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60F4"/>
    <w:rsid w:val="002C623D"/>
    <w:rsid w:val="002C6A5B"/>
    <w:rsid w:val="002D1293"/>
    <w:rsid w:val="002D1B34"/>
    <w:rsid w:val="002D524F"/>
    <w:rsid w:val="002D5A0F"/>
    <w:rsid w:val="002D6062"/>
    <w:rsid w:val="002D649D"/>
    <w:rsid w:val="002D6E25"/>
    <w:rsid w:val="002D7077"/>
    <w:rsid w:val="002E02F4"/>
    <w:rsid w:val="002E073B"/>
    <w:rsid w:val="002E0CE7"/>
    <w:rsid w:val="002E138C"/>
    <w:rsid w:val="002E28B6"/>
    <w:rsid w:val="002E3760"/>
    <w:rsid w:val="002E3F6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1115C"/>
    <w:rsid w:val="00321A76"/>
    <w:rsid w:val="00321E73"/>
    <w:rsid w:val="00322A5B"/>
    <w:rsid w:val="00322E29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7900"/>
    <w:rsid w:val="0035226E"/>
    <w:rsid w:val="0035271D"/>
    <w:rsid w:val="00352CED"/>
    <w:rsid w:val="00352F51"/>
    <w:rsid w:val="00354F5D"/>
    <w:rsid w:val="0035589E"/>
    <w:rsid w:val="00355CFD"/>
    <w:rsid w:val="00357F3E"/>
    <w:rsid w:val="0036053F"/>
    <w:rsid w:val="003617AF"/>
    <w:rsid w:val="00363C48"/>
    <w:rsid w:val="00365405"/>
    <w:rsid w:val="0036599C"/>
    <w:rsid w:val="00365ECE"/>
    <w:rsid w:val="00366C5A"/>
    <w:rsid w:val="003701D4"/>
    <w:rsid w:val="0037094B"/>
    <w:rsid w:val="00371465"/>
    <w:rsid w:val="0037243C"/>
    <w:rsid w:val="003744DA"/>
    <w:rsid w:val="00374587"/>
    <w:rsid w:val="0037799C"/>
    <w:rsid w:val="00383897"/>
    <w:rsid w:val="003840D2"/>
    <w:rsid w:val="00384904"/>
    <w:rsid w:val="003854DF"/>
    <w:rsid w:val="00385D2F"/>
    <w:rsid w:val="003861AB"/>
    <w:rsid w:val="003912F2"/>
    <w:rsid w:val="00393333"/>
    <w:rsid w:val="0039444B"/>
    <w:rsid w:val="0039523D"/>
    <w:rsid w:val="00396397"/>
    <w:rsid w:val="00396A33"/>
    <w:rsid w:val="003A1203"/>
    <w:rsid w:val="003A19E8"/>
    <w:rsid w:val="003A1AAB"/>
    <w:rsid w:val="003A39A5"/>
    <w:rsid w:val="003A4E1F"/>
    <w:rsid w:val="003A694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D2605"/>
    <w:rsid w:val="003D3C8E"/>
    <w:rsid w:val="003D4A65"/>
    <w:rsid w:val="003D64D6"/>
    <w:rsid w:val="003D707F"/>
    <w:rsid w:val="003E0335"/>
    <w:rsid w:val="003E034A"/>
    <w:rsid w:val="003E1034"/>
    <w:rsid w:val="003E1BBE"/>
    <w:rsid w:val="003E1C1D"/>
    <w:rsid w:val="003E3E21"/>
    <w:rsid w:val="003E7789"/>
    <w:rsid w:val="003E79ED"/>
    <w:rsid w:val="003F16DE"/>
    <w:rsid w:val="003F65B5"/>
    <w:rsid w:val="003F724C"/>
    <w:rsid w:val="003F73B3"/>
    <w:rsid w:val="00405338"/>
    <w:rsid w:val="0040554F"/>
    <w:rsid w:val="00416281"/>
    <w:rsid w:val="00420DA1"/>
    <w:rsid w:val="00421957"/>
    <w:rsid w:val="00422353"/>
    <w:rsid w:val="004231FF"/>
    <w:rsid w:val="00423A06"/>
    <w:rsid w:val="00424339"/>
    <w:rsid w:val="00424411"/>
    <w:rsid w:val="00426915"/>
    <w:rsid w:val="004319F6"/>
    <w:rsid w:val="00431BD8"/>
    <w:rsid w:val="00432599"/>
    <w:rsid w:val="00433266"/>
    <w:rsid w:val="00433F63"/>
    <w:rsid w:val="00434982"/>
    <w:rsid w:val="00435788"/>
    <w:rsid w:val="004359E6"/>
    <w:rsid w:val="0043648F"/>
    <w:rsid w:val="00436D25"/>
    <w:rsid w:val="00436D7B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618BA"/>
    <w:rsid w:val="004627AB"/>
    <w:rsid w:val="00464936"/>
    <w:rsid w:val="00470425"/>
    <w:rsid w:val="00470CD6"/>
    <w:rsid w:val="004765CC"/>
    <w:rsid w:val="00477EC8"/>
    <w:rsid w:val="00481A83"/>
    <w:rsid w:val="00481FE7"/>
    <w:rsid w:val="0048532C"/>
    <w:rsid w:val="004863BF"/>
    <w:rsid w:val="0049019F"/>
    <w:rsid w:val="004905F8"/>
    <w:rsid w:val="0049103F"/>
    <w:rsid w:val="00493195"/>
    <w:rsid w:val="00496B5E"/>
    <w:rsid w:val="004973C2"/>
    <w:rsid w:val="004A0C4E"/>
    <w:rsid w:val="004A0C78"/>
    <w:rsid w:val="004A0DFE"/>
    <w:rsid w:val="004A3C62"/>
    <w:rsid w:val="004A55AA"/>
    <w:rsid w:val="004A6312"/>
    <w:rsid w:val="004A6F5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48CB"/>
    <w:rsid w:val="004E58A5"/>
    <w:rsid w:val="004E5954"/>
    <w:rsid w:val="004F1A16"/>
    <w:rsid w:val="004F207F"/>
    <w:rsid w:val="004F5D91"/>
    <w:rsid w:val="004F6AA3"/>
    <w:rsid w:val="004F7ACF"/>
    <w:rsid w:val="004F7B72"/>
    <w:rsid w:val="004F7C21"/>
    <w:rsid w:val="004F7C81"/>
    <w:rsid w:val="00502B11"/>
    <w:rsid w:val="00502E9A"/>
    <w:rsid w:val="005031CF"/>
    <w:rsid w:val="00503A68"/>
    <w:rsid w:val="005053A2"/>
    <w:rsid w:val="00506CF9"/>
    <w:rsid w:val="005070D4"/>
    <w:rsid w:val="005070FA"/>
    <w:rsid w:val="00510735"/>
    <w:rsid w:val="00510ADB"/>
    <w:rsid w:val="00511AAE"/>
    <w:rsid w:val="00513435"/>
    <w:rsid w:val="00513952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60ADB"/>
    <w:rsid w:val="00561435"/>
    <w:rsid w:val="005627FF"/>
    <w:rsid w:val="00562A3A"/>
    <w:rsid w:val="0056698F"/>
    <w:rsid w:val="0057056E"/>
    <w:rsid w:val="005729FB"/>
    <w:rsid w:val="00576153"/>
    <w:rsid w:val="00577D61"/>
    <w:rsid w:val="005814A9"/>
    <w:rsid w:val="00581C76"/>
    <w:rsid w:val="005822AC"/>
    <w:rsid w:val="0058307F"/>
    <w:rsid w:val="00592290"/>
    <w:rsid w:val="005938A8"/>
    <w:rsid w:val="005A4765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705"/>
    <w:rsid w:val="005D418F"/>
    <w:rsid w:val="005D48DA"/>
    <w:rsid w:val="005D4B96"/>
    <w:rsid w:val="005D7025"/>
    <w:rsid w:val="005E0C06"/>
    <w:rsid w:val="005E0F1B"/>
    <w:rsid w:val="005E1578"/>
    <w:rsid w:val="005E2A94"/>
    <w:rsid w:val="005E2D67"/>
    <w:rsid w:val="005E5578"/>
    <w:rsid w:val="005E5B78"/>
    <w:rsid w:val="005E6D71"/>
    <w:rsid w:val="005E7A69"/>
    <w:rsid w:val="005F2ABA"/>
    <w:rsid w:val="005F34CE"/>
    <w:rsid w:val="005F3596"/>
    <w:rsid w:val="005F4D62"/>
    <w:rsid w:val="005F5490"/>
    <w:rsid w:val="005F736E"/>
    <w:rsid w:val="006001C3"/>
    <w:rsid w:val="006004E8"/>
    <w:rsid w:val="00601162"/>
    <w:rsid w:val="00601B31"/>
    <w:rsid w:val="0060207B"/>
    <w:rsid w:val="00603215"/>
    <w:rsid w:val="00604AAC"/>
    <w:rsid w:val="00610AAB"/>
    <w:rsid w:val="00610ED7"/>
    <w:rsid w:val="00611A19"/>
    <w:rsid w:val="00611D99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30CF7"/>
    <w:rsid w:val="006365A1"/>
    <w:rsid w:val="00636AA2"/>
    <w:rsid w:val="0064407A"/>
    <w:rsid w:val="0065100F"/>
    <w:rsid w:val="00653FCB"/>
    <w:rsid w:val="0065581E"/>
    <w:rsid w:val="00657B7F"/>
    <w:rsid w:val="0066182F"/>
    <w:rsid w:val="00663439"/>
    <w:rsid w:val="006638A2"/>
    <w:rsid w:val="00663FE0"/>
    <w:rsid w:val="0066512B"/>
    <w:rsid w:val="0066597E"/>
    <w:rsid w:val="00666764"/>
    <w:rsid w:val="0066694B"/>
    <w:rsid w:val="00666EDE"/>
    <w:rsid w:val="00667DB6"/>
    <w:rsid w:val="00670284"/>
    <w:rsid w:val="00670930"/>
    <w:rsid w:val="0067093E"/>
    <w:rsid w:val="00676572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2CA5"/>
    <w:rsid w:val="006932D7"/>
    <w:rsid w:val="006946DA"/>
    <w:rsid w:val="00694FF5"/>
    <w:rsid w:val="0069511E"/>
    <w:rsid w:val="006A2D31"/>
    <w:rsid w:val="006A7384"/>
    <w:rsid w:val="006B06A2"/>
    <w:rsid w:val="006B0A73"/>
    <w:rsid w:val="006B356C"/>
    <w:rsid w:val="006C0A72"/>
    <w:rsid w:val="006C1062"/>
    <w:rsid w:val="006C3937"/>
    <w:rsid w:val="006C3D37"/>
    <w:rsid w:val="006C6376"/>
    <w:rsid w:val="006C6927"/>
    <w:rsid w:val="006D00AA"/>
    <w:rsid w:val="006D055F"/>
    <w:rsid w:val="006D49F5"/>
    <w:rsid w:val="006D56C7"/>
    <w:rsid w:val="006D5CBE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6BF0"/>
    <w:rsid w:val="00707A81"/>
    <w:rsid w:val="00707FC5"/>
    <w:rsid w:val="0071181E"/>
    <w:rsid w:val="00714FD6"/>
    <w:rsid w:val="00715356"/>
    <w:rsid w:val="00715402"/>
    <w:rsid w:val="00715FCC"/>
    <w:rsid w:val="00721EF3"/>
    <w:rsid w:val="007265F7"/>
    <w:rsid w:val="00727FC9"/>
    <w:rsid w:val="007307E9"/>
    <w:rsid w:val="00730DAC"/>
    <w:rsid w:val="00731894"/>
    <w:rsid w:val="00733E61"/>
    <w:rsid w:val="0073404E"/>
    <w:rsid w:val="00734D83"/>
    <w:rsid w:val="00735049"/>
    <w:rsid w:val="007370EB"/>
    <w:rsid w:val="00741912"/>
    <w:rsid w:val="00742388"/>
    <w:rsid w:val="0074503C"/>
    <w:rsid w:val="00745DFB"/>
    <w:rsid w:val="00746796"/>
    <w:rsid w:val="00746D91"/>
    <w:rsid w:val="00747706"/>
    <w:rsid w:val="00751C3C"/>
    <w:rsid w:val="00752632"/>
    <w:rsid w:val="00752ED9"/>
    <w:rsid w:val="0075407A"/>
    <w:rsid w:val="007546C7"/>
    <w:rsid w:val="0075598A"/>
    <w:rsid w:val="00755E1A"/>
    <w:rsid w:val="00756C92"/>
    <w:rsid w:val="007570C3"/>
    <w:rsid w:val="0075719F"/>
    <w:rsid w:val="00761813"/>
    <w:rsid w:val="00763FCA"/>
    <w:rsid w:val="00767466"/>
    <w:rsid w:val="007705FE"/>
    <w:rsid w:val="00771B85"/>
    <w:rsid w:val="00772F7D"/>
    <w:rsid w:val="00773CFD"/>
    <w:rsid w:val="007742D9"/>
    <w:rsid w:val="00775DA6"/>
    <w:rsid w:val="00777E37"/>
    <w:rsid w:val="0078170A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906EB"/>
    <w:rsid w:val="00790956"/>
    <w:rsid w:val="00792226"/>
    <w:rsid w:val="0079502D"/>
    <w:rsid w:val="007967A5"/>
    <w:rsid w:val="007A0755"/>
    <w:rsid w:val="007A0880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B7"/>
    <w:rsid w:val="007C15AD"/>
    <w:rsid w:val="007C1966"/>
    <w:rsid w:val="007C47E9"/>
    <w:rsid w:val="007C69C1"/>
    <w:rsid w:val="007C6DBB"/>
    <w:rsid w:val="007D3158"/>
    <w:rsid w:val="007D3EB7"/>
    <w:rsid w:val="007D41A1"/>
    <w:rsid w:val="007D4772"/>
    <w:rsid w:val="007D4AC8"/>
    <w:rsid w:val="007D79DF"/>
    <w:rsid w:val="007E150D"/>
    <w:rsid w:val="007E2444"/>
    <w:rsid w:val="007E25FC"/>
    <w:rsid w:val="007E462C"/>
    <w:rsid w:val="007E7BE0"/>
    <w:rsid w:val="007E7C13"/>
    <w:rsid w:val="007F094C"/>
    <w:rsid w:val="007F23FA"/>
    <w:rsid w:val="007F4B79"/>
    <w:rsid w:val="007F65BC"/>
    <w:rsid w:val="00800075"/>
    <w:rsid w:val="008007EF"/>
    <w:rsid w:val="0080105C"/>
    <w:rsid w:val="008033D0"/>
    <w:rsid w:val="00803FB6"/>
    <w:rsid w:val="008059EF"/>
    <w:rsid w:val="00807EA3"/>
    <w:rsid w:val="008128F7"/>
    <w:rsid w:val="00812938"/>
    <w:rsid w:val="00812B4A"/>
    <w:rsid w:val="00815D41"/>
    <w:rsid w:val="008174EA"/>
    <w:rsid w:val="00817952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F25"/>
    <w:rsid w:val="00851562"/>
    <w:rsid w:val="008534AA"/>
    <w:rsid w:val="00854004"/>
    <w:rsid w:val="00854468"/>
    <w:rsid w:val="008549EA"/>
    <w:rsid w:val="0086181D"/>
    <w:rsid w:val="00863296"/>
    <w:rsid w:val="00864989"/>
    <w:rsid w:val="0086526C"/>
    <w:rsid w:val="008676B4"/>
    <w:rsid w:val="008719C2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C15"/>
    <w:rsid w:val="00895D44"/>
    <w:rsid w:val="008A018C"/>
    <w:rsid w:val="008A25EE"/>
    <w:rsid w:val="008A626A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34F1"/>
    <w:rsid w:val="008C40CB"/>
    <w:rsid w:val="008C47AE"/>
    <w:rsid w:val="008C49AE"/>
    <w:rsid w:val="008C59F7"/>
    <w:rsid w:val="008C7F89"/>
    <w:rsid w:val="008D6436"/>
    <w:rsid w:val="008E108C"/>
    <w:rsid w:val="008E7687"/>
    <w:rsid w:val="008E7CA2"/>
    <w:rsid w:val="008F0E3C"/>
    <w:rsid w:val="008F11FA"/>
    <w:rsid w:val="008F30A1"/>
    <w:rsid w:val="008F33AE"/>
    <w:rsid w:val="008F3973"/>
    <w:rsid w:val="008F4ACA"/>
    <w:rsid w:val="008F7BD9"/>
    <w:rsid w:val="008F7CED"/>
    <w:rsid w:val="00902784"/>
    <w:rsid w:val="00904064"/>
    <w:rsid w:val="00905A9F"/>
    <w:rsid w:val="00905CB3"/>
    <w:rsid w:val="00906CE1"/>
    <w:rsid w:val="00907F75"/>
    <w:rsid w:val="00911FD9"/>
    <w:rsid w:val="00912F98"/>
    <w:rsid w:val="00913B2F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4CD"/>
    <w:rsid w:val="00931D7A"/>
    <w:rsid w:val="00932ED6"/>
    <w:rsid w:val="00935562"/>
    <w:rsid w:val="00935D8D"/>
    <w:rsid w:val="0093649A"/>
    <w:rsid w:val="009428E1"/>
    <w:rsid w:val="00942FE8"/>
    <w:rsid w:val="009448A9"/>
    <w:rsid w:val="00944AD1"/>
    <w:rsid w:val="00946136"/>
    <w:rsid w:val="009514A2"/>
    <w:rsid w:val="0095525F"/>
    <w:rsid w:val="009555FF"/>
    <w:rsid w:val="0095651D"/>
    <w:rsid w:val="009569D9"/>
    <w:rsid w:val="00957E70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81B23"/>
    <w:rsid w:val="0098319E"/>
    <w:rsid w:val="00984190"/>
    <w:rsid w:val="009849B7"/>
    <w:rsid w:val="00990F10"/>
    <w:rsid w:val="00992531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44BA"/>
    <w:rsid w:val="009D69AE"/>
    <w:rsid w:val="009D75C4"/>
    <w:rsid w:val="009D79EC"/>
    <w:rsid w:val="009E278C"/>
    <w:rsid w:val="009E2915"/>
    <w:rsid w:val="009E33FE"/>
    <w:rsid w:val="009E5A0E"/>
    <w:rsid w:val="009F2115"/>
    <w:rsid w:val="009F2F16"/>
    <w:rsid w:val="009F3ECA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648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23522"/>
    <w:rsid w:val="00A2384E"/>
    <w:rsid w:val="00A24CA9"/>
    <w:rsid w:val="00A30689"/>
    <w:rsid w:val="00A35782"/>
    <w:rsid w:val="00A3612F"/>
    <w:rsid w:val="00A36214"/>
    <w:rsid w:val="00A362F9"/>
    <w:rsid w:val="00A375BA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5D2D"/>
    <w:rsid w:val="00A86036"/>
    <w:rsid w:val="00A87F44"/>
    <w:rsid w:val="00A904F9"/>
    <w:rsid w:val="00A918D1"/>
    <w:rsid w:val="00A92DE6"/>
    <w:rsid w:val="00A93A9A"/>
    <w:rsid w:val="00A972F6"/>
    <w:rsid w:val="00AA06E4"/>
    <w:rsid w:val="00AA1E4D"/>
    <w:rsid w:val="00AA1F7A"/>
    <w:rsid w:val="00AA46BA"/>
    <w:rsid w:val="00AA4A16"/>
    <w:rsid w:val="00AA5C16"/>
    <w:rsid w:val="00AA79A6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D2F00"/>
    <w:rsid w:val="00AD3B26"/>
    <w:rsid w:val="00AD58B9"/>
    <w:rsid w:val="00AE0190"/>
    <w:rsid w:val="00AE213C"/>
    <w:rsid w:val="00AE2BF6"/>
    <w:rsid w:val="00AE3370"/>
    <w:rsid w:val="00AE55ED"/>
    <w:rsid w:val="00AE5DB9"/>
    <w:rsid w:val="00AE64CA"/>
    <w:rsid w:val="00AE657D"/>
    <w:rsid w:val="00AE689F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2F5E"/>
    <w:rsid w:val="00B1324D"/>
    <w:rsid w:val="00B14A15"/>
    <w:rsid w:val="00B157E2"/>
    <w:rsid w:val="00B161D0"/>
    <w:rsid w:val="00B167F6"/>
    <w:rsid w:val="00B16A4A"/>
    <w:rsid w:val="00B24A45"/>
    <w:rsid w:val="00B25390"/>
    <w:rsid w:val="00B25B92"/>
    <w:rsid w:val="00B26948"/>
    <w:rsid w:val="00B27D5C"/>
    <w:rsid w:val="00B3115D"/>
    <w:rsid w:val="00B311A4"/>
    <w:rsid w:val="00B33A3B"/>
    <w:rsid w:val="00B34D51"/>
    <w:rsid w:val="00B36A0E"/>
    <w:rsid w:val="00B36BA1"/>
    <w:rsid w:val="00B40D67"/>
    <w:rsid w:val="00B4393C"/>
    <w:rsid w:val="00B43C45"/>
    <w:rsid w:val="00B44F22"/>
    <w:rsid w:val="00B55EE8"/>
    <w:rsid w:val="00B5641E"/>
    <w:rsid w:val="00B564AC"/>
    <w:rsid w:val="00B56E6C"/>
    <w:rsid w:val="00B579AB"/>
    <w:rsid w:val="00B60B12"/>
    <w:rsid w:val="00B63D0E"/>
    <w:rsid w:val="00B65AD6"/>
    <w:rsid w:val="00B66EF0"/>
    <w:rsid w:val="00B71E52"/>
    <w:rsid w:val="00B739E9"/>
    <w:rsid w:val="00B82A67"/>
    <w:rsid w:val="00B83039"/>
    <w:rsid w:val="00B856D3"/>
    <w:rsid w:val="00B91449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A0B"/>
    <w:rsid w:val="00BC52A6"/>
    <w:rsid w:val="00BC60A9"/>
    <w:rsid w:val="00BC61D4"/>
    <w:rsid w:val="00BC6630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939"/>
    <w:rsid w:val="00C15C2B"/>
    <w:rsid w:val="00C167A2"/>
    <w:rsid w:val="00C20EE7"/>
    <w:rsid w:val="00C211FF"/>
    <w:rsid w:val="00C21E3B"/>
    <w:rsid w:val="00C22ABB"/>
    <w:rsid w:val="00C308D2"/>
    <w:rsid w:val="00C31178"/>
    <w:rsid w:val="00C3358D"/>
    <w:rsid w:val="00C35479"/>
    <w:rsid w:val="00C35B1A"/>
    <w:rsid w:val="00C41C7D"/>
    <w:rsid w:val="00C435E2"/>
    <w:rsid w:val="00C459A9"/>
    <w:rsid w:val="00C46745"/>
    <w:rsid w:val="00C4722D"/>
    <w:rsid w:val="00C515D0"/>
    <w:rsid w:val="00C55311"/>
    <w:rsid w:val="00C55C31"/>
    <w:rsid w:val="00C5608F"/>
    <w:rsid w:val="00C576AF"/>
    <w:rsid w:val="00C6275C"/>
    <w:rsid w:val="00C63023"/>
    <w:rsid w:val="00C63743"/>
    <w:rsid w:val="00C63E02"/>
    <w:rsid w:val="00C6594C"/>
    <w:rsid w:val="00C67657"/>
    <w:rsid w:val="00C6780B"/>
    <w:rsid w:val="00C716EA"/>
    <w:rsid w:val="00C728DA"/>
    <w:rsid w:val="00C7387F"/>
    <w:rsid w:val="00C7581E"/>
    <w:rsid w:val="00C75A10"/>
    <w:rsid w:val="00C76C6C"/>
    <w:rsid w:val="00C7760F"/>
    <w:rsid w:val="00C80EC5"/>
    <w:rsid w:val="00C82108"/>
    <w:rsid w:val="00C835DF"/>
    <w:rsid w:val="00C86BB9"/>
    <w:rsid w:val="00C8772C"/>
    <w:rsid w:val="00C97E74"/>
    <w:rsid w:val="00CA3973"/>
    <w:rsid w:val="00CA3C52"/>
    <w:rsid w:val="00CA40CB"/>
    <w:rsid w:val="00CA43FD"/>
    <w:rsid w:val="00CA5C69"/>
    <w:rsid w:val="00CA5D9C"/>
    <w:rsid w:val="00CA725D"/>
    <w:rsid w:val="00CB0A5E"/>
    <w:rsid w:val="00CB18EB"/>
    <w:rsid w:val="00CB441E"/>
    <w:rsid w:val="00CB4D0A"/>
    <w:rsid w:val="00CB628E"/>
    <w:rsid w:val="00CC2841"/>
    <w:rsid w:val="00CC337E"/>
    <w:rsid w:val="00CC72E9"/>
    <w:rsid w:val="00CC7E95"/>
    <w:rsid w:val="00CD229A"/>
    <w:rsid w:val="00CD25C2"/>
    <w:rsid w:val="00CD4B27"/>
    <w:rsid w:val="00CD4D4E"/>
    <w:rsid w:val="00CD7465"/>
    <w:rsid w:val="00CE24E5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2FE4"/>
    <w:rsid w:val="00D078C4"/>
    <w:rsid w:val="00D122F0"/>
    <w:rsid w:val="00D152FF"/>
    <w:rsid w:val="00D15502"/>
    <w:rsid w:val="00D15D45"/>
    <w:rsid w:val="00D15EA5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35422"/>
    <w:rsid w:val="00D40BA0"/>
    <w:rsid w:val="00D41CF5"/>
    <w:rsid w:val="00D430AD"/>
    <w:rsid w:val="00D43811"/>
    <w:rsid w:val="00D45266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3562"/>
    <w:rsid w:val="00D63ABC"/>
    <w:rsid w:val="00D6531E"/>
    <w:rsid w:val="00D675F1"/>
    <w:rsid w:val="00D73AE8"/>
    <w:rsid w:val="00D73B96"/>
    <w:rsid w:val="00D75130"/>
    <w:rsid w:val="00D75D75"/>
    <w:rsid w:val="00D75E60"/>
    <w:rsid w:val="00D80807"/>
    <w:rsid w:val="00D80D44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D3D"/>
    <w:rsid w:val="00DA36EE"/>
    <w:rsid w:val="00DA452E"/>
    <w:rsid w:val="00DA4F70"/>
    <w:rsid w:val="00DA5128"/>
    <w:rsid w:val="00DA588B"/>
    <w:rsid w:val="00DA665F"/>
    <w:rsid w:val="00DB0950"/>
    <w:rsid w:val="00DB268D"/>
    <w:rsid w:val="00DB2828"/>
    <w:rsid w:val="00DB308D"/>
    <w:rsid w:val="00DB39AF"/>
    <w:rsid w:val="00DB3B8B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D0737"/>
    <w:rsid w:val="00DD1E47"/>
    <w:rsid w:val="00DD3A6A"/>
    <w:rsid w:val="00DD61A9"/>
    <w:rsid w:val="00DD6EF1"/>
    <w:rsid w:val="00DD770B"/>
    <w:rsid w:val="00DE3934"/>
    <w:rsid w:val="00DE4958"/>
    <w:rsid w:val="00DE549D"/>
    <w:rsid w:val="00DE558D"/>
    <w:rsid w:val="00DF0B09"/>
    <w:rsid w:val="00DF3A6B"/>
    <w:rsid w:val="00E00123"/>
    <w:rsid w:val="00E00172"/>
    <w:rsid w:val="00E01E2C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878"/>
    <w:rsid w:val="00E3302F"/>
    <w:rsid w:val="00E33FDA"/>
    <w:rsid w:val="00E365C4"/>
    <w:rsid w:val="00E375EB"/>
    <w:rsid w:val="00E406D5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4D2D"/>
    <w:rsid w:val="00E658E2"/>
    <w:rsid w:val="00E65B9B"/>
    <w:rsid w:val="00E65F4D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A114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441F"/>
    <w:rsid w:val="00EB4B39"/>
    <w:rsid w:val="00EB5B57"/>
    <w:rsid w:val="00EB6FE3"/>
    <w:rsid w:val="00EC0E59"/>
    <w:rsid w:val="00EC1BC0"/>
    <w:rsid w:val="00EC3E50"/>
    <w:rsid w:val="00EC4AF6"/>
    <w:rsid w:val="00EC5A48"/>
    <w:rsid w:val="00ED35A5"/>
    <w:rsid w:val="00ED5541"/>
    <w:rsid w:val="00ED5F24"/>
    <w:rsid w:val="00ED73C5"/>
    <w:rsid w:val="00EE04A7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5BCE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917"/>
    <w:rsid w:val="00F42CE3"/>
    <w:rsid w:val="00F4571E"/>
    <w:rsid w:val="00F476BF"/>
    <w:rsid w:val="00F5116D"/>
    <w:rsid w:val="00F51C9B"/>
    <w:rsid w:val="00F5513E"/>
    <w:rsid w:val="00F63F3F"/>
    <w:rsid w:val="00F64225"/>
    <w:rsid w:val="00F64344"/>
    <w:rsid w:val="00F64D71"/>
    <w:rsid w:val="00F65590"/>
    <w:rsid w:val="00F65E14"/>
    <w:rsid w:val="00F66FA5"/>
    <w:rsid w:val="00F6759F"/>
    <w:rsid w:val="00F71678"/>
    <w:rsid w:val="00F71A70"/>
    <w:rsid w:val="00F71EE6"/>
    <w:rsid w:val="00F730E3"/>
    <w:rsid w:val="00F755E9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48B9"/>
    <w:rsid w:val="00F9530B"/>
    <w:rsid w:val="00F96979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D72A0"/>
    <w:rsid w:val="00FE2187"/>
    <w:rsid w:val="00FE2C99"/>
    <w:rsid w:val="00FE320C"/>
    <w:rsid w:val="00FE38C5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0153bd8d-61e3-4d9a-b03f-287c4fda417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d685628e-7c0a-498b-8a01-f41cb0ae94ad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69353-EE76-4690-B208-2BA6C3401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1045</TotalTime>
  <Pages>6</Pages>
  <Words>2530</Words>
  <Characters>9807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Suradej Saelim</cp:lastModifiedBy>
  <cp:revision>377</cp:revision>
  <cp:lastPrinted>2020-03-02T13:25:00Z</cp:lastPrinted>
  <dcterms:created xsi:type="dcterms:W3CDTF">2019-02-27T09:29:00Z</dcterms:created>
  <dcterms:modified xsi:type="dcterms:W3CDTF">2021-03-01T12:05:00Z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