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57D5D5" w14:textId="77777777" w:rsidR="00DB308D" w:rsidRDefault="00DB308D" w:rsidP="004C2111">
      <w:pPr>
        <w:pStyle w:val="Reference"/>
      </w:pPr>
    </w:p>
    <w:p w14:paraId="12B30AF2" w14:textId="77777777" w:rsidR="00DD1E47" w:rsidRDefault="00DD1E47" w:rsidP="006771E8">
      <w:pPr>
        <w:pStyle w:val="BodyText"/>
      </w:pPr>
    </w:p>
    <w:p w14:paraId="79B7B316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175E56A5" w14:textId="77777777" w:rsidR="00D15EA5" w:rsidRDefault="00D15EA5" w:rsidP="00D15EA5">
      <w:pPr>
        <w:pStyle w:val="BodyText"/>
      </w:pPr>
    </w:p>
    <w:p w14:paraId="192EB0F7" w14:textId="379321D1" w:rsidR="00D15EA5" w:rsidRDefault="00D15EA5" w:rsidP="00D15EA5">
      <w:pPr>
        <w:pStyle w:val="BodyText"/>
        <w:rPr>
          <w:rFonts w:cstheme="minorBidi"/>
          <w:lang w:bidi="th-TH"/>
        </w:rPr>
      </w:pPr>
    </w:p>
    <w:p w14:paraId="3388211D" w14:textId="4AF64A69" w:rsidR="001F308D" w:rsidRDefault="001F308D" w:rsidP="004C256D">
      <w:pPr>
        <w:pStyle w:val="BodyText"/>
        <w:rPr>
          <w:rFonts w:cstheme="minorBidi"/>
          <w:lang w:bidi="th-TH"/>
        </w:rPr>
      </w:pPr>
    </w:p>
    <w:p w14:paraId="65917309" w14:textId="77777777" w:rsidR="00320EF4" w:rsidRDefault="00320EF4" w:rsidP="004C256D">
      <w:pPr>
        <w:pStyle w:val="BodyText"/>
        <w:rPr>
          <w:rFonts w:cstheme="minorBidi"/>
          <w:lang w:bidi="th-TH"/>
        </w:rPr>
      </w:pPr>
    </w:p>
    <w:p w14:paraId="2F47AFF9" w14:textId="1C1DF35D" w:rsidR="00AD3B26" w:rsidRPr="005D7490" w:rsidRDefault="00AD3B26" w:rsidP="00050E59">
      <w:pPr>
        <w:spacing w:after="0" w:line="240" w:lineRule="auto"/>
        <w:jc w:val="thaiDistribute"/>
        <w:rPr>
          <w:rFonts w:ascii="Browallia New" w:hAnsi="Browallia New" w:cs="Browallia New"/>
          <w:b/>
          <w:bCs/>
          <w:spacing w:val="4"/>
          <w:sz w:val="28"/>
          <w:szCs w:val="28"/>
          <w:lang w:bidi="th-TH"/>
        </w:rPr>
      </w:pPr>
      <w:r w:rsidRPr="005D7490">
        <w:rPr>
          <w:rFonts w:ascii="Browallia New" w:hAnsi="Browallia New" w:cs="Browallia New" w:hint="cs"/>
          <w:b/>
          <w:bCs/>
          <w:spacing w:val="4"/>
          <w:sz w:val="28"/>
          <w:szCs w:val="28"/>
          <w:cs/>
          <w:lang w:bidi="th-TH"/>
        </w:rPr>
        <w:t xml:space="preserve">เสนอ </w:t>
      </w:r>
      <w:r w:rsidR="00055549" w:rsidRPr="005D7490">
        <w:rPr>
          <w:rFonts w:ascii="Browallia New" w:hAnsi="Browallia New" w:cs="Browallia New" w:hint="cs"/>
          <w:b/>
          <w:bCs/>
          <w:spacing w:val="4"/>
          <w:sz w:val="28"/>
          <w:szCs w:val="28"/>
          <w:cs/>
          <w:lang w:bidi="th-TH"/>
        </w:rPr>
        <w:t>ผู้ถือหุ้นของบริษัท</w:t>
      </w:r>
      <w:r w:rsidRPr="005D7490">
        <w:rPr>
          <w:rFonts w:ascii="Browallia New" w:hAnsi="Browallia New" w:cs="Browallia New" w:hint="cs"/>
          <w:b/>
          <w:bCs/>
          <w:spacing w:val="4"/>
          <w:sz w:val="28"/>
          <w:szCs w:val="28"/>
          <w:cs/>
          <w:lang w:bidi="th-TH"/>
        </w:rPr>
        <w:t xml:space="preserve"> </w:t>
      </w:r>
      <w:r w:rsidR="00B82093" w:rsidRPr="005D7490">
        <w:rPr>
          <w:rFonts w:ascii="Browallia New" w:hAnsi="Browallia New" w:cs="Browallia New" w:hint="cs"/>
          <w:b/>
          <w:bCs/>
          <w:spacing w:val="4"/>
          <w:sz w:val="28"/>
          <w:szCs w:val="28"/>
          <w:cs/>
          <w:lang w:bidi="th-TH"/>
        </w:rPr>
        <w:t>ทีทีซีแอล</w:t>
      </w:r>
      <w:r w:rsidR="00330AA1" w:rsidRPr="005D7490">
        <w:rPr>
          <w:rFonts w:ascii="Browallia New" w:hAnsi="Browallia New" w:cs="Browallia New" w:hint="cs"/>
          <w:b/>
          <w:bCs/>
          <w:spacing w:val="4"/>
          <w:sz w:val="28"/>
          <w:szCs w:val="28"/>
          <w:cs/>
          <w:lang w:bidi="th-TH"/>
        </w:rPr>
        <w:t xml:space="preserve"> จำกัด (มหาชน)</w:t>
      </w:r>
    </w:p>
    <w:p w14:paraId="6C36BECB" w14:textId="77777777" w:rsidR="00AD3B26" w:rsidRPr="005E070A" w:rsidRDefault="00AD3B26" w:rsidP="00050E5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E084186" w14:textId="5CB8F81B" w:rsidR="00270900" w:rsidRPr="003163BE" w:rsidRDefault="00270900" w:rsidP="00E408B1">
      <w:pPr>
        <w:spacing w:after="0" w:line="240" w:lineRule="auto"/>
        <w:jc w:val="thaiDistribute"/>
        <w:rPr>
          <w:rFonts w:ascii="Browallia New" w:hAnsi="Browallia New" w:cs="Browallia New"/>
          <w:i/>
          <w:iCs/>
          <w:spacing w:val="4"/>
          <w:sz w:val="28"/>
          <w:szCs w:val="28"/>
          <w:lang w:bidi="th-TH"/>
        </w:rPr>
      </w:pPr>
      <w:r w:rsidRPr="003163BE">
        <w:rPr>
          <w:rFonts w:ascii="Browallia New" w:hAnsi="Browallia New" w:cs="Browallia New" w:hint="cs"/>
          <w:i/>
          <w:iCs/>
          <w:spacing w:val="4"/>
          <w:sz w:val="28"/>
          <w:szCs w:val="28"/>
          <w:cs/>
          <w:lang w:bidi="th-TH"/>
        </w:rPr>
        <w:t>ความเห็น</w:t>
      </w:r>
    </w:p>
    <w:p w14:paraId="3F131BB2" w14:textId="4E789BEA" w:rsidR="00270900" w:rsidRPr="005E070A" w:rsidRDefault="00270900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D42C066" w14:textId="4405B6E7" w:rsidR="005902A3" w:rsidRPr="005D7490" w:rsidRDefault="005902A3" w:rsidP="00E408B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  <w:r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ข้าพเจ้าได้ตรวจสอบงบการเงินรวมและเฉพาะของบริษัท ทีทีซีแอล จำกัด (มหาชน) และบริษัทย่อย (“กลุ่ม</w:t>
      </w:r>
      <w:r w:rsidR="008F2A8D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กิจการ</w:t>
      </w:r>
      <w:r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”) ซึ่งประกอบด้วย งบแสดงฐานะการเงินรวม</w:t>
      </w:r>
      <w:r w:rsidR="002E7818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และเฉพาะของบริษัท</w:t>
      </w:r>
      <w:r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ณ วันที่ </w:t>
      </w:r>
      <w:r w:rsidRPr="005D7490">
        <w:rPr>
          <w:rFonts w:ascii="Browallia New" w:hAnsi="Browallia New" w:cs="Browallia New" w:hint="cs"/>
          <w:spacing w:val="4"/>
          <w:sz w:val="28"/>
          <w:szCs w:val="28"/>
          <w:lang w:bidi="th-TH"/>
        </w:rPr>
        <w:t>31</w:t>
      </w:r>
      <w:r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ธันวาคม </w:t>
      </w:r>
      <w:r w:rsidRPr="005D7490">
        <w:rPr>
          <w:rFonts w:ascii="Browallia New" w:hAnsi="Browallia New" w:cs="Browallia New" w:hint="cs"/>
          <w:spacing w:val="4"/>
          <w:sz w:val="28"/>
          <w:szCs w:val="28"/>
          <w:lang w:bidi="th-TH"/>
        </w:rPr>
        <w:t>256</w:t>
      </w:r>
      <w:r w:rsidR="00EC27BB" w:rsidRPr="005D7490">
        <w:rPr>
          <w:rFonts w:ascii="Browallia New" w:hAnsi="Browallia New" w:cs="Browallia New" w:hint="cs"/>
          <w:spacing w:val="4"/>
          <w:sz w:val="28"/>
          <w:szCs w:val="28"/>
          <w:lang w:bidi="th-TH"/>
        </w:rPr>
        <w:t>3</w:t>
      </w:r>
      <w:r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งบกำไรขาดทุนและกำไรขาดทุนเบ็ดเสร็จอื่นรวมและเฉพาะของบริษัท งบแสดงการเปลี่ยนแปลงส่วนของผู้ถือหุ้นรวมและเฉพาะของบริษัท</w:t>
      </w:r>
      <w:r w:rsidRPr="005D7490">
        <w:rPr>
          <w:rFonts w:ascii="Browallia New" w:hAnsi="Browallia New" w:cs="Browallia New" w:hint="cs"/>
          <w:spacing w:val="4"/>
          <w:sz w:val="28"/>
          <w:szCs w:val="28"/>
          <w:lang w:bidi="th-TH"/>
        </w:rPr>
        <w:t xml:space="preserve"> </w:t>
      </w:r>
      <w:r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และงบกระแสเงินสดรวมและเฉพาะของบริษัทสำหรับปีสิ้นสุดวันเดียวกันและหมายเหตุประกอบงบการเงิน รวมถึงหมายเหตุสรุปนโยบายการบัญชีที่</w:t>
      </w:r>
      <w:r w:rsidR="003C382B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สำคัญ</w:t>
      </w:r>
    </w:p>
    <w:p w14:paraId="44DBCBE4" w14:textId="77777777" w:rsidR="005902A3" w:rsidRPr="005D7490" w:rsidRDefault="005902A3" w:rsidP="005902A3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p w14:paraId="04023E1F" w14:textId="36437B97" w:rsidR="005902A3" w:rsidRPr="005D7490" w:rsidRDefault="005902A3" w:rsidP="00E408B1">
      <w:pPr>
        <w:spacing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  <w:r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ข้าพเจ้าเห็นว่า งบการเงินรวมและเฉพาะของบริษัทข้างต้น</w:t>
      </w:r>
      <w:r w:rsidR="00E90DAF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นี้</w:t>
      </w:r>
      <w:r w:rsidRPr="005D7490">
        <w:rPr>
          <w:rFonts w:ascii="Browallia New" w:hAnsi="Browallia New" w:cs="Browallia New" w:hint="cs"/>
          <w:spacing w:val="4"/>
          <w:sz w:val="28"/>
          <w:szCs w:val="28"/>
          <w:lang w:bidi="th-TH"/>
        </w:rPr>
        <w:t xml:space="preserve"> </w:t>
      </w:r>
      <w:r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แสดงฐานะการเงินรวม</w:t>
      </w:r>
      <w:r w:rsidR="00E90DAF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และเฉพาะ</w:t>
      </w:r>
      <w:r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ของ</w:t>
      </w:r>
      <w:r w:rsidR="00AE04F3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</w:t>
      </w:r>
      <w:r w:rsidR="00AE04F3"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บริษัท ทีทีซีแอล จำกัด (มหาชน) และบริษัทย่อย</w:t>
      </w:r>
      <w:r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ณ วันที่ </w:t>
      </w:r>
      <w:r w:rsidRPr="005D7490">
        <w:rPr>
          <w:rFonts w:ascii="Browallia New" w:hAnsi="Browallia New" w:cs="Browallia New" w:hint="cs"/>
          <w:spacing w:val="4"/>
          <w:sz w:val="28"/>
          <w:szCs w:val="28"/>
          <w:lang w:bidi="th-TH"/>
        </w:rPr>
        <w:t>31</w:t>
      </w:r>
      <w:r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ธันวาคม </w:t>
      </w:r>
      <w:r w:rsidRPr="005D7490">
        <w:rPr>
          <w:rFonts w:ascii="Browallia New" w:hAnsi="Browallia New" w:cs="Browallia New" w:hint="cs"/>
          <w:spacing w:val="4"/>
          <w:sz w:val="28"/>
          <w:szCs w:val="28"/>
          <w:lang w:bidi="th-TH"/>
        </w:rPr>
        <w:t>256</w:t>
      </w:r>
      <w:r w:rsidR="00EC27BB" w:rsidRPr="005D7490">
        <w:rPr>
          <w:rFonts w:ascii="Browallia New" w:hAnsi="Browallia New" w:cs="Browallia New" w:hint="cs"/>
          <w:spacing w:val="4"/>
          <w:sz w:val="28"/>
          <w:szCs w:val="28"/>
          <w:lang w:bidi="th-TH"/>
        </w:rPr>
        <w:t>3</w:t>
      </w:r>
      <w:r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ผลการดำเนินงานรวมและเฉพาะของบริษัท</w:t>
      </w:r>
      <w:r w:rsidR="00CF37E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</w:t>
      </w:r>
      <w:r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และกระแสเงินสดรวมและเฉพาะของบริษัทสำหรับปีสิ้นสุดวันเดียวกัน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34F93ADB" w14:textId="5853B947" w:rsidR="009E7A80" w:rsidRPr="005E070A" w:rsidRDefault="009E7A80" w:rsidP="005902A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E61CFFA" w14:textId="77777777" w:rsidR="009E7A80" w:rsidRPr="005D7490" w:rsidRDefault="009E7A80" w:rsidP="009E7A80">
      <w:pPr>
        <w:jc w:val="thaiDistribute"/>
        <w:rPr>
          <w:rFonts w:ascii="Browallia New" w:hAnsi="Browallia New" w:cs="Browallia New"/>
          <w:i/>
          <w:iCs/>
          <w:spacing w:val="4"/>
          <w:sz w:val="28"/>
          <w:szCs w:val="28"/>
          <w:lang w:bidi="th-TH"/>
        </w:rPr>
      </w:pPr>
      <w:r w:rsidRPr="005D7490">
        <w:rPr>
          <w:rFonts w:ascii="Browallia New" w:hAnsi="Browallia New" w:cs="Browallia New" w:hint="cs"/>
          <w:i/>
          <w:iCs/>
          <w:spacing w:val="4"/>
          <w:sz w:val="28"/>
          <w:szCs w:val="28"/>
          <w:cs/>
          <w:lang w:bidi="th-TH"/>
        </w:rPr>
        <w:t>เกณฑ์ในการแสดงความเห็น</w:t>
      </w:r>
    </w:p>
    <w:p w14:paraId="29746371" w14:textId="77777777" w:rsidR="009E7A80" w:rsidRPr="005E070A" w:rsidRDefault="009E7A80" w:rsidP="009E7A80">
      <w:pPr>
        <w:spacing w:after="0" w:line="240" w:lineRule="auto"/>
        <w:jc w:val="thaiDistribute"/>
        <w:rPr>
          <w:rFonts w:ascii="Browallia New" w:hAnsi="Browallia New" w:cs="Browallia New"/>
          <w:sz w:val="20"/>
        </w:rPr>
      </w:pPr>
    </w:p>
    <w:p w14:paraId="1EF7AAD7" w14:textId="3E7DCA91" w:rsidR="009E7A80" w:rsidRDefault="009E7A80" w:rsidP="009E7A8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</w:t>
      </w:r>
      <w:r w:rsidR="00625E43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ได้กล่าวไว้ใน</w:t>
      </w:r>
      <w:r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วรรคความรับผิดชอบของผู้สอบบัญชี</w:t>
      </w:r>
      <w:r w:rsidR="00254A8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ต</w:t>
      </w:r>
      <w:r w:rsidR="001C63F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่</w:t>
      </w:r>
      <w:r w:rsidR="00254A8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อ</w:t>
      </w:r>
      <w:r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การตรวจสอบงบการเงิน</w:t>
      </w:r>
      <w:r w:rsidR="00254A8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ในรายงานของข้าพเจ้า</w:t>
      </w:r>
      <w:r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ทั้งนี้ ข้าพเจ้ามีความเป็นอิสระจากกลุ่ม</w:t>
      </w:r>
      <w:r w:rsidR="008D2BA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กิจการ</w:t>
      </w:r>
      <w:r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ตามข้อกำหนดจรรยาบรรณของผู้ประกอบวิชาชีพบัญชีที่กำหนดโดย</w:t>
      </w:r>
      <w:r w:rsidR="00E408B1">
        <w:rPr>
          <w:rFonts w:ascii="Browallia New" w:hAnsi="Browallia New" w:cs="Browallia New"/>
          <w:spacing w:val="4"/>
          <w:sz w:val="28"/>
          <w:szCs w:val="28"/>
          <w:lang w:bidi="th-TH"/>
        </w:rPr>
        <w:t xml:space="preserve">                </w:t>
      </w:r>
      <w:r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สภาวิชาชีพบัญชี</w:t>
      </w:r>
      <w:r w:rsidRPr="005D7490">
        <w:rPr>
          <w:rFonts w:ascii="Browallia New" w:hAnsi="Browallia New" w:cs="Browallia New" w:hint="cs"/>
          <w:spacing w:val="4"/>
          <w:sz w:val="28"/>
          <w:szCs w:val="28"/>
          <w:lang w:bidi="th-TH"/>
        </w:rPr>
        <w:t xml:space="preserve"> </w:t>
      </w:r>
      <w:r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="000C0CD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รวมและเฉพาะ</w:t>
      </w:r>
      <w:r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ของบริษัท และข้าพเจ้าได้ปฏิบัติตามความรับผิดชอบด้านจรรยาบรรณอื่นๆ ซึ่งเป็นไป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ตามข้อกำหนด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เหล่านี้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</w:t>
      </w:r>
      <w:r w:rsidR="00591B0B">
        <w:rPr>
          <w:rFonts w:ascii="Browallia New" w:hAnsi="Browallia New" w:cs="Browallia New" w:hint="cs"/>
          <w:sz w:val="28"/>
          <w:szCs w:val="28"/>
          <w:cs/>
          <w:lang w:bidi="th-TH"/>
        </w:rPr>
        <w:t>ับ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มานั้น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เพียงพอและเหมาะสมเพื่อใช้เป็นเกณฑ์ในการแสดงความเห็นของข้าพเจ้า</w:t>
      </w:r>
    </w:p>
    <w:p w14:paraId="13DDC106" w14:textId="3BEC2805" w:rsidR="005902A3" w:rsidRDefault="005902A3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DC82B65" w14:textId="3335AAE4" w:rsidR="003D421C" w:rsidRDefault="003D421C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CE9C791" w14:textId="77777777" w:rsidR="003D421C" w:rsidRDefault="003D421C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CCE8997" w14:textId="05022F7A" w:rsidR="00FC3FF4" w:rsidRDefault="00FC3FF4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FE41A8F" w14:textId="2CDBC57B" w:rsidR="006D5858" w:rsidRDefault="006D5858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633B7E2" w14:textId="0922156C" w:rsidR="006D5858" w:rsidRDefault="006D5858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B9C8C2C" w14:textId="77777777" w:rsidR="006D5858" w:rsidRDefault="006D5858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FBBA767" w14:textId="48108C9F" w:rsidR="003D421C" w:rsidRDefault="003D421C" w:rsidP="003D421C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BB4450">
        <w:rPr>
          <w:rFonts w:ascii="Browallia New" w:hAnsi="Browallia New" w:cs="Browallia New"/>
          <w:i/>
          <w:iCs/>
          <w:sz w:val="28"/>
          <w:szCs w:val="28"/>
          <w:cs/>
        </w:rPr>
        <w:lastRenderedPageBreak/>
        <w:t>ข้อมูลและเหตุการณ์ที่เน้น</w:t>
      </w:r>
    </w:p>
    <w:p w14:paraId="3DEF91C5" w14:textId="2AB7FC86" w:rsidR="002F315F" w:rsidRDefault="002F315F" w:rsidP="003D421C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</w:p>
    <w:p w14:paraId="6F5F5EDE" w14:textId="4AF0CB48" w:rsidR="002F315F" w:rsidRDefault="002F315F" w:rsidP="003D42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ข้าพเจ้าขอให้สังเกตข้อมูลดังต่อไปนี้ </w:t>
      </w:r>
    </w:p>
    <w:p w14:paraId="12B35AC2" w14:textId="05AD708A" w:rsidR="007C2758" w:rsidRDefault="007C2758" w:rsidP="003D42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A67EC46" w14:textId="5746F76D" w:rsidR="007C2758" w:rsidRPr="00C92B81" w:rsidRDefault="007C2758" w:rsidP="00E408B1">
      <w:pPr>
        <w:pStyle w:val="ListParagraph"/>
        <w:numPr>
          <w:ilvl w:val="0"/>
          <w:numId w:val="42"/>
        </w:numPr>
        <w:spacing w:after="0" w:line="240" w:lineRule="auto"/>
        <w:ind w:left="396" w:hanging="351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ตามที่กล่าวไว้ใน</w:t>
      </w:r>
      <w:r w:rsidRPr="00C92B81">
        <w:rPr>
          <w:rFonts w:ascii="Browallia New" w:eastAsia="Arial Unicode MS" w:hAnsi="Browallia New" w:cs="Browallia New" w:hint="cs"/>
          <w:sz w:val="28"/>
          <w:szCs w:val="28"/>
          <w:cs/>
        </w:rPr>
        <w:t>หมายเหตุประกอบ</w:t>
      </w:r>
      <w:r w:rsidR="00B41D6B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งบ</w:t>
      </w:r>
      <w:r w:rsidR="00432CD9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การเงิน</w:t>
      </w:r>
      <w:r w:rsidRPr="00C92B81">
        <w:rPr>
          <w:rFonts w:ascii="Browallia New" w:eastAsia="Arial Unicode MS" w:hAnsi="Browallia New" w:cs="Browallia New"/>
          <w:sz w:val="28"/>
          <w:szCs w:val="28"/>
          <w:cs/>
        </w:rPr>
        <w:t>ข้อ</w:t>
      </w:r>
      <w:r w:rsidRPr="00C92B8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55F1B">
        <w:rPr>
          <w:rFonts w:ascii="Browallia New" w:eastAsia="Arial Unicode MS" w:hAnsi="Browallia New" w:cs="Browallia New"/>
          <w:sz w:val="28"/>
          <w:szCs w:val="28"/>
          <w:lang w:val="en-US" w:bidi="th-TH"/>
        </w:rPr>
        <w:t>11</w:t>
      </w:r>
      <w:r w:rsidRPr="00C92B8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92B81">
        <w:rPr>
          <w:rFonts w:ascii="Browallia New" w:eastAsia="Arial Unicode MS" w:hAnsi="Browallia New" w:cs="Browallia New"/>
          <w:sz w:val="28"/>
          <w:szCs w:val="28"/>
          <w:cs/>
        </w:rPr>
        <w:t xml:space="preserve">และ </w:t>
      </w:r>
      <w:r w:rsidR="00255F1B">
        <w:rPr>
          <w:rFonts w:ascii="Browallia New" w:eastAsia="Arial Unicode MS" w:hAnsi="Browallia New" w:cs="Browallia New"/>
          <w:sz w:val="28"/>
          <w:szCs w:val="28"/>
        </w:rPr>
        <w:t>12</w:t>
      </w:r>
      <w:r w:rsidRPr="00C92B8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92B81">
        <w:rPr>
          <w:rFonts w:ascii="Browallia New" w:eastAsia="Arial Unicode MS" w:hAnsi="Browallia New" w:cs="Browallia New"/>
          <w:sz w:val="28"/>
          <w:szCs w:val="28"/>
          <w:cs/>
        </w:rPr>
        <w:t>เกี่ยวกับการประมาณ</w:t>
      </w:r>
      <w:r w:rsidRPr="00C92B81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ผลขาดทุนจากการด้อยค่า</w:t>
      </w:r>
      <w:r w:rsidRPr="00C92B81">
        <w:rPr>
          <w:rFonts w:ascii="Browallia New" w:eastAsia="Arial Unicode MS" w:hAnsi="Browallia New" w:cs="Browallia New"/>
          <w:sz w:val="28"/>
          <w:szCs w:val="28"/>
          <w:cs/>
        </w:rPr>
        <w:t>สำหรับลูกหนี้การค้าและ</w:t>
      </w:r>
      <w:r w:rsidRPr="00C92B81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สินทรัพย์ที่เกิดจาก</w:t>
      </w:r>
      <w:r w:rsidRPr="00C92B81">
        <w:rPr>
          <w:rFonts w:ascii="Browallia New" w:eastAsia="Arial Unicode MS" w:hAnsi="Browallia New" w:cs="Browallia New"/>
          <w:sz w:val="28"/>
          <w:szCs w:val="28"/>
          <w:cs/>
        </w:rPr>
        <w:t xml:space="preserve">สัญญาที่ค้างชำระนานเกินกว่า </w:t>
      </w:r>
      <w:r w:rsidRPr="00C92B81">
        <w:rPr>
          <w:rFonts w:ascii="Browallia New" w:eastAsia="Arial Unicode MS" w:hAnsi="Browallia New" w:cs="Browallia New"/>
          <w:sz w:val="28"/>
          <w:szCs w:val="28"/>
        </w:rPr>
        <w:t xml:space="preserve">12 </w:t>
      </w:r>
      <w:r w:rsidRPr="00C92B81">
        <w:rPr>
          <w:rFonts w:ascii="Browallia New" w:eastAsia="Arial Unicode MS" w:hAnsi="Browallia New" w:cs="Browallia New"/>
          <w:sz w:val="28"/>
          <w:szCs w:val="28"/>
          <w:cs/>
        </w:rPr>
        <w:t>เดือนของงานก่อสร้างในโครงการเหมืองเกลือ (</w:t>
      </w:r>
      <w:r w:rsidRPr="00C92B81">
        <w:rPr>
          <w:rFonts w:ascii="Browallia New" w:eastAsia="Arial Unicode MS" w:hAnsi="Browallia New" w:cs="Browallia New"/>
          <w:sz w:val="28"/>
          <w:szCs w:val="28"/>
        </w:rPr>
        <w:t xml:space="preserve">Rock Salt project) </w:t>
      </w:r>
      <w:r w:rsidRPr="00C92B81">
        <w:rPr>
          <w:rFonts w:ascii="Browallia New" w:eastAsia="Arial Unicode MS" w:hAnsi="Browallia New" w:cs="Browallia New"/>
          <w:sz w:val="28"/>
          <w:szCs w:val="28"/>
          <w:cs/>
        </w:rPr>
        <w:t>ในประเทศสาธารณรัฐประชาธิปไตยประชาชนลาวที่ว่าจ้างโดยรัฐวิสาหกิจในต่างประเทศรายหนึ่ง โดยผู้บริหารของกลุ่มกิจการได้ใช้ข้อสมมติฐานต่างๆ และดุลยพินิจอย่างมากในการประมาณ</w:t>
      </w:r>
      <w:r w:rsidRPr="00C92B81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ผลขาดทุนจากการด้อยค่า</w:t>
      </w:r>
      <w:r w:rsidRPr="00C92B8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สำหรับลูกหนี้การค้าและ</w:t>
      </w:r>
      <w:r w:rsidRPr="00C92B81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สินทรัพย์ที่เกิดจาก</w:t>
      </w:r>
      <w:r w:rsidRPr="00C92B81">
        <w:rPr>
          <w:rFonts w:ascii="Browallia New" w:eastAsia="Arial Unicode MS" w:hAnsi="Browallia New" w:cs="Browallia New"/>
          <w:sz w:val="28"/>
          <w:szCs w:val="28"/>
          <w:cs/>
        </w:rPr>
        <w:t>สัญญา</w:t>
      </w:r>
      <w:r w:rsidRPr="00C92B8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เพื่อให้แน่ใจว่าเป็นประมาณการ</w:t>
      </w:r>
      <w:r w:rsidRPr="00C92B81">
        <w:rPr>
          <w:rFonts w:ascii="Browallia New" w:eastAsia="Arial Unicode MS" w:hAnsi="Browallia New" w:cs="Browallia New"/>
          <w:sz w:val="28"/>
          <w:szCs w:val="28"/>
          <w:cs/>
        </w:rPr>
        <w:t xml:space="preserve">ที่มีความเหมาะสมและเพียงพอกับสถานการณ์ในปัจจุบัน </w:t>
      </w:r>
    </w:p>
    <w:p w14:paraId="7FE02F4A" w14:textId="77777777" w:rsidR="007C2758" w:rsidRDefault="007C2758" w:rsidP="00E408B1">
      <w:pPr>
        <w:spacing w:after="0" w:line="240" w:lineRule="auto"/>
        <w:ind w:left="396" w:hanging="351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6831F72" w14:textId="67CFB5E8" w:rsidR="007C2758" w:rsidRPr="003E0983" w:rsidRDefault="007C2758" w:rsidP="00E408B1">
      <w:pPr>
        <w:pStyle w:val="ListParagraph"/>
        <w:numPr>
          <w:ilvl w:val="0"/>
          <w:numId w:val="42"/>
        </w:numPr>
        <w:spacing w:after="0" w:line="240" w:lineRule="auto"/>
        <w:ind w:left="396" w:hanging="351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E0983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ตามที่กล่าวไว้ในหมายเหตุประกอบ</w:t>
      </w:r>
      <w:r w:rsidR="00343FD0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งบ</w:t>
      </w:r>
      <w:r w:rsidRPr="003E0983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การเงินข้อ </w:t>
      </w:r>
      <w:r w:rsidR="00A84DED" w:rsidRPr="003E0983">
        <w:rPr>
          <w:rFonts w:ascii="Browallia New" w:eastAsia="Arial Unicode MS" w:hAnsi="Browallia New" w:cs="Browallia New"/>
          <w:sz w:val="28"/>
          <w:szCs w:val="28"/>
          <w:lang w:bidi="th-TH"/>
        </w:rPr>
        <w:t>14</w:t>
      </w:r>
      <w:r w:rsidRPr="003E098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E0983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ใน</w:t>
      </w:r>
      <w:r w:rsidR="00343FD0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ระหว่าง</w:t>
      </w:r>
      <w:r w:rsidR="003C2753" w:rsidRPr="003E0983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ปี</w:t>
      </w:r>
      <w:r w:rsidRPr="003E0983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สิ้นสุดวันที่</w:t>
      </w:r>
      <w:r w:rsidRPr="003E0983">
        <w:rPr>
          <w:rFonts w:ascii="Browallia New" w:eastAsia="Arial Unicode MS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3E0983">
        <w:rPr>
          <w:rFonts w:ascii="Browallia New" w:eastAsia="Arial Unicode MS" w:hAnsi="Browallia New" w:cs="Browallia New"/>
          <w:sz w:val="28"/>
          <w:szCs w:val="28"/>
          <w:lang w:val="en-US" w:bidi="th-TH"/>
        </w:rPr>
        <w:t>3</w:t>
      </w:r>
      <w:r w:rsidR="003C2753" w:rsidRPr="003E0983">
        <w:rPr>
          <w:rFonts w:ascii="Browallia New" w:eastAsia="Arial Unicode MS" w:hAnsi="Browallia New" w:cs="Browallia New"/>
          <w:sz w:val="28"/>
          <w:szCs w:val="28"/>
          <w:lang w:val="en-US" w:bidi="th-TH"/>
        </w:rPr>
        <w:t>1</w:t>
      </w:r>
      <w:r w:rsidRPr="003E0983">
        <w:rPr>
          <w:rFonts w:ascii="Browallia New" w:eastAsia="Arial Unicode MS" w:hAnsi="Browallia New" w:cs="Browallia New"/>
          <w:sz w:val="28"/>
          <w:szCs w:val="28"/>
          <w:lang w:val="en-US" w:bidi="th-TH"/>
        </w:rPr>
        <w:t xml:space="preserve"> </w:t>
      </w:r>
      <w:r w:rsidR="003C2753" w:rsidRPr="003E0983">
        <w:rPr>
          <w:rFonts w:ascii="Browallia New" w:eastAsia="Arial Unicode MS" w:hAnsi="Browallia New" w:cs="Browallia New" w:hint="cs"/>
          <w:sz w:val="28"/>
          <w:szCs w:val="28"/>
          <w:cs/>
          <w:lang w:val="en-US" w:bidi="th-TH"/>
        </w:rPr>
        <w:t>ธันวาคม</w:t>
      </w:r>
      <w:r w:rsidRPr="003E0983">
        <w:rPr>
          <w:rFonts w:ascii="Browallia New" w:eastAsia="Arial Unicode MS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3E0983">
        <w:rPr>
          <w:rFonts w:ascii="Browallia New" w:eastAsia="Arial Unicode MS" w:hAnsi="Browallia New" w:cs="Browallia New"/>
          <w:sz w:val="28"/>
          <w:szCs w:val="28"/>
          <w:lang w:val="en-US" w:bidi="th-TH"/>
        </w:rPr>
        <w:t xml:space="preserve">2563 </w:t>
      </w:r>
      <w:r w:rsidRPr="003E0983">
        <w:rPr>
          <w:rFonts w:ascii="Browallia New" w:eastAsia="Arial Unicode MS" w:hAnsi="Browallia New" w:cs="Browallia New" w:hint="cs"/>
          <w:sz w:val="28"/>
          <w:szCs w:val="28"/>
          <w:cs/>
          <w:lang w:val="en-US" w:bidi="th-TH"/>
        </w:rPr>
        <w:t>บริษัทได้ซื้อกิจการที่ประกอบธุรกิจ</w:t>
      </w:r>
      <w:r w:rsidR="00101774">
        <w:rPr>
          <w:rFonts w:ascii="Browallia New" w:eastAsia="Arial Unicode MS" w:hAnsi="Browallia New" w:cs="Browallia New" w:hint="cs"/>
          <w:sz w:val="28"/>
          <w:szCs w:val="28"/>
          <w:cs/>
          <w:lang w:val="en-US" w:bidi="th-TH"/>
        </w:rPr>
        <w:t>เจ้าของสิทธิบัตรด้านการผลิตเชื้อเพลิง</w:t>
      </w:r>
      <w:r w:rsidR="0004708A">
        <w:rPr>
          <w:rFonts w:ascii="Browallia New" w:eastAsia="Arial Unicode MS" w:hAnsi="Browallia New" w:cs="Browallia New" w:hint="cs"/>
          <w:sz w:val="28"/>
          <w:szCs w:val="28"/>
          <w:cs/>
          <w:lang w:val="en-US" w:bidi="th-TH"/>
        </w:rPr>
        <w:t>ชีวมวล</w:t>
      </w:r>
      <w:r w:rsidR="00A9579B">
        <w:rPr>
          <w:rFonts w:ascii="Browallia New" w:eastAsia="Arial Unicode MS" w:hAnsi="Browallia New" w:cs="Browallia New" w:hint="cs"/>
          <w:sz w:val="28"/>
          <w:szCs w:val="28"/>
          <w:cs/>
          <w:lang w:val="en-US" w:bidi="th-TH"/>
        </w:rPr>
        <w:t>อัดเม็ด</w:t>
      </w:r>
      <w:r w:rsidR="009623B1">
        <w:rPr>
          <w:rFonts w:ascii="Browallia New" w:eastAsia="Arial Unicode MS" w:hAnsi="Browallia New" w:cs="Browallia New" w:hint="cs"/>
          <w:sz w:val="28"/>
          <w:szCs w:val="28"/>
          <w:cs/>
          <w:lang w:val="en-US" w:bidi="th-TH"/>
        </w:rPr>
        <w:t>ที่ประกอบกิจการ</w:t>
      </w:r>
      <w:r w:rsidR="007D703D">
        <w:rPr>
          <w:rFonts w:ascii="Browallia New" w:eastAsia="Arial Unicode MS" w:hAnsi="Browallia New" w:cs="Browallia New"/>
          <w:sz w:val="28"/>
          <w:szCs w:val="28"/>
          <w:lang w:val="en-US" w:bidi="th-TH"/>
        </w:rPr>
        <w:t xml:space="preserve">          </w:t>
      </w:r>
      <w:r w:rsidR="00AC458A">
        <w:rPr>
          <w:rFonts w:ascii="Browallia New" w:eastAsia="Arial Unicode MS" w:hAnsi="Browallia New" w:cs="Browallia New" w:hint="cs"/>
          <w:sz w:val="28"/>
          <w:szCs w:val="28"/>
          <w:cs/>
          <w:lang w:val="en-US" w:bidi="th-TH"/>
        </w:rPr>
        <w:t>ใน</w:t>
      </w:r>
      <w:r w:rsidR="009623B1">
        <w:rPr>
          <w:rFonts w:ascii="Browallia New" w:eastAsia="Arial Unicode MS" w:hAnsi="Browallia New" w:cs="Browallia New" w:hint="cs"/>
          <w:sz w:val="28"/>
          <w:szCs w:val="28"/>
          <w:cs/>
          <w:lang w:val="en-US" w:bidi="th-TH"/>
        </w:rPr>
        <w:t>ต่างประเทศ</w:t>
      </w:r>
      <w:r w:rsidRPr="003E0983">
        <w:rPr>
          <w:rFonts w:ascii="Browallia New" w:eastAsia="Arial Unicode MS" w:hAnsi="Browallia New" w:cs="Browallia New" w:hint="cs"/>
          <w:sz w:val="28"/>
          <w:szCs w:val="28"/>
          <w:cs/>
          <w:lang w:val="en-US" w:bidi="th-TH"/>
        </w:rPr>
        <w:t xml:space="preserve"> โดยผู้บริหารพิจารณาว่ารายการดังกล่าวเป็นการรวมธุรกิจ</w:t>
      </w:r>
      <w:r w:rsidR="008326CF">
        <w:rPr>
          <w:rFonts w:ascii="Browallia New" w:eastAsia="Arial Unicode MS" w:hAnsi="Browallia New" w:cs="Browallia New" w:hint="cs"/>
          <w:sz w:val="28"/>
          <w:szCs w:val="28"/>
          <w:cs/>
          <w:lang w:val="en-US" w:bidi="th-TH"/>
        </w:rPr>
        <w:t>ตามมาตรฐานการรายงาน</w:t>
      </w:r>
      <w:r w:rsidR="007D703D">
        <w:rPr>
          <w:rFonts w:ascii="Browallia New" w:eastAsia="Arial Unicode MS" w:hAnsi="Browallia New" w:cs="Browallia New"/>
          <w:sz w:val="28"/>
          <w:szCs w:val="28"/>
          <w:lang w:val="en-US" w:bidi="th-TH"/>
        </w:rPr>
        <w:t xml:space="preserve"> </w:t>
      </w:r>
      <w:r w:rsidR="008326CF">
        <w:rPr>
          <w:rFonts w:ascii="Browallia New" w:eastAsia="Arial Unicode MS" w:hAnsi="Browallia New" w:cs="Browallia New" w:hint="cs"/>
          <w:sz w:val="28"/>
          <w:szCs w:val="28"/>
          <w:cs/>
          <w:lang w:val="en-US" w:bidi="th-TH"/>
        </w:rPr>
        <w:t>ทางการเงิน</w:t>
      </w:r>
      <w:r w:rsidRPr="003E0983">
        <w:rPr>
          <w:rFonts w:ascii="Browallia New" w:eastAsia="Arial Unicode MS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8326CF">
        <w:rPr>
          <w:rFonts w:ascii="Browallia New" w:eastAsia="Arial Unicode MS" w:hAnsi="Browallia New" w:cs="Browallia New" w:hint="cs"/>
          <w:sz w:val="28"/>
          <w:szCs w:val="28"/>
          <w:cs/>
          <w:lang w:val="en-US" w:bidi="th-TH"/>
        </w:rPr>
        <w:t>บริษัท</w:t>
      </w:r>
      <w:r w:rsidRPr="003E0983">
        <w:rPr>
          <w:rFonts w:ascii="Browallia New" w:eastAsia="Arial Unicode MS" w:hAnsi="Browallia New" w:cs="Browallia New" w:hint="cs"/>
          <w:sz w:val="28"/>
          <w:szCs w:val="28"/>
          <w:cs/>
          <w:lang w:val="en-US" w:bidi="th-TH"/>
        </w:rPr>
        <w:t xml:space="preserve">อยู่ในระหว่างการดำเนินการวัดมูลค่ายุติธรรมของสินทรัพย์ที่ระบุได้ที่ได้มาและหนี้สินที่รับมา ณ วันที่ซื้อธุรกิจ เพื่อจัดประเภทของสินทรัพย์และหนี้สินให้เหมาะสม </w:t>
      </w:r>
    </w:p>
    <w:p w14:paraId="69C30A1D" w14:textId="5E48CED2" w:rsidR="007C2758" w:rsidRDefault="007C2758" w:rsidP="003D42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A3347AD" w14:textId="02A6B84A" w:rsidR="007F5C4F" w:rsidRPr="002240F8" w:rsidRDefault="007F5C4F" w:rsidP="00E408B1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0445D">
        <w:rPr>
          <w:rFonts w:ascii="Browallia New" w:eastAsia="Arial Unicode MS" w:hAnsi="Browallia New" w:cs="Browallia New"/>
          <w:sz w:val="28"/>
          <w:szCs w:val="28"/>
          <w:cs/>
        </w:rPr>
        <w:t>ทั้งนี้ ข้าพเจ้า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มิได้</w:t>
      </w:r>
      <w:r w:rsidR="007A1C5D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แสดงความเห็น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อย่างมีเงื่อนไขในเรื่องดังกล่าวข้างต้น </w:t>
      </w:r>
    </w:p>
    <w:p w14:paraId="0D120A37" w14:textId="77777777" w:rsidR="003D421C" w:rsidRPr="00C80349" w:rsidRDefault="003D421C" w:rsidP="003D42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5DDD078" w14:textId="77777777" w:rsidR="00067531" w:rsidRPr="003F16DE" w:rsidRDefault="00067531" w:rsidP="00067531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val="en-US"/>
        </w:rPr>
      </w:pPr>
      <w:r w:rsidRPr="00727FC9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เรื่องสำคัญในการตรวจสอบ</w:t>
      </w:r>
    </w:p>
    <w:p w14:paraId="79934210" w14:textId="77777777" w:rsidR="00067531" w:rsidRDefault="00067531" w:rsidP="00067531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35DF6216" w14:textId="4ABB8FEF" w:rsidR="00341044" w:rsidRDefault="00067531" w:rsidP="0006753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เรื่องสำคัญในการตรวจสอบคือเรื่องต่างๆ</w:t>
      </w:r>
      <w:r w:rsidRPr="00727FC9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591B0B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รวมและเฉพาะ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ของ</w:t>
      </w:r>
      <w:r w:rsidR="00A06117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บริษัทสำหรับ</w:t>
      </w:r>
      <w:r w:rsidR="009C0811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งวด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ปัจจุบัน</w:t>
      </w:r>
      <w:r w:rsidRPr="00727FC9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</w:t>
      </w:r>
      <w:r w:rsidR="00A06117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รวมและเฉพาะ</w:t>
      </w:r>
      <w:r w:rsidR="00A75202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ของบริษัท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โดยรวมและในการแสดงความเห็นของข้าพเจ้า</w:t>
      </w:r>
      <w:r w:rsidRPr="00727FC9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ทั้งนี้</w:t>
      </w:r>
      <w:r w:rsidRPr="00727FC9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ข้าพเจ้าไม่ได้แสดงความเห็นแยกต่างหากสำหรับเรื่องเหล่านี้</w:t>
      </w:r>
    </w:p>
    <w:p w14:paraId="49117352" w14:textId="1EF22C7C" w:rsidR="00CE2BE5" w:rsidRDefault="00CE2BE5" w:rsidP="0006753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p w14:paraId="4BA1432D" w14:textId="049AE82F" w:rsidR="00AE1945" w:rsidRDefault="00AE1945" w:rsidP="0006753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p w14:paraId="45CA122A" w14:textId="7427ACD9" w:rsidR="00AE1945" w:rsidRDefault="00AE1945" w:rsidP="0006753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p w14:paraId="311EE7A3" w14:textId="09A913C9" w:rsidR="00AE1945" w:rsidRDefault="00AE1945" w:rsidP="0006753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p w14:paraId="3668C902" w14:textId="6CF41409" w:rsidR="00AE1945" w:rsidRDefault="00AE1945" w:rsidP="0006753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p w14:paraId="6AB193F4" w14:textId="3985ED0E" w:rsidR="00AE1945" w:rsidRDefault="00AE1945" w:rsidP="0006753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p w14:paraId="61E3FDC3" w14:textId="028B0D37" w:rsidR="00AE1945" w:rsidRDefault="00AE1945" w:rsidP="0006753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p w14:paraId="2B86B59F" w14:textId="69F268E8" w:rsidR="00AE1945" w:rsidRDefault="00AE1945" w:rsidP="0006753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p w14:paraId="13AF7C74" w14:textId="4E461E65" w:rsidR="00AE1945" w:rsidRDefault="00AE1945" w:rsidP="0006753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p w14:paraId="7308E1A1" w14:textId="6D822169" w:rsidR="00AE1945" w:rsidRDefault="00AE1945" w:rsidP="0006753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p w14:paraId="3448B3BA" w14:textId="6423C6B4" w:rsidR="006D5858" w:rsidRDefault="006D5858" w:rsidP="0006753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p w14:paraId="4B8AC2F4" w14:textId="2565E322" w:rsidR="006D5858" w:rsidRDefault="006D5858" w:rsidP="0006753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p w14:paraId="50C756AF" w14:textId="0A554E6B" w:rsidR="006D5858" w:rsidRDefault="006D5858" w:rsidP="0006753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p w14:paraId="05AE265B" w14:textId="77777777" w:rsidR="006D5858" w:rsidRDefault="006D5858" w:rsidP="0006753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p w14:paraId="2547E7D7" w14:textId="77777777" w:rsidR="00E159F5" w:rsidRDefault="00E159F5" w:rsidP="0006753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tbl>
      <w:tblPr>
        <w:tblW w:w="86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0"/>
        <w:gridCol w:w="4320"/>
      </w:tblGrid>
      <w:tr w:rsidR="00F45277" w:rsidRPr="00F45277" w14:paraId="1D70C6C6" w14:textId="77777777" w:rsidTr="007D703D">
        <w:trPr>
          <w:trHeight w:val="47"/>
          <w:tblHeader/>
        </w:trPr>
        <w:tc>
          <w:tcPr>
            <w:tcW w:w="4320" w:type="dxa"/>
            <w:tcBorders>
              <w:bottom w:val="single" w:sz="4" w:space="0" w:color="auto"/>
            </w:tcBorders>
            <w:shd w:val="clear" w:color="auto" w:fill="7030A0"/>
          </w:tcPr>
          <w:p w14:paraId="5EAFECC7" w14:textId="77777777" w:rsidR="00F45277" w:rsidRPr="00F45277" w:rsidRDefault="00F45277" w:rsidP="009C0811">
            <w:pPr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F45277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lastRenderedPageBreak/>
              <w:t>เรื่องสำคัญ</w:t>
            </w:r>
            <w:r w:rsidRPr="00F45277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จาก</w:t>
            </w:r>
            <w:r w:rsidRPr="00F45277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 xml:space="preserve">การตรวจสอบ 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7030A0"/>
          </w:tcPr>
          <w:p w14:paraId="1E1B6EA7" w14:textId="77777777" w:rsidR="00F45277" w:rsidRPr="00F45277" w:rsidRDefault="00F45277" w:rsidP="009C0811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F45277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E3440D" w:rsidRPr="004C3D8F" w14:paraId="3699F327" w14:textId="77777777" w:rsidTr="0024540A">
        <w:tc>
          <w:tcPr>
            <w:tcW w:w="4320" w:type="dxa"/>
            <w:tcBorders>
              <w:top w:val="nil"/>
              <w:bottom w:val="nil"/>
            </w:tcBorders>
            <w:shd w:val="clear" w:color="auto" w:fill="auto"/>
          </w:tcPr>
          <w:p w14:paraId="16E015C7" w14:textId="77777777" w:rsidR="00E3440D" w:rsidRPr="004C7D88" w:rsidRDefault="00E3440D" w:rsidP="00E3440D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  <w:u w:val="single"/>
              </w:rPr>
            </w:pPr>
          </w:p>
          <w:p w14:paraId="64C94FA7" w14:textId="77777777" w:rsidR="00E3440D" w:rsidRPr="007C399F" w:rsidRDefault="00E3440D" w:rsidP="00E3440D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C399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การรับรู้รายได้จากสัญญาก่อสร้างและ</w:t>
            </w:r>
          </w:p>
          <w:p w14:paraId="0F7B0CE6" w14:textId="77777777" w:rsidR="00E3440D" w:rsidRPr="007C399F" w:rsidRDefault="00E3440D" w:rsidP="00E3440D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C399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ต้นทุนงานก่อสร้าง</w:t>
            </w:r>
          </w:p>
          <w:p w14:paraId="2DB036CE" w14:textId="586400AF" w:rsidR="00E3440D" w:rsidRPr="004C3D8F" w:rsidRDefault="00E3440D" w:rsidP="00E3440D">
            <w:pPr>
              <w:spacing w:after="0"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nil"/>
              <w:bottom w:val="nil"/>
            </w:tcBorders>
            <w:shd w:val="clear" w:color="auto" w:fill="auto"/>
          </w:tcPr>
          <w:p w14:paraId="32C786FF" w14:textId="77777777" w:rsidR="00E3440D" w:rsidRPr="004C7D88" w:rsidRDefault="00E3440D" w:rsidP="00E3440D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  <w:u w:val="single"/>
              </w:rPr>
            </w:pPr>
          </w:p>
          <w:p w14:paraId="5C334990" w14:textId="7872D4BE" w:rsidR="00E3440D" w:rsidRPr="004C3D8F" w:rsidRDefault="00E3440D" w:rsidP="00E3440D">
            <w:pPr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วิธีการตรวจสอบของข้าพเจ้าโดยสรุป มีดังนี้</w:t>
            </w:r>
          </w:p>
        </w:tc>
      </w:tr>
      <w:tr w:rsidR="00E3440D" w:rsidRPr="009C0811" w14:paraId="10AA69D5" w14:textId="77777777" w:rsidTr="00AA16F2">
        <w:tc>
          <w:tcPr>
            <w:tcW w:w="43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BD51E1" w14:textId="478143A4" w:rsidR="00E3440D" w:rsidRDefault="00E3440D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กลุ่มกิจการมีรายได้จากสัญญาก่อสร้าง และต้นทุนงานก่อสร้าง สำหรับปีสิ้นสุดวันที่ </w:t>
            </w:r>
            <w:r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2563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จำนวน</w:t>
            </w:r>
            <w:r w:rsidR="004B55C4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EE31F4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6,811</w:t>
            </w:r>
            <w:r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ล้าน</w:t>
            </w:r>
            <w:r w:rsidRPr="00256117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บาท และ </w:t>
            </w:r>
            <w:r w:rsidR="007E1832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5,871</w:t>
            </w:r>
            <w:r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ล้านบาท ตามลำดับ </w:t>
            </w:r>
          </w:p>
          <w:p w14:paraId="42ACA5B4" w14:textId="77777777" w:rsidR="00284746" w:rsidRPr="00FC5814" w:rsidRDefault="00284746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</w:p>
          <w:p w14:paraId="38FAF86F" w14:textId="77777777" w:rsidR="00E3440D" w:rsidRPr="001919AC" w:rsidRDefault="00E3440D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8"/>
                <w:szCs w:val="28"/>
              </w:rPr>
            </w:pPr>
            <w:r w:rsidRPr="001919AC">
              <w:rPr>
                <w:rFonts w:ascii="Browallia New" w:hAnsi="Browallia New" w:cs="Browallia New" w:hint="cs"/>
                <w:i/>
                <w:iCs/>
                <w:sz w:val="28"/>
                <w:szCs w:val="28"/>
                <w:cs/>
                <w:lang w:bidi="th-TH"/>
              </w:rPr>
              <w:t>การรับรู้รายได้จากสัญญาก่อสร้าง</w:t>
            </w:r>
          </w:p>
          <w:p w14:paraId="0F19900C" w14:textId="77777777" w:rsidR="00E3440D" w:rsidRPr="00431163" w:rsidRDefault="00E3440D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2B7C80A" w14:textId="5DC274C9" w:rsidR="00E3440D" w:rsidRPr="00431163" w:rsidRDefault="00E3440D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3116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กลุ่มกิจการรับรู้รายได้จากสัญญาก่อสร้างโดยใช้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          </w:t>
            </w:r>
            <w:r w:rsidRPr="0043116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วิธีรับรู้รายได้ตลอดช่วงเวลา (</w:t>
            </w:r>
            <w:r w:rsidRPr="00431163">
              <w:rPr>
                <w:rFonts w:ascii="Browallia New" w:hAnsi="Browallia New" w:cs="Browallia New" w:hint="cs"/>
                <w:sz w:val="28"/>
                <w:szCs w:val="28"/>
              </w:rPr>
              <w:t xml:space="preserve">overtime) </w:t>
            </w:r>
            <w:r w:rsidR="00BF1768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โดยกลุ่มกิจการ</w:t>
            </w:r>
            <w:r w:rsidR="0002360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</w:t>
            </w:r>
            <w:r w:rsidR="00367FF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ฏิ</w:t>
            </w:r>
            <w:r w:rsidR="0002360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บัติตามภาระที่ต้องป</w:t>
            </w:r>
            <w:r w:rsidR="00367FF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ฏิ</w:t>
            </w:r>
            <w:r w:rsidR="00960D5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บัติแล้วเสร็จ </w:t>
            </w:r>
            <w:r w:rsidR="007F3241" w:rsidRPr="0043116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และส่งมอบอำนาจการควบคุมบริการที่สัญญาว่าจะให้แก่ลูกค้าตลอดช่วงเวลาหนึ่ง</w:t>
            </w:r>
            <w:r w:rsidR="007F3241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43116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</w:t>
            </w:r>
            <w:r w:rsidR="00367FF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ะ</w:t>
            </w:r>
            <w:r w:rsidRPr="0043116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วัดระดับความก้าวหน้าของความสำเร็จของงานตามวิธีผลผลิต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43116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(</w:t>
            </w:r>
            <w:r w:rsidRPr="00431163">
              <w:rPr>
                <w:rFonts w:ascii="Browallia New" w:hAnsi="Browallia New" w:cs="Browallia New" w:hint="cs"/>
                <w:sz w:val="28"/>
                <w:szCs w:val="28"/>
              </w:rPr>
              <w:t xml:space="preserve">output method)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ของโครงการก่อสร้างในแต่ละสัญญา </w:t>
            </w:r>
            <w:r w:rsidR="007D703D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</w:t>
            </w:r>
            <w:r w:rsidRPr="0043116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โดยอ้างอิงกับขั้นความสำเร็จของงานโดยวัดจากการสำรวจอัตราส่วนของงานก่อสร้างที่ทำเสร็จกับงานก่อสร้างทั้งหมดตามสัญญา</w:t>
            </w:r>
            <w:r w:rsidR="00F52FE4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ซึ่ง</w:t>
            </w:r>
            <w:r w:rsidRPr="0043116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พิจารณาจากการสำรวจทางกายภาพตามเงื่อนไขที่ได้ตกลงกับลูกค้า </w:t>
            </w:r>
          </w:p>
          <w:p w14:paraId="3F8223DD" w14:textId="6FA28339" w:rsidR="00E3440D" w:rsidRDefault="00E3440D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8910A6B" w14:textId="41CE1E5D" w:rsidR="00A97537" w:rsidRPr="00431163" w:rsidRDefault="00A97537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D6450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การรับรู้รายได้สำหรับการเปลี่ยนแปลงขอบเขตของงาน</w:t>
            </w:r>
            <w:r w:rsidR="001E337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ให้บริการจากการก่อสร้าง</w:t>
            </w:r>
            <w:r w:rsidRPr="00D6450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D6450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เช่น</w:t>
            </w:r>
            <w:r w:rsidRPr="00D6450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D6450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งานเพิ่ม</w:t>
            </w:r>
            <w:r w:rsidRPr="00D6450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D6450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และการเปลี่ยนแปลงราคาโดยเสมือนการเปลี่ยนแปลงสัญญาเป็นส่วนหนึ่งของสัญญาเดิม</w:t>
            </w:r>
            <w:r w:rsidRPr="00D6450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D6450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ผลกระทบของการเปลี่ยนแปลงสัญญาและการวัดความก้าวหน้าของความสำเร็จของโครงการให้รับรู้เป็นการเพิ่มขึ้นหรือลดลงของรายได้</w:t>
            </w:r>
            <w:r w:rsidR="005D270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D6450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ณ</w:t>
            </w:r>
            <w:r w:rsidRPr="00D6450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D6450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วันเปลี่ยนแปลงสัญญา</w:t>
            </w:r>
          </w:p>
          <w:p w14:paraId="027860FA" w14:textId="77777777" w:rsidR="00E3440D" w:rsidRDefault="00E3440D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31AD43F5" w14:textId="3FBBC25A" w:rsidR="00E159F5" w:rsidRDefault="00E159F5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211BD58F" w14:textId="77777777" w:rsidR="004D1B16" w:rsidRDefault="004D1B16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3F82417A" w14:textId="77777777" w:rsidR="00E159F5" w:rsidRDefault="00E159F5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1C2328E3" w14:textId="77777777" w:rsidR="00E159F5" w:rsidRDefault="00E159F5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4F36808F" w14:textId="722524DE" w:rsidR="00E159F5" w:rsidRDefault="00E159F5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160441A0" w14:textId="3C565D09" w:rsidR="006D5858" w:rsidRDefault="006D5858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583BE7CD" w14:textId="77777777" w:rsidR="006D5858" w:rsidRDefault="006D5858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23F4B41D" w14:textId="0BE444F7" w:rsidR="00E159F5" w:rsidRPr="00431163" w:rsidRDefault="00E159F5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43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733205" w14:textId="3CD959AE" w:rsidR="00E3440D" w:rsidRPr="00F1299B" w:rsidRDefault="005A3132" w:rsidP="003046A0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F1299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- </w:t>
            </w:r>
            <w:r w:rsidRPr="00F1299B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ทำความเข้าใจกระบวนการ และระบบการควบคุมภายในสำหรับการจัดทำรายงาน และประมาณการที่นำมาใช้ในการกำหนดขั้นความสำเร็จของงานสำหรับโครงการก่อสร้างของกลุ่มกิจการ</w:t>
            </w:r>
          </w:p>
          <w:p w14:paraId="256D921C" w14:textId="0E66CA95" w:rsidR="003046A0" w:rsidRPr="00F1299B" w:rsidRDefault="003046A0" w:rsidP="003046A0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F1299B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- </w:t>
            </w:r>
            <w:r w:rsidR="00923CE3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ทดสอบการคำนวณอัตราขั้นความสำเร็จของงานใน</w:t>
            </w:r>
            <w:r w:rsidR="005E2E6F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รายงานการแสดงความก้าวหน้าของรายงานรายเดือนซึ่งได้รับการตรวจทานจากผู้จัดการโครงการของกลุ่มกิจการ</w:t>
            </w:r>
            <w:r w:rsidR="00321BBE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5E2E6F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และผู้จัดการโครงการของเจ้าของ</w:t>
            </w:r>
            <w:r w:rsidR="00321BBE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โครงการแล้ว</w:t>
            </w:r>
          </w:p>
          <w:p w14:paraId="12EC593A" w14:textId="56BED760" w:rsidR="00662AF1" w:rsidRPr="00F1299B" w:rsidRDefault="00662AF1" w:rsidP="003046A0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F1299B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- สอบถามผู้บริหารเกี่ยวกับ</w:t>
            </w:r>
            <w:r w:rsidR="006B7159" w:rsidRPr="00F1299B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ความแตกต่างที่มีนัยสำคัญระหว่างขั้นความสำเร็จของงานที่พิจารณาจาก</w:t>
            </w:r>
            <w:r w:rsidR="006E130E" w:rsidRPr="00F1299B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สัดส่วนของงานก่อสร้าง</w:t>
            </w:r>
            <w:r w:rsidR="00FC64B0" w:rsidRPr="00F1299B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ที่ทำเสร็จจริง</w:t>
            </w:r>
            <w:r w:rsidR="00727252" w:rsidRPr="00F1299B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ซึ่งประเมินโดยวิศวกรโครงการ</w:t>
            </w:r>
            <w:r w:rsidR="00513DEA" w:rsidRPr="00F1299B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และขั้นความสำเร็จ</w:t>
            </w:r>
            <w:r w:rsidR="00371AF4" w:rsidRPr="00F1299B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ของงานที่พิจารณาจากต้นทุนงานก่อสร้างที่เกิดขึ้นจริง</w:t>
            </w:r>
            <w:r w:rsidR="00C6585C" w:rsidRPr="00F1299B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ซึ่งได้รวมต้นทุนของการเปลี่ยนแปลงขอบเขตงาน </w:t>
            </w:r>
            <w:r w:rsidR="007B1FE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        </w:t>
            </w:r>
            <w:r w:rsidR="00C6585C" w:rsidRPr="00F1299B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ณ วันสิ้นรอบ</w:t>
            </w:r>
            <w:r w:rsidR="00D07853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ระยะเวลารายงาน</w:t>
            </w:r>
            <w:r w:rsidR="00BD01C2" w:rsidRPr="00F1299B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กับต้นทุนงานก่อสร้างที่ประมาณไว้</w:t>
            </w:r>
          </w:p>
          <w:p w14:paraId="772B4E5F" w14:textId="4EC18BA9" w:rsidR="004E26D4" w:rsidRDefault="00BD01C2" w:rsidP="00B10241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F1299B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- </w:t>
            </w:r>
            <w:r w:rsidR="00990F2E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สุ่ม</w:t>
            </w:r>
            <w:r w:rsidR="00BF2E85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เยี่ยม</w:t>
            </w:r>
            <w:r w:rsidR="0020460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ชมสถานที่ก่อสร้าง</w:t>
            </w:r>
            <w:r w:rsidR="00C06F28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สำหรับโครงการที่มีสาระสำคัญ</w:t>
            </w:r>
            <w:r w:rsidR="00B10241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C06F28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เพื่อสอบถามความคืบหน้าของโครงการจากวิศวกรผู้ควบคุมงานแล้วนำข้อมูลท</w:t>
            </w:r>
            <w:r w:rsidR="00B10241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ี่ไ</w:t>
            </w:r>
            <w:r w:rsidR="00C06F28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ด้จากการประมาณการความสำเร็จของเนื</w:t>
            </w:r>
            <w:r w:rsidR="00A36840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้องาน มาใช้เปรียบเทียบกับ</w:t>
            </w:r>
            <w:r w:rsidR="00B10241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อั</w:t>
            </w:r>
            <w:r w:rsidR="00A36840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ตราความสำเร็จของงานตามวิธีการทางบัญชี</w:t>
            </w:r>
            <w:r w:rsidR="00B10241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A36840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เพื่อให้แน่ใจว่าการรับรู้รายได้และ</w:t>
            </w:r>
            <w:r w:rsidR="007B1FE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           </w:t>
            </w:r>
            <w:r w:rsidR="00A36840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ต้นทุนงาน</w:t>
            </w:r>
            <w:r w:rsidR="00B10241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A36840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เป็นไปในทิศทางเดียวกัน</w:t>
            </w:r>
          </w:p>
          <w:p w14:paraId="5CE9F1EE" w14:textId="3306BABE" w:rsidR="00504941" w:rsidRDefault="00504941" w:rsidP="003046A0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- </w:t>
            </w:r>
            <w:r w:rsidR="007E555E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ตรวจสอบและประเมินความสมเหตุสมผลของการเปลี่ยนแปลงประมาณการต้นทุนในระหว่างปี</w:t>
            </w:r>
          </w:p>
          <w:p w14:paraId="622D84DB" w14:textId="77777777" w:rsidR="00E3440D" w:rsidRDefault="00E3440D" w:rsidP="00234DDE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  <w:p w14:paraId="734DA3C9" w14:textId="77777777" w:rsidR="00234DDE" w:rsidRDefault="00234DDE" w:rsidP="00234DDE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  <w:p w14:paraId="55DC6381" w14:textId="77777777" w:rsidR="00234DDE" w:rsidRDefault="00234DDE" w:rsidP="00234DDE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  <w:p w14:paraId="3CC3EE69" w14:textId="77777777" w:rsidR="00234DDE" w:rsidRDefault="00234DDE" w:rsidP="00234DDE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  <w:p w14:paraId="21A346B3" w14:textId="77777777" w:rsidR="00234DDE" w:rsidRDefault="00234DDE" w:rsidP="00234DDE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  <w:p w14:paraId="04344B0E" w14:textId="77777777" w:rsidR="00234DDE" w:rsidRDefault="00234DDE" w:rsidP="00234DDE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  <w:p w14:paraId="5098CAD7" w14:textId="0FDBF435" w:rsidR="00234DDE" w:rsidRPr="000D1C14" w:rsidRDefault="00234DDE" w:rsidP="00234DDE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</w:tr>
      <w:tr w:rsidR="00DB298D" w:rsidRPr="004C3D8F" w14:paraId="09CA3D0E" w14:textId="77777777" w:rsidTr="00AA16F2"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791DE" w14:textId="77777777" w:rsidR="00737768" w:rsidRDefault="00737768" w:rsidP="00484AD7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5CDFC391" w14:textId="516B9608" w:rsidR="00484AD7" w:rsidRPr="00077244" w:rsidRDefault="009003E5" w:rsidP="00484AD7">
            <w:pPr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8"/>
                <w:szCs w:val="28"/>
                <w:lang w:bidi="th-TH"/>
              </w:rPr>
            </w:pPr>
            <w:r w:rsidRPr="00077244">
              <w:rPr>
                <w:rFonts w:ascii="Browallia New" w:hAnsi="Browallia New" w:cs="Browallia New" w:hint="cs"/>
                <w:i/>
                <w:iCs/>
                <w:sz w:val="28"/>
                <w:szCs w:val="28"/>
                <w:cs/>
                <w:lang w:bidi="th-TH"/>
              </w:rPr>
              <w:t>ต้นทุนงานก่อสร้าง</w:t>
            </w:r>
          </w:p>
          <w:p w14:paraId="33BD2AF0" w14:textId="77777777" w:rsidR="009003E5" w:rsidRPr="00BC6B9F" w:rsidRDefault="009003E5" w:rsidP="00484AD7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F5E89F0" w14:textId="64C5EFEB" w:rsidR="00484AD7" w:rsidRPr="00BC6B9F" w:rsidRDefault="00484AD7" w:rsidP="00484AD7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C6B9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ต้นทุนงานก่อสร้างเกิดจากต้นทุนที่เกิดขึ้นจริงและประมาณการโดยใช้ประสบการณ์ของผู้บริหาร</w:t>
            </w:r>
            <w:r w:rsidR="00C6680A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</w:t>
            </w:r>
            <w:r w:rsidR="00D774B4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br/>
            </w:r>
            <w:r w:rsidR="00C6680A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วิศวกรของ</w:t>
            </w:r>
            <w:r w:rsidRPr="00BC6B9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ลุ่มกิจการในการพิจารณาขั้นความสำเร็จของงานและปรับปรุงประมาณการต้นทุนโครงการตามงบประมาณที่เกิดขึ้นอย่างเหมาะสม</w:t>
            </w:r>
          </w:p>
          <w:p w14:paraId="38DE841F" w14:textId="77777777" w:rsidR="00484AD7" w:rsidRPr="00BC6B9F" w:rsidRDefault="00484AD7" w:rsidP="00484AD7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B7F5B20" w14:textId="0C151FAA" w:rsidR="00484AD7" w:rsidRDefault="00484AD7" w:rsidP="00484AD7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C6B9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ข้าพเจ้าให้ความสำคัญในประเด็นนี้</w:t>
            </w:r>
            <w:r w:rsidRPr="00BC6B9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BC6B9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นื่องจากการรับรู้รายได้ด้วยวิธีวัดขั้นความสำเร็จของงานเกี่ยวข้องกับการใช้ดุลยพินิจที่สำคัญของผู้บริหารของกลุ่มกิจการในการกำหนดขั้นความสำเร็จของงานและการประมาณการต้นทุนโครงการตามงบประมาณ</w:t>
            </w:r>
            <w:r w:rsidRPr="00BC6B9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BC6B9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มีผลกระทบที่เป็นสาระสำคัญต่องบการเงิน</w:t>
            </w:r>
          </w:p>
          <w:p w14:paraId="6FD7A780" w14:textId="77777777" w:rsidR="00484AD7" w:rsidRDefault="00484AD7" w:rsidP="00484AD7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3F41C147" w14:textId="77777777" w:rsidR="00484AD7" w:rsidRDefault="00484AD7" w:rsidP="00484AD7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กลุ่มกิจการได้เปิดเผยนโยบายการบัญชีที่เกี่ยวข้องกับการรับรู้รายได้ ต้นทุนงานก่อสร้าง รายละเอียดของรายได้ทางบัญชีที่เกี่ยวข้องกับการรับรู้รายได้ ในหมายเหตุประกอบงบการเงินข้อ </w:t>
            </w:r>
            <w:r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4 12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และ </w:t>
            </w:r>
            <w:r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33</w:t>
            </w:r>
          </w:p>
          <w:p w14:paraId="17FE1C9E" w14:textId="77777777" w:rsidR="00D64506" w:rsidRDefault="00D64506" w:rsidP="009E227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34594D97" w14:textId="77777777" w:rsidR="00C03B1E" w:rsidRDefault="00C03B1E" w:rsidP="009E227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3329475A" w14:textId="77777777" w:rsidR="00C03B1E" w:rsidRDefault="00C03B1E" w:rsidP="009E227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75EC28BF" w14:textId="77777777" w:rsidR="00C03B1E" w:rsidRDefault="00C03B1E" w:rsidP="009E227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6D850C66" w14:textId="77777777" w:rsidR="00C03B1E" w:rsidRDefault="00C03B1E" w:rsidP="009E227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4EBFD22D" w14:textId="77777777" w:rsidR="00C03B1E" w:rsidRDefault="00C03B1E" w:rsidP="009E227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7BEC2BA6" w14:textId="77777777" w:rsidR="00C03B1E" w:rsidRDefault="00C03B1E" w:rsidP="009E227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515B71E9" w14:textId="77777777" w:rsidR="00C03B1E" w:rsidRDefault="00C03B1E" w:rsidP="009E227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462BE3D0" w14:textId="77777777" w:rsidR="00C03B1E" w:rsidRDefault="00C03B1E" w:rsidP="009E227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5D99BBF6" w14:textId="48956D1A" w:rsidR="00C03B1E" w:rsidRDefault="00C03B1E" w:rsidP="009E227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27875584" w14:textId="0DE85EFB" w:rsidR="007A55B3" w:rsidRDefault="007A55B3" w:rsidP="009E227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2690753D" w14:textId="0EEE6587" w:rsidR="007A55B3" w:rsidRDefault="007A55B3" w:rsidP="009E227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6AB9A0A4" w14:textId="77777777" w:rsidR="007A55B3" w:rsidRDefault="007A55B3" w:rsidP="009E227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61081A4B" w14:textId="77777777" w:rsidR="00C03B1E" w:rsidRDefault="00C03B1E" w:rsidP="009E227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17E295FE" w14:textId="0D3892E5" w:rsidR="00C03B1E" w:rsidRDefault="00C03B1E" w:rsidP="009E227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4E68127D" w14:textId="099A2133" w:rsidR="006D5858" w:rsidRDefault="006D5858" w:rsidP="009E227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78F8688E" w14:textId="77777777" w:rsidR="006D5858" w:rsidRDefault="006D5858" w:rsidP="009E227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5E6A000D" w14:textId="77777777" w:rsidR="00AA16F2" w:rsidRDefault="00AA16F2" w:rsidP="009E227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79949422" w14:textId="2390EC8F" w:rsidR="00AA16F2" w:rsidRPr="00484AD7" w:rsidRDefault="00AA16F2" w:rsidP="009E227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F61013" w14:textId="77777777" w:rsidR="00F433DB" w:rsidRDefault="00F433DB" w:rsidP="00234DDE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6331CB73" w14:textId="77777777" w:rsidR="00737768" w:rsidRDefault="00737768" w:rsidP="004D1B1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04D49542" w14:textId="77777777" w:rsidR="00D8379B" w:rsidRDefault="00D8379B" w:rsidP="004D1B1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60637589" w14:textId="27372748" w:rsidR="00234DDE" w:rsidRPr="00256117" w:rsidRDefault="00234DDE" w:rsidP="00234DDE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- </w:t>
            </w:r>
            <w:r w:rsidR="00BB2850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สุ่มตรวจสอบประมาณการต้นทุนโครงการก่อสร้าง</w:t>
            </w:r>
            <w:r w:rsidR="00B148F4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โดยสอบถามผู้บริหารที่รับผิดชอบ และประเมิ</w:t>
            </w:r>
            <w:r w:rsidR="00424428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นความเหมาะสมของการประมาณการ</w:t>
            </w:r>
          </w:p>
          <w:p w14:paraId="0375DA37" w14:textId="59C41446" w:rsidR="007248F6" w:rsidRDefault="007248F6" w:rsidP="007248F6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30369B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- </w:t>
            </w:r>
            <w:r w:rsidR="00424428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สุ่มตรวจสอบต้นทุนงานก่อสร้างที่เกิดขึ้นจริงกับเอกสารประกอบรายการที่เกี่ยวข้อง และ</w:t>
            </w:r>
            <w:r w:rsidR="00527424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ประ</w:t>
            </w:r>
            <w:r w:rsidR="00424428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เมินความสมเหตุสมผลของการประมาณการ</w:t>
            </w:r>
            <w:r w:rsidR="00527424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ต้นทุนที่คาดว่าจะเกิดขึ้นสำหรับงานส่วนที่เหลือจนกว่าการก่อสร้างจะแล้วเสร็จ</w:t>
            </w:r>
            <w:r w:rsidR="00A703CB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</w:t>
            </w:r>
          </w:p>
          <w:p w14:paraId="524AB0EC" w14:textId="7CC5EDB0" w:rsidR="000E368F" w:rsidRDefault="000E368F" w:rsidP="007248F6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- ประเมินประมาณการ</w:t>
            </w:r>
            <w:r w:rsidR="00B70183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ผลขาดทุนที่อาจจะเกิดขึ้นของแต่ละโครงการก่อสร้าง โดยสุ่มตรวจสอบกับต้นทุน</w:t>
            </w:r>
            <w:r w:rsidR="007C215F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ที่เกิดขึ้นจริง</w:t>
            </w:r>
            <w:r w:rsidR="006E0FE1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และพิจารณาความสมเหตุสมผลของการประมาณการต้นทุนที่จะทำงานที่เหลือให้เสร็จสมบูรณ์</w:t>
            </w:r>
          </w:p>
          <w:p w14:paraId="6C8A2E9F" w14:textId="77777777" w:rsidR="0073553C" w:rsidRDefault="00F462CB" w:rsidP="000D4B8A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- ประเมินความเพียงพอของการเปิดเผยข้อมูลของกลุ่มกิจการเกี่ยวกับการรับรู้รายได้จากสัญญาก่อสร้าง</w:t>
            </w:r>
          </w:p>
          <w:p w14:paraId="2CD1DAF9" w14:textId="78D50E77" w:rsidR="000E368F" w:rsidRPr="000D4B8A" w:rsidRDefault="000E368F" w:rsidP="000D4B8A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</w:tr>
      <w:tr w:rsidR="007C399F" w:rsidRPr="004C3D8F" w14:paraId="77F57FB1" w14:textId="77777777" w:rsidTr="00020087"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1DBE4" w14:textId="77777777" w:rsidR="00993AE6" w:rsidRDefault="00993AE6" w:rsidP="00F772DA">
            <w:pPr>
              <w:pStyle w:val="Default"/>
              <w:spacing w:line="256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</w:p>
          <w:p w14:paraId="30108318" w14:textId="7517B866" w:rsidR="007C399F" w:rsidRDefault="007C399F" w:rsidP="00F772DA">
            <w:pPr>
              <w:pStyle w:val="Default"/>
              <w:spacing w:line="256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5A155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การ</w:t>
            </w: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bidi="th-TH"/>
              </w:rPr>
              <w:t>บันทึกบัญชีในการรวมธุรกิจ</w:t>
            </w:r>
          </w:p>
          <w:p w14:paraId="2A0A1053" w14:textId="76E67121" w:rsidR="007C399F" w:rsidRDefault="007C399F" w:rsidP="00F772DA">
            <w:pPr>
              <w:pStyle w:val="Default"/>
              <w:spacing w:line="256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bidi="th-TH"/>
              </w:rPr>
            </w:pPr>
          </w:p>
          <w:p w14:paraId="018EE5DE" w14:textId="7C6FEA65" w:rsidR="00DD7115" w:rsidRDefault="00DD7115" w:rsidP="00041D3A">
            <w:pPr>
              <w:pStyle w:val="Default"/>
              <w:spacing w:line="256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 w:rsidRPr="00F42227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กลุ่ม</w:t>
            </w:r>
            <w:r w:rsidR="00537B2A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กิจการ</w:t>
            </w:r>
            <w:r w:rsidR="00322403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ได้ทำรายการเข้าซื้อธุรกิจผลิต</w:t>
            </w:r>
            <w:r w:rsidR="00B7392D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พลังงาน</w:t>
            </w:r>
            <w:r w:rsidR="00041D3A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  </w:t>
            </w:r>
            <w:r w:rsidR="00B7392D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ชีวมวลอัดเม็ดสีขาว</w:t>
            </w:r>
            <w:r w:rsidR="00374B9F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ในระหว่างปีสิ้นสุดวันที่ </w:t>
            </w:r>
            <w:r w:rsidR="00374B9F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31 </w:t>
            </w:r>
            <w:r w:rsidR="00374B9F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="00374B9F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2563</w:t>
            </w:r>
            <w:r w:rsidR="00EE6BF3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="00EE6BF3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เป็นจำนวนเงิน </w:t>
            </w:r>
            <w:r w:rsidR="004924D2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151</w:t>
            </w:r>
            <w:r w:rsidR="00DE4864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.27</w:t>
            </w:r>
            <w:r w:rsidR="00EE6BF3" w:rsidRPr="00A53093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="00EE6BF3" w:rsidRPr="00A53093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ล้าน</w:t>
            </w:r>
            <w:r w:rsidR="00DE4864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บาท</w:t>
            </w:r>
            <w:r w:rsidR="00EE6BF3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</w:t>
            </w:r>
          </w:p>
          <w:p w14:paraId="3172F596" w14:textId="77777777" w:rsidR="00F42227" w:rsidRDefault="00F42227" w:rsidP="00F772DA">
            <w:pPr>
              <w:pStyle w:val="Default"/>
              <w:spacing w:line="256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bidi="th-TH"/>
              </w:rPr>
            </w:pPr>
          </w:p>
          <w:p w14:paraId="0C42C7DA" w14:textId="5B0AD164" w:rsidR="002B4446" w:rsidRDefault="0035760D" w:rsidP="00940164">
            <w:pPr>
              <w:pStyle w:val="Default"/>
              <w:spacing w:line="256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A53093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ในระหว่างปี</w:t>
            </w:r>
            <w:r w:rsidR="009A5AF2" w:rsidRPr="00A53093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DE4864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ผู้บริหารประเมินมูลค่ายุติธรรม</w:t>
            </w:r>
            <w:r w:rsidR="002B444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ของ</w:t>
            </w:r>
            <w:r w:rsidR="002B4446" w:rsidRPr="00F91E52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สินทรัพย์สุทธิที่ได้มาจากการซื้อ</w:t>
            </w:r>
            <w:r w:rsidR="002B444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ธุรกิจ </w:t>
            </w:r>
            <w:r w:rsidR="00821F50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ซึ่งรวม</w:t>
            </w:r>
            <w:r w:rsidR="00332770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สินทรัพย์ไม่มีตัวตนจากการรวมธุรกิจ </w:t>
            </w:r>
            <w:r w:rsidR="002B444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และเกิดค่าความนิยม</w:t>
            </w:r>
            <w:r w:rsidR="00D73E21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332770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การประเมินมูลค่าของสินทรัพย์ไม่มีตัวตนดังกล่าวเป็น</w:t>
            </w:r>
            <w:r w:rsidR="00C8090D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ส่วนหนึ่งของการจัดทำรายงานการปันส่วนราคาซื้อ </w:t>
            </w:r>
            <w:r w:rsidR="00C8090D" w:rsidRPr="00F91E52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(</w:t>
            </w:r>
            <w:r w:rsidR="00C8090D" w:rsidRPr="00F91E52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Purchase price allocation) </w:t>
            </w:r>
            <w:r w:rsidR="00C8090D" w:rsidRPr="00F91E52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ที่จัดทำโดยผู้เชี่ยวชาญอิสระ</w:t>
            </w:r>
          </w:p>
          <w:p w14:paraId="2C77FA1B" w14:textId="77777777" w:rsidR="0035760D" w:rsidRPr="00F91E52" w:rsidRDefault="0035760D" w:rsidP="00F772DA">
            <w:pPr>
              <w:pStyle w:val="Default"/>
              <w:spacing w:line="256" w:lineRule="auto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  <w:p w14:paraId="11C2BB3F" w14:textId="77777777" w:rsidR="0035760D" w:rsidRPr="00F91E52" w:rsidRDefault="0035760D" w:rsidP="00940164">
            <w:pPr>
              <w:pStyle w:val="Default"/>
              <w:spacing w:line="256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91E52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การประมาณมูลค่ายุติธรรมของสินทรัพย์ที่ระบุได้และ</w:t>
            </w:r>
          </w:p>
          <w:p w14:paraId="1DBEBE71" w14:textId="572D8661" w:rsidR="0035760D" w:rsidRPr="00F91E52" w:rsidRDefault="0035760D" w:rsidP="00940164">
            <w:pPr>
              <w:pStyle w:val="Default"/>
              <w:spacing w:line="256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91E52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หนี้สินที่ได้รับ</w:t>
            </w:r>
            <w:r w:rsidR="007961BF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ซึ่งรวมถึงสินทรัพย์ไม่มีตัวตน</w:t>
            </w:r>
            <w:r w:rsidR="003610E7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ที่ระบุได้</w:t>
            </w:r>
            <w:r w:rsidR="00786D2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F91E52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สำหรับธุรกิจใหม่ต้องใช้ดุลยพินิจที่สำคัญเกี่ยวกับการประมาณการกระแสเงินสดโดยผู้บริหารซึ่งมีความซับซ้อน</w:t>
            </w:r>
            <w:r w:rsidR="003610E7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ใน</w:t>
            </w:r>
            <w:r w:rsidRPr="00F91E52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การกำหนดมูลค่ายุติธรรมรวมถึงการพิจารณาอัตราคิดลดและความเสี่ยงที่ใช้ในการปรับปรุงต้นทุนของเงินทุนถัวเฉลี่ยถ่วงน้ำหนัก</w:t>
            </w:r>
          </w:p>
          <w:p w14:paraId="399CC6F3" w14:textId="77777777" w:rsidR="0035760D" w:rsidRPr="00625902" w:rsidRDefault="0035760D" w:rsidP="00F772DA">
            <w:pPr>
              <w:pStyle w:val="Default"/>
              <w:spacing w:line="256" w:lineRule="auto"/>
              <w:rPr>
                <w:rFonts w:ascii="Browallia New" w:hAnsi="Browallia New" w:cs="Browallia New"/>
                <w:sz w:val="28"/>
                <w:szCs w:val="28"/>
                <w:highlight w:val="yellow"/>
                <w:lang w:val="en-US"/>
              </w:rPr>
            </w:pPr>
          </w:p>
          <w:p w14:paraId="0DFDA484" w14:textId="188A47C9" w:rsidR="007F24D2" w:rsidRPr="0035760D" w:rsidRDefault="0039736F" w:rsidP="00F772DA">
            <w:pPr>
              <w:pStyle w:val="Default"/>
              <w:spacing w:line="256" w:lineRule="auto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กลุ่มกิจการ</w:t>
            </w:r>
            <w:r w:rsidR="0035760D" w:rsidRPr="00F24295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ได้เปิดเผย</w:t>
            </w:r>
            <w:r w:rsidR="007F24D2" w:rsidRPr="00F24295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นโยบายการบัญชีเกี่ยวกับการรวมธุรกิจในหมายเหตุประกอบงบการเงินข้อ</w:t>
            </w:r>
            <w:r w:rsidR="007F24D2" w:rsidRPr="00F24295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="007F24D2" w:rsidRPr="00F24295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4</w:t>
            </w:r>
            <w:r w:rsidR="007F24D2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และ</w:t>
            </w:r>
            <w:r w:rsidR="00B54699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รายละเอียดใน</w:t>
            </w:r>
            <w:r w:rsidR="007F24D2" w:rsidRPr="00F24295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การซื้อธุรกิจในหมายเหตุข้อ</w:t>
            </w:r>
            <w:r w:rsidR="007F24D2" w:rsidRPr="00F24295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="007F24D2" w:rsidRPr="00F24295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14</w:t>
            </w:r>
          </w:p>
          <w:p w14:paraId="126DC847" w14:textId="77777777" w:rsidR="007C399F" w:rsidRDefault="007C399F" w:rsidP="00F772DA">
            <w:pPr>
              <w:pStyle w:val="Default"/>
              <w:spacing w:line="256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bidi="th-TH"/>
              </w:rPr>
            </w:pPr>
          </w:p>
          <w:p w14:paraId="3DAF25A5" w14:textId="77777777" w:rsidR="007C399F" w:rsidRPr="00431163" w:rsidRDefault="007C399F" w:rsidP="00F772DA">
            <w:pPr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34B5B1" w14:textId="77777777" w:rsidR="00993AE6" w:rsidRPr="00993AE6" w:rsidRDefault="00993AE6" w:rsidP="00F772DA">
            <w:pPr>
              <w:tabs>
                <w:tab w:val="left" w:pos="881"/>
              </w:tabs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  <w:p w14:paraId="33CB1B61" w14:textId="77777777" w:rsidR="00F772DA" w:rsidRDefault="00F772DA" w:rsidP="00F772DA">
            <w:pPr>
              <w:tabs>
                <w:tab w:val="left" w:pos="881"/>
              </w:tabs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วิธี</w:t>
            </w:r>
            <w:r w:rsidRPr="0056784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การตรวจสอบของข้าพเจ้าโดยสรุป</w:t>
            </w:r>
            <w:r w:rsidRPr="0056784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56784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มีดังนี้</w:t>
            </w:r>
          </w:p>
          <w:p w14:paraId="7537AC0C" w14:textId="77777777" w:rsidR="00206C23" w:rsidRPr="00993AE6" w:rsidRDefault="00206C23" w:rsidP="00206C23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  <w:p w14:paraId="2E5BA57E" w14:textId="248F6989" w:rsidR="00BC1049" w:rsidRDefault="00BC1049" w:rsidP="00D25D52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- </w:t>
            </w:r>
            <w:r w:rsidR="00206C23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การประเมินความครบถ้วนในการปรับปรุงมูลค่ายุติธรรมโดยผู้บริหาร โดยตรวจสอบ</w:t>
            </w:r>
            <w:r w:rsidR="00EB4DFA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รายละเอียด</w:t>
            </w:r>
            <w:r w:rsidR="00206C23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สินทรัพย์</w:t>
            </w:r>
            <w:r w:rsidR="00EB4DFA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และ</w:t>
            </w:r>
            <w:r w:rsidR="00206C23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หนี้สิน</w:t>
            </w:r>
            <w:r w:rsidR="00EB4DFA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ณ วันซื้อธุรกิจ</w:t>
            </w:r>
          </w:p>
          <w:p w14:paraId="69FCBDF5" w14:textId="60C59651" w:rsidR="00321DB4" w:rsidRDefault="00EB4DFA" w:rsidP="00D25D52">
            <w:pPr>
              <w:pStyle w:val="Default"/>
              <w:spacing w:line="256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- สอบทานรายงานการปันส่วนราคาซื้อ</w:t>
            </w:r>
            <w:r w:rsidR="00321DB4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321DB4" w:rsidRPr="00F91E52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(</w:t>
            </w:r>
            <w:r w:rsidR="00321DB4" w:rsidRPr="00F91E52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Purchase price allocation) </w:t>
            </w:r>
            <w:r w:rsidR="00321DB4" w:rsidRPr="00F91E52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ที่จัดทำโดยผู้เชี่ยวชาญ</w:t>
            </w:r>
          </w:p>
          <w:p w14:paraId="1613C634" w14:textId="172485FB" w:rsidR="00321DB4" w:rsidRDefault="00321DB4" w:rsidP="00D25D52">
            <w:pPr>
              <w:pStyle w:val="Default"/>
              <w:spacing w:line="256" w:lineRule="auto"/>
              <w:ind w:left="106" w:hanging="106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- ประเมินความรู้ ความสามารถ</w:t>
            </w:r>
            <w:r w:rsidR="00345254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และความเป็นอิสระของผู้เชี่ยวชาญ</w:t>
            </w:r>
          </w:p>
          <w:p w14:paraId="6F34BEE1" w14:textId="6B1E247A" w:rsidR="00963EE7" w:rsidRDefault="00963EE7" w:rsidP="00D25D52">
            <w:pPr>
              <w:pStyle w:val="Default"/>
              <w:spacing w:line="256" w:lineRule="auto"/>
              <w:ind w:left="106" w:hanging="106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- ทดสอบความสมเหตุสมผลของประมาณการกระ</w:t>
            </w:r>
            <w:r w:rsidR="001543BA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แส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เงินสด</w:t>
            </w:r>
            <w:r w:rsidR="002A1EDD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ในอนาคตและอัตราคิดลดที่นำไปคำนวณมูลค่ายุติธรรมของสินทรัพย์</w:t>
            </w:r>
          </w:p>
          <w:p w14:paraId="39D71657" w14:textId="71958552" w:rsidR="002A1EDD" w:rsidRDefault="002A1EDD" w:rsidP="00D25D52">
            <w:pPr>
              <w:pStyle w:val="Default"/>
              <w:spacing w:line="256" w:lineRule="auto"/>
              <w:ind w:left="106" w:hanging="106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- </w:t>
            </w:r>
            <w:r w:rsidR="00F00DDC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พิจารณาความเพียงพอของการเปิดเผยข้อมูลของกลุ่มกิจการเกี่ยวกับนโยบายบัญชีและจำนวนเงินเกี่ยวกับการซื้อธุรกิจ</w:t>
            </w:r>
          </w:p>
          <w:p w14:paraId="2CD068CA" w14:textId="20104F0D" w:rsidR="00EB4DFA" w:rsidRDefault="00EB4DFA" w:rsidP="00206C23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073F0D80" w14:textId="5334AF88" w:rsidR="00567849" w:rsidRDefault="00567849" w:rsidP="009C0811">
            <w:pPr>
              <w:tabs>
                <w:tab w:val="left" w:pos="881"/>
              </w:tabs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50D7EEFE" w14:textId="77777777" w:rsidR="00567849" w:rsidRDefault="00567849" w:rsidP="009C0811">
            <w:pPr>
              <w:tabs>
                <w:tab w:val="left" w:pos="881"/>
              </w:tabs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8"/>
                <w:szCs w:val="28"/>
                <w:highlight w:val="yellow"/>
                <w:lang w:bidi="th-TH"/>
              </w:rPr>
            </w:pPr>
          </w:p>
          <w:p w14:paraId="3286C9B9" w14:textId="61DD8081" w:rsidR="007B4A60" w:rsidRPr="007B4A60" w:rsidRDefault="007B4A60" w:rsidP="009C0811">
            <w:pPr>
              <w:tabs>
                <w:tab w:val="left" w:pos="881"/>
              </w:tabs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8"/>
                <w:szCs w:val="28"/>
                <w:highlight w:val="yellow"/>
                <w:lang w:bidi="th-TH"/>
              </w:rPr>
            </w:pPr>
          </w:p>
        </w:tc>
      </w:tr>
    </w:tbl>
    <w:p w14:paraId="731DE044" w14:textId="77777777" w:rsidR="00EE1680" w:rsidRDefault="00EE1680" w:rsidP="004C256D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iCs/>
          <w:sz w:val="28"/>
          <w:szCs w:val="28"/>
          <w:lang w:bidi="th-TH"/>
        </w:rPr>
      </w:pPr>
    </w:p>
    <w:p w14:paraId="74D8C2B8" w14:textId="77777777" w:rsidR="00EE1680" w:rsidRDefault="00EE1680" w:rsidP="004C256D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iCs/>
          <w:sz w:val="28"/>
          <w:szCs w:val="28"/>
          <w:lang w:bidi="th-TH"/>
        </w:rPr>
      </w:pPr>
    </w:p>
    <w:p w14:paraId="7E062559" w14:textId="5067D35F" w:rsidR="00EE1680" w:rsidRDefault="00EE1680" w:rsidP="004C256D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iCs/>
          <w:sz w:val="28"/>
          <w:szCs w:val="28"/>
          <w:lang w:bidi="th-TH"/>
        </w:rPr>
      </w:pPr>
    </w:p>
    <w:p w14:paraId="3A24CDC3" w14:textId="5DD1C7AA" w:rsidR="00AA16F2" w:rsidRDefault="00AA16F2" w:rsidP="004C256D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iCs/>
          <w:sz w:val="28"/>
          <w:szCs w:val="28"/>
          <w:lang w:bidi="th-TH"/>
        </w:rPr>
      </w:pPr>
    </w:p>
    <w:p w14:paraId="53E5AD5B" w14:textId="6CD01747" w:rsidR="00495F5B" w:rsidRDefault="00495F5B" w:rsidP="004C256D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iCs/>
          <w:sz w:val="28"/>
          <w:szCs w:val="28"/>
          <w:lang w:bidi="th-TH"/>
        </w:rPr>
      </w:pPr>
    </w:p>
    <w:p w14:paraId="0619FD33" w14:textId="2E13517D" w:rsidR="006D5858" w:rsidRDefault="006D5858" w:rsidP="004C256D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iCs/>
          <w:sz w:val="28"/>
          <w:szCs w:val="28"/>
          <w:lang w:bidi="th-TH"/>
        </w:rPr>
      </w:pPr>
    </w:p>
    <w:p w14:paraId="3629F896" w14:textId="77777777" w:rsidR="006D5858" w:rsidRDefault="006D5858" w:rsidP="004C256D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iCs/>
          <w:sz w:val="28"/>
          <w:szCs w:val="28"/>
          <w:lang w:bidi="th-TH"/>
        </w:rPr>
      </w:pPr>
    </w:p>
    <w:p w14:paraId="688B8476" w14:textId="4B659488" w:rsidR="00495F5B" w:rsidRDefault="00495F5B" w:rsidP="004C256D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iCs/>
          <w:sz w:val="28"/>
          <w:szCs w:val="28"/>
          <w:lang w:bidi="th-TH"/>
        </w:rPr>
      </w:pPr>
    </w:p>
    <w:p w14:paraId="1300144E" w14:textId="0517A139" w:rsidR="00495F5B" w:rsidRDefault="00495F5B" w:rsidP="004C256D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iCs/>
          <w:sz w:val="28"/>
          <w:szCs w:val="28"/>
          <w:lang w:bidi="th-TH"/>
        </w:rPr>
      </w:pPr>
    </w:p>
    <w:p w14:paraId="075260C0" w14:textId="3AB2F24C" w:rsidR="004C256D" w:rsidRPr="00831E79" w:rsidRDefault="004C256D" w:rsidP="004C256D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iCs/>
          <w:sz w:val="28"/>
          <w:szCs w:val="28"/>
          <w:lang w:bidi="th-TH"/>
        </w:rPr>
      </w:pPr>
      <w:r w:rsidRPr="00831E79">
        <w:rPr>
          <w:rFonts w:ascii="Browallia New" w:eastAsia="Browallia New" w:hAnsi="Browallia New" w:cs="Browallia New" w:hint="cs"/>
          <w:i/>
          <w:iCs/>
          <w:sz w:val="28"/>
          <w:szCs w:val="28"/>
          <w:cs/>
          <w:lang w:bidi="th-TH"/>
        </w:rPr>
        <w:t>เรื่องอื่น</w:t>
      </w:r>
    </w:p>
    <w:p w14:paraId="7E5656E6" w14:textId="77777777" w:rsidR="004C256D" w:rsidRPr="0010036D" w:rsidRDefault="004C256D" w:rsidP="004C256D">
      <w:pPr>
        <w:spacing w:after="0" w:line="240" w:lineRule="auto"/>
        <w:jc w:val="thaiDistribute"/>
        <w:rPr>
          <w:rFonts w:ascii="Browallia New" w:eastAsia="Browallia New" w:hAnsi="Browallia New" w:cs="Browallia New"/>
          <w:sz w:val="28"/>
          <w:szCs w:val="28"/>
          <w:cs/>
          <w:lang w:bidi="th-TH"/>
        </w:rPr>
      </w:pPr>
    </w:p>
    <w:p w14:paraId="24AFCCD9" w14:textId="269627B5" w:rsidR="004C256D" w:rsidRDefault="00FC3FF4" w:rsidP="004C256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 w:rsidRPr="00E3035D">
        <w:rPr>
          <w:rFonts w:ascii="Browallia New" w:hAnsi="Browallia New" w:cs="Browallia New" w:hint="cs"/>
          <w:sz w:val="28"/>
          <w:szCs w:val="28"/>
          <w:cs/>
          <w:lang w:bidi="th-TH"/>
        </w:rPr>
        <w:t>แสดงฐานะการเงิน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E3035D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C8475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3035D">
        <w:rPr>
          <w:rFonts w:ascii="Browallia New" w:hAnsi="Browallia New" w:cs="Browallia New" w:hint="cs"/>
          <w:sz w:val="28"/>
          <w:szCs w:val="28"/>
          <w:cs/>
          <w:lang w:bidi="th-TH"/>
        </w:rPr>
        <w:t>ทีทีซีแอล</w:t>
      </w:r>
      <w:r w:rsidRPr="00E3035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3035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E3035D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E3035D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E3035D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C8475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สำหรับปีสิ้นสุดวันที่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</w:rPr>
        <w:t xml:space="preserve">31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ธันวาคม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Pr="00C8475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ที่แสดงเป็นข้อมูลเปรียบเทียบ</w:t>
      </w:r>
      <w:r w:rsidRPr="00C8475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ตรวจสอบโดยผู้สอบบัญชีอื่น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แสดงความเห็นอย่างไม่มีเงื่อนไข</w:t>
      </w:r>
      <w:r w:rsidRPr="00C8475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</w:t>
      </w: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ตามรายงานลงวันที่</w:t>
      </w:r>
      <w:r w:rsidRPr="00C8475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2 </w:t>
      </w:r>
      <w:r w:rsidRPr="006B0AC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มีนาคม </w:t>
      </w:r>
      <w:r w:rsidRPr="006B0AC5">
        <w:rPr>
          <w:rFonts w:ascii="Browallia New" w:hAnsi="Browallia New" w:cs="Browallia New"/>
          <w:sz w:val="28"/>
          <w:szCs w:val="28"/>
          <w:lang w:val="en-US" w:bidi="th-TH"/>
        </w:rPr>
        <w:t>2563</w:t>
      </w:r>
      <w:r w:rsidRPr="006B0AC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โดยมีวรรคข้อมูลและเหตุการณ์ที่เน้น</w:t>
      </w:r>
      <w:r w:rsidRPr="006B0AC5">
        <w:rPr>
          <w:rFonts w:ascii="Browallia New" w:eastAsia="Arial Unicode MS" w:hAnsi="Browallia New" w:cs="Browallia New"/>
          <w:sz w:val="28"/>
          <w:szCs w:val="28"/>
          <w:cs/>
        </w:rPr>
        <w:t>เกี่ยวกับการประมาณการค่าเผื่อหนี้สงสัยจะสูญสำหรับลูกหนี้การค้าและลูกหนี้ค่าก่อสร้างตามสัญญาที่ยังไม่ได้เรียกเก็บที่ค้างชำระนาน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       </w:t>
      </w:r>
      <w:r w:rsidRPr="006B0AC5">
        <w:rPr>
          <w:rFonts w:ascii="Browallia New" w:eastAsia="Arial Unicode MS" w:hAnsi="Browallia New" w:cs="Browallia New"/>
          <w:sz w:val="28"/>
          <w:szCs w:val="28"/>
          <w:cs/>
        </w:rPr>
        <w:t xml:space="preserve">เกินกว่า </w:t>
      </w:r>
      <w:r w:rsidRPr="006B0AC5">
        <w:rPr>
          <w:rFonts w:ascii="Browallia New" w:eastAsia="Arial Unicode MS" w:hAnsi="Browallia New" w:cs="Browallia New"/>
          <w:sz w:val="28"/>
          <w:szCs w:val="28"/>
        </w:rPr>
        <w:t xml:space="preserve">12 </w:t>
      </w:r>
      <w:r w:rsidRPr="006B0AC5">
        <w:rPr>
          <w:rFonts w:ascii="Browallia New" w:eastAsia="Arial Unicode MS" w:hAnsi="Browallia New" w:cs="Browallia New"/>
          <w:sz w:val="28"/>
          <w:szCs w:val="28"/>
          <w:cs/>
        </w:rPr>
        <w:t>เดือนของงานก่อสร้างในโครงการเหมืองเกลือ (</w:t>
      </w:r>
      <w:r w:rsidRPr="006B0AC5">
        <w:rPr>
          <w:rFonts w:ascii="Browallia New" w:eastAsia="Arial Unicode MS" w:hAnsi="Browallia New" w:cs="Browallia New"/>
          <w:sz w:val="28"/>
          <w:szCs w:val="28"/>
        </w:rPr>
        <w:t xml:space="preserve">Rock Salt project) </w:t>
      </w:r>
      <w:r w:rsidRPr="006B0AC5">
        <w:rPr>
          <w:rFonts w:ascii="Browallia New" w:eastAsia="Arial Unicode MS" w:hAnsi="Browallia New" w:cs="Browallia New"/>
          <w:sz w:val="28"/>
          <w:szCs w:val="28"/>
          <w:cs/>
        </w:rPr>
        <w:t>ในประเทศสาธารณรัฐประชาธิปไตยประชาชนลาวที่ว่าจ้างโดยรัฐวิสาหกิจในต่างประเทศรายหนึ่ง</w:t>
      </w:r>
    </w:p>
    <w:p w14:paraId="3054BD90" w14:textId="3DF91248" w:rsidR="00C75310" w:rsidRDefault="00C75310" w:rsidP="0015166F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DB7A299" w14:textId="77777777" w:rsidR="00C75310" w:rsidRPr="00F80905" w:rsidRDefault="00C75310" w:rsidP="00C75310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i/>
          <w:iCs/>
          <w:color w:val="000000"/>
          <w:sz w:val="28"/>
          <w:szCs w:val="28"/>
          <w:cs/>
          <w:lang w:val="en-US" w:bidi="th-TH"/>
        </w:rPr>
        <w:t>ข้อมูลอื่น</w:t>
      </w:r>
    </w:p>
    <w:p w14:paraId="38E5CA2F" w14:textId="77777777" w:rsidR="00C75310" w:rsidRPr="00F80905" w:rsidRDefault="00C75310" w:rsidP="00C75310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6B84EB0F" w14:textId="675380CC" w:rsidR="00C75310" w:rsidRDefault="00E62721" w:rsidP="00C7531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E6272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ผู้บริหารเป็นผู้รับผิดชอบต่อข้อมูลอื่น</w:t>
      </w:r>
      <w:r w:rsidRPr="00E6272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E6272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ข้อมูลอื่นประกอบด้วยข้อมูลซึ่งรวมอยู่ในรายงานประจำปี</w:t>
      </w:r>
      <w:r w:rsidRPr="00E6272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E6272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แต่ไม่รวมถึงงบการเงินรวมและเฉพาะของบริษัทและรายงานของผู้สอบบัญชีที่อยู่ในรายงานนั้น</w:t>
      </w:r>
      <w:r w:rsidRPr="00E6272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E6272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981025B" w14:textId="77777777" w:rsidR="00E62721" w:rsidRPr="00F80905" w:rsidRDefault="00E62721" w:rsidP="00C7531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145584E2" w14:textId="327DEB33" w:rsidR="00C75310" w:rsidRDefault="00A14315" w:rsidP="00C7531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A1431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ความเห็นของข้าพเจ้าต่องบการเงินรวมและเฉพาะของบริษัทไม่ครอบคลุมถึงข้อมูลอื่นและข้าพเจ้าไม่ได้ให้ความเชื่อมั่นต่อข้อมูลอื่น</w:t>
      </w:r>
    </w:p>
    <w:p w14:paraId="23B4D1E8" w14:textId="77777777" w:rsidR="00A14315" w:rsidRPr="00F80905" w:rsidRDefault="00A14315" w:rsidP="00C7531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7D488C9C" w14:textId="2DB02C3E" w:rsidR="00C75310" w:rsidRDefault="002D75D5" w:rsidP="00C7531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2D75D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ความรับผิดชอบของข้าพเจ้าที่เกี่ยวเนื่องกับการตรวจสอบงบการเงินรวมและเฉพาะของบริษัท</w:t>
      </w:r>
      <w:r w:rsidRPr="002D75D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2D75D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คือ</w:t>
      </w:r>
      <w:r w:rsidRPr="002D75D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2D75D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การอ่านข้อมูลอื่นตามที่ระบุข้างต้นเมื่อจัดทำแล้ว</w:t>
      </w:r>
      <w:r w:rsidRPr="002D75D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2D75D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พิจารณาว่าข้อมูลอื่นมีความขัดแย้งที่มีสาระสำคัญกับงบการเงินรวมและเฉพาะของบริษัทหรือกับความรู้ที่ได้รับจากการตรวจสอบของข้าพเจ้า</w:t>
      </w:r>
      <w:r w:rsidRPr="002D75D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2D75D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5A9E1DF7" w14:textId="77777777" w:rsidR="002D75D5" w:rsidRDefault="002D75D5" w:rsidP="00C7531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1DAAF70F" w14:textId="47F5FD9E" w:rsidR="0015166F" w:rsidRDefault="00C73F46" w:rsidP="005F02E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C73F46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เมื่อข้าพเจ้าได้อ่านรายงานประจำปี</w:t>
      </w:r>
      <w:r w:rsidRPr="00C73F46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C73F46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C73F46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C73F46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430F77A8" w14:textId="77777777" w:rsidR="00C73F46" w:rsidRDefault="00C73F46" w:rsidP="0015166F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4AB07BF8" w14:textId="7D6781E8" w:rsidR="0015166F" w:rsidRDefault="00A14083" w:rsidP="0015166F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A14083">
        <w:rPr>
          <w:rFonts w:ascii="Browallia New" w:eastAsia="Cordia New" w:hAnsi="Browallia New" w:cs="Browallia New" w:hint="cs"/>
          <w:i/>
          <w:iCs/>
          <w:color w:val="000000"/>
          <w:sz w:val="28"/>
          <w:szCs w:val="28"/>
          <w:cs/>
          <w:lang w:val="en-US" w:bidi="th-TH"/>
        </w:rPr>
        <w:t>ความรับผิดชอบของผู้บริหารและผู้มีหน้าที่ในการกำกับดูแลต่องบการเงินรวมและเฉพาะของบริษัท</w:t>
      </w:r>
    </w:p>
    <w:p w14:paraId="06EF93B3" w14:textId="77777777" w:rsidR="00A14083" w:rsidRPr="00F80905" w:rsidRDefault="00A14083" w:rsidP="0015166F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pacing w:val="-8"/>
          <w:sz w:val="28"/>
          <w:szCs w:val="28"/>
          <w:lang w:val="en-US" w:bidi="th-TH"/>
        </w:rPr>
      </w:pPr>
    </w:p>
    <w:p w14:paraId="68FE486D" w14:textId="0AC370B9" w:rsidR="00973458" w:rsidRDefault="00712AB1" w:rsidP="0015166F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712AB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ู้บริหารมีหน้าที่รับผิดชอบในการจัดทำและนำเสนองบการเงินรวมและเฉพาะของบริษัทเหล่านี้โดยถูกต้องตามที่ควรตามมาตรฐานการรายงานทางการเงิน</w:t>
      </w:r>
      <w:r w:rsidRPr="00712AB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712AB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เฉพาะของบริษัท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E4940CC" w14:textId="4B47A880" w:rsidR="00973458" w:rsidRDefault="00973458" w:rsidP="0015166F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171820E7" w14:textId="0332539C" w:rsidR="00973458" w:rsidRDefault="00973458" w:rsidP="0015166F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3CBE353B" w14:textId="680CDCB2" w:rsidR="006D5858" w:rsidRDefault="006D5858" w:rsidP="0015166F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507B755A" w14:textId="2B51CB9F" w:rsidR="006D5858" w:rsidRDefault="006D5858" w:rsidP="0015166F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7BFD6900" w14:textId="43B227D3" w:rsidR="006D5858" w:rsidRDefault="006D5858" w:rsidP="0015166F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24AEA930" w14:textId="77777777" w:rsidR="006D5858" w:rsidRDefault="006D5858" w:rsidP="0015166F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57C0A4C7" w14:textId="77777777" w:rsidR="00D1185A" w:rsidRDefault="00D1185A" w:rsidP="0015166F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0C9032E1" w14:textId="7B190643" w:rsidR="00973458" w:rsidRDefault="00D1185A" w:rsidP="00973458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D1185A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ในการจัดทำงบการเงินรวมและเฉพาะของบริษัท</w:t>
      </w:r>
      <w:r w:rsidRPr="00D1185A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D1185A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ผู้บริหารรับผิดชอบในการประเมินความสามารถของกลุ่ม</w:t>
      </w:r>
      <w:r w:rsidR="00041D3A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กิจการ</w:t>
      </w:r>
      <w:r w:rsidRPr="00D1185A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ในการดำเนินงานต่อเนื่อง</w:t>
      </w:r>
      <w:r w:rsidRPr="00D1185A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D1185A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การเปิดเผยเรื่องที่เกี่ยวกับการดำเนินงานต่อเนื่องในกรณีที่มีเรื่องดังกล่าว</w:t>
      </w:r>
      <w:r w:rsidRPr="00D1185A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D1185A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</w:t>
      </w:r>
      <w:r w:rsidR="006643CC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กิจการ</w:t>
      </w:r>
      <w:r w:rsidRPr="00D1185A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D1185A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หรือหยุดดำเนินงานหรือไม่สามารถดำเนินงานต่อเนื่องต่อไปได้</w:t>
      </w:r>
    </w:p>
    <w:p w14:paraId="4A2D0CFF" w14:textId="77777777" w:rsidR="00D1185A" w:rsidRPr="00F80905" w:rsidRDefault="00D1185A" w:rsidP="00973458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40C69346" w14:textId="7EDDCF19" w:rsidR="00973458" w:rsidRDefault="00973458" w:rsidP="00973458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        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กลุ่ม</w:t>
      </w:r>
      <w:r w:rsidR="00041D3A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กิจการ</w:t>
      </w:r>
    </w:p>
    <w:p w14:paraId="6AFF31A9" w14:textId="47720C9B" w:rsidR="00A71D89" w:rsidRDefault="00A71D89" w:rsidP="00A71D89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11E36F9A" w14:textId="77777777" w:rsidR="00A71D89" w:rsidRPr="00F80905" w:rsidRDefault="00A71D89" w:rsidP="00A71D89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i/>
          <w:iCs/>
          <w:color w:val="000000"/>
          <w:sz w:val="28"/>
          <w:szCs w:val="28"/>
          <w:cs/>
          <w:lang w:val="en-US" w:bidi="th-TH"/>
        </w:rPr>
        <w:lastRenderedPageBreak/>
        <w:t>ความรับผิดชอบของผู้สอบบัญชีต่อการตรวจสอบงบการเงินรวมและงบการเงินเฉพาะของบริษัท</w:t>
      </w:r>
    </w:p>
    <w:p w14:paraId="5D3D116E" w14:textId="77777777" w:rsidR="00A71D89" w:rsidRPr="00F80905" w:rsidRDefault="00A71D89" w:rsidP="00A71D8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443848CA" w14:textId="6172C7DA" w:rsidR="004A5E95" w:rsidRDefault="004A5E95" w:rsidP="004A5E9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ลต่อการตัดสินใจทางเศรษฐกิจของผู้ใช้งบการเงินจากการใช้งบการเงินรวมและเฉพาะของบริษัท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เหล่านี้</w:t>
      </w:r>
    </w:p>
    <w:p w14:paraId="0B69E04C" w14:textId="77777777" w:rsidR="00B44B86" w:rsidRDefault="00B44B86" w:rsidP="004A5E9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E4D57B5" w14:textId="77777777" w:rsidR="004A5E95" w:rsidRDefault="004A5E95" w:rsidP="004A5E9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82A8AEE" w14:textId="77777777" w:rsidR="004A5E95" w:rsidRPr="00AC48F3" w:rsidRDefault="004A5E95" w:rsidP="004A5E9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3208D93" w14:textId="77777777" w:rsidR="004A5E95" w:rsidRPr="00AC48F3" w:rsidRDefault="004A5E95" w:rsidP="004A5E95">
      <w:pPr>
        <w:numPr>
          <w:ilvl w:val="0"/>
          <w:numId w:val="43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22E41453" w14:textId="5BC52482" w:rsidR="004A5E95" w:rsidRPr="00AC48F3" w:rsidRDefault="004A5E95" w:rsidP="004A5E95">
      <w:pPr>
        <w:numPr>
          <w:ilvl w:val="0"/>
          <w:numId w:val="43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</w:t>
      </w:r>
      <w:r w:rsidR="005E379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</w:p>
    <w:p w14:paraId="22EC786A" w14:textId="26EB5D3D" w:rsidR="004A5E95" w:rsidRDefault="004A5E95" w:rsidP="004A5E95">
      <w:pPr>
        <w:numPr>
          <w:ilvl w:val="0"/>
          <w:numId w:val="43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2E64A489" w14:textId="6608D829" w:rsidR="00B44B86" w:rsidRDefault="00B44B86" w:rsidP="00B44B86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C59862A" w14:textId="5B9D609D" w:rsidR="00B44B86" w:rsidRDefault="00B44B86" w:rsidP="00B44B86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F90607F" w14:textId="20D2AC79" w:rsidR="006D5858" w:rsidRDefault="006D5858" w:rsidP="00B44B86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D2F6A9C" w14:textId="77777777" w:rsidR="006D5858" w:rsidRDefault="006D5858" w:rsidP="00B44B86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3A8C7F7" w14:textId="7D0BF70A" w:rsidR="00B44B86" w:rsidRDefault="00B44B86" w:rsidP="00B44B86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F113032" w14:textId="77777777" w:rsidR="00B44B86" w:rsidRPr="00AC48F3" w:rsidRDefault="00B44B86" w:rsidP="00B44B86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64D44030" w14:textId="48AFCDF8" w:rsidR="004A5E95" w:rsidRDefault="004A5E95" w:rsidP="00AC7B19">
      <w:pPr>
        <w:numPr>
          <w:ilvl w:val="0"/>
          <w:numId w:val="43"/>
        </w:numPr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</w:t>
      </w:r>
      <w:r w:rsidR="00C54732">
        <w:rPr>
          <w:rFonts w:ascii="Browallia New" w:hAnsi="Browallia New" w:cs="Browallia New" w:hint="cs"/>
          <w:sz w:val="28"/>
          <w:szCs w:val="28"/>
          <w:cs/>
          <w:lang w:bidi="th-TH"/>
        </w:rPr>
        <w:t>มกิจการ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รวมและ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เฉพาะของบริษัท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</w:t>
      </w:r>
      <w:r w:rsidR="000C68EB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ต้องหยุดการดำเนินงานต่อเนื่อง </w:t>
      </w:r>
    </w:p>
    <w:p w14:paraId="3DAF6ECB" w14:textId="77777777" w:rsidR="004A5E95" w:rsidRPr="00AC48F3" w:rsidRDefault="004A5E95" w:rsidP="00AC7B19">
      <w:pPr>
        <w:numPr>
          <w:ilvl w:val="0"/>
          <w:numId w:val="43"/>
        </w:numPr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ประเมินการนำเสนอ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โครงสร้างและเนื้อหาของงบการเงินรวมและเฉพาะของบริษัทโดยรวม รวมถึงการเปิดเผยข้อมูลว่างบการเงินรวมและ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ฉพาะของบริษัทแสดงรายการและเหตุการณ์ในรูปแบบที่ทำให้มีการนำเสนอข้อมูลโดยถูกต้องตามที่ควร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</w:p>
    <w:p w14:paraId="0E3A372B" w14:textId="0A05835C" w:rsidR="004A5E95" w:rsidRPr="00AC48F3" w:rsidRDefault="004A5E95" w:rsidP="004A5E95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</w:t>
      </w:r>
      <w:r w:rsidR="000C68EB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เพื่อแสดงความเห็นต่องบการเงินรวม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</w:t>
      </w:r>
      <w:r w:rsidR="000C68EB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</w:p>
    <w:p w14:paraId="6A6322CB" w14:textId="77777777" w:rsidR="004A5E95" w:rsidRDefault="004A5E95" w:rsidP="004A5E9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83AAC18" w14:textId="77777777" w:rsidR="004A5E95" w:rsidRPr="00AC48F3" w:rsidRDefault="004A5E95" w:rsidP="004A5E9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ในเรื่องต่างๆ ที่สำคัญซึ่งรวมถึง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รวมถึงข้อบกพร่องที่มี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นัยสำคัญในระบบการควบคุมภายในหาก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7DE91990" w14:textId="77777777" w:rsidR="004A5E95" w:rsidRDefault="004A5E95" w:rsidP="004A5E9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286AB76" w14:textId="77777777" w:rsidR="004A5E95" w:rsidRPr="00AC48F3" w:rsidRDefault="004A5E95" w:rsidP="004A5E9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336CBB57" w14:textId="77777777" w:rsidR="004A5E95" w:rsidRPr="00AC48F3" w:rsidRDefault="004A5E95" w:rsidP="004A5E9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126839B2" w14:textId="77777777" w:rsidR="00F27B9E" w:rsidRDefault="00F27B9E" w:rsidP="00B0187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BF489FC" w14:textId="77777777" w:rsidR="00F27B9E" w:rsidRDefault="00F27B9E" w:rsidP="00B0187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3B798B6" w14:textId="77777777" w:rsidR="00F27B9E" w:rsidRDefault="00F27B9E" w:rsidP="00B0187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F0D1D87" w14:textId="77777777" w:rsidR="00F27B9E" w:rsidRDefault="00F27B9E" w:rsidP="00B0187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DD7C734" w14:textId="77777777" w:rsidR="00F27B9E" w:rsidRDefault="00F27B9E" w:rsidP="00B0187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4C46839" w14:textId="77777777" w:rsidR="00F27B9E" w:rsidRDefault="00F27B9E" w:rsidP="00B0187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35E43D2" w14:textId="77777777" w:rsidR="00F27B9E" w:rsidRDefault="00F27B9E" w:rsidP="00B0187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5D45F8D" w14:textId="77777777" w:rsidR="00F27B9E" w:rsidRDefault="00F27B9E" w:rsidP="00B0187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08DDD5C" w14:textId="2F19B58B" w:rsidR="00F27B9E" w:rsidRDefault="00F27B9E" w:rsidP="00B0187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8566B4B" w14:textId="765ECEE5" w:rsidR="006D5858" w:rsidRDefault="006D5858" w:rsidP="00B0187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E341F4E" w14:textId="20A1AD68" w:rsidR="006D5858" w:rsidRDefault="006D5858" w:rsidP="00B0187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5863FDA" w14:textId="77777777" w:rsidR="006D5858" w:rsidRDefault="006D5858" w:rsidP="00B0187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012821F" w14:textId="77777777" w:rsidR="00F27B9E" w:rsidRDefault="00F27B9E" w:rsidP="00B0187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764ACBA" w14:textId="77777777" w:rsidR="00F27B9E" w:rsidRDefault="00F27B9E" w:rsidP="00B0187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7064A1B" w14:textId="77777777" w:rsidR="00F27B9E" w:rsidRDefault="00F27B9E" w:rsidP="00B0187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D7D2534" w14:textId="00CE850B" w:rsidR="00C947D5" w:rsidRDefault="004A5E95" w:rsidP="00B0187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ในการตรวจสอบงบการเงินรวมและเฉพาะของบริษัทใน</w:t>
      </w:r>
      <w:r w:rsidR="004B3424">
        <w:rPr>
          <w:rFonts w:ascii="Browallia New" w:hAnsi="Browallia New" w:cs="Browallia New" w:hint="cs"/>
          <w:sz w:val="28"/>
          <w:szCs w:val="28"/>
          <w:cs/>
          <w:lang w:bidi="th-TH"/>
        </w:rPr>
        <w:t>ปี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ปัจจุบันและกำหนดเป็นเรื่องสำคัญ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AC7B1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จากการสื่อสารดังกล่าว</w:t>
      </w:r>
    </w:p>
    <w:p w14:paraId="490F130B" w14:textId="3755BA63" w:rsidR="00C947D5" w:rsidRDefault="00C947D5" w:rsidP="00C947D5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EDC33DD" w14:textId="77777777" w:rsidR="00F27B9E" w:rsidRDefault="00F27B9E" w:rsidP="00C947D5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34738F9" w14:textId="77777777" w:rsidR="00C947D5" w:rsidRDefault="00C947D5" w:rsidP="00C947D5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C85E5C0" w14:textId="1E61763C" w:rsidR="00330AA1" w:rsidRPr="00050E59" w:rsidRDefault="000E62FE" w:rsidP="00C947D5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</w:pPr>
      <w:r w:rsidRPr="000E62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นางสาวกัญญาณัฐ</w:t>
      </w:r>
      <w:r w:rsidRPr="000E62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 </w:t>
      </w:r>
      <w:r w:rsidRPr="000E62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ศรีรัตน์ชัชวาลย์</w:t>
      </w:r>
    </w:p>
    <w:p w14:paraId="37CBF860" w14:textId="77777777" w:rsidR="00330AA1" w:rsidRPr="00050E59" w:rsidRDefault="00330AA1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27045E02" w14:textId="6E33050E" w:rsidR="00330AA1" w:rsidRPr="00050E59" w:rsidRDefault="00330AA1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val="en-US"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 xml:space="preserve">ทะเบียนเลขที่ </w:t>
      </w:r>
      <w:r w:rsidR="000E62FE">
        <w:rPr>
          <w:rFonts w:ascii="Browallia New" w:hAnsi="Browallia New" w:cs="Browallia New"/>
          <w:sz w:val="28"/>
          <w:szCs w:val="28"/>
          <w:lang w:bidi="th-TH"/>
        </w:rPr>
        <w:t>6549</w:t>
      </w:r>
    </w:p>
    <w:p w14:paraId="6D97321D" w14:textId="41FE20DA" w:rsidR="00330AA1" w:rsidRPr="00050E59" w:rsidRDefault="00330AA1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D3F1D3E" w14:textId="1E71E773" w:rsidR="00F91976" w:rsidRPr="00050E59" w:rsidRDefault="00F91976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C6A7600" w14:textId="77777777" w:rsidR="00330AA1" w:rsidRPr="00050E59" w:rsidRDefault="00330AA1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3C627501" w14:textId="3213965A" w:rsidR="00C24F29" w:rsidRPr="00277A7D" w:rsidRDefault="00277A7D" w:rsidP="00277A7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277A7D">
        <w:rPr>
          <w:rFonts w:ascii="Browallia New" w:hAnsi="Browallia New" w:cs="Browallia New"/>
          <w:sz w:val="28"/>
          <w:szCs w:val="28"/>
          <w:lang w:bidi="th-TH"/>
        </w:rPr>
        <w:t>1</w:t>
      </w:r>
      <w:r w:rsidR="009646FC" w:rsidRPr="00277A7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277A7D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="00D7085D" w:rsidRPr="00277A7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0E62FE" w:rsidRPr="00277A7D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1C5DBA" w:rsidRPr="00277A7D">
        <w:rPr>
          <w:rFonts w:ascii="Browallia New" w:hAnsi="Browallia New" w:cs="Browallia New"/>
          <w:sz w:val="28"/>
          <w:szCs w:val="28"/>
          <w:lang w:bidi="th-TH"/>
        </w:rPr>
        <w:t>4</w:t>
      </w:r>
    </w:p>
    <w:sectPr w:rsidR="00C24F29" w:rsidRPr="00277A7D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7FF42D" w14:textId="77777777" w:rsidR="0059526A" w:rsidRDefault="0059526A">
      <w:r>
        <w:separator/>
      </w:r>
    </w:p>
  </w:endnote>
  <w:endnote w:type="continuationSeparator" w:id="0">
    <w:p w14:paraId="0E8AA189" w14:textId="77777777" w:rsidR="0059526A" w:rsidRDefault="0059526A">
      <w:r>
        <w:continuationSeparator/>
      </w:r>
    </w:p>
  </w:endnote>
  <w:endnote w:type="continuationNotice" w:id="1">
    <w:p w14:paraId="45F3CDD4" w14:textId="77777777" w:rsidR="0059526A" w:rsidRDefault="0059526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4A5DA8" w14:textId="77777777" w:rsidR="0059526A" w:rsidRDefault="0059526A">
      <w:bookmarkStart w:id="0" w:name="_Hlk482348182"/>
      <w:bookmarkEnd w:id="0"/>
      <w:r>
        <w:separator/>
      </w:r>
    </w:p>
  </w:footnote>
  <w:footnote w:type="continuationSeparator" w:id="0">
    <w:p w14:paraId="71634578" w14:textId="77777777" w:rsidR="0059526A" w:rsidRDefault="0059526A">
      <w:r>
        <w:continuationSeparator/>
      </w:r>
    </w:p>
  </w:footnote>
  <w:footnote w:type="continuationNotice" w:id="1">
    <w:p w14:paraId="582C7B7A" w14:textId="77777777" w:rsidR="0059526A" w:rsidRDefault="0059526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542A5C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6D0E5" w14:textId="17A76FC0" w:rsidR="00B63D0E" w:rsidRDefault="00B63D0E" w:rsidP="00D96128">
    <w:pPr>
      <w:pStyle w:val="Header"/>
      <w:jc w:val="right"/>
    </w:pPr>
  </w:p>
  <w:p w14:paraId="15789CC3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85A470" w14:textId="77777777" w:rsidR="00D15EA5" w:rsidRDefault="00D15EA5" w:rsidP="007E5D5C">
    <w:pPr>
      <w:pStyle w:val="Header"/>
      <w:tabs>
        <w:tab w:val="clear" w:pos="8562"/>
        <w:tab w:val="left" w:pos="5328"/>
      </w:tabs>
      <w:spacing w:after="1200"/>
    </w:pPr>
  </w:p>
  <w:p w14:paraId="03023615" w14:textId="428287F6" w:rsidR="00D15EA5" w:rsidRPr="006932D7" w:rsidRDefault="00503956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503956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รายงานของผู้สอบบัญชีรับอนุญาต</w:t>
    </w:r>
  </w:p>
  <w:p w14:paraId="06E16B7F" w14:textId="77777777" w:rsidR="00D460E7" w:rsidRDefault="00D460E7" w:rsidP="00D15EA5">
    <w:pPr>
      <w:pStyle w:val="Header"/>
    </w:pPr>
    <w:bookmarkStart w:id="1" w:name="Footer3_tbl"/>
    <w:bookmarkEnd w:id="1"/>
  </w:p>
  <w:p w14:paraId="10E58C88" w14:textId="2A74EF8D" w:rsidR="00D460E7" w:rsidRPr="00262E72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AD7975"/>
    <w:multiLevelType w:val="hybridMultilevel"/>
    <w:tmpl w:val="FE6E6152"/>
    <w:lvl w:ilvl="0" w:tplc="FA3C84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0" w15:restartNumberingAfterBreak="0">
    <w:nsid w:val="1A933704"/>
    <w:multiLevelType w:val="multilevel"/>
    <w:tmpl w:val="8460F8B0"/>
    <w:numStyleLink w:val="GTTableBullets"/>
  </w:abstractNum>
  <w:abstractNum w:abstractNumId="11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2" w15:restartNumberingAfterBreak="0">
    <w:nsid w:val="235B21F8"/>
    <w:multiLevelType w:val="multilevel"/>
    <w:tmpl w:val="FAE6F968"/>
    <w:numStyleLink w:val="GTListBullet"/>
  </w:abstractNum>
  <w:abstractNum w:abstractNumId="13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35C91C25"/>
    <w:multiLevelType w:val="multilevel"/>
    <w:tmpl w:val="98FC98AC"/>
    <w:numStyleLink w:val="GTListNumber"/>
  </w:abstractNum>
  <w:abstractNum w:abstractNumId="15" w15:restartNumberingAfterBreak="0">
    <w:nsid w:val="37753109"/>
    <w:multiLevelType w:val="hybridMultilevel"/>
    <w:tmpl w:val="CE041E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A976CF"/>
    <w:multiLevelType w:val="multilevel"/>
    <w:tmpl w:val="98FC98AC"/>
    <w:numStyleLink w:val="GTListNumber"/>
  </w:abstractNum>
  <w:abstractNum w:abstractNumId="17" w15:restartNumberingAfterBreak="0">
    <w:nsid w:val="476A64FD"/>
    <w:multiLevelType w:val="hybridMultilevel"/>
    <w:tmpl w:val="7F00C1C4"/>
    <w:lvl w:ilvl="0" w:tplc="8B2C8082">
      <w:start w:val="3"/>
      <w:numFmt w:val="bullet"/>
      <w:lvlText w:val="-"/>
      <w:lvlJc w:val="left"/>
      <w:pPr>
        <w:ind w:left="1080" w:hanging="360"/>
      </w:pPr>
      <w:rPr>
        <w:rFonts w:ascii="Cordia New" w:eastAsia="Calibri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F5121C3"/>
    <w:multiLevelType w:val="hybridMultilevel"/>
    <w:tmpl w:val="204AFFAC"/>
    <w:lvl w:ilvl="0" w:tplc="2ED87E98">
      <w:start w:val="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9F24EA"/>
    <w:multiLevelType w:val="hybridMultilevel"/>
    <w:tmpl w:val="90A6C1D8"/>
    <w:lvl w:ilvl="0" w:tplc="ED8CB0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1" w15:restartNumberingAfterBreak="0">
    <w:nsid w:val="544A66A2"/>
    <w:multiLevelType w:val="hybridMultilevel"/>
    <w:tmpl w:val="2F5C4E34"/>
    <w:lvl w:ilvl="0" w:tplc="B93A57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B5E6E"/>
    <w:multiLevelType w:val="multilevel"/>
    <w:tmpl w:val="FAE6F968"/>
    <w:numStyleLink w:val="GTListBullet"/>
  </w:abstractNum>
  <w:abstractNum w:abstractNumId="23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4" w15:restartNumberingAfterBreak="0">
    <w:nsid w:val="682946F6"/>
    <w:multiLevelType w:val="hybridMultilevel"/>
    <w:tmpl w:val="98D483FE"/>
    <w:lvl w:ilvl="0" w:tplc="37B6AD14">
      <w:start w:val="1"/>
      <w:numFmt w:val="bullet"/>
      <w:lvlText w:val=""/>
      <w:lvlJc w:val="left"/>
      <w:pPr>
        <w:ind w:left="450" w:hanging="360"/>
      </w:pPr>
      <w:rPr>
        <w:rFonts w:ascii="Symbol" w:hAnsi="Symbol" w:cs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5" w15:restartNumberingAfterBreak="0">
    <w:nsid w:val="72835BE9"/>
    <w:multiLevelType w:val="hybridMultilevel"/>
    <w:tmpl w:val="E6AE5488"/>
    <w:lvl w:ilvl="0" w:tplc="4D04FD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E23819"/>
    <w:multiLevelType w:val="hybridMultilevel"/>
    <w:tmpl w:val="BF92FE80"/>
    <w:lvl w:ilvl="0" w:tplc="8B2C8082">
      <w:start w:val="3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580C23"/>
    <w:multiLevelType w:val="hybridMultilevel"/>
    <w:tmpl w:val="57106084"/>
    <w:lvl w:ilvl="0" w:tplc="6B0C03CE">
      <w:start w:val="1"/>
      <w:numFmt w:val="bullet"/>
      <w:lvlText w:val="-"/>
      <w:lvlJc w:val="left"/>
      <w:pPr>
        <w:ind w:left="32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85" w:hanging="360"/>
      </w:pPr>
      <w:rPr>
        <w:rFonts w:ascii="Wingdings" w:hAnsi="Wingdings" w:hint="default"/>
      </w:rPr>
    </w:lvl>
  </w:abstractNum>
  <w:abstractNum w:abstractNumId="28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9"/>
  </w:num>
  <w:num w:numId="6">
    <w:abstractNumId w:val="5"/>
  </w:num>
  <w:num w:numId="7">
    <w:abstractNumId w:val="13"/>
  </w:num>
  <w:num w:numId="8">
    <w:abstractNumId w:val="28"/>
  </w:num>
  <w:num w:numId="9">
    <w:abstractNumId w:val="5"/>
  </w:num>
  <w:num w:numId="10">
    <w:abstractNumId w:val="23"/>
  </w:num>
  <w:num w:numId="11">
    <w:abstractNumId w:val="20"/>
  </w:num>
  <w:num w:numId="12">
    <w:abstractNumId w:val="4"/>
  </w:num>
  <w:num w:numId="13">
    <w:abstractNumId w:val="11"/>
  </w:num>
  <w:num w:numId="14">
    <w:abstractNumId w:val="10"/>
  </w:num>
  <w:num w:numId="15">
    <w:abstractNumId w:val="11"/>
  </w:num>
  <w:num w:numId="16">
    <w:abstractNumId w:val="12"/>
  </w:num>
  <w:num w:numId="17">
    <w:abstractNumId w:val="14"/>
  </w:num>
  <w:num w:numId="18">
    <w:abstractNumId w:val="23"/>
  </w:num>
  <w:num w:numId="19">
    <w:abstractNumId w:val="20"/>
  </w:num>
  <w:num w:numId="20">
    <w:abstractNumId w:val="4"/>
  </w:num>
  <w:num w:numId="21">
    <w:abstractNumId w:val="11"/>
  </w:num>
  <w:num w:numId="22">
    <w:abstractNumId w:val="10"/>
  </w:num>
  <w:num w:numId="23">
    <w:abstractNumId w:val="10"/>
  </w:num>
  <w:num w:numId="24">
    <w:abstractNumId w:val="10"/>
  </w:num>
  <w:num w:numId="25">
    <w:abstractNumId w:val="11"/>
  </w:num>
  <w:num w:numId="26">
    <w:abstractNumId w:val="11"/>
  </w:num>
  <w:num w:numId="27">
    <w:abstractNumId w:val="11"/>
  </w:num>
  <w:num w:numId="28">
    <w:abstractNumId w:val="22"/>
  </w:num>
  <w:num w:numId="29">
    <w:abstractNumId w:val="22"/>
  </w:num>
  <w:num w:numId="30">
    <w:abstractNumId w:val="22"/>
  </w:num>
  <w:num w:numId="31">
    <w:abstractNumId w:val="16"/>
  </w:num>
  <w:num w:numId="32">
    <w:abstractNumId w:val="16"/>
  </w:num>
  <w:num w:numId="33">
    <w:abstractNumId w:val="16"/>
  </w:num>
  <w:num w:numId="34">
    <w:abstractNumId w:val="7"/>
  </w:num>
  <w:num w:numId="35">
    <w:abstractNumId w:val="8"/>
  </w:num>
  <w:num w:numId="36">
    <w:abstractNumId w:val="24"/>
  </w:num>
  <w:num w:numId="37">
    <w:abstractNumId w:val="26"/>
  </w:num>
  <w:num w:numId="38">
    <w:abstractNumId w:val="21"/>
  </w:num>
  <w:num w:numId="39">
    <w:abstractNumId w:val="17"/>
  </w:num>
  <w:num w:numId="40">
    <w:abstractNumId w:val="19"/>
  </w:num>
  <w:num w:numId="41">
    <w:abstractNumId w:val="25"/>
  </w:num>
  <w:num w:numId="42">
    <w:abstractNumId w:val="15"/>
  </w:num>
  <w:num w:numId="43">
    <w:abstractNumId w:val="6"/>
  </w:num>
  <w:num w:numId="44">
    <w:abstractNumId w:val="18"/>
  </w:num>
  <w:num w:numId="45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E0sTCxNDQxNDI2MTdR0lEKTi0uzszPAykwrQUAWpy4QiwAAAA="/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4DF"/>
    <w:rsid w:val="00004B8D"/>
    <w:rsid w:val="00013C3C"/>
    <w:rsid w:val="000162B0"/>
    <w:rsid w:val="00017AF1"/>
    <w:rsid w:val="00020087"/>
    <w:rsid w:val="0002101C"/>
    <w:rsid w:val="000221D6"/>
    <w:rsid w:val="00022C29"/>
    <w:rsid w:val="00023603"/>
    <w:rsid w:val="00027BDA"/>
    <w:rsid w:val="0003023B"/>
    <w:rsid w:val="00031D17"/>
    <w:rsid w:val="000378C9"/>
    <w:rsid w:val="00041D3A"/>
    <w:rsid w:val="00044ACE"/>
    <w:rsid w:val="0004550E"/>
    <w:rsid w:val="0004708A"/>
    <w:rsid w:val="00050E59"/>
    <w:rsid w:val="00052614"/>
    <w:rsid w:val="00054E3D"/>
    <w:rsid w:val="00055549"/>
    <w:rsid w:val="00067531"/>
    <w:rsid w:val="00070074"/>
    <w:rsid w:val="00071972"/>
    <w:rsid w:val="000723F7"/>
    <w:rsid w:val="00074485"/>
    <w:rsid w:val="00077244"/>
    <w:rsid w:val="00077EC6"/>
    <w:rsid w:val="00080CA0"/>
    <w:rsid w:val="00081D52"/>
    <w:rsid w:val="000828F1"/>
    <w:rsid w:val="00082F59"/>
    <w:rsid w:val="00094333"/>
    <w:rsid w:val="00097FAB"/>
    <w:rsid w:val="000A0659"/>
    <w:rsid w:val="000B4616"/>
    <w:rsid w:val="000B65E3"/>
    <w:rsid w:val="000B7090"/>
    <w:rsid w:val="000C0CDE"/>
    <w:rsid w:val="000C68EB"/>
    <w:rsid w:val="000D1C14"/>
    <w:rsid w:val="000D4B8A"/>
    <w:rsid w:val="000D5806"/>
    <w:rsid w:val="000D6F67"/>
    <w:rsid w:val="000E02F0"/>
    <w:rsid w:val="000E368F"/>
    <w:rsid w:val="000E52CE"/>
    <w:rsid w:val="000E5571"/>
    <w:rsid w:val="000E62FE"/>
    <w:rsid w:val="000F10E3"/>
    <w:rsid w:val="000F3AAB"/>
    <w:rsid w:val="000F68B9"/>
    <w:rsid w:val="000F6E25"/>
    <w:rsid w:val="001011DF"/>
    <w:rsid w:val="00101774"/>
    <w:rsid w:val="00107522"/>
    <w:rsid w:val="00112B69"/>
    <w:rsid w:val="00112F0A"/>
    <w:rsid w:val="001145B4"/>
    <w:rsid w:val="00121432"/>
    <w:rsid w:val="00125DBA"/>
    <w:rsid w:val="001305D8"/>
    <w:rsid w:val="001316D3"/>
    <w:rsid w:val="00133D4F"/>
    <w:rsid w:val="001400C6"/>
    <w:rsid w:val="0014358E"/>
    <w:rsid w:val="0015163D"/>
    <w:rsid w:val="0015166F"/>
    <w:rsid w:val="001543BA"/>
    <w:rsid w:val="001554CD"/>
    <w:rsid w:val="00155A91"/>
    <w:rsid w:val="001613E2"/>
    <w:rsid w:val="0016459D"/>
    <w:rsid w:val="0016563C"/>
    <w:rsid w:val="00167017"/>
    <w:rsid w:val="00180104"/>
    <w:rsid w:val="001919AC"/>
    <w:rsid w:val="0019210D"/>
    <w:rsid w:val="001A3200"/>
    <w:rsid w:val="001A36EA"/>
    <w:rsid w:val="001A3BFB"/>
    <w:rsid w:val="001A3C20"/>
    <w:rsid w:val="001B198C"/>
    <w:rsid w:val="001B7388"/>
    <w:rsid w:val="001C0657"/>
    <w:rsid w:val="001C07CA"/>
    <w:rsid w:val="001C537A"/>
    <w:rsid w:val="001C5DBA"/>
    <w:rsid w:val="001C63F9"/>
    <w:rsid w:val="001C6D6F"/>
    <w:rsid w:val="001C719C"/>
    <w:rsid w:val="001D2302"/>
    <w:rsid w:val="001D5213"/>
    <w:rsid w:val="001D6913"/>
    <w:rsid w:val="001D7BB3"/>
    <w:rsid w:val="001E12A6"/>
    <w:rsid w:val="001E17EB"/>
    <w:rsid w:val="001E3373"/>
    <w:rsid w:val="001E498F"/>
    <w:rsid w:val="001F308D"/>
    <w:rsid w:val="001F7B37"/>
    <w:rsid w:val="00204606"/>
    <w:rsid w:val="00205C5B"/>
    <w:rsid w:val="00206C23"/>
    <w:rsid w:val="002102B7"/>
    <w:rsid w:val="002175AD"/>
    <w:rsid w:val="002240F8"/>
    <w:rsid w:val="0022518C"/>
    <w:rsid w:val="0022723B"/>
    <w:rsid w:val="00230BBB"/>
    <w:rsid w:val="002329E0"/>
    <w:rsid w:val="00233ADC"/>
    <w:rsid w:val="00234DDE"/>
    <w:rsid w:val="00237A7E"/>
    <w:rsid w:val="00241F16"/>
    <w:rsid w:val="00244C1E"/>
    <w:rsid w:val="0024540A"/>
    <w:rsid w:val="00245902"/>
    <w:rsid w:val="0024624D"/>
    <w:rsid w:val="0024749E"/>
    <w:rsid w:val="00247969"/>
    <w:rsid w:val="00254A89"/>
    <w:rsid w:val="00255DF8"/>
    <w:rsid w:val="00255F1B"/>
    <w:rsid w:val="00256117"/>
    <w:rsid w:val="00257186"/>
    <w:rsid w:val="0026182A"/>
    <w:rsid w:val="00262E72"/>
    <w:rsid w:val="00266097"/>
    <w:rsid w:val="00270900"/>
    <w:rsid w:val="002745B5"/>
    <w:rsid w:val="00277A7D"/>
    <w:rsid w:val="00277EBE"/>
    <w:rsid w:val="002838FB"/>
    <w:rsid w:val="00284549"/>
    <w:rsid w:val="00284746"/>
    <w:rsid w:val="00285249"/>
    <w:rsid w:val="00285B30"/>
    <w:rsid w:val="002A0734"/>
    <w:rsid w:val="002A1EDD"/>
    <w:rsid w:val="002A252E"/>
    <w:rsid w:val="002B1AA7"/>
    <w:rsid w:val="002B4446"/>
    <w:rsid w:val="002B5A4A"/>
    <w:rsid w:val="002C623D"/>
    <w:rsid w:val="002D5A0F"/>
    <w:rsid w:val="002D6E25"/>
    <w:rsid w:val="002D75D5"/>
    <w:rsid w:val="002E02F4"/>
    <w:rsid w:val="002E7818"/>
    <w:rsid w:val="002E7F1E"/>
    <w:rsid w:val="002F2DEB"/>
    <w:rsid w:val="002F315F"/>
    <w:rsid w:val="002F3903"/>
    <w:rsid w:val="002F4A52"/>
    <w:rsid w:val="002F7D90"/>
    <w:rsid w:val="0030026A"/>
    <w:rsid w:val="00300E73"/>
    <w:rsid w:val="00303059"/>
    <w:rsid w:val="0030369B"/>
    <w:rsid w:val="003046A0"/>
    <w:rsid w:val="00305173"/>
    <w:rsid w:val="00310432"/>
    <w:rsid w:val="00314E5E"/>
    <w:rsid w:val="003163BE"/>
    <w:rsid w:val="003169DE"/>
    <w:rsid w:val="00320EF4"/>
    <w:rsid w:val="00321A76"/>
    <w:rsid w:val="00321BBE"/>
    <w:rsid w:val="00321DB4"/>
    <w:rsid w:val="00322403"/>
    <w:rsid w:val="0032643A"/>
    <w:rsid w:val="00330AA1"/>
    <w:rsid w:val="00332770"/>
    <w:rsid w:val="003356B2"/>
    <w:rsid w:val="00335E5B"/>
    <w:rsid w:val="0033689C"/>
    <w:rsid w:val="003369A4"/>
    <w:rsid w:val="00337F84"/>
    <w:rsid w:val="00341044"/>
    <w:rsid w:val="00343FD0"/>
    <w:rsid w:val="003441E0"/>
    <w:rsid w:val="00345254"/>
    <w:rsid w:val="00353E9B"/>
    <w:rsid w:val="00354F5D"/>
    <w:rsid w:val="0035760D"/>
    <w:rsid w:val="003610E7"/>
    <w:rsid w:val="00365ECE"/>
    <w:rsid w:val="00366AF8"/>
    <w:rsid w:val="00367FF9"/>
    <w:rsid w:val="00371AF4"/>
    <w:rsid w:val="003744DA"/>
    <w:rsid w:val="00374B9F"/>
    <w:rsid w:val="00383DAE"/>
    <w:rsid w:val="00384904"/>
    <w:rsid w:val="003849E0"/>
    <w:rsid w:val="00393B79"/>
    <w:rsid w:val="003950E0"/>
    <w:rsid w:val="0039736F"/>
    <w:rsid w:val="00397A6A"/>
    <w:rsid w:val="003A06D7"/>
    <w:rsid w:val="003B4CCD"/>
    <w:rsid w:val="003B4DED"/>
    <w:rsid w:val="003B7B29"/>
    <w:rsid w:val="003C0118"/>
    <w:rsid w:val="003C12C5"/>
    <w:rsid w:val="003C2753"/>
    <w:rsid w:val="003C27EF"/>
    <w:rsid w:val="003C28E4"/>
    <w:rsid w:val="003C32E9"/>
    <w:rsid w:val="003C382B"/>
    <w:rsid w:val="003C3898"/>
    <w:rsid w:val="003D1178"/>
    <w:rsid w:val="003D2605"/>
    <w:rsid w:val="003D386A"/>
    <w:rsid w:val="003D421C"/>
    <w:rsid w:val="003D64D6"/>
    <w:rsid w:val="003E034A"/>
    <w:rsid w:val="003E0983"/>
    <w:rsid w:val="003E3E21"/>
    <w:rsid w:val="003F1BC9"/>
    <w:rsid w:val="003F5B7D"/>
    <w:rsid w:val="003F6102"/>
    <w:rsid w:val="0040175C"/>
    <w:rsid w:val="00406B77"/>
    <w:rsid w:val="00410F06"/>
    <w:rsid w:val="00416281"/>
    <w:rsid w:val="00422353"/>
    <w:rsid w:val="00424428"/>
    <w:rsid w:val="00426915"/>
    <w:rsid w:val="00431163"/>
    <w:rsid w:val="00432CD9"/>
    <w:rsid w:val="00433F63"/>
    <w:rsid w:val="00435788"/>
    <w:rsid w:val="004359E6"/>
    <w:rsid w:val="00437467"/>
    <w:rsid w:val="00443CE3"/>
    <w:rsid w:val="00452E7B"/>
    <w:rsid w:val="00454456"/>
    <w:rsid w:val="0045450B"/>
    <w:rsid w:val="004546FA"/>
    <w:rsid w:val="00460CC3"/>
    <w:rsid w:val="0047195E"/>
    <w:rsid w:val="00481FE7"/>
    <w:rsid w:val="00482FCD"/>
    <w:rsid w:val="00484AD7"/>
    <w:rsid w:val="0048532C"/>
    <w:rsid w:val="0049103F"/>
    <w:rsid w:val="004924D2"/>
    <w:rsid w:val="004955AE"/>
    <w:rsid w:val="00495F5B"/>
    <w:rsid w:val="00496DF1"/>
    <w:rsid w:val="004A0DFE"/>
    <w:rsid w:val="004A1A16"/>
    <w:rsid w:val="004A3C62"/>
    <w:rsid w:val="004A4D23"/>
    <w:rsid w:val="004A5E95"/>
    <w:rsid w:val="004B1A9E"/>
    <w:rsid w:val="004B3424"/>
    <w:rsid w:val="004B55C4"/>
    <w:rsid w:val="004B62E2"/>
    <w:rsid w:val="004C0971"/>
    <w:rsid w:val="004C0C25"/>
    <w:rsid w:val="004C111E"/>
    <w:rsid w:val="004C2111"/>
    <w:rsid w:val="004C256D"/>
    <w:rsid w:val="004C732E"/>
    <w:rsid w:val="004C7D88"/>
    <w:rsid w:val="004D1B16"/>
    <w:rsid w:val="004D20AE"/>
    <w:rsid w:val="004D3578"/>
    <w:rsid w:val="004D4715"/>
    <w:rsid w:val="004D5C1D"/>
    <w:rsid w:val="004E13CA"/>
    <w:rsid w:val="004E26D4"/>
    <w:rsid w:val="004E6509"/>
    <w:rsid w:val="004F1A16"/>
    <w:rsid w:val="004F207F"/>
    <w:rsid w:val="004F5D91"/>
    <w:rsid w:val="00503956"/>
    <w:rsid w:val="00504941"/>
    <w:rsid w:val="00505293"/>
    <w:rsid w:val="005070FA"/>
    <w:rsid w:val="00513DEA"/>
    <w:rsid w:val="0052186A"/>
    <w:rsid w:val="0052197B"/>
    <w:rsid w:val="00527424"/>
    <w:rsid w:val="005321DA"/>
    <w:rsid w:val="005322FF"/>
    <w:rsid w:val="00532EAB"/>
    <w:rsid w:val="00537B2A"/>
    <w:rsid w:val="00544616"/>
    <w:rsid w:val="005455CA"/>
    <w:rsid w:val="00547541"/>
    <w:rsid w:val="0055011E"/>
    <w:rsid w:val="00551365"/>
    <w:rsid w:val="00551EC8"/>
    <w:rsid w:val="005526DF"/>
    <w:rsid w:val="00555C80"/>
    <w:rsid w:val="005627FF"/>
    <w:rsid w:val="00564CC4"/>
    <w:rsid w:val="005657CA"/>
    <w:rsid w:val="0056608D"/>
    <w:rsid w:val="00567849"/>
    <w:rsid w:val="0057016B"/>
    <w:rsid w:val="00577D61"/>
    <w:rsid w:val="005822AC"/>
    <w:rsid w:val="00582CE6"/>
    <w:rsid w:val="00585049"/>
    <w:rsid w:val="005902A3"/>
    <w:rsid w:val="00591B0B"/>
    <w:rsid w:val="0059268F"/>
    <w:rsid w:val="00594A55"/>
    <w:rsid w:val="0059526A"/>
    <w:rsid w:val="005A1155"/>
    <w:rsid w:val="005A1554"/>
    <w:rsid w:val="005A1F63"/>
    <w:rsid w:val="005A3132"/>
    <w:rsid w:val="005B376F"/>
    <w:rsid w:val="005B405A"/>
    <w:rsid w:val="005C1B7A"/>
    <w:rsid w:val="005C2CCB"/>
    <w:rsid w:val="005C6479"/>
    <w:rsid w:val="005C69FD"/>
    <w:rsid w:val="005D2707"/>
    <w:rsid w:val="005D7025"/>
    <w:rsid w:val="005D7490"/>
    <w:rsid w:val="005E070A"/>
    <w:rsid w:val="005E2D67"/>
    <w:rsid w:val="005E2E6F"/>
    <w:rsid w:val="005E379F"/>
    <w:rsid w:val="005E5578"/>
    <w:rsid w:val="005F02EC"/>
    <w:rsid w:val="005F4D62"/>
    <w:rsid w:val="00602EF7"/>
    <w:rsid w:val="00610ED7"/>
    <w:rsid w:val="00620CE3"/>
    <w:rsid w:val="00621086"/>
    <w:rsid w:val="00625902"/>
    <w:rsid w:val="00625E43"/>
    <w:rsid w:val="006365A1"/>
    <w:rsid w:val="00636AA2"/>
    <w:rsid w:val="00652ECE"/>
    <w:rsid w:val="0065528A"/>
    <w:rsid w:val="00660840"/>
    <w:rsid w:val="00662AF1"/>
    <w:rsid w:val="006643CC"/>
    <w:rsid w:val="00666764"/>
    <w:rsid w:val="0066694B"/>
    <w:rsid w:val="00667DB6"/>
    <w:rsid w:val="00672533"/>
    <w:rsid w:val="00673A02"/>
    <w:rsid w:val="006771E8"/>
    <w:rsid w:val="00677C01"/>
    <w:rsid w:val="00683CC7"/>
    <w:rsid w:val="006864F7"/>
    <w:rsid w:val="00687CEA"/>
    <w:rsid w:val="00692CA5"/>
    <w:rsid w:val="006932D7"/>
    <w:rsid w:val="00693D67"/>
    <w:rsid w:val="00697A6F"/>
    <w:rsid w:val="006A11BD"/>
    <w:rsid w:val="006B06A2"/>
    <w:rsid w:val="006B0AC5"/>
    <w:rsid w:val="006B7159"/>
    <w:rsid w:val="006C3D37"/>
    <w:rsid w:val="006C6376"/>
    <w:rsid w:val="006C7366"/>
    <w:rsid w:val="006D5858"/>
    <w:rsid w:val="006D5DFF"/>
    <w:rsid w:val="006D6FF5"/>
    <w:rsid w:val="006E0FE1"/>
    <w:rsid w:val="006E130E"/>
    <w:rsid w:val="006E76BB"/>
    <w:rsid w:val="006F1B19"/>
    <w:rsid w:val="006F29ED"/>
    <w:rsid w:val="006F3756"/>
    <w:rsid w:val="006F4F77"/>
    <w:rsid w:val="0070147C"/>
    <w:rsid w:val="00712AB1"/>
    <w:rsid w:val="00714FD6"/>
    <w:rsid w:val="0072309A"/>
    <w:rsid w:val="007248F6"/>
    <w:rsid w:val="007265F7"/>
    <w:rsid w:val="00727252"/>
    <w:rsid w:val="00731894"/>
    <w:rsid w:val="0073553C"/>
    <w:rsid w:val="00737768"/>
    <w:rsid w:val="00737F37"/>
    <w:rsid w:val="00742059"/>
    <w:rsid w:val="00746796"/>
    <w:rsid w:val="00746D91"/>
    <w:rsid w:val="0075598A"/>
    <w:rsid w:val="00757A6B"/>
    <w:rsid w:val="00761813"/>
    <w:rsid w:val="0076731F"/>
    <w:rsid w:val="00770E31"/>
    <w:rsid w:val="00771B85"/>
    <w:rsid w:val="00775DA6"/>
    <w:rsid w:val="0078170A"/>
    <w:rsid w:val="00782959"/>
    <w:rsid w:val="00785ED5"/>
    <w:rsid w:val="00786100"/>
    <w:rsid w:val="00786D26"/>
    <w:rsid w:val="00790956"/>
    <w:rsid w:val="007921DE"/>
    <w:rsid w:val="0079502D"/>
    <w:rsid w:val="007961BF"/>
    <w:rsid w:val="0079683A"/>
    <w:rsid w:val="007A0755"/>
    <w:rsid w:val="007A1C5D"/>
    <w:rsid w:val="007A31D9"/>
    <w:rsid w:val="007A55B3"/>
    <w:rsid w:val="007A74F9"/>
    <w:rsid w:val="007B1FE1"/>
    <w:rsid w:val="007B4A60"/>
    <w:rsid w:val="007B73DE"/>
    <w:rsid w:val="007C215F"/>
    <w:rsid w:val="007C2758"/>
    <w:rsid w:val="007C399F"/>
    <w:rsid w:val="007D41A1"/>
    <w:rsid w:val="007D5213"/>
    <w:rsid w:val="007D703D"/>
    <w:rsid w:val="007E1832"/>
    <w:rsid w:val="007E555E"/>
    <w:rsid w:val="007E5D5C"/>
    <w:rsid w:val="007F24D2"/>
    <w:rsid w:val="007F3241"/>
    <w:rsid w:val="007F3671"/>
    <w:rsid w:val="007F5C4F"/>
    <w:rsid w:val="008033D0"/>
    <w:rsid w:val="0080354F"/>
    <w:rsid w:val="00803D54"/>
    <w:rsid w:val="00803FB6"/>
    <w:rsid w:val="008055AD"/>
    <w:rsid w:val="008059EF"/>
    <w:rsid w:val="008128F7"/>
    <w:rsid w:val="00812938"/>
    <w:rsid w:val="00821F50"/>
    <w:rsid w:val="00824CDF"/>
    <w:rsid w:val="00827B71"/>
    <w:rsid w:val="00830DAC"/>
    <w:rsid w:val="0083134C"/>
    <w:rsid w:val="008326CF"/>
    <w:rsid w:val="00832F51"/>
    <w:rsid w:val="0083465A"/>
    <w:rsid w:val="00841B19"/>
    <w:rsid w:val="00841F20"/>
    <w:rsid w:val="00843100"/>
    <w:rsid w:val="00847054"/>
    <w:rsid w:val="00850F25"/>
    <w:rsid w:val="00852D93"/>
    <w:rsid w:val="008534AA"/>
    <w:rsid w:val="008660EA"/>
    <w:rsid w:val="008719C2"/>
    <w:rsid w:val="0087211D"/>
    <w:rsid w:val="00884FF7"/>
    <w:rsid w:val="00885DF5"/>
    <w:rsid w:val="00894ACE"/>
    <w:rsid w:val="008B19D9"/>
    <w:rsid w:val="008B1FD3"/>
    <w:rsid w:val="008B204B"/>
    <w:rsid w:val="008C3594"/>
    <w:rsid w:val="008C49AE"/>
    <w:rsid w:val="008C59F7"/>
    <w:rsid w:val="008D2BA9"/>
    <w:rsid w:val="008D392B"/>
    <w:rsid w:val="008E0E6F"/>
    <w:rsid w:val="008E7687"/>
    <w:rsid w:val="008F0409"/>
    <w:rsid w:val="008F0E3C"/>
    <w:rsid w:val="008F11FA"/>
    <w:rsid w:val="008F2A8D"/>
    <w:rsid w:val="008F33AE"/>
    <w:rsid w:val="008F4ACA"/>
    <w:rsid w:val="008F7B0D"/>
    <w:rsid w:val="009003E5"/>
    <w:rsid w:val="00904C90"/>
    <w:rsid w:val="00912F98"/>
    <w:rsid w:val="00917FBB"/>
    <w:rsid w:val="00920969"/>
    <w:rsid w:val="009219CA"/>
    <w:rsid w:val="009223D3"/>
    <w:rsid w:val="00923CE3"/>
    <w:rsid w:val="00923F76"/>
    <w:rsid w:val="00924D21"/>
    <w:rsid w:val="00931D7A"/>
    <w:rsid w:val="009345EF"/>
    <w:rsid w:val="00935D8D"/>
    <w:rsid w:val="00940164"/>
    <w:rsid w:val="00942FB3"/>
    <w:rsid w:val="00942FE8"/>
    <w:rsid w:val="00947086"/>
    <w:rsid w:val="00954DA8"/>
    <w:rsid w:val="00957E70"/>
    <w:rsid w:val="00960D56"/>
    <w:rsid w:val="009623B1"/>
    <w:rsid w:val="00963EE7"/>
    <w:rsid w:val="009646FC"/>
    <w:rsid w:val="009661A0"/>
    <w:rsid w:val="00970DAB"/>
    <w:rsid w:val="00972C66"/>
    <w:rsid w:val="0097321D"/>
    <w:rsid w:val="00973458"/>
    <w:rsid w:val="00990F2E"/>
    <w:rsid w:val="00992531"/>
    <w:rsid w:val="00993AE6"/>
    <w:rsid w:val="009944C7"/>
    <w:rsid w:val="00994E27"/>
    <w:rsid w:val="00995CD5"/>
    <w:rsid w:val="00996D97"/>
    <w:rsid w:val="009975BB"/>
    <w:rsid w:val="009A1787"/>
    <w:rsid w:val="009A2CDF"/>
    <w:rsid w:val="009A4F5A"/>
    <w:rsid w:val="009A5AF2"/>
    <w:rsid w:val="009B1F44"/>
    <w:rsid w:val="009B4573"/>
    <w:rsid w:val="009B4AAF"/>
    <w:rsid w:val="009C002A"/>
    <w:rsid w:val="009C0811"/>
    <w:rsid w:val="009C664F"/>
    <w:rsid w:val="009D03B0"/>
    <w:rsid w:val="009D3850"/>
    <w:rsid w:val="009D5503"/>
    <w:rsid w:val="009E227E"/>
    <w:rsid w:val="009E278C"/>
    <w:rsid w:val="009E6D83"/>
    <w:rsid w:val="009E7A80"/>
    <w:rsid w:val="009F0496"/>
    <w:rsid w:val="009F68EB"/>
    <w:rsid w:val="009F6EDC"/>
    <w:rsid w:val="00A0026D"/>
    <w:rsid w:val="00A035CE"/>
    <w:rsid w:val="00A0365C"/>
    <w:rsid w:val="00A051CE"/>
    <w:rsid w:val="00A0537F"/>
    <w:rsid w:val="00A0602E"/>
    <w:rsid w:val="00A06117"/>
    <w:rsid w:val="00A06C1F"/>
    <w:rsid w:val="00A074D6"/>
    <w:rsid w:val="00A07FFA"/>
    <w:rsid w:val="00A11FB4"/>
    <w:rsid w:val="00A12B71"/>
    <w:rsid w:val="00A13EC6"/>
    <w:rsid w:val="00A14083"/>
    <w:rsid w:val="00A14315"/>
    <w:rsid w:val="00A1550B"/>
    <w:rsid w:val="00A16EA6"/>
    <w:rsid w:val="00A17D5A"/>
    <w:rsid w:val="00A34CA4"/>
    <w:rsid w:val="00A35782"/>
    <w:rsid w:val="00A362F9"/>
    <w:rsid w:val="00A36840"/>
    <w:rsid w:val="00A43EE6"/>
    <w:rsid w:val="00A53093"/>
    <w:rsid w:val="00A60F49"/>
    <w:rsid w:val="00A61E15"/>
    <w:rsid w:val="00A63683"/>
    <w:rsid w:val="00A66F91"/>
    <w:rsid w:val="00A70229"/>
    <w:rsid w:val="00A703CB"/>
    <w:rsid w:val="00A71A83"/>
    <w:rsid w:val="00A71D89"/>
    <w:rsid w:val="00A744D3"/>
    <w:rsid w:val="00A74F54"/>
    <w:rsid w:val="00A75202"/>
    <w:rsid w:val="00A800C8"/>
    <w:rsid w:val="00A833BC"/>
    <w:rsid w:val="00A84DED"/>
    <w:rsid w:val="00A87CD2"/>
    <w:rsid w:val="00A918D1"/>
    <w:rsid w:val="00A93A9A"/>
    <w:rsid w:val="00A9523B"/>
    <w:rsid w:val="00A9579B"/>
    <w:rsid w:val="00A97537"/>
    <w:rsid w:val="00AA16F2"/>
    <w:rsid w:val="00AA18D4"/>
    <w:rsid w:val="00AA5C16"/>
    <w:rsid w:val="00AA750B"/>
    <w:rsid w:val="00AC31D4"/>
    <w:rsid w:val="00AC458A"/>
    <w:rsid w:val="00AC6098"/>
    <w:rsid w:val="00AC7B19"/>
    <w:rsid w:val="00AD3B26"/>
    <w:rsid w:val="00AE04F3"/>
    <w:rsid w:val="00AE1945"/>
    <w:rsid w:val="00AE2BF6"/>
    <w:rsid w:val="00AE3370"/>
    <w:rsid w:val="00AE64CA"/>
    <w:rsid w:val="00AF7092"/>
    <w:rsid w:val="00B0187F"/>
    <w:rsid w:val="00B10241"/>
    <w:rsid w:val="00B1324D"/>
    <w:rsid w:val="00B148F4"/>
    <w:rsid w:val="00B157E2"/>
    <w:rsid w:val="00B24A45"/>
    <w:rsid w:val="00B25547"/>
    <w:rsid w:val="00B25B92"/>
    <w:rsid w:val="00B25CBF"/>
    <w:rsid w:val="00B26948"/>
    <w:rsid w:val="00B34D51"/>
    <w:rsid w:val="00B36A0E"/>
    <w:rsid w:val="00B36BA1"/>
    <w:rsid w:val="00B40D67"/>
    <w:rsid w:val="00B41D6B"/>
    <w:rsid w:val="00B43C45"/>
    <w:rsid w:val="00B44B86"/>
    <w:rsid w:val="00B47685"/>
    <w:rsid w:val="00B502E7"/>
    <w:rsid w:val="00B50F6B"/>
    <w:rsid w:val="00B54699"/>
    <w:rsid w:val="00B55EE8"/>
    <w:rsid w:val="00B5669F"/>
    <w:rsid w:val="00B56E6C"/>
    <w:rsid w:val="00B63D0E"/>
    <w:rsid w:val="00B70183"/>
    <w:rsid w:val="00B7392D"/>
    <w:rsid w:val="00B82093"/>
    <w:rsid w:val="00B83039"/>
    <w:rsid w:val="00B94B67"/>
    <w:rsid w:val="00BA5B00"/>
    <w:rsid w:val="00BB1A07"/>
    <w:rsid w:val="00BB23D4"/>
    <w:rsid w:val="00BB2850"/>
    <w:rsid w:val="00BB4031"/>
    <w:rsid w:val="00BB4450"/>
    <w:rsid w:val="00BB6DAD"/>
    <w:rsid w:val="00BB7346"/>
    <w:rsid w:val="00BC0412"/>
    <w:rsid w:val="00BC1049"/>
    <w:rsid w:val="00BC1555"/>
    <w:rsid w:val="00BC46E1"/>
    <w:rsid w:val="00BC60A9"/>
    <w:rsid w:val="00BC6B9F"/>
    <w:rsid w:val="00BD01C2"/>
    <w:rsid w:val="00BD2730"/>
    <w:rsid w:val="00BD6B38"/>
    <w:rsid w:val="00BE0C8A"/>
    <w:rsid w:val="00BE334D"/>
    <w:rsid w:val="00BE4988"/>
    <w:rsid w:val="00BF1768"/>
    <w:rsid w:val="00BF1C24"/>
    <w:rsid w:val="00BF265D"/>
    <w:rsid w:val="00BF2E85"/>
    <w:rsid w:val="00BF5E73"/>
    <w:rsid w:val="00C03B1E"/>
    <w:rsid w:val="00C04B3D"/>
    <w:rsid w:val="00C06939"/>
    <w:rsid w:val="00C06F28"/>
    <w:rsid w:val="00C21E3B"/>
    <w:rsid w:val="00C22FCC"/>
    <w:rsid w:val="00C24F29"/>
    <w:rsid w:val="00C35B1A"/>
    <w:rsid w:val="00C41C7D"/>
    <w:rsid w:val="00C472AC"/>
    <w:rsid w:val="00C54732"/>
    <w:rsid w:val="00C55F1B"/>
    <w:rsid w:val="00C63023"/>
    <w:rsid w:val="00C63743"/>
    <w:rsid w:val="00C6585C"/>
    <w:rsid w:val="00C6680A"/>
    <w:rsid w:val="00C670B0"/>
    <w:rsid w:val="00C73F46"/>
    <w:rsid w:val="00C75310"/>
    <w:rsid w:val="00C76C6C"/>
    <w:rsid w:val="00C80349"/>
    <w:rsid w:val="00C8090D"/>
    <w:rsid w:val="00C80E6E"/>
    <w:rsid w:val="00C80EC5"/>
    <w:rsid w:val="00C822DF"/>
    <w:rsid w:val="00C8322B"/>
    <w:rsid w:val="00C86BB9"/>
    <w:rsid w:val="00C8772C"/>
    <w:rsid w:val="00C90F27"/>
    <w:rsid w:val="00C947D5"/>
    <w:rsid w:val="00CA43FD"/>
    <w:rsid w:val="00CA6550"/>
    <w:rsid w:val="00CB18EB"/>
    <w:rsid w:val="00CB441E"/>
    <w:rsid w:val="00CC72E9"/>
    <w:rsid w:val="00CD25C2"/>
    <w:rsid w:val="00CD4D4E"/>
    <w:rsid w:val="00CD5CFD"/>
    <w:rsid w:val="00CD65F5"/>
    <w:rsid w:val="00CE24E5"/>
    <w:rsid w:val="00CE2BE5"/>
    <w:rsid w:val="00CE41DB"/>
    <w:rsid w:val="00CE4D96"/>
    <w:rsid w:val="00CF37E9"/>
    <w:rsid w:val="00CF38DB"/>
    <w:rsid w:val="00CF7CD8"/>
    <w:rsid w:val="00D07853"/>
    <w:rsid w:val="00D078C4"/>
    <w:rsid w:val="00D1185A"/>
    <w:rsid w:val="00D15EA5"/>
    <w:rsid w:val="00D17B49"/>
    <w:rsid w:val="00D2100B"/>
    <w:rsid w:val="00D2235A"/>
    <w:rsid w:val="00D225CA"/>
    <w:rsid w:val="00D24220"/>
    <w:rsid w:val="00D25D52"/>
    <w:rsid w:val="00D27158"/>
    <w:rsid w:val="00D3089E"/>
    <w:rsid w:val="00D30BD1"/>
    <w:rsid w:val="00D31D7A"/>
    <w:rsid w:val="00D33E60"/>
    <w:rsid w:val="00D35C88"/>
    <w:rsid w:val="00D4043B"/>
    <w:rsid w:val="00D44EF8"/>
    <w:rsid w:val="00D460E7"/>
    <w:rsid w:val="00D52D2B"/>
    <w:rsid w:val="00D63ABC"/>
    <w:rsid w:val="00D64506"/>
    <w:rsid w:val="00D64F17"/>
    <w:rsid w:val="00D675F1"/>
    <w:rsid w:val="00D7085D"/>
    <w:rsid w:val="00D72D15"/>
    <w:rsid w:val="00D73B96"/>
    <w:rsid w:val="00D73E21"/>
    <w:rsid w:val="00D774B4"/>
    <w:rsid w:val="00D80807"/>
    <w:rsid w:val="00D8236F"/>
    <w:rsid w:val="00D8379B"/>
    <w:rsid w:val="00D86917"/>
    <w:rsid w:val="00D86B75"/>
    <w:rsid w:val="00D87963"/>
    <w:rsid w:val="00D92F9A"/>
    <w:rsid w:val="00D9427D"/>
    <w:rsid w:val="00D96128"/>
    <w:rsid w:val="00DA36EE"/>
    <w:rsid w:val="00DA37F1"/>
    <w:rsid w:val="00DA452E"/>
    <w:rsid w:val="00DA5128"/>
    <w:rsid w:val="00DB24CE"/>
    <w:rsid w:val="00DB298D"/>
    <w:rsid w:val="00DB308D"/>
    <w:rsid w:val="00DB5F40"/>
    <w:rsid w:val="00DC111A"/>
    <w:rsid w:val="00DD06FF"/>
    <w:rsid w:val="00DD1E47"/>
    <w:rsid w:val="00DD2263"/>
    <w:rsid w:val="00DD61A9"/>
    <w:rsid w:val="00DD6EF1"/>
    <w:rsid w:val="00DD7115"/>
    <w:rsid w:val="00DD7EE0"/>
    <w:rsid w:val="00DE1356"/>
    <w:rsid w:val="00DE298D"/>
    <w:rsid w:val="00DE4864"/>
    <w:rsid w:val="00DE4958"/>
    <w:rsid w:val="00DE72E9"/>
    <w:rsid w:val="00DF07D1"/>
    <w:rsid w:val="00DF0B11"/>
    <w:rsid w:val="00DF30E5"/>
    <w:rsid w:val="00E04361"/>
    <w:rsid w:val="00E064FD"/>
    <w:rsid w:val="00E1053A"/>
    <w:rsid w:val="00E13A30"/>
    <w:rsid w:val="00E159F5"/>
    <w:rsid w:val="00E15C45"/>
    <w:rsid w:val="00E25E9A"/>
    <w:rsid w:val="00E26AF3"/>
    <w:rsid w:val="00E276E0"/>
    <w:rsid w:val="00E3035D"/>
    <w:rsid w:val="00E314EA"/>
    <w:rsid w:val="00E328AD"/>
    <w:rsid w:val="00E33FDA"/>
    <w:rsid w:val="00E3440D"/>
    <w:rsid w:val="00E406D5"/>
    <w:rsid w:val="00E408B1"/>
    <w:rsid w:val="00E448A7"/>
    <w:rsid w:val="00E475E1"/>
    <w:rsid w:val="00E54A66"/>
    <w:rsid w:val="00E56701"/>
    <w:rsid w:val="00E57D4A"/>
    <w:rsid w:val="00E62721"/>
    <w:rsid w:val="00E62754"/>
    <w:rsid w:val="00E64D2D"/>
    <w:rsid w:val="00E664D9"/>
    <w:rsid w:val="00E74D71"/>
    <w:rsid w:val="00E82E8F"/>
    <w:rsid w:val="00E86B53"/>
    <w:rsid w:val="00E90DAF"/>
    <w:rsid w:val="00E9110B"/>
    <w:rsid w:val="00E92B1E"/>
    <w:rsid w:val="00EA19D8"/>
    <w:rsid w:val="00EA2B6F"/>
    <w:rsid w:val="00EB3478"/>
    <w:rsid w:val="00EB4B39"/>
    <w:rsid w:val="00EB4DFA"/>
    <w:rsid w:val="00EB6FE3"/>
    <w:rsid w:val="00EC27BB"/>
    <w:rsid w:val="00EC324D"/>
    <w:rsid w:val="00EC7306"/>
    <w:rsid w:val="00ED2555"/>
    <w:rsid w:val="00EE0F65"/>
    <w:rsid w:val="00EE1680"/>
    <w:rsid w:val="00EE31F4"/>
    <w:rsid w:val="00EE6BF3"/>
    <w:rsid w:val="00F00DDC"/>
    <w:rsid w:val="00F1299B"/>
    <w:rsid w:val="00F1466B"/>
    <w:rsid w:val="00F22F4C"/>
    <w:rsid w:val="00F24295"/>
    <w:rsid w:val="00F246A1"/>
    <w:rsid w:val="00F27B9E"/>
    <w:rsid w:val="00F358BD"/>
    <w:rsid w:val="00F37917"/>
    <w:rsid w:val="00F42227"/>
    <w:rsid w:val="00F433DB"/>
    <w:rsid w:val="00F45277"/>
    <w:rsid w:val="00F462CB"/>
    <w:rsid w:val="00F52FE4"/>
    <w:rsid w:val="00F5513E"/>
    <w:rsid w:val="00F56A12"/>
    <w:rsid w:val="00F63F3F"/>
    <w:rsid w:val="00F6616F"/>
    <w:rsid w:val="00F66FA5"/>
    <w:rsid w:val="00F71678"/>
    <w:rsid w:val="00F71A70"/>
    <w:rsid w:val="00F730E3"/>
    <w:rsid w:val="00F755E9"/>
    <w:rsid w:val="00F76651"/>
    <w:rsid w:val="00F772DA"/>
    <w:rsid w:val="00F77C3B"/>
    <w:rsid w:val="00F81238"/>
    <w:rsid w:val="00F86B97"/>
    <w:rsid w:val="00F879DF"/>
    <w:rsid w:val="00F909CD"/>
    <w:rsid w:val="00F91976"/>
    <w:rsid w:val="00F91E52"/>
    <w:rsid w:val="00F974D1"/>
    <w:rsid w:val="00FA144B"/>
    <w:rsid w:val="00FA16E0"/>
    <w:rsid w:val="00FA1F53"/>
    <w:rsid w:val="00FB0201"/>
    <w:rsid w:val="00FB1054"/>
    <w:rsid w:val="00FC3FF4"/>
    <w:rsid w:val="00FC4397"/>
    <w:rsid w:val="00FC5814"/>
    <w:rsid w:val="00FC64B0"/>
    <w:rsid w:val="00FD05AD"/>
    <w:rsid w:val="00FD0666"/>
    <w:rsid w:val="00FD5B9D"/>
    <w:rsid w:val="00FD7295"/>
    <w:rsid w:val="00FE06C3"/>
    <w:rsid w:val="00FE2187"/>
    <w:rsid w:val="00FE320C"/>
    <w:rsid w:val="00FE3E17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510A991"/>
  <w15:docId w15:val="{925D166E-EE18-49BC-BCCE-ADCED6613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484AD7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22D6EB6211D84499C632DF07FA977E" ma:contentTypeVersion="8" ma:contentTypeDescription="Create a new document." ma:contentTypeScope="" ma:versionID="b40cdfa63860d7d45dba15ebf793ab04">
  <xsd:schema xmlns:xsd="http://www.w3.org/2001/XMLSchema" xmlns:xs="http://www.w3.org/2001/XMLSchema" xmlns:p="http://schemas.microsoft.com/office/2006/metadata/properties" xmlns:ns2="c2d9b97a-c637-426a-b193-bfdf938e1ab3" targetNamespace="http://schemas.microsoft.com/office/2006/metadata/properties" ma:root="true" ma:fieldsID="d9ecf1e9b8b3c8c042a76f70bab62cc3" ns2:_="">
    <xsd:import namespace="c2d9b97a-c637-426a-b193-bfdf938e1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d9b97a-c637-426a-b193-bfdf938e1a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74DBB0-5B9A-4DA7-B388-2773CEEC16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E46A62D-43C2-4E82-9FEE-94B6E832CE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d9b97a-c637-426a-b193-bfdf938e1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62E5FE-9A1F-4466-A73A-93EFD40CB9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5CAFFB-51C6-4370-B9E3-C22A37613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1633</TotalTime>
  <Pages>9</Pages>
  <Words>2982</Words>
  <Characters>11885</Characters>
  <Application>Microsoft Office Word</Application>
  <DocSecurity>0</DocSecurity>
  <Lines>99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406</cp:revision>
  <cp:lastPrinted>2021-02-22T05:34:00Z</cp:lastPrinted>
  <dcterms:created xsi:type="dcterms:W3CDTF">2019-04-01T23:45:00Z</dcterms:created>
  <dcterms:modified xsi:type="dcterms:W3CDTF">2021-03-01T22:35:00Z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0x010100E222D6EB6211D84499C632DF07FA977E</vt:lpwstr>
  </property>
</Properties>
</file>