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73540" w14:textId="77777777" w:rsidR="00FF37BE" w:rsidRPr="006F1F80" w:rsidRDefault="00FF37BE" w:rsidP="004C2111">
      <w:pPr>
        <w:pStyle w:val="Reference"/>
        <w:rPr>
          <w:rFonts w:cstheme="minorBidi"/>
          <w:lang w:val="en-US" w:bidi="th-TH"/>
        </w:rPr>
      </w:pPr>
    </w:p>
    <w:p w14:paraId="231C8885" w14:textId="45867805" w:rsidR="00DB308D" w:rsidRDefault="006B215D" w:rsidP="004C2111">
      <w:pPr>
        <w:pStyle w:val="Reference"/>
      </w:pPr>
      <w:r>
        <w:tab/>
      </w:r>
    </w:p>
    <w:p w14:paraId="18AE1A94" w14:textId="120B4071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4CFAE58B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F2223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ซีเฟรชอิน</w:t>
      </w:r>
      <w:proofErr w:type="spellStart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ดัส</w:t>
      </w:r>
      <w:proofErr w:type="spellEnd"/>
      <w:r w:rsidR="000849A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ตรี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0D6684F1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1D4F0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1D4F0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ซีเฟรชอิน</w:t>
      </w:r>
      <w:proofErr w:type="spellStart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ดัส</w:t>
      </w:r>
      <w:proofErr w:type="spellEnd"/>
      <w:r w:rsidR="000849AE"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ตรี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BC0CF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     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“</w:t>
      </w:r>
      <w:r w:rsidRPr="000849A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</w:t>
      </w:r>
      <w:r w:rsidR="00FE2B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pacing w:val="-4"/>
          <w:sz w:val="28"/>
          <w:szCs w:val="28"/>
          <w:lang w:bidi="th-TH"/>
        </w:rPr>
        <w:t>”</w:t>
      </w:r>
      <w:r w:rsidRPr="000849A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59431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F22236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 xml:space="preserve">31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/>
          <w:sz w:val="28"/>
          <w:szCs w:val="28"/>
        </w:rPr>
        <w:t>256</w:t>
      </w:r>
      <w:r w:rsidR="00A8107E">
        <w:rPr>
          <w:rFonts w:ascii="Browallia New" w:hAnsi="Browallia New" w:cs="Browallia New"/>
          <w:sz w:val="28"/>
          <w:szCs w:val="28"/>
        </w:rPr>
        <w:t>3</w:t>
      </w:r>
      <w:r w:rsidRPr="000849AE">
        <w:rPr>
          <w:rFonts w:ascii="Browallia New" w:hAnsi="Browallia New" w:cs="Browallia New"/>
          <w:sz w:val="28"/>
          <w:szCs w:val="28"/>
        </w:rPr>
        <w:t xml:space="preserve"> </w:t>
      </w:r>
      <w:r w:rsidR="005547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กิจการ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849AE"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="005547D5" w:rsidRPr="005547D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4E17B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9A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C6E179" w14:textId="32239CFD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</w:t>
      </w:r>
      <w:r w:rsidR="00913B74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="00CE089F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C14F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2313BB" w:rsidRPr="002313B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ซีเฟรชอิน</w:t>
      </w:r>
      <w:proofErr w:type="spellStart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ดัส</w:t>
      </w:r>
      <w:proofErr w:type="spellEnd"/>
      <w:r w:rsidR="00CE0E56">
        <w:rPr>
          <w:rFonts w:ascii="Browallia New" w:hAnsi="Browallia New" w:cs="Browallia New" w:hint="cs"/>
          <w:sz w:val="28"/>
          <w:szCs w:val="28"/>
          <w:cs/>
          <w:lang w:bidi="th-TH"/>
        </w:rPr>
        <w:t>ตรี</w:t>
      </w:r>
      <w:r w:rsidR="00991BE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="005E3C5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A8107E">
        <w:rPr>
          <w:rFonts w:ascii="Browallia New" w:hAnsi="Browallia New" w:cs="Browallia New"/>
          <w:sz w:val="28"/>
          <w:szCs w:val="28"/>
        </w:rPr>
        <w:t>3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964AF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7468E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D44FD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7468E5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2DDEAF88" w14:textId="272ACF10" w:rsidR="00D655CC" w:rsidRDefault="00D655C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ได้กล่าว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ไว้ในวรรคความรับผิดชอบของผู้สอบบัญชี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14FA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2776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661A6AA9" w14:textId="259F5696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D71AF12" w14:textId="54B3DC28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311D1B6" w14:textId="304D0D8D" w:rsidR="004B45FA" w:rsidRDefault="004B45FA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70D9917" w14:textId="7FB6CA0A" w:rsidR="004B45FA" w:rsidRDefault="004B45FA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71D4CD" w14:textId="03FD76FF" w:rsidR="004B45FA" w:rsidRDefault="004B45FA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DCAC2CB" w14:textId="77777777" w:rsidR="004B45FA" w:rsidRDefault="004B45FA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D55ABD" w14:textId="77777777" w:rsidR="007468E5" w:rsidRDefault="007468E5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632DE87" w14:textId="6106C40C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66AA4643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AA5A0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="00201DB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8B4EE1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851D8B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232"/>
      </w:tblGrid>
      <w:tr w:rsidR="00D55512" w:rsidRPr="00AC48F3" w14:paraId="0899A915" w14:textId="77777777" w:rsidTr="000E1B89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5D3597"/>
          </w:tcPr>
          <w:p w14:paraId="29805836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5D3597"/>
          </w:tcPr>
          <w:p w14:paraId="3BC4D12E" w14:textId="77777777" w:rsidR="00D55512" w:rsidRPr="000E1B89" w:rsidRDefault="00D55512" w:rsidP="00AC48F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0E1B89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AC48F3" w14:paraId="0C9E52F0" w14:textId="77777777" w:rsidTr="00C9682B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B16AB7F" w14:textId="07162E64" w:rsidR="00F92E43" w:rsidRDefault="00F92E43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8BCCA4" w14:textId="4E08A56B" w:rsidR="00B62015" w:rsidRDefault="00B62015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มูลค่าของสินค้าคงเหลือ</w:t>
            </w:r>
          </w:p>
          <w:p w14:paraId="3CBEE1CC" w14:textId="77777777" w:rsidR="00596788" w:rsidRPr="00B62015" w:rsidRDefault="00596788" w:rsidP="00B62015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2AE0FC5B" w14:textId="7EF57EB3" w:rsidR="008F5C15" w:rsidRDefault="00B62015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A8107E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 จำนวน </w:t>
            </w:r>
            <w:r w:rsidR="007802ED" w:rsidRPr="00475ABD">
              <w:rPr>
                <w:rFonts w:ascii="Browallia New" w:hAnsi="Browallia New" w:cs="Browallia New"/>
                <w:sz w:val="26"/>
                <w:szCs w:val="26"/>
                <w:lang w:bidi="th-TH"/>
              </w:rPr>
              <w:t>1,</w:t>
            </w:r>
            <w:r w:rsidR="00475ABD" w:rsidRPr="00475AB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581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และ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A5A0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501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8107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 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และค่าเผื่อการลดมูลค่าของสินค้าจำนวน </w:t>
            </w:r>
            <w:r w:rsidR="006058E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="00236C8E">
              <w:rPr>
                <w:rFonts w:ascii="Browallia New" w:hAnsi="Browallia New" w:cs="Browallia New"/>
                <w:sz w:val="26"/>
                <w:szCs w:val="26"/>
                <w:lang w:bidi="th-TH"/>
              </w:rPr>
              <w:t>66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36C8E">
              <w:rPr>
                <w:rFonts w:ascii="Browallia New" w:hAnsi="Browallia New" w:cs="Browallia New"/>
                <w:sz w:val="26"/>
                <w:szCs w:val="26"/>
                <w:lang w:bidi="th-TH"/>
              </w:rPr>
              <w:t>63</w:t>
            </w:r>
            <w:r w:rsidR="009D0B4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D0B4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ในงบการเงินรวมและงบการเงินเฉพาะกิจการ</w:t>
            </w:r>
            <w:r w:rsidR="00DD0B8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32936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2B7DC8D1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61B33" w14:textId="0AA6877B" w:rsidR="00DD0B8B" w:rsidRDefault="00932936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สินค้าคงเหลือแสดงมูลค่าในงบการเงินด้วยราคาทุน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หรือมูลค่าสุทธิที่คาดว่าจะได้รับแล้วแต่ราคาใดจะ</w:t>
            </w:r>
            <w:r w:rsidR="008F4A8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 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ต่ำกว่า</w:t>
            </w:r>
            <w:r w:rsidR="00217B9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ผู้บริหารของ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9827C2" w:rsidRPr="00B620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ประมาณการมูลค่าสุทธิที่คาดว่าจะได้รับจากประมาณการราคาขายหักด้วยค่าใช้จ่ายในการขาย</w:t>
            </w:r>
            <w:r w:rsidR="000C43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ที่เกี่ยวข้องโดยตรง</w:t>
            </w:r>
            <w:r w:rsidR="0038424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รวมถึงผู้บริหารพิจารณารายการสินค้าเสื่อมสภาพและเคลื่อนไหวช้า</w:t>
            </w:r>
            <w:r w:rsidR="00980B7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ข้าพเจ้าให้ความสำคัญกับรายการดังกล่าว</w:t>
            </w:r>
            <w:r w:rsidR="00DD0B8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เนื่องจากค่าเผื่อมูลค่าลดลงของสินค้านั้นต้องใช้ดุลยพินิจของผู้บริหารในการพิจารณา โดยมีปัจจัยหลายอย่างที่มากระทบต่อการประ</w:t>
            </w:r>
            <w:r w:rsidR="003842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มาณการ</w:t>
            </w:r>
          </w:p>
          <w:p w14:paraId="3F53024B" w14:textId="77777777" w:rsidR="007F41AB" w:rsidRPr="007F41AB" w:rsidRDefault="007F41AB" w:rsidP="009827C2">
            <w:pPr>
              <w:jc w:val="thaiDistribute"/>
              <w:rPr>
                <w:rFonts w:ascii="Browallia New" w:hAnsi="Browallia New" w:cs="Browallia New"/>
                <w:sz w:val="14"/>
                <w:szCs w:val="14"/>
                <w:lang w:bidi="th-TH"/>
              </w:rPr>
            </w:pPr>
          </w:p>
          <w:p w14:paraId="295AC241" w14:textId="6D44335F" w:rsidR="009827C2" w:rsidRPr="00B62015" w:rsidRDefault="00DD0B8B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B464B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ลุ่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ได้เปิดเผยนโยบายและรายละเอียดเกี่ยวกับสินค้าคงเหลือ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ไว้ในหมายเหตุประกอบงบการเงินข้อ </w:t>
            </w:r>
            <w:r w:rsidR="004040B6">
              <w:rPr>
                <w:rFonts w:ascii="Browallia New" w:hAnsi="Browallia New" w:cs="Browallia New"/>
                <w:sz w:val="26"/>
                <w:szCs w:val="26"/>
                <w:lang w:bidi="th-TH"/>
              </w:rPr>
              <w:t>4.6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F36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1F36C4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F55C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5728F1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</w:p>
          <w:p w14:paraId="3118DB00" w14:textId="77777777" w:rsidR="009827C2" w:rsidRPr="00B62015" w:rsidRDefault="009827C2" w:rsidP="009827C2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8FE7071" w14:textId="575ED0ED" w:rsidR="00B62015" w:rsidRDefault="00B62015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820AC8" w14:textId="76E49011" w:rsidR="00B35CB4" w:rsidRPr="008F5C15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</w:p>
          <w:p w14:paraId="3977CE4B" w14:textId="4431DF4C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504E76" w14:textId="4BDED544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EA867B9" w14:textId="5D9FEBC3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1EC7EB" w14:textId="569FBB63" w:rsidR="00B35CB4" w:rsidRDefault="00B35CB4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8E4B668" w14:textId="77777777" w:rsidR="004B45FA" w:rsidRDefault="004B45FA" w:rsidP="00440140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9B4F927" w14:textId="77777777" w:rsidR="00E06C15" w:rsidRDefault="00E06C15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1774886" w14:textId="77777777" w:rsidR="006634AE" w:rsidRDefault="006634AE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CD0060" w14:textId="77777777" w:rsidR="006634AE" w:rsidRDefault="006634AE" w:rsidP="005E1F1C">
            <w:pPr>
              <w:spacing w:after="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132259" w14:textId="082627AE" w:rsidR="005E1F1C" w:rsidRPr="00987AEF" w:rsidRDefault="005E1F1C" w:rsidP="005E1F1C">
            <w:pPr>
              <w:spacing w:after="0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มูลค่าที่จะได้รับคืนของ</w:t>
            </w:r>
            <w:r w:rsidR="00A9608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ยอดคงเหลือ</w:t>
            </w:r>
            <w:r w:rsidRPr="00987A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ระหว่างกิจการที่เกี่ยวข้อง</w:t>
            </w:r>
            <w:r w:rsidRPr="00987A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C1968C0" w14:textId="74999B76" w:rsidR="005E1F1C" w:rsidRPr="00ED5CAB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  <w:p w14:paraId="25D48556" w14:textId="5A22FCE4" w:rsidR="005E1F1C" w:rsidRPr="0047677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31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</w:t>
            </w:r>
            <w:r w:rsidR="00703D43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722CF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มียอดคงเหลือของ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</w:t>
            </w:r>
            <w:r w:rsidR="006C31C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ดอกเบี้ยค้างรับ </w:t>
            </w:r>
            <w:r w:rsidR="00B60C8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</w:t>
            </w:r>
            <w:r w:rsidR="007A0A2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 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Belize Aquaculture Limited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(BAL)</w:t>
            </w:r>
            <w:r w:rsidR="00C17AB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(การร่วมค้าของกลุ่มกิจการ)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รวมจำนวน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C3C33" w:rsidRPr="008B4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4A1CBE">
              <w:rPr>
                <w:rFonts w:ascii="Browallia New" w:hAnsi="Browallia New" w:cs="Browallia New"/>
                <w:sz w:val="26"/>
                <w:szCs w:val="26"/>
                <w:lang w:bidi="th-TH"/>
              </w:rPr>
              <w:t>83</w:t>
            </w:r>
            <w:r w:rsidRPr="0083090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09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ณ วันที่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="00703D4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120A5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BAL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ยังคงมีผลขาดทุนจาก</w:t>
            </w:r>
            <w:r w:rsidR="0090514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ประกอบการอย่างต่อเนื่อง รวมถึง</w:t>
            </w:r>
            <w:r w:rsidRPr="00120A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มีหนี้สินหมุนเวียนสูงกว่าสินทรัพย์หมุนเวียน</w:t>
            </w:r>
          </w:p>
          <w:p w14:paraId="650C0A2F" w14:textId="77777777" w:rsidR="005E1F1C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bidi="th-TH"/>
              </w:rPr>
            </w:pPr>
          </w:p>
          <w:p w14:paraId="19EF9407" w14:textId="679AAA42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ตามที่เปิดเผยในหมายเหตุประกอบงบการเงินข้อ </w:t>
            </w:r>
            <w:r w:rsidR="0090514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  <w:r w:rsidRPr="0047677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กลุ่มกิจการบันทึก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ค่าเผื่อหนี้สงสัยจะสูญไว้จำนวน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ทั้งสิ้น </w:t>
            </w:r>
            <w:r w:rsidR="007802ED" w:rsidRPr="008B482E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A1CBE">
              <w:rPr>
                <w:rFonts w:ascii="Browallia New" w:hAnsi="Browallia New" w:cs="Browallia New"/>
                <w:sz w:val="26"/>
                <w:szCs w:val="26"/>
                <w:lang w:bidi="th-TH"/>
              </w:rPr>
              <w:t>79</w:t>
            </w:r>
            <w:r w:rsidRPr="00BD6A2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BD6A2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</w:t>
            </w:r>
            <w:r w:rsidRPr="0047677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ผู้บริหารประเมินว่ามูลค่าที่จะได้รับคืนของ</w:t>
            </w:r>
            <w:r w:rsidR="002B74C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ยอดคงเหลือดังกล่าวขึ้น</w:t>
            </w:r>
            <w:r w:rsidRPr="005014F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อยู่กับ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มูลค่าที่</w:t>
            </w:r>
            <w:r w:rsidR="00703D4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คาดว่าจะได้รับของสินทรัพย์สุทธิของ 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A</w:t>
            </w:r>
            <w:r w:rsidRPr="008C615C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L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(ไม่รวมยอดคงเหลือภายในกลุ่ม)</w:t>
            </w:r>
            <w:r w:rsidRPr="008C615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170E9A0D" w14:textId="77777777" w:rsidR="005E1F1C" w:rsidRPr="00C6020A" w:rsidRDefault="005E1F1C" w:rsidP="005E1F1C">
            <w:pPr>
              <w:spacing w:after="0"/>
              <w:jc w:val="thaiDistribute"/>
              <w:rPr>
                <w:rFonts w:ascii="Browallia New" w:hAnsi="Browallia New" w:cs="Browallia New"/>
                <w:strike/>
                <w:sz w:val="26"/>
                <w:szCs w:val="26"/>
                <w:lang w:val="en-US" w:bidi="th-TH"/>
              </w:rPr>
            </w:pPr>
          </w:p>
          <w:p w14:paraId="26389F78" w14:textId="67630A83" w:rsidR="005E1F1C" w:rsidRDefault="00BB6FD7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ข้าพเจ้าให้ความสำคัญกับเรื่องนี้เนื่องจากต้อง</w:t>
            </w:r>
            <w:r w:rsidR="005E1F1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ใช้</w:t>
            </w:r>
            <w:r w:rsidR="009B037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        </w:t>
            </w:r>
            <w:r w:rsidR="005E1F1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ดุลยพินิจในการประเมินข้อสมมติฐานที่ผู้บริหารใช้ในการคำนวณมูลค่า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ที่คาดว่าจะได้รับคืนและมูลค่ายุติธรรมของสินทรัพย์สุทธิของ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BAL </w:t>
            </w:r>
          </w:p>
          <w:p w14:paraId="259E8780" w14:textId="4DC0F01F" w:rsidR="00C03B43" w:rsidRDefault="00C03B43" w:rsidP="005E1F1C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0F3354A3" w14:textId="3E43233E" w:rsidR="00996C03" w:rsidRPr="00C03B43" w:rsidRDefault="00C03B43" w:rsidP="00C03B43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กลุ่มกิจการได้เปิดเผยรายละเอียดไว้ในหมายเหตุประกอบงบการเงินข้อ </w:t>
            </w:r>
            <w:r w:rsidR="0090514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  <w:p w14:paraId="3F42B2A1" w14:textId="77777777" w:rsidR="00996C0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B79DA8A" w14:textId="77777777" w:rsidR="00996C03" w:rsidRPr="00AC48F3" w:rsidRDefault="00996C03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232" w:type="dxa"/>
            <w:tcBorders>
              <w:bottom w:val="single" w:sz="4" w:space="0" w:color="auto"/>
            </w:tcBorders>
            <w:shd w:val="clear" w:color="auto" w:fill="auto"/>
          </w:tcPr>
          <w:p w14:paraId="71A250A6" w14:textId="77777777" w:rsidR="00440140" w:rsidRPr="00165155" w:rsidRDefault="00440140" w:rsidP="0044014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7AFCD3E2" w14:textId="01E9267B" w:rsidR="00440140" w:rsidRPr="00596788" w:rsidRDefault="00440140" w:rsidP="0044014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875E837" w14:textId="77777777" w:rsidR="00596788" w:rsidRPr="00596788" w:rsidRDefault="00596788" w:rsidP="00440140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0596E60" w14:textId="2B5B2D4E" w:rsidR="00440140" w:rsidRPr="009827C2" w:rsidRDefault="009827C2" w:rsidP="0044014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</w:t>
            </w:r>
            <w:r w:rsidR="00102A2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ะ</w:t>
            </w:r>
            <w:r w:rsidR="005741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กอบด้วย</w:t>
            </w:r>
          </w:p>
          <w:p w14:paraId="06DD597D" w14:textId="7134380A" w:rsidR="009827C2" w:rsidRPr="009827C2" w:rsidRDefault="009827C2" w:rsidP="009827C2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827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ทำความเข้าใจในกระบวนการกำหนดมูลค่าสุทธิที่คาดว่าจะได้รับจากสินค้าคงเหลือโดยการสอบถาม</w:t>
            </w:r>
          </w:p>
          <w:p w14:paraId="6146F422" w14:textId="4695B48F" w:rsidR="00D873B3" w:rsidRDefault="0053641C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ความมีประสิทธิภาพของ</w:t>
            </w:r>
            <w:r w:rsidRPr="005364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การออกแบบระบบการควบคุมภายใน</w:t>
            </w:r>
          </w:p>
          <w:p w14:paraId="76F261AF" w14:textId="32341B31" w:rsidR="009827C2" w:rsidRDefault="00D873B3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873B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ตรวจสอบเนื้อหาสาระของมูลค่าสุทธิที่คาดว่าจะได้รับจากสินค้าโดยการเลือกกลุ่มตัวอย่าง</w:t>
            </w:r>
          </w:p>
          <w:p w14:paraId="1403F9AD" w14:textId="2111568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ผลที่เกิดขึ้นจริงในระหว่างปีกับประมาณการในอดีตของค่าเผื่อการลดมูลค่าของสินค้าคงเหลือและแผนการดำเนินงานในอนาคตเพื่อประเมินความเหมาะสมของการประมาณการ</w:t>
            </w:r>
            <w:r w:rsidR="005D1E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ของผู้บริหาร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เกี่ยวกับมูลค่าของสินค้าคงเหลือ</w:t>
            </w:r>
          </w:p>
          <w:p w14:paraId="33AB9D53" w14:textId="1F637AE5" w:rsidR="00B35CB4" w:rsidRDefault="00B35CB4" w:rsidP="00440140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="001C16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8B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กิจการ</w:t>
            </w:r>
            <w:r w:rsidRPr="00B35CB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ตามมาตรฐานการรายงานทางการเงิน</w:t>
            </w:r>
          </w:p>
          <w:p w14:paraId="3F23FB14" w14:textId="44D59359" w:rsidR="005D1E34" w:rsidRPr="0087785D" w:rsidRDefault="005D1E34" w:rsidP="005D1E34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สำหรับการดำเนินงานในต่างประเทศ</w:t>
            </w:r>
            <w:r w:rsidR="00C968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การตรวจสอบจัดทำโดยผู้สอบบัญชีของกิจการภายในกลุ่ม 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</w:t>
            </w:r>
            <w:r w:rsidR="006727C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ใจและประเมิน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  <w:r w:rsidR="003F00B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ซึ่งวิธีการตรวจสอบของผู้สอบบัญชีของกิจการภายในกลุ่ม ไม่ได้มีความแตกต่างจากวิธีการตรวจสอบของข้าพเจ้า</w:t>
            </w:r>
          </w:p>
          <w:p w14:paraId="5DBED9F1" w14:textId="5D40169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B001A9" w14:textId="413CA9EE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4FDAEA" w14:textId="458E197A" w:rsidR="00B35CB4" w:rsidRDefault="00B35CB4" w:rsidP="00B35CB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52A0E79" w14:textId="77777777" w:rsidR="00547FE3" w:rsidRDefault="00547FE3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0197B58" w14:textId="77777777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8EA58D5" w14:textId="77777777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4C7007" w14:textId="3862D035" w:rsidR="001771C5" w:rsidRDefault="001771C5" w:rsidP="001E2B6E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41DA42D1" w14:textId="65942542" w:rsidR="00703D43" w:rsidRDefault="00703D43" w:rsidP="001E2B6E">
            <w:pPr>
              <w:spacing w:after="0"/>
              <w:jc w:val="thaiDistribute"/>
              <w:rPr>
                <w:rFonts w:ascii="Browallia New" w:hAnsi="Browallia New" w:cs="Browallia New"/>
                <w:sz w:val="36"/>
                <w:szCs w:val="36"/>
                <w:lang w:bidi="th-TH"/>
              </w:rPr>
            </w:pPr>
          </w:p>
          <w:p w14:paraId="7F6652A1" w14:textId="77777777" w:rsidR="006634AE" w:rsidRPr="006634AE" w:rsidRDefault="006634AE" w:rsidP="001E2B6E">
            <w:pPr>
              <w:spacing w:after="0"/>
              <w:jc w:val="thaiDistribute"/>
              <w:rPr>
                <w:rFonts w:ascii="Browallia New" w:hAnsi="Browallia New" w:cs="Browallia New"/>
                <w:sz w:val="52"/>
                <w:szCs w:val="52"/>
                <w:lang w:bidi="th-TH"/>
              </w:rPr>
            </w:pPr>
          </w:p>
          <w:p w14:paraId="114871FF" w14:textId="0BF211EE" w:rsidR="005E1F1C" w:rsidRDefault="005E1F1C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ผู้สอบบัญชีของกิจการภายในกลุ่มเป็นผู้ตรวจสอบประเด็นดังกล่าว ข้าพเจ้า</w:t>
            </w:r>
            <w:r w:rsidR="0076576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</w:t>
            </w:r>
            <w:r w:rsidRPr="0087785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ใจและประเมินผลงานของผู้สอบบัญชีของกิจการภายในกลุ่มเพื่อประเมินความเหมาะสมและความเพียงพอของหลักฐานการสอบบัญชี</w:t>
            </w:r>
          </w:p>
          <w:p w14:paraId="0BDFCDF1" w14:textId="77777777" w:rsidR="001E2B6E" w:rsidRPr="0087785D" w:rsidRDefault="001E2B6E" w:rsidP="001E2B6E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349F7DD" w14:textId="4EB5396A" w:rsidR="005E1F1C" w:rsidRDefault="005E1F1C" w:rsidP="005E1F1C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ผู้สอบบัญชีของกิจการภายในกลุ่มมีวิธีการตรวจสอบมูลค่าของที่ดิน อาคารและอุปกรณ์</w:t>
            </w:r>
            <w:r w:rsidR="00FA2E2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ซึ่งเป็นสินทรัพย์หลัก</w:t>
            </w:r>
            <w:r w:rsidRPr="000F6D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ของการร่วมค้าดังต่อไปนี้</w:t>
            </w:r>
          </w:p>
          <w:p w14:paraId="67B6A3E9" w14:textId="4377E1C1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สอบทานวิธีที่ผู้บริหารใช้ในการประเมินมูลค่าที่จะได้รับคืนของ</w:t>
            </w:r>
            <w:r w:rsidR="00320D2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ยอดคงเหลือ</w:t>
            </w:r>
          </w:p>
          <w:p w14:paraId="64BB1E8C" w14:textId="77777777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หารือกับผู้บริหารเกี่ยวกับแผนการของการร่วมค้าในอนาคต รวมถึงโอกาสที่จะสามารถขายที่ดิน อาคารและอุปกรณ์ และสถานะของตลาดอสังหาริมทรัพย์ในประเทศ</w:t>
            </w:r>
            <w:proofErr w:type="spellStart"/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เบ</w:t>
            </w:r>
            <w:proofErr w:type="spellEnd"/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ลีซ</w:t>
            </w:r>
          </w:p>
          <w:p w14:paraId="798FD931" w14:textId="396513F3" w:rsidR="005E1F1C" w:rsidRDefault="005E1F1C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ประเมินความเป็นกลางและความเป็นอิสระของ</w:t>
            </w:r>
            <w:r w:rsidR="001E2B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ผู้ประเมินราคาทรัพย์สินภายนอก</w:t>
            </w:r>
          </w:p>
          <w:p w14:paraId="46D0781C" w14:textId="74BC98F3" w:rsidR="00071C69" w:rsidRPr="0002186B" w:rsidRDefault="00071C69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ำความเข้าใจรายงานที่จัดทำขึ้นโดยผู้ประเมินราคาโดยการตรวจสอบรายงานที่จัดทำขึ้นในเดือนก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เพื่อพิจารณาถึงความเหมาะสมของลักษณะ ขอบเขต และ วัตถุประสงค์ในการจัดทำ</w:t>
            </w:r>
          </w:p>
          <w:p w14:paraId="02448F3A" w14:textId="1EB870BA" w:rsidR="0002186B" w:rsidRPr="00356722" w:rsidRDefault="0002186B" w:rsidP="005E1F1C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ประเมินมูลค่าใหม่ที่อาจมีการเปลี่ยนแปลงในระหว่างเดือนภุมภาพันธ์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2561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และเดือนธันวาคม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256</w:t>
            </w:r>
            <w:r w:rsidR="00CB157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โดยใช้ข้อมูลที่เปิดเผยต่อสาธารณชน</w:t>
            </w:r>
          </w:p>
          <w:p w14:paraId="5CC1A9DC" w14:textId="530C2218" w:rsidR="005E1F1C" w:rsidRPr="004C2926" w:rsidRDefault="00356722" w:rsidP="004C2926">
            <w:pPr>
              <w:pStyle w:val="ListParagraph"/>
              <w:numPr>
                <w:ilvl w:val="0"/>
                <w:numId w:val="41"/>
              </w:numPr>
              <w:ind w:left="256" w:hanging="18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ประเมิน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มูลค่าสินทรัพย์สุทธิที่</w:t>
            </w:r>
            <w:r w:rsidR="00473A8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คาดว่าจะได้รับ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ว่าเพียงพอต่อมูลค่าของ</w:t>
            </w:r>
            <w:r w:rsidR="007E411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ยอดคงเหลือกับ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24335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BAL</w:t>
            </w:r>
            <w:r w:rsidR="0024335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ที่กลุ่มกิจการคาดว่าจะได้รับ</w:t>
            </w:r>
            <w:r w:rsidR="00C91D9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คืน</w:t>
            </w:r>
          </w:p>
        </w:tc>
      </w:tr>
    </w:tbl>
    <w:p w14:paraId="4B626BA4" w14:textId="703AC7D3" w:rsidR="00793BEE" w:rsidRDefault="00793BEE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1A10E3CA" w14:textId="14FF72DC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26E6176C" w14:textId="641D583C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54CED302" w14:textId="0BA89A90" w:rsidR="00085C77" w:rsidRDefault="00085C77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5E3E367D" w14:textId="1A74648E" w:rsidR="0037655C" w:rsidRDefault="0037655C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7E426756" w14:textId="54834095" w:rsidR="004B45FA" w:rsidRDefault="004B45FA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4A517529" w14:textId="3208885A" w:rsidR="004B45FA" w:rsidRDefault="004B45FA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0C63B21A" w14:textId="67B434E8" w:rsidR="004B45FA" w:rsidRDefault="004B45FA" w:rsidP="00E06C15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4"/>
          <w:szCs w:val="24"/>
          <w:lang w:bidi="th-TH"/>
        </w:rPr>
      </w:pPr>
    </w:p>
    <w:p w14:paraId="6B8D0545" w14:textId="54233571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 xml:space="preserve">ข้อมูลอื่น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E65EDB" w14:textId="53C945D7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แต่ไม่รวมถึง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</w:t>
      </w:r>
      <w:r w:rsidR="00093718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จะถูกจัดเตรียมให้ข้าพเจ้า</w:t>
      </w:r>
      <w:r w:rsidR="003E4D7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56D1BAD8" w14:textId="77777777" w:rsidR="00CD059F" w:rsidRDefault="00CD059F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79C2DE" w14:textId="2AF9C19D" w:rsidR="00EA590C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47280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EB49CE2" w14:textId="77777777" w:rsidR="006B13DA" w:rsidRDefault="006B13DA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35B58F" w14:textId="37BBAE3C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1E2B6E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47F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</w:t>
      </w:r>
      <w:r w:rsidR="009F7B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ความรู้ที่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</w:t>
      </w:r>
      <w:r w:rsidR="00890E1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ทราบ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จากการตรวจสอบ</w:t>
      </w:r>
      <w:r w:rsidR="007A341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954B679" w14:textId="4E1ED861" w:rsidR="00D55512" w:rsidRDefault="00D55512" w:rsidP="000849A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5FECC3" w14:textId="77777777" w:rsidR="00472301" w:rsidRPr="000849AE" w:rsidRDefault="00472301" w:rsidP="00E06D16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E93D29" w14:textId="5E1226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ต่อ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0F4DE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890E1D">
        <w:rPr>
          <w:rFonts w:ascii="Browallia New" w:hAnsi="Browallia New" w:cs="Browallia New" w:hint="cs"/>
          <w:i/>
          <w:iCs/>
          <w:sz w:val="26"/>
          <w:szCs w:val="26"/>
          <w:cs/>
          <w:lang w:bidi="th-TH"/>
        </w:rPr>
        <w:t>กิจการ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1610F5D0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492CE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เหล่าหนี้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3BFBC09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D9D5C58" w14:textId="38F51B73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</w:t>
      </w:r>
      <w:r w:rsidR="00A44FCD" w:rsidRPr="003F0C2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8EC62DA" w14:textId="77777777" w:rsidR="00D55512" w:rsidRPr="00AC48F3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F3DE36D" w14:textId="6B892AE0" w:rsidR="005D26AB" w:rsidRDefault="00D55512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C1DA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E95DFD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</w:t>
      </w:r>
      <w:r w:rsidR="00722CFF" w:rsidRPr="00E95DF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083EC5DF" w14:textId="6B399E1A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C733E17" w14:textId="0C21A88A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4B61BF" w14:textId="20F184ED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C8535D7" w14:textId="4D6F5D5C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45D6DC2" w14:textId="5469FA9E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C0544C" w14:textId="77777777" w:rsidR="004B45FA" w:rsidRDefault="004B45FA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E994A4B" w14:textId="4B642DFC" w:rsidR="00093718" w:rsidRDefault="00093718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D44F6C2" w14:textId="77777777" w:rsidR="002E3CDE" w:rsidRPr="00E95DFD" w:rsidRDefault="002E3CDE" w:rsidP="00E95DF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ABD261" w14:textId="49B3208A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DD2DF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5D26AB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</w:t>
      </w:r>
      <w:r w:rsidR="00722CFF" w:rsidRPr="00DA58F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กิจการ</w:t>
      </w:r>
    </w:p>
    <w:p w14:paraId="7DB2D2D6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4F68D5" w14:textId="5FC7217A" w:rsidR="00D55512" w:rsidRPr="00944D6F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</w:t>
      </w:r>
      <w:r w:rsidR="007372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อยู่ด้วย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ลต่อการตัดสินใจ</w:t>
      </w:r>
      <w:r w:rsidR="00124B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ทาง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เศรษฐกิจขอ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944D6F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ผู้ใช้งบการเงินจากการใช้งบการเงิน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7372A3" w:rsidRPr="00944D6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5F9F26EA" w14:textId="60924401" w:rsidR="00AC616F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65E56CF2" w14:textId="4C371C01" w:rsidR="00D55512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3A29A7" w14:textId="77777777" w:rsidR="00074D78" w:rsidRDefault="00074D78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D916418" w14:textId="33295FA4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ายใน</w:t>
      </w:r>
    </w:p>
    <w:p w14:paraId="3DB9C0F0" w14:textId="280FD48B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</w:p>
    <w:p w14:paraId="1A2B9753" w14:textId="77777777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1559005B" w14:textId="6654DD7E" w:rsidR="00D55512" w:rsidRPr="00C64064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รับ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7560F3"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C4202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407476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วบรวมมา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6D6E935D" w:rsidR="00D55512" w:rsidRDefault="00D55512" w:rsidP="00CA629E">
      <w:pPr>
        <w:numPr>
          <w:ilvl w:val="0"/>
          <w:numId w:val="40"/>
        </w:numPr>
        <w:spacing w:after="0" w:line="240" w:lineRule="auto"/>
        <w:ind w:left="531" w:hanging="531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572AB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C6406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C6406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461859FC" w14:textId="2F410006" w:rsidR="004B45FA" w:rsidRDefault="004B45FA" w:rsidP="004B45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BAABA19" w14:textId="77777777" w:rsidR="004B45FA" w:rsidRPr="00C64064" w:rsidRDefault="004B45FA" w:rsidP="004B45FA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E663168" w14:textId="13463561" w:rsidR="00D55512" w:rsidRPr="00637702" w:rsidRDefault="004C53D5" w:rsidP="00AC48F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lastRenderedPageBreak/>
        <w:t>ได้รับ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ภายในกลุ่มหรือกิจกรรมทางธุรกิจภายในกลุ่ม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722CFF" w:rsidRPr="0063770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55512" w:rsidRPr="0063770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63770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1D6FFFE3" w14:textId="77777777" w:rsidR="00793BEE" w:rsidRDefault="00793BEE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77A928C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4C53D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 w:rsidR="00DE7466"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5461CC7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</w:t>
      </w:r>
    </w:p>
    <w:p w14:paraId="2DCAC52D" w14:textId="77777777" w:rsidR="00D55512" w:rsidRPr="0060140D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56FB22BE" w14:textId="7D2BDED4" w:rsidR="00D55512" w:rsidRPr="0060140D" w:rsidRDefault="00D55512" w:rsidP="008610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 w:rsidR="00996C03" w:rsidRPr="0060140D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 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ในการตรวจสอบงบการเงิน</w:t>
      </w:r>
      <w:r w:rsidR="001405A0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รวมและเฉพาะ</w:t>
      </w:r>
      <w:r w:rsidR="00722CFF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กิจการ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</w:t>
      </w:r>
      <w:r w:rsidR="00996C03" w:rsidRPr="0060140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74059D" w:rsidRPr="0060140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60140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B70B33A" w14:textId="77777777" w:rsidR="00D55512" w:rsidRPr="0060140D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2F982C" w14:textId="77777777" w:rsidR="00D55512" w:rsidRPr="00AC48F3" w:rsidRDefault="00D55512" w:rsidP="00AC48F3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83390A" w14:textId="77777777" w:rsidR="004B2413" w:rsidRPr="004B2413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85C12B" w14:textId="1C301C90" w:rsidR="000849AE" w:rsidRPr="00494EF1" w:rsidRDefault="004B2413" w:rsidP="004B241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B24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4B24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5B5055CD" w14:textId="77777777" w:rsidR="000849AE" w:rsidRPr="00494EF1" w:rsidRDefault="000849AE" w:rsidP="000849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41FC893F" w:rsidR="00D55512" w:rsidRPr="00AC616F" w:rsidRDefault="000849AE" w:rsidP="000849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494EF1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94EF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B2413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159D1E54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7777777" w:rsidR="00E17598" w:rsidRPr="000849AE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0F840063" w14:textId="77777777" w:rsidR="00D55512" w:rsidRPr="000849AE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49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60F85EB" w14:textId="6064D9DB" w:rsidR="00D55512" w:rsidRPr="00AC48F3" w:rsidRDefault="0086102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86102E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8610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093718" w:rsidRPr="0086102E">
        <w:rPr>
          <w:rFonts w:ascii="Browallia New" w:hAnsi="Browallia New" w:cs="Browallia New"/>
          <w:sz w:val="28"/>
          <w:szCs w:val="28"/>
          <w:lang w:val="en-US" w:bidi="th-TH"/>
        </w:rPr>
        <w:t xml:space="preserve"> 2564</w:t>
      </w:r>
    </w:p>
    <w:p w14:paraId="2C916BCD" w14:textId="77777777" w:rsidR="00D55512" w:rsidRDefault="00D55512" w:rsidP="00CD4D4E">
      <w:pPr>
        <w:jc w:val="thaiDistribute"/>
        <w:rPr>
          <w:rFonts w:ascii="Browallia New" w:hAnsi="Browallia New" w:cs="Browallia New"/>
        </w:rPr>
      </w:pPr>
    </w:p>
    <w:p w14:paraId="61E172BC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0FB7948" w14:textId="77777777" w:rsidR="0051206C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6A68709B" w14:textId="77777777" w:rsidR="0051206C" w:rsidRPr="00BE75B7" w:rsidRDefault="0051206C" w:rsidP="00CD4D4E">
      <w:pPr>
        <w:jc w:val="thaiDistribute"/>
        <w:rPr>
          <w:rFonts w:ascii="Browallia New" w:hAnsi="Browallia New" w:cs="Browallia New"/>
          <w:lang w:bidi="th-TH"/>
        </w:rPr>
      </w:pPr>
    </w:p>
    <w:sectPr w:rsidR="0051206C" w:rsidRPr="00BE75B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4415A" w14:textId="77777777" w:rsidR="002B5C9F" w:rsidRDefault="002B5C9F">
      <w:r>
        <w:separator/>
      </w:r>
    </w:p>
  </w:endnote>
  <w:endnote w:type="continuationSeparator" w:id="0">
    <w:p w14:paraId="6AE80D30" w14:textId="77777777" w:rsidR="002B5C9F" w:rsidRDefault="002B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7BDF0" w14:textId="77777777" w:rsidR="002B5C9F" w:rsidRDefault="002B5C9F">
      <w:bookmarkStart w:id="0" w:name="_Hlk482348182"/>
      <w:bookmarkEnd w:id="0"/>
      <w:r>
        <w:separator/>
      </w:r>
    </w:p>
  </w:footnote>
  <w:footnote w:type="continuationSeparator" w:id="0">
    <w:p w14:paraId="0F0A3A73" w14:textId="77777777" w:rsidR="002B5C9F" w:rsidRDefault="002B5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8B5C2" w14:textId="01396B28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489D60C7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64962798" w:rsidR="00D460E7" w:rsidRPr="005E2AD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DCFEB25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BA976CF"/>
    <w:multiLevelType w:val="multilevel"/>
    <w:tmpl w:val="98FC98AC"/>
    <w:numStyleLink w:val="GTListNumber"/>
  </w:abstractNum>
  <w:abstractNum w:abstractNumId="17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4"/>
  </w:num>
  <w:num w:numId="9">
    <w:abstractNumId w:val="5"/>
  </w:num>
  <w:num w:numId="10">
    <w:abstractNumId w:val="21"/>
  </w:num>
  <w:num w:numId="11">
    <w:abstractNumId w:val="18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1"/>
  </w:num>
  <w:num w:numId="19">
    <w:abstractNumId w:val="18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0"/>
  </w:num>
  <w:num w:numId="29">
    <w:abstractNumId w:val="20"/>
  </w:num>
  <w:num w:numId="30">
    <w:abstractNumId w:val="20"/>
  </w:num>
  <w:num w:numId="31">
    <w:abstractNumId w:val="16"/>
  </w:num>
  <w:num w:numId="32">
    <w:abstractNumId w:val="16"/>
  </w:num>
  <w:num w:numId="33">
    <w:abstractNumId w:val="16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3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7"/>
  </w:num>
  <w:num w:numId="40">
    <w:abstractNumId w:val="7"/>
  </w:num>
  <w:num w:numId="41">
    <w:abstractNumId w:val="6"/>
  </w:num>
  <w:num w:numId="4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589F"/>
    <w:rsid w:val="00014C21"/>
    <w:rsid w:val="000162B0"/>
    <w:rsid w:val="0002186B"/>
    <w:rsid w:val="0003023B"/>
    <w:rsid w:val="00031D17"/>
    <w:rsid w:val="00044ACE"/>
    <w:rsid w:val="0004550E"/>
    <w:rsid w:val="00052614"/>
    <w:rsid w:val="000568DD"/>
    <w:rsid w:val="00067119"/>
    <w:rsid w:val="000671F6"/>
    <w:rsid w:val="00071C69"/>
    <w:rsid w:val="000723F7"/>
    <w:rsid w:val="00074485"/>
    <w:rsid w:val="00074D78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65E3"/>
    <w:rsid w:val="000B7090"/>
    <w:rsid w:val="000C2634"/>
    <w:rsid w:val="000C43C1"/>
    <w:rsid w:val="000E0467"/>
    <w:rsid w:val="000E0E42"/>
    <w:rsid w:val="000E1B89"/>
    <w:rsid w:val="000E52CE"/>
    <w:rsid w:val="000E6128"/>
    <w:rsid w:val="000F1C7B"/>
    <w:rsid w:val="000F3AAB"/>
    <w:rsid w:val="000F4DE6"/>
    <w:rsid w:val="000F6E25"/>
    <w:rsid w:val="000F7DD0"/>
    <w:rsid w:val="001011DF"/>
    <w:rsid w:val="001013E3"/>
    <w:rsid w:val="00102A25"/>
    <w:rsid w:val="00112B69"/>
    <w:rsid w:val="00112C09"/>
    <w:rsid w:val="00124604"/>
    <w:rsid w:val="00124B5F"/>
    <w:rsid w:val="001316D3"/>
    <w:rsid w:val="00134B1D"/>
    <w:rsid w:val="00136E38"/>
    <w:rsid w:val="001405A0"/>
    <w:rsid w:val="001529BC"/>
    <w:rsid w:val="001537DD"/>
    <w:rsid w:val="001554CD"/>
    <w:rsid w:val="00155A91"/>
    <w:rsid w:val="00156F7F"/>
    <w:rsid w:val="001613E2"/>
    <w:rsid w:val="0016459D"/>
    <w:rsid w:val="00167017"/>
    <w:rsid w:val="001756E0"/>
    <w:rsid w:val="001771C5"/>
    <w:rsid w:val="00184046"/>
    <w:rsid w:val="00184B68"/>
    <w:rsid w:val="0019210D"/>
    <w:rsid w:val="00192B4F"/>
    <w:rsid w:val="001A3BFB"/>
    <w:rsid w:val="001A3C20"/>
    <w:rsid w:val="001A4C3B"/>
    <w:rsid w:val="001A6F84"/>
    <w:rsid w:val="001A726B"/>
    <w:rsid w:val="001B198C"/>
    <w:rsid w:val="001B7388"/>
    <w:rsid w:val="001C1603"/>
    <w:rsid w:val="001C645C"/>
    <w:rsid w:val="001D2302"/>
    <w:rsid w:val="001D4F00"/>
    <w:rsid w:val="001D7BB3"/>
    <w:rsid w:val="001E12A6"/>
    <w:rsid w:val="001E2B6E"/>
    <w:rsid w:val="001E498F"/>
    <w:rsid w:val="001F36C4"/>
    <w:rsid w:val="00201229"/>
    <w:rsid w:val="00201DB6"/>
    <w:rsid w:val="00201E4C"/>
    <w:rsid w:val="00210B62"/>
    <w:rsid w:val="002142F1"/>
    <w:rsid w:val="00214C9D"/>
    <w:rsid w:val="00217B90"/>
    <w:rsid w:val="002227B1"/>
    <w:rsid w:val="0022518C"/>
    <w:rsid w:val="002252FF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182A"/>
    <w:rsid w:val="00274239"/>
    <w:rsid w:val="00275DF9"/>
    <w:rsid w:val="0027763B"/>
    <w:rsid w:val="00277698"/>
    <w:rsid w:val="00277EBE"/>
    <w:rsid w:val="00280186"/>
    <w:rsid w:val="002838FB"/>
    <w:rsid w:val="00285249"/>
    <w:rsid w:val="002A20F3"/>
    <w:rsid w:val="002A252E"/>
    <w:rsid w:val="002B2449"/>
    <w:rsid w:val="002B5A4A"/>
    <w:rsid w:val="002B5C9F"/>
    <w:rsid w:val="002B74C8"/>
    <w:rsid w:val="002C623D"/>
    <w:rsid w:val="002D1818"/>
    <w:rsid w:val="002D2B74"/>
    <w:rsid w:val="002D5A0F"/>
    <w:rsid w:val="002D60DB"/>
    <w:rsid w:val="002D6E25"/>
    <w:rsid w:val="002E02F4"/>
    <w:rsid w:val="002E16E0"/>
    <w:rsid w:val="002E3CDE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5E5B"/>
    <w:rsid w:val="003376AC"/>
    <w:rsid w:val="00340D71"/>
    <w:rsid w:val="00342BCF"/>
    <w:rsid w:val="003535D4"/>
    <w:rsid w:val="00354F5D"/>
    <w:rsid w:val="00356722"/>
    <w:rsid w:val="00357D03"/>
    <w:rsid w:val="0036346D"/>
    <w:rsid w:val="00363742"/>
    <w:rsid w:val="00365ECE"/>
    <w:rsid w:val="003744DA"/>
    <w:rsid w:val="0037655C"/>
    <w:rsid w:val="00384246"/>
    <w:rsid w:val="00384904"/>
    <w:rsid w:val="003A7646"/>
    <w:rsid w:val="003B33F5"/>
    <w:rsid w:val="003B4CCD"/>
    <w:rsid w:val="003B4DED"/>
    <w:rsid w:val="003C12C5"/>
    <w:rsid w:val="003C1475"/>
    <w:rsid w:val="003C27EF"/>
    <w:rsid w:val="003C32E9"/>
    <w:rsid w:val="003C3898"/>
    <w:rsid w:val="003C421A"/>
    <w:rsid w:val="003D1099"/>
    <w:rsid w:val="003D2605"/>
    <w:rsid w:val="003D64D6"/>
    <w:rsid w:val="003E034A"/>
    <w:rsid w:val="003E09C9"/>
    <w:rsid w:val="003E3E21"/>
    <w:rsid w:val="003E4D77"/>
    <w:rsid w:val="003F00B0"/>
    <w:rsid w:val="003F0C2B"/>
    <w:rsid w:val="003F16DE"/>
    <w:rsid w:val="00400EF1"/>
    <w:rsid w:val="004040B6"/>
    <w:rsid w:val="00407476"/>
    <w:rsid w:val="004134E7"/>
    <w:rsid w:val="00416281"/>
    <w:rsid w:val="00422353"/>
    <w:rsid w:val="00426915"/>
    <w:rsid w:val="0043197A"/>
    <w:rsid w:val="00433F63"/>
    <w:rsid w:val="00435788"/>
    <w:rsid w:val="004359E6"/>
    <w:rsid w:val="00437669"/>
    <w:rsid w:val="00440140"/>
    <w:rsid w:val="0044225F"/>
    <w:rsid w:val="00443CE3"/>
    <w:rsid w:val="004470A9"/>
    <w:rsid w:val="00452E7B"/>
    <w:rsid w:val="004546FA"/>
    <w:rsid w:val="00472301"/>
    <w:rsid w:val="00472808"/>
    <w:rsid w:val="00473A8B"/>
    <w:rsid w:val="00475ABD"/>
    <w:rsid w:val="00481FE7"/>
    <w:rsid w:val="004832E5"/>
    <w:rsid w:val="0048532C"/>
    <w:rsid w:val="0049103F"/>
    <w:rsid w:val="00492CEB"/>
    <w:rsid w:val="00495358"/>
    <w:rsid w:val="004A0DFE"/>
    <w:rsid w:val="004A1CBE"/>
    <w:rsid w:val="004A31FE"/>
    <w:rsid w:val="004A3C62"/>
    <w:rsid w:val="004B2413"/>
    <w:rsid w:val="004B45FA"/>
    <w:rsid w:val="004C0971"/>
    <w:rsid w:val="004C0C25"/>
    <w:rsid w:val="004C10C9"/>
    <w:rsid w:val="004C2111"/>
    <w:rsid w:val="004C2926"/>
    <w:rsid w:val="004C53D5"/>
    <w:rsid w:val="004C5EC9"/>
    <w:rsid w:val="004C732E"/>
    <w:rsid w:val="004C77BF"/>
    <w:rsid w:val="004D20AE"/>
    <w:rsid w:val="004D2796"/>
    <w:rsid w:val="004D3578"/>
    <w:rsid w:val="004D672D"/>
    <w:rsid w:val="004E17B5"/>
    <w:rsid w:val="004E5FD6"/>
    <w:rsid w:val="004F1A16"/>
    <w:rsid w:val="004F207F"/>
    <w:rsid w:val="004F5D91"/>
    <w:rsid w:val="005070FA"/>
    <w:rsid w:val="0051206C"/>
    <w:rsid w:val="0052186A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27FF"/>
    <w:rsid w:val="005728F1"/>
    <w:rsid w:val="00572AB5"/>
    <w:rsid w:val="00574104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2DA0"/>
    <w:rsid w:val="005B405A"/>
    <w:rsid w:val="005C2CCB"/>
    <w:rsid w:val="005C6479"/>
    <w:rsid w:val="005C69FD"/>
    <w:rsid w:val="005C79E2"/>
    <w:rsid w:val="005D1E34"/>
    <w:rsid w:val="005D26AB"/>
    <w:rsid w:val="005D7025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C1A"/>
    <w:rsid w:val="006058EF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65A1"/>
    <w:rsid w:val="00636AA2"/>
    <w:rsid w:val="00637702"/>
    <w:rsid w:val="00641CC4"/>
    <w:rsid w:val="006634AE"/>
    <w:rsid w:val="00666764"/>
    <w:rsid w:val="0066694B"/>
    <w:rsid w:val="00667DB6"/>
    <w:rsid w:val="006727C1"/>
    <w:rsid w:val="006771E8"/>
    <w:rsid w:val="00677C01"/>
    <w:rsid w:val="0068095D"/>
    <w:rsid w:val="00683CC7"/>
    <w:rsid w:val="00692CA5"/>
    <w:rsid w:val="006932D7"/>
    <w:rsid w:val="006A5169"/>
    <w:rsid w:val="006B06A2"/>
    <w:rsid w:val="006B13DA"/>
    <w:rsid w:val="006B215D"/>
    <w:rsid w:val="006C0D8F"/>
    <w:rsid w:val="006C31C0"/>
    <w:rsid w:val="006C3D37"/>
    <w:rsid w:val="006C6376"/>
    <w:rsid w:val="006D6FF5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14FA0"/>
    <w:rsid w:val="00714FD6"/>
    <w:rsid w:val="00715665"/>
    <w:rsid w:val="007223AB"/>
    <w:rsid w:val="00722CFF"/>
    <w:rsid w:val="0072629D"/>
    <w:rsid w:val="007265F7"/>
    <w:rsid w:val="00730A84"/>
    <w:rsid w:val="007317B7"/>
    <w:rsid w:val="00731894"/>
    <w:rsid w:val="00733309"/>
    <w:rsid w:val="00734D83"/>
    <w:rsid w:val="007372A3"/>
    <w:rsid w:val="0074059D"/>
    <w:rsid w:val="0074101C"/>
    <w:rsid w:val="00745653"/>
    <w:rsid w:val="00746796"/>
    <w:rsid w:val="007468E5"/>
    <w:rsid w:val="00746D91"/>
    <w:rsid w:val="0075598A"/>
    <w:rsid w:val="007560F3"/>
    <w:rsid w:val="00757EF9"/>
    <w:rsid w:val="00761813"/>
    <w:rsid w:val="00765762"/>
    <w:rsid w:val="007705C8"/>
    <w:rsid w:val="00771B85"/>
    <w:rsid w:val="00771E47"/>
    <w:rsid w:val="00775DA6"/>
    <w:rsid w:val="00776C04"/>
    <w:rsid w:val="007802ED"/>
    <w:rsid w:val="0078170A"/>
    <w:rsid w:val="00784B05"/>
    <w:rsid w:val="00790956"/>
    <w:rsid w:val="00791EB5"/>
    <w:rsid w:val="00793BEE"/>
    <w:rsid w:val="007948FE"/>
    <w:rsid w:val="0079502D"/>
    <w:rsid w:val="007A070B"/>
    <w:rsid w:val="007A0755"/>
    <w:rsid w:val="007A0A29"/>
    <w:rsid w:val="007A0F08"/>
    <w:rsid w:val="007A31D9"/>
    <w:rsid w:val="007A3412"/>
    <w:rsid w:val="007A74F9"/>
    <w:rsid w:val="007C0604"/>
    <w:rsid w:val="007C1151"/>
    <w:rsid w:val="007C1DA4"/>
    <w:rsid w:val="007C2CC3"/>
    <w:rsid w:val="007C7EA9"/>
    <w:rsid w:val="007D41A1"/>
    <w:rsid w:val="007E4119"/>
    <w:rsid w:val="007F41AB"/>
    <w:rsid w:val="008033D0"/>
    <w:rsid w:val="00803FB6"/>
    <w:rsid w:val="008059EF"/>
    <w:rsid w:val="008128F7"/>
    <w:rsid w:val="00812938"/>
    <w:rsid w:val="008246D3"/>
    <w:rsid w:val="00827B71"/>
    <w:rsid w:val="00830DAC"/>
    <w:rsid w:val="0083134C"/>
    <w:rsid w:val="00831F94"/>
    <w:rsid w:val="00832F51"/>
    <w:rsid w:val="008376F1"/>
    <w:rsid w:val="00843100"/>
    <w:rsid w:val="00847054"/>
    <w:rsid w:val="00850F25"/>
    <w:rsid w:val="00851D8B"/>
    <w:rsid w:val="008534AA"/>
    <w:rsid w:val="0085376E"/>
    <w:rsid w:val="0086102E"/>
    <w:rsid w:val="008705B9"/>
    <w:rsid w:val="008719C2"/>
    <w:rsid w:val="00884FF7"/>
    <w:rsid w:val="00890E1D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49AE"/>
    <w:rsid w:val="008C59F7"/>
    <w:rsid w:val="008D091F"/>
    <w:rsid w:val="008D38E3"/>
    <w:rsid w:val="008E5EC3"/>
    <w:rsid w:val="008E7231"/>
    <w:rsid w:val="008E7687"/>
    <w:rsid w:val="008F0E3C"/>
    <w:rsid w:val="008F11FA"/>
    <w:rsid w:val="008F33AE"/>
    <w:rsid w:val="008F4A80"/>
    <w:rsid w:val="008F4ACA"/>
    <w:rsid w:val="008F5C15"/>
    <w:rsid w:val="00900D57"/>
    <w:rsid w:val="00905145"/>
    <w:rsid w:val="00910B66"/>
    <w:rsid w:val="00912F98"/>
    <w:rsid w:val="00913B74"/>
    <w:rsid w:val="00917FBB"/>
    <w:rsid w:val="009219CA"/>
    <w:rsid w:val="009223D3"/>
    <w:rsid w:val="0092648E"/>
    <w:rsid w:val="00931D7A"/>
    <w:rsid w:val="00932936"/>
    <w:rsid w:val="00935D8D"/>
    <w:rsid w:val="00942FE8"/>
    <w:rsid w:val="00944D6F"/>
    <w:rsid w:val="00947FF9"/>
    <w:rsid w:val="00954E4A"/>
    <w:rsid w:val="00956C0D"/>
    <w:rsid w:val="00957E70"/>
    <w:rsid w:val="00960C11"/>
    <w:rsid w:val="009642F6"/>
    <w:rsid w:val="00964AF7"/>
    <w:rsid w:val="00965E2A"/>
    <w:rsid w:val="00970DAB"/>
    <w:rsid w:val="0097321D"/>
    <w:rsid w:val="00974A43"/>
    <w:rsid w:val="00980B76"/>
    <w:rsid w:val="009827C2"/>
    <w:rsid w:val="00991BE1"/>
    <w:rsid w:val="00992531"/>
    <w:rsid w:val="00995CD5"/>
    <w:rsid w:val="00996C03"/>
    <w:rsid w:val="009A1787"/>
    <w:rsid w:val="009A4F5A"/>
    <w:rsid w:val="009B037C"/>
    <w:rsid w:val="009B1F44"/>
    <w:rsid w:val="009B4573"/>
    <w:rsid w:val="009C002A"/>
    <w:rsid w:val="009D0B40"/>
    <w:rsid w:val="009E278C"/>
    <w:rsid w:val="009E4D22"/>
    <w:rsid w:val="009F018F"/>
    <w:rsid w:val="009F6EDC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550B"/>
    <w:rsid w:val="00A35782"/>
    <w:rsid w:val="00A357E6"/>
    <w:rsid w:val="00A362F9"/>
    <w:rsid w:val="00A42713"/>
    <w:rsid w:val="00A43EE6"/>
    <w:rsid w:val="00A44FCD"/>
    <w:rsid w:val="00A5023D"/>
    <w:rsid w:val="00A60F49"/>
    <w:rsid w:val="00A61E15"/>
    <w:rsid w:val="00A622CA"/>
    <w:rsid w:val="00A66F91"/>
    <w:rsid w:val="00A70229"/>
    <w:rsid w:val="00A8107E"/>
    <w:rsid w:val="00A84B05"/>
    <w:rsid w:val="00A918D1"/>
    <w:rsid w:val="00A93A9A"/>
    <w:rsid w:val="00A96080"/>
    <w:rsid w:val="00AA07A3"/>
    <w:rsid w:val="00AA5A0A"/>
    <w:rsid w:val="00AA5C16"/>
    <w:rsid w:val="00AB0DED"/>
    <w:rsid w:val="00AC0445"/>
    <w:rsid w:val="00AC31D4"/>
    <w:rsid w:val="00AC3DF9"/>
    <w:rsid w:val="00AC48F3"/>
    <w:rsid w:val="00AC6098"/>
    <w:rsid w:val="00AC616F"/>
    <w:rsid w:val="00AD3B26"/>
    <w:rsid w:val="00AE0190"/>
    <w:rsid w:val="00AE2BF6"/>
    <w:rsid w:val="00AE3370"/>
    <w:rsid w:val="00AE64CA"/>
    <w:rsid w:val="00AF428E"/>
    <w:rsid w:val="00AF7092"/>
    <w:rsid w:val="00AF743D"/>
    <w:rsid w:val="00B1324D"/>
    <w:rsid w:val="00B157E2"/>
    <w:rsid w:val="00B20B6D"/>
    <w:rsid w:val="00B24A45"/>
    <w:rsid w:val="00B25B92"/>
    <w:rsid w:val="00B26948"/>
    <w:rsid w:val="00B3316A"/>
    <w:rsid w:val="00B34D51"/>
    <w:rsid w:val="00B35CB4"/>
    <w:rsid w:val="00B36A0E"/>
    <w:rsid w:val="00B36BA1"/>
    <w:rsid w:val="00B40D67"/>
    <w:rsid w:val="00B43C45"/>
    <w:rsid w:val="00B464BC"/>
    <w:rsid w:val="00B5168F"/>
    <w:rsid w:val="00B55EE8"/>
    <w:rsid w:val="00B56E6C"/>
    <w:rsid w:val="00B60C85"/>
    <w:rsid w:val="00B62015"/>
    <w:rsid w:val="00B63C21"/>
    <w:rsid w:val="00B63D0E"/>
    <w:rsid w:val="00B70188"/>
    <w:rsid w:val="00B806D6"/>
    <w:rsid w:val="00B83039"/>
    <w:rsid w:val="00B92AAF"/>
    <w:rsid w:val="00B96988"/>
    <w:rsid w:val="00BA5B00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E0C8A"/>
    <w:rsid w:val="00BE334D"/>
    <w:rsid w:val="00BE4988"/>
    <w:rsid w:val="00BF1C24"/>
    <w:rsid w:val="00BF5AC9"/>
    <w:rsid w:val="00BF5E73"/>
    <w:rsid w:val="00C031B6"/>
    <w:rsid w:val="00C03B43"/>
    <w:rsid w:val="00C06939"/>
    <w:rsid w:val="00C14F71"/>
    <w:rsid w:val="00C15C3C"/>
    <w:rsid w:val="00C17AB3"/>
    <w:rsid w:val="00C21E3B"/>
    <w:rsid w:val="00C27602"/>
    <w:rsid w:val="00C35B1A"/>
    <w:rsid w:val="00C41C7D"/>
    <w:rsid w:val="00C4202D"/>
    <w:rsid w:val="00C63023"/>
    <w:rsid w:val="00C63743"/>
    <w:rsid w:val="00C64064"/>
    <w:rsid w:val="00C7417B"/>
    <w:rsid w:val="00C76C6C"/>
    <w:rsid w:val="00C80EC5"/>
    <w:rsid w:val="00C86BB9"/>
    <w:rsid w:val="00C8764A"/>
    <w:rsid w:val="00C8772C"/>
    <w:rsid w:val="00C90998"/>
    <w:rsid w:val="00C91D97"/>
    <w:rsid w:val="00C9682B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E56"/>
    <w:rsid w:val="00CE24E5"/>
    <w:rsid w:val="00CE2F97"/>
    <w:rsid w:val="00CE41DB"/>
    <w:rsid w:val="00CE4D96"/>
    <w:rsid w:val="00CE5EE0"/>
    <w:rsid w:val="00CF39EF"/>
    <w:rsid w:val="00D078C4"/>
    <w:rsid w:val="00D10D2C"/>
    <w:rsid w:val="00D15C78"/>
    <w:rsid w:val="00D15EA5"/>
    <w:rsid w:val="00D20E60"/>
    <w:rsid w:val="00D2100B"/>
    <w:rsid w:val="00D24220"/>
    <w:rsid w:val="00D26AC0"/>
    <w:rsid w:val="00D3089E"/>
    <w:rsid w:val="00D31D7A"/>
    <w:rsid w:val="00D33A8A"/>
    <w:rsid w:val="00D33E60"/>
    <w:rsid w:val="00D42A61"/>
    <w:rsid w:val="00D430AD"/>
    <w:rsid w:val="00D460E7"/>
    <w:rsid w:val="00D47062"/>
    <w:rsid w:val="00D55512"/>
    <w:rsid w:val="00D56AB5"/>
    <w:rsid w:val="00D63ABC"/>
    <w:rsid w:val="00D655CC"/>
    <w:rsid w:val="00D675F1"/>
    <w:rsid w:val="00D73B96"/>
    <w:rsid w:val="00D80807"/>
    <w:rsid w:val="00D80D26"/>
    <w:rsid w:val="00D86917"/>
    <w:rsid w:val="00D87339"/>
    <w:rsid w:val="00D873B3"/>
    <w:rsid w:val="00D92F9A"/>
    <w:rsid w:val="00D9427D"/>
    <w:rsid w:val="00D96128"/>
    <w:rsid w:val="00D972D3"/>
    <w:rsid w:val="00DA2D3D"/>
    <w:rsid w:val="00DA36EE"/>
    <w:rsid w:val="00DA452E"/>
    <w:rsid w:val="00DA4E36"/>
    <w:rsid w:val="00DA5128"/>
    <w:rsid w:val="00DA58F3"/>
    <w:rsid w:val="00DB308D"/>
    <w:rsid w:val="00DB5F40"/>
    <w:rsid w:val="00DC074D"/>
    <w:rsid w:val="00DC5179"/>
    <w:rsid w:val="00DD0B8B"/>
    <w:rsid w:val="00DD1E47"/>
    <w:rsid w:val="00DD2DFC"/>
    <w:rsid w:val="00DD61A9"/>
    <w:rsid w:val="00DD682F"/>
    <w:rsid w:val="00DD6EF1"/>
    <w:rsid w:val="00DD7940"/>
    <w:rsid w:val="00DE4958"/>
    <w:rsid w:val="00DE7466"/>
    <w:rsid w:val="00DF7C98"/>
    <w:rsid w:val="00E024BA"/>
    <w:rsid w:val="00E030D7"/>
    <w:rsid w:val="00E04361"/>
    <w:rsid w:val="00E064FD"/>
    <w:rsid w:val="00E06C15"/>
    <w:rsid w:val="00E06D16"/>
    <w:rsid w:val="00E1053A"/>
    <w:rsid w:val="00E148DE"/>
    <w:rsid w:val="00E17598"/>
    <w:rsid w:val="00E26AF3"/>
    <w:rsid w:val="00E276E0"/>
    <w:rsid w:val="00E311FF"/>
    <w:rsid w:val="00E314EA"/>
    <w:rsid w:val="00E33FDA"/>
    <w:rsid w:val="00E34FE2"/>
    <w:rsid w:val="00E406D5"/>
    <w:rsid w:val="00E468F3"/>
    <w:rsid w:val="00E5014C"/>
    <w:rsid w:val="00E56701"/>
    <w:rsid w:val="00E56DA3"/>
    <w:rsid w:val="00E62754"/>
    <w:rsid w:val="00E64D2D"/>
    <w:rsid w:val="00E7478D"/>
    <w:rsid w:val="00E80C10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B39"/>
    <w:rsid w:val="00EB6FE3"/>
    <w:rsid w:val="00EC3056"/>
    <w:rsid w:val="00EC3C33"/>
    <w:rsid w:val="00EC681D"/>
    <w:rsid w:val="00EE0F65"/>
    <w:rsid w:val="00EE3D6D"/>
    <w:rsid w:val="00EF4E53"/>
    <w:rsid w:val="00EF7E92"/>
    <w:rsid w:val="00F00D2C"/>
    <w:rsid w:val="00F032F5"/>
    <w:rsid w:val="00F07CE6"/>
    <w:rsid w:val="00F22236"/>
    <w:rsid w:val="00F246A1"/>
    <w:rsid w:val="00F37917"/>
    <w:rsid w:val="00F50922"/>
    <w:rsid w:val="00F51277"/>
    <w:rsid w:val="00F5513E"/>
    <w:rsid w:val="00F63F3F"/>
    <w:rsid w:val="00F66FA5"/>
    <w:rsid w:val="00F71678"/>
    <w:rsid w:val="00F71A70"/>
    <w:rsid w:val="00F730E3"/>
    <w:rsid w:val="00F73F37"/>
    <w:rsid w:val="00F74C52"/>
    <w:rsid w:val="00F755E9"/>
    <w:rsid w:val="00F75F43"/>
    <w:rsid w:val="00F9006F"/>
    <w:rsid w:val="00F909CD"/>
    <w:rsid w:val="00F92E43"/>
    <w:rsid w:val="00F9624E"/>
    <w:rsid w:val="00F974D1"/>
    <w:rsid w:val="00FA16E0"/>
    <w:rsid w:val="00FA1ACF"/>
    <w:rsid w:val="00FA2E2E"/>
    <w:rsid w:val="00FB4D80"/>
    <w:rsid w:val="00FC1304"/>
    <w:rsid w:val="00FC4397"/>
    <w:rsid w:val="00FD05AD"/>
    <w:rsid w:val="00FD0666"/>
    <w:rsid w:val="00FD3E73"/>
    <w:rsid w:val="00FD7295"/>
    <w:rsid w:val="00FE2187"/>
    <w:rsid w:val="00FE2BA1"/>
    <w:rsid w:val="00FE320C"/>
    <w:rsid w:val="00FE36C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6" ma:contentTypeDescription="Create a new document." ma:contentTypeScope="" ma:versionID="605e7e571abde68b99bc33d8fcccfbf1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b0fb7742639b150340fcc1a7adcf891b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591A7F-E56C-47D4-86D1-E53B10BEF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6F16A6-CA9C-428B-8687-5B16DA287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484</TotalTime>
  <Pages>6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270</cp:revision>
  <cp:lastPrinted>2021-02-28T14:45:00Z</cp:lastPrinted>
  <dcterms:created xsi:type="dcterms:W3CDTF">2018-07-13T04:02:00Z</dcterms:created>
  <dcterms:modified xsi:type="dcterms:W3CDTF">2021-03-01T20:14:00Z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