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FE91A" w14:textId="47536CFC" w:rsidR="00371706" w:rsidRPr="00267CF8" w:rsidRDefault="0037170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CF8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161E3887" w14:textId="24243944" w:rsidR="00376A1E" w:rsidRPr="00267CF8" w:rsidRDefault="00376A1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CF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06B61B8" w14:textId="35AA76B2" w:rsidR="00376A1E" w:rsidRPr="00267CF8" w:rsidRDefault="009A02F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CF8">
        <w:rPr>
          <w:rFonts w:ascii="Angsana New" w:hAnsi="Angsana New"/>
          <w:b/>
          <w:bCs/>
          <w:sz w:val="32"/>
          <w:szCs w:val="32"/>
          <w:cs/>
        </w:rPr>
        <w:t>สำหรับปีสิ้นสุด</w:t>
      </w:r>
      <w:r w:rsidR="00376A1E" w:rsidRPr="00267CF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7E49DE" w:rsidRPr="00267CF8">
        <w:rPr>
          <w:rFonts w:ascii="Angsana New" w:hAnsi="Angsana New"/>
          <w:b/>
          <w:bCs/>
          <w:sz w:val="32"/>
          <w:szCs w:val="32"/>
        </w:rPr>
        <w:t>31</w:t>
      </w:r>
      <w:r w:rsidR="00D63D18" w:rsidRPr="00267CF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76A1E" w:rsidRPr="00267CF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E49DE" w:rsidRPr="00267CF8">
        <w:rPr>
          <w:rFonts w:ascii="Angsana New" w:hAnsi="Angsana New"/>
          <w:b/>
          <w:bCs/>
          <w:sz w:val="32"/>
          <w:szCs w:val="32"/>
        </w:rPr>
        <w:t>25</w:t>
      </w:r>
      <w:r w:rsidR="003710C3" w:rsidRPr="00267CF8">
        <w:rPr>
          <w:rFonts w:ascii="Angsana New" w:hAnsi="Angsana New"/>
          <w:b/>
          <w:bCs/>
          <w:sz w:val="32"/>
          <w:szCs w:val="32"/>
        </w:rPr>
        <w:t>6</w:t>
      </w:r>
      <w:r w:rsidR="00C153BE" w:rsidRPr="00267CF8">
        <w:rPr>
          <w:rFonts w:ascii="Angsana New" w:hAnsi="Angsana New"/>
          <w:b/>
          <w:bCs/>
          <w:sz w:val="32"/>
          <w:szCs w:val="32"/>
        </w:rPr>
        <w:t>3</w:t>
      </w:r>
    </w:p>
    <w:p w14:paraId="52909F0B" w14:textId="77777777" w:rsidR="00376A1E" w:rsidRPr="00267CF8" w:rsidRDefault="00376A1E" w:rsidP="00A23915">
      <w:pPr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</w:p>
    <w:p w14:paraId="1132429D" w14:textId="53166237" w:rsidR="00210A9E" w:rsidRPr="00267CF8" w:rsidRDefault="00C53396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ข้อมูลทั่วไป</w:t>
      </w:r>
    </w:p>
    <w:p w14:paraId="50323DCD" w14:textId="77777777" w:rsidR="001A4AF4" w:rsidRPr="00267CF8" w:rsidRDefault="001A4AF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BF748BE" w14:textId="03A2CA92" w:rsidR="00146E89" w:rsidRPr="00267CF8" w:rsidRDefault="00A142F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360"/>
        <w:jc w:val="thaiDistribute"/>
        <w:rPr>
          <w:rFonts w:ascii="Angsana New" w:hAnsi="Angsana New"/>
          <w:spacing w:val="6"/>
          <w:sz w:val="32"/>
          <w:szCs w:val="32"/>
        </w:rPr>
      </w:pPr>
      <w:bookmarkStart w:id="0" w:name="_Hlk482306634"/>
      <w:r w:rsidRPr="00267CF8">
        <w:rPr>
          <w:rFonts w:ascii="Angsana New" w:hAnsi="Angsana New"/>
          <w:spacing w:val="6"/>
          <w:sz w:val="32"/>
          <w:szCs w:val="32"/>
        </w:rPr>
        <w:t>1</w:t>
      </w:r>
      <w:r w:rsidR="00146E89" w:rsidRPr="00267CF8">
        <w:rPr>
          <w:rFonts w:ascii="Angsana New" w:hAnsi="Angsana New"/>
          <w:spacing w:val="6"/>
          <w:sz w:val="32"/>
          <w:szCs w:val="32"/>
          <w:cs/>
        </w:rPr>
        <w:t>.</w:t>
      </w:r>
      <w:r w:rsidRPr="00267CF8">
        <w:rPr>
          <w:rFonts w:ascii="Angsana New" w:hAnsi="Angsana New"/>
          <w:spacing w:val="6"/>
          <w:sz w:val="32"/>
          <w:szCs w:val="32"/>
        </w:rPr>
        <w:t>1</w:t>
      </w:r>
      <w:r w:rsidR="00B0079C" w:rsidRPr="00267CF8">
        <w:rPr>
          <w:rFonts w:ascii="Angsana New" w:hAnsi="Angsana New"/>
          <w:spacing w:val="6"/>
          <w:sz w:val="32"/>
          <w:szCs w:val="32"/>
        </w:rPr>
        <w:tab/>
      </w:r>
      <w:r w:rsidR="00146E89" w:rsidRPr="00267CF8">
        <w:rPr>
          <w:rFonts w:ascii="Angsana New" w:hAnsi="Angsana New"/>
          <w:spacing w:val="6"/>
          <w:sz w:val="32"/>
          <w:szCs w:val="32"/>
          <w:cs/>
        </w:rPr>
        <w:t>ข้อมูลบริษัท</w:t>
      </w:r>
    </w:p>
    <w:p w14:paraId="7865E805" w14:textId="77777777" w:rsidR="00146E89" w:rsidRPr="00267CF8" w:rsidRDefault="00146E8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pacing w:val="6"/>
          <w:sz w:val="16"/>
          <w:szCs w:val="16"/>
          <w:cs/>
        </w:rPr>
      </w:pPr>
    </w:p>
    <w:p w14:paraId="7F5F3026" w14:textId="117F5C7E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(“บริษัท”) </w:t>
      </w:r>
      <w:r w:rsidR="004B6BBB" w:rsidRPr="00267CF8">
        <w:rPr>
          <w:rFonts w:ascii="Angsana New" w:hAnsi="Angsana New"/>
          <w:sz w:val="32"/>
          <w:szCs w:val="32"/>
          <w:cs/>
        </w:rPr>
        <w:t>จดทะเบียนก่อตั้ง</w:t>
      </w:r>
      <w:r w:rsidR="000632E4" w:rsidRPr="00267CF8">
        <w:rPr>
          <w:rFonts w:ascii="Angsana New" w:hAnsi="Angsana New"/>
          <w:sz w:val="32"/>
          <w:szCs w:val="32"/>
          <w:cs/>
        </w:rPr>
        <w:t>ในประเทศไทย</w:t>
      </w:r>
      <w:r w:rsidR="004B6BBB" w:rsidRPr="00267CF8">
        <w:rPr>
          <w:rFonts w:ascii="Angsana New" w:hAnsi="Angsana New"/>
          <w:sz w:val="32"/>
          <w:szCs w:val="32"/>
          <w:cs/>
        </w:rPr>
        <w:t xml:space="preserve">เริ่มแรก </w:t>
      </w:r>
      <w:r w:rsidR="004B6BBB" w:rsidRPr="00267CF8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142F8" w:rsidRPr="00267CF8">
        <w:rPr>
          <w:rFonts w:ascii="Angsana New" w:hAnsi="Angsana New"/>
          <w:spacing w:val="-8"/>
          <w:sz w:val="32"/>
          <w:szCs w:val="32"/>
        </w:rPr>
        <w:t>14</w:t>
      </w:r>
      <w:r w:rsidR="004B6BBB" w:rsidRPr="00267CF8">
        <w:rPr>
          <w:rFonts w:ascii="Angsana New" w:hAnsi="Angsana New"/>
          <w:spacing w:val="-8"/>
          <w:sz w:val="32"/>
          <w:szCs w:val="32"/>
          <w:cs/>
        </w:rPr>
        <w:t xml:space="preserve"> กันย</w:t>
      </w:r>
      <w:r w:rsidR="000632E4" w:rsidRPr="00267CF8">
        <w:rPr>
          <w:rFonts w:ascii="Angsana New" w:hAnsi="Angsana New"/>
          <w:spacing w:val="-8"/>
          <w:sz w:val="32"/>
          <w:szCs w:val="32"/>
          <w:cs/>
        </w:rPr>
        <w:t>า</w:t>
      </w:r>
      <w:r w:rsidR="004B6BBB" w:rsidRPr="00267CF8">
        <w:rPr>
          <w:rFonts w:ascii="Angsana New" w:hAnsi="Angsana New"/>
          <w:spacing w:val="-8"/>
          <w:sz w:val="32"/>
          <w:szCs w:val="32"/>
          <w:cs/>
        </w:rPr>
        <w:t xml:space="preserve">ยน </w:t>
      </w:r>
      <w:r w:rsidR="00A142F8" w:rsidRPr="00267CF8">
        <w:rPr>
          <w:rFonts w:ascii="Angsana New" w:hAnsi="Angsana New"/>
          <w:spacing w:val="-8"/>
          <w:sz w:val="32"/>
          <w:szCs w:val="32"/>
        </w:rPr>
        <w:t>2505</w:t>
      </w:r>
      <w:r w:rsidR="004B6BBB" w:rsidRPr="00267CF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632E4" w:rsidRPr="00267CF8">
        <w:rPr>
          <w:rFonts w:ascii="Angsana New" w:hAnsi="Angsana New"/>
          <w:spacing w:val="-8"/>
          <w:sz w:val="32"/>
          <w:szCs w:val="32"/>
          <w:cs/>
        </w:rPr>
        <w:t>หุ้นของบริษัทได้รับการจดทะเบียนซื้อขายในตลาดหลักทรัพย์แห่งประเทศ</w:t>
      </w:r>
      <w:r w:rsidR="000632E4" w:rsidRPr="00267CF8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142F8" w:rsidRPr="00267CF8">
        <w:rPr>
          <w:rFonts w:ascii="Angsana New" w:hAnsi="Angsana New"/>
          <w:sz w:val="32"/>
          <w:szCs w:val="32"/>
        </w:rPr>
        <w:t>28</w:t>
      </w:r>
      <w:r w:rsidR="000632E4" w:rsidRPr="00267CF8">
        <w:rPr>
          <w:rFonts w:ascii="Angsana New" w:hAnsi="Angsana New"/>
          <w:sz w:val="32"/>
          <w:szCs w:val="32"/>
          <w:cs/>
        </w:rPr>
        <w:t xml:space="preserve"> มีนาคม </w:t>
      </w:r>
      <w:r w:rsidR="00C62546" w:rsidRPr="00267CF8">
        <w:rPr>
          <w:rFonts w:ascii="Angsana New" w:hAnsi="Angsana New"/>
          <w:sz w:val="32"/>
          <w:szCs w:val="32"/>
        </w:rPr>
        <w:t>2534</w:t>
      </w:r>
      <w:r w:rsidR="000632E4" w:rsidRPr="00267CF8">
        <w:rPr>
          <w:rFonts w:ascii="Angsana New" w:hAnsi="Angsana New"/>
          <w:sz w:val="32"/>
          <w:szCs w:val="32"/>
          <w:cs/>
        </w:rPr>
        <w:t xml:space="preserve"> และ</w:t>
      </w:r>
      <w:r w:rsidR="002301F4" w:rsidRPr="00267CF8">
        <w:rPr>
          <w:rFonts w:ascii="Angsana New" w:hAnsi="Angsana New"/>
          <w:sz w:val="32"/>
          <w:szCs w:val="32"/>
          <w:cs/>
        </w:rPr>
        <w:t>ได้</w:t>
      </w:r>
      <w:r w:rsidR="000632E4" w:rsidRPr="00267CF8">
        <w:rPr>
          <w:rFonts w:ascii="Angsana New" w:hAnsi="Angsana New"/>
          <w:sz w:val="32"/>
          <w:szCs w:val="32"/>
          <w:cs/>
        </w:rPr>
        <w:t>แปรสภาพเป็น</w:t>
      </w:r>
      <w:r w:rsidR="002301F4" w:rsidRPr="00267CF8">
        <w:rPr>
          <w:rFonts w:ascii="Angsana New" w:hAnsi="Angsana New"/>
          <w:sz w:val="32"/>
          <w:szCs w:val="32"/>
          <w:cs/>
        </w:rPr>
        <w:t xml:space="preserve">นิติบุคคลตามกฎหมายว่าด้วยบริษัทมหาชนจำกัด เมื่อวันที่ </w:t>
      </w:r>
      <w:r w:rsidR="00BA6684" w:rsidRPr="00267CF8">
        <w:rPr>
          <w:rFonts w:ascii="Angsana New" w:hAnsi="Angsana New"/>
          <w:sz w:val="32"/>
          <w:szCs w:val="32"/>
        </w:rPr>
        <w:t>5</w:t>
      </w:r>
      <w:r w:rsidR="002301F4" w:rsidRPr="00267CF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A6684" w:rsidRPr="00267CF8">
        <w:rPr>
          <w:rFonts w:ascii="Angsana New" w:hAnsi="Angsana New"/>
          <w:sz w:val="32"/>
          <w:szCs w:val="32"/>
        </w:rPr>
        <w:t>2536</w:t>
      </w:r>
      <w:r w:rsidR="002301F4" w:rsidRPr="00267CF8">
        <w:rPr>
          <w:rFonts w:ascii="Angsana New" w:hAnsi="Angsana New"/>
          <w:sz w:val="32"/>
          <w:szCs w:val="32"/>
          <w:cs/>
        </w:rPr>
        <w:t xml:space="preserve"> ทะเบียนเลขที่ </w:t>
      </w:r>
      <w:r w:rsidR="00BA6684" w:rsidRPr="00267CF8">
        <w:rPr>
          <w:rFonts w:ascii="Angsana New" w:hAnsi="Angsana New"/>
          <w:sz w:val="32"/>
          <w:szCs w:val="32"/>
        </w:rPr>
        <w:t>0107536001338</w:t>
      </w:r>
    </w:p>
    <w:p w14:paraId="7BC88E48" w14:textId="77777777" w:rsidR="005E50D3" w:rsidRPr="00267CF8" w:rsidRDefault="005E50D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p w14:paraId="639A4204" w14:textId="1CB6DB51" w:rsidR="00C75C1C" w:rsidRPr="00267CF8" w:rsidRDefault="00C75C1C" w:rsidP="00A23915">
      <w:pPr>
        <w:pStyle w:val="Default"/>
        <w:ind w:left="720"/>
        <w:jc w:val="thaiDistribute"/>
        <w:rPr>
          <w:sz w:val="32"/>
          <w:szCs w:val="32"/>
        </w:rPr>
      </w:pPr>
      <w:r w:rsidRPr="00267CF8">
        <w:rPr>
          <w:sz w:val="32"/>
          <w:szCs w:val="32"/>
          <w:cs/>
        </w:rPr>
        <w:t>บริษัทจดทะเบียนสำนั</w:t>
      </w:r>
      <w:r w:rsidR="005E50D3" w:rsidRPr="00267CF8">
        <w:rPr>
          <w:sz w:val="32"/>
          <w:szCs w:val="32"/>
          <w:cs/>
        </w:rPr>
        <w:t>กงา</w:t>
      </w:r>
      <w:r w:rsidRPr="00267CF8">
        <w:rPr>
          <w:sz w:val="32"/>
          <w:szCs w:val="32"/>
          <w:cs/>
        </w:rPr>
        <w:t>นและสำนักง</w:t>
      </w:r>
      <w:r w:rsidR="005E50D3" w:rsidRPr="00267CF8">
        <w:rPr>
          <w:sz w:val="32"/>
          <w:szCs w:val="32"/>
          <w:cs/>
        </w:rPr>
        <w:t>า</w:t>
      </w:r>
      <w:r w:rsidRPr="00267CF8">
        <w:rPr>
          <w:sz w:val="32"/>
          <w:szCs w:val="32"/>
          <w:cs/>
        </w:rPr>
        <w:t>นส</w:t>
      </w:r>
      <w:r w:rsidR="005E50D3" w:rsidRPr="00267CF8">
        <w:rPr>
          <w:sz w:val="32"/>
          <w:szCs w:val="32"/>
          <w:cs/>
        </w:rPr>
        <w:t>า</w:t>
      </w:r>
      <w:r w:rsidRPr="00267CF8">
        <w:rPr>
          <w:sz w:val="32"/>
          <w:szCs w:val="32"/>
          <w:cs/>
        </w:rPr>
        <w:t>ข</w:t>
      </w:r>
      <w:r w:rsidR="005E50D3" w:rsidRPr="00267CF8">
        <w:rPr>
          <w:sz w:val="32"/>
          <w:szCs w:val="32"/>
          <w:cs/>
        </w:rPr>
        <w:t>า</w:t>
      </w:r>
      <w:r w:rsidRPr="00267CF8">
        <w:rPr>
          <w:sz w:val="32"/>
          <w:szCs w:val="32"/>
          <w:cs/>
        </w:rPr>
        <w:t xml:space="preserve"> </w:t>
      </w:r>
      <w:bookmarkStart w:id="1" w:name="_Hlk65150476"/>
      <w:r w:rsidRPr="00267CF8">
        <w:rPr>
          <w:sz w:val="32"/>
          <w:szCs w:val="32"/>
          <w:cs/>
        </w:rPr>
        <w:t xml:space="preserve">รวมกันทั้งหมด </w:t>
      </w:r>
      <w:r w:rsidR="00A142F8" w:rsidRPr="00267CF8">
        <w:rPr>
          <w:sz w:val="32"/>
          <w:szCs w:val="32"/>
        </w:rPr>
        <w:t>3</w:t>
      </w:r>
      <w:r w:rsidRPr="00267CF8">
        <w:rPr>
          <w:sz w:val="32"/>
          <w:szCs w:val="32"/>
          <w:cs/>
        </w:rPr>
        <w:t xml:space="preserve"> แห่ง </w:t>
      </w:r>
      <w:bookmarkEnd w:id="1"/>
      <w:r w:rsidRPr="00267CF8">
        <w:rPr>
          <w:sz w:val="32"/>
          <w:szCs w:val="32"/>
          <w:cs/>
        </w:rPr>
        <w:t xml:space="preserve">ดังนี้ </w:t>
      </w:r>
    </w:p>
    <w:p w14:paraId="525D26B7" w14:textId="345BC794" w:rsidR="00C75C1C" w:rsidRPr="00267CF8" w:rsidRDefault="00C75C1C" w:rsidP="00A23915">
      <w:pPr>
        <w:pStyle w:val="Default"/>
        <w:ind w:left="990" w:hanging="270"/>
        <w:jc w:val="thaiDistribute"/>
        <w:rPr>
          <w:spacing w:val="-8"/>
          <w:sz w:val="32"/>
          <w:szCs w:val="32"/>
        </w:rPr>
      </w:pPr>
      <w:r w:rsidRPr="00267CF8">
        <w:rPr>
          <w:spacing w:val="-8"/>
          <w:sz w:val="32"/>
          <w:szCs w:val="32"/>
        </w:rPr>
        <w:t>1</w:t>
      </w:r>
      <w:r w:rsidRPr="00267CF8">
        <w:rPr>
          <w:spacing w:val="-8"/>
          <w:sz w:val="32"/>
          <w:szCs w:val="32"/>
          <w:cs/>
        </w:rPr>
        <w:t>)</w:t>
      </w:r>
      <w:r w:rsidR="005E50D3" w:rsidRPr="00267CF8">
        <w:rPr>
          <w:spacing w:val="-8"/>
          <w:sz w:val="32"/>
          <w:szCs w:val="32"/>
        </w:rPr>
        <w:tab/>
      </w:r>
      <w:bookmarkStart w:id="2" w:name="_Hlk65149882"/>
      <w:r w:rsidRPr="00267CF8">
        <w:rPr>
          <w:spacing w:val="-8"/>
          <w:sz w:val="32"/>
          <w:szCs w:val="32"/>
          <w:cs/>
        </w:rPr>
        <w:t>สำนักง</w:t>
      </w:r>
      <w:r w:rsidR="005E50D3" w:rsidRPr="00267CF8">
        <w:rPr>
          <w:spacing w:val="-8"/>
          <w:sz w:val="32"/>
          <w:szCs w:val="32"/>
          <w:cs/>
        </w:rPr>
        <w:t>า</w:t>
      </w:r>
      <w:r w:rsidRPr="00267CF8">
        <w:rPr>
          <w:spacing w:val="-8"/>
          <w:sz w:val="32"/>
          <w:szCs w:val="32"/>
          <w:cs/>
        </w:rPr>
        <w:t>นใหญ่</w:t>
      </w:r>
      <w:r w:rsidR="005E50D3" w:rsidRPr="00267CF8">
        <w:rPr>
          <w:spacing w:val="-8"/>
          <w:sz w:val="32"/>
          <w:szCs w:val="32"/>
          <w:cs/>
        </w:rPr>
        <w:t xml:space="preserve">: </w:t>
      </w:r>
      <w:r w:rsidRPr="00267CF8">
        <w:rPr>
          <w:spacing w:val="-8"/>
          <w:sz w:val="32"/>
          <w:szCs w:val="32"/>
          <w:cs/>
        </w:rPr>
        <w:t>ตั้งอยู่ที่</w:t>
      </w:r>
      <w:r w:rsidR="007276C7" w:rsidRPr="00267CF8">
        <w:rPr>
          <w:rFonts w:hint="cs"/>
          <w:spacing w:val="-8"/>
          <w:sz w:val="32"/>
          <w:szCs w:val="32"/>
          <w:cs/>
        </w:rPr>
        <w:t xml:space="preserve"> เลขที่</w:t>
      </w:r>
      <w:r w:rsidRPr="00267CF8">
        <w:rPr>
          <w:spacing w:val="-8"/>
          <w:sz w:val="32"/>
          <w:szCs w:val="32"/>
          <w:cs/>
        </w:rPr>
        <w:t xml:space="preserve"> </w:t>
      </w:r>
      <w:bookmarkStart w:id="3" w:name="_Hlk65149916"/>
      <w:r w:rsidR="005E50D3" w:rsidRPr="00267CF8">
        <w:rPr>
          <w:spacing w:val="-8"/>
          <w:sz w:val="32"/>
          <w:szCs w:val="32"/>
          <w:lang w:val="en-GB"/>
        </w:rPr>
        <w:t>44</w:t>
      </w:r>
      <w:r w:rsidR="005E50D3" w:rsidRPr="00267CF8">
        <w:rPr>
          <w:spacing w:val="-8"/>
          <w:sz w:val="32"/>
          <w:szCs w:val="32"/>
          <w:cs/>
        </w:rPr>
        <w:t>/</w:t>
      </w:r>
      <w:r w:rsidR="005E50D3" w:rsidRPr="00267CF8">
        <w:rPr>
          <w:spacing w:val="-8"/>
          <w:sz w:val="32"/>
          <w:szCs w:val="32"/>
          <w:lang w:val="en-GB"/>
        </w:rPr>
        <w:t>2</w:t>
      </w:r>
      <w:r w:rsidR="005E50D3" w:rsidRPr="00267CF8">
        <w:rPr>
          <w:spacing w:val="-8"/>
          <w:sz w:val="32"/>
          <w:szCs w:val="32"/>
          <w:cs/>
        </w:rPr>
        <w:t xml:space="preserve"> หมู่ </w:t>
      </w:r>
      <w:r w:rsidR="005E50D3" w:rsidRPr="00267CF8">
        <w:rPr>
          <w:spacing w:val="-8"/>
          <w:sz w:val="32"/>
          <w:szCs w:val="32"/>
          <w:lang w:val="en-GB"/>
        </w:rPr>
        <w:t>2</w:t>
      </w:r>
      <w:r w:rsidR="005E50D3" w:rsidRPr="00267CF8">
        <w:rPr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="005E50D3" w:rsidRPr="00267CF8">
        <w:rPr>
          <w:spacing w:val="-8"/>
          <w:sz w:val="32"/>
          <w:szCs w:val="32"/>
          <w:cs/>
          <w:lang w:val="en-GB"/>
        </w:rPr>
        <w:t>จังหวัด</w:t>
      </w:r>
      <w:r w:rsidR="005E50D3" w:rsidRPr="00267CF8">
        <w:rPr>
          <w:spacing w:val="-8"/>
          <w:sz w:val="32"/>
          <w:szCs w:val="32"/>
          <w:cs/>
        </w:rPr>
        <w:t>ปทุมธานี</w:t>
      </w:r>
      <w:bookmarkEnd w:id="2"/>
      <w:bookmarkEnd w:id="3"/>
    </w:p>
    <w:p w14:paraId="0FB8E4E5" w14:textId="65B30C50" w:rsidR="00C75C1C" w:rsidRPr="00267CF8" w:rsidRDefault="00C75C1C" w:rsidP="00A23915">
      <w:pPr>
        <w:pStyle w:val="Default"/>
        <w:ind w:left="990" w:hanging="270"/>
        <w:jc w:val="thaiDistribute"/>
        <w:rPr>
          <w:spacing w:val="-8"/>
          <w:sz w:val="32"/>
          <w:szCs w:val="32"/>
        </w:rPr>
      </w:pPr>
      <w:r w:rsidRPr="00267CF8">
        <w:rPr>
          <w:spacing w:val="-8"/>
          <w:sz w:val="32"/>
          <w:szCs w:val="32"/>
        </w:rPr>
        <w:t>2</w:t>
      </w:r>
      <w:r w:rsidRPr="00267CF8">
        <w:rPr>
          <w:spacing w:val="-8"/>
          <w:sz w:val="32"/>
          <w:szCs w:val="32"/>
          <w:cs/>
        </w:rPr>
        <w:t>)</w:t>
      </w:r>
      <w:r w:rsidR="005E50D3" w:rsidRPr="00267CF8">
        <w:rPr>
          <w:spacing w:val="-8"/>
          <w:sz w:val="32"/>
          <w:szCs w:val="32"/>
        </w:rPr>
        <w:tab/>
      </w:r>
      <w:r w:rsidRPr="00267CF8">
        <w:rPr>
          <w:spacing w:val="-8"/>
          <w:sz w:val="32"/>
          <w:szCs w:val="32"/>
          <w:cs/>
        </w:rPr>
        <w:t>สำนักง</w:t>
      </w:r>
      <w:r w:rsidR="005E50D3" w:rsidRPr="00267CF8">
        <w:rPr>
          <w:spacing w:val="-8"/>
          <w:sz w:val="32"/>
          <w:szCs w:val="32"/>
          <w:cs/>
        </w:rPr>
        <w:t>า</w:t>
      </w:r>
      <w:r w:rsidRPr="00267CF8">
        <w:rPr>
          <w:spacing w:val="-8"/>
          <w:sz w:val="32"/>
          <w:szCs w:val="32"/>
          <w:cs/>
        </w:rPr>
        <w:t>น</w:t>
      </w:r>
      <w:r w:rsidR="005E50D3" w:rsidRPr="00267CF8">
        <w:rPr>
          <w:spacing w:val="-8"/>
          <w:sz w:val="32"/>
          <w:szCs w:val="32"/>
          <w:cs/>
        </w:rPr>
        <w:t>สาขา</w:t>
      </w:r>
      <w:r w:rsidRPr="00267CF8">
        <w:rPr>
          <w:spacing w:val="-8"/>
          <w:sz w:val="32"/>
          <w:szCs w:val="32"/>
          <w:cs/>
        </w:rPr>
        <w:t xml:space="preserve"> (</w:t>
      </w:r>
      <w:r w:rsidRPr="00267CF8">
        <w:rPr>
          <w:spacing w:val="-8"/>
          <w:sz w:val="32"/>
          <w:szCs w:val="32"/>
        </w:rPr>
        <w:t>1</w:t>
      </w:r>
      <w:r w:rsidRPr="00267CF8">
        <w:rPr>
          <w:spacing w:val="-8"/>
          <w:sz w:val="32"/>
          <w:szCs w:val="32"/>
          <w:cs/>
        </w:rPr>
        <w:t>)</w:t>
      </w:r>
      <w:r w:rsidR="005E50D3" w:rsidRPr="00267CF8">
        <w:rPr>
          <w:spacing w:val="-8"/>
          <w:sz w:val="32"/>
          <w:szCs w:val="32"/>
          <w:cs/>
        </w:rPr>
        <w:t xml:space="preserve">: </w:t>
      </w:r>
      <w:r w:rsidRPr="00267CF8">
        <w:rPr>
          <w:spacing w:val="-8"/>
          <w:sz w:val="32"/>
          <w:szCs w:val="32"/>
          <w:cs/>
        </w:rPr>
        <w:t xml:space="preserve">ตั้งอยู่ที่ </w:t>
      </w:r>
      <w:bookmarkStart w:id="4" w:name="_Hlk65149926"/>
      <w:r w:rsidRPr="00267CF8">
        <w:rPr>
          <w:spacing w:val="-8"/>
          <w:sz w:val="32"/>
          <w:szCs w:val="32"/>
          <w:cs/>
        </w:rPr>
        <w:t xml:space="preserve">เลขที่ </w:t>
      </w:r>
      <w:r w:rsidR="00A142F8" w:rsidRPr="00267CF8">
        <w:rPr>
          <w:spacing w:val="-8"/>
          <w:sz w:val="32"/>
          <w:szCs w:val="32"/>
        </w:rPr>
        <w:t>99</w:t>
      </w:r>
      <w:r w:rsidRPr="00267CF8">
        <w:rPr>
          <w:spacing w:val="-8"/>
          <w:sz w:val="32"/>
          <w:szCs w:val="32"/>
        </w:rPr>
        <w:t>,</w:t>
      </w:r>
      <w:r w:rsidR="005E50D3" w:rsidRPr="00267CF8">
        <w:rPr>
          <w:spacing w:val="-8"/>
          <w:sz w:val="32"/>
          <w:szCs w:val="32"/>
          <w:cs/>
        </w:rPr>
        <w:t xml:space="preserve"> </w:t>
      </w:r>
      <w:r w:rsidR="00A142F8" w:rsidRPr="00267CF8">
        <w:rPr>
          <w:spacing w:val="-8"/>
          <w:sz w:val="32"/>
          <w:szCs w:val="32"/>
        </w:rPr>
        <w:t>99</w:t>
      </w:r>
      <w:r w:rsidRPr="00267CF8">
        <w:rPr>
          <w:spacing w:val="-8"/>
          <w:sz w:val="32"/>
          <w:szCs w:val="32"/>
          <w:cs/>
        </w:rPr>
        <w:t>/</w:t>
      </w:r>
      <w:r w:rsidR="00A142F8" w:rsidRPr="00267CF8">
        <w:rPr>
          <w:spacing w:val="-8"/>
          <w:sz w:val="32"/>
          <w:szCs w:val="32"/>
        </w:rPr>
        <w:t>1</w:t>
      </w:r>
      <w:r w:rsidRPr="00267CF8">
        <w:rPr>
          <w:spacing w:val="-8"/>
          <w:sz w:val="32"/>
          <w:szCs w:val="32"/>
          <w:cs/>
        </w:rPr>
        <w:t>-</w:t>
      </w:r>
      <w:r w:rsidR="00A142F8" w:rsidRPr="00267CF8">
        <w:rPr>
          <w:spacing w:val="-8"/>
          <w:sz w:val="32"/>
          <w:szCs w:val="32"/>
        </w:rPr>
        <w:t>5</w:t>
      </w:r>
      <w:r w:rsidRPr="00267CF8">
        <w:rPr>
          <w:spacing w:val="-8"/>
          <w:sz w:val="32"/>
          <w:szCs w:val="32"/>
          <w:cs/>
        </w:rPr>
        <w:t xml:space="preserve"> หมู่ที่ </w:t>
      </w:r>
      <w:r w:rsidR="00A142F8" w:rsidRPr="00267CF8">
        <w:rPr>
          <w:spacing w:val="-8"/>
          <w:sz w:val="32"/>
          <w:szCs w:val="32"/>
        </w:rPr>
        <w:t>4</w:t>
      </w:r>
      <w:r w:rsidRPr="00267CF8">
        <w:rPr>
          <w:spacing w:val="-8"/>
          <w:sz w:val="32"/>
          <w:szCs w:val="32"/>
          <w:cs/>
        </w:rPr>
        <w:t xml:space="preserve"> ตำบลเชียงร</w:t>
      </w:r>
      <w:r w:rsidR="005E50D3" w:rsidRPr="00267CF8">
        <w:rPr>
          <w:spacing w:val="-8"/>
          <w:sz w:val="32"/>
          <w:szCs w:val="32"/>
          <w:cs/>
        </w:rPr>
        <w:t>า</w:t>
      </w:r>
      <w:r w:rsidRPr="00267CF8">
        <w:rPr>
          <w:spacing w:val="-8"/>
          <w:sz w:val="32"/>
          <w:szCs w:val="32"/>
          <w:cs/>
        </w:rPr>
        <w:t>กน้อย อำเภอส</w:t>
      </w:r>
      <w:r w:rsidR="005E50D3" w:rsidRPr="00267CF8">
        <w:rPr>
          <w:spacing w:val="-8"/>
          <w:sz w:val="32"/>
          <w:szCs w:val="32"/>
          <w:cs/>
        </w:rPr>
        <w:t>า</w:t>
      </w:r>
      <w:r w:rsidRPr="00267CF8">
        <w:rPr>
          <w:spacing w:val="-8"/>
          <w:sz w:val="32"/>
          <w:szCs w:val="32"/>
          <w:cs/>
        </w:rPr>
        <w:t>มโคก จังหวัดปทุมธ</w:t>
      </w:r>
      <w:r w:rsidR="005E50D3" w:rsidRPr="00267CF8">
        <w:rPr>
          <w:spacing w:val="-8"/>
          <w:sz w:val="32"/>
          <w:szCs w:val="32"/>
          <w:cs/>
        </w:rPr>
        <w:t>า</w:t>
      </w:r>
      <w:r w:rsidRPr="00267CF8">
        <w:rPr>
          <w:spacing w:val="-8"/>
          <w:sz w:val="32"/>
          <w:szCs w:val="32"/>
          <w:cs/>
        </w:rPr>
        <w:t>นี</w:t>
      </w:r>
      <w:bookmarkEnd w:id="4"/>
    </w:p>
    <w:p w14:paraId="78F63B8C" w14:textId="626ABA44" w:rsidR="00C53396" w:rsidRPr="00267CF8" w:rsidRDefault="00C75C1C" w:rsidP="00A23915">
      <w:pPr>
        <w:pStyle w:val="Default"/>
        <w:ind w:left="990" w:hanging="270"/>
        <w:jc w:val="thaiDistribute"/>
        <w:rPr>
          <w:sz w:val="32"/>
          <w:szCs w:val="32"/>
        </w:rPr>
      </w:pPr>
      <w:r w:rsidRPr="00267CF8">
        <w:rPr>
          <w:sz w:val="32"/>
          <w:szCs w:val="32"/>
        </w:rPr>
        <w:t>3</w:t>
      </w:r>
      <w:r w:rsidRPr="00267CF8">
        <w:rPr>
          <w:sz w:val="32"/>
          <w:szCs w:val="32"/>
          <w:cs/>
        </w:rPr>
        <w:t>)</w:t>
      </w:r>
      <w:r w:rsidR="005E50D3" w:rsidRPr="00267CF8">
        <w:rPr>
          <w:sz w:val="32"/>
          <w:szCs w:val="32"/>
        </w:rPr>
        <w:tab/>
      </w:r>
      <w:r w:rsidR="005E50D3" w:rsidRPr="00267CF8">
        <w:rPr>
          <w:sz w:val="32"/>
          <w:szCs w:val="32"/>
          <w:cs/>
        </w:rPr>
        <w:t>สำนักงานสาขา</w:t>
      </w:r>
      <w:r w:rsidRPr="00267CF8">
        <w:rPr>
          <w:sz w:val="32"/>
          <w:szCs w:val="32"/>
          <w:cs/>
        </w:rPr>
        <w:t xml:space="preserve"> (</w:t>
      </w:r>
      <w:r w:rsidRPr="00267CF8">
        <w:rPr>
          <w:sz w:val="32"/>
          <w:szCs w:val="32"/>
        </w:rPr>
        <w:t>2</w:t>
      </w:r>
      <w:r w:rsidRPr="00267CF8">
        <w:rPr>
          <w:sz w:val="32"/>
          <w:szCs w:val="32"/>
          <w:cs/>
        </w:rPr>
        <w:t>)</w:t>
      </w:r>
      <w:r w:rsidR="005E50D3" w:rsidRPr="00267CF8">
        <w:rPr>
          <w:sz w:val="32"/>
          <w:szCs w:val="32"/>
          <w:cs/>
        </w:rPr>
        <w:t xml:space="preserve">: </w:t>
      </w:r>
      <w:r w:rsidRPr="00267CF8">
        <w:rPr>
          <w:sz w:val="32"/>
          <w:szCs w:val="32"/>
          <w:cs/>
        </w:rPr>
        <w:t xml:space="preserve">ตั้งอยู่เลขที่ </w:t>
      </w:r>
      <w:bookmarkStart w:id="5" w:name="_Hlk65150260"/>
      <w:r w:rsidR="00A142F8" w:rsidRPr="00267CF8">
        <w:rPr>
          <w:sz w:val="32"/>
          <w:szCs w:val="32"/>
        </w:rPr>
        <w:t>99</w:t>
      </w:r>
      <w:r w:rsidRPr="00267CF8">
        <w:rPr>
          <w:sz w:val="32"/>
          <w:szCs w:val="32"/>
          <w:cs/>
        </w:rPr>
        <w:t>/</w:t>
      </w:r>
      <w:r w:rsidR="00A142F8" w:rsidRPr="00267CF8">
        <w:rPr>
          <w:sz w:val="32"/>
          <w:szCs w:val="32"/>
        </w:rPr>
        <w:t>9</w:t>
      </w:r>
      <w:r w:rsidRPr="00267CF8">
        <w:rPr>
          <w:sz w:val="32"/>
          <w:szCs w:val="32"/>
          <w:cs/>
        </w:rPr>
        <w:t xml:space="preserve"> หมู่ที่ </w:t>
      </w:r>
      <w:r w:rsidR="00A142F8" w:rsidRPr="00267CF8">
        <w:rPr>
          <w:sz w:val="32"/>
          <w:szCs w:val="32"/>
        </w:rPr>
        <w:t>1</w:t>
      </w:r>
      <w:r w:rsidRPr="00267CF8">
        <w:rPr>
          <w:sz w:val="32"/>
          <w:szCs w:val="32"/>
          <w:cs/>
        </w:rPr>
        <w:t xml:space="preserve"> ตำบลบ้</w:t>
      </w:r>
      <w:r w:rsidR="005E50D3" w:rsidRPr="00267CF8">
        <w:rPr>
          <w:sz w:val="32"/>
          <w:szCs w:val="32"/>
          <w:cs/>
        </w:rPr>
        <w:t>า</w:t>
      </w:r>
      <w:r w:rsidRPr="00267CF8">
        <w:rPr>
          <w:sz w:val="32"/>
          <w:szCs w:val="32"/>
          <w:cs/>
        </w:rPr>
        <w:t>นแลง อำเภอเมืองระยอง จังหวัดระยอง</w:t>
      </w:r>
      <w:bookmarkEnd w:id="5"/>
    </w:p>
    <w:p w14:paraId="06B3FFAD" w14:textId="77777777" w:rsidR="005E50D3" w:rsidRPr="00267CF8" w:rsidRDefault="005E50D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cs/>
        </w:rPr>
      </w:pPr>
    </w:p>
    <w:p w14:paraId="2D0E104E" w14:textId="68F2B784" w:rsidR="00C53396" w:rsidRPr="00267CF8" w:rsidRDefault="00C53396" w:rsidP="00A23915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ลักษณะการดำเนินธุรกิจ</w:t>
      </w:r>
    </w:p>
    <w:bookmarkEnd w:id="0"/>
    <w:p w14:paraId="01C72E60" w14:textId="77777777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</w:rPr>
      </w:pPr>
    </w:p>
    <w:p w14:paraId="10FB6CC7" w14:textId="6BC8D91B" w:rsidR="008F05A1" w:rsidRPr="00267CF8" w:rsidRDefault="00C53396" w:rsidP="00A23915">
      <w:pPr>
        <w:pStyle w:val="Default"/>
        <w:ind w:left="720"/>
        <w:jc w:val="thaiDistribute"/>
        <w:rPr>
          <w:sz w:val="32"/>
          <w:szCs w:val="32"/>
        </w:rPr>
      </w:pPr>
      <w:r w:rsidRPr="00267CF8">
        <w:rPr>
          <w:sz w:val="32"/>
          <w:szCs w:val="32"/>
          <w:cs/>
        </w:rPr>
        <w:t>บริษัทและบริษัทย่อย (“กลุ่มบริษัท”) ดำเนินธุรกิจหลัก</w:t>
      </w:r>
      <w:r w:rsidR="008F05A1" w:rsidRPr="00267CF8">
        <w:rPr>
          <w:sz w:val="32"/>
          <w:szCs w:val="32"/>
          <w:cs/>
        </w:rPr>
        <w:t xml:space="preserve"> ได้แก่</w:t>
      </w:r>
    </w:p>
    <w:p w14:paraId="0E083752" w14:textId="515DCBD6" w:rsidR="00D00313" w:rsidRPr="00267CF8" w:rsidRDefault="00C53396" w:rsidP="00A239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ผลิตและจำหน่าย</w:t>
      </w:r>
      <w:r w:rsidR="0029018E" w:rsidRPr="00267CF8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Pr="00267CF8">
        <w:rPr>
          <w:rFonts w:ascii="Angsana New" w:hAnsi="Angsana New"/>
          <w:sz w:val="32"/>
          <w:szCs w:val="32"/>
          <w:cs/>
        </w:rPr>
        <w:t xml:space="preserve">ผลิตภัณฑ์ เสาเข็มคอนกรีตอัดแรง </w:t>
      </w:r>
      <w:r w:rsidR="0029018E" w:rsidRPr="00267CF8">
        <w:rPr>
          <w:rFonts w:ascii="Angsana New" w:hAnsi="Angsana New"/>
          <w:sz w:val="32"/>
          <w:szCs w:val="32"/>
          <w:cs/>
        </w:rPr>
        <w:t>ผลิตภัณฑ์ชิ้นส่วนคอนกรีต</w:t>
      </w:r>
      <w:r w:rsidR="0029018E" w:rsidRPr="00267CF8">
        <w:rPr>
          <w:rFonts w:ascii="Angsana New" w:hAnsi="Angsana New"/>
          <w:spacing w:val="-2"/>
          <w:sz w:val="32"/>
          <w:szCs w:val="32"/>
          <w:cs/>
        </w:rPr>
        <w:t xml:space="preserve">สำเร็จรูป </w:t>
      </w:r>
      <w:bookmarkStart w:id="6" w:name="_Hlk65164144"/>
      <w:r w:rsidR="0029018E" w:rsidRPr="00267CF8">
        <w:rPr>
          <w:rFonts w:ascii="Angsana New" w:hAnsi="Angsana New"/>
          <w:spacing w:val="-2"/>
          <w:sz w:val="32"/>
          <w:szCs w:val="32"/>
          <w:cs/>
        </w:rPr>
        <w:t xml:space="preserve">ผลิตภัณฑ์คอนกรีตเสริมใยแก้ว ผลิตภัณฑ์ซีเมนต์พิเศษ </w:t>
      </w:r>
      <w:r w:rsidR="008F05A1" w:rsidRPr="00267CF8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267CF8">
        <w:rPr>
          <w:rFonts w:ascii="Angsana New" w:hAnsi="Angsana New"/>
          <w:spacing w:val="-2"/>
          <w:sz w:val="32"/>
          <w:szCs w:val="32"/>
          <w:cs/>
        </w:rPr>
        <w:t>พื้น</w:t>
      </w:r>
      <w:r w:rsidR="0029018E" w:rsidRPr="00267CF8">
        <w:rPr>
          <w:rFonts w:ascii="Angsana New" w:hAnsi="Angsana New"/>
          <w:spacing w:val="-2"/>
          <w:sz w:val="32"/>
          <w:szCs w:val="32"/>
          <w:cs/>
        </w:rPr>
        <w:t>คอนกรีตอัดแรงในที่</w:t>
      </w:r>
      <w:r w:rsidR="0029018E" w:rsidRPr="00267CF8">
        <w:rPr>
          <w:rFonts w:ascii="Angsana New" w:hAnsi="Angsana New"/>
          <w:sz w:val="32"/>
          <w:szCs w:val="32"/>
          <w:cs/>
        </w:rPr>
        <w:t>ชนิดไร้คาน</w:t>
      </w:r>
    </w:p>
    <w:p w14:paraId="2EC01F01" w14:textId="3C8E6855" w:rsidR="008C0C68" w:rsidRPr="00267CF8" w:rsidRDefault="008C0C68" w:rsidP="00A239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270"/>
        <w:jc w:val="thaiDistribute"/>
        <w:rPr>
          <w:rFonts w:ascii="Angsana New" w:hAnsi="Angsana New"/>
          <w:sz w:val="32"/>
          <w:szCs w:val="32"/>
        </w:rPr>
      </w:pPr>
      <w:bookmarkStart w:id="7" w:name="_Hlk65152152"/>
      <w:bookmarkEnd w:id="6"/>
      <w:r w:rsidRPr="00267CF8">
        <w:rPr>
          <w:rFonts w:ascii="Angsana New" w:hAnsi="Angsana New"/>
          <w:sz w:val="32"/>
          <w:szCs w:val="32"/>
          <w:cs/>
        </w:rPr>
        <w:t>บริการเสาเข็มเจาะ</w:t>
      </w:r>
    </w:p>
    <w:p w14:paraId="02AFDD6D" w14:textId="69A44218" w:rsidR="00D00313" w:rsidRPr="00267CF8" w:rsidRDefault="00D00313" w:rsidP="00A239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ผลิตและจำหน่าย</w:t>
      </w:r>
      <w:r w:rsidR="00C53396" w:rsidRPr="00267CF8">
        <w:rPr>
          <w:rFonts w:ascii="Angsana New" w:hAnsi="Angsana New"/>
          <w:spacing w:val="-2"/>
          <w:sz w:val="32"/>
          <w:szCs w:val="32"/>
          <w:cs/>
        </w:rPr>
        <w:t>เสาเข็มคอนกรีตอัดแรงโดยใช้แรงเหวี่ยง</w:t>
      </w:r>
      <w:r w:rsidR="00145AAD" w:rsidRPr="00267CF8">
        <w:rPr>
          <w:rFonts w:ascii="Angsana New" w:hAnsi="Angsana New"/>
          <w:spacing w:val="-2"/>
          <w:sz w:val="32"/>
          <w:szCs w:val="32"/>
          <w:cs/>
        </w:rPr>
        <w:t xml:space="preserve"> (เสาสปัน)</w:t>
      </w:r>
      <w:r w:rsidR="0029018E" w:rsidRPr="00267CF8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514AC30F" w14:textId="5A56E678" w:rsidR="00C53396" w:rsidRPr="00267CF8" w:rsidRDefault="00D00313" w:rsidP="00A239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ผลิตและจำหน่าย</w:t>
      </w:r>
      <w:r w:rsidR="0029018E" w:rsidRPr="00267CF8">
        <w:rPr>
          <w:rFonts w:ascii="Angsana New" w:hAnsi="Angsana New"/>
          <w:sz w:val="32"/>
          <w:szCs w:val="32"/>
          <w:cs/>
        </w:rPr>
        <w:t>ลวดแรงดึงสูง</w:t>
      </w:r>
      <w:r w:rsidRPr="00267CF8">
        <w:rPr>
          <w:rFonts w:ascii="Angsana New" w:hAnsi="Angsana New"/>
          <w:sz w:val="32"/>
          <w:szCs w:val="32"/>
          <w:cs/>
        </w:rPr>
        <w:t>ชั้น</w:t>
      </w:r>
      <w:r w:rsidR="0029018E" w:rsidRPr="00267CF8">
        <w:rPr>
          <w:rFonts w:ascii="Angsana New" w:hAnsi="Angsana New"/>
          <w:sz w:val="32"/>
          <w:szCs w:val="32"/>
          <w:cs/>
        </w:rPr>
        <w:t xml:space="preserve">คุณภาพพิเศษ </w:t>
      </w:r>
      <w:bookmarkStart w:id="8" w:name="_Hlk65152210"/>
      <w:r w:rsidR="0029018E" w:rsidRPr="00267CF8">
        <w:rPr>
          <w:rFonts w:ascii="Angsana New" w:hAnsi="Angsana New"/>
          <w:sz w:val="32"/>
          <w:szCs w:val="32"/>
          <w:cs/>
        </w:rPr>
        <w:t>รวมทั้ง</w:t>
      </w:r>
      <w:r w:rsidR="00C53396" w:rsidRPr="00267CF8">
        <w:rPr>
          <w:rFonts w:ascii="Angsana New" w:hAnsi="Angsana New"/>
          <w:spacing w:val="-2"/>
          <w:sz w:val="32"/>
          <w:szCs w:val="32"/>
          <w:cs/>
        </w:rPr>
        <w:t>ให้บริการงานก่อสร้างและติดตั้งผลิตภัณฑ์</w:t>
      </w:r>
      <w:r w:rsidR="00C53396" w:rsidRPr="00267CF8">
        <w:rPr>
          <w:rFonts w:ascii="Angsana New" w:hAnsi="Angsana New"/>
          <w:sz w:val="32"/>
          <w:szCs w:val="32"/>
          <w:cs/>
        </w:rPr>
        <w:t>ดังกล่าว</w:t>
      </w:r>
    </w:p>
    <w:bookmarkEnd w:id="8"/>
    <w:p w14:paraId="52D45D37" w14:textId="34399995" w:rsidR="00145AAD" w:rsidRPr="00267CF8" w:rsidRDefault="00145AAD" w:rsidP="00A239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ธุรกิจเพื่อการลงทุน</w:t>
      </w:r>
    </w:p>
    <w:bookmarkEnd w:id="7"/>
    <w:p w14:paraId="42FD2E3E" w14:textId="0ECFFA98" w:rsidR="0029018E" w:rsidRPr="00267CF8" w:rsidRDefault="0029018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5BCD5862" w14:textId="6FC48629" w:rsidR="00812C2E" w:rsidRPr="00267CF8" w:rsidRDefault="00812C2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615BB593" w14:textId="5F732B6B" w:rsidR="00812C2E" w:rsidRPr="00267CF8" w:rsidRDefault="00812C2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259B8DEE" w14:textId="77777777" w:rsidR="00812C2E" w:rsidRPr="00267CF8" w:rsidRDefault="00812C2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</w:rPr>
      </w:pPr>
    </w:p>
    <w:p w14:paraId="788E1233" w14:textId="3F10E361" w:rsidR="00C53396" w:rsidRPr="00267CF8" w:rsidRDefault="00C53396" w:rsidP="00A23915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</w:rPr>
      </w:pPr>
      <w:bookmarkStart w:id="9" w:name="_Hlk38010071"/>
      <w:r w:rsidRPr="00267CF8">
        <w:rPr>
          <w:rFonts w:ascii="Angsana New" w:hAnsi="Angsana New"/>
          <w:sz w:val="32"/>
          <w:szCs w:val="32"/>
          <w:cs/>
        </w:rPr>
        <w:lastRenderedPageBreak/>
        <w:t>เหตุการณ์</w:t>
      </w:r>
      <w:r w:rsidR="00146E89" w:rsidRPr="00267CF8">
        <w:rPr>
          <w:rFonts w:ascii="Angsana New" w:hAnsi="Angsana New"/>
          <w:sz w:val="32"/>
          <w:szCs w:val="32"/>
          <w:cs/>
        </w:rPr>
        <w:t>สำคัญที่มีผลกระทบต่อการดำเนินงานของกลุ่มบริษัทในระหว่างปี</w:t>
      </w:r>
    </w:p>
    <w:bookmarkEnd w:id="9"/>
    <w:p w14:paraId="7D5D2117" w14:textId="77777777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4"/>
          <w:szCs w:val="14"/>
        </w:rPr>
      </w:pPr>
    </w:p>
    <w:p w14:paraId="78CB6537" w14:textId="77777777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เนื่องจากการระบาดของไวรัสโคโรนา </w:t>
      </w:r>
      <w:r w:rsidRPr="00267CF8">
        <w:rPr>
          <w:rFonts w:ascii="Angsana New" w:hAnsi="Angsana New"/>
          <w:spacing w:val="-6"/>
          <w:sz w:val="32"/>
          <w:szCs w:val="32"/>
        </w:rPr>
        <w:t>2019</w:t>
      </w: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 หรือ โควิด-</w:t>
      </w:r>
      <w:r w:rsidRPr="00267CF8">
        <w:rPr>
          <w:rFonts w:ascii="Angsana New" w:hAnsi="Angsana New"/>
          <w:spacing w:val="-6"/>
          <w:sz w:val="32"/>
          <w:szCs w:val="32"/>
        </w:rPr>
        <w:t>19</w:t>
      </w: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 ซึ่งเป็นไวรัสสายพันธุ์ใหม่ในช่วงปลายปี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32"/>
          <w:szCs w:val="32"/>
          <w:cs/>
        </w:rPr>
        <w:t xml:space="preserve"> รัฐบาลไทยได้ประกาศใช้พระราชกำหนดการบริหารราชการในสถานการณ์ฉุกเฉิน พ.ศ. </w:t>
      </w:r>
      <w:r w:rsidRPr="00267CF8">
        <w:rPr>
          <w:rFonts w:ascii="Angsana New" w:hAnsi="Angsana New"/>
          <w:sz w:val="32"/>
          <w:szCs w:val="32"/>
        </w:rPr>
        <w:t>2548</w:t>
      </w:r>
      <w:r w:rsidRPr="00267CF8">
        <w:rPr>
          <w:rFonts w:ascii="Angsana New" w:hAnsi="Angsana New"/>
          <w:sz w:val="32"/>
          <w:szCs w:val="32"/>
          <w:cs/>
        </w:rPr>
        <w:t xml:space="preserve"> มีผล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บังคับใช้วันที่ </w:t>
      </w:r>
      <w:r w:rsidRPr="00267CF8">
        <w:rPr>
          <w:rFonts w:ascii="Angsana New" w:hAnsi="Angsana New"/>
          <w:spacing w:val="-4"/>
          <w:sz w:val="32"/>
          <w:szCs w:val="32"/>
        </w:rPr>
        <w:t>26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267CF8">
        <w:rPr>
          <w:rFonts w:ascii="Angsana New" w:hAnsi="Angsana New"/>
          <w:spacing w:val="-4"/>
          <w:sz w:val="32"/>
          <w:szCs w:val="32"/>
        </w:rPr>
        <w:t>2563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เพื่อควบคุมการระบาดของโควิด-</w:t>
      </w:r>
      <w:r w:rsidRPr="00267CF8">
        <w:rPr>
          <w:rFonts w:ascii="Angsana New" w:hAnsi="Angsana New"/>
          <w:spacing w:val="-4"/>
          <w:sz w:val="32"/>
          <w:szCs w:val="32"/>
        </w:rPr>
        <w:t>19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โดยให้อำนาจเต็มกับ</w:t>
      </w:r>
      <w:r w:rsidRPr="00267CF8">
        <w:rPr>
          <w:rFonts w:ascii="Angsana New" w:hAnsi="Angsana New"/>
          <w:sz w:val="32"/>
          <w:szCs w:val="32"/>
          <w:cs/>
        </w:rPr>
        <w:t>นายกรัฐมนตรี</w:t>
      </w:r>
      <w:r w:rsidRPr="00267CF8">
        <w:rPr>
          <w:rFonts w:ascii="Angsana New" w:hAnsi="Angsana New"/>
          <w:spacing w:val="-4"/>
          <w:sz w:val="32"/>
          <w:szCs w:val="32"/>
          <w:cs/>
        </w:rPr>
        <w:t>ในการกำหนดและใช้นโยบายในประเทศ ทั้งนี้ จึงมีมาตรการออกมาจำนวนมากเพื่อควบคุมการ</w:t>
      </w:r>
      <w:r w:rsidRPr="00267CF8">
        <w:rPr>
          <w:rFonts w:ascii="Angsana New" w:hAnsi="Angsana New"/>
          <w:sz w:val="32"/>
          <w:szCs w:val="32"/>
          <w:cs/>
        </w:rPr>
        <w:t xml:space="preserve">ระบาด </w:t>
      </w:r>
      <w:r w:rsidRPr="00267CF8">
        <w:rPr>
          <w:rFonts w:ascii="Angsana New" w:hAnsi="Angsana New"/>
          <w:spacing w:val="-4"/>
          <w:sz w:val="32"/>
          <w:szCs w:val="32"/>
          <w:cs/>
        </w:rPr>
        <w:t>ประกอบไปด้วย การควบคุมการเดินทาง การกักตัว การปิดธุรกิจและถนน และการปิดเมืองในบาง</w:t>
      </w:r>
      <w:r w:rsidRPr="00267CF8">
        <w:rPr>
          <w:rFonts w:ascii="Angsana New" w:hAnsi="Angsana New"/>
          <w:sz w:val="32"/>
          <w:szCs w:val="32"/>
          <w:cs/>
        </w:rPr>
        <w:t>พื้นที่ ซึ่งมีผลต่ออุปสงค์และอุปทานของสินค้าและบริการ ในขณะเดียวกันก็มีการผ่อนปรนนโยบายการเงินและการคลังเพื่อพยุงเศรษฐกิจ</w:t>
      </w:r>
    </w:p>
    <w:p w14:paraId="2DF6E48B" w14:textId="77777777" w:rsidR="00C53396" w:rsidRPr="00267CF8" w:rsidRDefault="00C53396" w:rsidP="00A23915">
      <w:pPr>
        <w:pStyle w:val="CordiaNew"/>
        <w:ind w:left="720"/>
        <w:jc w:val="thaiDistribute"/>
        <w:rPr>
          <w:color w:val="auto"/>
          <w:sz w:val="14"/>
          <w:szCs w:val="14"/>
        </w:rPr>
      </w:pPr>
    </w:p>
    <w:p w14:paraId="73AA822F" w14:textId="77777777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ฝ่ายบริหารของบริษัทได้ประเมิน</w:t>
      </w:r>
      <w:r w:rsidRPr="00267CF8">
        <w:rPr>
          <w:rFonts w:ascii="Angsana New" w:hAnsi="Angsana New"/>
          <w:sz w:val="32"/>
          <w:szCs w:val="32"/>
          <w:cs/>
        </w:rPr>
        <w:t>ผลกระทบจากสถานการณ์ โควิด-</w:t>
      </w:r>
      <w:r w:rsidRPr="00267CF8">
        <w:rPr>
          <w:rFonts w:ascii="Angsana New" w:hAnsi="Angsana New"/>
          <w:sz w:val="32"/>
          <w:szCs w:val="32"/>
        </w:rPr>
        <w:t>19</w:t>
      </w:r>
      <w:r w:rsidRPr="00267CF8">
        <w:rPr>
          <w:rFonts w:ascii="Angsana New" w:hAnsi="Angsana New"/>
          <w:sz w:val="32"/>
          <w:szCs w:val="32"/>
          <w:cs/>
        </w:rPr>
        <w:t xml:space="preserve"> ที่มีต่อธุรกิจ แบ่งเป็น</w:t>
      </w:r>
      <w:r w:rsidRPr="00267CF8">
        <w:rPr>
          <w:rFonts w:ascii="Angsana New" w:hAnsi="Angsana New"/>
          <w:sz w:val="32"/>
          <w:szCs w:val="32"/>
        </w:rPr>
        <w:t xml:space="preserve"> 3</w:t>
      </w:r>
      <w:r w:rsidRPr="00267CF8">
        <w:rPr>
          <w:rFonts w:ascii="Angsana New" w:hAnsi="Angsana New"/>
          <w:sz w:val="32"/>
          <w:szCs w:val="32"/>
          <w:cs/>
        </w:rPr>
        <w:t xml:space="preserve"> ด้าน ได้แก่</w:t>
      </w:r>
    </w:p>
    <w:p w14:paraId="6F512F2C" w14:textId="77777777" w:rsidR="00C53396" w:rsidRPr="00267CF8" w:rsidRDefault="00C53396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2"/>
          <w:szCs w:val="12"/>
        </w:rPr>
      </w:pPr>
    </w:p>
    <w:p w14:paraId="188B8C9E" w14:textId="77777777" w:rsidR="00C53396" w:rsidRPr="00267CF8" w:rsidRDefault="00C53396" w:rsidP="00A239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z w:val="32"/>
          <w:szCs w:val="32"/>
          <w:cs/>
        </w:rPr>
        <w:t>ผลกระทบต่อด้านตลาดและลูกค้า</w:t>
      </w:r>
    </w:p>
    <w:p w14:paraId="3C9E56F3" w14:textId="255BC825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pacing w:val="2"/>
          <w:sz w:val="32"/>
          <w:szCs w:val="32"/>
          <w:cs/>
        </w:rPr>
        <w:t>จากสถานการณ์เบื้องต้นทำให้สถานการณ์ตลาดการก่อสร้างในภาพรวมชะลอตัวลง โดยเฉพาะ</w:t>
      </w:r>
      <w:r w:rsidRPr="00267CF8">
        <w:rPr>
          <w:rFonts w:ascii="Angsana New" w:eastAsia="Calibri" w:hAnsi="Angsana New"/>
          <w:spacing w:val="8"/>
          <w:sz w:val="32"/>
          <w:szCs w:val="32"/>
          <w:cs/>
        </w:rPr>
        <w:t xml:space="preserve">อย่างยิ่งสำหรับส่วนของภาคธุรกิจอสังหาริมทรัพย์ ซึ่งโครงการอสังหาริมทรัพย์แนวราบ </w:t>
      </w:r>
      <w:r w:rsidRPr="00267CF8">
        <w:rPr>
          <w:rFonts w:ascii="Angsana New" w:eastAsia="Calibri" w:hAnsi="Angsana New"/>
          <w:sz w:val="32"/>
          <w:szCs w:val="32"/>
          <w:cs/>
        </w:rPr>
        <w:t>อันประกอบด้วย บ้านเดี่ยวและทาวน์โฮมจะเป็นส่วนที่ได้รับผลกระทบมากที่สุด เนื่องจากจำนวนผู้จองหรือผู้ซื้อบ้านบางส่วนชะลอการตัดสินใจ บางส่วนยกเลิกการจอง และบางส่วนชะลอการรับมอบบ้านจากทางโครงการ เป็นเหตุให้ผู้พัฒนาอสังหาริมทรัพย์ส่วนใหญ่ปรับแผนโดยทำการชะลองานหรือหยุดงานก่อสร้างในส่วนที่ยังไม่ได้ดำเนินการ แม้ว่าจะมีการจัดจ้างสัญญาก่อสร้างรับเหมาไปก่อนหน้านี้แล้วก็ตาม ซึ่งในส่วนนี้จะส่งผลกระทบต่อกลุ่มบริษัทโดยตรงอันเนื่องมาจากเป็นกลุ่มฐานลูกค้าหลัก โดยกระทบทั้งในแง่การจัดจำหน่ายสินค้าและรวมถึงงานบริการติดตั้งสินค้าหรือชิ้นงานที่หน่วยงานก่อสร้างดังกล่าวในลักษณะเดียวกันเป็นห่วงโซ่อุปทาน</w:t>
      </w:r>
    </w:p>
    <w:p w14:paraId="4D1A03C4" w14:textId="77777777" w:rsidR="004944DD" w:rsidRPr="00267CF8" w:rsidRDefault="004944D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contextualSpacing/>
        <w:jc w:val="thaiDistribute"/>
        <w:rPr>
          <w:rFonts w:ascii="Angsana New" w:eastAsia="Calibri" w:hAnsi="Angsana New"/>
          <w:sz w:val="12"/>
          <w:szCs w:val="12"/>
        </w:rPr>
      </w:pPr>
    </w:p>
    <w:p w14:paraId="217A820B" w14:textId="77777777" w:rsidR="00C53396" w:rsidRPr="00267CF8" w:rsidRDefault="00C53396" w:rsidP="00A239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z w:val="32"/>
          <w:szCs w:val="32"/>
          <w:cs/>
        </w:rPr>
        <w:t>ผลกระทบต่อด้านการส่งมอบงานและการรับชำระหนี้จากลูกค้า</w:t>
      </w:r>
    </w:p>
    <w:p w14:paraId="73DBAAB2" w14:textId="5E7E4D43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z w:val="32"/>
          <w:szCs w:val="32"/>
          <w:cs/>
        </w:rPr>
        <w:t>อันเนื่องมาจากสถานการณ์ข้างต้น ทำให้ลูกค้าของบริษัทซึ่งส่วนใหญ่เป็นผู้รับเหมาหลัก ได้รับ</w:t>
      </w:r>
      <w:r w:rsidRPr="00267CF8">
        <w:rPr>
          <w:rFonts w:ascii="Angsana New" w:eastAsia="Calibri" w:hAnsi="Angsana New"/>
          <w:spacing w:val="-2"/>
          <w:sz w:val="32"/>
          <w:szCs w:val="32"/>
          <w:cs/>
        </w:rPr>
        <w:t>ผลกระทบการส่งมอบงาน การชะลองาน และการหยุดทำงานชั่วคราวจากโครงการก่อสร้าง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 ลูกค้า</w:t>
      </w:r>
      <w:r w:rsidRPr="00267CF8">
        <w:rPr>
          <w:rFonts w:ascii="Angsana New" w:eastAsia="Calibri" w:hAnsi="Angsana New"/>
          <w:spacing w:val="-4"/>
          <w:sz w:val="32"/>
          <w:szCs w:val="32"/>
          <w:cs/>
        </w:rPr>
        <w:t>ส่วนใหญ่จึงมีการขอปรับแผนงานและการรับมอบงานกับกลุ่มบริษัท รวมถึงปรับแผนการชำระ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เงินค่างวดงานที่กลุ่มบริษัทส่งมอบงานแล้วตามสภาพตลาดที่ชะลอตัวลง ส่งผลให้ทั้งยอดขายและยอดส่งมอบงานลดลงทั้ง </w:t>
      </w:r>
      <w:r w:rsidRPr="00267CF8">
        <w:rPr>
          <w:rFonts w:ascii="Angsana New" w:eastAsia="Calibri" w:hAnsi="Angsana New"/>
          <w:sz w:val="32"/>
          <w:szCs w:val="32"/>
        </w:rPr>
        <w:t>2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 ด้าน</w:t>
      </w:r>
      <w:r w:rsidR="00867337" w:rsidRPr="00267CF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267CF8">
        <w:rPr>
          <w:rFonts w:ascii="Angsana New" w:eastAsia="Calibri" w:hAnsi="Angsana New"/>
          <w:sz w:val="32"/>
          <w:szCs w:val="32"/>
          <w:cs/>
        </w:rPr>
        <w:t>ในเวลาเดียวกัน</w:t>
      </w:r>
    </w:p>
    <w:p w14:paraId="4D30728A" w14:textId="66740C38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0D05BFCD" w14:textId="309BCDD3" w:rsidR="00DF0F1D" w:rsidRPr="00267CF8" w:rsidRDefault="00DF0F1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6433F3E3" w14:textId="77777777" w:rsidR="00DF0F1D" w:rsidRPr="00267CF8" w:rsidRDefault="00DF0F1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</w:p>
    <w:p w14:paraId="56A6E5FB" w14:textId="77777777" w:rsidR="00C53396" w:rsidRPr="00267CF8" w:rsidRDefault="00C53396" w:rsidP="00A239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z w:val="32"/>
          <w:szCs w:val="32"/>
          <w:cs/>
        </w:rPr>
        <w:lastRenderedPageBreak/>
        <w:t>ด้านกระบวนการงานขาย</w:t>
      </w:r>
    </w:p>
    <w:p w14:paraId="5BD1C3D2" w14:textId="3E1AD9C9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  <w:r w:rsidRPr="00267CF8">
        <w:rPr>
          <w:rFonts w:ascii="Angsana New" w:eastAsia="Calibri" w:hAnsi="Angsana New"/>
          <w:sz w:val="32"/>
          <w:szCs w:val="32"/>
          <w:cs/>
        </w:rPr>
        <w:t>ด้วยสถานการณ์และนโยบายภาครัฐเพื่อควบคุมการระบาดของโรค ทำให้ลูกค้าของกลุ่ม</w:t>
      </w:r>
      <w:r w:rsidRPr="00267CF8">
        <w:rPr>
          <w:rFonts w:ascii="Angsana New" w:eastAsia="Calibri" w:hAnsi="Angsana New"/>
          <w:spacing w:val="4"/>
          <w:sz w:val="32"/>
          <w:szCs w:val="32"/>
          <w:cs/>
        </w:rPr>
        <w:t>บริษัท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ส่วนหนึ่งปรับเปลี่ยนนโยบายและกระบวนการติดต่อกับผู้จัดจำหน่ายสินค้าหรือซัพพลายเออร์ โดยงดการนัดหมายให้เข้าพบ การติดต่อธุรกรรม การประชุมหารืองาน หรือกระทั่งการสรุปโครงการในช่วง </w:t>
      </w:r>
      <w:r w:rsidRPr="00267CF8">
        <w:rPr>
          <w:rFonts w:ascii="Angsana New" w:eastAsia="Calibri" w:hAnsi="Angsana New"/>
          <w:sz w:val="32"/>
          <w:szCs w:val="32"/>
        </w:rPr>
        <w:t>2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 เดือนที่ผ่านมา (มีนาคม - เมษายน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eastAsia="Calibri" w:hAnsi="Angsana New"/>
          <w:sz w:val="32"/>
          <w:szCs w:val="32"/>
          <w:cs/>
        </w:rPr>
        <w:t>) ที่สำนักงานของลูกค้าเป็นการชั่วคราว รวมทั้งอุปสรรคด้านการเดินทางเข้าพบลูกค้าที่หน่วยงานก่อสร้างซึ่งอยู่ต่างจังหวัดซึ่งไม่สามารถ</w:t>
      </w:r>
      <w:r w:rsidRPr="00267CF8">
        <w:rPr>
          <w:rFonts w:ascii="Angsana New" w:eastAsia="Calibri" w:hAnsi="Angsana New"/>
          <w:spacing w:val="-2"/>
          <w:sz w:val="32"/>
          <w:szCs w:val="32"/>
          <w:cs/>
        </w:rPr>
        <w:t>เข้าพื้นที่ได้โดยสะดวก ส่งผลให้งานขายสำหรับโครงการในปัจจุบันและอนาคตบางส่วน ชะลอ</w:t>
      </w:r>
      <w:r w:rsidRPr="00267CF8">
        <w:rPr>
          <w:rFonts w:ascii="Angsana New" w:eastAsia="Calibri" w:hAnsi="Angsana New"/>
          <w:sz w:val="32"/>
          <w:szCs w:val="32"/>
          <w:cs/>
        </w:rPr>
        <w:t>ตัวและลดลงอย่างหลีกเลี่ยงไม่ได้</w:t>
      </w:r>
    </w:p>
    <w:p w14:paraId="341A85DC" w14:textId="77777777" w:rsidR="00C53396" w:rsidRPr="00267CF8" w:rsidRDefault="00C533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69A78D" w14:textId="358960F8" w:rsidR="0083086E" w:rsidRPr="00267CF8" w:rsidRDefault="0083086E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การบริหารงานเพื่อการดำเนินงานอย่างต่อเนื่องของบริษัท</w:t>
      </w:r>
    </w:p>
    <w:p w14:paraId="36637C9E" w14:textId="77777777" w:rsidR="005A0BC7" w:rsidRPr="00267CF8" w:rsidRDefault="005A0BC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C5E3E71" w14:textId="0BDCE0BC" w:rsidR="000536F2" w:rsidRPr="00B85474" w:rsidRDefault="000536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แม้ว่ากลุ่มบริษัทยังคงมีผลขาดทุนอย่างต่อเนื่อง เนื่องจากสภาพเศรษฐกิจที่ตกต่ำและสถานการณ์การแพร่ระบาดของโควิด-</w:t>
      </w:r>
      <w:r w:rsidRPr="00267CF8">
        <w:rPr>
          <w:rFonts w:ascii="Angsana New" w:hAnsi="Angsana New"/>
          <w:sz w:val="32"/>
          <w:szCs w:val="32"/>
        </w:rPr>
        <w:t xml:space="preserve">19 </w:t>
      </w:r>
      <w:r w:rsidRPr="00267CF8">
        <w:rPr>
          <w:rFonts w:ascii="Angsana New" w:hAnsi="Angsana New"/>
          <w:sz w:val="32"/>
          <w:szCs w:val="32"/>
          <w:cs/>
        </w:rPr>
        <w:t xml:space="preserve">ซึ่งเป็นผลให้การดำเนินธุรกิจไม่สามารถดำเนินงานได้อย่างปกติ เป็นผลให้สำหรับปีสิ้นสุดวันที่ </w:t>
      </w:r>
      <w:r w:rsidRPr="00267CF8">
        <w:rPr>
          <w:rFonts w:ascii="Angsana New" w:hAnsi="Angsana New"/>
          <w:sz w:val="32"/>
          <w:szCs w:val="32"/>
        </w:rPr>
        <w:t xml:space="preserve">31 </w:t>
      </w:r>
      <w:r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z w:val="32"/>
          <w:szCs w:val="32"/>
        </w:rPr>
        <w:t xml:space="preserve">2563 </w:t>
      </w:r>
      <w:r w:rsidRPr="00267CF8">
        <w:rPr>
          <w:rFonts w:ascii="Angsana New" w:hAnsi="Angsana New"/>
          <w:sz w:val="32"/>
          <w:szCs w:val="32"/>
          <w:cs/>
        </w:rPr>
        <w:t xml:space="preserve">และ </w:t>
      </w:r>
      <w:r w:rsidRPr="00267CF8">
        <w:rPr>
          <w:rFonts w:ascii="Angsana New" w:hAnsi="Angsana New"/>
          <w:sz w:val="32"/>
          <w:szCs w:val="32"/>
        </w:rPr>
        <w:t xml:space="preserve">2562 </w:t>
      </w:r>
      <w:r w:rsidRPr="00267CF8">
        <w:rPr>
          <w:rFonts w:ascii="Angsana New" w:hAnsi="Angsana New"/>
          <w:sz w:val="32"/>
          <w:szCs w:val="32"/>
          <w:cs/>
        </w:rPr>
        <w:t xml:space="preserve">มีผลขาดทุนสำหรับปีเฉพาะส่วนของบริษัท ในงบการเงินรวม จำนวน </w:t>
      </w:r>
      <w:r w:rsidRPr="00E03DD4">
        <w:rPr>
          <w:rFonts w:ascii="Angsana New" w:hAnsi="Angsana New"/>
          <w:sz w:val="32"/>
          <w:szCs w:val="32"/>
          <w:highlight w:val="yellow"/>
        </w:rPr>
        <w:t>14</w:t>
      </w:r>
      <w:r w:rsidR="006743BA" w:rsidRPr="00E03DD4">
        <w:rPr>
          <w:rFonts w:ascii="Angsana New" w:hAnsi="Angsana New" w:hint="cs"/>
          <w:sz w:val="32"/>
          <w:szCs w:val="32"/>
          <w:highlight w:val="yellow"/>
        </w:rPr>
        <w:t>4</w:t>
      </w:r>
      <w:r w:rsidRPr="00E03DD4">
        <w:rPr>
          <w:rFonts w:ascii="Angsana New" w:hAnsi="Angsana New"/>
          <w:sz w:val="32"/>
          <w:szCs w:val="32"/>
          <w:highlight w:val="yellow"/>
          <w:cs/>
        </w:rPr>
        <w:t>.</w:t>
      </w:r>
      <w:r w:rsidR="006743BA" w:rsidRPr="00E03DD4">
        <w:rPr>
          <w:rFonts w:ascii="Angsana New" w:hAnsi="Angsana New" w:hint="cs"/>
          <w:sz w:val="32"/>
          <w:szCs w:val="32"/>
          <w:highlight w:val="yellow"/>
        </w:rPr>
        <w:t>75</w:t>
      </w:r>
      <w:r w:rsidRPr="00267CF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67CF8">
        <w:rPr>
          <w:rFonts w:ascii="Angsana New" w:hAnsi="Angsana New"/>
          <w:sz w:val="32"/>
          <w:szCs w:val="32"/>
        </w:rPr>
        <w:t>272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90 </w:t>
      </w:r>
      <w:r w:rsidRPr="00267CF8">
        <w:rPr>
          <w:rFonts w:ascii="Angsana New" w:hAnsi="Angsana New"/>
          <w:sz w:val="32"/>
          <w:szCs w:val="32"/>
          <w:cs/>
        </w:rPr>
        <w:t xml:space="preserve">ล้านบาท ตามลำดับ และงบการเงินเฉพาะของบริษัท จำนวน </w:t>
      </w:r>
      <w:r w:rsidRPr="00267CF8">
        <w:rPr>
          <w:rFonts w:ascii="Angsana New" w:hAnsi="Angsana New"/>
          <w:sz w:val="32"/>
          <w:szCs w:val="32"/>
        </w:rPr>
        <w:t>84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76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B85474">
        <w:rPr>
          <w:rFonts w:ascii="Angsana New" w:hAnsi="Angsana New"/>
          <w:spacing w:val="-2"/>
          <w:sz w:val="32"/>
          <w:szCs w:val="32"/>
        </w:rPr>
        <w:t>139</w:t>
      </w:r>
      <w:r w:rsidRPr="00B85474">
        <w:rPr>
          <w:rFonts w:ascii="Angsana New" w:hAnsi="Angsana New"/>
          <w:spacing w:val="-2"/>
          <w:sz w:val="32"/>
          <w:szCs w:val="32"/>
          <w:cs/>
        </w:rPr>
        <w:t>.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61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 ณ วันที่ 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31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2563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2562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กลุ่มบริษัทมีผลขาดทุนที่ยังไม่ได้จัดสรรสะสม ในงบการเงินรวม จำนวน </w:t>
      </w:r>
      <w:r w:rsidRPr="00857C2F">
        <w:rPr>
          <w:rFonts w:ascii="Angsana New" w:hAnsi="Angsana New"/>
          <w:spacing w:val="-2"/>
          <w:sz w:val="32"/>
          <w:szCs w:val="32"/>
          <w:highlight w:val="yellow"/>
        </w:rPr>
        <w:t>47</w:t>
      </w:r>
      <w:r w:rsidR="00857C2F" w:rsidRPr="00857C2F">
        <w:rPr>
          <w:rFonts w:ascii="Angsana New" w:hAnsi="Angsana New"/>
          <w:spacing w:val="-2"/>
          <w:sz w:val="32"/>
          <w:szCs w:val="32"/>
          <w:highlight w:val="yellow"/>
        </w:rPr>
        <w:t>1</w:t>
      </w:r>
      <w:r w:rsidRPr="00857C2F">
        <w:rPr>
          <w:rFonts w:ascii="Angsana New" w:hAnsi="Angsana New"/>
          <w:spacing w:val="-2"/>
          <w:sz w:val="32"/>
          <w:szCs w:val="32"/>
          <w:highlight w:val="yellow"/>
          <w:cs/>
        </w:rPr>
        <w:t>.</w:t>
      </w:r>
      <w:r w:rsidR="00857C2F" w:rsidRPr="00857C2F">
        <w:rPr>
          <w:rFonts w:ascii="Angsana New" w:hAnsi="Angsana New"/>
          <w:spacing w:val="-2"/>
          <w:sz w:val="32"/>
          <w:szCs w:val="32"/>
          <w:highlight w:val="yellow"/>
        </w:rPr>
        <w:t>20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B85474">
        <w:rPr>
          <w:rFonts w:ascii="Angsana New" w:hAnsi="Angsana New"/>
          <w:spacing w:val="-2"/>
          <w:sz w:val="32"/>
          <w:szCs w:val="32"/>
        </w:rPr>
        <w:t>322</w:t>
      </w:r>
      <w:r w:rsidRPr="00B85474">
        <w:rPr>
          <w:rFonts w:ascii="Angsana New" w:hAnsi="Angsana New"/>
          <w:spacing w:val="-2"/>
          <w:sz w:val="32"/>
          <w:szCs w:val="32"/>
          <w:cs/>
        </w:rPr>
        <w:t>.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41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จำนวน </w:t>
      </w:r>
      <w:r w:rsidRPr="00B85474">
        <w:rPr>
          <w:rFonts w:ascii="Angsana New" w:hAnsi="Angsana New"/>
          <w:spacing w:val="-2"/>
          <w:sz w:val="32"/>
          <w:szCs w:val="32"/>
        </w:rPr>
        <w:t>145</w:t>
      </w:r>
      <w:r w:rsidRPr="00B85474">
        <w:rPr>
          <w:rFonts w:ascii="Angsana New" w:hAnsi="Angsana New"/>
          <w:spacing w:val="-2"/>
          <w:sz w:val="32"/>
          <w:szCs w:val="32"/>
          <w:cs/>
        </w:rPr>
        <w:t>.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58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B85474">
        <w:rPr>
          <w:rFonts w:ascii="Angsana New" w:hAnsi="Angsana New"/>
          <w:spacing w:val="-2"/>
          <w:sz w:val="32"/>
          <w:szCs w:val="32"/>
        </w:rPr>
        <w:t>59</w:t>
      </w:r>
      <w:r w:rsidRPr="00B85474">
        <w:rPr>
          <w:rFonts w:ascii="Angsana New" w:hAnsi="Angsana New"/>
          <w:spacing w:val="-2"/>
          <w:sz w:val="32"/>
          <w:szCs w:val="32"/>
          <w:cs/>
        </w:rPr>
        <w:t>.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65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นอกจากนี้ หนี้สินหมุนเวียนสูงกว่าสินทรัพย์หมุนเวียน ในงบการเงินรวม จำนวน </w:t>
      </w:r>
      <w:r w:rsidR="002C578B">
        <w:rPr>
          <w:rFonts w:ascii="Angsana New" w:hAnsi="Angsana New"/>
          <w:spacing w:val="-2"/>
          <w:sz w:val="32"/>
          <w:szCs w:val="32"/>
        </w:rPr>
        <w:t>772</w:t>
      </w:r>
      <w:r w:rsidR="002C578B">
        <w:rPr>
          <w:rFonts w:ascii="Angsana New" w:hAnsi="Angsana New"/>
          <w:spacing w:val="-2"/>
          <w:sz w:val="32"/>
          <w:szCs w:val="32"/>
          <w:cs/>
        </w:rPr>
        <w:t>.</w:t>
      </w:r>
      <w:r w:rsidR="002C578B">
        <w:rPr>
          <w:rFonts w:ascii="Angsana New" w:hAnsi="Angsana New"/>
          <w:spacing w:val="-2"/>
          <w:sz w:val="32"/>
          <w:szCs w:val="32"/>
        </w:rPr>
        <w:t>82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B85474">
        <w:rPr>
          <w:rFonts w:ascii="Angsana New" w:hAnsi="Angsana New"/>
          <w:spacing w:val="-2"/>
          <w:sz w:val="32"/>
          <w:szCs w:val="32"/>
        </w:rPr>
        <w:t>402</w:t>
      </w:r>
      <w:r w:rsidRPr="00B85474">
        <w:rPr>
          <w:rFonts w:ascii="Angsana New" w:hAnsi="Angsana New"/>
          <w:spacing w:val="-2"/>
          <w:sz w:val="32"/>
          <w:szCs w:val="32"/>
          <w:cs/>
        </w:rPr>
        <w:t>.</w:t>
      </w:r>
      <w:r w:rsidRPr="00B85474">
        <w:rPr>
          <w:rFonts w:ascii="Angsana New" w:hAnsi="Angsana New"/>
          <w:spacing w:val="-2"/>
          <w:sz w:val="32"/>
          <w:szCs w:val="32"/>
        </w:rPr>
        <w:t xml:space="preserve">12 </w:t>
      </w:r>
      <w:r w:rsidRPr="00B85474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 (สุทธิจากเงินกู้ยืมระยะสั้นและดอกเบี้ยค้างจ่าย - บริษัทย่อย) </w:t>
      </w:r>
      <w:r w:rsidRPr="00B8547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B85474">
        <w:rPr>
          <w:rFonts w:ascii="Angsana New" w:hAnsi="Angsana New"/>
          <w:spacing w:val="-4"/>
          <w:sz w:val="32"/>
          <w:szCs w:val="32"/>
        </w:rPr>
        <w:t>379</w:t>
      </w:r>
      <w:r w:rsidRPr="00B85474">
        <w:rPr>
          <w:rFonts w:ascii="Angsana New" w:hAnsi="Angsana New"/>
          <w:spacing w:val="-4"/>
          <w:sz w:val="32"/>
          <w:szCs w:val="32"/>
          <w:cs/>
        </w:rPr>
        <w:t>.</w:t>
      </w:r>
      <w:r w:rsidRPr="00B85474">
        <w:rPr>
          <w:rFonts w:ascii="Angsana New" w:hAnsi="Angsana New"/>
          <w:spacing w:val="-4"/>
          <w:sz w:val="32"/>
          <w:szCs w:val="32"/>
        </w:rPr>
        <w:t xml:space="preserve">27 </w:t>
      </w:r>
      <w:r w:rsidRPr="00B85474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B85474">
        <w:rPr>
          <w:rFonts w:ascii="Angsana New" w:hAnsi="Angsana New"/>
          <w:spacing w:val="-4"/>
          <w:sz w:val="32"/>
          <w:szCs w:val="32"/>
        </w:rPr>
        <w:t>69</w:t>
      </w:r>
      <w:r w:rsidRPr="00B85474">
        <w:rPr>
          <w:rFonts w:ascii="Angsana New" w:hAnsi="Angsana New"/>
          <w:spacing w:val="-4"/>
          <w:sz w:val="32"/>
          <w:szCs w:val="32"/>
          <w:cs/>
        </w:rPr>
        <w:t>.</w:t>
      </w:r>
      <w:r w:rsidRPr="00B85474">
        <w:rPr>
          <w:rFonts w:ascii="Angsana New" w:hAnsi="Angsana New"/>
          <w:spacing w:val="-4"/>
          <w:sz w:val="32"/>
          <w:szCs w:val="32"/>
        </w:rPr>
        <w:t xml:space="preserve">60 </w:t>
      </w:r>
      <w:r w:rsidRPr="00B85474">
        <w:rPr>
          <w:rFonts w:ascii="Angsana New" w:hAnsi="Angsana New"/>
          <w:spacing w:val="-4"/>
          <w:sz w:val="32"/>
          <w:szCs w:val="32"/>
          <w:cs/>
        </w:rPr>
        <w:t>ล้านบาท ตามลำดับ ผู้บริหารของกลุ่มบริษัทได้ปรับแผนการ</w:t>
      </w:r>
      <w:r w:rsidRPr="00B85474">
        <w:rPr>
          <w:rFonts w:ascii="Angsana New" w:hAnsi="Angsana New"/>
          <w:spacing w:val="-2"/>
          <w:sz w:val="32"/>
          <w:szCs w:val="32"/>
          <w:cs/>
        </w:rPr>
        <w:t>บริหารงานโดยการเพิ่มฐานลูกค้าใหม่ที่มีศักยภาพในการขยายธุกิจ 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6708F0F6" w14:textId="77777777" w:rsidR="000536F2" w:rsidRPr="00267CF8" w:rsidRDefault="000536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7187941D" w14:textId="77777777" w:rsidR="000536F2" w:rsidRPr="00267CF8" w:rsidRDefault="000536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20EFC9CD" w14:textId="616CFB1A" w:rsidR="003B5AE8" w:rsidRPr="00267CF8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2CE9FC99" w14:textId="278C4AF5" w:rsidR="003B5AE8" w:rsidRPr="00267CF8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C245685" w14:textId="29180B07" w:rsidR="003B5AE8" w:rsidRPr="00267CF8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A6BD5CD" w14:textId="35F5CD2D" w:rsidR="003B5AE8" w:rsidRPr="00267CF8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1CCF790" w14:textId="1F421C57" w:rsidR="003B5AE8" w:rsidRPr="00267CF8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2901D2" w14:textId="4085AD02" w:rsidR="00EE5A84" w:rsidRPr="00267CF8" w:rsidRDefault="00EE5A84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สรุปนโยบายการบัญชี</w:t>
      </w:r>
      <w:r w:rsidR="00A21D02" w:rsidRPr="00267CF8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3948CEDA" w14:textId="77777777" w:rsidR="00074A0B" w:rsidRPr="00267CF8" w:rsidRDefault="00074A0B" w:rsidP="00A23915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937354" w14:textId="02217F95" w:rsidR="00CE6372" w:rsidRPr="00267CF8" w:rsidRDefault="00CE6372" w:rsidP="00A2391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</w:p>
    <w:p w14:paraId="3F40C1F7" w14:textId="77777777" w:rsidR="00350AE2" w:rsidRPr="00350AE2" w:rsidRDefault="00350AE2" w:rsidP="00A23915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spacing w:val="4"/>
          <w:sz w:val="12"/>
          <w:szCs w:val="12"/>
          <w:cs/>
          <w:lang w:val="th-TH"/>
        </w:rPr>
      </w:pPr>
    </w:p>
    <w:p w14:paraId="18513EFE" w14:textId="3465C4EF" w:rsidR="00CE6372" w:rsidRPr="00267CF8" w:rsidRDefault="00CE6372" w:rsidP="00A23915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sz w:val="32"/>
          <w:szCs w:val="32"/>
          <w:cs/>
          <w:lang w:val="th-TH"/>
        </w:rPr>
      </w:pPr>
      <w:r w:rsidRPr="00267CF8">
        <w:rPr>
          <w:spacing w:val="4"/>
          <w:sz w:val="32"/>
          <w:szCs w:val="32"/>
          <w:cs/>
          <w:lang w:val="th-TH"/>
        </w:rPr>
        <w:t>งบการเงินนี้ได้จัดทำขึ้นตามพระราชบัญญัติการบัญชี พ.ศ. 2543 และตามมาตรฐานการรายงาน</w:t>
      </w:r>
      <w:r w:rsidRPr="00267CF8">
        <w:rPr>
          <w:spacing w:val="-2"/>
          <w:sz w:val="32"/>
          <w:szCs w:val="32"/>
          <w:cs/>
          <w:lang w:val="th-TH"/>
        </w:rPr>
        <w:t>ทางการเงินที่ออกภายใต้พระราชบัญญัติวิชาชีพบัญชี พ.ศ. 2547 และตามข้อกำหนดของ</w:t>
      </w:r>
      <w:r w:rsidRPr="00267CF8">
        <w:rPr>
          <w:sz w:val="32"/>
          <w:szCs w:val="32"/>
          <w:cs/>
          <w:lang w:val="th-TH"/>
        </w:rPr>
        <w:t>คณะกรรมการกำกับหลักทรัพย์และตลาดหลักทรัพย์ว่าด้วยการจัดทำและนำเสนอรายงานทางการเงินภายใต้</w:t>
      </w:r>
      <w:r w:rsidRPr="00267CF8">
        <w:rPr>
          <w:spacing w:val="4"/>
          <w:sz w:val="32"/>
          <w:szCs w:val="32"/>
          <w:cs/>
          <w:lang w:val="th-TH"/>
        </w:rPr>
        <w:t xml:space="preserve">พระราชบัญญัติหลักทรัพย์และตลาดหลักทรัพย์ พ.ศ. 2535 โดยจัดทำเป็นทางการเป็นภาษาไทย </w:t>
      </w:r>
      <w:r w:rsidRPr="00267CF8">
        <w:rPr>
          <w:sz w:val="32"/>
          <w:szCs w:val="32"/>
          <w:cs/>
          <w:lang w:val="th-TH"/>
        </w:rPr>
        <w:t>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7FEA6339" w14:textId="6CF4CCB8" w:rsidR="00CE6372" w:rsidRPr="00267CF8" w:rsidRDefault="00CE6372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12"/>
          <w:szCs w:val="12"/>
          <w:cs/>
        </w:rPr>
      </w:pPr>
    </w:p>
    <w:p w14:paraId="5DED7073" w14:textId="77777777" w:rsidR="00CE6372" w:rsidRPr="00267CF8" w:rsidRDefault="00CE6372" w:rsidP="00A2391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มาตรฐานการรายงานทางการเงินใหม่ที่ใช้โดยกลุ่มบริษัท</w:t>
      </w:r>
    </w:p>
    <w:p w14:paraId="09FEF109" w14:textId="684F6149" w:rsidR="00CE6372" w:rsidRPr="00267CF8" w:rsidRDefault="00CE637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มาตรฐานการรายงานทางการเงินใหม่ที่มีผลบังคับใช้ในรอบระยะเวลาการรายงานปัจจุบันและมีผล</w:t>
      </w:r>
      <w:r w:rsidRPr="00267CF8">
        <w:rPr>
          <w:rFonts w:ascii="Angsana New" w:hAnsi="Angsana New"/>
          <w:sz w:val="32"/>
          <w:szCs w:val="32"/>
          <w:cs/>
        </w:rPr>
        <w:t>ให้กลุ่มบริษัทต้องเปลี่ยนแปลงนโยบายการบัญชีและปรับปรุงงบการเงิน ได้แก่</w:t>
      </w:r>
    </w:p>
    <w:p w14:paraId="665A7817" w14:textId="77777777" w:rsidR="00CE6372" w:rsidRPr="00267CF8" w:rsidRDefault="00CE6372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มาตรฐาน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การบัญชี ฉบับที่ </w:t>
      </w:r>
      <w:r w:rsidRPr="00267CF8">
        <w:rPr>
          <w:rFonts w:ascii="Angsana New" w:hAnsi="Angsana New"/>
          <w:sz w:val="32"/>
          <w:szCs w:val="32"/>
        </w:rPr>
        <w:t>32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 เรื่อง “การแสดงรายการสำหรับเครื่องมือทางการเงิน” </w:t>
      </w:r>
    </w:p>
    <w:p w14:paraId="6607DF7C" w14:textId="4A052A17" w:rsidR="00573BC7" w:rsidRPr="00267CF8" w:rsidRDefault="00CE6372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pacing w:val="-2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267CF8">
        <w:rPr>
          <w:rFonts w:ascii="Angsana New" w:hAnsi="Angsana New"/>
          <w:spacing w:val="-2"/>
          <w:sz w:val="32"/>
          <w:szCs w:val="32"/>
        </w:rPr>
        <w:t>7</w:t>
      </w:r>
      <w:r w:rsidRPr="00267CF8">
        <w:rPr>
          <w:rFonts w:ascii="Angsana New" w:hAnsi="Angsana New"/>
          <w:spacing w:val="-2"/>
          <w:sz w:val="32"/>
          <w:szCs w:val="32"/>
          <w:cs/>
        </w:rPr>
        <w:t xml:space="preserve"> เรื่อง “การเปิดเผยข้อมูลสำหรับเครื่องมือทางการเงิน”</w:t>
      </w:r>
    </w:p>
    <w:p w14:paraId="0D214A3C" w14:textId="77777777" w:rsidR="00CE6372" w:rsidRPr="00267CF8" w:rsidRDefault="00CE6372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67CF8">
        <w:rPr>
          <w:rFonts w:ascii="Angsana New" w:hAnsi="Angsana New"/>
          <w:sz w:val="32"/>
          <w:szCs w:val="32"/>
        </w:rPr>
        <w:t>9</w:t>
      </w:r>
      <w:r w:rsidRPr="00267CF8">
        <w:rPr>
          <w:rFonts w:ascii="Angsana New" w:hAnsi="Angsana New"/>
          <w:sz w:val="32"/>
          <w:szCs w:val="32"/>
          <w:cs/>
        </w:rPr>
        <w:t xml:space="preserve"> เรื่อง “เครื่องมือทางการเงิน” (</w:t>
      </w:r>
      <w:r w:rsidRPr="00267CF8">
        <w:rPr>
          <w:rFonts w:ascii="Angsana New" w:hAnsi="Angsana New"/>
          <w:sz w:val="32"/>
          <w:szCs w:val="32"/>
        </w:rPr>
        <w:t>“TFRS 9”</w:t>
      </w:r>
      <w:r w:rsidRPr="00267CF8">
        <w:rPr>
          <w:rFonts w:ascii="Angsana New" w:hAnsi="Angsana New"/>
          <w:sz w:val="32"/>
          <w:szCs w:val="32"/>
          <w:cs/>
        </w:rPr>
        <w:t>)</w:t>
      </w:r>
    </w:p>
    <w:p w14:paraId="5129887B" w14:textId="77777777" w:rsidR="00CE6372" w:rsidRPr="00267CF8" w:rsidRDefault="00CE6372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67CF8">
        <w:rPr>
          <w:rFonts w:ascii="Angsana New" w:hAnsi="Angsana New"/>
          <w:sz w:val="32"/>
          <w:szCs w:val="32"/>
        </w:rPr>
        <w:t xml:space="preserve">16 </w:t>
      </w:r>
      <w:r w:rsidRPr="00267CF8">
        <w:rPr>
          <w:rFonts w:ascii="Angsana New" w:hAnsi="Angsana New"/>
          <w:sz w:val="32"/>
          <w:szCs w:val="32"/>
          <w:cs/>
        </w:rPr>
        <w:t>เรื่อง “สัญญาเช่า” (</w:t>
      </w:r>
      <w:r w:rsidRPr="00267CF8">
        <w:rPr>
          <w:rFonts w:ascii="Angsana New" w:hAnsi="Angsana New"/>
          <w:sz w:val="32"/>
          <w:szCs w:val="32"/>
        </w:rPr>
        <w:t>“TFRS 16”</w:t>
      </w:r>
      <w:r w:rsidRPr="00267CF8">
        <w:rPr>
          <w:rFonts w:ascii="Angsana New" w:hAnsi="Angsana New"/>
          <w:sz w:val="32"/>
          <w:szCs w:val="32"/>
          <w:cs/>
        </w:rPr>
        <w:t>)</w:t>
      </w:r>
    </w:p>
    <w:p w14:paraId="4165C8BA" w14:textId="77777777" w:rsidR="00CE6372" w:rsidRPr="00267CF8" w:rsidRDefault="00CE6372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0"/>
          <w:szCs w:val="10"/>
          <w:cs/>
        </w:rPr>
      </w:pPr>
    </w:p>
    <w:p w14:paraId="78D24C93" w14:textId="07EED367" w:rsidR="00CE6372" w:rsidRPr="00B85474" w:rsidRDefault="00CE637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85474">
        <w:rPr>
          <w:rFonts w:ascii="Angsana New" w:hAnsi="Angsana New"/>
          <w:sz w:val="32"/>
          <w:szCs w:val="32"/>
          <w:cs/>
          <w:lang w:val="th-TH"/>
        </w:rPr>
        <w:t>ผลกระทบจากการใช้มาตรฐานการรายงานทางการเงินดังกล่าวและนโยบายการบัญชีใหม่เปิดเผย</w:t>
      </w:r>
      <w:r w:rsidRPr="00B85474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ตามหมายเหตุประกอบงบการเงินข้อ </w:t>
      </w:r>
      <w:r w:rsidR="00E9611B" w:rsidRPr="00B85474">
        <w:rPr>
          <w:rFonts w:ascii="Angsana New" w:hAnsi="Angsana New"/>
          <w:spacing w:val="-4"/>
          <w:sz w:val="32"/>
          <w:szCs w:val="32"/>
        </w:rPr>
        <w:t xml:space="preserve">5 </w:t>
      </w:r>
      <w:r w:rsidRPr="00B85474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มาตรฐานการรายงานทางการเงินอื่นที่ออกและปรับปรุง</w:t>
      </w:r>
      <w:r w:rsidRPr="00B85474">
        <w:rPr>
          <w:rFonts w:ascii="Angsana New" w:hAnsi="Angsana New"/>
          <w:sz w:val="32"/>
          <w:szCs w:val="32"/>
          <w:cs/>
        </w:rPr>
        <w:t>ใหม่</w:t>
      </w:r>
      <w:r w:rsidRPr="00B85474">
        <w:rPr>
          <w:rFonts w:ascii="Angsana New" w:hAnsi="Angsana New"/>
          <w:sz w:val="32"/>
          <w:szCs w:val="32"/>
          <w:cs/>
          <w:lang w:val="th-TH"/>
        </w:rPr>
        <w:t>รวมถึงการตีความมาตรฐานและแนวปฏิบัติทางการบัญชี ไม่มีผลกระทบต่อนโยบายการบัญชีและงบการเงินของบริษัทและบริษัทย่อย</w:t>
      </w:r>
    </w:p>
    <w:p w14:paraId="36D0AEC5" w14:textId="77777777" w:rsidR="00CE6372" w:rsidRPr="00267CF8" w:rsidRDefault="00CE6372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0"/>
          <w:szCs w:val="10"/>
          <w:cs/>
          <w:lang w:val="th-TH"/>
        </w:rPr>
      </w:pPr>
    </w:p>
    <w:p w14:paraId="7ECD8FB5" w14:textId="25A20B77" w:rsidR="00CE6372" w:rsidRPr="00267CF8" w:rsidRDefault="00CE637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</w:t>
      </w: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บัญชี </w:t>
      </w: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267CF8">
        <w:rPr>
          <w:rFonts w:ascii="Angsana New" w:hAnsi="Angsana New"/>
          <w:spacing w:val="-6"/>
          <w:sz w:val="32"/>
          <w:szCs w:val="32"/>
        </w:rPr>
        <w:t xml:space="preserve">2019 </w:t>
      </w:r>
      <w:r w:rsidRPr="00267CF8">
        <w:rPr>
          <w:rFonts w:ascii="Angsana New" w:hAnsi="Angsana New"/>
          <w:spacing w:val="-6"/>
          <w:sz w:val="32"/>
          <w:szCs w:val="32"/>
          <w:cs/>
        </w:rPr>
        <w:t>(</w:t>
      </w:r>
      <w:r w:rsidRPr="00267CF8">
        <w:rPr>
          <w:rFonts w:ascii="Angsana New" w:hAnsi="Angsana New"/>
          <w:spacing w:val="-6"/>
          <w:sz w:val="32"/>
          <w:szCs w:val="32"/>
        </w:rPr>
        <w:t>COVID</w:t>
      </w:r>
      <w:r w:rsidRPr="00267CF8">
        <w:rPr>
          <w:rFonts w:ascii="Angsana New" w:hAnsi="Angsana New"/>
          <w:spacing w:val="-6"/>
          <w:sz w:val="32"/>
          <w:szCs w:val="32"/>
          <w:cs/>
        </w:rPr>
        <w:t>-</w:t>
      </w:r>
      <w:r w:rsidRPr="00267CF8">
        <w:rPr>
          <w:rFonts w:ascii="Angsana New" w:hAnsi="Angsana New"/>
          <w:sz w:val="32"/>
          <w:szCs w:val="32"/>
        </w:rPr>
        <w:t>19</w:t>
      </w:r>
      <w:r w:rsidRPr="00267CF8">
        <w:rPr>
          <w:rFonts w:ascii="Angsana New" w:hAnsi="Angsana New"/>
          <w:sz w:val="32"/>
          <w:szCs w:val="32"/>
          <w:cs/>
        </w:rPr>
        <w:t xml:space="preserve">) ออกโดยสภาวิชาชีพบัญชี เมื่อวันที่ </w:t>
      </w:r>
      <w:r w:rsidRPr="00267CF8">
        <w:rPr>
          <w:rFonts w:ascii="Angsana New" w:hAnsi="Angsana New"/>
          <w:sz w:val="32"/>
          <w:szCs w:val="32"/>
        </w:rPr>
        <w:t>16</w:t>
      </w:r>
      <w:r w:rsidRPr="00267CF8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เนื่องจากกลุ่มบริษัทได้รับผลกระทบจาก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สถานการณ์ </w:t>
      </w:r>
      <w:r w:rsidRPr="00267CF8">
        <w:rPr>
          <w:rFonts w:ascii="Angsana New" w:hAnsi="Angsana New"/>
          <w:spacing w:val="-4"/>
          <w:sz w:val="32"/>
          <w:szCs w:val="32"/>
        </w:rPr>
        <w:t>COVID</w:t>
      </w:r>
      <w:r w:rsidRPr="00267CF8">
        <w:rPr>
          <w:rFonts w:ascii="Angsana New" w:hAnsi="Angsana New"/>
          <w:spacing w:val="-4"/>
          <w:sz w:val="32"/>
          <w:szCs w:val="32"/>
          <w:cs/>
        </w:rPr>
        <w:t>-</w:t>
      </w:r>
      <w:r w:rsidRPr="00267CF8">
        <w:rPr>
          <w:rFonts w:ascii="Angsana New" w:hAnsi="Angsana New"/>
          <w:spacing w:val="-4"/>
          <w:sz w:val="32"/>
          <w:szCs w:val="32"/>
        </w:rPr>
        <w:t xml:space="preserve">19 </w:t>
      </w:r>
      <w:r w:rsidRPr="00267CF8">
        <w:rPr>
          <w:rFonts w:ascii="Angsana New" w:hAnsi="Angsana New"/>
          <w:spacing w:val="-4"/>
          <w:sz w:val="32"/>
          <w:szCs w:val="32"/>
          <w:cs/>
        </w:rPr>
        <w:t>ที่ยังคงอยู่ในสถานการณ์ที่ความไม่แน่นอนสูงอาจเป็นผลให้กลุ่มบริษัท</w:t>
      </w:r>
      <w:r w:rsidRPr="00267CF8">
        <w:rPr>
          <w:rFonts w:ascii="Angsana New" w:hAnsi="Angsana New"/>
          <w:sz w:val="32"/>
          <w:szCs w:val="32"/>
          <w:cs/>
        </w:rPr>
        <w:t>ต้องใช้</w:t>
      </w:r>
      <w:r w:rsidRPr="00267CF8">
        <w:rPr>
          <w:rFonts w:ascii="Angsana New" w:hAnsi="Angsana New"/>
          <w:spacing w:val="-2"/>
          <w:sz w:val="32"/>
          <w:szCs w:val="32"/>
          <w:cs/>
        </w:rPr>
        <w:t>ดุลยพินิจมากในการประมาณการ โดยกำหนดให้มีการผ่อนปรนชั่วคราวทางบัญชีสำหรับ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ระหว่างวันที่ </w:t>
      </w:r>
      <w:r w:rsidRPr="00267CF8">
        <w:rPr>
          <w:rFonts w:ascii="Angsana New" w:hAnsi="Angsana New"/>
          <w:spacing w:val="-8"/>
          <w:sz w:val="32"/>
          <w:szCs w:val="32"/>
        </w:rPr>
        <w:t xml:space="preserve">1 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Pr="00267CF8">
        <w:rPr>
          <w:rFonts w:ascii="Angsana New" w:hAnsi="Angsana New"/>
          <w:spacing w:val="-8"/>
          <w:sz w:val="32"/>
          <w:szCs w:val="32"/>
        </w:rPr>
        <w:t xml:space="preserve">2563 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ถึงวันที่ </w:t>
      </w:r>
      <w:r w:rsidRPr="00267CF8">
        <w:rPr>
          <w:rFonts w:ascii="Angsana New" w:hAnsi="Angsana New"/>
          <w:spacing w:val="-8"/>
          <w:sz w:val="32"/>
          <w:szCs w:val="32"/>
        </w:rPr>
        <w:t xml:space="preserve">31 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pacing w:val="-8"/>
          <w:sz w:val="32"/>
          <w:szCs w:val="32"/>
        </w:rPr>
        <w:t>2563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 เท่านั้น กลุ่มบริษัทเลือกใช้มาตรการผ่อน</w:t>
      </w:r>
      <w:r w:rsidRPr="00267CF8">
        <w:rPr>
          <w:rFonts w:ascii="Angsana New" w:hAnsi="Angsana New"/>
          <w:sz w:val="32"/>
          <w:szCs w:val="32"/>
          <w:cs/>
        </w:rPr>
        <w:t>ปรน</w:t>
      </w:r>
      <w:r w:rsidRPr="00267CF8">
        <w:rPr>
          <w:rFonts w:ascii="Angsana New" w:hAnsi="Angsana New"/>
          <w:spacing w:val="-2"/>
          <w:sz w:val="32"/>
          <w:szCs w:val="32"/>
          <w:cs/>
        </w:rPr>
        <w:t>ชั่วคราว ได้แก่ การวัดมูลค่าผลขาดทุนด้านเครดิตที่คาดว่าจะเกิดขึ้นโดยวิธีอย่างง่ายตาม</w:t>
      </w:r>
      <w:r w:rsidRPr="00267CF8">
        <w:rPr>
          <w:rFonts w:ascii="Angsana New" w:hAnsi="Angsana New"/>
          <w:spacing w:val="2"/>
          <w:sz w:val="32"/>
          <w:szCs w:val="32"/>
          <w:cs/>
        </w:rPr>
        <w:t>มาตรฐาน</w:t>
      </w:r>
      <w:r w:rsidRPr="00267CF8">
        <w:rPr>
          <w:rFonts w:ascii="Angsana New" w:hAnsi="Angsana New"/>
          <w:sz w:val="32"/>
          <w:szCs w:val="32"/>
          <w:cs/>
        </w:rPr>
        <w:t xml:space="preserve">การรายงานทางการเงิน ฉบับที่ </w:t>
      </w:r>
      <w:r w:rsidRPr="00267CF8">
        <w:rPr>
          <w:rFonts w:ascii="Angsana New" w:hAnsi="Angsana New"/>
          <w:sz w:val="32"/>
          <w:szCs w:val="32"/>
        </w:rPr>
        <w:t>9</w:t>
      </w:r>
      <w:r w:rsidRPr="00267CF8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กลุ่มบริษัทใช้ข้อมูลในอดีต ณ วันที่ </w:t>
      </w:r>
      <w:r w:rsidRPr="00267CF8">
        <w:rPr>
          <w:rFonts w:ascii="Angsana New" w:hAnsi="Angsana New"/>
          <w:sz w:val="32"/>
          <w:szCs w:val="32"/>
        </w:rPr>
        <w:t>1</w:t>
      </w:r>
      <w:r w:rsidRPr="00267CF8">
        <w:rPr>
          <w:rFonts w:ascii="Angsana New" w:hAnsi="Angsana New"/>
          <w:sz w:val="32"/>
          <w:szCs w:val="32"/>
          <w:cs/>
        </w:rPr>
        <w:t xml:space="preserve"> มกราคม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โดยไม่ได้นำข้อมูลคาดการณ์ในอนาคตที่ได้รับผลกระทบจากสถานการณ์ </w:t>
      </w:r>
      <w:r w:rsidRPr="00267CF8">
        <w:rPr>
          <w:rFonts w:ascii="Angsana New" w:hAnsi="Angsana New"/>
          <w:sz w:val="32"/>
          <w:szCs w:val="32"/>
        </w:rPr>
        <w:t>COVID</w:t>
      </w:r>
      <w:r w:rsidRPr="00267CF8">
        <w:rPr>
          <w:rFonts w:ascii="Angsana New" w:hAnsi="Angsana New"/>
          <w:sz w:val="32"/>
          <w:szCs w:val="32"/>
          <w:cs/>
        </w:rPr>
        <w:t>-</w:t>
      </w:r>
      <w:r w:rsidRPr="00267CF8">
        <w:rPr>
          <w:rFonts w:ascii="Angsana New" w:hAnsi="Angsana New"/>
          <w:sz w:val="32"/>
          <w:szCs w:val="32"/>
        </w:rPr>
        <w:t>19</w:t>
      </w:r>
      <w:r w:rsidRPr="00267CF8">
        <w:rPr>
          <w:rFonts w:ascii="Angsana New" w:hAnsi="Angsana New"/>
          <w:sz w:val="32"/>
          <w:szCs w:val="32"/>
          <w:cs/>
        </w:rPr>
        <w:t xml:space="preserve"> มาใช้คำนวน</w:t>
      </w:r>
    </w:p>
    <w:p w14:paraId="703D33FD" w14:textId="476E0796" w:rsidR="00CE6372" w:rsidRPr="00267CF8" w:rsidRDefault="00CE6372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2"/>
          <w:szCs w:val="12"/>
        </w:rPr>
      </w:pPr>
    </w:p>
    <w:p w14:paraId="6325ED6A" w14:textId="4111F93D" w:rsidR="002762E0" w:rsidRPr="00267CF8" w:rsidRDefault="002762E0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2"/>
          <w:szCs w:val="12"/>
        </w:rPr>
      </w:pPr>
    </w:p>
    <w:p w14:paraId="69936B0E" w14:textId="04F364FA" w:rsidR="002762E0" w:rsidRDefault="002762E0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2"/>
          <w:szCs w:val="12"/>
        </w:rPr>
      </w:pPr>
    </w:p>
    <w:p w14:paraId="08757A1B" w14:textId="77777777" w:rsidR="00C35DB2" w:rsidRPr="00267CF8" w:rsidRDefault="00C35DB2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2"/>
          <w:szCs w:val="12"/>
        </w:rPr>
      </w:pPr>
    </w:p>
    <w:p w14:paraId="3A58FF77" w14:textId="77777777" w:rsidR="002762E0" w:rsidRPr="00267CF8" w:rsidRDefault="002762E0" w:rsidP="00A23915">
      <w:pPr>
        <w:pStyle w:val="CordiaNew"/>
        <w:tabs>
          <w:tab w:val="clear" w:pos="4153"/>
          <w:tab w:val="left" w:pos="900"/>
        </w:tabs>
        <w:ind w:left="1080" w:hanging="360"/>
        <w:jc w:val="thaiDistribute"/>
        <w:rPr>
          <w:color w:val="auto"/>
          <w:sz w:val="12"/>
          <w:szCs w:val="12"/>
        </w:rPr>
      </w:pPr>
    </w:p>
    <w:p w14:paraId="770056F6" w14:textId="77777777" w:rsidR="00CE6372" w:rsidRPr="00267CF8" w:rsidRDefault="00CE6372" w:rsidP="00A2391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z w:val="32"/>
          <w:szCs w:val="32"/>
          <w:cs/>
        </w:rPr>
        <w:t>มาตรฐาน</w:t>
      </w:r>
      <w:r w:rsidRPr="00267CF8">
        <w:rPr>
          <w:rFonts w:ascii="Angsana New" w:hAnsi="Angsana New"/>
          <w:sz w:val="32"/>
          <w:szCs w:val="32"/>
          <w:cs/>
          <w:lang w:val="th-TH"/>
        </w:rPr>
        <w:t>การรายงานทางการเงินใหม่ที่ยังไม่ได้ใช้</w:t>
      </w:r>
    </w:p>
    <w:p w14:paraId="385A299E" w14:textId="78A78A4A" w:rsidR="00CE6372" w:rsidRPr="00267CF8" w:rsidRDefault="00CE637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มาตรฐาน</w:t>
      </w:r>
      <w:r w:rsidRPr="00267CF8">
        <w:rPr>
          <w:rFonts w:ascii="Angsana New" w:hAnsi="Angsana New"/>
          <w:sz w:val="32"/>
          <w:szCs w:val="32"/>
          <w:cs/>
        </w:rPr>
        <w:t>การ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รายงานทางการเงินใหม่ซึ่งยังไม่มีผลบังคับใช้สำหรับรอบระยะเวลาการรายงานสิ้นสุดวันที่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กลุ่มบริษัทไม่ได้เลือกถือปฏิบัติก่อนวันที่มีผลบังคับใช้ มาตรฐาน</w:t>
      </w:r>
      <w:r w:rsidRPr="00267CF8">
        <w:rPr>
          <w:rFonts w:ascii="Angsana New" w:hAnsi="Angsana New"/>
          <w:spacing w:val="-6"/>
          <w:sz w:val="32"/>
          <w:szCs w:val="32"/>
          <w:cs/>
          <w:lang w:val="th-TH"/>
        </w:rPr>
        <w:t>การรายงานทางการเงินใหม่ไม่มีผลกระทบอย่างมีนัยสำคัญต่อการรายงานในงวดปัจจุบันหรือ</w:t>
      </w:r>
      <w:r w:rsidRPr="00267CF8">
        <w:rPr>
          <w:rFonts w:ascii="Angsana New" w:hAnsi="Angsana New"/>
          <w:spacing w:val="-4"/>
          <w:sz w:val="32"/>
          <w:szCs w:val="32"/>
          <w:cs/>
          <w:lang w:val="th-TH"/>
        </w:rPr>
        <w:t>อนาคตและรายการ</w:t>
      </w:r>
      <w:r w:rsidRPr="00267CF8">
        <w:rPr>
          <w:rFonts w:ascii="Angsana New" w:hAnsi="Angsana New"/>
          <w:sz w:val="32"/>
          <w:szCs w:val="32"/>
          <w:cs/>
          <w:lang w:val="th-TH"/>
        </w:rPr>
        <w:t>ค้าที่คาดว่าจะเกิดขึ้นในอนาคต</w:t>
      </w:r>
    </w:p>
    <w:p w14:paraId="34B5553A" w14:textId="77777777" w:rsidR="00CE6372" w:rsidRPr="00267CF8" w:rsidRDefault="00CE6372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14:paraId="1BAD20BE" w14:textId="5F0C4B05" w:rsidR="00A872FE" w:rsidRPr="00267CF8" w:rsidRDefault="00A872FE" w:rsidP="00A2391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28537AE" w14:textId="77777777" w:rsidR="00350AE2" w:rsidRPr="00350AE2" w:rsidRDefault="00350AE2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00704495" w14:textId="0539B945" w:rsidR="00A872FE" w:rsidRPr="00267CF8" w:rsidRDefault="00A872FE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งบการเงินของกลุ่มบริษัทที่นำมาจัดทำงบการเงินรวมประกอบด้วยงบการเงินของบริษัทใหญ่และบริษัทย่อยทั้งหมด ณ วันที่ </w:t>
      </w:r>
      <w:r w:rsidRPr="00267CF8">
        <w:rPr>
          <w:rFonts w:ascii="Angsana New" w:hAnsi="Angsana New" w:cs="Angsana New"/>
          <w:sz w:val="32"/>
          <w:szCs w:val="32"/>
        </w:rPr>
        <w:t>31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267CF8">
        <w:rPr>
          <w:rFonts w:ascii="Angsana New" w:hAnsi="Angsana New" w:cs="Angsana New"/>
          <w:sz w:val="32"/>
          <w:szCs w:val="32"/>
        </w:rPr>
        <w:t>256</w:t>
      </w:r>
      <w:r w:rsidR="00205ABC" w:rsidRPr="00267CF8">
        <w:rPr>
          <w:rFonts w:ascii="Angsana New" w:hAnsi="Angsana New" w:cs="Angsana New"/>
          <w:sz w:val="32"/>
          <w:szCs w:val="32"/>
          <w:lang w:val="en-US"/>
        </w:rPr>
        <w:t>3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วันสิ้นรอบระยะเวลารายงานของบริษัทย่อยทั้งหมดเป็นวันที่ </w:t>
      </w:r>
      <w:r w:rsidRPr="00267CF8">
        <w:rPr>
          <w:rFonts w:ascii="Angsana New" w:hAnsi="Angsana New" w:cs="Angsana New"/>
          <w:sz w:val="32"/>
          <w:szCs w:val="32"/>
        </w:rPr>
        <w:t>31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</w:t>
      </w:r>
    </w:p>
    <w:p w14:paraId="6E03BA7A" w14:textId="77777777" w:rsidR="00A872FE" w:rsidRPr="00267CF8" w:rsidRDefault="00A872FE" w:rsidP="00A23915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2015DCEC" w14:textId="1DEE0723" w:rsidR="00A872FE" w:rsidRDefault="00A872FE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สินทรัพย์ดังกล่าวจะถูกทดสอ</w:t>
      </w:r>
      <w:r w:rsidR="001C002C" w:rsidRPr="00267CF8">
        <w:rPr>
          <w:rFonts w:ascii="Angsana New" w:hAnsi="Angsana New" w:cs="Angsana New"/>
          <w:sz w:val="32"/>
          <w:szCs w:val="32"/>
          <w:cs/>
          <w:lang w:bidi="th-TH"/>
        </w:rPr>
        <w:t>บ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4F948F79" w14:textId="77777777" w:rsidR="00B85474" w:rsidRPr="00B85474" w:rsidRDefault="00B8547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  <w:rtl/>
          <w:cs/>
          <w:lang w:bidi="th-TH"/>
        </w:rPr>
      </w:pPr>
    </w:p>
    <w:p w14:paraId="1BD6D68B" w14:textId="1EA87CA4" w:rsidR="00A872FE" w:rsidRPr="00267CF8" w:rsidRDefault="00A872FE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 xml:space="preserve">(ถ้ามี) </w:t>
      </w:r>
    </w:p>
    <w:p w14:paraId="1BF153C3" w14:textId="77777777" w:rsidR="00A872FE" w:rsidRPr="00B85474" w:rsidRDefault="00A872FE" w:rsidP="00A23915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Angsana New" w:hAnsi="Angsana New" w:cs="Angsana New"/>
          <w:sz w:val="10"/>
          <w:szCs w:val="10"/>
          <w:rtl/>
          <w:cs/>
        </w:rPr>
      </w:pPr>
    </w:p>
    <w:p w14:paraId="14273257" w14:textId="2B5DAAA7" w:rsidR="00EE5A84" w:rsidRPr="00267CF8" w:rsidRDefault="00A872FE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กลุ่มบริษัทจัดสรรกำไรขาดทุนเบ็ดเสร็จรวมของบริษัทย่อยระหว่างส่วนของบริษัทใหญ่และส่วนได้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เสียที่ไม่อยู่ในอำนาจควบคุมในบริษัทย่อยตามสัดส่วนของความเป็นเจ้าของ</w:t>
      </w:r>
    </w:p>
    <w:p w14:paraId="1B25E3C2" w14:textId="4F7F1CED" w:rsidR="00E17EC0" w:rsidRPr="00B85474" w:rsidRDefault="00E17EC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5613C334" w14:textId="0088E933" w:rsidR="00C93593" w:rsidRPr="00267CF8" w:rsidRDefault="00F83C37" w:rsidP="00A23915">
      <w:pPr>
        <w:pStyle w:val="block"/>
        <w:numPr>
          <w:ilvl w:val="1"/>
          <w:numId w:val="2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การแปลงค่าเงินตราต่างประเทศ</w:t>
      </w:r>
    </w:p>
    <w:p w14:paraId="2530A17E" w14:textId="77777777" w:rsidR="00350AE2" w:rsidRPr="00350AE2" w:rsidRDefault="00350AE2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10"/>
          <w:szCs w:val="10"/>
          <w:lang w:bidi="th-TH"/>
        </w:rPr>
      </w:pPr>
    </w:p>
    <w:p w14:paraId="2FBCF598" w14:textId="1BB5B6C0" w:rsidR="00C93593" w:rsidRPr="00267CF8" w:rsidRDefault="00C9359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สกุลเงินที่ใช้ในการดำเนินงานและนำเสนองบการเงิน</w:t>
      </w:r>
    </w:p>
    <w:p w14:paraId="7F268641" w14:textId="55E5A6D1" w:rsidR="00C93593" w:rsidRPr="00267CF8" w:rsidRDefault="00C9359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14:paraId="03F97B1B" w14:textId="77777777" w:rsidR="00C93593" w:rsidRPr="00B85474" w:rsidRDefault="00C93593" w:rsidP="00A23915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Angsana New" w:hAnsi="Angsana New" w:cs="Angsana New"/>
          <w:sz w:val="10"/>
          <w:szCs w:val="10"/>
        </w:rPr>
      </w:pPr>
    </w:p>
    <w:p w14:paraId="14F4684B" w14:textId="37C99348" w:rsidR="00C93593" w:rsidRPr="00267CF8" w:rsidRDefault="00C9359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รายการและยอดคงเหลือสกุลเงินตราต่างประเทศ</w:t>
      </w:r>
    </w:p>
    <w:p w14:paraId="7F51C289" w14:textId="4B457DEC" w:rsidR="00C93593" w:rsidRPr="00267CF8" w:rsidRDefault="00C9359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รายการบัญชีที่เป็นเงินตราต่างประเทศแปลงค่าเป็นสกุลเงินบาท โดยใช้อัตราแลกเปลี่ยน ณ วันที่เกิด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 กำไรและขาดทุนที่เกิดจากการรับหรือจ่ายชำระเงินตราต่างประเทศและที่เกิดจากการวัด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มูลค่ารายการที่เป็นตัวเงิน ณ วันสิ้นรอบระยะเวลารายงาน รับรู้ในงบกำไรขาดทุน</w:t>
      </w:r>
    </w:p>
    <w:p w14:paraId="7EA0F1EF" w14:textId="77777777" w:rsidR="00C93593" w:rsidRPr="00B85474" w:rsidRDefault="00C93593" w:rsidP="00A23915">
      <w:pPr>
        <w:tabs>
          <w:tab w:val="left" w:pos="360"/>
          <w:tab w:val="left" w:pos="1188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7F6E5AE0" w14:textId="43FC90FD" w:rsidR="00C93593" w:rsidRPr="00267CF8" w:rsidRDefault="00C9359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รายการที่ไม่เป็นตัวเงินจะไม่ถูกปรับมูลค่า ณ วันสิ้นปี และจะใช้ราคาทุนเดิมในการวัดมูลค่า</w:t>
      </w:r>
      <w:r w:rsidR="00034C7F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แปลงค่าโดยใช</w:t>
      </w:r>
      <w:r w:rsidR="00034C7F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้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อัตราแลกเปลี่ยน ณ วันที่เกิดรายการ</w:t>
      </w:r>
      <w:r w:rsidR="00034C7F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 xml:space="preserve">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ยกเว้น รายการที่ไม่เป็นตัวเงินที่วัดมูลค่าด้วยมูลค่ายุติธรรม ซึ่งจะถูกแปลงค่</w:t>
      </w:r>
      <w:r w:rsidR="00034C7F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า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โด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ยใช้อัตราแลกเปลี่ยน ณ วันที่กำหนดมูลค่ายุติธรรม</w:t>
      </w:r>
    </w:p>
    <w:p w14:paraId="11960BE9" w14:textId="44BCE035" w:rsidR="00716E7A" w:rsidRDefault="00716E7A" w:rsidP="00A23915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453AAFB" w14:textId="3BD9197B" w:rsidR="00650533" w:rsidRPr="00267CF8" w:rsidRDefault="00541EC6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หน่วยงานในต่างประเทศ</w:t>
      </w:r>
    </w:p>
    <w:p w14:paraId="58D34802" w14:textId="5347C92C" w:rsidR="00541EC6" w:rsidRPr="00267CF8" w:rsidRDefault="00541EC6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ในงบการเงินของกลุ่มบริษัท สินทรัพย์ หนี้สิน และรายการของบริษัทภายในกลุ่มที่มีสกุลเงินที่ใช้ในการดำเนินงานนอกเหนือจากสกุลเงินบาท จะถูกแปลงค่าเป็นเงินบาทในการจัดทำงบการเงินรวม สกุลเงินที่ใช้ในการดำเนินงานของบริษัทภายในกลุ่มไม่มีการเปลี่ยนแปลงในระหว่างปี</w:t>
      </w:r>
    </w:p>
    <w:p w14:paraId="58DA9E31" w14:textId="0DD1D7C7" w:rsidR="00D113DB" w:rsidRPr="00267CF8" w:rsidRDefault="00D113D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55427AB7" w14:textId="0F57639D" w:rsidR="00541EC6" w:rsidRPr="00267CF8" w:rsidRDefault="00541EC6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ในการจัดทำงบการเงินรวม สินทรัพย์ และหนี้สินมีการแปลงค่าเป็นเงินบาทด้วยอัตราปิด ณ วันที่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รายงาน รายได้และค่าใช้จ่ายของหน่วยงานในต่างประเทศแปลงค่าเป็นเงินบาทโดยใช้อัตรา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แลกเปลี่ยน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ถัวเฉลี่ยระหว่างปี ผลต่างจากอัตราแลกเปลี่ยนที่เกิดจากการแปลงค่า บันทึกในกำไรขาดทุนเบ็ดเสร็จ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อื่น และแสดงเป็นรายการผลต่างจากอัตราแลกเปลี่ยนในส่วนของผู้ถือหุ้น หากมีการจำหน่ายหน่วยงาน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ในต่างประเทศ รายการผลต่างจากการแปลงค่าสะสมที่เกี่ยวข้องที่รับรู้ในส่วนของผู้ถือหุ้นจะถูกจัด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ประเภทไปยังกำไรขาดทุนและรับรู้เป็นส่วนหนึ่งของกำไรขาดทุนจากการจำหน่าย</w:t>
      </w:r>
    </w:p>
    <w:p w14:paraId="5198509A" w14:textId="77777777" w:rsidR="00DF5493" w:rsidRPr="00ED5AAC" w:rsidRDefault="00DF5493" w:rsidP="00A23915">
      <w:pPr>
        <w:pStyle w:val="BodyText2"/>
        <w:tabs>
          <w:tab w:val="left" w:pos="810"/>
        </w:tabs>
        <w:ind w:left="851" w:right="43" w:firstLine="0"/>
        <w:jc w:val="thaiDistribute"/>
        <w:rPr>
          <w:rFonts w:ascii="Angsana New" w:hAnsi="Angsana New"/>
          <w:sz w:val="14"/>
          <w:szCs w:val="14"/>
        </w:rPr>
      </w:pPr>
    </w:p>
    <w:p w14:paraId="43FC6882" w14:textId="2283EFFF" w:rsidR="00520052" w:rsidRPr="00267CF8" w:rsidRDefault="00520052" w:rsidP="00A2391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z w:val="32"/>
          <w:szCs w:val="32"/>
          <w:cs/>
          <w:lang w:val="th-TH"/>
        </w:rPr>
        <w:t>การวัดมูลค่ายุติธรรม</w:t>
      </w:r>
    </w:p>
    <w:p w14:paraId="635926C7" w14:textId="77777777" w:rsidR="00ED5AAC" w:rsidRPr="00ED5AAC" w:rsidRDefault="00ED5AA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68BAC838" w14:textId="0D78837E" w:rsidR="00520052" w:rsidRPr="00267CF8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cs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</w:t>
      </w:r>
      <w:r w:rsidRPr="00267CF8">
        <w:rPr>
          <w:rFonts w:ascii="Angsana New" w:hAnsi="Angsana New"/>
          <w:sz w:val="32"/>
          <w:szCs w:val="32"/>
          <w:cs/>
        </w:rPr>
        <w:t>เกิดขึ้นในสถานการณ์ปกติระหว่างผู้ร่วมตลาด ณ วันที่วัดมูลค่า</w:t>
      </w:r>
    </w:p>
    <w:p w14:paraId="60A00401" w14:textId="77777777" w:rsidR="00520052" w:rsidRPr="00B85474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  <w:cs/>
        </w:rPr>
      </w:pPr>
    </w:p>
    <w:p w14:paraId="75C67745" w14:textId="77777777" w:rsidR="00520052" w:rsidRPr="00267CF8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59DA9B42" w14:textId="77777777" w:rsidR="00520052" w:rsidRPr="00ED5AAC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4"/>
          <w:szCs w:val="4"/>
          <w:cs/>
        </w:rPr>
      </w:pPr>
    </w:p>
    <w:p w14:paraId="3283234C" w14:textId="45646668" w:rsidR="00520052" w:rsidRPr="00267CF8" w:rsidRDefault="00520052" w:rsidP="00A2391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267CF8">
        <w:rPr>
          <w:rFonts w:ascii="Angsana New" w:hAnsi="Angsana New"/>
          <w:sz w:val="32"/>
          <w:szCs w:val="32"/>
        </w:rPr>
        <w:t>1</w:t>
      </w:r>
      <w:r w:rsidR="0098312D" w:rsidRPr="00267CF8">
        <w:rPr>
          <w:rFonts w:ascii="Angsana New" w:hAnsi="Angsana New"/>
          <w:sz w:val="32"/>
          <w:szCs w:val="32"/>
        </w:rPr>
        <w:tab/>
      </w:r>
      <w:r w:rsidRPr="00267CF8">
        <w:rPr>
          <w:rFonts w:ascii="Angsana New" w:hAnsi="Angsana New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="0098312D" w:rsidRPr="00267CF8">
        <w:rPr>
          <w:rFonts w:ascii="Angsana New" w:hAnsi="Angsana New"/>
          <w:sz w:val="32"/>
          <w:szCs w:val="32"/>
        </w:rPr>
        <w:tab/>
      </w:r>
      <w:r w:rsidRPr="00267CF8">
        <w:rPr>
          <w:rFonts w:ascii="Angsana New" w:hAnsi="Angsana New"/>
          <w:sz w:val="32"/>
          <w:szCs w:val="32"/>
          <w:cs/>
        </w:rPr>
        <w:t>หรือหนี้สินอย่างเดียวกัน</w:t>
      </w:r>
    </w:p>
    <w:p w14:paraId="6BEDD8CC" w14:textId="77777777" w:rsidR="00520052" w:rsidRPr="00ED5AAC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90" w:hanging="270"/>
        <w:jc w:val="thaiDistribute"/>
        <w:rPr>
          <w:rFonts w:ascii="Angsana New" w:hAnsi="Angsana New"/>
          <w:sz w:val="4"/>
          <w:szCs w:val="4"/>
          <w:cs/>
        </w:rPr>
      </w:pPr>
    </w:p>
    <w:p w14:paraId="1EA3012C" w14:textId="1226D2DB" w:rsidR="00520052" w:rsidRPr="00267CF8" w:rsidRDefault="00520052" w:rsidP="00A2391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ข้อมูลระดับ </w:t>
      </w:r>
      <w:r w:rsidRPr="00267CF8">
        <w:rPr>
          <w:rFonts w:ascii="Angsana New" w:hAnsi="Angsana New"/>
          <w:spacing w:val="-4"/>
          <w:sz w:val="32"/>
          <w:szCs w:val="32"/>
        </w:rPr>
        <w:t>2</w:t>
      </w:r>
      <w:r w:rsidR="0098312D" w:rsidRPr="00267CF8">
        <w:rPr>
          <w:rFonts w:ascii="Angsana New" w:hAnsi="Angsana New"/>
          <w:spacing w:val="-4"/>
          <w:sz w:val="32"/>
          <w:szCs w:val="32"/>
        </w:rPr>
        <w:tab/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267CF8">
        <w:rPr>
          <w:rFonts w:ascii="Angsana New" w:hAnsi="Angsana New"/>
          <w:spacing w:val="-4"/>
          <w:sz w:val="32"/>
          <w:szCs w:val="32"/>
        </w:rPr>
        <w:t>1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ที่สามารถ</w:t>
      </w:r>
      <w:r w:rsidRPr="00267CF8">
        <w:rPr>
          <w:rFonts w:ascii="Angsana New" w:hAnsi="Angsana New"/>
          <w:sz w:val="32"/>
          <w:szCs w:val="32"/>
          <w:cs/>
        </w:rPr>
        <w:t>อ้างอิง</w:t>
      </w:r>
      <w:r w:rsidR="0098312D" w:rsidRPr="00267CF8">
        <w:rPr>
          <w:rFonts w:ascii="Angsana New" w:hAnsi="Angsana New"/>
          <w:sz w:val="32"/>
          <w:szCs w:val="32"/>
        </w:rPr>
        <w:tab/>
      </w:r>
      <w:r w:rsidRPr="00267CF8">
        <w:rPr>
          <w:rFonts w:ascii="Angsana New" w:hAnsi="Angsana New"/>
          <w:sz w:val="32"/>
          <w:szCs w:val="32"/>
          <w:cs/>
        </w:rPr>
        <w:t>หรือเปรียบเทียบกันได้โดยตรงหรือโดยอ้อม สำหรับสินทรัพย์หรือหนี้สินนั้น</w:t>
      </w:r>
    </w:p>
    <w:p w14:paraId="6E70C096" w14:textId="77777777" w:rsidR="00520052" w:rsidRPr="00ED5AAC" w:rsidRDefault="005200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90"/>
        <w:jc w:val="thaiDistribute"/>
        <w:rPr>
          <w:rFonts w:ascii="Angsana New" w:hAnsi="Angsana New"/>
          <w:sz w:val="4"/>
          <w:szCs w:val="4"/>
        </w:rPr>
      </w:pPr>
    </w:p>
    <w:p w14:paraId="76991EE5" w14:textId="57893385" w:rsidR="00520052" w:rsidRPr="00ED5AAC" w:rsidRDefault="00520052" w:rsidP="00A2391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ED5AAC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ED5AAC">
        <w:rPr>
          <w:rFonts w:ascii="Angsana New" w:hAnsi="Angsana New"/>
          <w:sz w:val="32"/>
          <w:szCs w:val="32"/>
        </w:rPr>
        <w:t>3</w:t>
      </w:r>
      <w:r w:rsidR="0098312D" w:rsidRPr="00ED5AAC">
        <w:rPr>
          <w:rFonts w:ascii="Angsana New" w:hAnsi="Angsana New"/>
          <w:sz w:val="32"/>
          <w:szCs w:val="32"/>
        </w:rPr>
        <w:tab/>
      </w:r>
      <w:r w:rsidRPr="00ED5AAC">
        <w:rPr>
          <w:rFonts w:ascii="Angsana New" w:hAnsi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7A37D8C4" w14:textId="77777777" w:rsidR="00520052" w:rsidRPr="00B85474" w:rsidRDefault="00520052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89FFA13" w14:textId="68955575" w:rsidR="00B74D3E" w:rsidRPr="00267CF8" w:rsidRDefault="00B74D3E" w:rsidP="00A2391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7CF8">
        <w:rPr>
          <w:rFonts w:ascii="Angsana New" w:hAnsi="Angsana New"/>
          <w:sz w:val="32"/>
          <w:szCs w:val="32"/>
          <w:cs/>
          <w:lang w:val="th-TH"/>
        </w:rPr>
        <w:t>รายงานทางการเงินจำแนกตามส่วนงาน</w:t>
      </w:r>
    </w:p>
    <w:p w14:paraId="3784FCDB" w14:textId="77777777" w:rsidR="00ED5AAC" w:rsidRPr="00ED5AAC" w:rsidRDefault="00ED5AA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pacing w:val="-4"/>
          <w:sz w:val="8"/>
          <w:szCs w:val="8"/>
        </w:rPr>
      </w:pPr>
      <w:bookmarkStart w:id="10" w:name="_Hlk65178352"/>
    </w:p>
    <w:p w14:paraId="27B34A05" w14:textId="0215433D" w:rsidR="00B74D3E" w:rsidRPr="00267CF8" w:rsidRDefault="00B74D3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กลุ่มบริษัทมีส่วนงานดำเนินงาน </w:t>
      </w:r>
      <w:r w:rsidR="00A142F8" w:rsidRPr="00267CF8">
        <w:rPr>
          <w:rFonts w:ascii="Angsana New" w:hAnsi="Angsana New"/>
          <w:spacing w:val="-4"/>
          <w:sz w:val="32"/>
          <w:szCs w:val="32"/>
        </w:rPr>
        <w:t>2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ส่วน ซึ่งประกอบด้วย ส่วนงานผลิตและจำหน่ายผลิตภัณฑ์</w:t>
      </w:r>
      <w:r w:rsidRPr="00267CF8">
        <w:rPr>
          <w:rFonts w:ascii="Angsana New" w:hAnsi="Angsana New"/>
          <w:sz w:val="32"/>
          <w:szCs w:val="32"/>
          <w:cs/>
        </w:rPr>
        <w:t>คอนกรีต</w:t>
      </w:r>
      <w:r w:rsidRPr="00ED5AAC">
        <w:rPr>
          <w:rFonts w:ascii="Angsana New" w:hAnsi="Angsana New"/>
          <w:spacing w:val="-4"/>
          <w:sz w:val="32"/>
          <w:szCs w:val="32"/>
          <w:cs/>
        </w:rPr>
        <w:t>สำเร็จรูป และผลิตและจำหน่ายลวดแรงดึงสูงพิเศษ ในการกำหนดส่วนงานดำเนินงาน ผู้บริหาร</w:t>
      </w:r>
      <w:r w:rsidRPr="00267CF8">
        <w:rPr>
          <w:rFonts w:ascii="Angsana New" w:hAnsi="Angsana New"/>
          <w:sz w:val="32"/>
          <w:szCs w:val="32"/>
          <w:cs/>
        </w:rPr>
        <w:t xml:space="preserve">พิจารณาจากกลุ่มผลิตภัณฑ์หลัก (โปรดดูหมายเหตุ </w:t>
      </w:r>
      <w:r w:rsidR="00E9611B" w:rsidRPr="00267CF8">
        <w:rPr>
          <w:rFonts w:ascii="Angsana New" w:hAnsi="Angsana New"/>
          <w:sz w:val="32"/>
          <w:szCs w:val="32"/>
        </w:rPr>
        <w:t>2</w:t>
      </w:r>
      <w:r w:rsidR="005A7604">
        <w:rPr>
          <w:rFonts w:ascii="Angsana New" w:hAnsi="Angsana New"/>
          <w:sz w:val="32"/>
          <w:szCs w:val="32"/>
        </w:rPr>
        <w:t>5</w:t>
      </w:r>
      <w:r w:rsidRPr="00267CF8">
        <w:rPr>
          <w:rFonts w:ascii="Angsana New" w:hAnsi="Angsana New"/>
          <w:sz w:val="32"/>
          <w:szCs w:val="32"/>
          <w:cs/>
        </w:rPr>
        <w:t>)</w:t>
      </w:r>
    </w:p>
    <w:p w14:paraId="242B7AC2" w14:textId="77777777" w:rsidR="00B74D3E" w:rsidRPr="00ED5AAC" w:rsidRDefault="00B74D3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z w:val="8"/>
          <w:szCs w:val="8"/>
        </w:rPr>
      </w:pPr>
    </w:p>
    <w:p w14:paraId="33112F42" w14:textId="77777777" w:rsidR="00B74D3E" w:rsidRPr="00267CF8" w:rsidRDefault="00B74D3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z w:val="32"/>
          <w:szCs w:val="32"/>
          <w:cs/>
        </w:rPr>
      </w:pPr>
      <w:r w:rsidRPr="00267CF8">
        <w:rPr>
          <w:rFonts w:ascii="Angsana New" w:hAnsi="Angsana New"/>
          <w:sz w:val="32"/>
          <w:szCs w:val="32"/>
          <w:cs/>
        </w:rPr>
        <w:t>แต่ละส่วนงานดำเนินงานมีการบริหารงานแยกจากกันโดยมีวิธีการตลาดและข้อมูลอื่นที่แตกต่างกัน รายการโอนระหว่างส่วนงานทั้งหมดเป็นราคาตลาดซึ่งอ้างอิงจากลูกค้าที่ไม่มีความเกี่ยวข้องกันกับการขายสินค้านั้น</w:t>
      </w:r>
    </w:p>
    <w:p w14:paraId="354EB518" w14:textId="77777777" w:rsidR="00B74D3E" w:rsidRPr="00ED5AAC" w:rsidRDefault="00B74D3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z w:val="8"/>
          <w:szCs w:val="8"/>
        </w:rPr>
      </w:pPr>
    </w:p>
    <w:p w14:paraId="27862373" w14:textId="77777777" w:rsidR="00B74D3E" w:rsidRPr="00C35DB2" w:rsidRDefault="00B74D3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720" w:right="4"/>
        <w:jc w:val="thaiDistribute"/>
        <w:rPr>
          <w:rFonts w:ascii="Angsana New" w:hAnsi="Angsana New"/>
          <w:sz w:val="32"/>
          <w:szCs w:val="32"/>
        </w:rPr>
      </w:pPr>
      <w:r w:rsidRPr="00C35DB2">
        <w:rPr>
          <w:rFonts w:ascii="Angsana New" w:hAnsi="Angsana New"/>
          <w:spacing w:val="4"/>
          <w:sz w:val="32"/>
          <w:szCs w:val="32"/>
          <w:cs/>
        </w:rPr>
        <w:t>สำหรับวัตถุประสงค์ในการบริหารงาน กลุ่มบริษัทใช้นโยบายในการวัดมูลค่าเดียวกันกับที่ใช้ใน</w:t>
      </w:r>
      <w:r w:rsidRPr="00C35DB2">
        <w:rPr>
          <w:rFonts w:ascii="Angsana New" w:hAnsi="Angsana New"/>
          <w:sz w:val="32"/>
          <w:szCs w:val="32"/>
          <w:cs/>
        </w:rPr>
        <w:t>งบการเงินนี้</w:t>
      </w:r>
    </w:p>
    <w:bookmarkEnd w:id="10"/>
    <w:p w14:paraId="021F8866" w14:textId="210029F9" w:rsidR="00AC03C9" w:rsidRPr="00267CF8" w:rsidRDefault="00AC03C9" w:rsidP="00A23915">
      <w:pPr>
        <w:pStyle w:val="block"/>
        <w:numPr>
          <w:ilvl w:val="1"/>
          <w:numId w:val="2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บุคคลหรือกิจการที่เกี่ยวข้องกัน</w:t>
      </w:r>
    </w:p>
    <w:p w14:paraId="41BA601C" w14:textId="77777777" w:rsidR="00ED5AAC" w:rsidRPr="00ED5AAC" w:rsidRDefault="00ED5AAC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12"/>
          <w:szCs w:val="12"/>
          <w:lang w:bidi="th-TH"/>
        </w:rPr>
      </w:pPr>
    </w:p>
    <w:p w14:paraId="071F789A" w14:textId="0F300EF4" w:rsidR="00AC03C9" w:rsidRPr="00267CF8" w:rsidRDefault="00AC03C9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เดียวกันกับกลุ่มบริษัท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กรรมการหรือพนักงานของกลุ่มบริษัทที่มีอำนาจในการกำหนดทิศทางการดำเนินงานของกลุ่มบริษัท</w:t>
      </w:r>
    </w:p>
    <w:p w14:paraId="68A5DFB1" w14:textId="77777777" w:rsidR="00E765DF" w:rsidRPr="00267CF8" w:rsidRDefault="00E765D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F670144" w14:textId="6276DEC3" w:rsidR="0048784B" w:rsidRPr="00267CF8" w:rsidRDefault="0048784B" w:rsidP="00A23915">
      <w:pPr>
        <w:pStyle w:val="block"/>
        <w:numPr>
          <w:ilvl w:val="1"/>
          <w:numId w:val="2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รายได้</w:t>
      </w:r>
      <w:r w:rsidR="004078E4" w:rsidRPr="00267CF8">
        <w:rPr>
          <w:rFonts w:ascii="Angsana New" w:hAnsi="Angsana New" w:cs="Angsana New"/>
          <w:sz w:val="32"/>
          <w:szCs w:val="32"/>
          <w:cs/>
          <w:lang w:bidi="th-TH"/>
        </w:rPr>
        <w:t>และค่าใช้จ่าย</w:t>
      </w:r>
    </w:p>
    <w:p w14:paraId="4E108BAE" w14:textId="77777777" w:rsidR="00ED5AAC" w:rsidRPr="00ED5AAC" w:rsidRDefault="00ED5AAC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4CFE5AAE" w14:textId="2605F83A" w:rsidR="00C27F4A" w:rsidRPr="00267CF8" w:rsidRDefault="00C27F4A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รายได้จากการขายสินค้า</w:t>
      </w:r>
      <w:r w:rsidR="00AD24A0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บริการ</w:t>
      </w:r>
      <w:r w:rsidR="00726F01" w:rsidRPr="00267CF8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รับรู้เมื่อลูกค้ามีอำนาจควบคุมในสินค้าหรือบริการด้วยจำนวน</w:t>
      </w:r>
      <w:r w:rsidR="00726F01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เงิน</w:t>
      </w:r>
      <w:r w:rsidR="00726F01"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ที่สะท้อนถึงสิ่งตอบแทนที่กลุ่มบริษัทคาดว่าจะมีสิทธิได้รับ</w:t>
      </w:r>
      <w:r w:rsidR="00726F01"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726F01"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ซึ่งไม่รวมจำนวนเงินที่เก็บแทนบุคคลที่</w:t>
      </w:r>
      <w:r w:rsidR="00726F01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สาม</w:t>
      </w:r>
      <w:r w:rsidR="00726F01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726F01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ภาษีมูลค่าเพิ่ม โดยแสดงสุทธิจากส่วนลดการค้า และส่วนลดตามปริมาณ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วัดมูลค่า</w:t>
      </w:r>
      <w:r w:rsidR="009E2394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รายได้รับรู้ </w:t>
      </w:r>
      <w:r w:rsidR="009E2394"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ณ เวลาใด เวลาหนึ่ง หรือตลอดช่วงเวลาหนึ่ง</w:t>
      </w:r>
      <w:r w:rsidR="00EB13B0"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เมื่อกลุ่มบริษัทปฏิบ</w:t>
      </w:r>
      <w:r w:rsidR="00A747BC"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ัติตามภาระผูกพันเสร็จสิ้นโดยการ</w:t>
      </w:r>
      <w:r w:rsidR="00A747BC" w:rsidRPr="00267CF8">
        <w:rPr>
          <w:rFonts w:ascii="Angsana New" w:hAnsi="Angsana New" w:cs="Angsana New"/>
          <w:sz w:val="32"/>
          <w:szCs w:val="32"/>
          <w:cs/>
          <w:lang w:bidi="th-TH"/>
        </w:rPr>
        <w:t>โอนสินค้าหรือบริการตามสัญญาให้กับลูกค้า</w:t>
      </w:r>
    </w:p>
    <w:p w14:paraId="54E9B11B" w14:textId="77777777" w:rsidR="00C27F4A" w:rsidRPr="00267CF8" w:rsidRDefault="00C27F4A" w:rsidP="00A23915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0BCC4DE4" w14:textId="77777777" w:rsidR="00E23BC4" w:rsidRPr="00267CF8" w:rsidRDefault="00E23BC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  <w:cs/>
          <w:lang w:bidi="th-TH"/>
        </w:rPr>
      </w:pPr>
      <w:bookmarkStart w:id="11" w:name="_Hlk65179278"/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รายได้จากการจำหน่ายผลิตภัณฑ์คอนกรีตสำเร็จรูปและ</w:t>
      </w:r>
      <w:r w:rsidRPr="00267CF8">
        <w:rPr>
          <w:rFonts w:ascii="Angsana New" w:hAnsi="Angsana New" w:cs="Angsana New"/>
          <w:iCs/>
          <w:sz w:val="32"/>
          <w:szCs w:val="32"/>
          <w:cs/>
          <w:lang w:bidi="th-TH"/>
        </w:rPr>
        <w:t>ลวดแรงดึงสูงพิเศษ</w:t>
      </w:r>
    </w:p>
    <w:p w14:paraId="37D4C985" w14:textId="6B05FEB6" w:rsidR="00E23BC4" w:rsidRPr="00267CF8" w:rsidRDefault="00E23BC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31145351"/>
      <w:r w:rsidRPr="00267CF8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</w:t>
      </w:r>
      <w:r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กรณี</w:t>
      </w:r>
      <w:r w:rsidRPr="00267CF8">
        <w:rPr>
          <w:rFonts w:ascii="Angsana New" w:hAnsi="Angsana New" w:cs="Angsana New"/>
          <w:color w:val="000000"/>
          <w:spacing w:val="6"/>
          <w:sz w:val="32"/>
          <w:szCs w:val="32"/>
          <w:cs/>
          <w:lang w:bidi="th-TH"/>
        </w:rPr>
        <w:t>ที่สัญญาที่ให้สิทธิลูกค้าในการคืนสินค้า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267CF8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</w:t>
      </w:r>
      <w:r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รับรู้จะปรับปรุงด้วยประมาณการรับคืนสินค้าซึ่งประมาณการจากข้อมูลในอดีต</w:t>
      </w:r>
      <w:bookmarkEnd w:id="12"/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(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ถ้ามี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)</w:t>
      </w:r>
    </w:p>
    <w:bookmarkEnd w:id="11"/>
    <w:p w14:paraId="43AAD579" w14:textId="77777777" w:rsidR="00E23BC4" w:rsidRPr="00ED5AAC" w:rsidRDefault="00E23BC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181923E7" w14:textId="4FD606DA" w:rsidR="000F5906" w:rsidRPr="00267CF8" w:rsidRDefault="000F5906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  <w:cs/>
          <w:lang w:bidi="th-TH"/>
        </w:rPr>
      </w:pPr>
      <w:bookmarkStart w:id="13" w:name="_Hlk65179343"/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รายได้จากการจำหน่ายผลิตภัณฑ์คอนกรีตสำเร็จรูป</w:t>
      </w:r>
      <w:r w:rsidR="00246958"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พร้อมบริการที่เกี่ยวข้อง</w:t>
      </w:r>
    </w:p>
    <w:p w14:paraId="1783033A" w14:textId="3392EBFF" w:rsidR="000F5906" w:rsidRPr="00267CF8" w:rsidRDefault="000F5906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รับรู้เมื่อลูกค้ามีอำนาจควบคุมในสินค้าซึ่งโดยทั่วไปเกิดขึ้นเมื่อมีการส่งมอบสินค้าพร้อม</w:t>
      </w:r>
      <w:r w:rsidR="00246958"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ให้บริการ</w:t>
      </w:r>
      <w:r w:rsidR="00246958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ที่เกี่ยวข้อง เช่น การติดตั้ง การตอก เป็นต้น </w:t>
      </w:r>
      <w:r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ให้กับลูกค้าและลูกค้ายอมรับผลการทดสอบการใช้สินค้า</w:t>
      </w:r>
      <w:r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หลังการ</w:t>
      </w:r>
      <w:r w:rsidR="00246958"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 xml:space="preserve">บริการที่เกี่ยวข้อง </w:t>
      </w:r>
      <w:r w:rsidRPr="00267CF8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ในกรณีที่สัญญาที่ให้สิทธิลูกค้าในการคืนสินค้า รายได้จะรับรู้ในจำนวนที่</w:t>
      </w:r>
      <w:r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AA5505" w:rsidRPr="00267CF8">
        <w:rPr>
          <w:rFonts w:ascii="Angsana New" w:hAnsi="Angsana New" w:cs="Angsana New"/>
          <w:sz w:val="32"/>
          <w:szCs w:val="32"/>
          <w:cs/>
          <w:lang w:bidi="th-TH"/>
        </w:rPr>
        <w:t>(</w:t>
      </w:r>
      <w:r w:rsidR="00AA5505" w:rsidRPr="00267CF8">
        <w:rPr>
          <w:rFonts w:ascii="Angsana New" w:hAnsi="Angsana New" w:cs="Angsana New"/>
          <w:sz w:val="32"/>
          <w:szCs w:val="32"/>
          <w:cs/>
          <w:lang w:bidi="th-TH"/>
        </w:rPr>
        <w:t>ถ้ามี</w:t>
      </w:r>
      <w:r w:rsidR="00AA5505" w:rsidRPr="00267CF8">
        <w:rPr>
          <w:rFonts w:ascii="Angsana New" w:hAnsi="Angsana New" w:cs="Angsana New"/>
          <w:sz w:val="32"/>
          <w:szCs w:val="32"/>
          <w:cs/>
          <w:lang w:bidi="th-TH"/>
        </w:rPr>
        <w:t>)</w:t>
      </w:r>
    </w:p>
    <w:bookmarkEnd w:id="13"/>
    <w:p w14:paraId="7874BFB1" w14:textId="77777777" w:rsidR="000F5906" w:rsidRPr="00ED5AAC" w:rsidRDefault="000F5906" w:rsidP="00A23915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Angsana New" w:hAnsi="Angsana New"/>
          <w:sz w:val="12"/>
          <w:szCs w:val="12"/>
        </w:rPr>
      </w:pPr>
    </w:p>
    <w:p w14:paraId="12D5FCC0" w14:textId="01FEB1B9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สัญญาก่อสร้างและบริการ</w:t>
      </w:r>
    </w:p>
    <w:p w14:paraId="28A5DB57" w14:textId="078B6042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สัญญาก่อสร้าง เช่น เสาเข็มเจาะ เป็นต้น สัญญาบริการ เช่น ค่าเจาะสำรวจ เป็นต้น</w:t>
      </w:r>
    </w:p>
    <w:p w14:paraId="7F34D394" w14:textId="77777777" w:rsidR="004078E4" w:rsidRPr="00ED5AAC" w:rsidRDefault="004078E4" w:rsidP="00A23915">
      <w:pPr>
        <w:tabs>
          <w:tab w:val="left" w:pos="360"/>
          <w:tab w:val="left" w:pos="851"/>
          <w:tab w:val="left" w:pos="1701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64E04C7" w14:textId="1CA19DF0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4" w:name="_Hlk65179531"/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ัญญาก่อสร้างและบริการประกอบด้วยจำนวนรายได้เมื่อเริ่มแรกตามที่ตกลงไว้ในสัญญาซึ่งรวมถึงจำนวนเงินที่เกี่ยวข้องกับการเปลี่ยนแปลงงานตามสัญญา</w:t>
      </w:r>
    </w:p>
    <w:bookmarkEnd w:id="14"/>
    <w:p w14:paraId="6A1A1484" w14:textId="77777777" w:rsidR="004078E4" w:rsidRPr="00267CF8" w:rsidRDefault="004078E4" w:rsidP="00A23915">
      <w:pPr>
        <w:tabs>
          <w:tab w:val="left" w:pos="360"/>
          <w:tab w:val="left" w:pos="851"/>
          <w:tab w:val="left" w:pos="1701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0591FE13" w14:textId="3C6B52D0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bookmarkStart w:id="15" w:name="_Hlk65179546"/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เมื่อกลุ่มบริษัทสามารถประมาณผลของงานก่อสร้างและบริการตามสัญญาได้อย่างน่าเชื่อถือ กลุ่ม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จะรับรู้รายได้ค่าก่อสร้างและบริการและต้นทุนการก่อสร้างที่เกี่ยวข้องกับสัญญาก่อสร้างและบริการ 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โดยอ้างอิงกับขั้นความสำเร็จของงานก่อสร้างและบริการ ณ วันสิ้นรอบระยะเวลารายงาน รายได้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ตามสัญญาก่อสร้างวัดมูลค่าด้วยมูลค่ายุติธรรมของสิ่งตอบแทนที่ได้รับหรือที่ค้างรับ</w:t>
      </w:r>
    </w:p>
    <w:bookmarkEnd w:id="15"/>
    <w:p w14:paraId="4CCCC484" w14:textId="77777777" w:rsidR="004078E4" w:rsidRPr="00267CF8" w:rsidRDefault="004078E4" w:rsidP="00A23915">
      <w:pPr>
        <w:tabs>
          <w:tab w:val="left" w:pos="360"/>
          <w:tab w:val="left" w:pos="851"/>
          <w:tab w:val="left" w:pos="1701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14:paraId="669BDCD5" w14:textId="727BC63F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รายได้จากงานก่อสร้างและบริการ รับรู้ตลอดช่วงเวลาหนึ่ง โดยใช้วิธีการสำรวจงานที่ได้ทำแล้ว</w:t>
      </w:r>
    </w:p>
    <w:p w14:paraId="0473D244" w14:textId="77777777" w:rsidR="004078E4" w:rsidRPr="00267CF8" w:rsidRDefault="004078E4" w:rsidP="00A23915">
      <w:pPr>
        <w:tabs>
          <w:tab w:val="left" w:pos="360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6A5629FB" w14:textId="25E0E71B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เมื่อกลุ่มบริษัทไม่สามารถประมาณผลของงานก่อสร้าง</w:t>
      </w:r>
      <w:r w:rsidR="00C514BB"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ตามสัญญาได้อย่างน่าเชื่อถือ 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กลุ่มบริษัทจะรับรู้รายได้ค่าก่อสร้างไม่เกินกว่าต้นทุนการก่อสร้าง</w:t>
      </w:r>
      <w:r w:rsidR="00C514BB"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หรือบริการ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ที่เกิดขึ้นและมีความ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</w:t>
      </w:r>
      <w:r w:rsidR="00914D17" w:rsidRPr="00267CF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ไปได้ค่อนข้างแน่ที่จะได้รับต้นทุนนั้นคืน และรับรู้ต้นทุนการก่อสร้าง</w:t>
      </w:r>
      <w:r w:rsidR="00C514BB" w:rsidRPr="00267CF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ที่เกิดขึ้นในระหว่าง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งวดเป็นค่าใช้จ่าย</w:t>
      </w:r>
    </w:p>
    <w:p w14:paraId="069573A1" w14:textId="77777777" w:rsidR="004078E4" w:rsidRPr="00267CF8" w:rsidRDefault="004078E4" w:rsidP="00A23915">
      <w:pPr>
        <w:tabs>
          <w:tab w:val="left" w:pos="360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E819B1E" w14:textId="3330B18A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ในแต่ละสถานการณ์ เมื่อมีความเป็นไปได้ค่อนข้างแน่ที่ต้นทุนการก่อสร้าง</w:t>
      </w:r>
      <w:r w:rsidR="006D674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ทั้งสิ้นจะสูงกว่ารายได้ค่าก่อสร้าง</w:t>
      </w:r>
      <w:r w:rsidR="006D674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ทั้งสิ้น กลุ่มบริษัทจะรับรู้ผลขาดทุนที่คาดว่าจะเกิดขึ้นเป็นค่าใช้จ่ายทันทีในกำไรขาดทุน</w:t>
      </w:r>
    </w:p>
    <w:p w14:paraId="3D288725" w14:textId="77777777" w:rsidR="004078E4" w:rsidRPr="00267CF8" w:rsidRDefault="004078E4" w:rsidP="00A23915">
      <w:pPr>
        <w:tabs>
          <w:tab w:val="left" w:pos="360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6D56796" w14:textId="0B140966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รายการค้างรับจากลูกค้าค่าก่อสร้าง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สำหรับสัญญาทั้งหมดที่อยู่ระหว่างการก่อสร้าง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ประกอบด้วยต้นทุนที่เกิดขึ้นรวมทั้งกำไรหรือขาดทุนที่เกินกว่าผลงานที่ได้เรียกชำระไปแล้ว แสดงรายการในลูกหนี้การค้าและลูกหนี้อื่น รวมถึง รายได้ค้างรับที่ยังไม่ได้เรียกชำระ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แสดงรายการเป็น </w:t>
      </w:r>
      <w:r w:rsidR="006D6743" w:rsidRPr="00267CF8">
        <w:rPr>
          <w:rFonts w:ascii="Angsana New" w:hAnsi="Angsana New" w:cs="Angsana New"/>
          <w:sz w:val="32"/>
          <w:szCs w:val="32"/>
          <w:rtl/>
          <w:cs/>
        </w:rPr>
        <w:t>“</w:t>
      </w:r>
      <w:r w:rsidR="006D6743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สินทรัพย์ที่เกิดจาก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>สัญญา</w:t>
      </w:r>
      <w:r w:rsidR="006D6743" w:rsidRPr="00267CF8">
        <w:rPr>
          <w:rFonts w:ascii="Angsana New" w:hAnsi="Angsana New" w:cs="Angsana New"/>
          <w:sz w:val="32"/>
          <w:szCs w:val="32"/>
          <w:rtl/>
          <w:cs/>
        </w:rPr>
        <w:t xml:space="preserve">” </w:t>
      </w:r>
      <w:r w:rsidR="006D6743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ส่วน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เงินรับล่วงหน้าจากลูกค้าสำหรับสัญญาทั้งหมดที่อยู่ระหว่างการก่อสร้าง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>และบริการ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ที่มีมูลค่าของเงินที่ได้รับเกินกว่ามูลค่าต้นทุนที่เกิดขึ้นและกำไรหรือขาดทุนจากงานก่อสร้าง แสดงรายการ</w:t>
      </w:r>
      <w:r w:rsidR="006D6743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เป็น </w:t>
      </w:r>
      <w:r w:rsidR="006D6743" w:rsidRPr="00267CF8">
        <w:rPr>
          <w:rFonts w:ascii="Angsana New" w:hAnsi="Angsana New" w:cs="Angsana New"/>
          <w:sz w:val="32"/>
          <w:szCs w:val="32"/>
          <w:rtl/>
          <w:cs/>
        </w:rPr>
        <w:t>“</w:t>
      </w:r>
      <w:r w:rsidR="006D6743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หนี้สินที่เกิดจากสัญญา</w:t>
      </w:r>
      <w:r w:rsidR="006D6743" w:rsidRPr="00267CF8">
        <w:rPr>
          <w:rFonts w:ascii="Angsana New" w:hAnsi="Angsana New" w:cs="Angsana New"/>
          <w:sz w:val="32"/>
          <w:szCs w:val="32"/>
          <w:rtl/>
          <w:cs/>
        </w:rPr>
        <w:t>”</w:t>
      </w:r>
    </w:p>
    <w:p w14:paraId="0EFFBE43" w14:textId="77777777" w:rsidR="006D6743" w:rsidRPr="00267CF8" w:rsidRDefault="006D6743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10"/>
          <w:szCs w:val="10"/>
          <w:rtl/>
          <w:cs/>
        </w:rPr>
      </w:pPr>
    </w:p>
    <w:p w14:paraId="53F3DAD4" w14:textId="2DA429FC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เมื่อต้นทุนงานก่อสร้างที่เกิดขึ้นจริงสูงกว่าต้นทุนที่บันทึกตามอัตราส่วนร้อยละของงานที่ทำเสร็จ กลุ่มบริษัทจะรับรู้รายการส่วนเกินดังกล่าวเป็น </w:t>
      </w:r>
      <w:r w:rsidRPr="00267CF8">
        <w:rPr>
          <w:rFonts w:ascii="Angsana New" w:hAnsi="Angsana New" w:cs="Angsana New"/>
          <w:sz w:val="32"/>
          <w:szCs w:val="32"/>
          <w:rtl/>
          <w:cs/>
        </w:rPr>
        <w:t>“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งานระหว่างก่อสร้างตามสัญญา</w:t>
      </w:r>
      <w:r w:rsidRPr="00267CF8">
        <w:rPr>
          <w:rFonts w:ascii="Angsana New" w:hAnsi="Angsana New" w:cs="Angsana New"/>
          <w:sz w:val="32"/>
          <w:szCs w:val="32"/>
          <w:rtl/>
          <w:cs/>
        </w:rPr>
        <w:t xml:space="preserve">”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ภายใต้สินทรัพย์หมุนเวียน ในทางกลับกัน เมื่อต้นทุนที่บันทึกตามอัตราส่วนร้อยละของงานที่ทำเสร็จสูงกว่าต้นทุน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งานก่อสร้างที่เกิดขึ้นจริง กลุ่มบริษัทจะรับรู้รายการส่วนเกินดังกล่าวเป็น </w:t>
      </w:r>
      <w:r w:rsidRPr="00267CF8">
        <w:rPr>
          <w:rFonts w:ascii="Angsana New" w:hAnsi="Angsana New" w:cs="Angsana New"/>
          <w:spacing w:val="-6"/>
          <w:sz w:val="32"/>
          <w:szCs w:val="32"/>
          <w:rtl/>
          <w:cs/>
        </w:rPr>
        <w:t>“</w:t>
      </w:r>
      <w:r w:rsidRPr="00267CF8">
        <w:rPr>
          <w:rFonts w:ascii="Angsana New" w:hAnsi="Angsana New" w:cs="Angsana New"/>
          <w:spacing w:val="-6"/>
          <w:sz w:val="32"/>
          <w:szCs w:val="32"/>
          <w:rtl/>
          <w:cs/>
          <w:lang w:bidi="th-TH"/>
        </w:rPr>
        <w:t>ค่าใช้จ่ายงานก่อสร้างค้าง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จ่าย</w:t>
      </w:r>
      <w:r w:rsidRPr="00267CF8">
        <w:rPr>
          <w:rFonts w:ascii="Angsana New" w:hAnsi="Angsana New" w:cs="Angsana New"/>
          <w:sz w:val="32"/>
          <w:szCs w:val="32"/>
          <w:rtl/>
          <w:cs/>
        </w:rPr>
        <w:t xml:space="preserve">”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ภายใต้หนี้สินหมุนเวียน</w:t>
      </w:r>
    </w:p>
    <w:p w14:paraId="5268A02F" w14:textId="77777777" w:rsidR="004078E4" w:rsidRPr="00267CF8" w:rsidRDefault="004078E4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E7106F1" w14:textId="60D1CA56" w:rsidR="0048784B" w:rsidRPr="00267CF8" w:rsidRDefault="0048784B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รายได้ค่าเช่า</w:t>
      </w:r>
    </w:p>
    <w:p w14:paraId="4A8A5D35" w14:textId="23FEB55A" w:rsidR="002C4C80" w:rsidRPr="00267CF8" w:rsidRDefault="0048784B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รายได้ค่าเช่า</w:t>
      </w:r>
      <w:r w:rsidR="008C7127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รับรู้</w:t>
      </w:r>
      <w:r w:rsidR="002D7EA1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ด้วยวิธีเส้นตรง</w:t>
      </w:r>
      <w:r w:rsidR="008C7127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ตลอด</w:t>
      </w:r>
      <w:r w:rsidR="002D7EA1" w:rsidRPr="00267CF8">
        <w:rPr>
          <w:rFonts w:ascii="Angsana New" w:hAnsi="Angsana New" w:cs="Angsana New"/>
          <w:sz w:val="32"/>
          <w:szCs w:val="32"/>
          <w:cs/>
          <w:lang w:bidi="th-TH"/>
        </w:rPr>
        <w:t>ช่วงเวลาหนึ่งตามอายุ</w:t>
      </w:r>
      <w:r w:rsidR="00621729" w:rsidRPr="00267CF8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สัญญาเช่า</w:t>
      </w:r>
    </w:p>
    <w:p w14:paraId="5368FDF9" w14:textId="4337DBA1" w:rsidR="00B30FAA" w:rsidRPr="00267CF8" w:rsidRDefault="00B30FAA" w:rsidP="00A23915">
      <w:pPr>
        <w:pStyle w:val="block"/>
        <w:tabs>
          <w:tab w:val="left" w:pos="128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</w:rPr>
      </w:pPr>
    </w:p>
    <w:p w14:paraId="18374C74" w14:textId="7CD5C9C6" w:rsidR="00E7427C" w:rsidRPr="00267CF8" w:rsidRDefault="00E7427C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เงินปันผลรับ</w:t>
      </w:r>
    </w:p>
    <w:p w14:paraId="1C7CC014" w14:textId="54468E68" w:rsidR="00E7427C" w:rsidRPr="00267CF8" w:rsidRDefault="00E7427C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เงินปันผลรับบันทึกในงบกำไรขาดทุนในวันที่</w:t>
      </w:r>
      <w:r w:rsidR="009D5465" w:rsidRPr="00267CF8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มีสิทธิได้รับเงินปันผล ซึ่งตามปกติในกรณีเงินปันผลที่จะได้รับจากบริษัทจดทะเบียนจะพิจารณาจากวันที่มีการประกาศสิทธิการรับปันผล</w:t>
      </w:r>
    </w:p>
    <w:p w14:paraId="78E1931B" w14:textId="31D21E1F" w:rsidR="002C4C80" w:rsidRPr="00C35DB2" w:rsidRDefault="002C4C80" w:rsidP="00A23915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00D57CD5" w14:textId="64DA6C24" w:rsidR="0048784B" w:rsidRPr="00267CF8" w:rsidRDefault="0048784B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ดอกเบี้ยรับ</w:t>
      </w:r>
    </w:p>
    <w:p w14:paraId="19229AF9" w14:textId="3FC5E43C" w:rsidR="0048784B" w:rsidRPr="00267CF8" w:rsidRDefault="0048784B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ดอกเบี้ยรับ รับรู้เป็นรายได้</w:t>
      </w:r>
      <w:r w:rsidR="00C56E49" w:rsidRPr="00267CF8">
        <w:rPr>
          <w:rFonts w:ascii="Angsana New" w:hAnsi="Angsana New" w:cs="Angsana New"/>
          <w:sz w:val="32"/>
          <w:szCs w:val="32"/>
          <w:cs/>
          <w:lang w:bidi="th-TH"/>
        </w:rPr>
        <w:t>ด้วยวิธีอัตราดอกเบี้ยที่แท้จริง</w:t>
      </w:r>
    </w:p>
    <w:p w14:paraId="5FA000A6" w14:textId="77777777" w:rsidR="0048784B" w:rsidRPr="00626BA0" w:rsidRDefault="0048784B" w:rsidP="00A23915">
      <w:pPr>
        <w:pStyle w:val="block"/>
        <w:tabs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06739E69" w14:textId="77777777" w:rsidR="004078E4" w:rsidRPr="00267CF8" w:rsidRDefault="004078E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ต้นทุนและค่าใช้จ่ายอื่น</w:t>
      </w:r>
    </w:p>
    <w:p w14:paraId="0B477C6B" w14:textId="126CD9E5" w:rsidR="0048784B" w:rsidRPr="00267CF8" w:rsidRDefault="00DF60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ต้นทุนและ</w:t>
      </w:r>
      <w:r w:rsidR="0048784B" w:rsidRPr="00267CF8">
        <w:rPr>
          <w:rFonts w:ascii="Angsana New" w:hAnsi="Angsana New" w:cs="Angsana New"/>
          <w:sz w:val="32"/>
          <w:szCs w:val="32"/>
          <w:cs/>
          <w:lang w:bidi="th-TH"/>
        </w:rPr>
        <w:t>ค่าใช้จ่าย</w:t>
      </w:r>
      <w:r w:rsidR="004078E4" w:rsidRPr="00267CF8">
        <w:rPr>
          <w:rFonts w:ascii="Angsana New" w:hAnsi="Angsana New" w:cs="Angsana New"/>
          <w:sz w:val="32"/>
          <w:szCs w:val="32"/>
          <w:cs/>
          <w:lang w:bidi="th-TH"/>
        </w:rPr>
        <w:t>อื่น</w:t>
      </w:r>
      <w:r w:rsidR="0048784B" w:rsidRPr="00267CF8">
        <w:rPr>
          <w:rFonts w:ascii="Angsana New" w:hAnsi="Angsana New" w:cs="Angsana New"/>
          <w:sz w:val="32"/>
          <w:szCs w:val="32"/>
          <w:cs/>
          <w:lang w:bidi="th-TH"/>
        </w:rPr>
        <w:t>รับรู้ในกำไรขาดทุนเมื่อ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มีอำนาจควบคุมในสินค้าและ</w:t>
      </w:r>
      <w:r w:rsidR="0048784B" w:rsidRPr="00267CF8">
        <w:rPr>
          <w:rFonts w:ascii="Angsana New" w:hAnsi="Angsana New" w:cs="Angsana New"/>
          <w:sz w:val="32"/>
          <w:szCs w:val="32"/>
          <w:cs/>
          <w:lang w:bidi="th-TH"/>
        </w:rPr>
        <w:t>บริการ</w:t>
      </w:r>
    </w:p>
    <w:p w14:paraId="121C57E8" w14:textId="1605FD36" w:rsidR="00713FF7" w:rsidRPr="00C35DB2" w:rsidRDefault="00713FF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60B6D221" w14:textId="4509555B" w:rsidR="005224A0" w:rsidRPr="00267CF8" w:rsidRDefault="005224A0" w:rsidP="00A23915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ต้นทุนการกู้ยืม</w:t>
      </w:r>
    </w:p>
    <w:p w14:paraId="60A81C7F" w14:textId="77777777" w:rsidR="005224A0" w:rsidRPr="00626BA0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14"/>
          <w:szCs w:val="14"/>
        </w:rPr>
      </w:pPr>
    </w:p>
    <w:p w14:paraId="7DD0B98C" w14:textId="77777777" w:rsidR="002D0D1C" w:rsidRPr="00626BA0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626BA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</w:t>
      </w:r>
      <w:r w:rsidRPr="00626BA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</w:t>
      </w:r>
      <w:r w:rsidRPr="00626BA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การเตรียมพร้อมเพื่อให้นำสินทรัพย์นั้นมาใช้ได้ตามประสงค์หรือนำไปขาย ต้นทุนการกู้ยืมอื่นรับรู้เป็นค่าใช้จ่ายในระหว่าง</w:t>
      </w:r>
      <w:r w:rsidR="008852BA" w:rsidRPr="00626BA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</w:t>
      </w:r>
      <w:r w:rsidRPr="00626BA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วดเมื่อเกิดรายการและแสดงรายการในต้นทุนทางการเงิน</w:t>
      </w:r>
    </w:p>
    <w:p w14:paraId="5626157E" w14:textId="77777777" w:rsidR="00687255" w:rsidRPr="00C35DB2" w:rsidRDefault="0068725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lang w:bidi="th-TH"/>
        </w:rPr>
      </w:pPr>
    </w:p>
    <w:p w14:paraId="3E434ABC" w14:textId="17651AE2" w:rsidR="00CA5A35" w:rsidRPr="00267CF8" w:rsidRDefault="00CA5A35" w:rsidP="00A23915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ภาษีเงินได้</w:t>
      </w:r>
    </w:p>
    <w:p w14:paraId="3696F147" w14:textId="77777777" w:rsidR="00CA5A35" w:rsidRPr="00626BA0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57B3089C" w14:textId="45545F12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ค่าใช้จ่ายภาษีเงินได้รับรู้ในกำไรขาดทุน ซึ่งประกอบด้วยผลรวมของภาษีเงินได้รอการตัดบัญชีและภาษีเงินได้ปัจจุบันซึ่งไม่ได้บันทึกในกำไรขาดทุนเบ็ดเสร็จอื่น หรือตรงเข้าส่วนของผู้ถือหุ้น</w:t>
      </w:r>
    </w:p>
    <w:p w14:paraId="50D004D0" w14:textId="77777777" w:rsidR="00A51AA0" w:rsidRPr="00626BA0" w:rsidRDefault="00A51A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0A5E1E05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ภาษีเงินได้ปัจจุบันคำนวณอัตราภาษีและกฏหมายภาษีอากรที่ประกาศใช้หรือที่คาดว่ามีผลบังคับใช้ 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ณ วันสิ้นรอบระยะเวลารายงาน ภาษีเงินได้รอการตัดบัญชีคำนวณโดยใช้วิธีพิจารณาจากรายการ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ในงบแสดงฐานะการเงิน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(</w:t>
      </w:r>
      <w:r w:rsidRPr="00267CF8">
        <w:rPr>
          <w:rFonts w:ascii="Angsana New" w:hAnsi="Angsana New" w:cs="Angsana New"/>
          <w:sz w:val="32"/>
          <w:szCs w:val="32"/>
        </w:rPr>
        <w:t>Liability Method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)</w:t>
      </w:r>
    </w:p>
    <w:p w14:paraId="57B25505" w14:textId="77777777" w:rsidR="00CA5A35" w:rsidRPr="00626BA0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6F748B49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สินทรัพย์ภาษีเงินได้รอการตัดบัญชีจะรับรู้เมื่อมีความเป็นไปได้ค่อนข้างแน่ว่าขาดทุนสะสมทาง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ภาษีหรือผลแตกต่างชั่วคราวที่ใช้หักภาษีจะสามารถหักกับกำไรทางภาษีในอนาคตได้ โดยกลุ่มบริษัทประเมินจากการประมาณการผลการดำเนินงานในอนาคตปรับปรุงด้วยรายได้และค่าใช้จ่ายต้องห้ามทางภาษีและข้อจำกัดโดยเฉพาะของการใช้ขาดทุนและเครดิตทางภาษี</w:t>
      </w:r>
    </w:p>
    <w:p w14:paraId="651073FE" w14:textId="77777777" w:rsidR="00CA5A35" w:rsidRPr="00626BA0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433EB682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หนี้สินภาษีเงินได้รอการตัดบัญชีโดยทั่วไปจะรับรู้ทั้งหมดนอกจากจะได้รับยกเว้นตามมาตรฐานการบัญชี ฉบับที่ </w:t>
      </w:r>
      <w:r w:rsidRPr="00267CF8">
        <w:rPr>
          <w:rFonts w:ascii="Angsana New" w:hAnsi="Angsana New" w:cs="Angsana New"/>
          <w:sz w:val="32"/>
          <w:szCs w:val="32"/>
        </w:rPr>
        <w:t>12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ภาษีเงินได้</w:t>
      </w:r>
    </w:p>
    <w:p w14:paraId="584204D7" w14:textId="77777777" w:rsidR="003B5AE8" w:rsidRPr="00267CF8" w:rsidRDefault="003B5AE8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1DC72ACA" w14:textId="335BA66F" w:rsidR="005224A0" w:rsidRPr="00267CF8" w:rsidRDefault="005224A0" w:rsidP="00A23915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7CC14C9D" w14:textId="77777777" w:rsidR="005224A0" w:rsidRPr="00626BA0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1EA51CF2" w14:textId="1C1231FB" w:rsidR="005224A0" w:rsidRPr="00267CF8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เงินสดและรายการเทียบเท่าเงินสด ประกอบด้วย เงินสดในมือและเงินฝากธนาคารทุกประเภทที่มีสภาพคล่องสูง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3F5437C5" w14:textId="77777777" w:rsidR="005224A0" w:rsidRPr="00626BA0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10CBE707" w14:textId="66538328" w:rsidR="0004010C" w:rsidRPr="00267CF8" w:rsidRDefault="005224A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เงินฝากธนาคารที่</w:t>
      </w:r>
      <w:r w:rsidR="00530FF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มีข้อจำกัดในการใช้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แสดงไว้ภายใต้สินทรัพย์ไม่หมุนเวียนในงบแสดงฐานะการเงิน</w:t>
      </w:r>
    </w:p>
    <w:p w14:paraId="10C94045" w14:textId="77777777" w:rsidR="00687255" w:rsidRPr="00267CF8" w:rsidRDefault="0068725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796AABB1" w14:textId="37DD6E8D" w:rsidR="00F44D04" w:rsidRPr="00267CF8" w:rsidRDefault="00F44D04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ลูกหนี้การค้า</w:t>
      </w:r>
      <w:r w:rsidR="005C2A59" w:rsidRPr="00267CF8">
        <w:rPr>
          <w:rFonts w:ascii="Angsana New" w:hAnsi="Angsana New" w:cs="Angsana New"/>
          <w:sz w:val="32"/>
          <w:szCs w:val="32"/>
          <w:cs/>
          <w:lang w:bidi="th-TH"/>
        </w:rPr>
        <w:t>และลูกหนี้</w:t>
      </w:r>
      <w:r w:rsidR="00687255" w:rsidRPr="00267CF8">
        <w:rPr>
          <w:rFonts w:ascii="Angsana New" w:hAnsi="Angsana New" w:cs="Angsana New" w:hint="cs"/>
          <w:sz w:val="32"/>
          <w:szCs w:val="32"/>
          <w:cs/>
          <w:lang w:bidi="th-TH"/>
        </w:rPr>
        <w:t>หมุนเวียน</w:t>
      </w:r>
      <w:r w:rsidR="005C2A59" w:rsidRPr="00267CF8">
        <w:rPr>
          <w:rFonts w:ascii="Angsana New" w:hAnsi="Angsana New" w:cs="Angsana New"/>
          <w:sz w:val="32"/>
          <w:szCs w:val="32"/>
          <w:cs/>
          <w:lang w:bidi="th-TH"/>
        </w:rPr>
        <w:t>อื่น</w:t>
      </w:r>
    </w:p>
    <w:p w14:paraId="0C498F54" w14:textId="77777777" w:rsidR="00E274DB" w:rsidRPr="00267CF8" w:rsidRDefault="00E274DB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05D6742" w14:textId="77777777" w:rsidR="005C2A59" w:rsidRPr="00267CF8" w:rsidRDefault="005C2A5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ลูกหนี้การค้าและลูกหนี้อื่น รับรู้มูลค่าเริ่มแรกตามราคาที่ตกลงกันอย่างไม่มีเงื่อนไขซึ่งไม่มีองค์ประกอบเกี่ยวกับการจัดหาเงินที่มีนัยสำคัญ ทั้งนี้ ส่วนประกอบทางการเงินดังกล่าวจะรับรู้ด้วยมูลค่ายุติธรรม ลูกหนี้ดังกล่าววัดมูลค่าภายหลังด้วยราคาทุนตัดจำหน่ายโดยใช้วิธีดอกเบี้ยที่แท้จริงสุทธิด้วยค่าเผื่อผลขาดทุนด้านเครดิตที่คาดว่าจะเกิดขึ้น</w:t>
      </w:r>
    </w:p>
    <w:p w14:paraId="5A4F193B" w14:textId="77777777" w:rsidR="005C2A59" w:rsidRPr="00267CF8" w:rsidRDefault="005C2A59" w:rsidP="00A23915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2787C680" w14:textId="5A181A65" w:rsidR="005C2A59" w:rsidRPr="00267CF8" w:rsidRDefault="005C2A5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กลุ่มบริษัทเลือกวิธีการอย่างง่ายในการวัดผลขาดทุนด้านเครดิตที่คาดว่าจะเกิดขึ้นตลอดอายุ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เพื่อประมาณการค่าเผื่อผลขาดทุนด้านเครดิตที่คาดว่าจะเกิดขึ้น โดยมีการจัดประเภทลักษณะของความเสี่ยงด้านเครดิตและประสบการณ์ในอดีต</w:t>
      </w:r>
    </w:p>
    <w:p w14:paraId="69B97220" w14:textId="77777777" w:rsidR="00EA15DD" w:rsidRPr="00267CF8" w:rsidRDefault="00EA15DD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3DE2582" w14:textId="502E018E" w:rsidR="005C2A59" w:rsidRPr="00267CF8" w:rsidRDefault="005C2A5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ผลขาดทุนด้านเครดิตที่คาดว่าจะเกิดขึ้นคำนวณจากประวัติการจ่ายชำระหนี้ของรายได้สำหรับระยะเวลา </w:t>
      </w:r>
      <w:r w:rsidRPr="00267CF8">
        <w:rPr>
          <w:rFonts w:ascii="Angsana New" w:hAnsi="Angsana New" w:cs="Angsana New"/>
          <w:sz w:val="32"/>
          <w:szCs w:val="32"/>
          <w:lang w:bidi="th-TH"/>
        </w:rPr>
        <w:t>24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เดือน ก่อนวันที่ </w:t>
      </w:r>
      <w:r w:rsidRPr="00267CF8">
        <w:rPr>
          <w:rFonts w:ascii="Angsana New" w:hAnsi="Angsana New" w:cs="Angsana New"/>
          <w:sz w:val="32"/>
          <w:szCs w:val="32"/>
          <w:lang w:bidi="th-TH"/>
        </w:rPr>
        <w:t>31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267CF8">
        <w:rPr>
          <w:rFonts w:ascii="Angsana New" w:hAnsi="Angsana New" w:cs="Angsana New"/>
          <w:sz w:val="32"/>
          <w:szCs w:val="32"/>
          <w:lang w:bidi="th-TH"/>
        </w:rPr>
        <w:t xml:space="preserve">2562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อัตราผลขาดทุนในอดีตปรับปรุงด้วยผลกระทบ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ของสภาพการณ์ปัจจุบันและการพยากรณ์สภาวะเศรษฐกิจในอนาคตที่มีผลต่อความสามารถในการ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ชำระหนี้ของลูกค้า</w:t>
      </w:r>
    </w:p>
    <w:p w14:paraId="0FFE962E" w14:textId="77777777" w:rsidR="001038A5" w:rsidRPr="00267CF8" w:rsidRDefault="001038A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6C51BB93" w14:textId="77777777" w:rsidR="005C2A59" w:rsidRPr="00267CF8" w:rsidRDefault="005C2A5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กลุ่มบริษัทเลือกปรับปรุงผลกระทบสะสมเกี่ยวกับการด้อยค่าจากการถือปฏิบัติตามมาตรฐานรายงานทางการเงิน ฉบับที่ </w:t>
      </w:r>
      <w:r w:rsidRPr="00267CF8">
        <w:rPr>
          <w:rFonts w:ascii="Angsana New" w:hAnsi="Angsana New" w:cs="Angsana New"/>
          <w:sz w:val="32"/>
          <w:szCs w:val="32"/>
          <w:lang w:bidi="th-TH"/>
        </w:rPr>
        <w:t>9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Pr="00267CF8">
        <w:rPr>
          <w:rFonts w:ascii="Angsana New" w:hAnsi="Angsana New" w:cs="Angsana New"/>
          <w:sz w:val="32"/>
          <w:szCs w:val="32"/>
          <w:rtl/>
          <w:cs/>
        </w:rPr>
        <w:t>“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เครื่องมือทางการเงิน</w:t>
      </w:r>
      <w:r w:rsidRPr="00267CF8">
        <w:rPr>
          <w:rFonts w:ascii="Angsana New" w:hAnsi="Angsana New" w:cs="Angsana New"/>
          <w:sz w:val="32"/>
          <w:szCs w:val="32"/>
          <w:rtl/>
          <w:cs/>
        </w:rPr>
        <w:t xml:space="preserve">” </w:t>
      </w:r>
      <w:r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เป็นครั้งแรก โดยรับรู้ผลกระทบสะสมดังกล่าวเป็นร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ายการปรับปรุงกับขาดทุนสะสม ณ วันที่ </w:t>
      </w:r>
      <w:r w:rsidRPr="00267CF8">
        <w:rPr>
          <w:rFonts w:ascii="Angsana New" w:hAnsi="Angsana New" w:cs="Angsana New"/>
          <w:sz w:val="32"/>
          <w:szCs w:val="32"/>
          <w:lang w:bidi="th-TH"/>
        </w:rPr>
        <w:t xml:space="preserve">1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มกราคม </w:t>
      </w:r>
      <w:r w:rsidRPr="00267CF8">
        <w:rPr>
          <w:rFonts w:ascii="Angsana New" w:hAnsi="Angsana New" w:cs="Angsana New"/>
          <w:sz w:val="32"/>
          <w:szCs w:val="32"/>
          <w:lang w:bidi="th-TH"/>
        </w:rPr>
        <w:t>2563</w:t>
      </w:r>
    </w:p>
    <w:p w14:paraId="5F2E23E1" w14:textId="77777777" w:rsidR="00884B89" w:rsidRPr="00267CF8" w:rsidRDefault="00884B8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rtl/>
          <w:cs/>
        </w:rPr>
      </w:pPr>
    </w:p>
    <w:p w14:paraId="7C82B76F" w14:textId="4D85CA36" w:rsidR="00FA74B0" w:rsidRPr="00267CF8" w:rsidRDefault="00FA74B0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สินค้าคงเหลือ</w:t>
      </w:r>
    </w:p>
    <w:p w14:paraId="3DC40DA4" w14:textId="77777777" w:rsidR="00FA74B0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254C3135" w14:textId="3B713A87" w:rsidR="00FA74B0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สินค้าคงเหลือได้แก่ วัตถุดิบ วัสดุ</w:t>
      </w:r>
      <w:r w:rsidR="004078E4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งานบริการระหว่างทำ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และสินค้าสำเร็จรูป แสดงในราคาทุนหรือมูลค่าสุทธิที่คาดว่าจะได้รับแล้วแต่ราคาใดจะต่ำกว่า</w:t>
      </w:r>
    </w:p>
    <w:p w14:paraId="770895EB" w14:textId="77C09959" w:rsidR="00C448B4" w:rsidRPr="00267CF8" w:rsidRDefault="00C448B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1F6C4625" w14:textId="337E77EF" w:rsidR="00FA74B0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ต้นทุนสินค้าคงเหลือ </w:t>
      </w:r>
      <w:r w:rsidR="00FB47FE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ประเภท วัตถุดิบ วัสดุ และสินค้าสำเร็จรูป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คำนวณโดยใช้วิธีเข้าก่อน - ออก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ก่อน </w:t>
      </w:r>
      <w:r w:rsidR="00FB47FE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ส่วนงานบริการระหว่างทำคำนวณโดยใช้วิธีเฉพาะเจาะจง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ต้นทุนสินค้าประกอบด้วยต้นทุนที่ซื้อ ต้นทุนในการดัดแปลง หรือต้นทุนอื่นเพื่อให้สินค้าอยู่ในสถานที่ และสภาพปัจจุบัน ในกรณีของ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สินค้าสำเร็จรูป และสินค้าระหว่างผลิตที่ผลิตเอง ต้นทุนสินค้าได้รวมการปันส่วนของค่าใช้จ่าย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ในการผลิตอย่างเหมาะสม โดยคำนึงถึงระดับกำลังการผลิตตามปกติ</w:t>
      </w:r>
    </w:p>
    <w:p w14:paraId="080E97F2" w14:textId="77777777" w:rsidR="00395906" w:rsidRPr="00267CF8" w:rsidRDefault="00395906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  <w:rtl/>
          <w:cs/>
        </w:rPr>
      </w:pPr>
    </w:p>
    <w:p w14:paraId="7C50BE0E" w14:textId="77777777" w:rsidR="00FA74B0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มูลค่าสุทธิที่คาดว่าจะได้รับ ประเมินจากราคาที่จะขายได้จากการดำเนินธุรกิจปกติ หักด้วยค่าใช้จ่ายที่จำเป็นในการผลิตต่อและขาย</w:t>
      </w:r>
    </w:p>
    <w:p w14:paraId="4098267B" w14:textId="77777777" w:rsidR="00FA74B0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00FF555B" w14:textId="672FAA5D" w:rsidR="00C85F3E" w:rsidRPr="00267CF8" w:rsidRDefault="00FA74B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ค่าเผื่อผลขาดทุนจากมูลค่าสินค้าลดลงจะถูกบันทึกสำหรับสินค้าเสื่อมคุณภาพ เสียหาย ล้าสมัยและค้างนาน</w:t>
      </w:r>
    </w:p>
    <w:p w14:paraId="2AA7AFBE" w14:textId="6D7A35C2" w:rsidR="009D5465" w:rsidRPr="00267CF8" w:rsidRDefault="009D546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lang w:bidi="th-TH"/>
        </w:rPr>
      </w:pPr>
    </w:p>
    <w:p w14:paraId="5E7A2566" w14:textId="3DDB186D" w:rsidR="001E26E2" w:rsidRPr="00267CF8" w:rsidRDefault="001E26E2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เงินลงทุน</w:t>
      </w:r>
      <w:r w:rsidR="001038A5" w:rsidRPr="00267CF8">
        <w:rPr>
          <w:rFonts w:ascii="Angsana New" w:hAnsi="Angsana New" w:cs="Angsana New"/>
          <w:sz w:val="32"/>
          <w:szCs w:val="32"/>
          <w:cs/>
          <w:lang w:bidi="th-TH"/>
        </w:rPr>
        <w:t>และสินทรัพย์ทางการเงินอื่น</w:t>
      </w:r>
    </w:p>
    <w:p w14:paraId="5D2C1859" w14:textId="77777777" w:rsidR="001038A5" w:rsidRPr="00267CF8" w:rsidRDefault="001038A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FAF0743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</w:rPr>
        <w:t>1</w:t>
      </w:r>
      <w:r w:rsidRPr="00267CF8">
        <w:rPr>
          <w:rFonts w:ascii="Angsana New" w:hAnsi="Angsana New"/>
          <w:sz w:val="32"/>
          <w:szCs w:val="32"/>
          <w:cs/>
        </w:rPr>
        <w:t>)</w:t>
      </w:r>
      <w:r w:rsidRPr="00267CF8">
        <w:rPr>
          <w:rFonts w:ascii="Angsana New" w:hAnsi="Angsana New"/>
          <w:sz w:val="32"/>
          <w:szCs w:val="32"/>
          <w:cs/>
        </w:rPr>
        <w:tab/>
        <w:t>การจัดประเภทรายการ</w:t>
      </w:r>
    </w:p>
    <w:p w14:paraId="78B69BFC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2"/>
          <w:szCs w:val="12"/>
        </w:rPr>
      </w:pPr>
    </w:p>
    <w:p w14:paraId="108AFC20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3EF7088E" w14:textId="77777777" w:rsidR="001038A5" w:rsidRPr="00267CF8" w:rsidRDefault="001038A5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วัดมูลค่าภายหลังด้วยมูลค่ายุติธรรมทั้งผ่านกำไรขาดทุนเบ็ดเสร็จอื่นและกำไรขาดทุน และ</w:t>
      </w:r>
    </w:p>
    <w:p w14:paraId="260FFA84" w14:textId="77777777" w:rsidR="001038A5" w:rsidRPr="00267CF8" w:rsidRDefault="001038A5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วัดมูลค่าด้วยราคาทุนตัดจำหน่าย</w:t>
      </w:r>
    </w:p>
    <w:p w14:paraId="4E0A6601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2"/>
          <w:szCs w:val="12"/>
        </w:rPr>
      </w:pPr>
    </w:p>
    <w:p w14:paraId="7FF81C36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ตามลักษณะของกระแสเงินสดตามสัญญาของสินทรัพย์ทางการเงิน</w:t>
      </w:r>
    </w:p>
    <w:p w14:paraId="6C5F3A60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1C4F7155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สำหรับสินทรัพย์ที่วัดมูลค่าด้วยมูลค่ายุติธรรม กำไรหรือขาดทุนรับรู้ในกำไรขาดทุนหรือกำไรขาดทุนเบ็ดเสร็จอื่น</w:t>
      </w:r>
    </w:p>
    <w:p w14:paraId="2EBB987B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6DD56EE9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สำหรับเงินลงทุนในตราสารทุนที่ไม่ได้ถือไว้เพื่อการค้า กลุ่มบริษัทจะเลือกว่าจะบันทึกรายการเงินลงทุนในตราสารทุนด้วยมูลค่ายุติธรรมผ่านกำไรขาดทุนเบ็ดเสร็จอื่นหรือไม่ ณ วันรับรู้รายการเมื่อเริ่มแรก</w:t>
      </w:r>
    </w:p>
    <w:p w14:paraId="300CE4BF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79B02FDA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>)</w:t>
      </w:r>
      <w:r w:rsidRPr="00267CF8">
        <w:rPr>
          <w:rFonts w:ascii="Angsana New" w:hAnsi="Angsana New"/>
          <w:sz w:val="32"/>
          <w:szCs w:val="32"/>
          <w:cs/>
        </w:rPr>
        <w:tab/>
        <w:t>การรับรู้รายการและการตัดรายการ</w:t>
      </w:r>
    </w:p>
    <w:p w14:paraId="7728AE6F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6EB8DC6C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>การซื้อหรือขายสินทรัพย์ทางการเงินตามวิธีปกติรับรู้รายการในวันซื้อขาย ซึ่งเป็นวันที่กลุ่มบริษัท</w:t>
      </w:r>
      <w:r w:rsidRPr="00267CF8">
        <w:rPr>
          <w:rFonts w:ascii="Angsana New" w:hAnsi="Angsana New"/>
          <w:sz w:val="32"/>
          <w:szCs w:val="32"/>
          <w:cs/>
        </w:rPr>
        <w:t>มีข้อผูกมัดที่จะซื้อหรือขายสินทรัพย์ สินทรัพย์ทางการเงินตัดรายการเมื่อสิทธิที่จะได้รับกระแสเงินสดจากสินทรัพย์ทางการเงิน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06135E55" w14:textId="77777777" w:rsidR="003B5AE8" w:rsidRPr="00267CF8" w:rsidRDefault="003B5AE8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52DB9C21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</w:rPr>
        <w:t>)</w:t>
      </w:r>
      <w:r w:rsidRPr="00267CF8">
        <w:rPr>
          <w:rFonts w:ascii="Angsana New" w:hAnsi="Angsana New"/>
          <w:sz w:val="32"/>
          <w:szCs w:val="32"/>
          <w:cs/>
        </w:rPr>
        <w:tab/>
        <w:t>การวัดมูลค่า</w:t>
      </w:r>
    </w:p>
    <w:p w14:paraId="4E01828B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2AF9DF32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รับรู้รายการสินทรัพย์ทางการเงินเริ่มแรกของสินทรัพย์ทางการเงินไม่ได้วัดมูลค่าด้วยมูลค่ายุติธรรมผ่านกำไรขาดทุน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ส่วนต้นทุนการทำรายการของสินทรัพย์</w:t>
      </w:r>
      <w:r w:rsidRPr="00267CF8">
        <w:rPr>
          <w:rFonts w:ascii="Angsana New" w:hAnsi="Angsana New"/>
          <w:spacing w:val="-2"/>
          <w:sz w:val="32"/>
          <w:szCs w:val="32"/>
          <w:cs/>
        </w:rPr>
        <w:t>ทางการเงินที่วัดมูลค่าด้วยมูลค่ายุติธรรมผ่านกำไรหรือขาดทุนรับรู้เป็นค่าใช้จ่ายในกำไรขาดทุน</w:t>
      </w:r>
    </w:p>
    <w:p w14:paraId="0D2EFFBD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5F15BC8A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</w:rPr>
        <w:t>4</w:t>
      </w:r>
      <w:r w:rsidRPr="00267CF8">
        <w:rPr>
          <w:rFonts w:ascii="Angsana New" w:hAnsi="Angsana New"/>
          <w:sz w:val="32"/>
          <w:szCs w:val="32"/>
          <w:cs/>
        </w:rPr>
        <w:t>)</w:t>
      </w:r>
      <w:r w:rsidRPr="00267CF8">
        <w:rPr>
          <w:rFonts w:ascii="Angsana New" w:hAnsi="Angsana New"/>
          <w:sz w:val="32"/>
          <w:szCs w:val="32"/>
        </w:rPr>
        <w:tab/>
      </w:r>
      <w:r w:rsidRPr="00267CF8">
        <w:rPr>
          <w:rFonts w:ascii="Angsana New" w:hAnsi="Angsana New"/>
          <w:sz w:val="32"/>
          <w:szCs w:val="32"/>
          <w:cs/>
        </w:rPr>
        <w:t>การด้อยค่า</w:t>
      </w:r>
    </w:p>
    <w:p w14:paraId="71E7A514" w14:textId="77777777" w:rsidR="005B6F07" w:rsidRPr="00267CF8" w:rsidRDefault="005B6F07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5FEEF3E4" w14:textId="1301CFB9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กลุ่มบริษัทประเมินผลขาดทุนด้านเครดิตที่คาดว่าจะเกิดขึ้นของ</w:t>
      </w:r>
      <w:r w:rsidR="00C82EE2" w:rsidRPr="00267CF8">
        <w:rPr>
          <w:rFonts w:ascii="Angsana New" w:hAnsi="Angsana New"/>
          <w:sz w:val="32"/>
          <w:szCs w:val="32"/>
          <w:cs/>
        </w:rPr>
        <w:t>เงินลงทุนใน</w:t>
      </w:r>
      <w:r w:rsidRPr="00267CF8">
        <w:rPr>
          <w:rFonts w:ascii="Angsana New" w:hAnsi="Angsana New"/>
          <w:sz w:val="32"/>
          <w:szCs w:val="32"/>
          <w:cs/>
        </w:rPr>
        <w:t>หนี้ที่แสดงมูลค่า</w:t>
      </w:r>
      <w:r w:rsidRPr="00267CF8">
        <w:rPr>
          <w:rFonts w:ascii="Angsana New" w:hAnsi="Angsana New"/>
          <w:spacing w:val="2"/>
          <w:sz w:val="32"/>
          <w:szCs w:val="32"/>
          <w:cs/>
        </w:rPr>
        <w:t>ด้วยราคาทุนตัดจำหน่ายและมูลค่ายุติธรรมผ่านกำไรขาดทุนเบ็ดเสร็จอื่นด้วยข้อมูลคาดการณ์</w:t>
      </w:r>
      <w:r w:rsidRPr="00267CF8">
        <w:rPr>
          <w:rFonts w:ascii="Angsana New" w:hAnsi="Angsana New"/>
          <w:sz w:val="32"/>
          <w:szCs w:val="32"/>
          <w:cs/>
        </w:rPr>
        <w:t>ในอนาคต โดยมีการประเมินการด้อยค่าเมื่อความเสี่ยงทางด้านเครดิตเพิ่มขึ้นอย่างมีนัยสำคัญ</w:t>
      </w:r>
    </w:p>
    <w:p w14:paraId="6D0F5209" w14:textId="77777777" w:rsidR="001038A5" w:rsidRPr="00626BA0" w:rsidRDefault="001038A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Chars="399" w:left="718"/>
        <w:jc w:val="thaiDistribute"/>
        <w:rPr>
          <w:rFonts w:ascii="Angsana New" w:hAnsi="Angsana New"/>
          <w:sz w:val="32"/>
          <w:szCs w:val="32"/>
        </w:rPr>
      </w:pPr>
    </w:p>
    <w:p w14:paraId="7FCB05CC" w14:textId="3813B059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เงินลงทุนในตราสารทุน</w:t>
      </w:r>
    </w:p>
    <w:p w14:paraId="2AAA5DEB" w14:textId="77777777" w:rsidR="001038A5" w:rsidRPr="00626BA0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64E1CF1E" w14:textId="0B85B78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8"/>
          <w:sz w:val="32"/>
          <w:szCs w:val="32"/>
          <w:cs/>
        </w:rPr>
        <w:t>กลุ่มบริษัทวัดมูลค่าภายหลังเงินลงทุนในตราสารทุนทั้งหมดด้วยมูลค่ายุติธรรม ผู้บริหารของกลุ่มบริษัท</w:t>
      </w:r>
      <w:r w:rsidRPr="00267CF8">
        <w:rPr>
          <w:rFonts w:ascii="Angsana New" w:hAnsi="Angsana New"/>
          <w:spacing w:val="-2"/>
          <w:sz w:val="32"/>
          <w:szCs w:val="32"/>
          <w:cs/>
        </w:rPr>
        <w:t>เลือกแสดงรายการกำไรขาดทุนจากเงินลงทุนในตราสารทุนไปยังกำไรขาดทุนเบ็ดเสร็จอื่น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="00796453" w:rsidRPr="00267CF8">
        <w:rPr>
          <w:rFonts w:ascii="Angsana New" w:hAnsi="Angsana New"/>
          <w:sz w:val="32"/>
          <w:szCs w:val="32"/>
          <w:cs/>
        </w:rPr>
        <w:t>เนื่องจากเป็นการลงทุนระยะยาวเพื่อ</w:t>
      </w:r>
      <w:r w:rsidR="00DF40A6" w:rsidRPr="00267CF8">
        <w:rPr>
          <w:rFonts w:ascii="Angsana New" w:hAnsi="Angsana New"/>
          <w:sz w:val="32"/>
          <w:szCs w:val="32"/>
          <w:cs/>
        </w:rPr>
        <w:t>ผนึกกำลังในการ</w:t>
      </w:r>
      <w:r w:rsidR="002A3BFC" w:rsidRPr="00267CF8">
        <w:rPr>
          <w:rFonts w:ascii="Angsana New" w:hAnsi="Angsana New"/>
          <w:sz w:val="32"/>
          <w:szCs w:val="32"/>
          <w:cs/>
        </w:rPr>
        <w:t>ดำเนิน</w:t>
      </w:r>
      <w:r w:rsidR="00DF40A6" w:rsidRPr="00267CF8">
        <w:rPr>
          <w:rFonts w:ascii="Angsana New" w:hAnsi="Angsana New"/>
          <w:sz w:val="32"/>
          <w:szCs w:val="32"/>
          <w:cs/>
        </w:rPr>
        <w:t xml:space="preserve">งานได้ดียิ่งขึ้น </w:t>
      </w:r>
      <w:r w:rsidRPr="00267CF8">
        <w:rPr>
          <w:rFonts w:ascii="Angsana New" w:hAnsi="Angsana New"/>
          <w:sz w:val="32"/>
          <w:szCs w:val="32"/>
          <w:cs/>
        </w:rPr>
        <w:t>โดยไม่จัดประเภทกำไรขาดทุนจากมูลค่ายุติธรรมไปยังงบกำไรขาดทุนในภายหลังจนกว่าจะมีการตัดรายการเงินลงทุน เงินปันผลจากเงินลงทุนดังกล่าวรับรู้เป็นรายได้อื่นในงบกำไรขาดทุนเมื่อกลุ่มบริษัทมีสิทธิได้รับเงินปันผล</w:t>
      </w:r>
    </w:p>
    <w:p w14:paraId="0C1C0C36" w14:textId="77777777" w:rsidR="00DC40F9" w:rsidRPr="00626BA0" w:rsidRDefault="00DC40F9" w:rsidP="00A23915">
      <w:pPr>
        <w:tabs>
          <w:tab w:val="clear" w:pos="1644"/>
          <w:tab w:val="left" w:pos="993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4D78774" w14:textId="77777777" w:rsidR="001038A5" w:rsidRPr="00267CF8" w:rsidRDefault="001038A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รับรู้เป็นรายการ</w:t>
      </w:r>
      <w:r w:rsidRPr="00267CF8">
        <w:rPr>
          <w:rFonts w:ascii="Angsana New" w:hAnsi="Angsana New"/>
          <w:sz w:val="32"/>
          <w:szCs w:val="32"/>
          <w:cs/>
        </w:rPr>
        <w:t xml:space="preserve">กำไรหรือขาดทุนในงบกำไรขาดทุน ขาดทุนจากการด้อยค่า (การกลับรายการขาดทุนจากการด้อยค่า) </w:t>
      </w:r>
      <w:r w:rsidRPr="00267CF8">
        <w:rPr>
          <w:rFonts w:ascii="Angsana New" w:hAnsi="Angsana New"/>
          <w:spacing w:val="-6"/>
          <w:sz w:val="32"/>
          <w:szCs w:val="32"/>
          <w:cs/>
        </w:rPr>
        <w:t>ของเงินลงทุนในตราสารทุนที่วัดมูลค่าด้วยยุติธรรมผ่านกำไรขาดทุนเบ็ดเสร็จอื่นไม่ได้</w:t>
      </w:r>
      <w:r w:rsidRPr="00267CF8">
        <w:rPr>
          <w:rFonts w:ascii="Angsana New" w:hAnsi="Angsana New"/>
          <w:sz w:val="32"/>
          <w:szCs w:val="32"/>
          <w:cs/>
        </w:rPr>
        <w:t>แสดงรายการแยกจากการเปลี่ยนแปลงในมูลค่ายุติธรรมอื่น</w:t>
      </w:r>
    </w:p>
    <w:p w14:paraId="5496A50F" w14:textId="77777777" w:rsidR="001038A5" w:rsidRPr="00626BA0" w:rsidRDefault="001038A5" w:rsidP="00A23915">
      <w:pPr>
        <w:pStyle w:val="block"/>
        <w:spacing w:after="0" w:line="240" w:lineRule="auto"/>
        <w:ind w:left="810"/>
        <w:jc w:val="thaiDistribute"/>
        <w:rPr>
          <w:rFonts w:ascii="Angsana New" w:hAnsi="Angsana New" w:cs="Angsana New"/>
          <w:sz w:val="20"/>
          <w:lang w:bidi="th-TH"/>
        </w:rPr>
      </w:pPr>
    </w:p>
    <w:p w14:paraId="1C713E5E" w14:textId="371D9ADF" w:rsidR="00D75ABF" w:rsidRPr="00267CF8" w:rsidRDefault="00D75ABF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เงินลงทุนในบริษัทย่อย</w:t>
      </w:r>
      <w:r w:rsidR="002067EE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บริษัทร่ว</w:t>
      </w:r>
      <w:r w:rsidR="001E2F89" w:rsidRPr="00267CF8">
        <w:rPr>
          <w:rFonts w:ascii="Angsana New" w:hAnsi="Angsana New" w:cs="Angsana New"/>
          <w:sz w:val="32"/>
          <w:szCs w:val="32"/>
          <w:cs/>
          <w:lang w:bidi="th-TH"/>
        </w:rPr>
        <w:t>มและ</w:t>
      </w:r>
      <w:r w:rsidR="00BC12DC" w:rsidRPr="00267CF8">
        <w:rPr>
          <w:rFonts w:ascii="Angsana New" w:hAnsi="Angsana New" w:cs="Angsana New"/>
          <w:sz w:val="32"/>
          <w:szCs w:val="32"/>
          <w:cs/>
          <w:lang w:bidi="th-TH"/>
        </w:rPr>
        <w:t>กิจการร่วมค้า</w:t>
      </w:r>
    </w:p>
    <w:p w14:paraId="55BB3B2B" w14:textId="77777777" w:rsidR="001038A5" w:rsidRPr="00626BA0" w:rsidRDefault="001038A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1583ABFF" w14:textId="77777777" w:rsidR="00A17C35" w:rsidRPr="00267CF8" w:rsidRDefault="00D75ABF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F0BCB"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>บริษัทร่วม</w:t>
      </w:r>
      <w:r w:rsidR="00955856" w:rsidRPr="00267CF8">
        <w:rPr>
          <w:rFonts w:ascii="Angsana New" w:hAnsi="Angsana New"/>
          <w:sz w:val="32"/>
          <w:szCs w:val="32"/>
          <w:cs/>
        </w:rPr>
        <w:t>และ</w:t>
      </w:r>
      <w:r w:rsidR="00BC12DC" w:rsidRPr="00267CF8">
        <w:rPr>
          <w:rFonts w:ascii="Angsana New" w:hAnsi="Angsana New"/>
          <w:sz w:val="32"/>
          <w:szCs w:val="32"/>
          <w:cs/>
        </w:rPr>
        <w:t>การร่วมค้า</w:t>
      </w:r>
      <w:r w:rsidRPr="00267CF8">
        <w:rPr>
          <w:rFonts w:ascii="Angsana New" w:hAnsi="Angsana New"/>
          <w:sz w:val="32"/>
          <w:szCs w:val="32"/>
          <w:cs/>
        </w:rPr>
        <w:t>ในงบการเงินเฉพาะของบริษัท บันทึกบัญชี</w:t>
      </w:r>
      <w:r w:rsidR="00A17C35" w:rsidRPr="00267CF8">
        <w:rPr>
          <w:rFonts w:ascii="Angsana New" w:hAnsi="Angsana New"/>
          <w:sz w:val="32"/>
          <w:szCs w:val="32"/>
          <w:cs/>
        </w:rPr>
        <w:t>ด้วย</w:t>
      </w:r>
      <w:r w:rsidRPr="00267CF8">
        <w:rPr>
          <w:rFonts w:ascii="Angsana New" w:hAnsi="Angsana New"/>
          <w:sz w:val="32"/>
          <w:szCs w:val="32"/>
          <w:cs/>
        </w:rPr>
        <w:t>ราคาทุน</w:t>
      </w:r>
      <w:r w:rsidR="00A17C35" w:rsidRPr="00267CF8">
        <w:rPr>
          <w:rFonts w:ascii="Angsana New" w:hAnsi="Angsana New"/>
          <w:sz w:val="32"/>
          <w:szCs w:val="32"/>
          <w:cs/>
        </w:rPr>
        <w:t>สุทธิจาก</w:t>
      </w:r>
      <w:r w:rsidRPr="00267CF8">
        <w:rPr>
          <w:rFonts w:ascii="Angsana New" w:hAnsi="Angsana New"/>
          <w:sz w:val="32"/>
          <w:szCs w:val="32"/>
          <w:cs/>
        </w:rPr>
        <w:t>ค่าเผื่อการด้อยค่า</w:t>
      </w:r>
      <w:r w:rsidR="00A17C35" w:rsidRPr="00267CF8">
        <w:rPr>
          <w:rFonts w:ascii="Angsana New" w:hAnsi="Angsana New"/>
          <w:sz w:val="32"/>
          <w:szCs w:val="32"/>
          <w:cs/>
        </w:rPr>
        <w:t>สะสม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</w:p>
    <w:p w14:paraId="3A5F6A09" w14:textId="77777777" w:rsidR="00A17C35" w:rsidRPr="00626BA0" w:rsidRDefault="00A17C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175EE511" w14:textId="77777777" w:rsidR="00A17C35" w:rsidRPr="00267CF8" w:rsidRDefault="00A17C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ในงบการเงินรวม บริษัทร่วมและการร่วมค้าบันทึกบัญชีโดยใช้วิธีส่วนได้เสีย ตามวิธีส่วนได้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เสียเงินลงทุน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บริษัทร่วมและการร่วมค้า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กำไรขาดทุนเบ็ดเสร็จอื่น เมื่อส่วนแบ่งขาดทุนของบริษัทในบริษัทร่วมและการร่วมค้ามีมูลค่า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เท่ากับหรือเกินกว่ามูลค่าเงินลงทุนของบริษัทในบริษัทร่วมและการร่วมค้า บริษัทจะรับรู้ส่วนแบ่งขาดทุนดังกล่าวเป็นภาระผูกพันตามส่วนได้เสียในบริษัทร่วมและการร่วมค้านั้น</w:t>
      </w:r>
    </w:p>
    <w:p w14:paraId="201D7686" w14:textId="59C0128B" w:rsidR="00D75ABF" w:rsidRPr="00626BA0" w:rsidRDefault="00D75AB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  <w:lang w:bidi="ar-SA"/>
        </w:rPr>
      </w:pPr>
    </w:p>
    <w:p w14:paraId="0334176B" w14:textId="32968BA7" w:rsidR="00D75ABF" w:rsidRPr="00267CF8" w:rsidRDefault="00D75ABF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การจำหน่ายเงินลงทุน</w:t>
      </w:r>
    </w:p>
    <w:p w14:paraId="00731C25" w14:textId="68DA5377" w:rsidR="00D75ABF" w:rsidRPr="00267CF8" w:rsidRDefault="00D75ABF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ผลต่างระหว่างจำนวนเงินสุทธิที่ได้รับและมูลค่าตามบัญชีจะถูกบันทึกในงบกำไรขาดทุน</w:t>
      </w:r>
    </w:p>
    <w:p w14:paraId="46E6CDE8" w14:textId="77777777" w:rsidR="00A17C35" w:rsidRPr="00626BA0" w:rsidRDefault="00A17C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66896423" w14:textId="5A338493" w:rsidR="005D0854" w:rsidRPr="00267CF8" w:rsidRDefault="005D0854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การเช่าสินทรัพย์</w:t>
      </w:r>
    </w:p>
    <w:p w14:paraId="3FD37459" w14:textId="77777777" w:rsidR="005D0854" w:rsidRPr="00626BA0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2E2347CF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กลุ่มบริษัทมีสัญญาเช่าสินทรัพย์ โดยกำหนดเป็นระยะเวลาการเช่าคงที่ซึ่งสามารถต่ออายุสัญญาได้ สัญญาประกอบไปด้วยองค์ประกอบที่เป็นการเช่าและไม่ใช่การเช่า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กลุ่มบริษัทมีการปันส่วนมูลค่าองค์ประกอบตามสัญญาด้วยราคาเอกเทศ</w:t>
      </w:r>
    </w:p>
    <w:p w14:paraId="1A86A2FF" w14:textId="77777777" w:rsidR="005D0854" w:rsidRPr="00626BA0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3A27DF76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ๆ นอกจากการที่ผู้ให้เช่ามีสิทธิประโยชน์ที่มีหลักประกันเป็นสินทรัพย์ที่เช่า</w:t>
      </w:r>
    </w:p>
    <w:p w14:paraId="26B48F01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77DEEABB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3DE0122D" w14:textId="77777777" w:rsidR="005D0854" w:rsidRPr="00D25091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58262721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หนี้สินตามสัญญาเช่า ประกอบไปด้วยมูลค่าปัจจุบันสุทธิ</w:t>
      </w:r>
    </w:p>
    <w:p w14:paraId="4AB81493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 ๆ</w:t>
      </w:r>
    </w:p>
    <w:p w14:paraId="12FA2159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</w:t>
      </w:r>
      <w:r w:rsidRPr="00267CF8">
        <w:rPr>
          <w:rFonts w:ascii="Angsana New" w:hAnsi="Angsana New"/>
          <w:sz w:val="32"/>
          <w:szCs w:val="32"/>
          <w:cs/>
        </w:rPr>
        <w:t xml:space="preserve"> วันที่สัญญาเช่าเริ่มมีผล</w:t>
      </w:r>
    </w:p>
    <w:p w14:paraId="20DE13EC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02AF0E3E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หากมีความแน่นอนอย่างสมเหตุสมผลที่กลุ่มบริษัทจะใช้สิทธิเลือกนั้น และ</w:t>
      </w:r>
    </w:p>
    <w:p w14:paraId="10C21B45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หากข้อกำหนดสัญญาเช่าแสดงให้เห็นว่ากลุ่มบริษัท</w:t>
      </w:r>
      <w:r w:rsidRPr="00267CF8">
        <w:rPr>
          <w:rFonts w:ascii="Angsana New" w:hAnsi="Angsana New"/>
          <w:sz w:val="32"/>
          <w:szCs w:val="32"/>
          <w:cs/>
        </w:rPr>
        <w:t>จะใช้สิทธิเลือกในการยกเลิกสัญญาเช่า</w:t>
      </w:r>
    </w:p>
    <w:p w14:paraId="019CE922" w14:textId="77777777" w:rsidR="005D0854" w:rsidRPr="00D25091" w:rsidRDefault="005D0854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BA87745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การจ่ายชำระตามสัญญาเช่าต้องคิดลดด้วยอัตราดอกเบี้ยตามนัยของสัญญาเช่า หากอัตรานั้นสามารถ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กำหนดได้ทุกเมื่อ แต่หากอัตรานั้นไม่สามารถกำหนดได้ทุกเมื่อ กลุ่มบริษัทต้องใช้อัตราดอกเบี้ยการ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กู้ยืมส่วนเพิ่มของกลุ่มบริษัท ซึ่งเป็นอัตราดอกเบี้ยที่กลุ่มบริษัทจะต้องจ่ายในการกู้ยืมเงินที่จำเป็น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ที่คล้ายคลึง โดยมีระยะเวลาการกู้ยืมและหลักประกันที่คล้ายคลึง</w:t>
      </w:r>
    </w:p>
    <w:p w14:paraId="08F47B92" w14:textId="77777777" w:rsidR="005D0854" w:rsidRPr="00D25091" w:rsidRDefault="005D0854" w:rsidP="00A23915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  <w:cs/>
        </w:rPr>
      </w:pPr>
    </w:p>
    <w:p w14:paraId="26354577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สินทรัพย์สิทธิการใช้ ประกอบด้วย</w:t>
      </w:r>
    </w:p>
    <w:p w14:paraId="64B6AD43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4F21C4AC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  <w:cs/>
        </w:rPr>
        <w:t>การจ่ายชำระตามสัญญาเช่าใดๆที่จ่ายชำระ ณ วันที่สัญญาเช่าเริ่มมีผลหรือก่อนวันที่สัญญาเริ่ม</w:t>
      </w:r>
      <w:r w:rsidRPr="00267CF8">
        <w:rPr>
          <w:rFonts w:ascii="Angsana New" w:hAnsi="Angsana New"/>
          <w:sz w:val="32"/>
          <w:szCs w:val="32"/>
          <w:cs/>
        </w:rPr>
        <w:t>มีผลหักสิ่งจูงใจตามสัญญาเช่าที่ได้รับใด ๆ</w:t>
      </w:r>
    </w:p>
    <w:p w14:paraId="5D82D273" w14:textId="77777777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ต้นทุนทางตรงเริ่มแรกใด ๆ ที่เกิดขึ้นของกลุ่มบริษัท และ</w:t>
      </w:r>
    </w:p>
    <w:p w14:paraId="7ED0690E" w14:textId="3EB4747F" w:rsidR="005D0854" w:rsidRPr="00267CF8" w:rsidRDefault="005D0854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ประมาณการต้นทุนที่จะเกิดขึ้นสำหรับกลุ่มบริษัทในการรื้อและการขนย้ายสินทรัพย์อ้างอิง </w:t>
      </w:r>
      <w:r w:rsidR="008E09E8" w:rsidRPr="00267CF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 ในข้อตกลงและเงื่อนไขของสัญญาเช่า</w:t>
      </w:r>
    </w:p>
    <w:p w14:paraId="1C5B31C7" w14:textId="77777777" w:rsidR="005D0854" w:rsidRPr="00D25091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71916426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D2509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อนาคตโดยใช้อัตราคิดลดอ้างอิงอัตราตลาดในปัจจุบัน</w:t>
      </w:r>
    </w:p>
    <w:p w14:paraId="71BC033B" w14:textId="7133E737" w:rsidR="005D0854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F3A104E" w14:textId="21906CC2" w:rsidR="00D25091" w:rsidRDefault="00D2509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CA92206" w14:textId="3F8B07F6" w:rsidR="00D25091" w:rsidRDefault="00D2509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3BD42A8" w14:textId="77777777" w:rsidR="00D25091" w:rsidRPr="00D25091" w:rsidRDefault="00D2509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4D4F155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ค่าเสื่อมราคาของสินทรัพย์สิทธิการใช้ คำนวณโดยวิธีเส้นตรงเพื่อตัดจำหน่ายราคาทุนสุทธิจากมูลค่าคงเหลือตามอายุการให้ประโยชน์โดยประมาณของสินทรัพย์มีดังต่อไปนี้</w:t>
      </w:r>
    </w:p>
    <w:p w14:paraId="083B304F" w14:textId="77777777" w:rsidR="005D0854" w:rsidRPr="004958AF" w:rsidRDefault="005D0854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0" w:type="auto"/>
        <w:tblInd w:w="1620" w:type="dxa"/>
        <w:tblLayout w:type="fixed"/>
        <w:tblLook w:val="0000" w:firstRow="0" w:lastRow="0" w:firstColumn="0" w:lastColumn="0" w:noHBand="0" w:noVBand="0"/>
      </w:tblPr>
      <w:tblGrid>
        <w:gridCol w:w="3402"/>
        <w:gridCol w:w="1942"/>
        <w:gridCol w:w="997"/>
      </w:tblGrid>
      <w:tr w:rsidR="005D0854" w:rsidRPr="00267CF8" w14:paraId="1088D5E9" w14:textId="77777777" w:rsidTr="008B006E">
        <w:tc>
          <w:tcPr>
            <w:tcW w:w="3402" w:type="dxa"/>
          </w:tcPr>
          <w:p w14:paraId="61B905CA" w14:textId="77777777" w:rsidR="005D0854" w:rsidRPr="00267CF8" w:rsidRDefault="005D0854" w:rsidP="00A23915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spacing w:line="240" w:lineRule="auto"/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2" w:type="dxa"/>
          </w:tcPr>
          <w:p w14:paraId="121FEDFA" w14:textId="77777777" w:rsidR="005D0854" w:rsidRPr="00267CF8" w:rsidRDefault="005D0854" w:rsidP="00A23915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spacing w:line="240" w:lineRule="auto"/>
              <w:ind w:left="709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DF95042" w14:textId="77777777" w:rsidR="005D0854" w:rsidRPr="00267CF8" w:rsidRDefault="005D085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0854" w:rsidRPr="00267CF8" w14:paraId="34A05933" w14:textId="77777777" w:rsidTr="008B006E">
        <w:tc>
          <w:tcPr>
            <w:tcW w:w="3402" w:type="dxa"/>
          </w:tcPr>
          <w:p w14:paraId="6C830EB4" w14:textId="77777777" w:rsidR="005D0854" w:rsidRPr="00267CF8" w:rsidRDefault="005D085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42" w:type="dxa"/>
          </w:tcPr>
          <w:p w14:paraId="7AD7FF08" w14:textId="77777777" w:rsidR="005D0854" w:rsidRPr="00267CF8" w:rsidRDefault="005D0854" w:rsidP="00A23915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spacing w:line="240" w:lineRule="auto"/>
              <w:ind w:left="70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5FC89F" w14:textId="4D7CC4F2" w:rsidR="005D0854" w:rsidRPr="00267CF8" w:rsidRDefault="00160F3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0854" w:rsidRPr="00267CF8" w14:paraId="48138923" w14:textId="77777777" w:rsidTr="008B006E">
        <w:tc>
          <w:tcPr>
            <w:tcW w:w="3402" w:type="dxa"/>
          </w:tcPr>
          <w:p w14:paraId="068AC06A" w14:textId="77777777" w:rsidR="005D0854" w:rsidRPr="00267CF8" w:rsidRDefault="005D085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42" w:type="dxa"/>
          </w:tcPr>
          <w:p w14:paraId="14044F8B" w14:textId="77777777" w:rsidR="005D0854" w:rsidRPr="00267CF8" w:rsidRDefault="005D0854" w:rsidP="00A23915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spacing w:line="240" w:lineRule="auto"/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046C4158" w14:textId="77777777" w:rsidR="005D0854" w:rsidRPr="00267CF8" w:rsidRDefault="005D085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267C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78FE7B0" w14:textId="77777777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6B8454B" w14:textId="41754E61" w:rsidR="005D0854" w:rsidRPr="00267CF8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กลุ่มบริษัทเลือกรับรู้ผลกระทบสะสมจากการถือปฏิบัติตาม</w:t>
      </w:r>
      <w:bookmarkStart w:id="16" w:name="_Hlk39770812"/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มาตรฐานการรายงานทางการเงิน </w:t>
      </w:r>
      <w:bookmarkEnd w:id="16"/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ฉบับ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ที่ </w:t>
      </w:r>
      <w:r w:rsidRPr="00267CF8">
        <w:rPr>
          <w:rFonts w:ascii="Angsana New" w:hAnsi="Angsana New" w:cs="Angsana New"/>
          <w:sz w:val="32"/>
          <w:szCs w:val="32"/>
        </w:rPr>
        <w:t xml:space="preserve">16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เรื่อง </w:t>
      </w:r>
      <w:r w:rsidRPr="00267CF8">
        <w:rPr>
          <w:rFonts w:ascii="Angsana New" w:hAnsi="Angsana New" w:cs="Angsana New"/>
          <w:sz w:val="32"/>
          <w:szCs w:val="32"/>
        </w:rPr>
        <w:t>“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สัญญาเช่า</w:t>
      </w:r>
      <w:r w:rsidRPr="00267CF8">
        <w:rPr>
          <w:rFonts w:ascii="Angsana New" w:hAnsi="Angsana New" w:cs="Angsana New"/>
          <w:sz w:val="32"/>
          <w:szCs w:val="32"/>
        </w:rPr>
        <w:t>”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โดยปรับปรุงยอดยกมาของขาดทุนสะสม ณ วันที่ </w:t>
      </w:r>
      <w:r w:rsidRPr="00267CF8">
        <w:rPr>
          <w:rFonts w:ascii="Angsana New" w:hAnsi="Angsana New" w:cs="Angsana New"/>
          <w:sz w:val="32"/>
          <w:szCs w:val="32"/>
        </w:rPr>
        <w:t xml:space="preserve">1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มกราคม </w:t>
      </w:r>
      <w:r w:rsidRPr="00267CF8">
        <w:rPr>
          <w:rFonts w:ascii="Angsana New" w:hAnsi="Angsana New" w:cs="Angsana New"/>
          <w:sz w:val="32"/>
          <w:szCs w:val="32"/>
        </w:rPr>
        <w:t>2563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รายการสินทรัพย์ที่เช่าภายใต้สัญญาเช่าดำเนินงานและสัญญาเช่าการเงินจนถึงปี </w:t>
      </w:r>
      <w:r w:rsidRPr="00267CF8">
        <w:rPr>
          <w:rFonts w:ascii="Angsana New" w:hAnsi="Angsana New" w:cs="Angsana New"/>
          <w:spacing w:val="2"/>
          <w:sz w:val="32"/>
          <w:szCs w:val="32"/>
        </w:rPr>
        <w:t>2562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ตั้งแต่วันที่ </w:t>
      </w:r>
      <w:r w:rsidRPr="00267CF8">
        <w:rPr>
          <w:rFonts w:ascii="Angsana New" w:hAnsi="Angsana New" w:cs="Angsana New"/>
          <w:sz w:val="32"/>
          <w:szCs w:val="32"/>
        </w:rPr>
        <w:t>1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มกราคม </w:t>
      </w:r>
      <w:r w:rsidRPr="00267CF8">
        <w:rPr>
          <w:rFonts w:ascii="Angsana New" w:hAnsi="Angsana New" w:cs="Angsana New"/>
          <w:sz w:val="32"/>
          <w:szCs w:val="32"/>
        </w:rPr>
        <w:t>2563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ได้ถูกจัดประเภทเป็นสินทรัพย์สิทธิการใช้และหนี้สินตามสัญญาเช่าที่เกี่ยวข้อง</w:t>
      </w:r>
    </w:p>
    <w:p w14:paraId="4C4CA7FE" w14:textId="77777777" w:rsidR="003B5AE8" w:rsidRPr="004958AF" w:rsidRDefault="003B5AE8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</w:rPr>
      </w:pPr>
    </w:p>
    <w:p w14:paraId="627026C0" w14:textId="4D2D5B9E" w:rsidR="004714C7" w:rsidRPr="00267CF8" w:rsidRDefault="004714C7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ที่ดิน อาคาร และอุปกรณ์</w:t>
      </w:r>
    </w:p>
    <w:p w14:paraId="038B8425" w14:textId="77777777" w:rsidR="004714C7" w:rsidRPr="004958AF" w:rsidRDefault="004714C7" w:rsidP="00A23915">
      <w:pPr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1A59449A" w14:textId="514F7809" w:rsidR="004714C7" w:rsidRPr="00267CF8" w:rsidRDefault="004714C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  <w:rtl/>
          <w:cs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ที่ดิน</w:t>
      </w:r>
    </w:p>
    <w:p w14:paraId="6DA99485" w14:textId="360980EC" w:rsidR="00182B0B" w:rsidRPr="00267CF8" w:rsidRDefault="004714C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2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ที่ดินแสดงด้วยราคาทุน ไม่มีการกำหนดอายุการ</w:t>
      </w:r>
      <w:r w:rsidR="009D5465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ให้ประโยชน์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และไม่มีการคิดค่าเสื่อมราคาของที่ดิน</w:t>
      </w:r>
    </w:p>
    <w:p w14:paraId="1DB3A496" w14:textId="77777777" w:rsidR="00534BF0" w:rsidRPr="004958AF" w:rsidRDefault="00534BF0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0FBDC21F" w14:textId="23F802BD" w:rsidR="004714C7" w:rsidRPr="00267CF8" w:rsidRDefault="004714C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  <w:rtl/>
          <w:cs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อาคารและอุปกรณ์</w:t>
      </w:r>
    </w:p>
    <w:p w14:paraId="7DCCD881" w14:textId="5A4C3087" w:rsidR="004714C7" w:rsidRPr="00267CF8" w:rsidRDefault="0021321A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อาคารและอุปกรณ์</w:t>
      </w:r>
      <w:r w:rsidR="004714C7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รับรู้ราคาเริ่มแรกด้วยต้นทุนที่ซื้อหรือผลิตประกอบด้วยต้นทุนทางตรงที่</w:t>
      </w:r>
      <w:r w:rsidR="004714C7" w:rsidRPr="00267CF8">
        <w:rPr>
          <w:rFonts w:ascii="Angsana New" w:hAnsi="Angsana New" w:cs="Angsana New"/>
          <w:sz w:val="32"/>
          <w:szCs w:val="32"/>
          <w:cs/>
          <w:lang w:bidi="th-TH"/>
        </w:rPr>
        <w:t>สามารถ</w:t>
      </w:r>
      <w:r w:rsidR="004714C7"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ปันส่วนให้กับสินทรัพย์เพื่อทำให้สินทรัพย์นั้นอยู่ในสถานที่หรือสภาพที่พร้อมที่จะใช้งานได้</w:t>
      </w:r>
      <w:r w:rsidR="004714C7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ตามที่ประสงค์ของฝ่ายบริหารของกลุ่มบริษัท อาคารและอุปกรณ์ถูกวัดมูลค่าภายหลังการรับรู้รายการด้วยราคาทุนหักค่าเสื่อมราคาสะสม และค่าเผื่อการด้อยค่า </w:t>
      </w:r>
      <w:r w:rsidR="004714C7" w:rsidRPr="00267CF8">
        <w:rPr>
          <w:rFonts w:ascii="Angsana New" w:hAnsi="Angsana New" w:cs="Angsana New"/>
          <w:sz w:val="32"/>
          <w:szCs w:val="32"/>
          <w:rtl/>
          <w:cs/>
          <w:lang w:bidi="th-TH"/>
        </w:rPr>
        <w:t>ถ้ามี)</w:t>
      </w:r>
      <w:r w:rsidR="00E46F4A" w:rsidRPr="00267CF8">
        <w:rPr>
          <w:rFonts w:ascii="Angsana New" w:hAnsi="Angsana New" w:cs="Angsana New"/>
          <w:sz w:val="32"/>
          <w:szCs w:val="32"/>
          <w:cs/>
          <w:lang w:bidi="th-TH"/>
        </w:rPr>
        <w:t>)</w:t>
      </w:r>
    </w:p>
    <w:p w14:paraId="67092EBA" w14:textId="77777777" w:rsidR="003B5AE8" w:rsidRPr="004958AF" w:rsidRDefault="003B5AE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576D2FF3" w14:textId="3FCE3D17" w:rsidR="001B1CDA" w:rsidRPr="00267CF8" w:rsidRDefault="001B1CDA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  <w:cs/>
          <w:lang w:bidi="th-TH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ค่าเสื่อมราคา</w:t>
      </w:r>
    </w:p>
    <w:p w14:paraId="6A6C65EC" w14:textId="177287A9" w:rsidR="004714C7" w:rsidRPr="00267CF8" w:rsidRDefault="004714C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ค่าเสื่อมราคาคำนวณ</w:t>
      </w:r>
      <w:r w:rsidR="00420374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จากราคาทุนสุทธิด้วยมูลค่าคงเหลือตามวิธี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เส้นตรง</w:t>
      </w:r>
      <w:r w:rsidR="00420374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ตลอด</w:t>
      </w:r>
      <w:r w:rsidR="00B6000F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อายุการให้ประโยชน์</w:t>
      </w:r>
      <w:r w:rsidR="00B6000F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ของสินทรัพย์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อายุการให้ประโยชน์โดยประมาณมีดังต่อไปนี้</w:t>
      </w:r>
    </w:p>
    <w:p w14:paraId="5B8F00C6" w14:textId="77777777" w:rsidR="00F83C37" w:rsidRPr="00267CF8" w:rsidRDefault="00F83C37" w:rsidP="00A23915">
      <w:pPr>
        <w:pStyle w:val="block"/>
        <w:tabs>
          <w:tab w:val="left" w:pos="851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6884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040"/>
        <w:gridCol w:w="1844"/>
      </w:tblGrid>
      <w:tr w:rsidR="00606746" w:rsidRPr="00267CF8" w14:paraId="041CCFF8" w14:textId="77777777" w:rsidTr="005D33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1D974E" w14:textId="77777777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24249FA" w14:textId="306AB0EB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7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427D" w:rsidRPr="00267CF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06746" w:rsidRPr="00267CF8" w14:paraId="22E409F5" w14:textId="77777777" w:rsidTr="005D33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B5CCA0" w14:textId="77777777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C7801A5" w14:textId="32BA4956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7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C8427D" w:rsidRPr="00267CF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50DB" w:rsidRPr="00267CF8">
              <w:rPr>
                <w:rFonts w:ascii="Angsana New" w:hAnsi="Angsana New"/>
                <w:sz w:val="32"/>
                <w:szCs w:val="32"/>
              </w:rPr>
              <w:t>3</w:t>
            </w:r>
            <w:r w:rsidRPr="00267CF8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06746" w:rsidRPr="00267CF8" w14:paraId="3004DD87" w14:textId="77777777" w:rsidTr="005D33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5ECEF4" w14:textId="77777777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D361D0A" w14:textId="14A15711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7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</w:t>
            </w:r>
            <w:r w:rsidR="00160F3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0F36">
              <w:rPr>
                <w:rFonts w:ascii="Angsana New" w:hAnsi="Angsana New"/>
                <w:sz w:val="32"/>
                <w:szCs w:val="32"/>
              </w:rPr>
              <w:t>10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06746" w:rsidRPr="00267CF8" w14:paraId="13428295" w14:textId="77777777" w:rsidTr="005D33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B3562A" w14:textId="77777777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BFD6619" w14:textId="0D5D81AE" w:rsidR="00606746" w:rsidRPr="00267CF8" w:rsidRDefault="00606746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7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</w:t>
            </w:r>
            <w:r w:rsidR="00160F3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0F36">
              <w:rPr>
                <w:rFonts w:ascii="Angsana New" w:hAnsi="Angsana New"/>
                <w:sz w:val="32"/>
                <w:szCs w:val="32"/>
              </w:rPr>
              <w:t>10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6035155" w14:textId="77777777" w:rsidR="00523DCE" w:rsidRPr="004958AF" w:rsidRDefault="00523DCE" w:rsidP="00A23915">
      <w:pPr>
        <w:pStyle w:val="block"/>
        <w:tabs>
          <w:tab w:val="left" w:pos="851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BD982E6" w14:textId="64F45443" w:rsidR="00DD67A9" w:rsidRPr="00267CF8" w:rsidRDefault="00DD67A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ไม่มีการคิดค่าเสื่อมราคาสำหรับสินทรัพย์ที่อยู่ระหว่างการก่อสร้าง</w:t>
      </w:r>
      <w:r w:rsidR="00C0760A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และสินทรัพย์ที่ยังไม่พร้อมใช้งาน</w:t>
      </w:r>
    </w:p>
    <w:p w14:paraId="227F9357" w14:textId="77777777" w:rsidR="00DD67A9" w:rsidRPr="004958AF" w:rsidRDefault="00DD67A9" w:rsidP="00A23915">
      <w:pPr>
        <w:pStyle w:val="block"/>
        <w:tabs>
          <w:tab w:val="left" w:pos="851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134425A8" w14:textId="77777777" w:rsidR="00606746" w:rsidRPr="00267CF8" w:rsidRDefault="00606746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การประมาณการมูลค่าคงเหลือและอายุการให้ประโยชน์มีการทบทวนอย่างน้อยปีละครั้ง</w:t>
      </w:r>
    </w:p>
    <w:p w14:paraId="38656896" w14:textId="77777777" w:rsidR="00EA3C2D" w:rsidRPr="00267CF8" w:rsidRDefault="00EA3C2D" w:rsidP="00A23915">
      <w:pPr>
        <w:pStyle w:val="block"/>
        <w:tabs>
          <w:tab w:val="left" w:pos="851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256A1211" w14:textId="132150C1" w:rsidR="00606746" w:rsidRPr="00267CF8" w:rsidRDefault="00606746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2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กำไร</w:t>
      </w:r>
      <w:r w:rsidR="00B6000F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หรือ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ขาดทุนจากการจำหน่ายที่ดิน อาคารและอุปกรณ์ซึ่งเป็นผลต่างระหว่างผลตอบแทนที่ได้จาก</w:t>
      </w: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การจำหน่ายและมูลค่าตามบัญชีของสินทรัพย์ซึ่งจะรับรู้ในกำไรขาดทุนเป็นรายได้หรือค่าใช้จ่ายอื่น</w:t>
      </w:r>
    </w:p>
    <w:p w14:paraId="2E7F2D02" w14:textId="77777777" w:rsidR="00422EB6" w:rsidRPr="009F39AF" w:rsidRDefault="00422EB6" w:rsidP="00A23915">
      <w:pPr>
        <w:pStyle w:val="block"/>
        <w:tabs>
          <w:tab w:val="left" w:pos="1332"/>
        </w:tabs>
        <w:spacing w:after="0" w:line="240" w:lineRule="auto"/>
        <w:ind w:left="0"/>
        <w:jc w:val="thaiDistribute"/>
        <w:rPr>
          <w:rFonts w:ascii="Angsana New" w:hAnsi="Angsana New" w:cs="Angsana New"/>
          <w:sz w:val="20"/>
          <w:lang w:bidi="th-TH"/>
        </w:rPr>
      </w:pPr>
    </w:p>
    <w:p w14:paraId="632C5FA2" w14:textId="2FD5E527" w:rsidR="001B1CDA" w:rsidRPr="00267CF8" w:rsidRDefault="005D0854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สินทรัพย์ไม่มีตัวตน</w:t>
      </w:r>
    </w:p>
    <w:p w14:paraId="2E177BBD" w14:textId="77777777" w:rsidR="005206A1" w:rsidRPr="00267CF8" w:rsidRDefault="005206A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50DD1C27" w14:textId="1A4C604E" w:rsidR="009D5465" w:rsidRPr="008D43A4" w:rsidRDefault="005D08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val="en-US"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สินทรัพย์ไม่มีตัวตน ได้แก่ </w:t>
      </w:r>
      <w:r w:rsidR="009D5465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โปรแกรมคอมพิวเตอร์ที่มีอายุการให้ประโยชน์จำกัด แสดงในราคาทุน </w:t>
      </w:r>
      <w:r w:rsidR="009D5465"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หักค่าตัดจำหน่าย</w:t>
      </w:r>
      <w:r w:rsidR="009D5465" w:rsidRPr="00267CF8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>สะสมและขาดทุนจากการด้อยค่า</w:t>
      </w:r>
      <w:r w:rsidR="001B1CDA" w:rsidRPr="00267CF8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 xml:space="preserve"> </w:t>
      </w:r>
      <w:r w:rsidR="009D5465" w:rsidRPr="00267CF8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>(ถ้ามี) ค่าตัดจำหน่ายบันทึกเป็นค่าใช้จ่ายใน</w:t>
      </w:r>
      <w:r w:rsidR="00B7623B" w:rsidRPr="00267CF8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 xml:space="preserve"> </w:t>
      </w:r>
      <w:r w:rsidR="009D5465" w:rsidRPr="008D43A4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งบกำไรขาดทุน ค่าตัดจำหน่ายคำนวณโดยวิธีเส้นตรง</w:t>
      </w:r>
      <w:r w:rsidR="00C0760A" w:rsidRPr="008D43A4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ตลอด</w:t>
      </w:r>
      <w:r w:rsidR="00C0760A" w:rsidRPr="008D43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อายุการให้ประโยชน์โดยประมาณ</w:t>
      </w:r>
      <w:r w:rsidR="002762E0" w:rsidRPr="008D43A4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5</w:t>
      </w:r>
      <w:r w:rsidR="002762E0" w:rsidRPr="008D43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-</w:t>
      </w:r>
      <w:r w:rsidR="002762E0" w:rsidRPr="008D43A4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8D43A4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="00C0760A" w:rsidRPr="008D43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ปี</w:t>
      </w:r>
    </w:p>
    <w:p w14:paraId="1507726C" w14:textId="77777777" w:rsidR="00DC0249" w:rsidRPr="009F39AF" w:rsidRDefault="00DC0249" w:rsidP="00A23915">
      <w:pPr>
        <w:pStyle w:val="block"/>
        <w:tabs>
          <w:tab w:val="left" w:pos="1260"/>
          <w:tab w:val="left" w:pos="1350"/>
        </w:tabs>
        <w:spacing w:after="0" w:line="240" w:lineRule="auto"/>
        <w:ind w:left="981"/>
        <w:jc w:val="thaiDistribute"/>
        <w:rPr>
          <w:rFonts w:ascii="Angsana New" w:hAnsi="Angsana New" w:cs="Angsana New"/>
          <w:sz w:val="20"/>
          <w:lang w:bidi="th-TH"/>
        </w:rPr>
      </w:pPr>
    </w:p>
    <w:p w14:paraId="55CBE197" w14:textId="1FB4B455" w:rsidR="00552ED6" w:rsidRPr="00267CF8" w:rsidRDefault="00552ED6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099A457C" w14:textId="77777777" w:rsidR="00552ED6" w:rsidRPr="00267CF8" w:rsidRDefault="00552ED6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0DB42CBC" w14:textId="77777777" w:rsidR="00CE44EC" w:rsidRPr="00267CF8" w:rsidRDefault="00552ED6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อสังหาริมทรัพย์เพื่อการลงทุนประกอบด้วย</w:t>
      </w:r>
    </w:p>
    <w:p w14:paraId="33B4913A" w14:textId="0908FB6A" w:rsidR="00CE44EC" w:rsidRPr="008D43A4" w:rsidRDefault="00552ED6" w:rsidP="00A23915">
      <w:pPr>
        <w:pStyle w:val="block"/>
        <w:numPr>
          <w:ilvl w:val="0"/>
          <w:numId w:val="19"/>
        </w:numPr>
        <w:spacing w:after="0" w:line="240" w:lineRule="auto"/>
        <w:ind w:left="1080" w:hanging="18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D43A4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ที่ดิน</w:t>
      </w:r>
      <w:r w:rsidR="00CE44EC" w:rsidRPr="008D43A4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ที่ไม่ได้ใช้ในการดำเนินงานของกลุ่มบริษัท แสดงด้วยราคาทุนซึ่งรวมถึงต้นทุนในการทำ</w:t>
      </w:r>
      <w:r w:rsidR="00CE44EC" w:rsidRPr="008D43A4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รายการ</w:t>
      </w:r>
      <w:r w:rsidR="00CE44EC" w:rsidRPr="008D43A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bookmarkStart w:id="17" w:name="_Hlk65186458"/>
      <w:r w:rsidR="00CE44EC" w:rsidRPr="008D43A4">
        <w:rPr>
          <w:rFonts w:ascii="Angsana New" w:hAnsi="Angsana New" w:cs="Angsana New"/>
          <w:sz w:val="32"/>
          <w:szCs w:val="32"/>
          <w:cs/>
          <w:lang w:bidi="th-TH"/>
        </w:rPr>
        <w:t>ไม่มีการกำหนดอายุการให้ประโยชน์และไม่มีการคิดค่าเสื่อมราคาของที่ดิน</w:t>
      </w:r>
      <w:bookmarkEnd w:id="17"/>
    </w:p>
    <w:p w14:paraId="4912EC00" w14:textId="762764A6" w:rsidR="002762E0" w:rsidRPr="008D43A4" w:rsidRDefault="00CE44EC" w:rsidP="00A23915">
      <w:pPr>
        <w:pStyle w:val="block"/>
        <w:numPr>
          <w:ilvl w:val="0"/>
          <w:numId w:val="19"/>
        </w:numPr>
        <w:spacing w:after="0" w:line="240" w:lineRule="auto"/>
        <w:ind w:left="1080" w:hanging="180"/>
        <w:jc w:val="thaiDistribute"/>
        <w:rPr>
          <w:rFonts w:ascii="Angsana New" w:hAnsi="Angsana New"/>
          <w:sz w:val="32"/>
          <w:szCs w:val="32"/>
        </w:rPr>
      </w:pPr>
      <w:bookmarkStart w:id="18" w:name="_Hlk65186545"/>
      <w:r w:rsidRPr="008D43A4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อาคารและส่วนปรับปรุงอาคาร</w:t>
      </w:r>
      <w:r w:rsidR="00552ED6" w:rsidRPr="008D43A4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ที่ไม่ได้ใช้ในการดำเนินงานของกลุ่มบริษัท วัดมูลค่าเริ่มแรกด้วยราคาทุนซึ่งรวมถึงต้นทุนในการทำรายการและวัดมูลค่าภายหลังการรับรู้ด้วยราคาทุนหัก</w:t>
      </w:r>
      <w:r w:rsidRPr="008D43A4">
        <w:rPr>
          <w:rFonts w:ascii="Angsana New" w:hAnsi="Angsana New" w:cs="Angsana New"/>
          <w:sz w:val="32"/>
          <w:szCs w:val="32"/>
          <w:cs/>
          <w:lang w:bidi="th-TH"/>
        </w:rPr>
        <w:t>ค่าเสื่อมราคาและ</w:t>
      </w:r>
      <w:r w:rsidR="00552ED6" w:rsidRPr="008D43A4">
        <w:rPr>
          <w:rFonts w:ascii="Angsana New" w:hAnsi="Angsana New" w:cs="Angsana New"/>
          <w:sz w:val="32"/>
          <w:szCs w:val="32"/>
          <w:cs/>
          <w:lang w:bidi="th-TH"/>
        </w:rPr>
        <w:t>ค่าเผื่อการด้อยค่า</w:t>
      </w:r>
      <w:r w:rsidR="004D62B0" w:rsidRPr="008D43A4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E815EE" w:rsidRPr="008D43A4">
        <w:rPr>
          <w:rFonts w:ascii="Angsana New" w:hAnsi="Angsana New" w:cs="Angsana New"/>
          <w:sz w:val="32"/>
          <w:szCs w:val="32"/>
          <w:cs/>
          <w:lang w:bidi="th-TH"/>
        </w:rPr>
        <w:t xml:space="preserve">(ถ้ามี) </w:t>
      </w:r>
      <w:r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ค่า</w:t>
      </w:r>
      <w:r w:rsidR="00245170"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เสื่อมราคา</w:t>
      </w:r>
      <w:r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บันทึกเป็นค่าใช้จ่ายในงบกำไรขาดทุน </w:t>
      </w:r>
      <w:r w:rsidR="00245170"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โดย</w:t>
      </w:r>
      <w:r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คำนวณ</w:t>
      </w:r>
      <w:r w:rsidR="00245170"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ด้วย</w:t>
      </w:r>
      <w:r w:rsidRPr="008D43A4">
        <w:rPr>
          <w:rFonts w:ascii="Angsana New" w:hAnsi="Angsana New" w:cs="Angsana New"/>
          <w:sz w:val="32"/>
          <w:szCs w:val="32"/>
          <w:cs/>
          <w:lang w:val="en-US" w:bidi="th-TH"/>
        </w:rPr>
        <w:t>วิธีเส้นตรงตลอด</w:t>
      </w:r>
      <w:r w:rsidRPr="008D43A4">
        <w:rPr>
          <w:rFonts w:ascii="Angsana New" w:hAnsi="Angsana New" w:cs="Angsana New"/>
          <w:sz w:val="32"/>
          <w:szCs w:val="32"/>
          <w:cs/>
          <w:lang w:bidi="th-TH"/>
        </w:rPr>
        <w:t>อายุการให้ประโยชน์</w:t>
      </w:r>
      <w:bookmarkEnd w:id="18"/>
    </w:p>
    <w:p w14:paraId="4427DF23" w14:textId="77777777" w:rsidR="002762E0" w:rsidRPr="009F39AF" w:rsidRDefault="002762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AEFF92B" w14:textId="156AE5FD" w:rsidR="00032F2F" w:rsidRPr="00267CF8" w:rsidRDefault="00032F2F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การด้อยค่าของสินทรัพย์</w:t>
      </w:r>
    </w:p>
    <w:p w14:paraId="5336AA21" w14:textId="77777777" w:rsidR="00032F2F" w:rsidRPr="00267CF8" w:rsidRDefault="00032F2F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rtl/>
          <w:cs/>
        </w:rPr>
      </w:pPr>
    </w:p>
    <w:p w14:paraId="23D3F766" w14:textId="08E15433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rtl/>
          <w:cs/>
          <w:lang w:val="th-TH"/>
        </w:rPr>
      </w:pP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สำหรับวัตถุประสงค์ในการประเมินการด้อยค่า สินทรัพย์จะถูกจัดกลุ่มในระดับที่เล็กที่สุดซึ่งก่อให้เกิดกระแสเงินสดรับที่เป็นอิสระอย่างมาก (หน่วยสินทรัพย์ที่ก่อให้เกิดเงินสด) เป็นผลให้สินทรัพย์บางรายการมีการทดสอบการด้อยค่าในแต่ละสินทรัพย์และบางรายการทดสอบในระดับหน่วยสินทรัพย์ที่ก่อให้เกิดเงินสด</w:t>
      </w:r>
    </w:p>
    <w:p w14:paraId="15C6BD3A" w14:textId="77777777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04562441" w14:textId="7DBA3F7B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pacing w:val="6"/>
          <w:sz w:val="32"/>
          <w:szCs w:val="32"/>
          <w:cs/>
          <w:lang w:val="th-TH" w:bidi="th-TH"/>
        </w:rPr>
        <w:t>สินทรัพย์หรือหน่วยสินทรัพย์ที่ก่อให้เกิดเงินสดจะทดสอบการด้อยค่าเมื่อมีเหตุการณ์หรือมี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การเปลี่ยนแปลงในสถานการณ์ที่บ่งชี้ได้ว่ามูลค่าตามบัญชีอาจไม่สามารถได้รับคืนได้</w:t>
      </w:r>
    </w:p>
    <w:p w14:paraId="77B97E58" w14:textId="77777777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1A60796B" w14:textId="77777777" w:rsidR="009F39AF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2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ขาดทุนจากการด้อยค่าจะรับรู้เท่ากับส่วนเกินของมูลค่าตามบัญชีของสินทรัพย์หรือหน่วยสินทรัพย์</w:t>
      </w:r>
      <w:r w:rsidRPr="00267CF8">
        <w:rPr>
          <w:rFonts w:ascii="Angsana New" w:hAnsi="Angsana New" w:cs="Angsana New"/>
          <w:spacing w:val="6"/>
          <w:sz w:val="32"/>
          <w:szCs w:val="32"/>
          <w:cs/>
          <w:lang w:val="th-TH" w:bidi="th-TH"/>
        </w:rPr>
        <w:t>ที่ก่อให้เกิดเงินสดที่สูงกว่ามูลค่าที่คาดว่าจะได้รับคืนซึ่งเป็นมูลค่าที่สูงกว่าของมูลค่ายุติธรรมหัก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ด้วยต้นทุนในการจำหน่ายหรือมูลค่าจากการใช้ของสินทรัพย์นั้น การระบุมูลค่าจากการใช้ ผู้บริหารประมาณการจากกระแสเงินสดในอนาคตของแต่ละหน่วยสินทรัพย์ที่ก่อให้เกิดเงินสดและปรับด้วยอัตราการคิดลดเพื่อคำนวณมูลค่าปัจจุบันของกระแสเงินสดดังกล่าว ข้อมูลที่ใช้ใน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val="th-TH" w:bidi="th-TH"/>
        </w:rPr>
        <w:t>กระบวนการทดสอบการด้อยค่าเป็นข้อมูลประมาณการที่ได้รับการอนุมัติล่าสุดจากกลุ่มบริษัท</w:t>
      </w:r>
      <w:r w:rsidR="009F39AF">
        <w:rPr>
          <w:rFonts w:ascii="Angsana New" w:hAnsi="Angsana New" w:cs="Angsana New"/>
          <w:spacing w:val="2"/>
          <w:sz w:val="32"/>
          <w:szCs w:val="32"/>
          <w:rtl/>
          <w:cs/>
          <w:lang w:val="th-TH"/>
        </w:rPr>
        <w:br/>
      </w:r>
    </w:p>
    <w:p w14:paraId="3F591616" w14:textId="021ECB0D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แต่ไม่รวมประมาณการกระแสเงินสดรับหรือจ่ายที่คาดว่าจะเกิดขึ้นจากการปรับโครงสร้างใน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อนาคต </w:t>
      </w:r>
      <w:r w:rsidRPr="001D084C">
        <w:rPr>
          <w:rFonts w:ascii="Angsana New" w:hAnsi="Angsana New" w:cs="Angsana New"/>
          <w:spacing w:val="-6"/>
          <w:sz w:val="32"/>
          <w:szCs w:val="32"/>
          <w:cs/>
          <w:lang w:val="th-TH" w:bidi="th-TH"/>
        </w:rPr>
        <w:t>หรือจากการปรับปรุงหรือทำให้สินทรัพย์นั้นดีขึ้น ปัจจัยในการคิดลดจะแยกเป็นแต่ละหน่วย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สินทรัพย์</w:t>
      </w:r>
      <w:r w:rsidRPr="001D084C">
        <w:rPr>
          <w:rFonts w:ascii="Angsana New" w:hAnsi="Angsana New" w:cs="Angsana New"/>
          <w:spacing w:val="-2"/>
          <w:sz w:val="32"/>
          <w:szCs w:val="32"/>
          <w:cs/>
          <w:lang w:val="th-TH" w:bidi="th-TH"/>
        </w:rPr>
        <w:t>ที่ก่อให้เกิดเงินสดเพื่อให้สะท้อนถึงการประเมินสถานการณ์ตลาดในปัจจุบันของมูลค่าเงินตาม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เวลาและความเสี่ยงเฉพาะเจาะจงของสินทรัพย์</w:t>
      </w:r>
    </w:p>
    <w:p w14:paraId="57B1161E" w14:textId="77777777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3FAA6BB8" w14:textId="098A44AA" w:rsidR="00A110A7" w:rsidRPr="00267CF8" w:rsidRDefault="00A110A7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สินทรัพย์ทั้งหมดที่มีการประเมินใหม่ในภายหลังว่ามีข้อบ่งชี้ที่แสดงให้เห็นว่าผลขาดทุนจากการ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ด้อยค่าของสินทรัพย์ที่กลุ่มบริษัทรับรู้ในงวดก่อนอาจไม่จำเป็นต้องมีอยู่ ขาดทุนจากการด้อยค่า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val="th-TH" w:bidi="th-TH"/>
        </w:rPr>
        <w:t>จะถูกกลับรายการหากสินทรัพย์หรือหน่วยสินทรัพย์ที่ก่อให้เกิดเงินสดนั้นมีมูลค่าที่คาดว่าจะได้รับ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คืนสูงกว่ามูลค่าตามบัญชี</w:t>
      </w:r>
    </w:p>
    <w:p w14:paraId="18AEC4F3" w14:textId="77777777" w:rsidR="00C84132" w:rsidRPr="001D084C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cs/>
          <w:lang w:val="th-TH" w:bidi="th-TH"/>
        </w:rPr>
      </w:pPr>
    </w:p>
    <w:p w14:paraId="5A33ED5E" w14:textId="73A8E5D9" w:rsidR="004370BD" w:rsidRPr="00267CF8" w:rsidRDefault="004370BD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เจ้าหนี้การค้าและเจ้าหนี้</w:t>
      </w:r>
      <w:r w:rsidR="00B6044D" w:rsidRPr="00267CF8">
        <w:rPr>
          <w:rFonts w:ascii="Angsana New" w:hAnsi="Angsana New" w:cs="Angsana New" w:hint="cs"/>
          <w:sz w:val="32"/>
          <w:szCs w:val="32"/>
          <w:cs/>
          <w:lang w:bidi="th-TH"/>
        </w:rPr>
        <w:t>หมุนเวียน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อื่น</w:t>
      </w:r>
    </w:p>
    <w:p w14:paraId="152621CB" w14:textId="77777777" w:rsidR="004370BD" w:rsidRPr="00267CF8" w:rsidRDefault="004370BD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0408A595" w14:textId="3186AC12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เจ้าหนี้การค้าและเจ้าหนี้อื่นแสดงรายการเป็นหนี้สินหมุนเวียน เว้นแต่มีเงื่อนไขการจ่ายชำระ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val="th-TH" w:bidi="th-TH"/>
        </w:rPr>
        <w:t>เกินกว่า 12 เดือนหลังรอบระยะเวลาการรายงาน รับรู้รายการเมื่อเริ่มแรกด้วยมูลค่ายุติธรรมและ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วัดมูลค่าภายหลังด้วยราคาทุนตัดจำหน่ายโดยวิธีอัตราดอกเบี้ยที่แท้จริง</w:t>
      </w:r>
    </w:p>
    <w:p w14:paraId="2BA6ED27" w14:textId="77777777" w:rsidR="00AD7FFC" w:rsidRPr="00350AE2" w:rsidRDefault="00AD7FF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cs/>
          <w:lang w:val="th-TH" w:bidi="th-TH"/>
        </w:rPr>
      </w:pPr>
    </w:p>
    <w:p w14:paraId="28DC8FB7" w14:textId="1C40C02F" w:rsidR="00C84132" w:rsidRPr="00267CF8" w:rsidRDefault="00C84132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เงินกู้ยืม</w:t>
      </w:r>
    </w:p>
    <w:p w14:paraId="6A2450FA" w14:textId="77777777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0E437FD5" w14:textId="77777777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เงินกู้ยืมรับรู้เริ่มแรกด้วยมูลค่ายุติธรรมสุทธิด้วยต้นทุนการทำรายการที่เกิดขึ้น และวัดมูลค่า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ภายหลังด้วยวิธีราคาทุนตัดจำหน่าย ผลต่างใด ๆ ระหว่างเงินกู้ที่ได้รับ (สุทธิจากต้นทุนการทำ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รายการ) 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กับจำนวนที่ไถ่ถอน รับรู้ในงบกำไรขาดทุนตลอดระยะเวลาการกู้ยืมโดยการใช้วิธีอัตราดอกเบี้ยที่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แท้จริง ค่าธรรมเนียมที่จ่ายเพื่อให้ได้มาซึ่งวงเงินกู้ยืมรับรู้เป็นต้นทุนการทำรายการของเงินกู้ยืม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บางส่วนหรือทั้งหมดของวงเงินกู้ยืมที่จะเบิกใช้ ในกรณีนี้ ค่าธรรมเนียมดังกล่าวจะบันทึกเป็นการ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จ่ายล่วงหน้าไว้จนกระทั่งมีการเบิกใช้วงเงินกู้ยืม หากไม่มีหลักฐานที่เป็นไปได้ว่าเงินกู้ยืมบางส่วนหรือทั้งหมดจะถูกเบิกใช้ ค่าธรรมเนียมดังกล่าวจะบันทึกเป็นค่าใช้จ่ายจ่ายล่วงหน้าสำหรับการบริการสภาพคล่องและตัดจำหน่ายตลอดระยะเวลาของวงเงินกู้ยืมที่เกี่ยวข้อง</w:t>
      </w:r>
    </w:p>
    <w:p w14:paraId="4E8BCF44" w14:textId="77777777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649B4914" w14:textId="77777777" w:rsidR="00C84132" w:rsidRPr="00350AE2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2"/>
          <w:sz w:val="32"/>
          <w:szCs w:val="32"/>
          <w:rtl/>
          <w:cs/>
          <w:lang w:val="th-TH"/>
        </w:rPr>
      </w:pP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เงินกู้ยืมจะถูกตัดรายการออกจากงบแสดงฐานะการเงิน เฉพาะเมื่อภาระผูกพันที่ระบุในสัญญาได้มี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การปฏิบัติตามแล้ว หรือยกเลิก หรือสิ้นสุดแล้ว ผลแตกต่างระหว่างมูลค่าตามบัญชีของหนี้สิน</w:t>
      </w:r>
      <w:r w:rsidRPr="00350AE2">
        <w:rPr>
          <w:rFonts w:ascii="Angsana New" w:hAnsi="Angsana New" w:cs="Angsana New"/>
          <w:spacing w:val="4"/>
          <w:sz w:val="32"/>
          <w:szCs w:val="32"/>
          <w:cs/>
          <w:lang w:val="th-TH" w:bidi="th-TH"/>
        </w:rPr>
        <w:t>ทางการเงินที่สิ้นสุดลงหรือที่ได้โอนให้กับกิจการอื่นและสิ่งตอบแทนที่จ่ายซึ่งรวมถึงสินทรัพย์ที่</w:t>
      </w:r>
      <w:r w:rsidRPr="00350AE2">
        <w:rPr>
          <w:rFonts w:ascii="Angsana New" w:hAnsi="Angsana New" w:cs="Angsana New"/>
          <w:spacing w:val="-2"/>
          <w:sz w:val="32"/>
          <w:szCs w:val="32"/>
          <w:cs/>
          <w:lang w:val="th-TH" w:bidi="th-TH"/>
        </w:rPr>
        <w:t>ไม่ใช่เงินสดที่ได้โอนไปหรือหนี้สินที่ได้รับมา รับรู้ในงบกำไรขาดทุนเป็นรายได้อื่นหรือต้นทุนทางการเงิน</w:t>
      </w:r>
    </w:p>
    <w:p w14:paraId="344F7B41" w14:textId="77777777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  <w:cs/>
          <w:lang w:val="th-TH" w:bidi="th-TH"/>
        </w:rPr>
      </w:pPr>
    </w:p>
    <w:p w14:paraId="6838312C" w14:textId="1FAD5CA4" w:rsidR="00C84132" w:rsidRPr="00267CF8" w:rsidRDefault="00C8413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  <w:lang w:val="th-TH" w:bidi="th-TH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val="th-TH" w:bidi="th-TH"/>
        </w:rPr>
        <w:t>เงินกู้ยืมจัดประเภทเป็นสินทรัพย์หมุนเวียนเว้นแต่กลุ่มบริษัทมีสิทธิอย่างไม่มีเงื่อนไขที่จะจ่าย</w:t>
      </w:r>
      <w:r w:rsidRPr="00267CF8">
        <w:rPr>
          <w:rFonts w:ascii="Angsana New" w:hAnsi="Angsana New" w:cs="Angsana New"/>
          <w:sz w:val="32"/>
          <w:szCs w:val="32"/>
          <w:cs/>
          <w:lang w:val="th-TH" w:bidi="th-TH"/>
        </w:rPr>
        <w:t>ชำระหนี้นานกว่า 12 เดือนหลังจากรอบระยะเวลาการรายงาน</w:t>
      </w:r>
    </w:p>
    <w:p w14:paraId="5AEE7A39" w14:textId="77777777" w:rsidR="00B6044D" w:rsidRPr="00267CF8" w:rsidRDefault="00B6044D" w:rsidP="00A2391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0"/>
          <w:cs/>
          <w:lang w:val="th-TH" w:bidi="th-TH"/>
        </w:rPr>
      </w:pPr>
    </w:p>
    <w:p w14:paraId="198078D3" w14:textId="5E80A00A" w:rsidR="00CA5A35" w:rsidRPr="00267CF8" w:rsidRDefault="00CA5A35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ผลประโยชน์พนักงานระยะสั้น และผลประโยชน์พนักงานหลังออกจากงาน</w:t>
      </w:r>
    </w:p>
    <w:p w14:paraId="70A80673" w14:textId="77777777" w:rsidR="00CA5A35" w:rsidRPr="00350AE2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</w:rPr>
      </w:pPr>
    </w:p>
    <w:p w14:paraId="790C54C6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ผลประโยชน์ระยะสั้น</w:t>
      </w:r>
    </w:p>
    <w:p w14:paraId="691D1874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ผลประโยชน์ระยะสั้นประกอบด้วย เงินเดือน ค่าจ้าง โบนัส และเงินสมทบกองทุนประกันสังคม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ซึ่งรับรู้เป็นค่าใช้จ่ายเมื่อเกิดรายการ</w:t>
      </w:r>
    </w:p>
    <w:p w14:paraId="1C4002F8" w14:textId="77777777" w:rsidR="00CA5A35" w:rsidRPr="00267CF8" w:rsidRDefault="00CA5A35" w:rsidP="00A23915">
      <w:pPr>
        <w:tabs>
          <w:tab w:val="clear" w:pos="907"/>
          <w:tab w:val="left" w:pos="1116"/>
        </w:tabs>
        <w:spacing w:line="240" w:lineRule="auto"/>
        <w:ind w:left="900" w:right="-10"/>
        <w:jc w:val="thaiDistribute"/>
        <w:rPr>
          <w:rFonts w:ascii="Angsana New" w:hAnsi="Angsana New"/>
          <w:sz w:val="16"/>
          <w:szCs w:val="16"/>
          <w:lang w:val="en-GB" w:bidi="ar-SA"/>
        </w:rPr>
      </w:pPr>
    </w:p>
    <w:p w14:paraId="5EBE9BFD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bookmarkStart w:id="19" w:name="_Hlk65187542"/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ผลประโยชน์ระยะยาวอื่น</w:t>
      </w:r>
    </w:p>
    <w:p w14:paraId="51732614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กลุ่มบริษัทจะจ่ายผลประโยชน์ระยะยาวอื่นเพิ่มให้กับพนักงานที่มีอายุการทำงานครบ </w:t>
      </w:r>
      <w:r w:rsidRPr="00267CF8">
        <w:rPr>
          <w:rFonts w:ascii="Angsana New" w:hAnsi="Angsana New" w:cs="Angsana New"/>
          <w:sz w:val="32"/>
          <w:szCs w:val="32"/>
        </w:rPr>
        <w:t>10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ปี จำนวน </w:t>
      </w:r>
      <w:r w:rsidRPr="00267CF8">
        <w:rPr>
          <w:rFonts w:ascii="Angsana New" w:hAnsi="Angsana New" w:cs="Angsana New"/>
          <w:spacing w:val="-6"/>
          <w:sz w:val="32"/>
          <w:szCs w:val="32"/>
        </w:rPr>
        <w:t>4,000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</w:t>
      </w:r>
      <w:r w:rsidRPr="00267CF8">
        <w:rPr>
          <w:rFonts w:ascii="Angsana New" w:hAnsi="Angsana New" w:cs="Angsana New"/>
          <w:spacing w:val="-6"/>
          <w:sz w:val="32"/>
          <w:szCs w:val="32"/>
        </w:rPr>
        <w:t xml:space="preserve"> 15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267CF8">
        <w:rPr>
          <w:rFonts w:ascii="Angsana New" w:hAnsi="Angsana New" w:cs="Angsana New"/>
          <w:spacing w:val="-6"/>
          <w:sz w:val="32"/>
          <w:szCs w:val="32"/>
        </w:rPr>
        <w:t>8,000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 </w:t>
      </w:r>
      <w:r w:rsidRPr="00267CF8">
        <w:rPr>
          <w:rFonts w:ascii="Angsana New" w:hAnsi="Angsana New" w:cs="Angsana New"/>
          <w:spacing w:val="-6"/>
          <w:sz w:val="32"/>
          <w:szCs w:val="32"/>
        </w:rPr>
        <w:t>20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267CF8">
        <w:rPr>
          <w:rFonts w:ascii="Angsana New" w:hAnsi="Angsana New" w:cs="Angsana New"/>
          <w:spacing w:val="-6"/>
          <w:sz w:val="32"/>
          <w:szCs w:val="32"/>
        </w:rPr>
        <w:t>12,000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 </w:t>
      </w:r>
      <w:r w:rsidRPr="00267CF8">
        <w:rPr>
          <w:rFonts w:ascii="Angsana New" w:hAnsi="Angsana New" w:cs="Angsana New"/>
          <w:spacing w:val="-6"/>
          <w:sz w:val="32"/>
          <w:szCs w:val="32"/>
        </w:rPr>
        <w:t>25</w:t>
      </w: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267CF8">
        <w:rPr>
          <w:rFonts w:ascii="Angsana New" w:hAnsi="Angsana New" w:cs="Angsana New"/>
          <w:spacing w:val="-6"/>
          <w:sz w:val="32"/>
          <w:szCs w:val="32"/>
        </w:rPr>
        <w:t>16,000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บาท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และครบ </w:t>
      </w:r>
      <w:r w:rsidRPr="00267CF8">
        <w:rPr>
          <w:rFonts w:ascii="Angsana New" w:hAnsi="Angsana New" w:cs="Angsana New"/>
          <w:sz w:val="32"/>
          <w:szCs w:val="32"/>
        </w:rPr>
        <w:t>30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ปี จำนวน </w:t>
      </w:r>
      <w:r w:rsidRPr="00267CF8">
        <w:rPr>
          <w:rFonts w:ascii="Angsana New" w:hAnsi="Angsana New" w:cs="Angsana New"/>
          <w:sz w:val="32"/>
          <w:szCs w:val="32"/>
        </w:rPr>
        <w:t>20,000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รายการ</w:t>
      </w:r>
    </w:p>
    <w:bookmarkEnd w:id="19"/>
    <w:p w14:paraId="4988C00E" w14:textId="77777777" w:rsidR="00CA5A35" w:rsidRPr="00267CF8" w:rsidRDefault="00CA5A3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6"/>
          <w:tab w:val="left" w:pos="10260"/>
        </w:tabs>
        <w:spacing w:line="240" w:lineRule="auto"/>
        <w:ind w:left="900" w:right="-23"/>
        <w:jc w:val="thaiDistribute"/>
        <w:rPr>
          <w:rFonts w:ascii="Angsana New" w:hAnsi="Angsana New"/>
          <w:sz w:val="10"/>
          <w:szCs w:val="10"/>
        </w:rPr>
      </w:pPr>
    </w:p>
    <w:p w14:paraId="28C5D798" w14:textId="2044C489" w:rsidR="00B6044D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ผู้บริหารประมาณภาระผูกพันผลประโยชน์ระยะยาวเป็นรายปีโดยผู้เชี่ยวชาญอิสระทางคณิตศาสตร์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ประกันภัย</w:t>
      </w:r>
    </w:p>
    <w:p w14:paraId="09347385" w14:textId="77777777" w:rsidR="00350AE2" w:rsidRPr="00350AE2" w:rsidRDefault="00350AE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EAEAA6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ผลประโยชน์หลังออกจากงาน</w:t>
      </w:r>
    </w:p>
    <w:p w14:paraId="3C38BE9E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ผลประโยชน์พนักงานหลังออกจากงานแบ่งเป็นโครงการสมทบเงินที่กำหนดไว้ และโครงการผลประโยชน์ที่กำหนดไว้</w:t>
      </w:r>
    </w:p>
    <w:p w14:paraId="67F584D8" w14:textId="77777777" w:rsidR="00CA5A35" w:rsidRPr="00267CF8" w:rsidRDefault="00CA5A35" w:rsidP="00A23915">
      <w:pPr>
        <w:tabs>
          <w:tab w:val="clear" w:pos="907"/>
          <w:tab w:val="left" w:pos="2295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u w:val="single"/>
          <w:lang w:val="en-GB"/>
        </w:rPr>
      </w:pPr>
    </w:p>
    <w:p w14:paraId="50F63D51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โครงการสมทบเงินที่กำหนดไว้</w:t>
      </w:r>
    </w:p>
    <w:p w14:paraId="119B2704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กลุ่มบริษัทได้จัดตั้งกองทุนสำรองเลี้ยงชีพ ซึ่งกำหนดให้พนักงานและกลุ่มบริษัทจ่ายสมทบเข้ากองทุน โดยที่สินทรัพย์ของกองทุนได้แยกออกจากสินทรัพย์ของกลุ่มบริษัท และบริหารโดย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ผู้จัดการกองทุนสำรองเลี้ยงชีพที่ได้รับอนุญาต กลุ่มบริษัทไม่มีภาระผูกพันตามกฏหมายหรือ ภาระผูกพันจากการอนุมานที่ต้องจ่ายเงินสมทบอีกกลุ่มบริษัทรับรู้รายการดังกล่าวเป็นค่าใช้จ่าย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ในงวดที่ได้รับบริการจากพนักงาน</w:t>
      </w:r>
    </w:p>
    <w:p w14:paraId="08348F16" w14:textId="77777777" w:rsidR="00CA5A35" w:rsidRPr="00267CF8" w:rsidRDefault="00CA5A3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u w:val="single"/>
          <w:cs/>
          <w:lang w:val="en-GB"/>
        </w:rPr>
      </w:pPr>
    </w:p>
    <w:p w14:paraId="6361EF2B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โครงการผลประโยชน์ที่กำหนดไว้</w:t>
      </w:r>
    </w:p>
    <w:p w14:paraId="3F213CF5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ภาระผูกพันตามกฏหมายที่ต้องจ่ายผลประโยชน์หลังออกจากงานให้พนักงานโดยอ้างอิงจาก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จะรับรู้ในงบแสดงฐานะการเงินด้วยมูลค่าปัจจุบันสุทธิของภาระผูกพันของโครงการผลประโยชน์ที่กำหนดไว้ ณ วันสิ้นรอบระยะเวลารายงาน</w:t>
      </w:r>
    </w:p>
    <w:p w14:paraId="792C51E6" w14:textId="77777777" w:rsidR="00CA5A35" w:rsidRPr="00267CF8" w:rsidRDefault="00CA5A35" w:rsidP="00A23915">
      <w:pPr>
        <w:tabs>
          <w:tab w:val="clear" w:pos="907"/>
          <w:tab w:val="left" w:pos="2295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ECFFC1C" w14:textId="77777777" w:rsidR="00350AE2" w:rsidRDefault="00350AE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6156E2B" w14:textId="77777777" w:rsidR="00350AE2" w:rsidRDefault="00350AE2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44EEF06" w14:textId="5C077B63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คณิตศาสตร์ประกันภัย ซึ่งอ้างอิงจากอัตราการขึ้นเงินเดือน อัตราการหมุนเวียนของพนักงาน และอัตราการมรณะ ปัจจัยในการคิดลดอ้างอิงกับอัตราผลตอบแทนของพันธบัตรรัฐบาลไทย ณ วันสิ้นรอบระยะเวลารายงาน สกุลเงินและเงื่อนไข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14:paraId="5334866E" w14:textId="77777777" w:rsidR="00CA5A35" w:rsidRPr="00350AE2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1160E38" w14:textId="77777777" w:rsidR="00CA5A35" w:rsidRPr="00267CF8" w:rsidRDefault="00CA5A35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กำไรหรือขาดทุนจากการประมาณการตามหลักคณิตศาสตร์ประกันภัย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(</w:t>
      </w:r>
      <w:r w:rsidRPr="00267CF8">
        <w:rPr>
          <w:rFonts w:ascii="Angsana New" w:hAnsi="Angsana New" w:cs="Angsana New"/>
          <w:sz w:val="32"/>
          <w:szCs w:val="32"/>
        </w:rPr>
        <w:t>Actuarial gains or losses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)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ี่เกิดจากการคำนวณผลประโยชน์หลังออกจากงานของพนักงานแสดงรายการไว้ในกำไรขาดทุนเบ็ดเสร็จอื่นและโอนเข้าโดยตรงไปยังกำไรสะสม</w:t>
      </w:r>
    </w:p>
    <w:p w14:paraId="554A2BD5" w14:textId="77777777" w:rsidR="00CA5A35" w:rsidRPr="00267CF8" w:rsidRDefault="00CA5A3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lang w:bidi="ar-SA"/>
        </w:rPr>
      </w:pPr>
    </w:p>
    <w:p w14:paraId="7F23C3A7" w14:textId="441C920A" w:rsidR="00EC0229" w:rsidRPr="00267CF8" w:rsidRDefault="00EC0229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</w:t>
      </w:r>
    </w:p>
    <w:p w14:paraId="1A15E764" w14:textId="77777777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55A9568" w14:textId="77777777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หุ้นสามัญแสดงด้วยราคาพาร์ของหุ้น ณ วันที่ออกหุ้น</w:t>
      </w:r>
    </w:p>
    <w:p w14:paraId="0F22ABD3" w14:textId="77777777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026667D" w14:textId="20E1F891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ส่วนเกินมูลค่าหุ้นประกอบด้วยส่วนเกินที่ได้รับจากการออกหุ้นสามัญต้นทุนทางตรงที่เกี่ยวข้อง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ในการออกหุ้นถูกหักจากส่วนเกินมูลค่าหุ้นสุทธิจากภาษีที่เกี่ยวข้อง</w:t>
      </w:r>
    </w:p>
    <w:p w14:paraId="180984A8" w14:textId="77777777" w:rsidR="00367F54" w:rsidRPr="00350AE2" w:rsidRDefault="00367F5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C6A78EB" w14:textId="1F301C00" w:rsidR="00713BA1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องค์ประกอบอื่นของส่วนของผู้ถือหุ้น ประกอบด้วย</w:t>
      </w:r>
    </w:p>
    <w:p w14:paraId="1C42E6F3" w14:textId="48257937" w:rsidR="00713BA1" w:rsidRPr="00267CF8" w:rsidRDefault="000028E7" w:rsidP="00A23915">
      <w:pPr>
        <w:pStyle w:val="block"/>
        <w:numPr>
          <w:ilvl w:val="0"/>
          <w:numId w:val="19"/>
        </w:numPr>
        <w:spacing w:after="0" w:line="240" w:lineRule="auto"/>
        <w:ind w:left="1080" w:hanging="18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กำไร (ขาดทุน) ที่ยังไม่เกิดขึ้นจริงของ</w:t>
      </w:r>
      <w:r w:rsidR="00DF2F1E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เงินลงทุนในตราสารทุน</w:t>
      </w:r>
      <w:r w:rsidR="00713BA1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ที่กำหนดให้วัดมูลค่าด้วยมูลค่ายุติธรรมผ่านกำไรขาดทุนเบ็ดเสร็จอื่น เมื่อมีการจำหน่ายเงินลงทุน</w:t>
      </w:r>
      <w:r w:rsidR="00713BA1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จะรับรู้โ</w:t>
      </w:r>
      <w:r w:rsidR="00713BA1" w:rsidRPr="00267CF8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>ดยตรงผ่านกำไรสะสม</w:t>
      </w:r>
    </w:p>
    <w:p w14:paraId="152DBC74" w14:textId="65C0B133" w:rsidR="00EC0229" w:rsidRPr="00267CF8" w:rsidRDefault="0088175B" w:rsidP="00A23915">
      <w:pPr>
        <w:pStyle w:val="block"/>
        <w:numPr>
          <w:ilvl w:val="0"/>
          <w:numId w:val="19"/>
        </w:numPr>
        <w:spacing w:after="0" w:line="240" w:lineRule="auto"/>
        <w:ind w:left="1080" w:hanging="18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ส่วนปรับปรุงจากการแปลงค่างบการเงินที่เป็นเงินตราต่างประเทศ </w:t>
      </w:r>
      <w:r w:rsidR="00713BA1"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เมื่อมีการจำหน่ายเงินลงทุน</w:t>
      </w:r>
      <w:r w:rsidR="00713BA1" w:rsidRPr="00267CF8">
        <w:rPr>
          <w:rFonts w:ascii="Angsana New" w:hAnsi="Angsana New" w:cs="Angsana New"/>
          <w:sz w:val="32"/>
          <w:szCs w:val="32"/>
          <w:cs/>
          <w:lang w:bidi="th-TH"/>
        </w:rPr>
        <w:t>จะถูกจัดประเภทใหม่เข้าไปไว้ในก</w:t>
      </w:r>
      <w:r w:rsidR="00CB171F" w:rsidRPr="00267CF8">
        <w:rPr>
          <w:rFonts w:ascii="Angsana New" w:hAnsi="Angsana New" w:cs="Angsana New"/>
          <w:sz w:val="32"/>
          <w:szCs w:val="32"/>
          <w:cs/>
          <w:lang w:bidi="th-TH"/>
        </w:rPr>
        <w:t>ำ</w:t>
      </w:r>
      <w:r w:rsidR="00713BA1" w:rsidRPr="00267CF8">
        <w:rPr>
          <w:rFonts w:ascii="Angsana New" w:hAnsi="Angsana New" w:cs="Angsana New"/>
          <w:sz w:val="32"/>
          <w:szCs w:val="32"/>
          <w:cs/>
          <w:lang w:bidi="th-TH"/>
        </w:rPr>
        <w:t>ไรหรือขาดทุน</w:t>
      </w:r>
    </w:p>
    <w:p w14:paraId="77C2F8D4" w14:textId="77777777" w:rsidR="00713BA1" w:rsidRPr="00350AE2" w:rsidRDefault="00713BA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14:paraId="16A37B65" w14:textId="222A11A1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กำไร</w:t>
      </w:r>
      <w:r w:rsidR="009F278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(ขาดทุน)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สะสมประกอบด้วยกำไร</w:t>
      </w:r>
      <w:r w:rsidR="009F278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(ขาดทุน)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งวดปัจจุบันและกำไร</w:t>
      </w:r>
      <w:r w:rsidR="009F278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(ขาดทุน)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สะสมงวดก่อน</w:t>
      </w:r>
    </w:p>
    <w:p w14:paraId="3A19746C" w14:textId="191304ED" w:rsidR="0047258C" w:rsidRPr="00350AE2" w:rsidRDefault="0047258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6"/>
          <w:szCs w:val="16"/>
          <w:rtl/>
          <w:cs/>
        </w:rPr>
      </w:pPr>
    </w:p>
    <w:p w14:paraId="37675970" w14:textId="3D3BCC4D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รายการทั้งหมดที่เกี่ยวข้องกับส่วนของเจ้าของของบริษัทใหญ่จะบันทึกในส่วนของผู้ถือหุ้น</w:t>
      </w:r>
    </w:p>
    <w:p w14:paraId="3C10C169" w14:textId="77777777" w:rsidR="0047258C" w:rsidRPr="00350AE2" w:rsidRDefault="0047258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14:paraId="12DEF9A1" w14:textId="55A39C88" w:rsidR="00EC0229" w:rsidRPr="00267CF8" w:rsidRDefault="00EC022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</w:p>
    <w:p w14:paraId="501EE8C1" w14:textId="77777777" w:rsidR="004C6784" w:rsidRPr="00267CF8" w:rsidRDefault="004C678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20"/>
          <w:lang w:bidi="th-TH"/>
        </w:rPr>
      </w:pPr>
    </w:p>
    <w:p w14:paraId="0F4D1551" w14:textId="779FAB3E" w:rsidR="001371FC" w:rsidRPr="00267CF8" w:rsidRDefault="001371FC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กำไร</w:t>
      </w:r>
      <w:r w:rsidR="002D5D26"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 (ขาดทุน) 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ต่อหุ้น</w:t>
      </w:r>
      <w:r w:rsidR="00E5037B" w:rsidRPr="00267CF8">
        <w:rPr>
          <w:rFonts w:ascii="Angsana New" w:hAnsi="Angsana New" w:cs="Angsana New"/>
          <w:sz w:val="32"/>
          <w:szCs w:val="32"/>
          <w:cs/>
          <w:lang w:bidi="th-TH"/>
        </w:rPr>
        <w:t>ขั้นพื้นฐาน</w:t>
      </w:r>
    </w:p>
    <w:p w14:paraId="1B376E2A" w14:textId="77777777" w:rsidR="00A81E91" w:rsidRPr="00267CF8" w:rsidRDefault="00A81E9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  <w:lang w:bidi="th-TH"/>
        </w:rPr>
      </w:pPr>
    </w:p>
    <w:p w14:paraId="3889FB67" w14:textId="19293B78" w:rsidR="002015D5" w:rsidRPr="00267CF8" w:rsidRDefault="00A81E91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กำไร</w:t>
      </w:r>
      <w:r w:rsidR="00DC5AB8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(ขาดทุน)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ต่อหุ้นขั้นพื้นฐาน คำนวณโดยการหารกำไร</w:t>
      </w:r>
      <w:r w:rsidR="001230A1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="001230A1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(ขาดทุน) </w:t>
      </w:r>
      <w:r w:rsidR="00325FB2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สำหรับปี 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2E00C7C4" w14:textId="342D55C9" w:rsidR="00E9611B" w:rsidRDefault="00E9611B" w:rsidP="00A2391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40D630" w14:textId="77777777" w:rsidR="00350AE2" w:rsidRPr="00350AE2" w:rsidRDefault="00350AE2" w:rsidP="00A2391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</w:p>
    <w:p w14:paraId="333F788D" w14:textId="13732B8B" w:rsidR="00D8041C" w:rsidRPr="00267CF8" w:rsidRDefault="00D8041C" w:rsidP="00944952">
      <w:pPr>
        <w:pStyle w:val="block"/>
        <w:numPr>
          <w:ilvl w:val="1"/>
          <w:numId w:val="24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ประมาณการหนี้สิน สินทรัพย์ที่อาจเกิดขึ้นและหนี้สินที่อาจเกิดขึ้น</w:t>
      </w:r>
    </w:p>
    <w:p w14:paraId="2500972F" w14:textId="77777777" w:rsidR="00D8041C" w:rsidRPr="00267CF8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22B4B760" w14:textId="51A82392" w:rsidR="00D8041C" w:rsidRPr="001743BE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743B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</w:t>
      </w:r>
      <w:r w:rsidRPr="001743B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1743B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ที่ต้องรับรู้ เมื่อกลุ่มบริษัทมีภาระผูกพันทางกฏหมายหรือภาระผูกพันจากการอนุมานในปัจจุบันซึ่ง</w:t>
      </w:r>
      <w:r w:rsidRPr="001743B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เป็นผลจากเหตุการณ์ในอดีต ทำให้มีความเป็นไปได้ค่อนข้างแน่ที่กลุ่มบริษัทต้องสูญเสียทรัพยากรที่มี</w:t>
      </w:r>
      <w:r w:rsidRPr="001743B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ประโยชน์เชิงเศรษฐกิจ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14:paraId="09EB946D" w14:textId="77777777" w:rsidR="00CB77E4" w:rsidRPr="00267CF8" w:rsidRDefault="00CB77E4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2DA9D611" w14:textId="77777777" w:rsidR="00D8041C" w:rsidRPr="00267CF8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ประมาณการหนี้สินจากการเปลี่ยนแปลงโครงสร้างบริษัทจะรับรู้เมื่อมีรายละเอียดของแผนการปรับ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ดำเนินงานในอนาคต</w:t>
      </w:r>
    </w:p>
    <w:p w14:paraId="6786140E" w14:textId="77777777" w:rsidR="009A1E1D" w:rsidRPr="00267CF8" w:rsidRDefault="009A1E1D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1DBC3AAC" w14:textId="1E2E3CDF" w:rsidR="00D8041C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ระมาณการหนี้สินวัดมูลค่าด้วยประมาณการที่ดีที่สุดของรายจ่ายที่ต้องนำไปจ่ายชำระภาระผูกพัน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14:paraId="6EE2017D" w14:textId="77777777" w:rsidR="001743BE" w:rsidRPr="001743BE" w:rsidRDefault="001743BE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48BC547D" w14:textId="77777777" w:rsidR="00D8041C" w:rsidRPr="00267CF8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14:paraId="7C02205D" w14:textId="6C285CEC" w:rsidR="00D8041C" w:rsidRPr="001743BE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78A091A2" w14:textId="0C59CD5F" w:rsidR="00D8041C" w:rsidRPr="00267CF8" w:rsidRDefault="00D8041C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ประโยชน์เชิงเศรษฐกิจซึ่งเป็นผลจากภาระผูกพันในปัจจุบัน</w:t>
      </w:r>
    </w:p>
    <w:p w14:paraId="18E579A6" w14:textId="115C7BB5" w:rsidR="00DC0249" w:rsidRPr="001743BE" w:rsidRDefault="00DC0249" w:rsidP="00A2391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</w:p>
    <w:p w14:paraId="6F065D0E" w14:textId="6A2DEFF0" w:rsidR="004B560B" w:rsidRPr="00267CF8" w:rsidRDefault="0049712C" w:rsidP="00A23915">
      <w:pPr>
        <w:pStyle w:val="block"/>
        <w:numPr>
          <w:ilvl w:val="0"/>
          <w:numId w:val="16"/>
        </w:numPr>
        <w:tabs>
          <w:tab w:val="clear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  <w:lang w:bidi="th-TH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การใช้</w:t>
      </w:r>
      <w:r w:rsidR="004B560B"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ดุลยพินิจที่สำคัญของผู้บริหาร</w:t>
      </w: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และความไม่แน่นอนของการประมาณการ</w:t>
      </w:r>
    </w:p>
    <w:p w14:paraId="622CE1C3" w14:textId="77777777" w:rsidR="004B560B" w:rsidRPr="00D30C60" w:rsidRDefault="004B560B" w:rsidP="00A2391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EDDE375" w14:textId="77777777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ในการจัดทำงบการเงิน ผู้บริหารใช้ดุลยพินิจในการประมาณการและกำหนดข้อสมมติฐานเกี่ยวกับการ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รับรู้และการวัดมูลค่าสินทรัพย์ หนี้สิน รายได้ และค่าใช้จ่าย</w:t>
      </w:r>
    </w:p>
    <w:p w14:paraId="05768FC8" w14:textId="164C3009" w:rsidR="00D113DB" w:rsidRPr="00D30C60" w:rsidRDefault="00D113D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35BF45C7" w14:textId="770B3ED6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ดุลยพินิจที่สำคัญของผู้บริหาร</w:t>
      </w:r>
    </w:p>
    <w:p w14:paraId="05E4AF46" w14:textId="52D5AB8B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ดุลยพินิจที่สำคัญของผู้บริหารที่ใช้ในการกำหนดนโยบายการบัญชีของกลุ่มบริษัทซึ่งมีผลกระทบอย่างมีสาระสำคัญต่องบการเงินมีดังนี้</w:t>
      </w:r>
    </w:p>
    <w:p w14:paraId="12F1B2A7" w14:textId="74CA2EE9" w:rsidR="00E9611B" w:rsidRDefault="00E9611B" w:rsidP="00A23915">
      <w:pPr>
        <w:tabs>
          <w:tab w:val="clear" w:pos="907"/>
          <w:tab w:val="left" w:pos="1440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B76A07A" w14:textId="60F7174C" w:rsidR="00D30C60" w:rsidRDefault="00D30C60" w:rsidP="00A23915">
      <w:pPr>
        <w:tabs>
          <w:tab w:val="clear" w:pos="907"/>
          <w:tab w:val="left" w:pos="1440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245BA8B" w14:textId="77777777" w:rsidR="00D30C60" w:rsidRPr="00D30C60" w:rsidRDefault="00D30C60" w:rsidP="00A23915">
      <w:pPr>
        <w:tabs>
          <w:tab w:val="clear" w:pos="907"/>
          <w:tab w:val="left" w:pos="1440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FBE267C" w14:textId="3CEE6852" w:rsidR="00254EEA" w:rsidRPr="00267CF8" w:rsidRDefault="00254EEA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การรับรู้รายได้ตามสัญญาก่อสร้างและบริการ</w:t>
      </w:r>
    </w:p>
    <w:p w14:paraId="4CD749B3" w14:textId="783449DA" w:rsidR="00254EEA" w:rsidRPr="00267CF8" w:rsidRDefault="00254EEA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รับรู้รายได้ตามสัญญาก่อสร้างต้องใช้ดุลยพินิจอย่างมีนัยสำคัญในการกำหนดผลของงานที่เกิดขึ้นจริงและประมาณการต้นทุนเพื่อให้งานก่อสร้างและบริการแล้วเสร็จ</w:t>
      </w:r>
    </w:p>
    <w:p w14:paraId="4EBD504B" w14:textId="77777777" w:rsidR="00254EEA" w:rsidRPr="008E08C6" w:rsidRDefault="00254EEA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4"/>
          <w:szCs w:val="14"/>
          <w:u w:val="single"/>
          <w:lang w:bidi="th-TH"/>
        </w:rPr>
      </w:pPr>
    </w:p>
    <w:p w14:paraId="6B8AA0CB" w14:textId="3A57A0B7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การรับรู้สินทรัพย์ภาษีเงินได้รอการตัดบัญชี</w:t>
      </w:r>
    </w:p>
    <w:p w14:paraId="404787C1" w14:textId="7093EEC1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สินทรัพย์ภาษีเงินได้รอการตัดบัญชีรับรู้โดยการประมาณการในการประเมินความสามารถในการ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ทำ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กำไรทางภาษีในอนาคตของบริษัทที่นำมาหักกับผลแตกต่างชั่วคราวที่ใช้หักภาษีได้และขาดทุน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สะสมทางภาษีที่สามารถนำมาใช้ได้</w:t>
      </w:r>
    </w:p>
    <w:p w14:paraId="2474C53E" w14:textId="5E02D7A6" w:rsidR="0047258C" w:rsidRPr="008E08C6" w:rsidRDefault="0047258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14"/>
          <w:szCs w:val="14"/>
          <w:cs/>
          <w:lang w:val="en-GB"/>
        </w:rPr>
      </w:pPr>
    </w:p>
    <w:p w14:paraId="6CCB2D93" w14:textId="7091CD10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ความไม่แน่นอนของประมาณการ</w:t>
      </w:r>
    </w:p>
    <w:p w14:paraId="49A05D3C" w14:textId="2568BD28" w:rsidR="004B560B" w:rsidRPr="001046B5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1046B5">
        <w:rPr>
          <w:rFonts w:ascii="Angsana New" w:hAnsi="Angsana New" w:cs="Angsana New"/>
          <w:sz w:val="32"/>
          <w:szCs w:val="32"/>
          <w:cs/>
          <w:lang w:bidi="th-TH"/>
        </w:rPr>
        <w:t>ข้อมูลเกี่ยวกับประมาณการและข้อสมมติฐานที่มีผลกระทบอย่างมีสาระสำคัญในการรับรู้และวัดมูลค่าของสินทรัพย์ หนี้สิน รายได้ และค่าใช้จ่าย มีดังนี้ ทั้งนี้ ผลที่เกิดขึ้นจริงในภายหลังอาจแตกต่างจากที่เคยประมาณการไว้</w:t>
      </w:r>
    </w:p>
    <w:p w14:paraId="3E2D7143" w14:textId="77777777" w:rsidR="00873B00" w:rsidRPr="008E08C6" w:rsidRDefault="00873B00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4"/>
          <w:szCs w:val="14"/>
          <w:rtl/>
          <w:cs/>
        </w:rPr>
      </w:pPr>
    </w:p>
    <w:p w14:paraId="445CF83C" w14:textId="77777777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ลูกหนี้</w:t>
      </w:r>
    </w:p>
    <w:p w14:paraId="3DABF149" w14:textId="316D3AAD" w:rsidR="009A1E1D" w:rsidRPr="00267CF8" w:rsidRDefault="004B560B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="00DD5BAA" w:rsidRPr="00267CF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ที่ลูกค้าไม่มีความสามารถในการชำระหนี้ โดยคำนวณจากประวัติการจ่ายชำระหนี้เพื่อหาอัตราผลขาดทุนในอดีตปรับปรุงด้วยผลกระทบของ</w:t>
      </w:r>
      <w:r w:rsidR="00DD5BAA" w:rsidRPr="00267CF8">
        <w:rPr>
          <w:rFonts w:ascii="Angsana New" w:hAnsi="Angsana New"/>
          <w:spacing w:val="-4"/>
          <w:sz w:val="32"/>
          <w:szCs w:val="32"/>
          <w:cs/>
        </w:rPr>
        <w:t>สภาพการณ์ปัจจุบันและการพยากรณ์สภาวะ</w:t>
      </w:r>
      <w:r w:rsidR="00DD5BAA" w:rsidRPr="00267CF8">
        <w:rPr>
          <w:rFonts w:ascii="Angsana New" w:hAnsi="Angsana New"/>
          <w:sz w:val="32"/>
          <w:szCs w:val="32"/>
          <w:cs/>
        </w:rPr>
        <w:t>เศรษฐกิจในอนาคตที่มีผลต่อความสามารถในการชำระหนี้ของลูกค้า ซึ่งอาจแตกต่างจากผลที่เกิดขึ้นจริงในภายหลัง</w:t>
      </w:r>
    </w:p>
    <w:p w14:paraId="08544F0C" w14:textId="77777777" w:rsidR="009A1E1D" w:rsidRPr="008E08C6" w:rsidRDefault="009A1E1D" w:rsidP="00A23915">
      <w:pPr>
        <w:tabs>
          <w:tab w:val="clear" w:pos="907"/>
          <w:tab w:val="left" w:pos="2475"/>
        </w:tabs>
        <w:spacing w:line="240" w:lineRule="auto"/>
        <w:ind w:left="360"/>
        <w:jc w:val="thaiDistribute"/>
        <w:rPr>
          <w:rFonts w:ascii="Angsana New" w:hAnsi="Angsana New"/>
          <w:sz w:val="14"/>
          <w:szCs w:val="14"/>
          <w:u w:val="single"/>
          <w:lang w:val="en-GB"/>
        </w:rPr>
      </w:pPr>
    </w:p>
    <w:p w14:paraId="25692473" w14:textId="77777777" w:rsidR="00BB1C0C" w:rsidRPr="00267CF8" w:rsidRDefault="00BB1C0C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สินค้าคงเหลือ</w:t>
      </w:r>
    </w:p>
    <w:p w14:paraId="4DA8263E" w14:textId="77777777" w:rsidR="008E5B2A" w:rsidRPr="00267CF8" w:rsidRDefault="00BB1C0C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บริหารประมาณมูลค่าสุทธิที่คาดว่าจะได้รับของสินค้าคงเหลือโดยอ้างอิงจากหลักฐานที่น่าเชื่อถือที่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สามารถ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หาได้ ณ วันสิ้นรอบระยะเวลารายงาน สินค้าคงเหลือดังกล่าวอาจได้รับผลกระทบจากเทคโนโลยีหรือ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การเปลี่ยนแปลงของตลาดในอนาคตซึ่งอาจทำให้ราคาขายปรับลดลงอีกในอนาคต</w:t>
      </w:r>
    </w:p>
    <w:p w14:paraId="46D009E4" w14:textId="77777777" w:rsidR="004C6784" w:rsidRPr="008E08C6" w:rsidRDefault="004C6784" w:rsidP="00A23915">
      <w:pPr>
        <w:tabs>
          <w:tab w:val="clear" w:pos="907"/>
          <w:tab w:val="left" w:pos="2475"/>
        </w:tabs>
        <w:spacing w:line="240" w:lineRule="auto"/>
        <w:ind w:left="360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361842D9" w14:textId="77777777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อายุการให้ประโยชน์ของสินทรัพย์ที่เสื่อมค่าได้</w:t>
      </w:r>
    </w:p>
    <w:p w14:paraId="5BC9628F" w14:textId="6B43248F" w:rsidR="004B560B" w:rsidRPr="00267CF8" w:rsidRDefault="004B560B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ผู้บริหารทบทวนประมาณการอายุการให้ประโยชน์ของสินทรัพย์ที่เสื่อมค่าได้ ณ วันสิ้นรอบระยะเวลารายงาน </w:t>
      </w:r>
      <w:r w:rsidR="00325FB2" w:rsidRPr="00267CF8">
        <w:rPr>
          <w:rFonts w:ascii="Angsana New" w:hAnsi="Angsana New" w:cs="Angsana New"/>
          <w:sz w:val="32"/>
          <w:szCs w:val="32"/>
          <w:cs/>
          <w:lang w:bidi="th-TH"/>
        </w:rPr>
        <w:t>จากการประมาณ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การใช้ประโยชน์ของ</w:t>
      </w:r>
      <w:r w:rsidR="0047258C" w:rsidRPr="00267CF8">
        <w:rPr>
          <w:rFonts w:ascii="Angsana New" w:hAnsi="Angsana New" w:cs="Angsana New"/>
          <w:sz w:val="32"/>
          <w:szCs w:val="32"/>
          <w:cs/>
          <w:lang w:bidi="th-TH"/>
        </w:rPr>
        <w:t>สินทรัพย์</w:t>
      </w:r>
    </w:p>
    <w:p w14:paraId="2FA0FD76" w14:textId="77777777" w:rsidR="00E9611B" w:rsidRPr="008E08C6" w:rsidRDefault="00E9611B" w:rsidP="00A23915">
      <w:pPr>
        <w:tabs>
          <w:tab w:val="clear" w:pos="907"/>
          <w:tab w:val="left" w:pos="1449"/>
        </w:tabs>
        <w:spacing w:line="240" w:lineRule="auto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6E04C17C" w14:textId="77777777" w:rsidR="00BB1C0C" w:rsidRPr="00267CF8" w:rsidRDefault="00BB1C0C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การด้อยค่าของสินทรัพย์</w:t>
      </w:r>
    </w:p>
    <w:p w14:paraId="17B6D1BC" w14:textId="36598720" w:rsidR="008D3A74" w:rsidRPr="00267CF8" w:rsidRDefault="00325FB2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</w:t>
      </w:r>
      <w:r w:rsidR="00BB1C0C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การประเมินการด้อยค่า ผู้บริหารประมาณมูลค่าที่คาดว่าจะได้รับคืนของสินทร</w:t>
      </w:r>
      <w:r w:rsidR="00023763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ั</w:t>
      </w:r>
      <w:r w:rsidR="00BB1C0C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พย์หรือหน่วยสินทรัพย์</w:t>
      </w:r>
      <w:r w:rsidR="00BB1C0C"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ที่</w:t>
      </w:r>
      <w:r w:rsidR="00BB1C0C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ก่อให้เกิดเงินสดแต่ละรายการจากการประมาณการกระแสเงินสดในอนาคตและใช้อัตราคิดลด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ในการคิด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ลด</w:t>
      </w:r>
      <w:r w:rsidR="00BB1C0C" w:rsidRPr="00267CF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กระแสเงินสดดังกล่าว ความไม่แน่นอนของการประมาณการเกิดจากความเหมาะสมของสมมติฐานเกี่ยวกับ</w:t>
      </w:r>
      <w:r w:rsidR="00BB1C0C" w:rsidRPr="00267CF8">
        <w:rPr>
          <w:rFonts w:ascii="Angsana New" w:hAnsi="Angsana New" w:cs="Angsana New"/>
          <w:sz w:val="32"/>
          <w:szCs w:val="32"/>
          <w:cs/>
          <w:lang w:bidi="th-TH"/>
        </w:rPr>
        <w:t>ผลการดำเนินงานในอนาคตและการกำหนดอัตราคิดลด</w:t>
      </w:r>
    </w:p>
    <w:p w14:paraId="7983DBE3" w14:textId="5B5BCC55" w:rsidR="009B7C13" w:rsidRPr="00267CF8" w:rsidRDefault="009B7C13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  <w:u w:val="single"/>
          <w:rtl/>
          <w:cs/>
        </w:rPr>
      </w:pPr>
      <w:r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ภาระผูกพันของผลประโยชน์</w:t>
      </w:r>
      <w:r w:rsidR="00721E18" w:rsidRPr="00267CF8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พนักงาน</w:t>
      </w:r>
    </w:p>
    <w:p w14:paraId="0C500A00" w14:textId="61CC8F5E" w:rsidR="00DC0249" w:rsidRPr="00267CF8" w:rsidRDefault="009B7C13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ผู้บริหารประมาณการภาระผูกพันของผลประโยชน์</w:t>
      </w:r>
      <w:r w:rsidR="0079581B"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พนักงาน</w:t>
      </w: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โดยอ้างอิงเกณฑ์พื้นฐานจำนวนมากในการ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กำหนดสมมติฐาน 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การเปลี่ยนแปลงของสมมติฐานดังกล่าวอาจมีผลกระทบอย่างมี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สาระสำคัญต่อจำนวนของภาระผูกพันของผลประโยชน์</w:t>
      </w:r>
      <w:r w:rsidR="0079581B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พนักงาน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และค่าใช้จ่ายผลประโยชน์</w:t>
      </w:r>
      <w:r w:rsidR="0079581B"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พนักงาน</w:t>
      </w:r>
      <w:r w:rsidRPr="00267CF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รายปี</w:t>
      </w:r>
    </w:p>
    <w:p w14:paraId="5297856E" w14:textId="09022769" w:rsidR="009B7C13" w:rsidRPr="001046B5" w:rsidRDefault="009B7C13" w:rsidP="00A23915">
      <w:pPr>
        <w:tabs>
          <w:tab w:val="clear" w:pos="907"/>
          <w:tab w:val="left" w:pos="2241"/>
        </w:tabs>
        <w:spacing w:line="240" w:lineRule="auto"/>
        <w:ind w:left="1107"/>
        <w:jc w:val="thaiDistribute"/>
        <w:rPr>
          <w:rFonts w:ascii="Angsana New" w:hAnsi="Angsana New"/>
          <w:sz w:val="32"/>
          <w:szCs w:val="32"/>
        </w:rPr>
      </w:pPr>
    </w:p>
    <w:p w14:paraId="00641DDD" w14:textId="4355B4B7" w:rsidR="00943648" w:rsidRPr="001046B5" w:rsidRDefault="00943648" w:rsidP="00A23915">
      <w:pPr>
        <w:pStyle w:val="block"/>
        <w:numPr>
          <w:ilvl w:val="0"/>
          <w:numId w:val="16"/>
        </w:numPr>
        <w:tabs>
          <w:tab w:val="clear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1046B5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ผลกระทบจากการเปลี่ยนแปลงนโยบายการบัญชี</w:t>
      </w:r>
    </w:p>
    <w:p w14:paraId="061DB1D7" w14:textId="77777777" w:rsidR="00C90F77" w:rsidRPr="00267CF8" w:rsidRDefault="00C90F77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color w:val="auto"/>
          <w:spacing w:val="-4"/>
          <w:sz w:val="20"/>
          <w:szCs w:val="20"/>
        </w:rPr>
      </w:pPr>
    </w:p>
    <w:p w14:paraId="0D013E18" w14:textId="0C933324" w:rsidR="00943648" w:rsidRPr="00267CF8" w:rsidRDefault="00943648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color w:val="auto"/>
          <w:sz w:val="32"/>
          <w:szCs w:val="32"/>
        </w:rPr>
      </w:pPr>
      <w:r w:rsidRPr="00267CF8">
        <w:rPr>
          <w:color w:val="auto"/>
          <w:spacing w:val="-4"/>
          <w:sz w:val="32"/>
          <w:szCs w:val="32"/>
          <w:cs/>
        </w:rPr>
        <w:t>นโยบายการบัญชีที่เปลี่ยนแปลง</w:t>
      </w:r>
      <w:r w:rsidR="00073FC2" w:rsidRPr="00267CF8">
        <w:rPr>
          <w:color w:val="auto"/>
          <w:spacing w:val="-4"/>
          <w:sz w:val="32"/>
          <w:szCs w:val="32"/>
          <w:cs/>
        </w:rPr>
        <w:t>เนื่องจากการใช้มาตรฐานการรายงานทางการเงินใหม่มี</w:t>
      </w:r>
      <w:r w:rsidRPr="00267CF8">
        <w:rPr>
          <w:color w:val="auto"/>
          <w:spacing w:val="-4"/>
          <w:sz w:val="32"/>
          <w:szCs w:val="32"/>
          <w:cs/>
        </w:rPr>
        <w:t>ผลให้กลุ่มบริษัท</w:t>
      </w:r>
      <w:r w:rsidRPr="00267CF8">
        <w:rPr>
          <w:color w:val="auto"/>
          <w:sz w:val="32"/>
          <w:szCs w:val="32"/>
          <w:cs/>
        </w:rPr>
        <w:t xml:space="preserve">เลือกปรับปรุงยอดยกมาของขาดทุนสะสม ณ วันที่ </w:t>
      </w:r>
      <w:r w:rsidRPr="00267CF8">
        <w:rPr>
          <w:color w:val="auto"/>
          <w:sz w:val="32"/>
          <w:szCs w:val="32"/>
        </w:rPr>
        <w:t>1</w:t>
      </w:r>
      <w:r w:rsidRPr="00267CF8">
        <w:rPr>
          <w:color w:val="auto"/>
          <w:sz w:val="32"/>
          <w:szCs w:val="32"/>
          <w:cs/>
        </w:rPr>
        <w:t xml:space="preserve"> มกราคม </w:t>
      </w:r>
      <w:r w:rsidRPr="00267CF8">
        <w:rPr>
          <w:color w:val="auto"/>
          <w:sz w:val="32"/>
          <w:szCs w:val="32"/>
        </w:rPr>
        <w:t>2563</w:t>
      </w:r>
      <w:r w:rsidRPr="00267CF8">
        <w:rPr>
          <w:color w:val="auto"/>
          <w:sz w:val="32"/>
          <w:szCs w:val="32"/>
          <w:cs/>
        </w:rPr>
        <w:t xml:space="preserve"> โดยไม่มีการปรับปรุงข้อมูลที่ใช้ในการเปรียบเทียบใหม่ ผลกระทบต่องบการเงินสำหรับ</w:t>
      </w:r>
      <w:r w:rsidR="00073FC2" w:rsidRPr="00267CF8">
        <w:rPr>
          <w:color w:val="auto"/>
          <w:sz w:val="32"/>
          <w:szCs w:val="32"/>
          <w:cs/>
        </w:rPr>
        <w:t>ปี</w:t>
      </w:r>
      <w:r w:rsidRPr="00267CF8">
        <w:rPr>
          <w:color w:val="auto"/>
          <w:sz w:val="32"/>
          <w:szCs w:val="32"/>
          <w:cs/>
        </w:rPr>
        <w:t xml:space="preserve">สิ้นสุดวันที่ </w:t>
      </w:r>
      <w:r w:rsidRPr="00267CF8">
        <w:rPr>
          <w:color w:val="auto"/>
          <w:sz w:val="32"/>
          <w:szCs w:val="32"/>
        </w:rPr>
        <w:t>3</w:t>
      </w:r>
      <w:r w:rsidR="00073FC2" w:rsidRPr="00267CF8">
        <w:rPr>
          <w:color w:val="auto"/>
          <w:sz w:val="32"/>
          <w:szCs w:val="32"/>
        </w:rPr>
        <w:t>1</w:t>
      </w:r>
      <w:r w:rsidRPr="00267CF8">
        <w:rPr>
          <w:color w:val="auto"/>
          <w:sz w:val="32"/>
          <w:szCs w:val="32"/>
          <w:cs/>
        </w:rPr>
        <w:t xml:space="preserve"> </w:t>
      </w:r>
      <w:r w:rsidR="00073FC2" w:rsidRPr="00267CF8">
        <w:rPr>
          <w:color w:val="auto"/>
          <w:sz w:val="32"/>
          <w:szCs w:val="32"/>
          <w:cs/>
        </w:rPr>
        <w:t>ธันวาคม</w:t>
      </w:r>
      <w:r w:rsidRPr="00267CF8">
        <w:rPr>
          <w:color w:val="auto"/>
          <w:sz w:val="32"/>
          <w:szCs w:val="32"/>
          <w:cs/>
        </w:rPr>
        <w:t xml:space="preserve"> </w:t>
      </w:r>
      <w:r w:rsidRPr="00267CF8">
        <w:rPr>
          <w:color w:val="auto"/>
          <w:sz w:val="32"/>
          <w:szCs w:val="32"/>
        </w:rPr>
        <w:t xml:space="preserve">2563 </w:t>
      </w:r>
      <w:r w:rsidRPr="00267CF8">
        <w:rPr>
          <w:color w:val="auto"/>
          <w:sz w:val="32"/>
          <w:szCs w:val="32"/>
          <w:cs/>
        </w:rPr>
        <w:t>มีดังนี้</w:t>
      </w:r>
    </w:p>
    <w:p w14:paraId="7F1B9528" w14:textId="60360B80" w:rsidR="00E408B3" w:rsidRPr="00931FDD" w:rsidRDefault="00E408B3" w:rsidP="00A23915">
      <w:pPr>
        <w:pStyle w:val="CordiaNew"/>
        <w:tabs>
          <w:tab w:val="clear" w:pos="4153"/>
          <w:tab w:val="clear" w:pos="8306"/>
        </w:tabs>
        <w:jc w:val="thaiDistribute"/>
        <w:rPr>
          <w:color w:val="auto"/>
          <w:sz w:val="20"/>
          <w:szCs w:val="20"/>
        </w:rPr>
      </w:pPr>
    </w:p>
    <w:p w14:paraId="7D1171EA" w14:textId="1855D745" w:rsidR="003D6FD5" w:rsidRDefault="008D3A74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งบการเงิน</w:t>
      </w:r>
      <w:r w:rsidRPr="00267CF8">
        <w:rPr>
          <w:rFonts w:ascii="Angsana New" w:hAnsi="Angsana New" w:cs="Angsana New" w:hint="cs"/>
          <w:i/>
          <w:iCs/>
          <w:sz w:val="32"/>
          <w:szCs w:val="32"/>
          <w:cs/>
          <w:lang w:bidi="th-TH"/>
        </w:rPr>
        <w:t>รวม</w:t>
      </w:r>
    </w:p>
    <w:p w14:paraId="30302CD0" w14:textId="77777777" w:rsidR="00423FA7" w:rsidRPr="00423FA7" w:rsidRDefault="00423FA7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8577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645"/>
        <w:gridCol w:w="1260"/>
        <w:gridCol w:w="1236"/>
        <w:gridCol w:w="1113"/>
        <w:gridCol w:w="1323"/>
      </w:tblGrid>
      <w:tr w:rsidR="00943648" w:rsidRPr="00267CF8" w14:paraId="2096F683" w14:textId="77777777" w:rsidTr="00B46249">
        <w:trPr>
          <w:tblHeader/>
        </w:trPr>
        <w:tc>
          <w:tcPr>
            <w:tcW w:w="8577" w:type="dxa"/>
            <w:gridSpan w:val="5"/>
          </w:tcPr>
          <w:p w14:paraId="1BDA4BB4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20" w:name="_Hlk37182495"/>
            <w:r w:rsidRPr="00267CF8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943648" w:rsidRPr="00267CF8" w14:paraId="5482D482" w14:textId="77777777" w:rsidTr="003D6FD5">
        <w:trPr>
          <w:trHeight w:val="639"/>
          <w:tblHeader/>
        </w:trPr>
        <w:tc>
          <w:tcPr>
            <w:tcW w:w="3645" w:type="dxa"/>
          </w:tcPr>
          <w:p w14:paraId="5A7BB157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64F47D2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  <w:p w14:paraId="3A832EBD" w14:textId="77777777" w:rsidR="00943648" w:rsidRPr="00267CF8" w:rsidRDefault="00943648" w:rsidP="00A23915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การบัญชีเดิม</w:t>
            </w:r>
          </w:p>
        </w:tc>
        <w:tc>
          <w:tcPr>
            <w:tcW w:w="1236" w:type="dxa"/>
            <w:vAlign w:val="bottom"/>
            <w:hideMark/>
          </w:tcPr>
          <w:p w14:paraId="55A4CE44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TFRS 9</w:t>
            </w:r>
          </w:p>
        </w:tc>
        <w:tc>
          <w:tcPr>
            <w:tcW w:w="1113" w:type="dxa"/>
          </w:tcPr>
          <w:p w14:paraId="2E89FD17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BF34E4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TFRS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23" w:type="dxa"/>
            <w:vAlign w:val="bottom"/>
            <w:hideMark/>
          </w:tcPr>
          <w:p w14:paraId="085D115B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  <w:p w14:paraId="756F93B7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การบัญชีใหม่</w:t>
            </w:r>
          </w:p>
        </w:tc>
      </w:tr>
      <w:tr w:rsidR="00943648" w:rsidRPr="00267CF8" w14:paraId="0133ABDA" w14:textId="77777777" w:rsidTr="003D6FD5">
        <w:tc>
          <w:tcPr>
            <w:tcW w:w="3645" w:type="dxa"/>
            <w:hideMark/>
          </w:tcPr>
          <w:p w14:paraId="3A1F50F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5E7240D0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02D5C07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3" w:type="dxa"/>
          </w:tcPr>
          <w:p w14:paraId="47306B0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78700BA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7697" w:rsidRPr="00267CF8" w14:paraId="430286B7" w14:textId="77777777" w:rsidTr="003D6FD5">
        <w:trPr>
          <w:trHeight w:val="315"/>
        </w:trPr>
        <w:tc>
          <w:tcPr>
            <w:tcW w:w="3645" w:type="dxa"/>
          </w:tcPr>
          <w:p w14:paraId="36547A3A" w14:textId="2F4825D1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61E1C71B" w14:textId="7A9CFD23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420,595 </w:t>
            </w:r>
          </w:p>
        </w:tc>
        <w:tc>
          <w:tcPr>
            <w:tcW w:w="1236" w:type="dxa"/>
            <w:shd w:val="clear" w:color="auto" w:fill="auto"/>
          </w:tcPr>
          <w:p w14:paraId="2DA0396A" w14:textId="141EBEFC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15,335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13" w:type="dxa"/>
            <w:shd w:val="clear" w:color="auto" w:fill="auto"/>
          </w:tcPr>
          <w:p w14:paraId="76C772D8" w14:textId="3B9593EB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23" w:type="dxa"/>
            <w:shd w:val="clear" w:color="auto" w:fill="auto"/>
          </w:tcPr>
          <w:p w14:paraId="5C8DB26A" w14:textId="027870BD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405,260 </w:t>
            </w:r>
          </w:p>
        </w:tc>
      </w:tr>
      <w:tr w:rsidR="00177697" w:rsidRPr="00267CF8" w14:paraId="757899A9" w14:textId="77777777" w:rsidTr="003D6FD5">
        <w:trPr>
          <w:trHeight w:val="342"/>
        </w:trPr>
        <w:tc>
          <w:tcPr>
            <w:tcW w:w="3645" w:type="dxa"/>
          </w:tcPr>
          <w:p w14:paraId="52F6FE22" w14:textId="0C25A840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ลูกหนี้เงินประกันผลงาน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8804E84" w14:textId="7C819E59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86,532 </w:t>
            </w:r>
          </w:p>
        </w:tc>
        <w:tc>
          <w:tcPr>
            <w:tcW w:w="1236" w:type="dxa"/>
            <w:shd w:val="clear" w:color="auto" w:fill="auto"/>
          </w:tcPr>
          <w:p w14:paraId="1D511AF0" w14:textId="336B73BA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7,193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13" w:type="dxa"/>
            <w:shd w:val="clear" w:color="auto" w:fill="auto"/>
          </w:tcPr>
          <w:p w14:paraId="4B831BC4" w14:textId="0071DE0F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23" w:type="dxa"/>
            <w:shd w:val="clear" w:color="auto" w:fill="auto"/>
          </w:tcPr>
          <w:p w14:paraId="7FCCF8FA" w14:textId="342AEA05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79,339 </w:t>
            </w:r>
          </w:p>
        </w:tc>
      </w:tr>
      <w:tr w:rsidR="00177697" w:rsidRPr="00267CF8" w14:paraId="4375900A" w14:textId="77777777" w:rsidTr="003D6FD5">
        <w:tc>
          <w:tcPr>
            <w:tcW w:w="3645" w:type="dxa"/>
          </w:tcPr>
          <w:p w14:paraId="2EABD890" w14:textId="02B94544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19FE302" w14:textId="2F3EB242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7,272 </w:t>
            </w:r>
          </w:p>
        </w:tc>
        <w:tc>
          <w:tcPr>
            <w:tcW w:w="1236" w:type="dxa"/>
            <w:shd w:val="clear" w:color="auto" w:fill="auto"/>
          </w:tcPr>
          <w:p w14:paraId="3DD47D46" w14:textId="02098FA3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3" w:type="dxa"/>
            <w:shd w:val="clear" w:color="auto" w:fill="auto"/>
          </w:tcPr>
          <w:p w14:paraId="1BD6AD17" w14:textId="52980910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55,956 </w:t>
            </w:r>
          </w:p>
        </w:tc>
        <w:tc>
          <w:tcPr>
            <w:tcW w:w="1323" w:type="dxa"/>
            <w:shd w:val="clear" w:color="auto" w:fill="auto"/>
          </w:tcPr>
          <w:p w14:paraId="15BB09D9" w14:textId="01DCEE8B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63,228 </w:t>
            </w:r>
          </w:p>
        </w:tc>
      </w:tr>
      <w:tr w:rsidR="00177697" w:rsidRPr="00267CF8" w14:paraId="786B1B92" w14:textId="77777777" w:rsidTr="003D6FD5">
        <w:tc>
          <w:tcPr>
            <w:tcW w:w="3645" w:type="dxa"/>
          </w:tcPr>
          <w:p w14:paraId="1023B10B" w14:textId="77777777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444BAB91" w14:textId="1385F76C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192,420 </w:t>
            </w:r>
          </w:p>
        </w:tc>
        <w:tc>
          <w:tcPr>
            <w:tcW w:w="1236" w:type="dxa"/>
            <w:shd w:val="clear" w:color="auto" w:fill="auto"/>
          </w:tcPr>
          <w:p w14:paraId="2601B8D6" w14:textId="418B6E7F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1,882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13" w:type="dxa"/>
            <w:shd w:val="clear" w:color="auto" w:fill="auto"/>
          </w:tcPr>
          <w:p w14:paraId="2B1CB772" w14:textId="2C044AAA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23" w:type="dxa"/>
            <w:shd w:val="clear" w:color="auto" w:fill="auto"/>
          </w:tcPr>
          <w:p w14:paraId="07B651C1" w14:textId="14B8EA6B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190,538 </w:t>
            </w:r>
          </w:p>
        </w:tc>
      </w:tr>
      <w:tr w:rsidR="00177697" w:rsidRPr="00267CF8" w14:paraId="7C6CC09E" w14:textId="77777777" w:rsidTr="003D6FD5">
        <w:tc>
          <w:tcPr>
            <w:tcW w:w="3645" w:type="dxa"/>
          </w:tcPr>
          <w:p w14:paraId="400DB4AA" w14:textId="77777777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68D8A4B6" w14:textId="2F26DDFE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4,76</w:t>
            </w:r>
            <w:r w:rsidR="002C578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5A33DAD8" w14:textId="588BBC26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3" w:type="dxa"/>
            <w:shd w:val="clear" w:color="auto" w:fill="auto"/>
          </w:tcPr>
          <w:p w14:paraId="125F6C8F" w14:textId="268D9507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60,240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71D4667D" w14:textId="21B156F9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65,00</w:t>
            </w:r>
            <w:r w:rsidR="002C578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77697" w:rsidRPr="00267CF8" w14:paraId="316CA086" w14:textId="77777777" w:rsidTr="003D6FD5">
        <w:tc>
          <w:tcPr>
            <w:tcW w:w="3645" w:type="dxa"/>
          </w:tcPr>
          <w:p w14:paraId="73266D4C" w14:textId="77777777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</w:tcPr>
          <w:p w14:paraId="243BFF36" w14:textId="2BF3501C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36" w:type="dxa"/>
            <w:shd w:val="clear" w:color="auto" w:fill="auto"/>
          </w:tcPr>
          <w:p w14:paraId="2CBA852C" w14:textId="4C291060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3" w:type="dxa"/>
            <w:shd w:val="clear" w:color="auto" w:fill="auto"/>
          </w:tcPr>
          <w:p w14:paraId="0A93B890" w14:textId="0A171045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3,149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601C1C0A" w14:textId="42F5E080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17769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77697">
              <w:rPr>
                <w:rFonts w:asciiTheme="majorBidi" w:hAnsiTheme="majorBidi" w:cstheme="majorBidi"/>
                <w:sz w:val="26"/>
                <w:szCs w:val="26"/>
              </w:rPr>
              <w:t>3,149</w:t>
            </w:r>
            <w:r w:rsidRPr="0017769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77697" w:rsidRPr="00267CF8" w14:paraId="7FFE58D1" w14:textId="77777777" w:rsidTr="003D6FD5">
        <w:tc>
          <w:tcPr>
            <w:tcW w:w="3645" w:type="dxa"/>
          </w:tcPr>
          <w:p w14:paraId="2F56F5F2" w14:textId="77777777" w:rsidR="00177697" w:rsidRPr="00267CF8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ขาดทุนสะสมยังไม่ได้จัดสรร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36260068" w14:textId="723F6D6B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439,358 </w:t>
            </w:r>
          </w:p>
        </w:tc>
        <w:tc>
          <w:tcPr>
            <w:tcW w:w="1236" w:type="dxa"/>
            <w:shd w:val="clear" w:color="auto" w:fill="auto"/>
          </w:tcPr>
          <w:p w14:paraId="6AEA7829" w14:textId="1D460F84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24,410 </w:t>
            </w:r>
          </w:p>
        </w:tc>
        <w:tc>
          <w:tcPr>
            <w:tcW w:w="1113" w:type="dxa"/>
            <w:shd w:val="clear" w:color="auto" w:fill="auto"/>
          </w:tcPr>
          <w:p w14:paraId="4010A9B1" w14:textId="2F5D56D5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7,433 </w:t>
            </w:r>
          </w:p>
        </w:tc>
        <w:tc>
          <w:tcPr>
            <w:tcW w:w="1323" w:type="dxa"/>
            <w:shd w:val="clear" w:color="auto" w:fill="auto"/>
          </w:tcPr>
          <w:p w14:paraId="5A4ABB3F" w14:textId="5EA5D7D2" w:rsidR="00177697" w:rsidRPr="00177697" w:rsidRDefault="00177697" w:rsidP="0017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697">
              <w:rPr>
                <w:rFonts w:asciiTheme="majorBidi" w:hAnsiTheme="majorBidi" w:cstheme="majorBidi"/>
                <w:sz w:val="26"/>
                <w:szCs w:val="26"/>
              </w:rPr>
              <w:t xml:space="preserve"> 471,201 </w:t>
            </w:r>
          </w:p>
        </w:tc>
      </w:tr>
      <w:tr w:rsidR="00943648" w:rsidRPr="00423FA7" w14:paraId="7D7422E0" w14:textId="77777777" w:rsidTr="003D6FD5">
        <w:tc>
          <w:tcPr>
            <w:tcW w:w="3645" w:type="dxa"/>
          </w:tcPr>
          <w:p w14:paraId="5BA25092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F9DA9C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18449041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95ED193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659AC493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3648" w:rsidRPr="00267CF8" w14:paraId="43F7EF8B" w14:textId="77777777" w:rsidTr="00B46249">
        <w:tc>
          <w:tcPr>
            <w:tcW w:w="8577" w:type="dxa"/>
            <w:gridSpan w:val="5"/>
          </w:tcPr>
          <w:p w14:paraId="477A9020" w14:textId="2683013E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 สำหรับ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267CF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67CF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C77D4" w:rsidRPr="00267CF8" w14:paraId="25E664AB" w14:textId="77777777" w:rsidTr="003D6FD5">
        <w:tc>
          <w:tcPr>
            <w:tcW w:w="3645" w:type="dxa"/>
          </w:tcPr>
          <w:p w14:paraId="19AD921F" w14:textId="77777777" w:rsidR="007C77D4" w:rsidRPr="00267CF8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32CB74F2" w14:textId="371D37D5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 1,580,466 </w:t>
            </w:r>
          </w:p>
        </w:tc>
        <w:tc>
          <w:tcPr>
            <w:tcW w:w="1236" w:type="dxa"/>
            <w:shd w:val="clear" w:color="auto" w:fill="auto"/>
          </w:tcPr>
          <w:p w14:paraId="42523EE8" w14:textId="7F7E1D62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3" w:type="dxa"/>
            <w:shd w:val="clear" w:color="auto" w:fill="auto"/>
          </w:tcPr>
          <w:p w14:paraId="68441FB3" w14:textId="6948C114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17,151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1880F291" w14:textId="2F0BDD47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 1,563,315 </w:t>
            </w:r>
          </w:p>
        </w:tc>
      </w:tr>
      <w:tr w:rsidR="007C77D4" w:rsidRPr="00267CF8" w14:paraId="31BDADDA" w14:textId="77777777" w:rsidTr="003D6FD5">
        <w:tc>
          <w:tcPr>
            <w:tcW w:w="3645" w:type="dxa"/>
          </w:tcPr>
          <w:p w14:paraId="12B0AC3F" w14:textId="77777777" w:rsidR="007C77D4" w:rsidRPr="00267CF8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1ECCA23D" w14:textId="00C9D3AA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144,482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2B78BE3A" w14:textId="2BE335DF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 6,859 </w:t>
            </w:r>
          </w:p>
        </w:tc>
        <w:tc>
          <w:tcPr>
            <w:tcW w:w="1113" w:type="dxa"/>
            <w:shd w:val="clear" w:color="auto" w:fill="auto"/>
          </w:tcPr>
          <w:p w14:paraId="52267629" w14:textId="16CDB70D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2,718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288FDA7D" w14:textId="7033EA75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140,341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C77D4" w:rsidRPr="00267CF8" w14:paraId="41050923" w14:textId="77777777" w:rsidTr="003D6FD5">
        <w:tc>
          <w:tcPr>
            <w:tcW w:w="3645" w:type="dxa"/>
          </w:tcPr>
          <w:p w14:paraId="54C33FC3" w14:textId="77777777" w:rsidR="007C77D4" w:rsidRPr="00267CF8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1720530" w14:textId="00D4496B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65,148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6E3DEB1C" w14:textId="0ED132D9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3" w:type="dxa"/>
            <w:shd w:val="clear" w:color="auto" w:fill="auto"/>
          </w:tcPr>
          <w:p w14:paraId="587187DB" w14:textId="11C4109A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3,148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1675D1F9" w14:textId="684768D6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68,296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C77D4" w:rsidRPr="00267CF8" w14:paraId="746A3179" w14:textId="77777777" w:rsidTr="003D6FD5">
        <w:tc>
          <w:tcPr>
            <w:tcW w:w="3645" w:type="dxa"/>
          </w:tcPr>
          <w:p w14:paraId="793C48B8" w14:textId="35C85927" w:rsidR="007C77D4" w:rsidRPr="00267CF8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8BEC637" w14:textId="59623C6F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140,172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69C6D9C2" w14:textId="4C8A5158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 6,859 </w:t>
            </w:r>
          </w:p>
        </w:tc>
        <w:tc>
          <w:tcPr>
            <w:tcW w:w="1113" w:type="dxa"/>
            <w:shd w:val="clear" w:color="auto" w:fill="auto"/>
          </w:tcPr>
          <w:p w14:paraId="0C9CE702" w14:textId="781860F4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23,017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7A56F10B" w14:textId="3E6184F2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156,330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43648" w:rsidRPr="00423FA7" w14:paraId="659ADFD3" w14:textId="77777777" w:rsidTr="003D6FD5">
        <w:tc>
          <w:tcPr>
            <w:tcW w:w="3645" w:type="dxa"/>
          </w:tcPr>
          <w:p w14:paraId="28F8E02D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BCE381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5F70BECD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0354B0E4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6312DC50" w14:textId="77777777" w:rsidR="00943648" w:rsidRPr="00423FA7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43648" w:rsidRPr="00267CF8" w14:paraId="3371C6FC" w14:textId="77777777" w:rsidTr="003D6FD5">
        <w:tc>
          <w:tcPr>
            <w:tcW w:w="3645" w:type="dxa"/>
            <w:vAlign w:val="bottom"/>
          </w:tcPr>
          <w:p w14:paraId="01898EAD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5334157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6A5E6CD0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381547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53926D23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77D4" w:rsidRPr="00267CF8" w14:paraId="7A256B49" w14:textId="77777777" w:rsidTr="003D6FD5">
        <w:tc>
          <w:tcPr>
            <w:tcW w:w="3645" w:type="dxa"/>
            <w:vAlign w:val="bottom"/>
          </w:tcPr>
          <w:p w14:paraId="2EEB8146" w14:textId="77777777" w:rsidR="007C77D4" w:rsidRPr="00267CF8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1BCB1819" w14:textId="07325F8D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2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02382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59683D5D" w14:textId="3212514A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7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 0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 xml:space="preserve">00127 </w:t>
            </w:r>
          </w:p>
        </w:tc>
        <w:tc>
          <w:tcPr>
            <w:tcW w:w="1113" w:type="dxa"/>
            <w:shd w:val="clear" w:color="auto" w:fill="auto"/>
          </w:tcPr>
          <w:p w14:paraId="0F07012A" w14:textId="43592E85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00426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1AC45CB6" w14:textId="5E530E71" w:rsidR="007C77D4" w:rsidRPr="007C77D4" w:rsidRDefault="007C77D4" w:rsidP="007C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77D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C77D4">
              <w:rPr>
                <w:rFonts w:asciiTheme="majorBidi" w:hAnsiTheme="majorBidi" w:cstheme="majorBidi"/>
                <w:sz w:val="26"/>
                <w:szCs w:val="26"/>
              </w:rPr>
              <w:t>02682</w:t>
            </w:r>
            <w:r w:rsidRPr="007C77D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bookmarkEnd w:id="20"/>
    </w:tbl>
    <w:p w14:paraId="214DAC6E" w14:textId="3A8A3EE9" w:rsidR="0043645E" w:rsidRDefault="0043645E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649C3C18" w14:textId="58BA618C" w:rsidR="00423FA7" w:rsidRDefault="00423FA7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013D293B" w14:textId="22636918" w:rsidR="00423FA7" w:rsidRDefault="00423FA7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29A0FD9D" w14:textId="484F3268" w:rsidR="00943648" w:rsidRPr="00267CF8" w:rsidRDefault="00943648" w:rsidP="00A23915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งบการเงินเฉพาะของบริษัท</w:t>
      </w:r>
    </w:p>
    <w:tbl>
      <w:tblPr>
        <w:tblW w:w="8577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645"/>
        <w:gridCol w:w="1251"/>
        <w:gridCol w:w="1224"/>
        <w:gridCol w:w="1134"/>
        <w:gridCol w:w="1323"/>
      </w:tblGrid>
      <w:tr w:rsidR="00943648" w:rsidRPr="00267CF8" w14:paraId="2163C188" w14:textId="77777777" w:rsidTr="00DE299F">
        <w:trPr>
          <w:tblHeader/>
        </w:trPr>
        <w:tc>
          <w:tcPr>
            <w:tcW w:w="8577" w:type="dxa"/>
            <w:gridSpan w:val="5"/>
          </w:tcPr>
          <w:p w14:paraId="2ADAA7CA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943648" w:rsidRPr="00267CF8" w14:paraId="0884435D" w14:textId="77777777" w:rsidTr="002B3204">
        <w:trPr>
          <w:trHeight w:val="639"/>
          <w:tblHeader/>
        </w:trPr>
        <w:tc>
          <w:tcPr>
            <w:tcW w:w="3645" w:type="dxa"/>
          </w:tcPr>
          <w:p w14:paraId="0B044D62" w14:textId="77777777" w:rsidR="00943648" w:rsidRPr="00267CF8" w:rsidRDefault="00943648" w:rsidP="00A23915">
            <w:pPr>
              <w:spacing w:line="240" w:lineRule="auto"/>
              <w:ind w:lef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3F196D50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  <w:p w14:paraId="4D835F31" w14:textId="77777777" w:rsidR="00943648" w:rsidRPr="00267CF8" w:rsidRDefault="00943648" w:rsidP="00A23915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การบัญชีเดิม</w:t>
            </w:r>
          </w:p>
        </w:tc>
        <w:tc>
          <w:tcPr>
            <w:tcW w:w="1224" w:type="dxa"/>
            <w:vAlign w:val="bottom"/>
            <w:hideMark/>
          </w:tcPr>
          <w:p w14:paraId="43E7BF6E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TFRS 9</w:t>
            </w:r>
          </w:p>
        </w:tc>
        <w:tc>
          <w:tcPr>
            <w:tcW w:w="1134" w:type="dxa"/>
          </w:tcPr>
          <w:p w14:paraId="2CA7B6A1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1605E5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TFRS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23" w:type="dxa"/>
            <w:vAlign w:val="bottom"/>
            <w:hideMark/>
          </w:tcPr>
          <w:p w14:paraId="1CED0001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  <w:p w14:paraId="4B25E9B9" w14:textId="77777777" w:rsidR="00943648" w:rsidRPr="00267CF8" w:rsidRDefault="0094364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การบัญชีใหม่</w:t>
            </w:r>
          </w:p>
        </w:tc>
      </w:tr>
      <w:tr w:rsidR="00943648" w:rsidRPr="00267CF8" w14:paraId="35BFA435" w14:textId="77777777" w:rsidTr="002B3204">
        <w:trPr>
          <w:tblHeader/>
        </w:trPr>
        <w:tc>
          <w:tcPr>
            <w:tcW w:w="3645" w:type="dxa"/>
            <w:hideMark/>
          </w:tcPr>
          <w:p w14:paraId="55190281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1" w:type="dxa"/>
          </w:tcPr>
          <w:p w14:paraId="3B81DFC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0730275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731ED36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31661EFD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588" w:rsidRPr="00267CF8" w14:paraId="42371091" w14:textId="77777777" w:rsidTr="002B3204">
        <w:trPr>
          <w:tblHeader/>
        </w:trPr>
        <w:tc>
          <w:tcPr>
            <w:tcW w:w="3645" w:type="dxa"/>
          </w:tcPr>
          <w:p w14:paraId="140B45FF" w14:textId="72E58CCD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1" w:type="dxa"/>
            <w:shd w:val="clear" w:color="auto" w:fill="auto"/>
          </w:tcPr>
          <w:p w14:paraId="0F88F8B8" w14:textId="405E7264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353,620 </w:t>
            </w:r>
          </w:p>
        </w:tc>
        <w:tc>
          <w:tcPr>
            <w:tcW w:w="1224" w:type="dxa"/>
            <w:shd w:val="clear" w:color="auto" w:fill="auto"/>
          </w:tcPr>
          <w:p w14:paraId="14BA5D59" w14:textId="68344411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10,998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C9BE324" w14:textId="5FAA4A3A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23" w:type="dxa"/>
            <w:shd w:val="clear" w:color="auto" w:fill="auto"/>
          </w:tcPr>
          <w:p w14:paraId="1365C4AE" w14:textId="2F875BCF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342,622 </w:t>
            </w:r>
          </w:p>
        </w:tc>
      </w:tr>
      <w:tr w:rsidR="00633588" w:rsidRPr="00267CF8" w14:paraId="2FFBB089" w14:textId="77777777" w:rsidTr="002B3204">
        <w:trPr>
          <w:tblHeader/>
        </w:trPr>
        <w:tc>
          <w:tcPr>
            <w:tcW w:w="3645" w:type="dxa"/>
          </w:tcPr>
          <w:p w14:paraId="55835DD8" w14:textId="3D07FB41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251" w:type="dxa"/>
            <w:shd w:val="clear" w:color="auto" w:fill="auto"/>
          </w:tcPr>
          <w:p w14:paraId="2BB41923" w14:textId="20E9EEAE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80,824 </w:t>
            </w:r>
          </w:p>
        </w:tc>
        <w:tc>
          <w:tcPr>
            <w:tcW w:w="1224" w:type="dxa"/>
            <w:shd w:val="clear" w:color="auto" w:fill="auto"/>
          </w:tcPr>
          <w:p w14:paraId="37351C3F" w14:textId="58A9B61B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2,856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0B897023" w14:textId="294016CD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23" w:type="dxa"/>
            <w:shd w:val="clear" w:color="auto" w:fill="auto"/>
          </w:tcPr>
          <w:p w14:paraId="329F9AA0" w14:textId="0B2EA386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77,968 </w:t>
            </w:r>
          </w:p>
        </w:tc>
      </w:tr>
      <w:tr w:rsidR="00633588" w:rsidRPr="00267CF8" w14:paraId="18666132" w14:textId="77777777" w:rsidTr="002B3204">
        <w:trPr>
          <w:tblHeader/>
        </w:trPr>
        <w:tc>
          <w:tcPr>
            <w:tcW w:w="3645" w:type="dxa"/>
          </w:tcPr>
          <w:p w14:paraId="65B04B63" w14:textId="1487FAC4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51" w:type="dxa"/>
            <w:shd w:val="clear" w:color="auto" w:fill="auto"/>
          </w:tcPr>
          <w:p w14:paraId="37490A14" w14:textId="255BA1D2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6,099 </w:t>
            </w:r>
          </w:p>
        </w:tc>
        <w:tc>
          <w:tcPr>
            <w:tcW w:w="1224" w:type="dxa"/>
            <w:shd w:val="clear" w:color="auto" w:fill="auto"/>
          </w:tcPr>
          <w:p w14:paraId="08147770" w14:textId="23211079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1436B2D2" w14:textId="76BD049B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52,752 </w:t>
            </w:r>
          </w:p>
        </w:tc>
        <w:tc>
          <w:tcPr>
            <w:tcW w:w="1323" w:type="dxa"/>
            <w:shd w:val="clear" w:color="auto" w:fill="auto"/>
          </w:tcPr>
          <w:p w14:paraId="1176DF6F" w14:textId="18561F61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58,851 </w:t>
            </w:r>
          </w:p>
        </w:tc>
      </w:tr>
      <w:tr w:rsidR="00633588" w:rsidRPr="00267CF8" w14:paraId="0D8D5591" w14:textId="77777777" w:rsidTr="002B3204">
        <w:trPr>
          <w:tblHeader/>
        </w:trPr>
        <w:tc>
          <w:tcPr>
            <w:tcW w:w="3645" w:type="dxa"/>
          </w:tcPr>
          <w:p w14:paraId="2AAB73A9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0E80F297" w14:textId="222CDB24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2C578B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3E73651" w14:textId="044F0749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581B8263" w14:textId="673E694D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55,243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3265FC50" w14:textId="5AFE2B26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="002C578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C578B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33588" w:rsidRPr="00267CF8" w14:paraId="6D4A2BA2" w14:textId="77777777" w:rsidTr="002B3204">
        <w:trPr>
          <w:tblHeader/>
        </w:trPr>
        <w:tc>
          <w:tcPr>
            <w:tcW w:w="3645" w:type="dxa"/>
          </w:tcPr>
          <w:p w14:paraId="0218609D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251" w:type="dxa"/>
            <w:shd w:val="clear" w:color="auto" w:fill="auto"/>
          </w:tcPr>
          <w:p w14:paraId="7C3F1EB4" w14:textId="3F738408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C89DE06" w14:textId="1B634EDD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701755AF" w14:textId="4C51CAC7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3,149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4A3EFBAE" w14:textId="53DE5B3D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3,149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33588" w:rsidRPr="00267CF8" w14:paraId="0BB92462" w14:textId="77777777" w:rsidTr="002B3204">
        <w:trPr>
          <w:tblHeader/>
        </w:trPr>
        <w:tc>
          <w:tcPr>
            <w:tcW w:w="3645" w:type="dxa"/>
          </w:tcPr>
          <w:p w14:paraId="5178D57E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ขาดทุนสะสมยังไม่ได้จัดสรร</w:t>
            </w:r>
          </w:p>
        </w:tc>
        <w:tc>
          <w:tcPr>
            <w:tcW w:w="1251" w:type="dxa"/>
            <w:shd w:val="clear" w:color="auto" w:fill="auto"/>
          </w:tcPr>
          <w:p w14:paraId="23A3357E" w14:textId="1D9989A4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126,086 </w:t>
            </w:r>
          </w:p>
        </w:tc>
        <w:tc>
          <w:tcPr>
            <w:tcW w:w="1224" w:type="dxa"/>
            <w:shd w:val="clear" w:color="auto" w:fill="auto"/>
          </w:tcPr>
          <w:p w14:paraId="4747D9C5" w14:textId="4F92FE39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13,854 </w:t>
            </w:r>
          </w:p>
        </w:tc>
        <w:tc>
          <w:tcPr>
            <w:tcW w:w="1134" w:type="dxa"/>
          </w:tcPr>
          <w:p w14:paraId="2A7A40D8" w14:textId="20191542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5,640 </w:t>
            </w:r>
          </w:p>
        </w:tc>
        <w:tc>
          <w:tcPr>
            <w:tcW w:w="1323" w:type="dxa"/>
            <w:shd w:val="clear" w:color="auto" w:fill="auto"/>
          </w:tcPr>
          <w:p w14:paraId="2F1675FD" w14:textId="333CA5CB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145,580 </w:t>
            </w:r>
          </w:p>
        </w:tc>
      </w:tr>
      <w:tr w:rsidR="00943648" w:rsidRPr="00267CF8" w14:paraId="5D827C45" w14:textId="77777777" w:rsidTr="002B3204">
        <w:trPr>
          <w:tblHeader/>
        </w:trPr>
        <w:tc>
          <w:tcPr>
            <w:tcW w:w="3645" w:type="dxa"/>
          </w:tcPr>
          <w:p w14:paraId="58B5834A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67A96DB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7FA3BC1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</w:tcPr>
          <w:p w14:paraId="05D3400C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144CB32D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943648" w:rsidRPr="00267CF8" w14:paraId="2B3AC2A3" w14:textId="77777777" w:rsidTr="00DE299F">
        <w:trPr>
          <w:tblHeader/>
        </w:trPr>
        <w:tc>
          <w:tcPr>
            <w:tcW w:w="8577" w:type="dxa"/>
            <w:gridSpan w:val="5"/>
          </w:tcPr>
          <w:p w14:paraId="6E4A15FF" w14:textId="1D014C5A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งบกำไรขาดทุนและกำไรขาดทุนเบ็ดเสร็จอื่น 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76C44" w:rsidRPr="00267CF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33588" w:rsidRPr="00267CF8" w14:paraId="1AB36088" w14:textId="77777777" w:rsidTr="002B3204">
        <w:trPr>
          <w:tblHeader/>
        </w:trPr>
        <w:tc>
          <w:tcPr>
            <w:tcW w:w="3645" w:type="dxa"/>
          </w:tcPr>
          <w:p w14:paraId="0849A961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0CF3B0A1" w14:textId="2894AD81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1,235,821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CBC16A" w14:textId="6F0A8E1B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52C7F0CC" w14:textId="62F56C8B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16,274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5B6DB486" w14:textId="70CB090E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1,252,095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33588" w:rsidRPr="00267CF8" w14:paraId="3DA38431" w14:textId="77777777" w:rsidTr="002B3204">
        <w:trPr>
          <w:tblHeader/>
        </w:trPr>
        <w:tc>
          <w:tcPr>
            <w:tcW w:w="3645" w:type="dxa"/>
          </w:tcPr>
          <w:p w14:paraId="6E8B11CD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6836E1DA" w14:textId="5A280551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117,515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C83561E" w14:textId="3B56DB89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11,196 </w:t>
            </w:r>
          </w:p>
        </w:tc>
        <w:tc>
          <w:tcPr>
            <w:tcW w:w="1134" w:type="dxa"/>
          </w:tcPr>
          <w:p w14:paraId="758B8247" w14:textId="06BC4026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1,633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0411E5A4" w14:textId="31C12218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107,952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33588" w:rsidRPr="00267CF8" w14:paraId="6CBF9A81" w14:textId="77777777" w:rsidTr="002B3204">
        <w:trPr>
          <w:tblHeader/>
        </w:trPr>
        <w:tc>
          <w:tcPr>
            <w:tcW w:w="3645" w:type="dxa"/>
          </w:tcPr>
          <w:p w14:paraId="45132DCF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0BD12828" w14:textId="663296B4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33,295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1FE44B8" w14:textId="678ADA19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429F3DE8" w14:textId="5C9347D6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2,845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7216B8E2" w14:textId="099DC138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36,140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33588" w:rsidRPr="00267CF8" w14:paraId="714C67B5" w14:textId="77777777" w:rsidTr="002B3204">
        <w:trPr>
          <w:tblHeader/>
        </w:trPr>
        <w:tc>
          <w:tcPr>
            <w:tcW w:w="3645" w:type="dxa"/>
          </w:tcPr>
          <w:p w14:paraId="0D972FFE" w14:textId="58C55FBC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1" w:type="dxa"/>
            <w:shd w:val="clear" w:color="auto" w:fill="auto"/>
          </w:tcPr>
          <w:p w14:paraId="7C18D0C0" w14:textId="15AD7892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75,208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0D5FC4" w14:textId="3648A313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11,196 </w:t>
            </w:r>
          </w:p>
        </w:tc>
        <w:tc>
          <w:tcPr>
            <w:tcW w:w="1134" w:type="dxa"/>
          </w:tcPr>
          <w:p w14:paraId="1F1FD286" w14:textId="2193A518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20,752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22DC1CDF" w14:textId="550DECF0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84,764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43648" w:rsidRPr="00267CF8" w14:paraId="095C7A91" w14:textId="77777777" w:rsidTr="002B3204">
        <w:trPr>
          <w:tblHeader/>
        </w:trPr>
        <w:tc>
          <w:tcPr>
            <w:tcW w:w="3645" w:type="dxa"/>
          </w:tcPr>
          <w:p w14:paraId="1B337CA6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141A361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E25871E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4"/>
                <w:szCs w:val="4"/>
              </w:rPr>
            </w:pPr>
          </w:p>
        </w:tc>
        <w:tc>
          <w:tcPr>
            <w:tcW w:w="1134" w:type="dxa"/>
          </w:tcPr>
          <w:p w14:paraId="30BD83A8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170A450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color w:val="000000" w:themeColor="text1"/>
                <w:sz w:val="4"/>
                <w:szCs w:val="4"/>
                <w:cs/>
              </w:rPr>
            </w:pPr>
          </w:p>
        </w:tc>
      </w:tr>
      <w:tr w:rsidR="00943648" w:rsidRPr="00267CF8" w14:paraId="46A90916" w14:textId="77777777" w:rsidTr="002B3204">
        <w:trPr>
          <w:tblHeader/>
        </w:trPr>
        <w:tc>
          <w:tcPr>
            <w:tcW w:w="3645" w:type="dxa"/>
            <w:vAlign w:val="bottom"/>
          </w:tcPr>
          <w:p w14:paraId="3BD6B690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37267A65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A32447D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7A5A68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51EB304E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33588" w:rsidRPr="00267CF8" w14:paraId="601A6560" w14:textId="77777777" w:rsidTr="002B3204">
        <w:trPr>
          <w:tblHeader/>
        </w:trPr>
        <w:tc>
          <w:tcPr>
            <w:tcW w:w="3645" w:type="dxa"/>
            <w:vAlign w:val="bottom"/>
          </w:tcPr>
          <w:p w14:paraId="5DCE6848" w14:textId="77777777" w:rsidR="00633588" w:rsidRPr="00267CF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52838372" w14:textId="3BD5DC2E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2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01393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A569ED5" w14:textId="5E767BD2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7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 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 xml:space="preserve">00207 </w:t>
            </w:r>
          </w:p>
        </w:tc>
        <w:tc>
          <w:tcPr>
            <w:tcW w:w="1134" w:type="dxa"/>
          </w:tcPr>
          <w:p w14:paraId="081812DF" w14:textId="79076B51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00384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1E989F0D" w14:textId="05CED1C8" w:rsidR="00633588" w:rsidRPr="00633588" w:rsidRDefault="00633588" w:rsidP="0063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3358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588">
              <w:rPr>
                <w:rFonts w:asciiTheme="majorBidi" w:hAnsiTheme="majorBidi" w:cstheme="majorBidi"/>
                <w:sz w:val="26"/>
                <w:szCs w:val="26"/>
              </w:rPr>
              <w:t>01570</w:t>
            </w:r>
            <w:r w:rsidRPr="0063358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</w:tbl>
    <w:p w14:paraId="5829D2B6" w14:textId="77777777" w:rsidR="00423FA7" w:rsidRPr="00423FA7" w:rsidRDefault="00423FA7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20"/>
          <w:szCs w:val="20"/>
        </w:rPr>
      </w:pPr>
    </w:p>
    <w:p w14:paraId="4E41B47E" w14:textId="206EDD3B" w:rsidR="00943648" w:rsidRPr="00267CF8" w:rsidRDefault="00943648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32"/>
          <w:szCs w:val="32"/>
        </w:rPr>
      </w:pPr>
      <w:r w:rsidRPr="00267CF8">
        <w:rPr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49B62768" w14:textId="77777777" w:rsidR="00943648" w:rsidRPr="00423FA7" w:rsidRDefault="00943648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180"/>
        <w:jc w:val="thaiDistribute"/>
        <w:rPr>
          <w:rFonts w:ascii="Angsana New" w:hAnsi="Angsana New"/>
          <w:sz w:val="32"/>
          <w:szCs w:val="32"/>
        </w:rPr>
      </w:pPr>
      <w:r w:rsidRPr="00423FA7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ในลูกหนี้การค้าและลูกหนี้อื่นตามวิธีการอย่างง่ายในการวัดผลขาดทุนด้านเครดิตที่คาดว่าจะเกิดขึ้นตลอดอายุตามมาตรฐานการรายงานทางการเงิน </w:t>
      </w:r>
      <w:r w:rsidRPr="00423FA7">
        <w:rPr>
          <w:rFonts w:ascii="Angsana New" w:hAnsi="Angsana New"/>
          <w:sz w:val="32"/>
          <w:szCs w:val="32"/>
          <w:cs/>
          <w:lang w:val="th-TH"/>
        </w:rPr>
        <w:t xml:space="preserve">ฉบับที่ </w:t>
      </w:r>
      <w:r w:rsidRPr="00423FA7">
        <w:rPr>
          <w:rFonts w:ascii="Angsana New" w:hAnsi="Angsana New"/>
          <w:sz w:val="32"/>
          <w:szCs w:val="32"/>
        </w:rPr>
        <w:t>9</w:t>
      </w:r>
      <w:r w:rsidRPr="00423FA7">
        <w:rPr>
          <w:rFonts w:ascii="Angsana New" w:hAnsi="Angsana New"/>
          <w:sz w:val="32"/>
          <w:szCs w:val="32"/>
          <w:cs/>
          <w:lang w:val="th-TH"/>
        </w:rPr>
        <w:t xml:space="preserve"> เรื่อง “เครื่องมือทางการเงิน”</w:t>
      </w:r>
    </w:p>
    <w:p w14:paraId="1EE84CC6" w14:textId="07E22498" w:rsidR="00943648" w:rsidRPr="00423FA7" w:rsidRDefault="00943648" w:rsidP="00A2391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180"/>
        <w:jc w:val="thaiDistribute"/>
        <w:rPr>
          <w:rFonts w:ascii="Angsana New" w:hAnsi="Angsana New"/>
          <w:sz w:val="32"/>
          <w:szCs w:val="32"/>
          <w:cs/>
        </w:rPr>
      </w:pPr>
      <w:r w:rsidRPr="00423FA7">
        <w:rPr>
          <w:rFonts w:ascii="Angsana New" w:hAnsi="Angsana New"/>
          <w:sz w:val="32"/>
          <w:szCs w:val="32"/>
          <w:cs/>
        </w:rPr>
        <w:t>กลุ่มบริษัทรับรู้สัญญาเช่าที่ดินพร้อมสิ่งปลูกสร้างและยานพาหนะซึ่งเป็นสัญญาเช่าดำเนินงานตามมาตรฐานการรายงานทางการเงินเดิมเป็นสินทรัพย์สิทธิการใช้ตามมาตรฐานการรายงานทางการเงิน</w:t>
      </w:r>
      <w:r w:rsidRPr="00423FA7">
        <w:rPr>
          <w:rFonts w:ascii="Angsana New" w:hAnsi="Angsana New"/>
          <w:sz w:val="32"/>
          <w:szCs w:val="32"/>
          <w:cs/>
          <w:lang w:val="th-TH"/>
        </w:rPr>
        <w:t xml:space="preserve">ฉบับที่ </w:t>
      </w:r>
      <w:r w:rsidRPr="00423FA7">
        <w:rPr>
          <w:rFonts w:ascii="Angsana New" w:hAnsi="Angsana New"/>
          <w:sz w:val="32"/>
          <w:szCs w:val="32"/>
        </w:rPr>
        <w:t xml:space="preserve">16 </w:t>
      </w:r>
      <w:r w:rsidRPr="00423FA7">
        <w:rPr>
          <w:rFonts w:ascii="Angsana New" w:hAnsi="Angsana New"/>
          <w:sz w:val="32"/>
          <w:szCs w:val="32"/>
          <w:cs/>
        </w:rPr>
        <w:t xml:space="preserve">เรื่อง </w:t>
      </w:r>
      <w:r w:rsidRPr="00423FA7">
        <w:rPr>
          <w:rFonts w:ascii="Angsana New" w:hAnsi="Angsana New"/>
          <w:sz w:val="32"/>
          <w:szCs w:val="32"/>
        </w:rPr>
        <w:t>“</w:t>
      </w:r>
      <w:r w:rsidRPr="00423FA7">
        <w:rPr>
          <w:rFonts w:ascii="Angsana New" w:hAnsi="Angsana New"/>
          <w:sz w:val="32"/>
          <w:szCs w:val="32"/>
          <w:cs/>
        </w:rPr>
        <w:t>สัญญาเช่า</w:t>
      </w:r>
      <w:r w:rsidRPr="00423FA7">
        <w:rPr>
          <w:rFonts w:ascii="Angsana New" w:hAnsi="Angsana New"/>
          <w:sz w:val="32"/>
          <w:szCs w:val="32"/>
        </w:rPr>
        <w:t>”</w:t>
      </w:r>
    </w:p>
    <w:p w14:paraId="166062C3" w14:textId="77777777" w:rsidR="00423FA7" w:rsidRPr="00423FA7" w:rsidRDefault="00423FA7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20"/>
          <w:szCs w:val="20"/>
        </w:rPr>
      </w:pPr>
    </w:p>
    <w:p w14:paraId="50D616D4" w14:textId="7CF321B0" w:rsidR="00943648" w:rsidRPr="00267CF8" w:rsidRDefault="00943648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32"/>
          <w:szCs w:val="32"/>
        </w:rPr>
      </w:pPr>
      <w:r w:rsidRPr="00423FA7">
        <w:rPr>
          <w:spacing w:val="-4"/>
          <w:sz w:val="32"/>
          <w:szCs w:val="32"/>
          <w:cs/>
        </w:rPr>
        <w:t>ผลกระทบต่อ</w:t>
      </w:r>
      <w:r w:rsidR="002C4DB9" w:rsidRPr="00423FA7">
        <w:rPr>
          <w:spacing w:val="-4"/>
          <w:sz w:val="32"/>
          <w:szCs w:val="32"/>
          <w:cs/>
        </w:rPr>
        <w:t>ขาดทุน</w:t>
      </w:r>
      <w:r w:rsidRPr="00423FA7">
        <w:rPr>
          <w:spacing w:val="-4"/>
          <w:sz w:val="32"/>
          <w:szCs w:val="32"/>
          <w:cs/>
        </w:rPr>
        <w:t xml:space="preserve">สะสม ณ วันที่ </w:t>
      </w:r>
      <w:r w:rsidRPr="00423FA7">
        <w:rPr>
          <w:spacing w:val="-4"/>
          <w:sz w:val="32"/>
          <w:szCs w:val="32"/>
        </w:rPr>
        <w:t xml:space="preserve">1 </w:t>
      </w:r>
      <w:r w:rsidRPr="00423FA7">
        <w:rPr>
          <w:spacing w:val="-4"/>
          <w:sz w:val="32"/>
          <w:szCs w:val="32"/>
          <w:cs/>
        </w:rPr>
        <w:t xml:space="preserve">มกราคม </w:t>
      </w:r>
      <w:r w:rsidRPr="00423FA7">
        <w:rPr>
          <w:spacing w:val="-4"/>
          <w:sz w:val="32"/>
          <w:szCs w:val="32"/>
        </w:rPr>
        <w:t xml:space="preserve">2563 </w:t>
      </w:r>
      <w:r w:rsidRPr="00423FA7">
        <w:rPr>
          <w:spacing w:val="-4"/>
          <w:sz w:val="32"/>
          <w:szCs w:val="32"/>
          <w:cs/>
        </w:rPr>
        <w:t>จากการเปลี่ยนแปลงนโยบายการบัญชีเนื่องจากการ</w:t>
      </w:r>
      <w:r w:rsidRPr="00267CF8">
        <w:rPr>
          <w:sz w:val="32"/>
          <w:szCs w:val="32"/>
          <w:cs/>
        </w:rPr>
        <w:t>นำมาตรฐานการรายงานทางการเงินฉบับนี้มาถือปฏิบัติแสดงได้ดังนี้</w:t>
      </w:r>
    </w:p>
    <w:p w14:paraId="763FB981" w14:textId="77777777" w:rsidR="00BA04C1" w:rsidRPr="00267CF8" w:rsidRDefault="00BA04C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tbl>
      <w:tblPr>
        <w:tblW w:w="8775" w:type="dxa"/>
        <w:tblInd w:w="315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923"/>
        <w:gridCol w:w="1341"/>
        <w:gridCol w:w="164"/>
        <w:gridCol w:w="2347"/>
      </w:tblGrid>
      <w:tr w:rsidR="00943648" w:rsidRPr="00267CF8" w14:paraId="64970ED8" w14:textId="77777777" w:rsidTr="00423FA7">
        <w:tc>
          <w:tcPr>
            <w:tcW w:w="4923" w:type="dxa"/>
          </w:tcPr>
          <w:p w14:paraId="4036A71F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</w:tcPr>
          <w:p w14:paraId="0BB61D84" w14:textId="77777777" w:rsidR="00943648" w:rsidRPr="00267CF8" w:rsidRDefault="00943648" w:rsidP="00A23915">
            <w:pPr>
              <w:tabs>
                <w:tab w:val="clear" w:pos="2580"/>
                <w:tab w:val="clear" w:pos="2807"/>
                <w:tab w:val="left" w:pos="540"/>
                <w:tab w:val="left" w:pos="5171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(หน่วย : พันบาท)</w:t>
            </w:r>
          </w:p>
        </w:tc>
      </w:tr>
      <w:tr w:rsidR="00943648" w:rsidRPr="00267CF8" w14:paraId="24B62AD6" w14:textId="77777777" w:rsidTr="00423FA7">
        <w:tc>
          <w:tcPr>
            <w:tcW w:w="4923" w:type="dxa"/>
          </w:tcPr>
          <w:p w14:paraId="12214FA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2F9BC0C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</w:tcBorders>
          </w:tcPr>
          <w:p w14:paraId="61AFCDEE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307C1ECB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43648" w:rsidRPr="00267CF8" w14:paraId="724043B2" w14:textId="77777777" w:rsidTr="00423FA7">
        <w:tc>
          <w:tcPr>
            <w:tcW w:w="4923" w:type="dxa"/>
          </w:tcPr>
          <w:p w14:paraId="7B962C74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ขาดทุนสะสม ณ วันที่ </w:t>
            </w:r>
            <w:r w:rsidRPr="00267CF8">
              <w:rPr>
                <w:rFonts w:ascii="Angsana New" w:hAnsi="Angsana New"/>
                <w:sz w:val="32"/>
                <w:szCs w:val="32"/>
              </w:rPr>
              <w:t>31</w:t>
            </w:r>
            <w:r w:rsidRPr="00267CF8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267C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1" w:type="dxa"/>
          </w:tcPr>
          <w:p w14:paraId="4B3460BE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322,415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33702394" w14:textId="77777777" w:rsidR="00943648" w:rsidRPr="00267CF8" w:rsidRDefault="00943648" w:rsidP="00A23915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</w:tcPr>
          <w:p w14:paraId="7011B456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59,656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43648" w:rsidRPr="00267CF8" w14:paraId="3EC5E7CB" w14:textId="77777777" w:rsidTr="00423FA7">
        <w:tc>
          <w:tcPr>
            <w:tcW w:w="4923" w:type="dxa"/>
          </w:tcPr>
          <w:p w14:paraId="2671F8A1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รายการปรับปรุงขาดทุนสะสม</w:t>
            </w:r>
          </w:p>
        </w:tc>
        <w:tc>
          <w:tcPr>
            <w:tcW w:w="1341" w:type="dxa"/>
            <w:vAlign w:val="center"/>
          </w:tcPr>
          <w:p w14:paraId="7D5C00CA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24,983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4D975073" w14:textId="77777777" w:rsidR="00943648" w:rsidRPr="00267CF8" w:rsidRDefault="00943648" w:rsidP="00A23915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vAlign w:val="center"/>
          </w:tcPr>
          <w:p w14:paraId="40F62A69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23,115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43648" w:rsidRPr="00267CF8" w14:paraId="3AB31E90" w14:textId="77777777" w:rsidTr="00423FA7">
        <w:tc>
          <w:tcPr>
            <w:tcW w:w="4923" w:type="dxa"/>
          </w:tcPr>
          <w:p w14:paraId="495A34EE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ขาดทุนสะสม ณ วันที่ </w:t>
            </w:r>
            <w:r w:rsidRPr="00267CF8">
              <w:rPr>
                <w:rFonts w:ascii="Angsana New" w:hAnsi="Angsana New"/>
                <w:sz w:val="32"/>
                <w:szCs w:val="32"/>
              </w:rPr>
              <w:t>1</w:t>
            </w:r>
            <w:r w:rsidRPr="00267CF8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มกราคม </w:t>
            </w:r>
            <w:r w:rsidRPr="00267C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</w:tcPr>
          <w:p w14:paraId="24AD74AA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347,398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2D616E4F" w14:textId="77777777" w:rsidR="00943648" w:rsidRPr="00267CF8" w:rsidRDefault="00943648" w:rsidP="00A23915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12" w:space="0" w:color="auto"/>
            </w:tcBorders>
          </w:tcPr>
          <w:p w14:paraId="0DD18A4B" w14:textId="77777777" w:rsidR="00943648" w:rsidRPr="00267CF8" w:rsidRDefault="0094364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82,771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04A84073" w14:textId="20BCAD0A" w:rsidR="00943648" w:rsidRPr="00267CF8" w:rsidRDefault="0094364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1115D8E" w14:textId="3086FFD1" w:rsidR="004B3310" w:rsidRPr="0012018D" w:rsidRDefault="002C4DB9" w:rsidP="00A2391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sz w:val="32"/>
          <w:szCs w:val="32"/>
        </w:rPr>
      </w:pPr>
      <w:r w:rsidRPr="0012018D">
        <w:rPr>
          <w:sz w:val="32"/>
          <w:szCs w:val="32"/>
          <w:cs/>
        </w:rPr>
        <w:t>นอกจากนี้ การใช้มาตรฐานการรายงานทางการเงินใหม่ยังมีผลให้มีการจัดประเภทสินทรัพย</w:t>
      </w:r>
      <w:r w:rsidR="004B3310" w:rsidRPr="0012018D">
        <w:rPr>
          <w:sz w:val="32"/>
          <w:szCs w:val="32"/>
          <w:cs/>
        </w:rPr>
        <w:t>์</w:t>
      </w:r>
      <w:r w:rsidRPr="0012018D">
        <w:rPr>
          <w:sz w:val="32"/>
          <w:szCs w:val="32"/>
          <w:cs/>
        </w:rPr>
        <w:t>และหนี้สิน</w:t>
      </w:r>
      <w:r w:rsidR="004B3310" w:rsidRPr="0012018D">
        <w:rPr>
          <w:spacing w:val="-8"/>
          <w:sz w:val="32"/>
          <w:szCs w:val="32"/>
          <w:cs/>
        </w:rPr>
        <w:t>บางรายการ</w:t>
      </w:r>
      <w:r w:rsidRPr="0012018D">
        <w:rPr>
          <w:spacing w:val="-8"/>
          <w:sz w:val="32"/>
          <w:szCs w:val="32"/>
          <w:cs/>
        </w:rPr>
        <w:t>เป็นสินทรัพย์และหนี้สินทางการเงิน</w:t>
      </w:r>
      <w:r w:rsidR="004B3310" w:rsidRPr="0012018D">
        <w:rPr>
          <w:spacing w:val="-8"/>
          <w:sz w:val="32"/>
          <w:szCs w:val="32"/>
          <w:cs/>
        </w:rPr>
        <w:t xml:space="preserve"> รวมทั้งมีการเปลี่ยนแปลงนโยบายการรับรู้และการตัด</w:t>
      </w:r>
      <w:r w:rsidR="004B3310" w:rsidRPr="0012018D">
        <w:rPr>
          <w:sz w:val="32"/>
          <w:szCs w:val="32"/>
          <w:cs/>
        </w:rPr>
        <w:t>รายการ ซึ่งมีรายละเอียดการเปลี่ยนแปลงที่สำคัญดังนี้</w:t>
      </w:r>
    </w:p>
    <w:p w14:paraId="4610B1EB" w14:textId="77777777" w:rsidR="00213E49" w:rsidRPr="00267CF8" w:rsidRDefault="00213E4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785" w:type="dxa"/>
        <w:tblInd w:w="292" w:type="dxa"/>
        <w:tblLook w:val="04A0" w:firstRow="1" w:lastRow="0" w:firstColumn="1" w:lastColumn="0" w:noHBand="0" w:noVBand="1"/>
      </w:tblPr>
      <w:tblGrid>
        <w:gridCol w:w="2223"/>
        <w:gridCol w:w="1972"/>
        <w:gridCol w:w="2070"/>
        <w:gridCol w:w="2520"/>
      </w:tblGrid>
      <w:tr w:rsidR="004E3F69" w:rsidRPr="00267CF8" w14:paraId="4E2F7607" w14:textId="3097D4BC" w:rsidTr="002E633E">
        <w:tc>
          <w:tcPr>
            <w:tcW w:w="2223" w:type="dxa"/>
          </w:tcPr>
          <w:p w14:paraId="400FF5A2" w14:textId="30067782" w:rsidR="004E3F69" w:rsidRPr="00267CF8" w:rsidRDefault="004E3F6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รายการบัญชี</w:t>
            </w:r>
          </w:p>
        </w:tc>
        <w:tc>
          <w:tcPr>
            <w:tcW w:w="1972" w:type="dxa"/>
          </w:tcPr>
          <w:p w14:paraId="3F4F169A" w14:textId="76533FCA" w:rsidR="004E3F69" w:rsidRPr="00267CF8" w:rsidRDefault="004E3F6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นโยบายการบัญชีเดิม</w:t>
            </w:r>
          </w:p>
        </w:tc>
        <w:tc>
          <w:tcPr>
            <w:tcW w:w="2070" w:type="dxa"/>
          </w:tcPr>
          <w:p w14:paraId="5822E81D" w14:textId="415D5D57" w:rsidR="004E3F69" w:rsidRPr="00267CF8" w:rsidRDefault="004E3F6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นโยบายการบัญชีใหม่</w:t>
            </w:r>
          </w:p>
        </w:tc>
        <w:tc>
          <w:tcPr>
            <w:tcW w:w="2520" w:type="dxa"/>
          </w:tcPr>
          <w:p w14:paraId="4BC8F0A9" w14:textId="1DB62A72" w:rsidR="002E633E" w:rsidRPr="00267CF8" w:rsidRDefault="004E3F6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ผลกระทบ</w:t>
            </w:r>
          </w:p>
        </w:tc>
      </w:tr>
      <w:tr w:rsidR="004E3F69" w:rsidRPr="00267CF8" w14:paraId="0AE30BD3" w14:textId="76C55E5B" w:rsidTr="003242AB">
        <w:tc>
          <w:tcPr>
            <w:tcW w:w="2223" w:type="dxa"/>
          </w:tcPr>
          <w:p w14:paraId="49D6D0B9" w14:textId="37EA647C" w:rsidR="00213E49" w:rsidRPr="00267CF8" w:rsidRDefault="00213E49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30" w:hanging="12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="00AC1A69" w:rsidRPr="00267CF8">
              <w:rPr>
                <w:rFonts w:ascii="Angsana New" w:hAnsi="Angsana New"/>
                <w:sz w:val="20"/>
                <w:szCs w:val="20"/>
                <w:cs/>
              </w:rPr>
              <w:t>หมุนเวียน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  <w:p w14:paraId="4194E0FC" w14:textId="7EF5F6F6" w:rsidR="004E3F69" w:rsidRPr="00267CF8" w:rsidRDefault="00213E49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30" w:hanging="12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AC1A69" w:rsidRPr="00267CF8">
              <w:rPr>
                <w:rFonts w:ascii="Angsana New" w:hAnsi="Angsana New"/>
                <w:sz w:val="20"/>
                <w:szCs w:val="20"/>
                <w:cs/>
              </w:rPr>
              <w:t>หมุนเวียน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  <w:p w14:paraId="524080D7" w14:textId="77777777" w:rsidR="00213E49" w:rsidRPr="00267CF8" w:rsidRDefault="00213E49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30" w:hanging="12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เงินให้กู้และเงินกู้ยืม</w:t>
            </w:r>
          </w:p>
          <w:p w14:paraId="0DCFCE0D" w14:textId="3C5CE16A" w:rsidR="008C7E90" w:rsidRPr="00267CF8" w:rsidRDefault="008C7E9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3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72" w:type="dxa"/>
          </w:tcPr>
          <w:p w14:paraId="78208496" w14:textId="763B159B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บันทึกด้วยราคาทุน</w:t>
            </w:r>
          </w:p>
        </w:tc>
        <w:tc>
          <w:tcPr>
            <w:tcW w:w="2070" w:type="dxa"/>
          </w:tcPr>
          <w:p w14:paraId="128B73B8" w14:textId="734345D7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บันทึกด้วยราคาทุนตัดจำหน่าย</w:t>
            </w:r>
          </w:p>
        </w:tc>
        <w:tc>
          <w:tcPr>
            <w:tcW w:w="2520" w:type="dxa"/>
          </w:tcPr>
          <w:p w14:paraId="0CC1B688" w14:textId="689EDF29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</w:tr>
      <w:tr w:rsidR="004E3F69" w:rsidRPr="00267CF8" w14:paraId="5CBD5943" w14:textId="7E84416A" w:rsidTr="003242AB">
        <w:tc>
          <w:tcPr>
            <w:tcW w:w="2223" w:type="dxa"/>
          </w:tcPr>
          <w:p w14:paraId="4349570C" w14:textId="1C1D4932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 w:right="-3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972" w:type="dxa"/>
          </w:tcPr>
          <w:p w14:paraId="6F9D4671" w14:textId="36C7FE26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เงินลงทุนในหลักทรัพย์เผื่อขาย แสดงรายการด้วยมูลค่ายุติธรรม การเปลี่ยนแปลงมูลค่ายุติธรรมบันทึกผ่านกำไรขาดทุนเบ็ดเสร็จอื่น เมื่อมีการจำหน่ายเงินลงทุน ผลกำไรขาดทุนจะถูกจัดประเภทเข้างบกำไรขาดทุน</w:t>
            </w:r>
          </w:p>
        </w:tc>
        <w:tc>
          <w:tcPr>
            <w:tcW w:w="2070" w:type="dxa"/>
          </w:tcPr>
          <w:p w14:paraId="012F9D72" w14:textId="77777777" w:rsidR="004E3F69" w:rsidRPr="00267CF8" w:rsidRDefault="00213E4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pacing w:val="4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เงินลงทุนในตราสารทุนที่กำหนด</w:t>
            </w:r>
            <w:r w:rsidR="00F816A4" w:rsidRPr="00267CF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>ให้วัดมูลค่าด้วยมูลค่ายุติธรรม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ผ่านกำไรขาดทุนเบ็ดเสร็จอื่น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แสดง</w:t>
            </w:r>
            <w:r w:rsidRPr="00267CF8">
              <w:rPr>
                <w:rFonts w:ascii="Angsana New" w:hAnsi="Angsana New"/>
                <w:spacing w:val="6"/>
                <w:sz w:val="20"/>
                <w:szCs w:val="20"/>
                <w:cs/>
              </w:rPr>
              <w:t>รายการด้วยมูลค่ายุติธรรม การ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เปลี่ยนแปลงมูลค่ายุติธรรมบันทึกผ่านกำไรขาดทุนเบ็ดเสร็จอื่น เมื่อมีการจำหน่ายเงินลงทุน ผลกำไร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>ขาดทุนจะ</w:t>
            </w:r>
            <w:r w:rsidR="006D6EE3"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>รับรู้โดยตรงไปยังกำไรสะสม</w:t>
            </w:r>
          </w:p>
          <w:p w14:paraId="7FA44A25" w14:textId="1D5FD9B4" w:rsidR="008C7E90" w:rsidRPr="00267CF8" w:rsidRDefault="008C7E9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2520" w:type="dxa"/>
          </w:tcPr>
          <w:p w14:paraId="32CE80AF" w14:textId="25684E79" w:rsidR="004E3F69" w:rsidRPr="00267CF8" w:rsidRDefault="006D6EE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การเปลี่ยนแปลงชื่อบัญชีและจัดประเภท</w:t>
            </w:r>
            <w:r w:rsidR="001869FB" w:rsidRPr="00267CF8">
              <w:rPr>
                <w:rFonts w:ascii="Angsana New" w:hAnsi="Angsana New"/>
                <w:sz w:val="20"/>
                <w:szCs w:val="20"/>
                <w:cs/>
              </w:rPr>
              <w:t>กำไร (ขาดทุน) จากการเปลี่ยนแปลงมูลค่ายุติธรรมจากภายใต้ “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รายการที่อาจถูกจัดประเภทใหม่ไว้ในกำไรหรือขาดทุนในภายหลัง</w:t>
            </w:r>
            <w:r w:rsidR="001869FB" w:rsidRPr="00267CF8">
              <w:rPr>
                <w:rFonts w:ascii="Angsana New" w:hAnsi="Angsana New"/>
                <w:sz w:val="20"/>
                <w:szCs w:val="20"/>
                <w:cs/>
              </w:rPr>
              <w:t xml:space="preserve">”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มาเป็น</w:t>
            </w:r>
            <w:r w:rsidR="001869FB" w:rsidRPr="00267CF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5B87" w:rsidRPr="00267CF8">
              <w:rPr>
                <w:rFonts w:ascii="Angsana New" w:hAnsi="Angsana New"/>
                <w:sz w:val="20"/>
                <w:szCs w:val="20"/>
                <w:cs/>
              </w:rPr>
              <w:t>ภาย</w:t>
            </w:r>
            <w:r w:rsidR="0056738B" w:rsidRPr="00267CF8">
              <w:rPr>
                <w:rFonts w:ascii="Angsana New" w:hAnsi="Angsana New" w:hint="cs"/>
                <w:sz w:val="20"/>
                <w:szCs w:val="20"/>
                <w:cs/>
              </w:rPr>
              <w:t>ใ</w:t>
            </w:r>
            <w:r w:rsidR="008F5B87" w:rsidRPr="00267CF8">
              <w:rPr>
                <w:rFonts w:ascii="Angsana New" w:hAnsi="Angsana New"/>
                <w:sz w:val="20"/>
                <w:szCs w:val="20"/>
                <w:cs/>
              </w:rPr>
              <w:t xml:space="preserve">ต้ </w:t>
            </w:r>
            <w:r w:rsidR="001869FB" w:rsidRPr="00267CF8">
              <w:rPr>
                <w:rFonts w:ascii="Angsana New" w:hAnsi="Angsana New"/>
                <w:sz w:val="20"/>
                <w:szCs w:val="20"/>
                <w:cs/>
              </w:rPr>
              <w:t>“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รายการที่จะไม่ถูกจัดประเภทใหม่ไว้ในกำไรหรือขาดทุนใน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ภายหลัง</w:t>
            </w:r>
            <w:r w:rsidR="001869FB"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” ในงบกำไรขา</w:t>
            </w:r>
            <w:r w:rsidR="00AC1A69"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ด</w:t>
            </w:r>
            <w:r w:rsidR="001869FB"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ทุนและกำไรขาดทุน</w:t>
            </w:r>
            <w:r w:rsidR="001869FB" w:rsidRPr="00267CF8">
              <w:rPr>
                <w:rFonts w:ascii="Angsana New" w:hAnsi="Angsana New"/>
                <w:sz w:val="20"/>
                <w:szCs w:val="20"/>
                <w:cs/>
              </w:rPr>
              <w:t>เบ็ดเสร็จอื่น</w:t>
            </w:r>
          </w:p>
        </w:tc>
      </w:tr>
    </w:tbl>
    <w:p w14:paraId="4B89C8E2" w14:textId="77777777" w:rsidR="004B3310" w:rsidRPr="00267CF8" w:rsidRDefault="004B331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2B033A1B" w14:textId="3B63424D" w:rsidR="00F22CC0" w:rsidRPr="00267CF8" w:rsidRDefault="004B331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ทั้งนี้การเปลี่ยนแปลงข้างต้นไม่มีผลกระทบต่อการแสดงรายการในงบการเงินงวดก่อนอย่างมีนัยสำคัญ</w:t>
      </w:r>
    </w:p>
    <w:p w14:paraId="19AA7F91" w14:textId="77777777" w:rsidR="0043645E" w:rsidRPr="00267CF8" w:rsidRDefault="0043645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73CD7431" w14:textId="0C99814C" w:rsidR="003E020A" w:rsidRPr="00267CF8" w:rsidRDefault="003E020A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ส่วนได้เสียในบริษัทย่อย</w:t>
      </w:r>
    </w:p>
    <w:p w14:paraId="2BEF6AD9" w14:textId="77777777" w:rsidR="004C6784" w:rsidRPr="00A8732F" w:rsidRDefault="004C678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1AE2C1CE" w14:textId="58021A32" w:rsidR="007E06F4" w:rsidRPr="00267CF8" w:rsidRDefault="00B472BF" w:rsidP="00F0798A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ส่วน</w:t>
      </w:r>
      <w:r w:rsidR="007E06F4" w:rsidRPr="00267CF8">
        <w:rPr>
          <w:rFonts w:ascii="Angsana New" w:hAnsi="Angsana New"/>
          <w:sz w:val="32"/>
          <w:szCs w:val="32"/>
          <w:cs/>
        </w:rPr>
        <w:t>ประกอบของกลุ่มบริษัท</w:t>
      </w:r>
    </w:p>
    <w:p w14:paraId="0831AD71" w14:textId="77777777" w:rsidR="007E06F4" w:rsidRPr="00A8732F" w:rsidRDefault="007E06F4" w:rsidP="00A23915">
      <w:pPr>
        <w:pStyle w:val="ListParagraph"/>
        <w:spacing w:line="240" w:lineRule="auto"/>
        <w:ind w:left="786"/>
        <w:jc w:val="thaiDistribute"/>
        <w:rPr>
          <w:rFonts w:ascii="Angsana New" w:hAnsi="Angsana New"/>
          <w:sz w:val="16"/>
          <w:szCs w:val="16"/>
          <w:cs/>
        </w:rPr>
      </w:pPr>
    </w:p>
    <w:p w14:paraId="74D784F7" w14:textId="78044255" w:rsidR="007E06F4" w:rsidRPr="00267CF8" w:rsidRDefault="007E06F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z w:val="32"/>
          <w:szCs w:val="32"/>
          <w:cs/>
          <w:lang w:val="th-TH"/>
        </w:rPr>
        <w:t>งบการเงินรวมนี้ประกอบด้วยบริษัทย่อย ดังนี้</w:t>
      </w:r>
    </w:p>
    <w:p w14:paraId="5671A5FF" w14:textId="77777777" w:rsidR="007E2DEF" w:rsidRPr="00267CF8" w:rsidRDefault="007E2DE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8406" w:type="dxa"/>
        <w:tblInd w:w="702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763"/>
        <w:gridCol w:w="106"/>
        <w:gridCol w:w="1192"/>
        <w:gridCol w:w="78"/>
        <w:gridCol w:w="865"/>
        <w:gridCol w:w="78"/>
        <w:gridCol w:w="822"/>
        <w:gridCol w:w="81"/>
        <w:gridCol w:w="2421"/>
      </w:tblGrid>
      <w:tr w:rsidR="00425B35" w:rsidRPr="00267CF8" w14:paraId="5296803F" w14:textId="77777777" w:rsidTr="000B5935">
        <w:tc>
          <w:tcPr>
            <w:tcW w:w="2763" w:type="dxa"/>
          </w:tcPr>
          <w:p w14:paraId="567D7968" w14:textId="77777777" w:rsidR="00F25FF0" w:rsidRPr="00267CF8" w:rsidRDefault="00F25FF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6A76333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E955BE3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2F314CB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2717702" w14:textId="77777777" w:rsidR="00F25FF0" w:rsidRPr="00267CF8" w:rsidRDefault="00F25FF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81" w:type="dxa"/>
          </w:tcPr>
          <w:p w14:paraId="55EF313C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5440BCC4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5B35" w:rsidRPr="00267CF8" w14:paraId="766AB9E0" w14:textId="77777777" w:rsidTr="000B5935">
        <w:tc>
          <w:tcPr>
            <w:tcW w:w="2763" w:type="dxa"/>
            <w:tcBorders>
              <w:bottom w:val="single" w:sz="4" w:space="0" w:color="auto"/>
            </w:tcBorders>
          </w:tcPr>
          <w:p w14:paraId="72C2D0F1" w14:textId="77777777" w:rsidR="00F25FF0" w:rsidRPr="00267CF8" w:rsidRDefault="00F25FF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" w:type="dxa"/>
          </w:tcPr>
          <w:p w14:paraId="36D6A882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40B5FE9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78" w:type="dxa"/>
          </w:tcPr>
          <w:p w14:paraId="236B61EF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6998E411" w14:textId="45BD3DA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</w:t>
            </w:r>
            <w:r w:rsidR="00A142F8" w:rsidRPr="00267CF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29723CA4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1E8D189A" w14:textId="2C6267AC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</w:t>
            </w:r>
            <w:r w:rsidR="007909B3" w:rsidRPr="00267CF8">
              <w:rPr>
                <w:rFonts w:ascii="Angsana New" w:hAnsi="Angsana New"/>
                <w:sz w:val="24"/>
                <w:szCs w:val="24"/>
              </w:rPr>
              <w:t>6</w:t>
            </w:r>
            <w:r w:rsidR="00A142F8" w:rsidRPr="00267CF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25F58831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577674C6" w14:textId="77777777" w:rsidR="00F25FF0" w:rsidRPr="00267CF8" w:rsidRDefault="00F25FF0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</w:tr>
      <w:tr w:rsidR="00425B35" w:rsidRPr="00267CF8" w14:paraId="1076FE79" w14:textId="77777777" w:rsidTr="000B5935">
        <w:trPr>
          <w:trHeight w:val="317"/>
        </w:trPr>
        <w:tc>
          <w:tcPr>
            <w:tcW w:w="2763" w:type="dxa"/>
          </w:tcPr>
          <w:p w14:paraId="30B8769E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บริษัท เซเว่น ไวร์ จำกัด</w:t>
            </w:r>
          </w:p>
        </w:tc>
        <w:tc>
          <w:tcPr>
            <w:tcW w:w="106" w:type="dxa"/>
          </w:tcPr>
          <w:p w14:paraId="2FAB6898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DD84910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8" w:type="dxa"/>
          </w:tcPr>
          <w:p w14:paraId="4D77CD58" w14:textId="77777777" w:rsidR="006C512C" w:rsidRPr="00267CF8" w:rsidRDefault="006C512C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80D7D57" w14:textId="5A349593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8" w:type="dxa"/>
          </w:tcPr>
          <w:p w14:paraId="088E3A51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60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535FE262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" w:type="dxa"/>
          </w:tcPr>
          <w:p w14:paraId="207CA2D8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687FF8C1" w14:textId="6CAB98BD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ผลิตและจำหน่ายลวดแรงดึงสูง ชั้นคุณภาพพิเศษ</w:t>
            </w:r>
          </w:p>
        </w:tc>
      </w:tr>
      <w:tr w:rsidR="00425B35" w:rsidRPr="00267CF8" w14:paraId="3B9FDF77" w14:textId="77777777" w:rsidTr="000B5935">
        <w:trPr>
          <w:trHeight w:val="317"/>
        </w:trPr>
        <w:tc>
          <w:tcPr>
            <w:tcW w:w="2763" w:type="dxa"/>
          </w:tcPr>
          <w:p w14:paraId="55717A00" w14:textId="40FA974F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General Engineering Mauritius Limited</w:t>
            </w:r>
          </w:p>
        </w:tc>
        <w:tc>
          <w:tcPr>
            <w:tcW w:w="106" w:type="dxa"/>
          </w:tcPr>
          <w:p w14:paraId="7D62295D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9D9CD0C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Mauritius</w:t>
            </w:r>
          </w:p>
        </w:tc>
        <w:tc>
          <w:tcPr>
            <w:tcW w:w="78" w:type="dxa"/>
          </w:tcPr>
          <w:p w14:paraId="739C0D5D" w14:textId="77777777" w:rsidR="006C512C" w:rsidRPr="00267CF8" w:rsidRDefault="006C512C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44B997FB" w14:textId="2E5B083D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8" w:type="dxa"/>
          </w:tcPr>
          <w:p w14:paraId="1F0840F1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60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B01F57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" w:type="dxa"/>
          </w:tcPr>
          <w:p w14:paraId="71AF1283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6466177C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ธุรกิจเพื่อการลงทุน</w:t>
            </w:r>
          </w:p>
        </w:tc>
      </w:tr>
      <w:tr w:rsidR="00425B35" w:rsidRPr="00267CF8" w14:paraId="3ECCC1E3" w14:textId="77777777" w:rsidTr="000B5935">
        <w:trPr>
          <w:trHeight w:val="528"/>
        </w:trPr>
        <w:tc>
          <w:tcPr>
            <w:tcW w:w="2763" w:type="dxa"/>
          </w:tcPr>
          <w:p w14:paraId="7F4CB5E3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บริษัท เจนเนอรัล นิปปอน คอนกรีต</w:t>
            </w:r>
          </w:p>
          <w:p w14:paraId="3CEAC79E" w14:textId="3128492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 xml:space="preserve">   อินดัสทรีส์ จำกัด</w:t>
            </w:r>
          </w:p>
        </w:tc>
        <w:tc>
          <w:tcPr>
            <w:tcW w:w="106" w:type="dxa"/>
          </w:tcPr>
          <w:p w14:paraId="15F8BF82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2D7A02B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8" w:type="dxa"/>
          </w:tcPr>
          <w:p w14:paraId="25283F1B" w14:textId="77777777" w:rsidR="006C512C" w:rsidRPr="00267CF8" w:rsidRDefault="006C512C" w:rsidP="00A23915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1409AC1B" w14:textId="5F27DA0A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82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78" w:type="dxa"/>
          </w:tcPr>
          <w:p w14:paraId="521C4240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60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5DCF7605" w14:textId="16E4AB18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38" w:right="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82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1" w:type="dxa"/>
          </w:tcPr>
          <w:p w14:paraId="7AEF8EE1" w14:textId="77777777" w:rsidR="006C512C" w:rsidRPr="00267CF8" w:rsidRDefault="006C512C" w:rsidP="00A2391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5349519C" w14:textId="77777777" w:rsidR="006C512C" w:rsidRPr="00267CF8" w:rsidRDefault="006C512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8" w:right="7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ผลิตและจำหน่ายเสาเข็มคอนกรีตอัดแรงหล่อสำเร็จรูป</w:t>
            </w:r>
          </w:p>
        </w:tc>
      </w:tr>
    </w:tbl>
    <w:p w14:paraId="5036F0BD" w14:textId="77777777" w:rsidR="00616A53" w:rsidRPr="00267CF8" w:rsidRDefault="00616A5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0F22089" w14:textId="5257CD2D" w:rsidR="00652DC0" w:rsidRPr="00267CF8" w:rsidRDefault="00652DC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บริษัทย่อย</w:t>
      </w:r>
    </w:p>
    <w:p w14:paraId="53D6E788" w14:textId="65DAA6CF" w:rsidR="00797BF5" w:rsidRPr="00267CF8" w:rsidRDefault="00652DC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</w:t>
      </w:r>
      <w:r w:rsidR="00B472BF" w:rsidRPr="00267CF8">
        <w:rPr>
          <w:rFonts w:ascii="Angsana New" w:hAnsi="Angsana New"/>
          <w:sz w:val="32"/>
          <w:szCs w:val="32"/>
          <w:cs/>
        </w:rPr>
        <w:t>ที่</w:t>
      </w:r>
      <w:r w:rsidRPr="00267CF8">
        <w:rPr>
          <w:rFonts w:ascii="Angsana New" w:hAnsi="Angsana New"/>
          <w:sz w:val="32"/>
          <w:szCs w:val="32"/>
          <w:cs/>
        </w:rPr>
        <w:t>เกี่ยวข้องกับกิจการและมีความสามารถในการใช้อำนาจเหนือ</w:t>
      </w:r>
      <w:r w:rsidRPr="00267CF8">
        <w:rPr>
          <w:rFonts w:ascii="Angsana New" w:hAnsi="Angsana New"/>
          <w:spacing w:val="4"/>
          <w:sz w:val="32"/>
          <w:szCs w:val="32"/>
          <w:cs/>
        </w:rPr>
        <w:t>กิจการนั้นทำให้เกิดผลกระทบต่อผลตอบแทนของบริษัท งบการเงินของบริษัทย่อยได้รวมอยู่ใน</w:t>
      </w:r>
      <w:r w:rsidRPr="00267CF8">
        <w:rPr>
          <w:rFonts w:ascii="Angsana New" w:hAnsi="Angsana New"/>
          <w:sz w:val="32"/>
          <w:szCs w:val="32"/>
          <w:cs/>
        </w:rPr>
        <w:t>งบการเงินรวม นับแต่วันที่มีการควบคุมจนถึงวันที่การควบคุมสิ้นสุดลง</w:t>
      </w:r>
    </w:p>
    <w:p w14:paraId="103E4146" w14:textId="77777777" w:rsidR="00565DF6" w:rsidRPr="00267CF8" w:rsidRDefault="00565DF6" w:rsidP="00A23915">
      <w:pPr>
        <w:tabs>
          <w:tab w:val="clear" w:pos="454"/>
          <w:tab w:val="clear" w:pos="907"/>
          <w:tab w:val="left" w:pos="1359"/>
          <w:tab w:val="left" w:pos="1521"/>
        </w:tabs>
        <w:spacing w:line="240" w:lineRule="auto"/>
        <w:ind w:left="927" w:firstLine="9"/>
        <w:jc w:val="thaiDistribute"/>
        <w:rPr>
          <w:rFonts w:ascii="Angsana New" w:hAnsi="Angsana New"/>
          <w:sz w:val="24"/>
          <w:szCs w:val="24"/>
        </w:rPr>
      </w:pPr>
    </w:p>
    <w:p w14:paraId="3D810A68" w14:textId="5CB4E313" w:rsidR="00797BF5" w:rsidRPr="00267CF8" w:rsidRDefault="00797BF5" w:rsidP="00F0798A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บริษัทย่อยซึ่งมีส่วนได้เสียที่ไม่มีอำนาจควบคุมที่มีสาระสำคัญ</w:t>
      </w:r>
    </w:p>
    <w:p w14:paraId="1A791D29" w14:textId="77777777" w:rsidR="00652DC0" w:rsidRPr="001E45DE" w:rsidRDefault="00652DC0" w:rsidP="00A23915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Angsana New" w:hAnsi="Angsana New"/>
          <w:sz w:val="12"/>
          <w:szCs w:val="12"/>
        </w:rPr>
      </w:pPr>
    </w:p>
    <w:p w14:paraId="33607E85" w14:textId="698DF0B6" w:rsidR="001069F3" w:rsidRPr="00267CF8" w:rsidRDefault="001069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บริษัทย่อยที</w:t>
      </w:r>
      <w:r w:rsidR="00EC67EF" w:rsidRPr="00267CF8">
        <w:rPr>
          <w:rFonts w:ascii="Angsana New" w:hAnsi="Angsana New"/>
          <w:sz w:val="32"/>
          <w:szCs w:val="32"/>
          <w:cs/>
        </w:rPr>
        <w:t>่</w:t>
      </w:r>
      <w:r w:rsidRPr="00267CF8">
        <w:rPr>
          <w:rFonts w:ascii="Angsana New" w:hAnsi="Angsana New"/>
          <w:sz w:val="32"/>
          <w:szCs w:val="32"/>
          <w:cs/>
        </w:rPr>
        <w:t>มีส่วนได้เสียที่ไม่มีอำนาจควบคุมที่เป็นสาระสำคัญสำหรับ</w:t>
      </w:r>
      <w:r w:rsidR="0047258C" w:rsidRPr="00267CF8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7258C" w:rsidRPr="00267CF8">
        <w:rPr>
          <w:rFonts w:ascii="Angsana New" w:hAnsi="Angsana New"/>
          <w:sz w:val="32"/>
          <w:szCs w:val="32"/>
        </w:rPr>
        <w:t xml:space="preserve">31 </w:t>
      </w:r>
      <w:r w:rsidR="0047258C"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258C" w:rsidRPr="00267CF8">
        <w:rPr>
          <w:rFonts w:ascii="Angsana New" w:hAnsi="Angsana New"/>
          <w:sz w:val="32"/>
          <w:szCs w:val="32"/>
        </w:rPr>
        <w:t>256</w:t>
      </w:r>
      <w:r w:rsidR="00A53858" w:rsidRPr="00267CF8">
        <w:rPr>
          <w:rFonts w:ascii="Angsana New" w:hAnsi="Angsana New"/>
          <w:sz w:val="32"/>
          <w:szCs w:val="32"/>
        </w:rPr>
        <w:t>3</w:t>
      </w:r>
      <w:r w:rsidR="0047258C" w:rsidRPr="00267CF8">
        <w:rPr>
          <w:rFonts w:ascii="Angsana New" w:hAnsi="Angsana New"/>
          <w:sz w:val="32"/>
          <w:szCs w:val="32"/>
          <w:cs/>
        </w:rPr>
        <w:t xml:space="preserve"> และ</w:t>
      </w:r>
      <w:r w:rsidR="00A53858" w:rsidRPr="00267CF8">
        <w:rPr>
          <w:rFonts w:ascii="Angsana New" w:hAnsi="Angsana New"/>
          <w:sz w:val="32"/>
          <w:szCs w:val="32"/>
          <w:cs/>
        </w:rPr>
        <w:t xml:space="preserve"> </w:t>
      </w:r>
      <w:r w:rsidR="0087768A" w:rsidRPr="00267CF8">
        <w:rPr>
          <w:rFonts w:ascii="Angsana New" w:hAnsi="Angsana New"/>
          <w:sz w:val="32"/>
          <w:szCs w:val="32"/>
        </w:rPr>
        <w:t>256</w:t>
      </w:r>
      <w:r w:rsidR="00A53858"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87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2718"/>
        <w:gridCol w:w="1080"/>
        <w:gridCol w:w="999"/>
        <w:gridCol w:w="1152"/>
        <w:gridCol w:w="1026"/>
        <w:gridCol w:w="774"/>
        <w:gridCol w:w="738"/>
      </w:tblGrid>
      <w:tr w:rsidR="00C346D7" w:rsidRPr="00267CF8" w14:paraId="743D340B" w14:textId="77777777" w:rsidTr="00A8732F">
        <w:trPr>
          <w:cantSplit/>
        </w:trPr>
        <w:tc>
          <w:tcPr>
            <w:tcW w:w="8487" w:type="dxa"/>
            <w:gridSpan w:val="7"/>
          </w:tcPr>
          <w:p w14:paraId="7A38E885" w14:textId="77777777" w:rsidR="00C346D7" w:rsidRPr="00267CF8" w:rsidRDefault="00C346D7" w:rsidP="00A23915">
            <w:pPr>
              <w:spacing w:line="240" w:lineRule="auto"/>
              <w:ind w:right="-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C346D7" w:rsidRPr="00267CF8" w14:paraId="6E74016F" w14:textId="77777777" w:rsidTr="00A8732F">
        <w:trPr>
          <w:cantSplit/>
        </w:trPr>
        <w:tc>
          <w:tcPr>
            <w:tcW w:w="2718" w:type="dxa"/>
          </w:tcPr>
          <w:p w14:paraId="6B028267" w14:textId="77777777" w:rsidR="00C346D7" w:rsidRPr="00267CF8" w:rsidRDefault="00C346D7" w:rsidP="00A23915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vAlign w:val="bottom"/>
          </w:tcPr>
          <w:p w14:paraId="5A51A5B9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7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สัดส่วนการถือของส่วนได้เสีย</w:t>
            </w:r>
          </w:p>
          <w:p w14:paraId="094F913D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7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ที่ไม่มีอำนาจควบคุม (ร้อยละ)</w:t>
            </w:r>
          </w:p>
        </w:tc>
        <w:tc>
          <w:tcPr>
            <w:tcW w:w="2178" w:type="dxa"/>
            <w:gridSpan w:val="2"/>
            <w:vAlign w:val="bottom"/>
          </w:tcPr>
          <w:p w14:paraId="4C837B45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7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ขาดทุนเบ็ดเสร็จจัดสรรให้</w:t>
            </w:r>
          </w:p>
          <w:p w14:paraId="6B1CE30D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7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  <w:gridSpan w:val="2"/>
            <w:vAlign w:val="bottom"/>
          </w:tcPr>
          <w:p w14:paraId="4E3F5385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7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ส่วนได้เสียที่ไม่มีอำนาจควบคุมสะสม</w:t>
            </w:r>
          </w:p>
        </w:tc>
      </w:tr>
      <w:tr w:rsidR="00C346D7" w:rsidRPr="00267CF8" w14:paraId="31646DB5" w14:textId="77777777" w:rsidTr="00A8732F">
        <w:trPr>
          <w:cantSplit/>
          <w:trHeight w:val="317"/>
        </w:trPr>
        <w:tc>
          <w:tcPr>
            <w:tcW w:w="2718" w:type="dxa"/>
            <w:vAlign w:val="bottom"/>
          </w:tcPr>
          <w:p w14:paraId="736803A5" w14:textId="77777777" w:rsidR="00C346D7" w:rsidRPr="00267CF8" w:rsidRDefault="00C346D7" w:rsidP="00A23915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7860C8C0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9" w:type="dxa"/>
            <w:vAlign w:val="bottom"/>
          </w:tcPr>
          <w:p w14:paraId="340258AC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14:paraId="5910A01D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26" w:type="dxa"/>
            <w:vAlign w:val="bottom"/>
          </w:tcPr>
          <w:p w14:paraId="6DDB6C5F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74" w:type="dxa"/>
            <w:vAlign w:val="bottom"/>
          </w:tcPr>
          <w:p w14:paraId="15D971AC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38" w:type="dxa"/>
            <w:vAlign w:val="bottom"/>
          </w:tcPr>
          <w:p w14:paraId="51EAA262" w14:textId="77777777" w:rsidR="00C346D7" w:rsidRPr="00267CF8" w:rsidRDefault="00C346D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346D7" w:rsidRPr="00267CF8" w14:paraId="26C2E4B8" w14:textId="77777777" w:rsidTr="00A8732F">
        <w:trPr>
          <w:cantSplit/>
        </w:trPr>
        <w:tc>
          <w:tcPr>
            <w:tcW w:w="2718" w:type="dxa"/>
          </w:tcPr>
          <w:p w14:paraId="74D18601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บริษัท เจนเนอรัล นิปปอน คอนกรีต</w:t>
            </w:r>
          </w:p>
          <w:p w14:paraId="250EB89F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 xml:space="preserve">   อินดัสทรีส์ จำกัด</w:t>
            </w:r>
          </w:p>
        </w:tc>
        <w:tc>
          <w:tcPr>
            <w:tcW w:w="1080" w:type="dxa"/>
            <w:vAlign w:val="bottom"/>
          </w:tcPr>
          <w:p w14:paraId="40CD60BC" w14:textId="77777777" w:rsidR="00C346D7" w:rsidRPr="00267CF8" w:rsidRDefault="00C346D7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267CF8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9" w:type="dxa"/>
            <w:vAlign w:val="bottom"/>
          </w:tcPr>
          <w:p w14:paraId="2204F63F" w14:textId="77777777" w:rsidR="00C346D7" w:rsidRPr="00267CF8" w:rsidRDefault="00C346D7" w:rsidP="00A2391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267CF8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52" w:type="dxa"/>
          </w:tcPr>
          <w:p w14:paraId="3367A295" w14:textId="77777777" w:rsidR="00C346D7" w:rsidRPr="00267CF8" w:rsidRDefault="00C346D7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</w:p>
          <w:p w14:paraId="29D503D9" w14:textId="77777777" w:rsidR="00C346D7" w:rsidRPr="00267CF8" w:rsidRDefault="00C346D7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67CF8">
              <w:rPr>
                <w:rFonts w:ascii="Angsana New" w:hAnsi="Angsana New"/>
                <w:sz w:val="24"/>
                <w:szCs w:val="24"/>
              </w:rPr>
              <w:t>11,536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26" w:type="dxa"/>
          </w:tcPr>
          <w:p w14:paraId="6C016DE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</w:p>
          <w:p w14:paraId="0DE1269C" w14:textId="77777777" w:rsidR="00C346D7" w:rsidRPr="00267CF8" w:rsidRDefault="00C346D7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67CF8">
              <w:rPr>
                <w:rFonts w:ascii="Angsana New" w:hAnsi="Angsana New"/>
                <w:sz w:val="24"/>
                <w:szCs w:val="24"/>
              </w:rPr>
              <w:t>12,053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4" w:type="dxa"/>
          </w:tcPr>
          <w:p w14:paraId="1192E872" w14:textId="77777777" w:rsidR="00C346D7" w:rsidRPr="00267CF8" w:rsidRDefault="00C346D7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</w:p>
          <w:p w14:paraId="4BEC129D" w14:textId="2692BDFA" w:rsidR="00C346D7" w:rsidRPr="00267CF8" w:rsidRDefault="00F5536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  <w:r w:rsidRPr="00F55360">
              <w:rPr>
                <w:rFonts w:ascii="Angsana New" w:hAnsi="Angsana New" w:hint="cs"/>
                <w:sz w:val="24"/>
                <w:szCs w:val="24"/>
              </w:rPr>
              <w:t>8</w:t>
            </w:r>
            <w:r w:rsidR="00C346D7" w:rsidRPr="00267CF8">
              <w:rPr>
                <w:rFonts w:ascii="Angsana New" w:hAnsi="Angsana New"/>
                <w:sz w:val="24"/>
                <w:szCs w:val="24"/>
              </w:rPr>
              <w:t>,</w:t>
            </w:r>
            <w:r w:rsidRPr="00F55360">
              <w:rPr>
                <w:rFonts w:ascii="Angsana New" w:hAnsi="Angsana New" w:hint="cs"/>
                <w:sz w:val="24"/>
                <w:szCs w:val="24"/>
              </w:rPr>
              <w:t>539</w:t>
            </w:r>
          </w:p>
        </w:tc>
        <w:tc>
          <w:tcPr>
            <w:tcW w:w="738" w:type="dxa"/>
          </w:tcPr>
          <w:p w14:paraId="3A92E987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32"/>
              <w:rPr>
                <w:rFonts w:ascii="Angsana New" w:hAnsi="Angsana New"/>
                <w:sz w:val="24"/>
                <w:szCs w:val="24"/>
              </w:rPr>
            </w:pPr>
          </w:p>
          <w:p w14:paraId="3115A760" w14:textId="77777777" w:rsidR="00C346D7" w:rsidRPr="00267CF8" w:rsidRDefault="00C346D7" w:rsidP="00A239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20,076</w:t>
            </w:r>
          </w:p>
        </w:tc>
      </w:tr>
    </w:tbl>
    <w:p w14:paraId="08A2631C" w14:textId="77777777" w:rsidR="00A833DB" w:rsidRPr="001E45DE" w:rsidRDefault="00A833DB" w:rsidP="00A23915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Angsana New" w:hAnsi="Angsana New"/>
          <w:sz w:val="12"/>
          <w:szCs w:val="12"/>
        </w:rPr>
      </w:pPr>
    </w:p>
    <w:p w14:paraId="753BA607" w14:textId="6AA3C3C2" w:rsidR="007909B3" w:rsidRPr="00A8732F" w:rsidRDefault="001069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A8732F">
        <w:rPr>
          <w:rFonts w:ascii="Angsana New" w:hAnsi="Angsana New"/>
          <w:spacing w:val="-4"/>
          <w:sz w:val="32"/>
          <w:szCs w:val="32"/>
          <w:cs/>
        </w:rPr>
        <w:t>ไม่มีการจ่ายเงินปันผลให้กับส่วนของผู้ถือหุ้นที่ไม่มีอำนาจควบคุมในระหว่าง</w:t>
      </w:r>
      <w:r w:rsidR="008C3ED0" w:rsidRPr="00A8732F">
        <w:rPr>
          <w:rFonts w:ascii="Angsana New" w:hAnsi="Angsana New"/>
          <w:spacing w:val="-4"/>
          <w:sz w:val="32"/>
          <w:szCs w:val="32"/>
          <w:cs/>
        </w:rPr>
        <w:t>ปีสิ้นสุด</w:t>
      </w:r>
      <w:r w:rsidRPr="00A8732F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A8732F">
        <w:rPr>
          <w:rFonts w:ascii="Angsana New" w:hAnsi="Angsana New"/>
          <w:spacing w:val="-4"/>
          <w:sz w:val="32"/>
          <w:szCs w:val="32"/>
        </w:rPr>
        <w:t xml:space="preserve">31 </w:t>
      </w:r>
      <w:r w:rsidRPr="00A8732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A8732F">
        <w:rPr>
          <w:rFonts w:ascii="Angsana New" w:hAnsi="Angsana New"/>
          <w:sz w:val="32"/>
          <w:szCs w:val="32"/>
        </w:rPr>
        <w:t>25</w:t>
      </w:r>
      <w:r w:rsidR="009A7C0F" w:rsidRPr="00A8732F">
        <w:rPr>
          <w:rFonts w:ascii="Angsana New" w:hAnsi="Angsana New"/>
          <w:sz w:val="32"/>
          <w:szCs w:val="32"/>
        </w:rPr>
        <w:t>6</w:t>
      </w:r>
      <w:r w:rsidR="00A00CA8" w:rsidRPr="00A8732F">
        <w:rPr>
          <w:rFonts w:ascii="Angsana New" w:hAnsi="Angsana New"/>
          <w:sz w:val="32"/>
          <w:szCs w:val="32"/>
        </w:rPr>
        <w:t>3</w:t>
      </w:r>
      <w:r w:rsidR="009378C3" w:rsidRPr="00A8732F">
        <w:rPr>
          <w:rFonts w:ascii="Angsana New" w:hAnsi="Angsana New"/>
          <w:sz w:val="32"/>
          <w:szCs w:val="32"/>
          <w:cs/>
        </w:rPr>
        <w:t xml:space="preserve"> และ </w:t>
      </w:r>
      <w:r w:rsidR="00A142F8" w:rsidRPr="00A8732F">
        <w:rPr>
          <w:rFonts w:ascii="Angsana New" w:hAnsi="Angsana New"/>
          <w:sz w:val="32"/>
          <w:szCs w:val="32"/>
        </w:rPr>
        <w:t>2562</w:t>
      </w:r>
    </w:p>
    <w:p w14:paraId="226F9127" w14:textId="77777777" w:rsidR="0043645E" w:rsidRPr="001E45DE" w:rsidRDefault="0043645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0C5D635E" w14:textId="45BC259C" w:rsidR="001069F3" w:rsidRPr="00267CF8" w:rsidRDefault="001069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ข้อมูล</w:t>
      </w:r>
      <w:r w:rsidRPr="00A8732F">
        <w:rPr>
          <w:rFonts w:ascii="Angsana New" w:hAnsi="Angsana New"/>
          <w:spacing w:val="8"/>
          <w:sz w:val="32"/>
          <w:szCs w:val="32"/>
          <w:cs/>
        </w:rPr>
        <w:t>เกี่ยวกับ</w:t>
      </w:r>
      <w:r w:rsidRPr="00267CF8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ส่วนได้เสียที่ไม่มีอำนาจควบคุมของบริษัทย่อย มีดังนี้</w:t>
      </w:r>
    </w:p>
    <w:tbl>
      <w:tblPr>
        <w:tblW w:w="8343" w:type="dxa"/>
        <w:tblInd w:w="657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009"/>
        <w:gridCol w:w="1530"/>
        <w:gridCol w:w="29"/>
        <w:gridCol w:w="153"/>
        <w:gridCol w:w="7"/>
        <w:gridCol w:w="1615"/>
      </w:tblGrid>
      <w:tr w:rsidR="00C346D7" w:rsidRPr="001E45DE" w14:paraId="2E94ACC3" w14:textId="77777777" w:rsidTr="0056748A">
        <w:trPr>
          <w:trHeight w:val="162"/>
        </w:trPr>
        <w:tc>
          <w:tcPr>
            <w:tcW w:w="5009" w:type="dxa"/>
          </w:tcPr>
          <w:p w14:paraId="0C6C9EE0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34" w:type="dxa"/>
            <w:gridSpan w:val="5"/>
          </w:tcPr>
          <w:p w14:paraId="3E17B557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346D7" w:rsidRPr="001E45DE" w14:paraId="418EED29" w14:textId="77777777" w:rsidTr="0056748A">
        <w:trPr>
          <w:trHeight w:val="331"/>
        </w:trPr>
        <w:tc>
          <w:tcPr>
            <w:tcW w:w="5009" w:type="dxa"/>
          </w:tcPr>
          <w:p w14:paraId="18B48CBC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6187BE3E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8" w:firstLine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31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E45DE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53" w:type="dxa"/>
          </w:tcPr>
          <w:p w14:paraId="2F9A485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8" w:firstLine="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  <w:tcBorders>
              <w:bottom w:val="single" w:sz="4" w:space="0" w:color="auto"/>
            </w:tcBorders>
          </w:tcPr>
          <w:p w14:paraId="4CD5CFBA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8" w:firstLine="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31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E45DE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C346D7" w:rsidRPr="001E45DE" w14:paraId="30A68B47" w14:textId="77777777" w:rsidTr="0056748A">
        <w:trPr>
          <w:trHeight w:val="331"/>
        </w:trPr>
        <w:tc>
          <w:tcPr>
            <w:tcW w:w="5009" w:type="dxa"/>
          </w:tcPr>
          <w:p w14:paraId="232D088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11ACD33A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E3003AE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</w:tcBorders>
          </w:tcPr>
          <w:p w14:paraId="0309F91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6D7" w:rsidRPr="001E45DE" w14:paraId="56AF7C62" w14:textId="77777777" w:rsidTr="0056748A">
        <w:trPr>
          <w:trHeight w:val="331"/>
        </w:trPr>
        <w:tc>
          <w:tcPr>
            <w:tcW w:w="5009" w:type="dxa"/>
            <w:vAlign w:val="bottom"/>
          </w:tcPr>
          <w:p w14:paraId="0039F00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gridSpan w:val="2"/>
          </w:tcPr>
          <w:p w14:paraId="49BAD141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17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45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3" w:type="dxa"/>
          </w:tcPr>
          <w:p w14:paraId="1EFA7CB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</w:tcPr>
          <w:p w14:paraId="0A90238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17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45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346D7" w:rsidRPr="001E45DE" w14:paraId="1D9E6180" w14:textId="77777777" w:rsidTr="0056748A">
        <w:trPr>
          <w:trHeight w:val="331"/>
        </w:trPr>
        <w:tc>
          <w:tcPr>
            <w:tcW w:w="5009" w:type="dxa"/>
          </w:tcPr>
          <w:p w14:paraId="254397F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gridSpan w:val="2"/>
          </w:tcPr>
          <w:p w14:paraId="2D2A9D54" w14:textId="386AD9C8" w:rsidR="00C346D7" w:rsidRPr="001E45DE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55360">
              <w:rPr>
                <w:rFonts w:ascii="Angsana New" w:hAnsi="Angsana New"/>
                <w:sz w:val="30"/>
                <w:szCs w:val="30"/>
              </w:rPr>
              <w:t>18</w:t>
            </w:r>
            <w:r w:rsidR="00C346D7" w:rsidRPr="001E45DE">
              <w:rPr>
                <w:rFonts w:ascii="Angsana New" w:hAnsi="Angsana New"/>
                <w:sz w:val="30"/>
                <w:szCs w:val="30"/>
              </w:rPr>
              <w:t>,</w:t>
            </w:r>
            <w:r w:rsidRPr="00F55360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53" w:type="dxa"/>
          </w:tcPr>
          <w:p w14:paraId="56E25FE1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</w:tcPr>
          <w:p w14:paraId="458515B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74,499</w:t>
            </w:r>
          </w:p>
        </w:tc>
      </w:tr>
      <w:tr w:rsidR="00C346D7" w:rsidRPr="001E45DE" w14:paraId="6DA58D03" w14:textId="77777777" w:rsidTr="0056748A">
        <w:trPr>
          <w:trHeight w:val="331"/>
        </w:trPr>
        <w:tc>
          <w:tcPr>
            <w:tcW w:w="5009" w:type="dxa"/>
          </w:tcPr>
          <w:p w14:paraId="600F2D6F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gridSpan w:val="2"/>
          </w:tcPr>
          <w:p w14:paraId="414EF588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96,724</w:t>
            </w:r>
          </w:p>
        </w:tc>
        <w:tc>
          <w:tcPr>
            <w:tcW w:w="153" w:type="dxa"/>
          </w:tcPr>
          <w:p w14:paraId="0D2E4610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</w:tcPr>
          <w:p w14:paraId="43429D9E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577,775</w:t>
            </w:r>
          </w:p>
        </w:tc>
      </w:tr>
      <w:tr w:rsidR="00C346D7" w:rsidRPr="001E45DE" w14:paraId="5999B4DF" w14:textId="77777777" w:rsidTr="0056748A">
        <w:trPr>
          <w:trHeight w:val="342"/>
        </w:trPr>
        <w:tc>
          <w:tcPr>
            <w:tcW w:w="5009" w:type="dxa"/>
          </w:tcPr>
          <w:p w14:paraId="031FAB6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gridSpan w:val="2"/>
          </w:tcPr>
          <w:p w14:paraId="70FF0C8B" w14:textId="27A4D1AF" w:rsidR="00C346D7" w:rsidRPr="001E45DE" w:rsidRDefault="006743B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74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74A51">
              <w:rPr>
                <w:rFonts w:ascii="Angsana New" w:hAnsi="Angsana New"/>
                <w:sz w:val="30"/>
                <w:szCs w:val="30"/>
              </w:rPr>
              <w:t>43,5</w:t>
            </w:r>
            <w:r w:rsidRPr="00E03DD4">
              <w:rPr>
                <w:rFonts w:ascii="Angsana New" w:hAnsi="Angsana New"/>
                <w:sz w:val="30"/>
                <w:szCs w:val="30"/>
                <w:highlight w:val="yellow"/>
              </w:rPr>
              <w:t>73</w:t>
            </w:r>
            <w:r w:rsidRPr="00E03DD4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)</w:t>
            </w:r>
          </w:p>
        </w:tc>
        <w:tc>
          <w:tcPr>
            <w:tcW w:w="153" w:type="dxa"/>
          </w:tcPr>
          <w:p w14:paraId="03911BF3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</w:tcPr>
          <w:p w14:paraId="70E9EF99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180,492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1E45DE" w14:paraId="30F130B1" w14:textId="77777777" w:rsidTr="0056748A">
        <w:trPr>
          <w:trHeight w:val="342"/>
        </w:trPr>
        <w:tc>
          <w:tcPr>
            <w:tcW w:w="5009" w:type="dxa"/>
          </w:tcPr>
          <w:p w14:paraId="78BCA540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781C8B12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62,560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" w:type="dxa"/>
          </w:tcPr>
          <w:p w14:paraId="7A10376F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  <w:tcBorders>
              <w:bottom w:val="single" w:sz="4" w:space="0" w:color="auto"/>
            </w:tcBorders>
          </w:tcPr>
          <w:p w14:paraId="5B2B8DF1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357,067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1E45DE" w14:paraId="35C03D36" w14:textId="77777777" w:rsidTr="0056748A">
        <w:trPr>
          <w:trHeight w:val="342"/>
        </w:trPr>
        <w:tc>
          <w:tcPr>
            <w:tcW w:w="5009" w:type="dxa"/>
          </w:tcPr>
          <w:p w14:paraId="2FE5BD7C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1E45D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306F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8,633</w:t>
            </w:r>
          </w:p>
        </w:tc>
        <w:tc>
          <w:tcPr>
            <w:tcW w:w="153" w:type="dxa"/>
          </w:tcPr>
          <w:p w14:paraId="584E8E5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869D0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114,715</w:t>
            </w:r>
          </w:p>
        </w:tc>
      </w:tr>
      <w:tr w:rsidR="00C346D7" w:rsidRPr="001E45DE" w14:paraId="34AC73E1" w14:textId="77777777" w:rsidTr="0056748A">
        <w:trPr>
          <w:trHeight w:val="342"/>
        </w:trPr>
        <w:tc>
          <w:tcPr>
            <w:tcW w:w="5009" w:type="dxa"/>
          </w:tcPr>
          <w:p w14:paraId="2AF902A1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กำไรในสินค้าคงเหลือ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6B54E" w14:textId="15BC1DB1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55360" w:rsidRPr="00F55360">
              <w:rPr>
                <w:rFonts w:ascii="Angsana New" w:hAnsi="Angsana New"/>
                <w:sz w:val="30"/>
                <w:szCs w:val="30"/>
              </w:rPr>
              <w:t>94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" w:type="dxa"/>
          </w:tcPr>
          <w:p w14:paraId="06C62A83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98767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346D7" w:rsidRPr="001E45DE" w14:paraId="14D58FFF" w14:textId="77777777" w:rsidTr="0056748A">
        <w:trPr>
          <w:trHeight w:val="331"/>
        </w:trPr>
        <w:tc>
          <w:tcPr>
            <w:tcW w:w="5009" w:type="dxa"/>
          </w:tcPr>
          <w:p w14:paraId="56E6432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AAADC6C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8,539</w:t>
            </w:r>
          </w:p>
        </w:tc>
        <w:tc>
          <w:tcPr>
            <w:tcW w:w="153" w:type="dxa"/>
          </w:tcPr>
          <w:p w14:paraId="67D71058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hanging="7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9AFC80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20,076</w:t>
            </w:r>
          </w:p>
        </w:tc>
      </w:tr>
      <w:tr w:rsidR="00C346D7" w:rsidRPr="001E45DE" w14:paraId="237C34EE" w14:textId="77777777" w:rsidTr="001E45DE">
        <w:trPr>
          <w:trHeight w:val="150"/>
          <w:tblHeader/>
        </w:trPr>
        <w:tc>
          <w:tcPr>
            <w:tcW w:w="5009" w:type="dxa"/>
          </w:tcPr>
          <w:p w14:paraId="1097DF7C" w14:textId="2D205112" w:rsidR="0043645E" w:rsidRPr="001E45DE" w:rsidRDefault="004364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3334" w:type="dxa"/>
            <w:gridSpan w:val="5"/>
          </w:tcPr>
          <w:p w14:paraId="2D65550A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C346D7" w:rsidRPr="001E45DE" w14:paraId="7034C16D" w14:textId="77777777" w:rsidTr="001E45DE">
        <w:trPr>
          <w:tblHeader/>
        </w:trPr>
        <w:tc>
          <w:tcPr>
            <w:tcW w:w="5009" w:type="dxa"/>
          </w:tcPr>
          <w:p w14:paraId="17824C22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334" w:type="dxa"/>
            <w:gridSpan w:val="5"/>
            <w:tcBorders>
              <w:bottom w:val="single" w:sz="4" w:space="0" w:color="auto"/>
            </w:tcBorders>
          </w:tcPr>
          <w:p w14:paraId="7CAF67F9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1E45DE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1E45DE">
              <w:rPr>
                <w:rFonts w:ascii="Angsana New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346D7" w:rsidRPr="001E45DE" w14:paraId="37EA3C76" w14:textId="77777777" w:rsidTr="001E45DE">
        <w:trPr>
          <w:tblHeader/>
        </w:trPr>
        <w:tc>
          <w:tcPr>
            <w:tcW w:w="5009" w:type="dxa"/>
          </w:tcPr>
          <w:p w14:paraId="32ED6A1C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90C8338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</w:tcPr>
          <w:p w14:paraId="5012ED62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9B3FA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6D7" w:rsidRPr="001E45DE" w14:paraId="07284874" w14:textId="77777777" w:rsidTr="0056748A">
        <w:tc>
          <w:tcPr>
            <w:tcW w:w="5009" w:type="dxa"/>
          </w:tcPr>
          <w:p w14:paraId="301E4F0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1E45D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A0AB9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</w:tcPr>
          <w:p w14:paraId="030A0C8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</w:tcBorders>
          </w:tcPr>
          <w:p w14:paraId="338EC4FF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6D7" w:rsidRPr="001E45DE" w14:paraId="04E71FEF" w14:textId="77777777" w:rsidTr="0056748A">
        <w:tc>
          <w:tcPr>
            <w:tcW w:w="5009" w:type="dxa"/>
          </w:tcPr>
          <w:p w14:paraId="2F703E2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530" w:type="dxa"/>
          </w:tcPr>
          <w:p w14:paraId="000CC72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66,166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gridSpan w:val="2"/>
          </w:tcPr>
          <w:p w14:paraId="0541792B" w14:textId="77777777" w:rsidR="00C346D7" w:rsidRPr="001E45DE" w:rsidRDefault="00C346D7" w:rsidP="00A23915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2"/>
          </w:tcPr>
          <w:p w14:paraId="3BD2111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68,874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1E45DE" w14:paraId="0AF3BE03" w14:textId="77777777" w:rsidTr="0056748A">
        <w:tc>
          <w:tcPr>
            <w:tcW w:w="5009" w:type="dxa"/>
          </w:tcPr>
          <w:p w14:paraId="31C0BD09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20D85D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82" w:type="dxa"/>
            <w:gridSpan w:val="2"/>
          </w:tcPr>
          <w:p w14:paraId="6919364F" w14:textId="77777777" w:rsidR="00C346D7" w:rsidRPr="001E45DE" w:rsidRDefault="00C346D7" w:rsidP="00A23915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2"/>
            <w:tcBorders>
              <w:bottom w:val="single" w:sz="4" w:space="0" w:color="auto"/>
            </w:tcBorders>
          </w:tcPr>
          <w:p w14:paraId="07455C5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346D7" w:rsidRPr="001E45DE" w14:paraId="6E03F024" w14:textId="77777777" w:rsidTr="0056748A">
        <w:tc>
          <w:tcPr>
            <w:tcW w:w="5009" w:type="dxa"/>
          </w:tcPr>
          <w:p w14:paraId="43CD351C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5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7B399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65,920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gridSpan w:val="2"/>
          </w:tcPr>
          <w:p w14:paraId="3C5DBF42" w14:textId="77777777" w:rsidR="00C346D7" w:rsidRPr="001E45DE" w:rsidRDefault="00C346D7" w:rsidP="00A23915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</w:tcBorders>
          </w:tcPr>
          <w:p w14:paraId="737F198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68,874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1E45DE" w14:paraId="3D8C70BF" w14:textId="77777777" w:rsidTr="0056748A">
        <w:tc>
          <w:tcPr>
            <w:tcW w:w="5009" w:type="dxa"/>
          </w:tcPr>
          <w:p w14:paraId="28207EA7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A7A3F7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2" w:type="dxa"/>
            <w:gridSpan w:val="2"/>
          </w:tcPr>
          <w:p w14:paraId="1749DF4C" w14:textId="77777777" w:rsidR="00C346D7" w:rsidRPr="001E45DE" w:rsidRDefault="00C346D7" w:rsidP="00A23915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</w:tcBorders>
          </w:tcPr>
          <w:p w14:paraId="080832A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346D7" w:rsidRPr="001E45DE" w14:paraId="7CCAED4B" w14:textId="77777777" w:rsidTr="0056748A">
        <w:tc>
          <w:tcPr>
            <w:tcW w:w="5009" w:type="dxa"/>
          </w:tcPr>
          <w:p w14:paraId="4FCE2E6F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</w:tcPr>
          <w:p w14:paraId="33D82ECB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11,579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9" w:type="dxa"/>
            <w:gridSpan w:val="3"/>
          </w:tcPr>
          <w:p w14:paraId="0787ECC1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</w:tcPr>
          <w:p w14:paraId="049254C6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12,053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1E45DE" w14:paraId="3833FC58" w14:textId="77777777" w:rsidTr="0056748A">
        <w:tc>
          <w:tcPr>
            <w:tcW w:w="5009" w:type="dxa"/>
          </w:tcPr>
          <w:p w14:paraId="0FFE4D63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EB7B40" w14:textId="73BE31FF" w:rsidR="00C346D7" w:rsidRPr="001E45DE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55360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9" w:type="dxa"/>
            <w:gridSpan w:val="3"/>
          </w:tcPr>
          <w:p w14:paraId="49E40723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4BF2AF18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346D7" w:rsidRPr="001E45DE" w14:paraId="66A9F8E6" w14:textId="77777777" w:rsidTr="0056748A">
        <w:trPr>
          <w:trHeight w:val="354"/>
        </w:trPr>
        <w:tc>
          <w:tcPr>
            <w:tcW w:w="5009" w:type="dxa"/>
          </w:tcPr>
          <w:p w14:paraId="3D648087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E45D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ขาดทุนเบ็ดเสร็จรวมของส่วนได้เสียที่ไม่มีอำนาจควบคุม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A39C99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11,536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9" w:type="dxa"/>
            <w:gridSpan w:val="3"/>
          </w:tcPr>
          <w:p w14:paraId="46BB8674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21E70F" w14:textId="77777777" w:rsidR="00C346D7" w:rsidRPr="001E45DE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1E45D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45DE">
              <w:rPr>
                <w:rFonts w:ascii="Angsana New" w:hAnsi="Angsana New"/>
                <w:sz w:val="30"/>
                <w:szCs w:val="30"/>
              </w:rPr>
              <w:t>12,053</w:t>
            </w:r>
            <w:r w:rsidRPr="001E45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0CC8811" w14:textId="77777777" w:rsidR="001E45DE" w:rsidRPr="001E45DE" w:rsidRDefault="001E45DE" w:rsidP="00A23915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8451" w:type="dxa"/>
        <w:tblInd w:w="657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06"/>
        <w:gridCol w:w="1607"/>
        <w:gridCol w:w="117"/>
        <w:gridCol w:w="1521"/>
      </w:tblGrid>
      <w:tr w:rsidR="00C346D7" w:rsidRPr="00FE4927" w14:paraId="74097BFE" w14:textId="77777777" w:rsidTr="00FE4927">
        <w:trPr>
          <w:trHeight w:val="440"/>
        </w:trPr>
        <w:tc>
          <w:tcPr>
            <w:tcW w:w="5206" w:type="dxa"/>
          </w:tcPr>
          <w:p w14:paraId="21BE7037" w14:textId="77777777" w:rsidR="00C346D7" w:rsidRPr="00FE4927" w:rsidRDefault="00C346D7" w:rsidP="00A23915">
            <w:pPr>
              <w:tabs>
                <w:tab w:val="clear" w:pos="907"/>
                <w:tab w:val="left" w:pos="85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21E3AD99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dxa"/>
          </w:tcPr>
          <w:p w14:paraId="3687823A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B7C8BBB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C346D7" w:rsidRPr="00FE4927" w14:paraId="46243E4F" w14:textId="77777777" w:rsidTr="00FE4927">
        <w:trPr>
          <w:trHeight w:val="354"/>
        </w:trPr>
        <w:tc>
          <w:tcPr>
            <w:tcW w:w="5206" w:type="dxa"/>
          </w:tcPr>
          <w:p w14:paraId="2AE6B13E" w14:textId="77777777" w:rsidR="00C346D7" w:rsidRPr="00FE4927" w:rsidRDefault="00C346D7" w:rsidP="00A23915">
            <w:pPr>
              <w:tabs>
                <w:tab w:val="clear" w:pos="907"/>
                <w:tab w:val="left" w:pos="85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5" w:type="dxa"/>
            <w:gridSpan w:val="3"/>
            <w:tcBorders>
              <w:bottom w:val="single" w:sz="4" w:space="0" w:color="auto"/>
            </w:tcBorders>
          </w:tcPr>
          <w:p w14:paraId="6F2A55A3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E49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346D7" w:rsidRPr="00FE4927" w14:paraId="7CF3C51B" w14:textId="77777777" w:rsidTr="00FE4927">
        <w:trPr>
          <w:trHeight w:val="354"/>
        </w:trPr>
        <w:tc>
          <w:tcPr>
            <w:tcW w:w="5206" w:type="dxa"/>
          </w:tcPr>
          <w:p w14:paraId="77772C58" w14:textId="77777777" w:rsidR="00C346D7" w:rsidRPr="00FE4927" w:rsidRDefault="00C346D7" w:rsidP="00A23915">
            <w:pPr>
              <w:tabs>
                <w:tab w:val="clear" w:pos="907"/>
                <w:tab w:val="left" w:pos="85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31ED2F65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7340003E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9564075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6D7" w:rsidRPr="00FE4927" w14:paraId="69384CB5" w14:textId="77777777" w:rsidTr="00FE4927">
        <w:trPr>
          <w:trHeight w:val="354"/>
        </w:trPr>
        <w:tc>
          <w:tcPr>
            <w:tcW w:w="5206" w:type="dxa"/>
          </w:tcPr>
          <w:p w14:paraId="2EDD9FB6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9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0744C92F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dxa"/>
          </w:tcPr>
          <w:p w14:paraId="74E6CF29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5A655D9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6D7" w:rsidRPr="00FE4927" w14:paraId="3D9AB0F6" w14:textId="77777777" w:rsidTr="00FE4927">
        <w:trPr>
          <w:trHeight w:val="354"/>
        </w:trPr>
        <w:tc>
          <w:tcPr>
            <w:tcW w:w="5206" w:type="dxa"/>
            <w:vAlign w:val="bottom"/>
          </w:tcPr>
          <w:p w14:paraId="2FE3A4A8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607" w:type="dxa"/>
          </w:tcPr>
          <w:p w14:paraId="4B307FE5" w14:textId="0192C492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4927">
              <w:rPr>
                <w:rFonts w:ascii="Angsana New" w:hAnsi="Angsana New"/>
                <w:sz w:val="30"/>
                <w:szCs w:val="30"/>
              </w:rPr>
              <w:t>9,</w:t>
            </w:r>
            <w:r w:rsidR="00AE70EC" w:rsidRPr="00E03DD4">
              <w:rPr>
                <w:rFonts w:ascii="Angsana New" w:hAnsi="Angsana New"/>
                <w:sz w:val="30"/>
                <w:szCs w:val="30"/>
                <w:highlight w:val="yellow"/>
              </w:rPr>
              <w:t>656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1EA75D3E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5B0E054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4927">
              <w:rPr>
                <w:rFonts w:ascii="Angsana New" w:hAnsi="Angsana New"/>
                <w:sz w:val="30"/>
                <w:szCs w:val="30"/>
              </w:rPr>
              <w:t>78,293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E4927" w14:paraId="2CB8FF3C" w14:textId="77777777" w:rsidTr="00FE4927">
        <w:trPr>
          <w:trHeight w:val="354"/>
        </w:trPr>
        <w:tc>
          <w:tcPr>
            <w:tcW w:w="5206" w:type="dxa"/>
            <w:vAlign w:val="bottom"/>
          </w:tcPr>
          <w:p w14:paraId="72839AEA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607" w:type="dxa"/>
          </w:tcPr>
          <w:p w14:paraId="3DDB0323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4927">
              <w:rPr>
                <w:rFonts w:ascii="Angsana New" w:hAnsi="Angsana New"/>
                <w:sz w:val="30"/>
                <w:szCs w:val="30"/>
              </w:rPr>
              <w:t>29,584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16142092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D324620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4927">
              <w:rPr>
                <w:rFonts w:ascii="Angsana New" w:hAnsi="Angsana New"/>
                <w:sz w:val="30"/>
                <w:szCs w:val="30"/>
              </w:rPr>
              <w:t>30,144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E4927" w14:paraId="4505CD82" w14:textId="77777777" w:rsidTr="00FE4927">
        <w:trPr>
          <w:trHeight w:val="354"/>
        </w:trPr>
        <w:tc>
          <w:tcPr>
            <w:tcW w:w="5206" w:type="dxa"/>
          </w:tcPr>
          <w:p w14:paraId="502470D2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 xml:space="preserve">เงินสดสุทธิได้มาจากกิจกรรมจัดหาเงิน 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10901D5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</w:rPr>
              <w:t>39,197</w:t>
            </w:r>
          </w:p>
        </w:tc>
        <w:tc>
          <w:tcPr>
            <w:tcW w:w="117" w:type="dxa"/>
          </w:tcPr>
          <w:p w14:paraId="7197FE2D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EFEEE38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</w:rPr>
              <w:t>108,051</w:t>
            </w:r>
          </w:p>
        </w:tc>
      </w:tr>
      <w:tr w:rsidR="00C346D7" w:rsidRPr="00FE4927" w14:paraId="788D7642" w14:textId="77777777" w:rsidTr="00FE4927">
        <w:trPr>
          <w:trHeight w:val="354"/>
        </w:trPr>
        <w:tc>
          <w:tcPr>
            <w:tcW w:w="5206" w:type="dxa"/>
          </w:tcPr>
          <w:p w14:paraId="0AA9D51D" w14:textId="6787AB7A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9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6743BA" w:rsidRPr="00074A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</w:t>
            </w:r>
            <w:r w:rsidR="006743BA" w:rsidRPr="00074A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ดล</w:t>
            </w:r>
            <w:r w:rsidR="006743BA" w:rsidRPr="00074A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="006743BA" w:rsidRPr="00FE49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12" w:space="0" w:color="auto"/>
            </w:tcBorders>
          </w:tcPr>
          <w:p w14:paraId="306167B1" w14:textId="1131C18B" w:rsidR="00C346D7" w:rsidRPr="00FE4927" w:rsidRDefault="00AE70E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AE70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346D7" w:rsidRPr="00AE70EC">
              <w:rPr>
                <w:rFonts w:ascii="Angsana New" w:hAnsi="Angsana New"/>
                <w:sz w:val="30"/>
                <w:szCs w:val="30"/>
              </w:rPr>
              <w:t>43</w:t>
            </w:r>
            <w:r w:rsidRPr="00AE70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23D3C6F2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12" w:space="0" w:color="auto"/>
            </w:tcBorders>
          </w:tcPr>
          <w:p w14:paraId="0E83FCFF" w14:textId="77777777" w:rsidR="00C346D7" w:rsidRPr="00FE492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49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4927">
              <w:rPr>
                <w:rFonts w:ascii="Angsana New" w:hAnsi="Angsana New"/>
                <w:sz w:val="30"/>
                <w:szCs w:val="30"/>
              </w:rPr>
              <w:t>386</w:t>
            </w:r>
            <w:r w:rsidRPr="00FE49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CAAAB88" w14:textId="4A8351C7" w:rsidR="0020054D" w:rsidRPr="00B85DB9" w:rsidRDefault="0020054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1E4CD6C" w14:textId="372F9403" w:rsidR="007F12C5" w:rsidRPr="00267CF8" w:rsidRDefault="007F12C5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เงินลงทุนที่บันทึกตามวิธีส่วนได้เสีย</w:t>
      </w:r>
    </w:p>
    <w:p w14:paraId="31A965AD" w14:textId="77777777" w:rsidR="00C036B5" w:rsidRPr="00267CF8" w:rsidRDefault="00C036B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Angsana New" w:hAnsi="Angsana New"/>
          <w:sz w:val="20"/>
          <w:szCs w:val="20"/>
        </w:rPr>
      </w:pPr>
    </w:p>
    <w:p w14:paraId="70FD06BC" w14:textId="00A9B609" w:rsidR="00BC55C3" w:rsidRPr="00267CF8" w:rsidRDefault="00BC55C3" w:rsidP="00F0798A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35F85195" w14:textId="77777777" w:rsidR="00BC55C3" w:rsidRPr="00267CF8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54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232"/>
        <w:gridCol w:w="79"/>
        <w:gridCol w:w="1172"/>
        <w:gridCol w:w="78"/>
        <w:gridCol w:w="939"/>
        <w:gridCol w:w="81"/>
        <w:gridCol w:w="891"/>
        <w:gridCol w:w="79"/>
        <w:gridCol w:w="2990"/>
      </w:tblGrid>
      <w:tr w:rsidR="00BC55C3" w:rsidRPr="00267CF8" w14:paraId="0EE8DCFC" w14:textId="77777777" w:rsidTr="002913BC">
        <w:tc>
          <w:tcPr>
            <w:tcW w:w="2232" w:type="dxa"/>
          </w:tcPr>
          <w:p w14:paraId="125EA191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5368E262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9C1B7F8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</w:tcPr>
          <w:p w14:paraId="17BB944A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1" w:type="dxa"/>
            <w:gridSpan w:val="3"/>
            <w:tcBorders>
              <w:bottom w:val="single" w:sz="4" w:space="0" w:color="auto"/>
            </w:tcBorders>
          </w:tcPr>
          <w:p w14:paraId="1234A3A4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79" w:type="dxa"/>
          </w:tcPr>
          <w:p w14:paraId="08768C5E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0" w:type="dxa"/>
          </w:tcPr>
          <w:p w14:paraId="46F3B80E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5C3" w:rsidRPr="00267CF8" w14:paraId="30159149" w14:textId="77777777" w:rsidTr="002913BC">
        <w:tc>
          <w:tcPr>
            <w:tcW w:w="2232" w:type="dxa"/>
            <w:tcBorders>
              <w:bottom w:val="single" w:sz="4" w:space="0" w:color="auto"/>
            </w:tcBorders>
          </w:tcPr>
          <w:p w14:paraId="1672789B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79" w:type="dxa"/>
          </w:tcPr>
          <w:p w14:paraId="4089899B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770DB18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จัดตั้งในประเทศ</w:t>
            </w:r>
          </w:p>
        </w:tc>
        <w:tc>
          <w:tcPr>
            <w:tcW w:w="78" w:type="dxa"/>
          </w:tcPr>
          <w:p w14:paraId="3F92151D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240DADE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194E9D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7EE9C050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9" w:type="dxa"/>
          </w:tcPr>
          <w:p w14:paraId="6883B0D3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14:paraId="1F2380EC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</w:tr>
      <w:tr w:rsidR="00BC55C3" w:rsidRPr="00267CF8" w14:paraId="07957512" w14:textId="77777777" w:rsidTr="002913BC">
        <w:tc>
          <w:tcPr>
            <w:tcW w:w="2232" w:type="dxa"/>
          </w:tcPr>
          <w:p w14:paraId="46737629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79" w:type="dxa"/>
          </w:tcPr>
          <w:p w14:paraId="5688D829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AD991DB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8" w:type="dxa"/>
          </w:tcPr>
          <w:p w14:paraId="67BD6D27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69114EE7" w14:textId="31414470" w:rsidR="00BC55C3" w:rsidRPr="00267CF8" w:rsidRDefault="0020054D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32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81" w:type="dxa"/>
          </w:tcPr>
          <w:p w14:paraId="580CD6AC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F946DC1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32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79" w:type="dxa"/>
          </w:tcPr>
          <w:p w14:paraId="7C438D2E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0" w:type="dxa"/>
          </w:tcPr>
          <w:p w14:paraId="468C1885" w14:textId="77777777" w:rsidR="00BC55C3" w:rsidRPr="00267CF8" w:rsidRDefault="00BC55C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รับเหมาก่อสร้างและให้บริการติดตั้งระบบ</w:t>
            </w:r>
          </w:p>
        </w:tc>
      </w:tr>
    </w:tbl>
    <w:p w14:paraId="0BB8E359" w14:textId="77777777" w:rsidR="00BC55C3" w:rsidRPr="00267CF8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Angsana New" w:hAnsi="Angsana New"/>
          <w:sz w:val="20"/>
          <w:szCs w:val="20"/>
        </w:rPr>
      </w:pPr>
    </w:p>
    <w:p w14:paraId="26611D42" w14:textId="220D836A" w:rsidR="00A715B8" w:rsidRPr="00267CF8" w:rsidRDefault="00A715B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บริษัทร่วม</w:t>
      </w:r>
    </w:p>
    <w:p w14:paraId="1D7E0051" w14:textId="09FE50F8" w:rsidR="00CF214A" w:rsidRPr="004E7207" w:rsidRDefault="009B3414" w:rsidP="00A23915">
      <w:pPr>
        <w:pStyle w:val="Default"/>
        <w:ind w:left="720"/>
        <w:jc w:val="thaiDistribute"/>
        <w:rPr>
          <w:spacing w:val="-4"/>
          <w:sz w:val="32"/>
          <w:szCs w:val="32"/>
        </w:rPr>
      </w:pPr>
      <w:r w:rsidRPr="00267CF8">
        <w:rPr>
          <w:sz w:val="32"/>
          <w:szCs w:val="32"/>
          <w:cs/>
        </w:rPr>
        <w:t>บริษัทร่วมเป็น</w:t>
      </w:r>
      <w:r w:rsidR="00CF214A" w:rsidRPr="00267CF8">
        <w:rPr>
          <w:sz w:val="32"/>
          <w:szCs w:val="32"/>
          <w:cs/>
        </w:rPr>
        <w:t>บริษัท</w:t>
      </w:r>
      <w:r w:rsidR="004D5BB3" w:rsidRPr="00267CF8">
        <w:rPr>
          <w:sz w:val="32"/>
          <w:szCs w:val="32"/>
          <w:cs/>
        </w:rPr>
        <w:t>ที่อยู่ภายใต้อิทธิพลอย่างมีนัยส</w:t>
      </w:r>
      <w:r w:rsidR="00CF214A" w:rsidRPr="00267CF8">
        <w:rPr>
          <w:sz w:val="32"/>
          <w:szCs w:val="32"/>
          <w:cs/>
        </w:rPr>
        <w:t>ำ</w:t>
      </w:r>
      <w:r w:rsidR="004D5BB3" w:rsidRPr="00267CF8">
        <w:rPr>
          <w:sz w:val="32"/>
          <w:szCs w:val="32"/>
          <w:cs/>
        </w:rPr>
        <w:t>คัญของ</w:t>
      </w:r>
      <w:r w:rsidRPr="00267CF8">
        <w:rPr>
          <w:sz w:val="32"/>
          <w:szCs w:val="32"/>
          <w:cs/>
        </w:rPr>
        <w:t>บริษัท</w:t>
      </w:r>
      <w:r w:rsidR="004D5BB3" w:rsidRPr="00267CF8">
        <w:rPr>
          <w:sz w:val="32"/>
          <w:szCs w:val="32"/>
          <w:cs/>
        </w:rPr>
        <w:t xml:space="preserve"> </w:t>
      </w:r>
      <w:r w:rsidR="00CF214A" w:rsidRPr="00267CF8">
        <w:rPr>
          <w:sz w:val="32"/>
          <w:szCs w:val="32"/>
          <w:cs/>
        </w:rPr>
        <w:t>โดย</w:t>
      </w:r>
      <w:r w:rsidR="0020054D" w:rsidRPr="00267CF8">
        <w:rPr>
          <w:sz w:val="32"/>
          <w:szCs w:val="32"/>
          <w:cs/>
        </w:rPr>
        <w:t>บริษัท</w:t>
      </w:r>
      <w:r w:rsidR="00CF214A" w:rsidRPr="00267CF8">
        <w:rPr>
          <w:sz w:val="32"/>
          <w:szCs w:val="32"/>
          <w:cs/>
        </w:rPr>
        <w:t>มีอำนาจในการเข้าไป</w:t>
      </w:r>
      <w:r w:rsidR="00CF214A" w:rsidRPr="004E7207">
        <w:rPr>
          <w:spacing w:val="-8"/>
          <w:sz w:val="32"/>
          <w:szCs w:val="32"/>
          <w:cs/>
        </w:rPr>
        <w:t>มีส่วนร่วมในการตัดสินใจเกี่ยวกับนโยบายทางการเงินและการดำเนินงานของบริษัท</w:t>
      </w:r>
      <w:r w:rsidR="0020054D" w:rsidRPr="004E7207">
        <w:rPr>
          <w:spacing w:val="-8"/>
          <w:sz w:val="32"/>
          <w:szCs w:val="32"/>
          <w:cs/>
        </w:rPr>
        <w:t>ร่วม</w:t>
      </w:r>
      <w:r w:rsidR="00CF214A" w:rsidRPr="004E7207">
        <w:rPr>
          <w:spacing w:val="-8"/>
          <w:sz w:val="32"/>
          <w:szCs w:val="32"/>
          <w:cs/>
        </w:rPr>
        <w:t>ดังกล่าวแต่ไม่</w:t>
      </w:r>
      <w:r w:rsidR="00CF214A" w:rsidRPr="004E7207">
        <w:rPr>
          <w:spacing w:val="-4"/>
          <w:sz w:val="32"/>
          <w:szCs w:val="32"/>
          <w:cs/>
        </w:rPr>
        <w:t>ถึง</w:t>
      </w:r>
      <w:r w:rsidR="00CF214A" w:rsidRPr="004E7207">
        <w:rPr>
          <w:sz w:val="32"/>
          <w:szCs w:val="32"/>
          <w:cs/>
        </w:rPr>
        <w:t xml:space="preserve">ระดับที่จะควบคุมหรือควบคุมร่วมในนโยบายดังกล่าว </w:t>
      </w:r>
      <w:r w:rsidR="00456ECF" w:rsidRPr="004E7207">
        <w:rPr>
          <w:sz w:val="32"/>
          <w:szCs w:val="32"/>
          <w:cs/>
        </w:rPr>
        <w:t>โดยการลงทุนในบริษัทร่วมมีความสำคัญเชิงกล</w:t>
      </w:r>
      <w:r w:rsidR="00456ECF" w:rsidRPr="004E7207">
        <w:rPr>
          <w:spacing w:val="-4"/>
          <w:sz w:val="32"/>
          <w:szCs w:val="32"/>
          <w:cs/>
        </w:rPr>
        <w:t>ยุทธ์ต่อการดำเนินธุรกิจของกลุ่มบริษัท</w:t>
      </w:r>
    </w:p>
    <w:p w14:paraId="455A28D2" w14:textId="77777777" w:rsidR="00A715B8" w:rsidRPr="00267CF8" w:rsidRDefault="00A715B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="Angsana New" w:hAnsi="Angsana New"/>
          <w:sz w:val="20"/>
          <w:szCs w:val="20"/>
        </w:rPr>
      </w:pPr>
    </w:p>
    <w:p w14:paraId="4EF67C76" w14:textId="76AC26D1" w:rsidR="00BC55C3" w:rsidRPr="00267CF8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ข้อมูลทางการเงินที่สำคัญของบริษัทร่วม สรุปได้ดังนี้</w:t>
      </w:r>
    </w:p>
    <w:p w14:paraId="61119E5F" w14:textId="238D4406" w:rsidR="00BC55C3" w:rsidRPr="00267CF8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="Angsana New" w:hAnsi="Angsana New"/>
          <w:sz w:val="16"/>
          <w:szCs w:val="16"/>
        </w:rPr>
      </w:pPr>
    </w:p>
    <w:tbl>
      <w:tblPr>
        <w:tblW w:w="8481" w:type="dxa"/>
        <w:tblInd w:w="63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28"/>
        <w:gridCol w:w="1521"/>
        <w:gridCol w:w="106"/>
        <w:gridCol w:w="1526"/>
      </w:tblGrid>
      <w:tr w:rsidR="00C346D7" w:rsidRPr="004E7207" w14:paraId="4B466065" w14:textId="77777777" w:rsidTr="004E7207">
        <w:trPr>
          <w:trHeight w:val="162"/>
          <w:tblHeader/>
        </w:trPr>
        <w:tc>
          <w:tcPr>
            <w:tcW w:w="5328" w:type="dxa"/>
          </w:tcPr>
          <w:p w14:paraId="5321DBBF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  <w:gridSpan w:val="3"/>
          </w:tcPr>
          <w:p w14:paraId="54F80E38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4E7207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4E720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7207" w:rsidRPr="004E7207" w14:paraId="7359026A" w14:textId="77777777" w:rsidTr="00A52EAF">
        <w:trPr>
          <w:trHeight w:val="331"/>
          <w:tblHeader/>
        </w:trPr>
        <w:tc>
          <w:tcPr>
            <w:tcW w:w="5328" w:type="dxa"/>
          </w:tcPr>
          <w:p w14:paraId="65ECEBAA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D19C4F4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7207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4E720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4E7207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06" w:type="dxa"/>
          </w:tcPr>
          <w:p w14:paraId="70A5A991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E671338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207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4E720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4E7207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4E7207" w:rsidRPr="004E7207" w14:paraId="20634CD6" w14:textId="77777777" w:rsidTr="00A52EAF">
        <w:trPr>
          <w:trHeight w:val="331"/>
        </w:trPr>
        <w:tc>
          <w:tcPr>
            <w:tcW w:w="5328" w:type="dxa"/>
          </w:tcPr>
          <w:p w14:paraId="38BE89C1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2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00B784AA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" w:type="dxa"/>
          </w:tcPr>
          <w:p w14:paraId="1B690F2E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8780BA4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7207" w:rsidRPr="004E7207" w14:paraId="0460BEF7" w14:textId="77777777" w:rsidTr="00A52EAF">
        <w:trPr>
          <w:trHeight w:val="331"/>
        </w:trPr>
        <w:tc>
          <w:tcPr>
            <w:tcW w:w="5328" w:type="dxa"/>
          </w:tcPr>
          <w:p w14:paraId="1C877D0E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21" w:type="dxa"/>
          </w:tcPr>
          <w:p w14:paraId="14D552F9" w14:textId="0F5C21F8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1,473,509</w:t>
            </w:r>
          </w:p>
        </w:tc>
        <w:tc>
          <w:tcPr>
            <w:tcW w:w="106" w:type="dxa"/>
          </w:tcPr>
          <w:p w14:paraId="56DCE439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</w:tcPr>
          <w:p w14:paraId="732C4505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1,598,902</w:t>
            </w:r>
          </w:p>
        </w:tc>
      </w:tr>
      <w:tr w:rsidR="004E7207" w:rsidRPr="004E7207" w14:paraId="3FE2B4CA" w14:textId="77777777" w:rsidTr="00A52EAF">
        <w:trPr>
          <w:trHeight w:val="331"/>
        </w:trPr>
        <w:tc>
          <w:tcPr>
            <w:tcW w:w="5328" w:type="dxa"/>
          </w:tcPr>
          <w:p w14:paraId="0E8ABDCF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21" w:type="dxa"/>
          </w:tcPr>
          <w:p w14:paraId="7BA06AE3" w14:textId="5C8FE728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272,455</w:t>
            </w:r>
          </w:p>
        </w:tc>
        <w:tc>
          <w:tcPr>
            <w:tcW w:w="106" w:type="dxa"/>
          </w:tcPr>
          <w:p w14:paraId="54318B9D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</w:tcPr>
          <w:p w14:paraId="0BC5D756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245,419</w:t>
            </w:r>
          </w:p>
        </w:tc>
      </w:tr>
      <w:tr w:rsidR="004E7207" w:rsidRPr="004E7207" w14:paraId="74BB274A" w14:textId="77777777" w:rsidTr="00A52EAF">
        <w:trPr>
          <w:trHeight w:val="342"/>
        </w:trPr>
        <w:tc>
          <w:tcPr>
            <w:tcW w:w="5328" w:type="dxa"/>
          </w:tcPr>
          <w:p w14:paraId="773E8C36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21" w:type="dxa"/>
          </w:tcPr>
          <w:p w14:paraId="3595E3DC" w14:textId="537DD70D" w:rsidR="00C346D7" w:rsidRPr="004E7207" w:rsidRDefault="006743B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74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74A51">
              <w:rPr>
                <w:rFonts w:ascii="Angsana New" w:hAnsi="Angsana New"/>
                <w:sz w:val="30"/>
                <w:szCs w:val="30"/>
              </w:rPr>
              <w:t>1,463,49</w:t>
            </w:r>
            <w:r w:rsidRPr="00E03DD4">
              <w:rPr>
                <w:rFonts w:ascii="Angsana New" w:hAnsi="Angsana New"/>
                <w:sz w:val="30"/>
                <w:szCs w:val="30"/>
                <w:highlight w:val="yellow"/>
              </w:rPr>
              <w:t>6</w:t>
            </w:r>
            <w:r w:rsidRPr="00E03DD4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)</w:t>
            </w:r>
          </w:p>
        </w:tc>
        <w:tc>
          <w:tcPr>
            <w:tcW w:w="106" w:type="dxa"/>
          </w:tcPr>
          <w:p w14:paraId="52534CA8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</w:tcPr>
          <w:p w14:paraId="60B0ABC9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7207">
              <w:rPr>
                <w:rFonts w:ascii="Angsana New" w:hAnsi="Angsana New"/>
                <w:sz w:val="30"/>
                <w:szCs w:val="30"/>
              </w:rPr>
              <w:t>1,531,907</w:t>
            </w:r>
            <w:r w:rsidRPr="004E72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7207" w:rsidRPr="004E7207" w14:paraId="29EE3225" w14:textId="77777777" w:rsidTr="00A52EAF">
        <w:trPr>
          <w:trHeight w:val="331"/>
        </w:trPr>
        <w:tc>
          <w:tcPr>
            <w:tcW w:w="5328" w:type="dxa"/>
          </w:tcPr>
          <w:p w14:paraId="4ADF49F4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324EA15" w14:textId="02487124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7207">
              <w:rPr>
                <w:rFonts w:ascii="Angsana New" w:hAnsi="Angsana New"/>
                <w:sz w:val="30"/>
                <w:szCs w:val="30"/>
              </w:rPr>
              <w:t>54,336</w:t>
            </w:r>
            <w:r w:rsidRPr="004E72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6A351CAA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2999B79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7207">
              <w:rPr>
                <w:rFonts w:ascii="Angsana New" w:hAnsi="Angsana New"/>
                <w:sz w:val="30"/>
                <w:szCs w:val="30"/>
              </w:rPr>
              <w:t>43,164</w:t>
            </w:r>
            <w:r w:rsidRPr="004E72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7207" w:rsidRPr="004E7207" w14:paraId="452107A5" w14:textId="77777777" w:rsidTr="00A52EAF">
        <w:trPr>
          <w:trHeight w:val="342"/>
        </w:trPr>
        <w:tc>
          <w:tcPr>
            <w:tcW w:w="5328" w:type="dxa"/>
          </w:tcPr>
          <w:p w14:paraId="32069055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2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0DBCD05" w14:textId="30293285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228,132</w:t>
            </w:r>
          </w:p>
        </w:tc>
        <w:tc>
          <w:tcPr>
            <w:tcW w:w="106" w:type="dxa"/>
          </w:tcPr>
          <w:p w14:paraId="4B54FEE0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6C2AAD9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207">
              <w:rPr>
                <w:rFonts w:ascii="Angsana New" w:hAnsi="Angsana New"/>
                <w:sz w:val="30"/>
                <w:szCs w:val="30"/>
              </w:rPr>
              <w:t>269,250</w:t>
            </w:r>
          </w:p>
        </w:tc>
      </w:tr>
      <w:tr w:rsidR="004E7207" w:rsidRPr="004E7207" w14:paraId="1C87F93B" w14:textId="77777777" w:rsidTr="00A52EAF">
        <w:trPr>
          <w:trHeight w:val="215"/>
        </w:trPr>
        <w:tc>
          <w:tcPr>
            <w:tcW w:w="5328" w:type="dxa"/>
          </w:tcPr>
          <w:p w14:paraId="1F2F235A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20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521" w:type="dxa"/>
          </w:tcPr>
          <w:p w14:paraId="6E6C0870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418C9B3C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6" w:type="dxa"/>
          </w:tcPr>
          <w:p w14:paraId="4A2C3206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207" w:rsidRPr="004E7207" w14:paraId="548855A4" w14:textId="77777777" w:rsidTr="00A52EAF">
        <w:trPr>
          <w:trHeight w:val="215"/>
        </w:trPr>
        <w:tc>
          <w:tcPr>
            <w:tcW w:w="5328" w:type="dxa"/>
          </w:tcPr>
          <w:p w14:paraId="2771193D" w14:textId="77777777" w:rsidR="00C346D7" w:rsidRPr="004E7207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8E1F39B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4F4B4EDC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6" w:type="dxa"/>
          </w:tcPr>
          <w:p w14:paraId="171D27B0" w14:textId="77777777" w:rsidR="00C346D7" w:rsidRPr="004E7207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67A26B9" w14:textId="26C62AC2" w:rsidR="00A52EAF" w:rsidRPr="00A52EAF" w:rsidRDefault="00A52EAF" w:rsidP="00A23915">
      <w:pPr>
        <w:spacing w:line="240" w:lineRule="auto"/>
        <w:rPr>
          <w:rFonts w:ascii="Angsana New" w:hAnsi="Angsana New"/>
          <w:sz w:val="6"/>
          <w:szCs w:val="6"/>
        </w:rPr>
      </w:pPr>
    </w:p>
    <w:tbl>
      <w:tblPr>
        <w:tblW w:w="8481" w:type="dxa"/>
        <w:tblInd w:w="63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28"/>
        <w:gridCol w:w="1521"/>
        <w:gridCol w:w="106"/>
        <w:gridCol w:w="1526"/>
      </w:tblGrid>
      <w:tr w:rsidR="00A52EAF" w:rsidRPr="00FA71F2" w14:paraId="1CC9884F" w14:textId="77777777" w:rsidTr="003F5FBE">
        <w:trPr>
          <w:trHeight w:val="162"/>
          <w:tblHeader/>
        </w:trPr>
        <w:tc>
          <w:tcPr>
            <w:tcW w:w="5328" w:type="dxa"/>
          </w:tcPr>
          <w:p w14:paraId="45064157" w14:textId="77777777" w:rsidR="00A52EAF" w:rsidRPr="00FA71F2" w:rsidRDefault="00A52EA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  <w:gridSpan w:val="3"/>
          </w:tcPr>
          <w:p w14:paraId="1C059248" w14:textId="77777777" w:rsidR="00A52EAF" w:rsidRPr="00FA71F2" w:rsidRDefault="00A52EA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A71F2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52EAF" w:rsidRPr="00FA71F2" w14:paraId="3DCD8BCB" w14:textId="77777777" w:rsidTr="003F5FBE">
        <w:trPr>
          <w:trHeight w:val="331"/>
          <w:tblHeader/>
        </w:trPr>
        <w:tc>
          <w:tcPr>
            <w:tcW w:w="5328" w:type="dxa"/>
          </w:tcPr>
          <w:p w14:paraId="7A7F025B" w14:textId="77777777" w:rsidR="00A52EAF" w:rsidRPr="00FA71F2" w:rsidRDefault="00A52EA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58A5E15" w14:textId="77777777" w:rsidR="00A52EAF" w:rsidRPr="00FA71F2" w:rsidRDefault="00A52EA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FA71F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06" w:type="dxa"/>
          </w:tcPr>
          <w:p w14:paraId="584843BD" w14:textId="77777777" w:rsidR="00A52EAF" w:rsidRPr="00FA71F2" w:rsidRDefault="00A52EA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75B8A17" w14:textId="77777777" w:rsidR="00A52EAF" w:rsidRPr="00FA71F2" w:rsidRDefault="00A52EA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FA71F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4E7207" w:rsidRPr="00FA71F2" w14:paraId="2F3A59E0" w14:textId="77777777" w:rsidTr="00A52EAF">
        <w:trPr>
          <w:trHeight w:val="331"/>
        </w:trPr>
        <w:tc>
          <w:tcPr>
            <w:tcW w:w="5328" w:type="dxa"/>
          </w:tcPr>
          <w:p w14:paraId="0D4A5218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ข้อมูลเพิ่มเติม</w:t>
            </w:r>
          </w:p>
        </w:tc>
        <w:tc>
          <w:tcPr>
            <w:tcW w:w="1521" w:type="dxa"/>
          </w:tcPr>
          <w:p w14:paraId="773C0A34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5606287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6" w:type="dxa"/>
          </w:tcPr>
          <w:p w14:paraId="6DB0B5C6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207" w:rsidRPr="00FA71F2" w14:paraId="08DC2CFF" w14:textId="77777777" w:rsidTr="00A52EAF">
        <w:trPr>
          <w:trHeight w:val="331"/>
        </w:trPr>
        <w:tc>
          <w:tcPr>
            <w:tcW w:w="5328" w:type="dxa"/>
          </w:tcPr>
          <w:p w14:paraId="6C96C468" w14:textId="77777777" w:rsidR="00C346D7" w:rsidRPr="00FA71F2" w:rsidRDefault="00C346D7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" w:hanging="18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521" w:type="dxa"/>
          </w:tcPr>
          <w:p w14:paraId="6EF9C868" w14:textId="4FFB9A8B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104,908</w:t>
            </w:r>
          </w:p>
        </w:tc>
        <w:tc>
          <w:tcPr>
            <w:tcW w:w="106" w:type="dxa"/>
          </w:tcPr>
          <w:p w14:paraId="7F8A3D15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6" w:type="dxa"/>
          </w:tcPr>
          <w:p w14:paraId="75563FD8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65,403</w:t>
            </w:r>
          </w:p>
        </w:tc>
      </w:tr>
      <w:tr w:rsidR="004E7207" w:rsidRPr="00FA71F2" w14:paraId="1C3A3EBB" w14:textId="77777777" w:rsidTr="00A52EAF">
        <w:trPr>
          <w:trHeight w:val="331"/>
        </w:trPr>
        <w:tc>
          <w:tcPr>
            <w:tcW w:w="5328" w:type="dxa"/>
          </w:tcPr>
          <w:p w14:paraId="01B6D8EE" w14:textId="77777777" w:rsidR="00C346D7" w:rsidRPr="00FA71F2" w:rsidRDefault="00C346D7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" w:hanging="18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หนี้สินทางการเงินหมุนเวียน (ไม่รวมเจ้าหนี้การค้าและเจ้าหนี้หมุนเวียนอื่นและประมาณการหนี้สิน) ที่รวมอยู่ในหนี้สินหมุนเวียน</w:t>
            </w:r>
          </w:p>
        </w:tc>
        <w:tc>
          <w:tcPr>
            <w:tcW w:w="1521" w:type="dxa"/>
            <w:vAlign w:val="bottom"/>
          </w:tcPr>
          <w:p w14:paraId="5EACCEF8" w14:textId="0264B339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968,282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268CD5E4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03F6557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963,333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7207" w:rsidRPr="00FA71F2" w14:paraId="7F90509C" w14:textId="77777777" w:rsidTr="00A52EAF">
        <w:trPr>
          <w:trHeight w:val="331"/>
        </w:trPr>
        <w:tc>
          <w:tcPr>
            <w:tcW w:w="5328" w:type="dxa"/>
          </w:tcPr>
          <w:p w14:paraId="018546C2" w14:textId="77777777" w:rsidR="00C346D7" w:rsidRPr="00FA71F2" w:rsidRDefault="00C346D7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หนี้สินทางการเงินไม่หมุนเวียน (ไม่รวมเจ้าหนี้การค้าและเจ้าหนี้ไม่หมุนเวียนอื่นและประมาณการหนี้สิน) ที่รวมอยู่ในหนี้สินไม่หมุนเวียน</w:t>
            </w:r>
          </w:p>
        </w:tc>
        <w:tc>
          <w:tcPr>
            <w:tcW w:w="1521" w:type="dxa"/>
            <w:vAlign w:val="bottom"/>
          </w:tcPr>
          <w:p w14:paraId="70F82424" w14:textId="64CEFAC1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54,336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7A8F649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6A134022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40,164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E715EF7" w14:textId="77777777" w:rsidR="00C346D7" w:rsidRPr="00FA71F2" w:rsidRDefault="00C346D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05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8487" w:type="dxa"/>
        <w:tblInd w:w="63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328"/>
        <w:gridCol w:w="1530"/>
        <w:gridCol w:w="99"/>
        <w:gridCol w:w="1530"/>
      </w:tblGrid>
      <w:tr w:rsidR="00C346D7" w:rsidRPr="00FA71F2" w14:paraId="42F48F84" w14:textId="77777777" w:rsidTr="005A0797">
        <w:trPr>
          <w:tblHeader/>
        </w:trPr>
        <w:tc>
          <w:tcPr>
            <w:tcW w:w="5328" w:type="dxa"/>
          </w:tcPr>
          <w:p w14:paraId="3E5511F5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609EB0E1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A71F2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346D7" w:rsidRPr="00FA71F2" w14:paraId="4C9DA934" w14:textId="77777777" w:rsidTr="005A0797">
        <w:trPr>
          <w:tblHeader/>
        </w:trPr>
        <w:tc>
          <w:tcPr>
            <w:tcW w:w="5328" w:type="dxa"/>
          </w:tcPr>
          <w:p w14:paraId="3B328462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  <w:tcBorders>
              <w:bottom w:val="single" w:sz="4" w:space="0" w:color="auto"/>
            </w:tcBorders>
          </w:tcPr>
          <w:p w14:paraId="1C0D7DB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FA71F2">
              <w:rPr>
                <w:rFonts w:ascii="Angsana New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346D7" w:rsidRPr="00FA71F2" w14:paraId="031818E7" w14:textId="77777777" w:rsidTr="0013120F">
        <w:trPr>
          <w:tblHeader/>
        </w:trPr>
        <w:tc>
          <w:tcPr>
            <w:tcW w:w="5328" w:type="dxa"/>
          </w:tcPr>
          <w:p w14:paraId="57711F28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C5379F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99" w:type="dxa"/>
          </w:tcPr>
          <w:p w14:paraId="0DF38C6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5F1E3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3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C346D7" w:rsidRPr="00FA71F2" w14:paraId="265F8963" w14:textId="77777777" w:rsidTr="0013120F">
        <w:tc>
          <w:tcPr>
            <w:tcW w:w="5328" w:type="dxa"/>
          </w:tcPr>
          <w:p w14:paraId="4E800A5E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1A97B0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dxa"/>
          </w:tcPr>
          <w:p w14:paraId="1439F5C2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E95DD82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6D7" w:rsidRPr="00FA71F2" w14:paraId="4E43A491" w14:textId="77777777" w:rsidTr="0013120F">
        <w:tc>
          <w:tcPr>
            <w:tcW w:w="5328" w:type="dxa"/>
          </w:tcPr>
          <w:p w14:paraId="3A26678B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6E5F0B65" w14:textId="070C7408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2,113,473</w:t>
            </w:r>
          </w:p>
        </w:tc>
        <w:tc>
          <w:tcPr>
            <w:tcW w:w="99" w:type="dxa"/>
          </w:tcPr>
          <w:p w14:paraId="4F4521F8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A34FFBC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1,809,989</w:t>
            </w:r>
          </w:p>
        </w:tc>
      </w:tr>
      <w:tr w:rsidR="00C346D7" w:rsidRPr="00FA71F2" w14:paraId="1AA14D44" w14:textId="77777777" w:rsidTr="0013120F">
        <w:tc>
          <w:tcPr>
            <w:tcW w:w="5328" w:type="dxa"/>
          </w:tcPr>
          <w:p w14:paraId="140D1D47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530" w:type="dxa"/>
          </w:tcPr>
          <w:p w14:paraId="5628F506" w14:textId="03CC00CC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31,723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" w:type="dxa"/>
          </w:tcPr>
          <w:p w14:paraId="7C4CC4E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82B27C4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47,041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A71F2" w14:paraId="5B4833B4" w14:textId="77777777" w:rsidTr="0013120F">
        <w:tc>
          <w:tcPr>
            <w:tcW w:w="5328" w:type="dxa"/>
            <w:vAlign w:val="bottom"/>
          </w:tcPr>
          <w:p w14:paraId="391DF2FC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FF79C0" w14:textId="444733D4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3,631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" w:type="dxa"/>
          </w:tcPr>
          <w:p w14:paraId="7FEE8A2C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37A880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4,992</w:t>
            </w:r>
          </w:p>
        </w:tc>
      </w:tr>
      <w:tr w:rsidR="00C346D7" w:rsidRPr="00FA71F2" w14:paraId="5CF0E07B" w14:textId="77777777" w:rsidTr="0013120F">
        <w:tc>
          <w:tcPr>
            <w:tcW w:w="5328" w:type="dxa"/>
          </w:tcPr>
          <w:p w14:paraId="7BF46E4F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A71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38B872" w14:textId="7A9C1BD0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35,355</w:t>
            </w:r>
          </w:p>
        </w:tc>
        <w:tc>
          <w:tcPr>
            <w:tcW w:w="99" w:type="dxa"/>
          </w:tcPr>
          <w:p w14:paraId="7A08CF0B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EFBCCE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42,049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A71F2" w14:paraId="5D7ED7CD" w14:textId="77777777" w:rsidTr="0013120F">
        <w:tc>
          <w:tcPr>
            <w:tcW w:w="5328" w:type="dxa"/>
          </w:tcPr>
          <w:p w14:paraId="1FE0C6B9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345A3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9" w:type="dxa"/>
          </w:tcPr>
          <w:p w14:paraId="2C767E06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CD77E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6D7" w:rsidRPr="00FA71F2" w14:paraId="0E2511B3" w14:textId="77777777" w:rsidTr="0013120F">
        <w:tc>
          <w:tcPr>
            <w:tcW w:w="5328" w:type="dxa"/>
          </w:tcPr>
          <w:p w14:paraId="6629B45A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14:paraId="68F8DB93" w14:textId="51E3E58F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11,612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" w:type="dxa"/>
          </w:tcPr>
          <w:p w14:paraId="2E0C926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359913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10,586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A71F2" w14:paraId="388A492B" w14:textId="77777777" w:rsidTr="0013120F">
        <w:tc>
          <w:tcPr>
            <w:tcW w:w="5328" w:type="dxa"/>
          </w:tcPr>
          <w:p w14:paraId="3F24B946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0" w:type="dxa"/>
          </w:tcPr>
          <w:p w14:paraId="7EE48393" w14:textId="2EEA877A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6,639</w:t>
            </w:r>
          </w:p>
        </w:tc>
        <w:tc>
          <w:tcPr>
            <w:tcW w:w="99" w:type="dxa"/>
          </w:tcPr>
          <w:p w14:paraId="1F9893B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B68A4E2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</w:rPr>
              <w:t>18,423</w:t>
            </w:r>
          </w:p>
        </w:tc>
      </w:tr>
      <w:tr w:rsidR="00C346D7" w:rsidRPr="00FA71F2" w14:paraId="1D2F9395" w14:textId="77777777" w:rsidTr="0013120F">
        <w:tc>
          <w:tcPr>
            <w:tcW w:w="5328" w:type="dxa"/>
          </w:tcPr>
          <w:p w14:paraId="2C25D302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530" w:type="dxa"/>
          </w:tcPr>
          <w:p w14:paraId="421CCC24" w14:textId="765C15B4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26,117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" w:type="dxa"/>
          </w:tcPr>
          <w:p w14:paraId="65D067C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2B24C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40,612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46D7" w:rsidRPr="00FA71F2" w14:paraId="071E5676" w14:textId="77777777" w:rsidTr="0013120F">
        <w:tc>
          <w:tcPr>
            <w:tcW w:w="5328" w:type="dxa"/>
          </w:tcPr>
          <w:p w14:paraId="453D7D11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1530" w:type="dxa"/>
          </w:tcPr>
          <w:p w14:paraId="62F3C905" w14:textId="45B9980C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59,669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" w:type="dxa"/>
          </w:tcPr>
          <w:p w14:paraId="3D73A87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912F3C4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71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71F2">
              <w:rPr>
                <w:rFonts w:ascii="Angsana New" w:hAnsi="Angsana New"/>
                <w:sz w:val="30"/>
                <w:szCs w:val="30"/>
              </w:rPr>
              <w:t>13,130</w:t>
            </w:r>
            <w:r w:rsidRPr="00FA71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AE46732" w14:textId="77777777" w:rsidR="00BC55C3" w:rsidRPr="00FA71F2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="Angsana New" w:hAnsi="Angsana New"/>
          <w:sz w:val="24"/>
          <w:szCs w:val="24"/>
        </w:rPr>
      </w:pPr>
    </w:p>
    <w:p w14:paraId="4037A614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2633BDE1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1404C7C2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64E26B54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6ED11B50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2EF8F3EB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17F1C12A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096174DC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215989E8" w14:textId="77777777" w:rsid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</w:p>
    <w:p w14:paraId="7757A4A7" w14:textId="7ACCE426" w:rsidR="00BC55C3" w:rsidRDefault="00BC55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32"/>
          <w:szCs w:val="32"/>
        </w:rPr>
      </w:pPr>
      <w:r w:rsidRPr="00B9528B">
        <w:rPr>
          <w:rFonts w:ascii="Angsana New" w:hAnsi="Angsana New"/>
          <w:sz w:val="32"/>
          <w:szCs w:val="32"/>
          <w:cs/>
        </w:rPr>
        <w:t>กระทบ</w:t>
      </w:r>
      <w:r w:rsidRPr="00B9528B">
        <w:rPr>
          <w:rFonts w:ascii="Angsana New" w:hAnsi="Angsana New"/>
          <w:spacing w:val="6"/>
          <w:sz w:val="32"/>
          <w:szCs w:val="32"/>
          <w:cs/>
        </w:rPr>
        <w:t>ยอดข้อมูลทางการเงินข้างต้นกับมูลค่าตามบัญชีของส่วนได้เสียของบริษัทร่วมที่รับรู้ใน</w:t>
      </w:r>
      <w:r w:rsidRPr="00B9528B">
        <w:rPr>
          <w:rFonts w:ascii="Angsana New" w:hAnsi="Angsana New"/>
          <w:sz w:val="32"/>
          <w:szCs w:val="32"/>
          <w:cs/>
        </w:rPr>
        <w:t>งบการเงินรวม</w:t>
      </w:r>
    </w:p>
    <w:p w14:paraId="48BA9DCA" w14:textId="77777777" w:rsidR="00FA71F2" w:rsidRPr="00FA71F2" w:rsidRDefault="00FA71F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sz w:val="20"/>
          <w:szCs w:val="20"/>
        </w:rPr>
      </w:pPr>
    </w:p>
    <w:tbl>
      <w:tblPr>
        <w:tblW w:w="4607" w:type="pct"/>
        <w:tblInd w:w="63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507"/>
        <w:gridCol w:w="1432"/>
        <w:gridCol w:w="107"/>
        <w:gridCol w:w="1419"/>
      </w:tblGrid>
      <w:tr w:rsidR="00C346D7" w:rsidRPr="00FA71F2" w14:paraId="0011461C" w14:textId="77777777" w:rsidTr="00FA71F2">
        <w:tc>
          <w:tcPr>
            <w:tcW w:w="3253" w:type="pct"/>
          </w:tcPr>
          <w:p w14:paraId="4F10711C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pct"/>
            <w:gridSpan w:val="3"/>
          </w:tcPr>
          <w:p w14:paraId="44D02466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(หน่วย : พันบาท)</w:t>
            </w:r>
          </w:p>
        </w:tc>
      </w:tr>
      <w:tr w:rsidR="00A52EAF" w:rsidRPr="00FA71F2" w14:paraId="556B28FD" w14:textId="77777777" w:rsidTr="00FA71F2">
        <w:tc>
          <w:tcPr>
            <w:tcW w:w="3253" w:type="pct"/>
          </w:tcPr>
          <w:p w14:paraId="31BB469C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7890AF7A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63" w:type="pct"/>
          </w:tcPr>
          <w:p w14:paraId="61A8DCDF" w14:textId="77777777" w:rsidR="00C346D7" w:rsidRPr="00FA71F2" w:rsidRDefault="00C346D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62E331A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52EAF" w:rsidRPr="00FA71F2" w14:paraId="73B7722A" w14:textId="77777777" w:rsidTr="00FA71F2">
        <w:tc>
          <w:tcPr>
            <w:tcW w:w="3253" w:type="pct"/>
            <w:vAlign w:val="center"/>
          </w:tcPr>
          <w:p w14:paraId="0B1042C3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สินทรัพย์สุทธิของบริษัทร่วม</w:t>
            </w:r>
          </w:p>
        </w:tc>
        <w:tc>
          <w:tcPr>
            <w:tcW w:w="846" w:type="pct"/>
          </w:tcPr>
          <w:p w14:paraId="09DDE5F2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228,132</w:t>
            </w:r>
          </w:p>
        </w:tc>
        <w:tc>
          <w:tcPr>
            <w:tcW w:w="63" w:type="pct"/>
          </w:tcPr>
          <w:p w14:paraId="20CB23BF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</w:tcPr>
          <w:p w14:paraId="2C271E05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269,250</w:t>
            </w:r>
          </w:p>
        </w:tc>
      </w:tr>
      <w:tr w:rsidR="00A52EAF" w:rsidRPr="00FA71F2" w14:paraId="4ADE18C8" w14:textId="77777777" w:rsidTr="00FA71F2">
        <w:tc>
          <w:tcPr>
            <w:tcW w:w="3253" w:type="pct"/>
            <w:vAlign w:val="center"/>
          </w:tcPr>
          <w:p w14:paraId="5FA3B8FB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26FC5B9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178,728</w:t>
            </w:r>
          </w:p>
        </w:tc>
        <w:tc>
          <w:tcPr>
            <w:tcW w:w="63" w:type="pct"/>
          </w:tcPr>
          <w:p w14:paraId="3A535520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9F58438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58,202</w:t>
            </w:r>
          </w:p>
        </w:tc>
      </w:tr>
      <w:tr w:rsidR="00A52EAF" w:rsidRPr="00FA71F2" w14:paraId="0575351C" w14:textId="77777777" w:rsidTr="00FA71F2">
        <w:tc>
          <w:tcPr>
            <w:tcW w:w="3253" w:type="pct"/>
            <w:vAlign w:val="center"/>
          </w:tcPr>
          <w:p w14:paraId="45699296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846" w:type="pct"/>
            <w:tcBorders>
              <w:top w:val="single" w:sz="4" w:space="0" w:color="auto"/>
            </w:tcBorders>
          </w:tcPr>
          <w:p w14:paraId="7E296DD7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406,860</w:t>
            </w:r>
          </w:p>
        </w:tc>
        <w:tc>
          <w:tcPr>
            <w:tcW w:w="63" w:type="pct"/>
          </w:tcPr>
          <w:p w14:paraId="1667B9C8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44EFE0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instrText xml:space="preserve"> =</w:instrText>
            </w:r>
            <w:r w:rsidRPr="00FA71F2">
              <w:rPr>
                <w:rFonts w:ascii="Angsana New" w:hAnsi="Angsana New"/>
                <w:sz w:val="32"/>
                <w:szCs w:val="32"/>
              </w:rPr>
              <w:instrText>SUM</w:instrTex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instrText>(</w:instrText>
            </w:r>
            <w:r w:rsidRPr="00FA71F2">
              <w:rPr>
                <w:rFonts w:ascii="Angsana New" w:hAnsi="Angsana New"/>
                <w:sz w:val="32"/>
                <w:szCs w:val="32"/>
              </w:rPr>
              <w:instrText>ABOVE</w:instrTex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instrText xml:space="preserve">) </w:instrTex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FA71F2">
              <w:rPr>
                <w:rFonts w:ascii="Angsana New" w:hAnsi="Angsana New"/>
                <w:sz w:val="32"/>
                <w:szCs w:val="32"/>
              </w:rPr>
              <w:t>327,452</w: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</w:tr>
      <w:tr w:rsidR="00A52EAF" w:rsidRPr="00FA71F2" w14:paraId="787B4798" w14:textId="77777777" w:rsidTr="00FA71F2">
        <w:trPr>
          <w:trHeight w:val="362"/>
        </w:trPr>
        <w:tc>
          <w:tcPr>
            <w:tcW w:w="3253" w:type="pct"/>
            <w:shd w:val="clear" w:color="auto" w:fill="auto"/>
            <w:vAlign w:val="center"/>
          </w:tcPr>
          <w:p w14:paraId="7C83145D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สัดส่วนการถือหุ้นของบริษัทในบริษัท แมคทริค</w:t>
            </w:r>
          </w:p>
          <w:p w14:paraId="4BB11F88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 xml:space="preserve">   จำกัด (มหาชน) (ร้อยละ)</w:t>
            </w:r>
          </w:p>
        </w:tc>
        <w:tc>
          <w:tcPr>
            <w:tcW w:w="846" w:type="pct"/>
            <w:shd w:val="clear" w:color="auto" w:fill="auto"/>
          </w:tcPr>
          <w:p w14:paraId="65138609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</w:p>
          <w:p w14:paraId="3909FB1C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32</w: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A71F2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63" w:type="pct"/>
            <w:shd w:val="clear" w:color="auto" w:fill="auto"/>
          </w:tcPr>
          <w:p w14:paraId="4EF333F8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  <w:shd w:val="clear" w:color="auto" w:fill="auto"/>
          </w:tcPr>
          <w:p w14:paraId="631D7FEB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  <w:p w14:paraId="7DC13781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0" w:hanging="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32</w: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A71F2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A52EAF" w:rsidRPr="00FA71F2" w14:paraId="4E4A0741" w14:textId="77777777" w:rsidTr="00FA71F2">
        <w:tc>
          <w:tcPr>
            <w:tcW w:w="3253" w:type="pct"/>
            <w:vAlign w:val="center"/>
          </w:tcPr>
          <w:p w14:paraId="2C769C9D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 </w:t>
            </w:r>
          </w:p>
        </w:tc>
        <w:tc>
          <w:tcPr>
            <w:tcW w:w="846" w:type="pct"/>
          </w:tcPr>
          <w:p w14:paraId="5D62F964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83,322</w:t>
            </w:r>
          </w:p>
        </w:tc>
        <w:tc>
          <w:tcPr>
            <w:tcW w:w="63" w:type="pct"/>
          </w:tcPr>
          <w:p w14:paraId="390660AC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</w:tcPr>
          <w:p w14:paraId="44B77D2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83,322</w:t>
            </w:r>
          </w:p>
        </w:tc>
      </w:tr>
      <w:tr w:rsidR="00A52EAF" w:rsidRPr="00FA71F2" w14:paraId="17B979DE" w14:textId="77777777" w:rsidTr="00FA71F2">
        <w:tc>
          <w:tcPr>
            <w:tcW w:w="3253" w:type="pct"/>
            <w:vAlign w:val="center"/>
          </w:tcPr>
          <w:p w14:paraId="090535A3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846" w:type="pct"/>
          </w:tcPr>
          <w:p w14:paraId="27E76CB5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A71F2">
              <w:rPr>
                <w:rFonts w:ascii="Angsana New" w:hAnsi="Angsana New"/>
                <w:sz w:val="32"/>
                <w:szCs w:val="32"/>
              </w:rPr>
              <w:t>25,624</w: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63" w:type="pct"/>
          </w:tcPr>
          <w:p w14:paraId="744221F5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</w:tcPr>
          <w:p w14:paraId="281DBBC7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A71F2">
              <w:rPr>
                <w:rFonts w:ascii="Angsana New" w:hAnsi="Angsana New"/>
                <w:sz w:val="32"/>
                <w:szCs w:val="32"/>
              </w:rPr>
              <w:t>24,551</w:t>
            </w:r>
            <w:r w:rsidRPr="00FA71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52EAF" w:rsidRPr="00FA71F2" w14:paraId="23DD8106" w14:textId="77777777" w:rsidTr="00FA71F2">
        <w:tc>
          <w:tcPr>
            <w:tcW w:w="3253" w:type="pct"/>
            <w:shd w:val="clear" w:color="auto" w:fill="auto"/>
            <w:vAlign w:val="center"/>
          </w:tcPr>
          <w:p w14:paraId="4184F272" w14:textId="77777777" w:rsidR="00C346D7" w:rsidRPr="00FA71F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1F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มูลค่าตามบัญชีของเงินลงทุนในบริษัท แมคทริค จำกัด (มหาชน)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455CD1E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190,538</w:t>
            </w:r>
          </w:p>
        </w:tc>
        <w:tc>
          <w:tcPr>
            <w:tcW w:w="63" w:type="pct"/>
            <w:shd w:val="clear" w:color="auto" w:fill="auto"/>
          </w:tcPr>
          <w:p w14:paraId="0AAAB93D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2911B9F" w14:textId="77777777" w:rsidR="00C346D7" w:rsidRPr="00FA71F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hanging="7"/>
              <w:rPr>
                <w:rFonts w:ascii="Angsana New" w:hAnsi="Angsana New"/>
                <w:sz w:val="32"/>
                <w:szCs w:val="32"/>
                <w:cs/>
              </w:rPr>
            </w:pPr>
            <w:r w:rsidRPr="00FA71F2">
              <w:rPr>
                <w:rFonts w:ascii="Angsana New" w:hAnsi="Angsana New"/>
                <w:sz w:val="32"/>
                <w:szCs w:val="32"/>
              </w:rPr>
              <w:t>165,684</w:t>
            </w:r>
          </w:p>
        </w:tc>
      </w:tr>
    </w:tbl>
    <w:p w14:paraId="0D6DF9AF" w14:textId="77777777" w:rsidR="00C346D7" w:rsidRPr="00FA71F2" w:rsidRDefault="00C346D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="Angsana New" w:hAnsi="Angsana New"/>
          <w:sz w:val="20"/>
          <w:szCs w:val="20"/>
        </w:rPr>
      </w:pPr>
    </w:p>
    <w:p w14:paraId="37FC0AF8" w14:textId="77777777" w:rsidR="00BC55C3" w:rsidRPr="00267CF8" w:rsidRDefault="00BC55C3" w:rsidP="00A23915">
      <w:pPr>
        <w:pStyle w:val="Default"/>
        <w:ind w:left="720"/>
        <w:jc w:val="thaiDistribute"/>
        <w:rPr>
          <w:sz w:val="32"/>
          <w:szCs w:val="32"/>
          <w:cs/>
          <w:lang w:val="en-GB"/>
        </w:rPr>
      </w:pPr>
      <w:r w:rsidRPr="00267CF8">
        <w:rPr>
          <w:sz w:val="32"/>
          <w:szCs w:val="32"/>
          <w:cs/>
        </w:rPr>
        <w:t>ใน</w:t>
      </w:r>
      <w:r w:rsidRPr="00267CF8">
        <w:rPr>
          <w:spacing w:val="6"/>
          <w:sz w:val="32"/>
          <w:szCs w:val="32"/>
          <w:cs/>
        </w:rPr>
        <w:t>ระหว่าง</w:t>
      </w:r>
      <w:r w:rsidRPr="00267CF8">
        <w:rPr>
          <w:sz w:val="32"/>
          <w:szCs w:val="32"/>
          <w:cs/>
        </w:rPr>
        <w:t xml:space="preserve">ปีสิ้นสุดวันที่ </w:t>
      </w:r>
      <w:r w:rsidRPr="00267CF8">
        <w:rPr>
          <w:sz w:val="32"/>
          <w:szCs w:val="32"/>
        </w:rPr>
        <w:t xml:space="preserve">31 </w:t>
      </w:r>
      <w:r w:rsidRPr="00267CF8">
        <w:rPr>
          <w:sz w:val="32"/>
          <w:szCs w:val="32"/>
          <w:cs/>
        </w:rPr>
        <w:t xml:space="preserve">ธันวาคม </w:t>
      </w:r>
      <w:r w:rsidRPr="00267CF8">
        <w:rPr>
          <w:sz w:val="32"/>
          <w:szCs w:val="32"/>
        </w:rPr>
        <w:t xml:space="preserve">2563 </w:t>
      </w:r>
      <w:r w:rsidRPr="00267CF8">
        <w:rPr>
          <w:sz w:val="32"/>
          <w:szCs w:val="32"/>
          <w:cs/>
        </w:rPr>
        <w:t xml:space="preserve">และ </w:t>
      </w:r>
      <w:r w:rsidRPr="00267CF8">
        <w:rPr>
          <w:sz w:val="32"/>
          <w:szCs w:val="32"/>
        </w:rPr>
        <w:t xml:space="preserve">2562 </w:t>
      </w:r>
      <w:r w:rsidRPr="00267CF8">
        <w:rPr>
          <w:sz w:val="32"/>
          <w:szCs w:val="32"/>
          <w:cs/>
        </w:rPr>
        <w:t>บริษัทไม่ได้รับเงินปันผลจากบริษัทร่วม</w:t>
      </w:r>
    </w:p>
    <w:p w14:paraId="3E201CC8" w14:textId="77777777" w:rsidR="00BC55C3" w:rsidRPr="00267CF8" w:rsidRDefault="00BC55C3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</w:rPr>
      </w:pPr>
    </w:p>
    <w:p w14:paraId="4AAE7597" w14:textId="45E22425" w:rsidR="006E3FC5" w:rsidRDefault="006E3FC5" w:rsidP="00F0798A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เงินลงทุนใน</w:t>
      </w:r>
      <w:r w:rsidR="00BC12DC" w:rsidRPr="00267CF8">
        <w:rPr>
          <w:rFonts w:ascii="Angsana New" w:hAnsi="Angsana New"/>
          <w:sz w:val="32"/>
          <w:szCs w:val="32"/>
          <w:cs/>
        </w:rPr>
        <w:t>การร่วมค้</w:t>
      </w:r>
      <w:r w:rsidR="0025332D" w:rsidRPr="00267CF8">
        <w:rPr>
          <w:rFonts w:ascii="Angsana New" w:hAnsi="Angsana New"/>
          <w:sz w:val="32"/>
          <w:szCs w:val="32"/>
          <w:cs/>
        </w:rPr>
        <w:t>า</w:t>
      </w:r>
    </w:p>
    <w:p w14:paraId="0F917217" w14:textId="77777777" w:rsidR="00FA71F2" w:rsidRPr="00FA71F2" w:rsidRDefault="00FA71F2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264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117"/>
        <w:gridCol w:w="90"/>
        <w:gridCol w:w="1251"/>
        <w:gridCol w:w="78"/>
        <w:gridCol w:w="921"/>
        <w:gridCol w:w="90"/>
        <w:gridCol w:w="882"/>
        <w:gridCol w:w="82"/>
        <w:gridCol w:w="2753"/>
      </w:tblGrid>
      <w:tr w:rsidR="00DC0AC2" w:rsidRPr="00267CF8" w14:paraId="4CEAE7C5" w14:textId="77777777" w:rsidTr="00E06C04">
        <w:tc>
          <w:tcPr>
            <w:tcW w:w="2117" w:type="dxa"/>
          </w:tcPr>
          <w:p w14:paraId="7D1BFD4A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5D0F239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BE955BE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</w:tcPr>
          <w:p w14:paraId="318B161E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bottom w:val="single" w:sz="4" w:space="0" w:color="auto"/>
            </w:tcBorders>
          </w:tcPr>
          <w:p w14:paraId="0C38866C" w14:textId="3E1A963F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82" w:type="dxa"/>
          </w:tcPr>
          <w:p w14:paraId="6F8993A2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</w:tcPr>
          <w:p w14:paraId="0BF18E40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80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48F0" w:rsidRPr="00267CF8" w14:paraId="341F63B0" w14:textId="77777777" w:rsidTr="00E06C04">
        <w:tc>
          <w:tcPr>
            <w:tcW w:w="2117" w:type="dxa"/>
            <w:tcBorders>
              <w:bottom w:val="single" w:sz="4" w:space="0" w:color="auto"/>
            </w:tcBorders>
          </w:tcPr>
          <w:p w14:paraId="6ACA4515" w14:textId="39F1D9AA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6CC932A2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DA8625D" w14:textId="71EF034F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จัดตั้งในประเทศ</w:t>
            </w:r>
          </w:p>
        </w:tc>
        <w:tc>
          <w:tcPr>
            <w:tcW w:w="78" w:type="dxa"/>
          </w:tcPr>
          <w:p w14:paraId="3FD2912E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C18743F" w14:textId="0FD8ECC6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</w:t>
            </w:r>
            <w:r w:rsidR="00B84B2D" w:rsidRPr="00267CF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3042E5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538312E6" w14:textId="70504921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</w:t>
            </w:r>
            <w:r w:rsidR="00B84B2D" w:rsidRPr="00267CF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2" w:type="dxa"/>
          </w:tcPr>
          <w:p w14:paraId="6678D4DF" w14:textId="77777777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14:paraId="448B6E9D" w14:textId="267F1E1E" w:rsidR="00595E5C" w:rsidRPr="00267CF8" w:rsidRDefault="00595E5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</w:tr>
      <w:tr w:rsidR="0027481B" w:rsidRPr="00267CF8" w14:paraId="55C52F03" w14:textId="77777777" w:rsidTr="00E06C04">
        <w:tc>
          <w:tcPr>
            <w:tcW w:w="2117" w:type="dxa"/>
            <w:tcBorders>
              <w:top w:val="single" w:sz="4" w:space="0" w:color="auto"/>
            </w:tcBorders>
          </w:tcPr>
          <w:p w14:paraId="29443BA4" w14:textId="77777777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 xml:space="preserve">Wisdom Tree Investment 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S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33402AEF" w14:textId="7EE25625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 xml:space="preserve">   PTE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267CF8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90" w:type="dxa"/>
          </w:tcPr>
          <w:p w14:paraId="3FBBDE0D" w14:textId="77777777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6034985" w14:textId="77777777" w:rsidR="00B84B2D" w:rsidRPr="00267CF8" w:rsidRDefault="00B84B2D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4280A6" w14:textId="53127444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78" w:type="dxa"/>
          </w:tcPr>
          <w:p w14:paraId="034E37AD" w14:textId="77777777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6B6A9FA6" w14:textId="77777777" w:rsidR="00B84B2D" w:rsidRPr="00267CF8" w:rsidRDefault="00B84B2D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BA9361" w14:textId="78852AA7" w:rsidR="00620B31" w:rsidRPr="00267CF8" w:rsidRDefault="00A142F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45</w:t>
            </w:r>
            <w:r w:rsidR="00A55328"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12B4DE8A" w14:textId="77777777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41B61804" w14:textId="77777777" w:rsidR="00B84B2D" w:rsidRPr="00267CF8" w:rsidRDefault="00B84B2D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CA06A3" w14:textId="61FF9584" w:rsidR="00620B31" w:rsidRPr="00267CF8" w:rsidRDefault="00A142F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45</w:t>
            </w:r>
            <w:r w:rsidR="00620B31"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82" w:type="dxa"/>
          </w:tcPr>
          <w:p w14:paraId="446D5F06" w14:textId="77777777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</w:tcPr>
          <w:p w14:paraId="5F5B9B4B" w14:textId="77777777" w:rsidR="00B84B2D" w:rsidRPr="00267CF8" w:rsidRDefault="00B84B2D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E351C8" w14:textId="01C43616" w:rsidR="00620B31" w:rsidRPr="00267CF8" w:rsidRDefault="00620B3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กิจการทำธุรกรรมลงทุนในต่างประเทศ</w:t>
            </w:r>
          </w:p>
        </w:tc>
      </w:tr>
    </w:tbl>
    <w:p w14:paraId="23777477" w14:textId="77777777" w:rsidR="00AB6753" w:rsidRPr="00FA71F2" w:rsidRDefault="00AB675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38BBBF70" w14:textId="6BC46D5E" w:rsidR="00182B0B" w:rsidRPr="00267CF8" w:rsidRDefault="009E72C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</w:rPr>
        <w:t xml:space="preserve">Wisdom Tree Investment </w:t>
      </w:r>
      <w:r w:rsidRPr="00267CF8">
        <w:rPr>
          <w:rFonts w:ascii="Angsana New" w:hAnsi="Angsana New"/>
          <w:spacing w:val="4"/>
          <w:sz w:val="32"/>
          <w:szCs w:val="32"/>
          <w:cs/>
        </w:rPr>
        <w:t>(</w:t>
      </w:r>
      <w:r w:rsidRPr="00267CF8">
        <w:rPr>
          <w:rFonts w:ascii="Angsana New" w:hAnsi="Angsana New"/>
          <w:spacing w:val="4"/>
          <w:sz w:val="32"/>
          <w:szCs w:val="32"/>
        </w:rPr>
        <w:t>S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) </w:t>
      </w:r>
      <w:r w:rsidRPr="00267CF8">
        <w:rPr>
          <w:rFonts w:ascii="Angsana New" w:hAnsi="Angsana New"/>
          <w:spacing w:val="4"/>
          <w:sz w:val="32"/>
          <w:szCs w:val="32"/>
        </w:rPr>
        <w:t>PTE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. </w:t>
      </w:r>
      <w:r w:rsidRPr="00267CF8">
        <w:rPr>
          <w:rFonts w:ascii="Angsana New" w:hAnsi="Angsana New"/>
          <w:spacing w:val="4"/>
          <w:sz w:val="32"/>
          <w:szCs w:val="32"/>
        </w:rPr>
        <w:t>Limited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 ลงทุนใน </w:t>
      </w:r>
      <w:proofErr w:type="spellStart"/>
      <w:r w:rsidR="00AB6753" w:rsidRPr="00267CF8">
        <w:rPr>
          <w:rFonts w:ascii="Angsana New" w:hAnsi="Angsana New"/>
          <w:spacing w:val="4"/>
          <w:sz w:val="32"/>
          <w:szCs w:val="32"/>
        </w:rPr>
        <w:t>Millcon</w:t>
      </w:r>
      <w:proofErr w:type="spellEnd"/>
      <w:r w:rsidR="00AB6753" w:rsidRPr="00267CF8">
        <w:rPr>
          <w:rFonts w:ascii="Angsana New" w:hAnsi="Angsana New"/>
          <w:spacing w:val="4"/>
          <w:sz w:val="32"/>
          <w:szCs w:val="32"/>
        </w:rPr>
        <w:t xml:space="preserve"> </w:t>
      </w:r>
      <w:proofErr w:type="spellStart"/>
      <w:r w:rsidR="00AB6753" w:rsidRPr="00267CF8">
        <w:rPr>
          <w:rFonts w:ascii="Angsana New" w:hAnsi="Angsana New"/>
          <w:spacing w:val="4"/>
          <w:sz w:val="32"/>
          <w:szCs w:val="32"/>
        </w:rPr>
        <w:t>Thiha</w:t>
      </w:r>
      <w:proofErr w:type="spellEnd"/>
      <w:r w:rsidR="00AB6753" w:rsidRPr="00267CF8">
        <w:rPr>
          <w:rFonts w:ascii="Angsana New" w:hAnsi="Angsana New"/>
          <w:spacing w:val="4"/>
          <w:sz w:val="32"/>
          <w:szCs w:val="32"/>
        </w:rPr>
        <w:t xml:space="preserve"> GEL Limited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01356" w:rsidRPr="00267CF8">
        <w:rPr>
          <w:rFonts w:ascii="Angsana New" w:hAnsi="Angsana New"/>
          <w:spacing w:val="4"/>
          <w:sz w:val="32"/>
          <w:szCs w:val="32"/>
          <w:cs/>
        </w:rPr>
        <w:t xml:space="preserve">ร้อยละ </w:t>
      </w:r>
      <w:r w:rsidR="007909B3" w:rsidRPr="00267CF8">
        <w:rPr>
          <w:rFonts w:ascii="Angsana New" w:hAnsi="Angsana New"/>
          <w:spacing w:val="4"/>
          <w:sz w:val="32"/>
          <w:szCs w:val="32"/>
        </w:rPr>
        <w:t>100</w:t>
      </w:r>
      <w:r w:rsidR="00601356" w:rsidRPr="00267CF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337858" w:rsidRPr="00267CF8">
        <w:rPr>
          <w:rFonts w:ascii="Angsana New" w:hAnsi="Angsana New"/>
          <w:spacing w:val="4"/>
          <w:sz w:val="32"/>
          <w:szCs w:val="32"/>
          <w:cs/>
        </w:rPr>
        <w:t>ซึ่ง</w:t>
      </w:r>
      <w:r w:rsidR="00337858" w:rsidRPr="00267CF8">
        <w:rPr>
          <w:rFonts w:ascii="Angsana New" w:hAnsi="Angsana New"/>
          <w:sz w:val="32"/>
          <w:szCs w:val="32"/>
          <w:cs/>
        </w:rPr>
        <w:t>เป็นบริษัทจดทะเบียนในประเทศ</w:t>
      </w:r>
      <w:r w:rsidR="00642F4D" w:rsidRPr="00267CF8">
        <w:rPr>
          <w:rFonts w:ascii="Angsana New" w:hAnsi="Angsana New"/>
          <w:sz w:val="32"/>
          <w:szCs w:val="32"/>
          <w:cs/>
        </w:rPr>
        <w:t>เมียนมาร์</w:t>
      </w:r>
      <w:r w:rsidR="00337858" w:rsidRPr="00267CF8">
        <w:rPr>
          <w:rFonts w:ascii="Angsana New" w:hAnsi="Angsana New"/>
          <w:sz w:val="32"/>
          <w:szCs w:val="32"/>
          <w:cs/>
        </w:rPr>
        <w:t xml:space="preserve"> เพื่อผลิตและจำหน่ายผลิตภัณฑ์เหล็กรูปพรรณ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="00337858" w:rsidRPr="00267CF8">
        <w:rPr>
          <w:rFonts w:ascii="Angsana New" w:hAnsi="Angsana New"/>
          <w:sz w:val="32"/>
          <w:szCs w:val="32"/>
          <w:cs/>
        </w:rPr>
        <w:t>โดยมีทุนดำเนินการจำนวน</w:t>
      </w:r>
      <w:r w:rsidR="00337858" w:rsidRPr="00267CF8">
        <w:rPr>
          <w:rFonts w:ascii="Angsana New" w:hAnsi="Angsana New"/>
          <w:sz w:val="32"/>
          <w:szCs w:val="32"/>
        </w:rPr>
        <w:t xml:space="preserve"> 12 </w:t>
      </w:r>
      <w:r w:rsidR="00337858" w:rsidRPr="00267CF8">
        <w:rPr>
          <w:rFonts w:ascii="Angsana New" w:hAnsi="Angsana New"/>
          <w:sz w:val="32"/>
          <w:szCs w:val="32"/>
          <w:cs/>
        </w:rPr>
        <w:t xml:space="preserve">ล้านดอลลาร์สหรัฐฯ </w:t>
      </w:r>
      <w:r w:rsidR="00B349C5" w:rsidRPr="00267CF8">
        <w:rPr>
          <w:rFonts w:ascii="Angsana New" w:hAnsi="Angsana New"/>
          <w:sz w:val="32"/>
          <w:szCs w:val="32"/>
          <w:cs/>
        </w:rPr>
        <w:t xml:space="preserve">การรับรู้ส่วนได้เสียของ </w:t>
      </w:r>
      <w:r w:rsidR="00B349C5" w:rsidRPr="00267CF8">
        <w:rPr>
          <w:rFonts w:ascii="Angsana New" w:hAnsi="Angsana New"/>
          <w:sz w:val="32"/>
          <w:szCs w:val="32"/>
        </w:rPr>
        <w:t xml:space="preserve">Wisdom Tree Investment </w:t>
      </w:r>
      <w:r w:rsidR="00B349C5" w:rsidRPr="00267CF8">
        <w:rPr>
          <w:rFonts w:ascii="Angsana New" w:hAnsi="Angsana New"/>
          <w:sz w:val="32"/>
          <w:szCs w:val="32"/>
          <w:cs/>
        </w:rPr>
        <w:t>(</w:t>
      </w:r>
      <w:r w:rsidR="00B349C5" w:rsidRPr="00267CF8">
        <w:rPr>
          <w:rFonts w:ascii="Angsana New" w:hAnsi="Angsana New"/>
          <w:sz w:val="32"/>
          <w:szCs w:val="32"/>
        </w:rPr>
        <w:t>S</w:t>
      </w:r>
      <w:r w:rsidR="00B349C5" w:rsidRPr="00267CF8">
        <w:rPr>
          <w:rFonts w:ascii="Angsana New" w:hAnsi="Angsana New"/>
          <w:sz w:val="32"/>
          <w:szCs w:val="32"/>
          <w:cs/>
        </w:rPr>
        <w:t xml:space="preserve">) </w:t>
      </w:r>
      <w:r w:rsidR="00B349C5" w:rsidRPr="00267CF8">
        <w:rPr>
          <w:rFonts w:ascii="Angsana New" w:hAnsi="Angsana New"/>
          <w:spacing w:val="2"/>
          <w:sz w:val="32"/>
          <w:szCs w:val="32"/>
        </w:rPr>
        <w:t>PTE</w:t>
      </w:r>
      <w:r w:rsidR="00B349C5" w:rsidRPr="00267CF8">
        <w:rPr>
          <w:rFonts w:ascii="Angsana New" w:hAnsi="Angsana New"/>
          <w:spacing w:val="2"/>
          <w:sz w:val="32"/>
          <w:szCs w:val="32"/>
          <w:cs/>
        </w:rPr>
        <w:t xml:space="preserve">. </w:t>
      </w:r>
      <w:r w:rsidR="00B349C5" w:rsidRPr="00267CF8">
        <w:rPr>
          <w:rFonts w:ascii="Angsana New" w:hAnsi="Angsana New"/>
          <w:spacing w:val="2"/>
          <w:sz w:val="32"/>
          <w:szCs w:val="32"/>
        </w:rPr>
        <w:t>Limited</w:t>
      </w:r>
      <w:r w:rsidR="00B349C5" w:rsidRPr="00267CF8">
        <w:rPr>
          <w:rFonts w:ascii="Angsana New" w:hAnsi="Angsana New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proofErr w:type="spellStart"/>
      <w:r w:rsidR="00B349C5" w:rsidRPr="00267CF8">
        <w:rPr>
          <w:rFonts w:ascii="Angsana New" w:hAnsi="Angsana New"/>
          <w:spacing w:val="2"/>
          <w:sz w:val="32"/>
          <w:szCs w:val="32"/>
        </w:rPr>
        <w:t>Millcon</w:t>
      </w:r>
      <w:proofErr w:type="spellEnd"/>
      <w:r w:rsidR="00B349C5" w:rsidRPr="00267CF8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="00B349C5" w:rsidRPr="00267CF8">
        <w:rPr>
          <w:rFonts w:ascii="Angsana New" w:hAnsi="Angsana New"/>
          <w:spacing w:val="2"/>
          <w:sz w:val="32"/>
          <w:szCs w:val="32"/>
        </w:rPr>
        <w:t>Thiha</w:t>
      </w:r>
      <w:proofErr w:type="spellEnd"/>
      <w:r w:rsidR="00B349C5" w:rsidRPr="00267CF8">
        <w:rPr>
          <w:rFonts w:ascii="Angsana New" w:hAnsi="Angsana New"/>
          <w:spacing w:val="2"/>
          <w:sz w:val="32"/>
          <w:szCs w:val="32"/>
        </w:rPr>
        <w:t xml:space="preserve"> GEL Limited</w:t>
      </w:r>
      <w:r w:rsidR="00B349C5" w:rsidRPr="00267CF8">
        <w:rPr>
          <w:rFonts w:ascii="Angsana New" w:hAnsi="Angsana New"/>
          <w:spacing w:val="2"/>
          <w:sz w:val="32"/>
          <w:szCs w:val="32"/>
          <w:cs/>
        </w:rPr>
        <w:t xml:space="preserve"> แล้ว</w:t>
      </w:r>
      <w:r w:rsidR="000F0BFE" w:rsidRPr="00267CF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0F0BFE" w:rsidRPr="00267CF8">
        <w:rPr>
          <w:rFonts w:ascii="Angsana New" w:hAnsi="Angsana New"/>
          <w:sz w:val="32"/>
          <w:szCs w:val="32"/>
          <w:cs/>
        </w:rPr>
        <w:t>โดยการลงทุนในการร่วมค้ามีความสำคัญเชิงกลยุทธ์ต่อการดำเนินธุรกิจของกลุ่มบริษัท</w:t>
      </w:r>
    </w:p>
    <w:p w14:paraId="28CFD7CF" w14:textId="59D2A8B5" w:rsidR="00A715B8" w:rsidRPr="001411E8" w:rsidRDefault="00A715B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D9501E2" w14:textId="77777777" w:rsidR="00A715B8" w:rsidRPr="00267CF8" w:rsidRDefault="00A715B8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267CF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การร่วมการงาน</w:t>
      </w:r>
    </w:p>
    <w:p w14:paraId="04DAB435" w14:textId="77777777" w:rsidR="001411E8" w:rsidRDefault="00A715B8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สัญญาการร่วมการงานเป็นสัญญาที่ผู้ร่วมทุนตั้งแต่สองรายขึ้นไปตกลงจะควบคุมร่วมในกิจกรรม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ที่จัดตั้งขึ้น การตัดสินใจในกิจกรรมที่เกี่ยวข้องต้องได้รับความเห็นชอบโดยผู้ควบคุมร่วมอย่างเป็นเอกฉันท์จึงจะถือว่าเป็นไปตามข้อกำหนดของคำนิยามว่าการควบคุมร่วม การร่วมการงานสามารถอยู่ในรูปแบบของการดำเนินงานร่วมกันหรือการร่วมค้า การจัดประเภทขึ้นอยู่กับสิทธิและภาระผูกพัน</w:t>
      </w:r>
      <w:r w:rsidR="001411E8">
        <w:rPr>
          <w:rFonts w:ascii="Angsana New" w:hAnsi="Angsana New" w:cs="Angsana New"/>
          <w:sz w:val="32"/>
          <w:szCs w:val="32"/>
          <w:rtl/>
          <w:cs/>
        </w:rPr>
        <w:br/>
      </w:r>
    </w:p>
    <w:p w14:paraId="18761312" w14:textId="2EF4EAA6" w:rsidR="00A715B8" w:rsidRPr="00267CF8" w:rsidRDefault="00A715B8" w:rsidP="00A23915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267CF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ของผู้ร่วมทุน โดยพิจารณาจากโครงสร้างและรูปแบบทางกฎหมายของการร่วมการงาน ตลอดจน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 xml:space="preserve">เงื่อนไขของข้อตกลงที่ผู้ร่วมทุนตกลงกัน รวมทั้งข้อเท็จจริงและสถานการณ์แวดล้อมอื่นที่มีความเกี่ยวข้อง </w:t>
      </w:r>
      <w:r w:rsidRPr="00267CF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หากในข้อกำหนดผู้ร่วมทุนมีสิทธิในสินทรัพย์สุทธิของการร่วมงาน การร่วมงานดังกล่าวถือเป็นการ</w:t>
      </w:r>
      <w:r w:rsidRPr="00267CF8">
        <w:rPr>
          <w:rFonts w:ascii="Angsana New" w:hAnsi="Angsana New" w:cs="Angsana New"/>
          <w:sz w:val="32"/>
          <w:szCs w:val="32"/>
          <w:cs/>
          <w:lang w:bidi="th-TH"/>
        </w:rPr>
        <w:t>ร่วมค้า ส่วนการดำเนินงานร่วมกันนั้นผู้ร่วมทุนจะมีสิทธิในสินทรัพย์และมีภาระผูกพันในหนี้สินที่เกี่ยวข้องกับการร่วมงานนั้น</w:t>
      </w:r>
    </w:p>
    <w:p w14:paraId="14AE5BB7" w14:textId="088D53B8" w:rsidR="00726ABF" w:rsidRPr="00267CF8" w:rsidRDefault="00726AB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47F30A8" w14:textId="4DD94927" w:rsidR="00337858" w:rsidRPr="00267CF8" w:rsidRDefault="0033785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ข้อมูลทางการเงินที่สำคัญของ</w:t>
      </w:r>
      <w:r w:rsidR="00BC12DC" w:rsidRPr="00267CF8">
        <w:rPr>
          <w:rFonts w:ascii="Angsana New" w:hAnsi="Angsana New"/>
          <w:sz w:val="32"/>
          <w:szCs w:val="32"/>
          <w:cs/>
        </w:rPr>
        <w:t>การร่วมค้า</w:t>
      </w:r>
      <w:r w:rsidRPr="00267CF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630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553"/>
        <w:gridCol w:w="1428"/>
        <w:gridCol w:w="106"/>
        <w:gridCol w:w="1553"/>
      </w:tblGrid>
      <w:tr w:rsidR="00C346D7" w:rsidRPr="00267CF8" w14:paraId="48EC0144" w14:textId="77777777" w:rsidTr="0043645E">
        <w:trPr>
          <w:trHeight w:val="162"/>
        </w:trPr>
        <w:tc>
          <w:tcPr>
            <w:tcW w:w="5553" w:type="dxa"/>
            <w:shd w:val="clear" w:color="auto" w:fill="auto"/>
          </w:tcPr>
          <w:p w14:paraId="196DD542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259B111B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346D7" w:rsidRPr="00267CF8" w14:paraId="73C27E63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20F959FB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8FDC894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31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shd w:val="clear" w:color="auto" w:fill="auto"/>
          </w:tcPr>
          <w:p w14:paraId="5B0499C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5A8D249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31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6D7" w:rsidRPr="00267CF8" w14:paraId="147E29C7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077796A0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11DA38F1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7BC72D98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232D1B54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C346D7" w:rsidRPr="00267CF8" w14:paraId="44922B32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47157CFA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8" w:type="dxa"/>
            <w:shd w:val="clear" w:color="auto" w:fill="auto"/>
          </w:tcPr>
          <w:p w14:paraId="1E6859D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145,205</w:t>
            </w:r>
          </w:p>
        </w:tc>
        <w:tc>
          <w:tcPr>
            <w:tcW w:w="106" w:type="dxa"/>
            <w:shd w:val="clear" w:color="auto" w:fill="auto"/>
          </w:tcPr>
          <w:p w14:paraId="244A55FC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52D15AB8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218,045</w:t>
            </w:r>
          </w:p>
        </w:tc>
      </w:tr>
      <w:tr w:rsidR="00C346D7" w:rsidRPr="00267CF8" w14:paraId="2BD2868B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368FFBA6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8" w:type="dxa"/>
            <w:shd w:val="clear" w:color="auto" w:fill="auto"/>
          </w:tcPr>
          <w:p w14:paraId="4CB5EB04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394,133</w:t>
            </w:r>
          </w:p>
        </w:tc>
        <w:tc>
          <w:tcPr>
            <w:tcW w:w="106" w:type="dxa"/>
            <w:shd w:val="clear" w:color="auto" w:fill="auto"/>
          </w:tcPr>
          <w:p w14:paraId="7A05DEE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4E444331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408,293</w:t>
            </w:r>
          </w:p>
        </w:tc>
      </w:tr>
      <w:tr w:rsidR="00C346D7" w:rsidRPr="00267CF8" w14:paraId="23E59374" w14:textId="77777777" w:rsidTr="0043645E">
        <w:trPr>
          <w:trHeight w:val="342"/>
        </w:trPr>
        <w:tc>
          <w:tcPr>
            <w:tcW w:w="5553" w:type="dxa"/>
            <w:shd w:val="clear" w:color="auto" w:fill="auto"/>
          </w:tcPr>
          <w:p w14:paraId="468050DF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8" w:type="dxa"/>
            <w:shd w:val="clear" w:color="auto" w:fill="auto"/>
          </w:tcPr>
          <w:p w14:paraId="43AB54B3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271,859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1EDD4121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29184A42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366,245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346D7" w:rsidRPr="00267CF8" w14:paraId="417345EE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39569BF0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AA91503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40,588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5397F13A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70E0F72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25,023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346D7" w:rsidRPr="00267CF8" w14:paraId="01CB4697" w14:textId="77777777" w:rsidTr="0043645E">
        <w:trPr>
          <w:trHeight w:val="342"/>
        </w:trPr>
        <w:tc>
          <w:tcPr>
            <w:tcW w:w="5553" w:type="dxa"/>
            <w:shd w:val="clear" w:color="auto" w:fill="auto"/>
          </w:tcPr>
          <w:p w14:paraId="7E4E9A2B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543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226,891</w:t>
            </w:r>
          </w:p>
        </w:tc>
        <w:tc>
          <w:tcPr>
            <w:tcW w:w="106" w:type="dxa"/>
            <w:shd w:val="clear" w:color="auto" w:fill="auto"/>
          </w:tcPr>
          <w:p w14:paraId="6B15824C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8B28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235,070</w:t>
            </w:r>
          </w:p>
        </w:tc>
      </w:tr>
      <w:tr w:rsidR="00C346D7" w:rsidRPr="00267CF8" w14:paraId="2F6C84CD" w14:textId="77777777" w:rsidTr="0043645E">
        <w:trPr>
          <w:trHeight w:val="233"/>
        </w:trPr>
        <w:tc>
          <w:tcPr>
            <w:tcW w:w="5553" w:type="dxa"/>
            <w:shd w:val="clear" w:color="auto" w:fill="auto"/>
          </w:tcPr>
          <w:p w14:paraId="6CD114C2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ข้อมูลเพิ่มเติม</w:t>
            </w:r>
          </w:p>
        </w:tc>
        <w:tc>
          <w:tcPr>
            <w:tcW w:w="1428" w:type="dxa"/>
            <w:shd w:val="clear" w:color="auto" w:fill="auto"/>
          </w:tcPr>
          <w:p w14:paraId="2C1647C5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6DCC1C9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4A72C14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46D7" w:rsidRPr="00267CF8" w14:paraId="449465CA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712F6A10" w14:textId="77777777" w:rsidR="00C346D7" w:rsidRPr="00267CF8" w:rsidRDefault="00C346D7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428" w:type="dxa"/>
            <w:shd w:val="clear" w:color="auto" w:fill="auto"/>
          </w:tcPr>
          <w:p w14:paraId="4304CD7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267CF8">
              <w:rPr>
                <w:rFonts w:ascii="Angsana New" w:hAnsi="Angsana New"/>
                <w:sz w:val="30"/>
                <w:szCs w:val="30"/>
              </w:rPr>
              <w:t>,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571</w:t>
            </w:r>
          </w:p>
        </w:tc>
        <w:tc>
          <w:tcPr>
            <w:tcW w:w="106" w:type="dxa"/>
            <w:shd w:val="clear" w:color="auto" w:fill="auto"/>
          </w:tcPr>
          <w:p w14:paraId="2A4C20FC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459A1E97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40,931</w:t>
            </w:r>
          </w:p>
        </w:tc>
      </w:tr>
      <w:tr w:rsidR="00C346D7" w:rsidRPr="00267CF8" w14:paraId="0F1CF8DB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0C11D58C" w14:textId="77777777" w:rsidR="00C346D7" w:rsidRPr="00267CF8" w:rsidRDefault="00C346D7" w:rsidP="00A2391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หนี้สินทางการเงินไม่หมุนเวียน (ไม่รวมเจ้าหนี้การค้าและเจ้าหนี้</w:t>
            </w:r>
            <w:r w:rsidRPr="00267CF8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หมุนเวียนอื่นและประมาณการหนี้สิน) ที่รวมอยู่ในหนี้สินไม่หมุนเวียน</w:t>
            </w:r>
          </w:p>
        </w:tc>
        <w:tc>
          <w:tcPr>
            <w:tcW w:w="1428" w:type="dxa"/>
            <w:shd w:val="clear" w:color="auto" w:fill="auto"/>
          </w:tcPr>
          <w:p w14:paraId="233A0333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3997CD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40,588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258131C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77E1F76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2DE2422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25,023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346D7" w:rsidRPr="00267CF8" w14:paraId="121BC50C" w14:textId="77777777" w:rsidTr="0043645E">
        <w:trPr>
          <w:trHeight w:val="331"/>
        </w:trPr>
        <w:tc>
          <w:tcPr>
            <w:tcW w:w="5553" w:type="dxa"/>
            <w:shd w:val="clear" w:color="auto" w:fill="auto"/>
          </w:tcPr>
          <w:p w14:paraId="69B7D789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shd w:val="clear" w:color="auto" w:fill="auto"/>
          </w:tcPr>
          <w:p w14:paraId="4CD4923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11F9191A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1C44AFDF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46D7" w:rsidRPr="00267CF8" w14:paraId="56361FF6" w14:textId="77777777" w:rsidTr="0043645E">
        <w:trPr>
          <w:tblHeader/>
        </w:trPr>
        <w:tc>
          <w:tcPr>
            <w:tcW w:w="5553" w:type="dxa"/>
            <w:shd w:val="clear" w:color="auto" w:fill="auto"/>
          </w:tcPr>
          <w:p w14:paraId="4E631854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4AA9267B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346D7" w:rsidRPr="00267CF8" w14:paraId="3ED5D5D7" w14:textId="77777777" w:rsidTr="0043645E">
        <w:trPr>
          <w:tblHeader/>
        </w:trPr>
        <w:tc>
          <w:tcPr>
            <w:tcW w:w="5553" w:type="dxa"/>
            <w:shd w:val="clear" w:color="auto" w:fill="auto"/>
          </w:tcPr>
          <w:p w14:paraId="7575140E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8F484F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67C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346D7" w:rsidRPr="00267CF8" w14:paraId="1DC55C22" w14:textId="77777777" w:rsidTr="0043645E">
        <w:trPr>
          <w:tblHeader/>
        </w:trPr>
        <w:tc>
          <w:tcPr>
            <w:tcW w:w="5553" w:type="dxa"/>
            <w:shd w:val="clear" w:color="auto" w:fill="auto"/>
          </w:tcPr>
          <w:p w14:paraId="2C797C76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BA88F29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shd w:val="clear" w:color="auto" w:fill="auto"/>
          </w:tcPr>
          <w:p w14:paraId="1C88FF00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4EAB5414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6D7" w:rsidRPr="00267CF8" w14:paraId="539B955E" w14:textId="77777777" w:rsidTr="0043645E">
        <w:tc>
          <w:tcPr>
            <w:tcW w:w="5553" w:type="dxa"/>
            <w:shd w:val="clear" w:color="auto" w:fill="auto"/>
          </w:tcPr>
          <w:p w14:paraId="376C482A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5019357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7226127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39A03EF2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46D7" w:rsidRPr="00267CF8" w14:paraId="12301CA6" w14:textId="77777777" w:rsidTr="0043645E">
        <w:tc>
          <w:tcPr>
            <w:tcW w:w="5553" w:type="dxa"/>
            <w:shd w:val="clear" w:color="auto" w:fill="auto"/>
          </w:tcPr>
          <w:p w14:paraId="12BE0D9E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8" w:type="dxa"/>
            <w:shd w:val="clear" w:color="auto" w:fill="auto"/>
          </w:tcPr>
          <w:p w14:paraId="201D3167" w14:textId="76A4B916" w:rsidR="00C346D7" w:rsidRPr="00267CF8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5360">
              <w:rPr>
                <w:rFonts w:ascii="Angsana New" w:hAnsi="Angsana New" w:hint="cs"/>
                <w:sz w:val="30"/>
                <w:szCs w:val="30"/>
              </w:rPr>
              <w:t>346</w:t>
            </w:r>
            <w:r w:rsidR="00C346D7" w:rsidRPr="00CE2E4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F55360">
              <w:rPr>
                <w:rFonts w:ascii="Angsana New" w:hAnsi="Angsana New" w:hint="cs"/>
                <w:sz w:val="30"/>
                <w:szCs w:val="30"/>
              </w:rPr>
              <w:t>755</w:t>
            </w:r>
          </w:p>
        </w:tc>
        <w:tc>
          <w:tcPr>
            <w:tcW w:w="106" w:type="dxa"/>
            <w:shd w:val="clear" w:color="auto" w:fill="auto"/>
          </w:tcPr>
          <w:p w14:paraId="1AFD0F71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79461F6A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307,490</w:t>
            </w:r>
          </w:p>
        </w:tc>
      </w:tr>
      <w:tr w:rsidR="00C346D7" w:rsidRPr="00267CF8" w14:paraId="3C40958E" w14:textId="77777777" w:rsidTr="0043645E">
        <w:tc>
          <w:tcPr>
            <w:tcW w:w="5553" w:type="dxa"/>
            <w:shd w:val="clear" w:color="auto" w:fill="auto"/>
          </w:tcPr>
          <w:p w14:paraId="5AC7B896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67CF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28" w:type="dxa"/>
            <w:shd w:val="clear" w:color="auto" w:fill="auto"/>
          </w:tcPr>
          <w:p w14:paraId="3B0139B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2,472</w:t>
            </w:r>
          </w:p>
        </w:tc>
        <w:tc>
          <w:tcPr>
            <w:tcW w:w="106" w:type="dxa"/>
            <w:shd w:val="clear" w:color="auto" w:fill="auto"/>
          </w:tcPr>
          <w:p w14:paraId="39111367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5F22270A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71,104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346D7" w:rsidRPr="00267CF8" w14:paraId="44B10BB1" w14:textId="77777777" w:rsidTr="0043645E">
        <w:tc>
          <w:tcPr>
            <w:tcW w:w="5553" w:type="dxa"/>
            <w:shd w:val="clear" w:color="auto" w:fill="auto"/>
          </w:tcPr>
          <w:p w14:paraId="14B64A25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33F3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2,472</w:t>
            </w:r>
          </w:p>
        </w:tc>
        <w:tc>
          <w:tcPr>
            <w:tcW w:w="106" w:type="dxa"/>
            <w:shd w:val="clear" w:color="auto" w:fill="auto"/>
          </w:tcPr>
          <w:p w14:paraId="36A0C832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CF49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71,104</w:t>
            </w: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346D7" w:rsidRPr="00267CF8" w14:paraId="616BC0DD" w14:textId="77777777" w:rsidTr="0043645E">
        <w:trPr>
          <w:trHeight w:val="179"/>
        </w:trPr>
        <w:tc>
          <w:tcPr>
            <w:tcW w:w="5553" w:type="dxa"/>
            <w:shd w:val="clear" w:color="auto" w:fill="auto"/>
          </w:tcPr>
          <w:p w14:paraId="571A6B47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B9264CD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2A31D66E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54FBF827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46D7" w:rsidRPr="00267CF8" w14:paraId="7365F84F" w14:textId="77777777" w:rsidTr="0043645E">
        <w:tc>
          <w:tcPr>
            <w:tcW w:w="5553" w:type="dxa"/>
            <w:shd w:val="clear" w:color="auto" w:fill="auto"/>
          </w:tcPr>
          <w:p w14:paraId="7DD2D02C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28" w:type="dxa"/>
            <w:shd w:val="clear" w:color="auto" w:fill="auto"/>
          </w:tcPr>
          <w:p w14:paraId="1B892BC9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12,768</w:t>
            </w:r>
          </w:p>
        </w:tc>
        <w:tc>
          <w:tcPr>
            <w:tcW w:w="106" w:type="dxa"/>
            <w:shd w:val="clear" w:color="auto" w:fill="auto"/>
          </w:tcPr>
          <w:p w14:paraId="786184F9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5037452F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12,327</w:t>
            </w:r>
          </w:p>
        </w:tc>
      </w:tr>
      <w:tr w:rsidR="00C346D7" w:rsidRPr="00267CF8" w14:paraId="36840563" w14:textId="77777777" w:rsidTr="0043645E">
        <w:trPr>
          <w:trHeight w:val="80"/>
        </w:trPr>
        <w:tc>
          <w:tcPr>
            <w:tcW w:w="5553" w:type="dxa"/>
            <w:shd w:val="clear" w:color="auto" w:fill="auto"/>
          </w:tcPr>
          <w:p w14:paraId="7301DFC6" w14:textId="77777777" w:rsidR="00C346D7" w:rsidRPr="00267CF8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28" w:type="dxa"/>
            <w:shd w:val="clear" w:color="auto" w:fill="auto"/>
          </w:tcPr>
          <w:p w14:paraId="29F2B2F4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14,514</w:t>
            </w:r>
          </w:p>
        </w:tc>
        <w:tc>
          <w:tcPr>
            <w:tcW w:w="106" w:type="dxa"/>
            <w:shd w:val="clear" w:color="auto" w:fill="auto"/>
          </w:tcPr>
          <w:p w14:paraId="5EC81693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3" w:type="dxa"/>
            <w:shd w:val="clear" w:color="auto" w:fill="auto"/>
          </w:tcPr>
          <w:p w14:paraId="3D1700BC" w14:textId="77777777" w:rsidR="00C346D7" w:rsidRPr="00267CF8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lang w:val="en-GB"/>
              </w:rPr>
              <w:t>13,490</w:t>
            </w:r>
          </w:p>
        </w:tc>
      </w:tr>
    </w:tbl>
    <w:p w14:paraId="3F88EC92" w14:textId="77777777" w:rsidR="00414C0E" w:rsidRPr="00267CF8" w:rsidRDefault="00414C0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96B3E03" w14:textId="075D6DFC" w:rsidR="00CE2E48" w:rsidRDefault="00CE2E4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265110EC" w14:textId="77777777" w:rsidR="00630714" w:rsidRDefault="0063071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4E58B9D6" w14:textId="063E2702" w:rsidR="00A90082" w:rsidRPr="00267CF8" w:rsidRDefault="00A9008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6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BC12DC" w:rsidRPr="00267CF8">
        <w:rPr>
          <w:rFonts w:ascii="Angsana New" w:hAnsi="Angsana New"/>
          <w:spacing w:val="6"/>
          <w:sz w:val="32"/>
          <w:szCs w:val="32"/>
          <w:cs/>
        </w:rPr>
        <w:t>การร่วมค้า</w:t>
      </w:r>
      <w:r w:rsidRPr="00267CF8">
        <w:rPr>
          <w:rFonts w:ascii="Angsana New" w:hAnsi="Angsana New"/>
          <w:spacing w:val="6"/>
          <w:sz w:val="32"/>
          <w:szCs w:val="32"/>
          <w:cs/>
        </w:rPr>
        <w:t>ที่รับรู้ใน</w:t>
      </w:r>
      <w:r w:rsidRPr="00267CF8">
        <w:rPr>
          <w:rFonts w:ascii="Angsana New" w:hAnsi="Angsana New"/>
          <w:sz w:val="32"/>
          <w:szCs w:val="32"/>
          <w:cs/>
        </w:rPr>
        <w:t>งบการเงินรวม</w:t>
      </w:r>
    </w:p>
    <w:tbl>
      <w:tblPr>
        <w:tblW w:w="4565" w:type="pct"/>
        <w:tblInd w:w="630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697"/>
        <w:gridCol w:w="1324"/>
        <w:gridCol w:w="117"/>
        <w:gridCol w:w="1250"/>
      </w:tblGrid>
      <w:tr w:rsidR="00C346D7" w:rsidRPr="009B2672" w14:paraId="2BC2F984" w14:textId="77777777" w:rsidTr="00B305E4">
        <w:tc>
          <w:tcPr>
            <w:tcW w:w="3396" w:type="pct"/>
          </w:tcPr>
          <w:p w14:paraId="11ABBAC5" w14:textId="77777777" w:rsidR="00C346D7" w:rsidRPr="009B267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04" w:type="pct"/>
            <w:gridSpan w:val="3"/>
          </w:tcPr>
          <w:p w14:paraId="0428C966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67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346D7" w:rsidRPr="009B2672" w14:paraId="42431CB4" w14:textId="77777777" w:rsidTr="00B305E4">
        <w:tc>
          <w:tcPr>
            <w:tcW w:w="3396" w:type="pct"/>
          </w:tcPr>
          <w:p w14:paraId="71EAFDEA" w14:textId="77777777" w:rsidR="00C346D7" w:rsidRPr="009B267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5F1BE65A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0" w:type="pct"/>
          </w:tcPr>
          <w:p w14:paraId="4C60FDB6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FF201FD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C346D7" w:rsidRPr="009B2672" w14:paraId="3E7C29CF" w14:textId="77777777" w:rsidTr="00B305E4">
        <w:tc>
          <w:tcPr>
            <w:tcW w:w="3396" w:type="pct"/>
            <w:vAlign w:val="center"/>
          </w:tcPr>
          <w:p w14:paraId="23B0FE68" w14:textId="77777777" w:rsidR="00C346D7" w:rsidRPr="009B267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สินทรัพย์สุทธิของการร่วมค้า</w:t>
            </w:r>
          </w:p>
        </w:tc>
        <w:tc>
          <w:tcPr>
            <w:tcW w:w="789" w:type="pct"/>
          </w:tcPr>
          <w:p w14:paraId="581CAD87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226,891</w:t>
            </w:r>
          </w:p>
        </w:tc>
        <w:tc>
          <w:tcPr>
            <w:tcW w:w="70" w:type="pct"/>
          </w:tcPr>
          <w:p w14:paraId="5F39F466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</w:tcPr>
          <w:p w14:paraId="4D61DD86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235,070</w:t>
            </w:r>
          </w:p>
        </w:tc>
      </w:tr>
      <w:tr w:rsidR="00C346D7" w:rsidRPr="009B2672" w14:paraId="2F6D3342" w14:textId="77777777" w:rsidTr="00B305E4">
        <w:trPr>
          <w:trHeight w:val="362"/>
        </w:trPr>
        <w:tc>
          <w:tcPr>
            <w:tcW w:w="3396" w:type="pct"/>
            <w:vAlign w:val="center"/>
          </w:tcPr>
          <w:p w14:paraId="3C5CB2A8" w14:textId="77777777" w:rsidR="00C346D7" w:rsidRPr="009B267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สัดส่วนการถือหุ้นของบริษัท (ร้อยละ)</w:t>
            </w:r>
          </w:p>
        </w:tc>
        <w:tc>
          <w:tcPr>
            <w:tcW w:w="789" w:type="pct"/>
          </w:tcPr>
          <w:p w14:paraId="4B3EA34F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70" w:type="pct"/>
          </w:tcPr>
          <w:p w14:paraId="3D0BE418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</w:tcPr>
          <w:p w14:paraId="0C3A30C2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</w:tr>
      <w:tr w:rsidR="00C346D7" w:rsidRPr="009B2672" w14:paraId="6A8CAF43" w14:textId="77777777" w:rsidTr="00B305E4">
        <w:tc>
          <w:tcPr>
            <w:tcW w:w="3396" w:type="pct"/>
            <w:vAlign w:val="center"/>
          </w:tcPr>
          <w:p w14:paraId="0B5427F9" w14:textId="77777777" w:rsidR="00C346D7" w:rsidRPr="009B2672" w:rsidRDefault="00C346D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มูลค่าตามบัญชีของเงินลงทุนในการร่วมค้า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12" w:space="0" w:color="auto"/>
            </w:tcBorders>
          </w:tcPr>
          <w:p w14:paraId="368E2964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102,101</w:t>
            </w:r>
          </w:p>
        </w:tc>
        <w:tc>
          <w:tcPr>
            <w:tcW w:w="70" w:type="pct"/>
          </w:tcPr>
          <w:p w14:paraId="06D6A212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12" w:space="0" w:color="auto"/>
            </w:tcBorders>
          </w:tcPr>
          <w:p w14:paraId="73143D9D" w14:textId="77777777" w:rsidR="00C346D7" w:rsidRPr="009B2672" w:rsidRDefault="00C346D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2672">
              <w:rPr>
                <w:rFonts w:ascii="Angsana New" w:hAnsi="Angsana New"/>
                <w:sz w:val="28"/>
                <w:szCs w:val="28"/>
                <w:lang w:val="en-GB"/>
              </w:rPr>
              <w:t>105,781</w:t>
            </w:r>
          </w:p>
        </w:tc>
      </w:tr>
    </w:tbl>
    <w:p w14:paraId="37E35F31" w14:textId="77777777" w:rsidR="00C346D7" w:rsidRPr="009B2672" w:rsidRDefault="00C346D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2135353" w14:textId="2EE84CC1" w:rsidR="00797A77" w:rsidRPr="00267CF8" w:rsidRDefault="009D64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267CF8">
        <w:rPr>
          <w:rFonts w:ascii="Angsana New" w:hAnsi="Angsana New"/>
          <w:sz w:val="32"/>
          <w:szCs w:val="32"/>
        </w:rPr>
        <w:t xml:space="preserve">31 </w:t>
      </w:r>
      <w:r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z w:val="32"/>
          <w:szCs w:val="32"/>
        </w:rPr>
        <w:t>256</w:t>
      </w:r>
      <w:r w:rsidR="009E5E4C"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z w:val="32"/>
          <w:szCs w:val="32"/>
        </w:rPr>
        <w:t>25</w:t>
      </w:r>
      <w:r w:rsidR="00D61AAD" w:rsidRPr="00267CF8">
        <w:rPr>
          <w:rFonts w:ascii="Angsana New" w:hAnsi="Angsana New"/>
          <w:sz w:val="32"/>
          <w:szCs w:val="32"/>
        </w:rPr>
        <w:t>6</w:t>
      </w:r>
      <w:r w:rsidR="009E5E4C"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 xml:space="preserve"> บริษัทไม่ได้รับเงินปันผลจาก</w:t>
      </w:r>
      <w:r w:rsidR="00BC12DC" w:rsidRPr="00267CF8">
        <w:rPr>
          <w:rFonts w:ascii="Angsana New" w:hAnsi="Angsana New"/>
          <w:sz w:val="32"/>
          <w:szCs w:val="32"/>
          <w:cs/>
        </w:rPr>
        <w:t>การร่วมค้า</w:t>
      </w:r>
    </w:p>
    <w:p w14:paraId="4DF5CE2D" w14:textId="77777777" w:rsidR="00656DD6" w:rsidRPr="00B305E4" w:rsidRDefault="00656DD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</w:rPr>
      </w:pPr>
    </w:p>
    <w:p w14:paraId="286DF0B7" w14:textId="231FBAFD" w:rsidR="00BD1505" w:rsidRPr="00267CF8" w:rsidRDefault="00BD1505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รายการบัญชีกับบุคคลและบริษัทที่เกี่ยวข้องกัน</w:t>
      </w:r>
    </w:p>
    <w:p w14:paraId="1CB85F9E" w14:textId="77777777" w:rsidR="00BD1505" w:rsidRPr="009B2672" w:rsidRDefault="00BD1505" w:rsidP="00A239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683900A5" w14:textId="5A9D246A" w:rsidR="00BD1505" w:rsidRPr="005C6522" w:rsidRDefault="00BD1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5C6522">
        <w:rPr>
          <w:rFonts w:ascii="Angsana New" w:hAnsi="Angsana New"/>
          <w:spacing w:val="4"/>
          <w:sz w:val="32"/>
          <w:szCs w:val="32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</w:t>
      </w:r>
      <w:r w:rsidRPr="005C6522">
        <w:rPr>
          <w:rFonts w:ascii="Angsana New" w:hAnsi="Angsana New"/>
          <w:spacing w:val="2"/>
          <w:sz w:val="32"/>
          <w:szCs w:val="32"/>
          <w:cs/>
        </w:rPr>
        <w:t>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</w:t>
      </w:r>
      <w:r w:rsidRPr="005C6522">
        <w:rPr>
          <w:rFonts w:ascii="Angsana New" w:hAnsi="Angsana New"/>
          <w:sz w:val="32"/>
          <w:szCs w:val="32"/>
          <w:cs/>
        </w:rPr>
        <w:t>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7DF18B00" w14:textId="77777777" w:rsidR="0043645E" w:rsidRPr="009B2672" w:rsidRDefault="0043645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65"/>
        <w:jc w:val="thaiDistribute"/>
        <w:rPr>
          <w:rFonts w:ascii="Angsana New" w:hAnsi="Angsana New"/>
          <w:sz w:val="8"/>
          <w:szCs w:val="8"/>
        </w:rPr>
      </w:pPr>
    </w:p>
    <w:p w14:paraId="787AADC3" w14:textId="3B26FEE2" w:rsidR="00BD1505" w:rsidRPr="00267CF8" w:rsidRDefault="007B328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บุคคลและ</w:t>
      </w:r>
      <w:r w:rsidR="00BD1505" w:rsidRPr="00267CF8">
        <w:rPr>
          <w:rFonts w:ascii="Angsana New" w:hAnsi="Angsana New"/>
          <w:sz w:val="32"/>
          <w:szCs w:val="32"/>
          <w:cs/>
        </w:rPr>
        <w:t>กิจการที่เกี่ยวข้องกันโดยสรุปมีดังนี้</w:t>
      </w:r>
    </w:p>
    <w:p w14:paraId="3FF44779" w14:textId="77777777" w:rsidR="00CF7480" w:rsidRPr="009B2672" w:rsidRDefault="00CF748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65"/>
        <w:jc w:val="thaiDistribute"/>
        <w:rPr>
          <w:rFonts w:ascii="Angsana New" w:hAnsi="Angsana New"/>
          <w:sz w:val="4"/>
          <w:szCs w:val="4"/>
        </w:rPr>
      </w:pPr>
    </w:p>
    <w:tbl>
      <w:tblPr>
        <w:tblW w:w="905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22"/>
        <w:gridCol w:w="2106"/>
        <w:gridCol w:w="2826"/>
      </w:tblGrid>
      <w:tr w:rsidR="00215DBC" w:rsidRPr="009B2672" w14:paraId="6746BC8F" w14:textId="77777777" w:rsidTr="009B2672">
        <w:trPr>
          <w:tblHeader/>
        </w:trPr>
        <w:tc>
          <w:tcPr>
            <w:tcW w:w="4122" w:type="dxa"/>
            <w:vAlign w:val="bottom"/>
          </w:tcPr>
          <w:p w14:paraId="77BB6636" w14:textId="77777777" w:rsidR="00215DBC" w:rsidRPr="009B2672" w:rsidRDefault="00215DB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06" w:type="dxa"/>
          </w:tcPr>
          <w:p w14:paraId="069A3E88" w14:textId="77777777" w:rsidR="00215DBC" w:rsidRPr="009B2672" w:rsidRDefault="00215DB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</w:rPr>
              <w:t>จัดตั้งในประเทศ/สัญชาติ</w:t>
            </w:r>
          </w:p>
        </w:tc>
        <w:tc>
          <w:tcPr>
            <w:tcW w:w="2826" w:type="dxa"/>
          </w:tcPr>
          <w:p w14:paraId="2D59C0D0" w14:textId="77777777" w:rsidR="00215DBC" w:rsidRPr="009B2672" w:rsidRDefault="00215DB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215DBC" w:rsidRPr="009B2672" w14:paraId="7718E60E" w14:textId="77777777" w:rsidTr="009B2672">
        <w:tc>
          <w:tcPr>
            <w:tcW w:w="4122" w:type="dxa"/>
          </w:tcPr>
          <w:p w14:paraId="66B78266" w14:textId="77777777" w:rsidR="00215DBC" w:rsidRPr="00B305E4" w:rsidRDefault="00215DB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val="en-GB" w:eastAsia="en-GB"/>
              </w:rPr>
            </w:pPr>
            <w:r w:rsidRPr="00B305E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val="en-GB" w:eastAsia="en-GB"/>
              </w:rPr>
              <w:t>บริษัทย่อย</w:t>
            </w:r>
          </w:p>
        </w:tc>
        <w:tc>
          <w:tcPr>
            <w:tcW w:w="2106" w:type="dxa"/>
          </w:tcPr>
          <w:p w14:paraId="29126D14" w14:textId="77777777" w:rsidR="00215DBC" w:rsidRPr="009B2672" w:rsidRDefault="00215DB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42EF72EE" w14:textId="77777777" w:rsidR="00215DBC" w:rsidRPr="009B2672" w:rsidRDefault="00215DB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</w:tr>
      <w:tr w:rsidR="00215DBC" w:rsidRPr="009B2672" w14:paraId="32934BF9" w14:textId="77777777" w:rsidTr="009B2672">
        <w:tc>
          <w:tcPr>
            <w:tcW w:w="4122" w:type="dxa"/>
          </w:tcPr>
          <w:p w14:paraId="113E9FE0" w14:textId="77777777" w:rsidR="00215DBC" w:rsidRPr="009B2672" w:rsidRDefault="00215DB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2106" w:type="dxa"/>
          </w:tcPr>
          <w:p w14:paraId="2A88005C" w14:textId="77777777" w:rsidR="00215DBC" w:rsidRPr="009B2672" w:rsidRDefault="00215DB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3E8294CD" w14:textId="77777777" w:rsidR="00215DBC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เป็นผู้ถือหุ้นใหญ่โดยตรง</w:t>
            </w:r>
          </w:p>
        </w:tc>
      </w:tr>
      <w:tr w:rsidR="00B70C49" w:rsidRPr="009B2672" w14:paraId="11A3DD18" w14:textId="77777777" w:rsidTr="009B2672">
        <w:tc>
          <w:tcPr>
            <w:tcW w:w="4122" w:type="dxa"/>
          </w:tcPr>
          <w:p w14:paraId="57D65E95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2106" w:type="dxa"/>
          </w:tcPr>
          <w:p w14:paraId="55F74CC6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Mauritius</w:t>
            </w:r>
          </w:p>
        </w:tc>
        <w:tc>
          <w:tcPr>
            <w:tcW w:w="2826" w:type="dxa"/>
          </w:tcPr>
          <w:p w14:paraId="0B492F2F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เป็นผู้ถือหุ้นใหญ่โดยตรง</w:t>
            </w:r>
          </w:p>
        </w:tc>
      </w:tr>
      <w:tr w:rsidR="00B70C49" w:rsidRPr="009B2672" w14:paraId="1D43ACA4" w14:textId="77777777" w:rsidTr="009B2672">
        <w:tc>
          <w:tcPr>
            <w:tcW w:w="4122" w:type="dxa"/>
          </w:tcPr>
          <w:p w14:paraId="56658BFA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2106" w:type="dxa"/>
          </w:tcPr>
          <w:p w14:paraId="10B7E0BF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7935BA94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เป็นผู้ถือหุ้นใหญ่โดยตรง</w:t>
            </w:r>
          </w:p>
        </w:tc>
      </w:tr>
      <w:tr w:rsidR="00B70C49" w:rsidRPr="00B305E4" w14:paraId="5714132B" w14:textId="77777777" w:rsidTr="009B2672">
        <w:tc>
          <w:tcPr>
            <w:tcW w:w="4122" w:type="dxa"/>
          </w:tcPr>
          <w:p w14:paraId="4842C035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106" w:type="dxa"/>
          </w:tcPr>
          <w:p w14:paraId="43D486AC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4B3F5105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</w:tr>
      <w:tr w:rsidR="00B70C49" w:rsidRPr="009B2672" w14:paraId="0247D47B" w14:textId="77777777" w:rsidTr="009B2672">
        <w:tc>
          <w:tcPr>
            <w:tcW w:w="4122" w:type="dxa"/>
          </w:tcPr>
          <w:p w14:paraId="3830371B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eastAsia="en-GB"/>
              </w:rPr>
            </w:pPr>
            <w:r w:rsidRPr="00B305E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2106" w:type="dxa"/>
          </w:tcPr>
          <w:p w14:paraId="2CBEE286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3204EEBF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</w:tr>
      <w:tr w:rsidR="00B70C49" w:rsidRPr="009B2672" w14:paraId="27B5149E" w14:textId="77777777" w:rsidTr="009B2672">
        <w:tc>
          <w:tcPr>
            <w:tcW w:w="4122" w:type="dxa"/>
          </w:tcPr>
          <w:p w14:paraId="18AF23EA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2106" w:type="dxa"/>
          </w:tcPr>
          <w:p w14:paraId="12018874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5FDC7659" w14:textId="77777777" w:rsidR="00B70C49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ถือหุ้นโดยตรง</w:t>
            </w:r>
          </w:p>
        </w:tc>
      </w:tr>
      <w:tr w:rsidR="00B70C49" w:rsidRPr="00B305E4" w14:paraId="1960EE5B" w14:textId="77777777" w:rsidTr="009B2672">
        <w:tc>
          <w:tcPr>
            <w:tcW w:w="4122" w:type="dxa"/>
          </w:tcPr>
          <w:p w14:paraId="68E4B488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106" w:type="dxa"/>
          </w:tcPr>
          <w:p w14:paraId="28EEBC05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69AFD3E5" w14:textId="77777777" w:rsidR="00B70C49" w:rsidRPr="00B305E4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</w:tr>
      <w:tr w:rsidR="00B70C49" w:rsidRPr="009B2672" w14:paraId="1B5F00DD" w14:textId="77777777" w:rsidTr="009B2672">
        <w:tc>
          <w:tcPr>
            <w:tcW w:w="4122" w:type="dxa"/>
          </w:tcPr>
          <w:p w14:paraId="36A4DDB2" w14:textId="536CADC7" w:rsidR="00B70C49" w:rsidRPr="00B305E4" w:rsidRDefault="00BC12D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eastAsia="en-GB"/>
              </w:rPr>
            </w:pPr>
            <w:r w:rsidRPr="00B305E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eastAsia="en-GB"/>
              </w:rPr>
              <w:t>กิจการร่วมค้า</w:t>
            </w:r>
          </w:p>
        </w:tc>
        <w:tc>
          <w:tcPr>
            <w:tcW w:w="2106" w:type="dxa"/>
          </w:tcPr>
          <w:p w14:paraId="6DD9B7D3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546E0267" w14:textId="77777777" w:rsidR="00B70C49" w:rsidRPr="009B2672" w:rsidRDefault="00B70C4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</w:tr>
      <w:tr w:rsidR="006873A6" w:rsidRPr="009B2672" w14:paraId="185A99C7" w14:textId="77777777" w:rsidTr="009B2672">
        <w:tc>
          <w:tcPr>
            <w:tcW w:w="4122" w:type="dxa"/>
          </w:tcPr>
          <w:p w14:paraId="26B0D0CA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Wisdom Tree Investment 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(</w:t>
            </w: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S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) </w:t>
            </w: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PTE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. </w:t>
            </w: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Limited </w:t>
            </w:r>
          </w:p>
        </w:tc>
        <w:tc>
          <w:tcPr>
            <w:tcW w:w="2106" w:type="dxa"/>
          </w:tcPr>
          <w:p w14:paraId="68469931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  <w:tc>
          <w:tcPr>
            <w:tcW w:w="2826" w:type="dxa"/>
          </w:tcPr>
          <w:p w14:paraId="776FD566" w14:textId="20499A26" w:rsidR="006873A6" w:rsidRPr="009B2672" w:rsidRDefault="00776F7A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กิจการร่วมค้า</w:t>
            </w:r>
          </w:p>
        </w:tc>
      </w:tr>
      <w:tr w:rsidR="006873A6" w:rsidRPr="009B2672" w14:paraId="672D17AD" w14:textId="77777777" w:rsidTr="009B2672">
        <w:tc>
          <w:tcPr>
            <w:tcW w:w="4122" w:type="dxa"/>
          </w:tcPr>
          <w:p w14:paraId="66CA142C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มิลคอน ติฮา จีอีแอล จำกัด</w:t>
            </w:r>
          </w:p>
        </w:tc>
        <w:tc>
          <w:tcPr>
            <w:tcW w:w="2106" w:type="dxa"/>
          </w:tcPr>
          <w:p w14:paraId="7174D49E" w14:textId="08C6F41F" w:rsidR="006873A6" w:rsidRPr="009B2672" w:rsidRDefault="00C37A47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เมียนมาร์</w:t>
            </w:r>
          </w:p>
        </w:tc>
        <w:tc>
          <w:tcPr>
            <w:tcW w:w="2826" w:type="dxa"/>
          </w:tcPr>
          <w:p w14:paraId="2A0D9C2C" w14:textId="1EADF8EF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</w:t>
            </w:r>
            <w:r w:rsidR="00BC12DC"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กิจการร่วมค้า</w:t>
            </w:r>
          </w:p>
        </w:tc>
      </w:tr>
      <w:tr w:rsidR="00270D79" w:rsidRPr="00B305E4" w14:paraId="3C409998" w14:textId="77777777" w:rsidTr="009B2672">
        <w:tc>
          <w:tcPr>
            <w:tcW w:w="4122" w:type="dxa"/>
          </w:tcPr>
          <w:p w14:paraId="7D7B1D1D" w14:textId="77777777" w:rsidR="00270D79" w:rsidRPr="00B305E4" w:rsidRDefault="00270D7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4"/>
                <w:szCs w:val="4"/>
                <w:lang w:val="en-GB" w:eastAsia="en-GB"/>
              </w:rPr>
            </w:pPr>
          </w:p>
        </w:tc>
        <w:tc>
          <w:tcPr>
            <w:tcW w:w="2106" w:type="dxa"/>
          </w:tcPr>
          <w:p w14:paraId="7718E854" w14:textId="77777777" w:rsidR="00270D79" w:rsidRPr="00B305E4" w:rsidRDefault="00270D7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1195D608" w14:textId="77777777" w:rsidR="00270D79" w:rsidRPr="00B305E4" w:rsidRDefault="00270D7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</w:tr>
      <w:tr w:rsidR="006873A6" w:rsidRPr="009B2672" w14:paraId="0604CB93" w14:textId="77777777" w:rsidTr="009B2672">
        <w:tc>
          <w:tcPr>
            <w:tcW w:w="4122" w:type="dxa"/>
          </w:tcPr>
          <w:p w14:paraId="155127E6" w14:textId="77777777" w:rsidR="006873A6" w:rsidRPr="00B305E4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u w:val="single"/>
                <w:lang w:val="en-GB" w:eastAsia="en-GB"/>
              </w:rPr>
            </w:pPr>
            <w:r w:rsidRPr="00B305E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2106" w:type="dxa"/>
          </w:tcPr>
          <w:p w14:paraId="65746790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3DB5E451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</w:tr>
      <w:tr w:rsidR="006873A6" w:rsidRPr="009B2672" w14:paraId="2D359EA3" w14:textId="77777777" w:rsidTr="009B2672">
        <w:tc>
          <w:tcPr>
            <w:tcW w:w="4122" w:type="dxa"/>
          </w:tcPr>
          <w:p w14:paraId="01027935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มิลล์คอน สตีล จำกัด (มหาชน)</w:t>
            </w:r>
          </w:p>
        </w:tc>
        <w:tc>
          <w:tcPr>
            <w:tcW w:w="2106" w:type="dxa"/>
          </w:tcPr>
          <w:p w14:paraId="56F09F93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6826A284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กิจการที่บริษัทลงทุน</w:t>
            </w:r>
          </w:p>
        </w:tc>
      </w:tr>
      <w:tr w:rsidR="006873A6" w:rsidRPr="009B2672" w14:paraId="7ED9FED3" w14:textId="77777777" w:rsidTr="009B2672">
        <w:tc>
          <w:tcPr>
            <w:tcW w:w="4122" w:type="dxa"/>
          </w:tcPr>
          <w:p w14:paraId="7D139047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ซันเทคเมทัลส์ จำกัด</w:t>
            </w:r>
          </w:p>
        </w:tc>
        <w:tc>
          <w:tcPr>
            <w:tcW w:w="2106" w:type="dxa"/>
          </w:tcPr>
          <w:p w14:paraId="7292F56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0ADDED01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6873A6" w:rsidRPr="009B2672" w14:paraId="506B800C" w14:textId="77777777" w:rsidTr="009B2672">
        <w:tc>
          <w:tcPr>
            <w:tcW w:w="4122" w:type="dxa"/>
          </w:tcPr>
          <w:p w14:paraId="0C11DF17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มิลล์คอนบูรพา จำกัด</w:t>
            </w:r>
          </w:p>
        </w:tc>
        <w:tc>
          <w:tcPr>
            <w:tcW w:w="2106" w:type="dxa"/>
          </w:tcPr>
          <w:p w14:paraId="24A82157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6113D1F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6873A6" w:rsidRPr="009B2672" w14:paraId="3FA4AFDB" w14:textId="77777777" w:rsidTr="009B2672">
        <w:tc>
          <w:tcPr>
            <w:tcW w:w="4122" w:type="dxa"/>
          </w:tcPr>
          <w:p w14:paraId="2E16DF4D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มิลล์คอน สตีล ไพพ์ จำกัด</w:t>
            </w:r>
          </w:p>
        </w:tc>
        <w:tc>
          <w:tcPr>
            <w:tcW w:w="2106" w:type="dxa"/>
          </w:tcPr>
          <w:p w14:paraId="3E815BCC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65170842" w14:textId="1FC958D4" w:rsidR="00123289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6873A6" w:rsidRPr="009B2672" w14:paraId="074780C7" w14:textId="77777777" w:rsidTr="009B2672">
        <w:tc>
          <w:tcPr>
            <w:tcW w:w="4122" w:type="dxa"/>
          </w:tcPr>
          <w:p w14:paraId="2BFB4345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proofErr w:type="spellStart"/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Millcon</w:t>
            </w:r>
            <w:proofErr w:type="spellEnd"/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Thiha</w:t>
            </w:r>
            <w:proofErr w:type="spellEnd"/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Limited</w:t>
            </w:r>
          </w:p>
        </w:tc>
        <w:tc>
          <w:tcPr>
            <w:tcW w:w="2106" w:type="dxa"/>
          </w:tcPr>
          <w:p w14:paraId="61507852" w14:textId="1DA8D955" w:rsidR="006873A6" w:rsidRPr="009B2672" w:rsidRDefault="005948FA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เมียนมาร์</w:t>
            </w:r>
          </w:p>
        </w:tc>
        <w:tc>
          <w:tcPr>
            <w:tcW w:w="2826" w:type="dxa"/>
          </w:tcPr>
          <w:p w14:paraId="6724BBDA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6873A6" w:rsidRPr="009B2672" w14:paraId="15C8ADC7" w14:textId="77777777" w:rsidTr="009B2672">
        <w:tc>
          <w:tcPr>
            <w:tcW w:w="4122" w:type="dxa"/>
          </w:tcPr>
          <w:p w14:paraId="5D23F8F4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 สหร่วมวัสดุก่อสร้าง จำกัด</w:t>
            </w:r>
          </w:p>
        </w:tc>
        <w:tc>
          <w:tcPr>
            <w:tcW w:w="2106" w:type="dxa"/>
          </w:tcPr>
          <w:p w14:paraId="48129E5A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0D51CA40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6873A6" w:rsidRPr="009B2672" w14:paraId="5ABDC671" w14:textId="77777777" w:rsidTr="009B2672">
        <w:tc>
          <w:tcPr>
            <w:tcW w:w="4122" w:type="dxa"/>
          </w:tcPr>
          <w:p w14:paraId="7D001DE3" w14:textId="51D409BE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</w:t>
            </w:r>
            <w:r w:rsidR="00BC12DC"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การร่วมค้า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ไอบีซีไอ </w:t>
            </w:r>
            <w:r w:rsidR="00D905A1"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-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แมคทริค</w:t>
            </w:r>
          </w:p>
        </w:tc>
        <w:tc>
          <w:tcPr>
            <w:tcW w:w="2106" w:type="dxa"/>
          </w:tcPr>
          <w:p w14:paraId="08878893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528F33A9" w14:textId="4DCC5CF5" w:rsidR="006873A6" w:rsidRPr="009B2672" w:rsidRDefault="00BC12D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กิจการร่วมค้า</w:t>
            </w:r>
            <w:r w:rsidR="006873A6"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ของบริษัทร่วม</w:t>
            </w:r>
          </w:p>
        </w:tc>
      </w:tr>
      <w:tr w:rsidR="008C3ED0" w:rsidRPr="009B2672" w14:paraId="70A2F6C5" w14:textId="77777777" w:rsidTr="009B2672">
        <w:tc>
          <w:tcPr>
            <w:tcW w:w="4122" w:type="dxa"/>
          </w:tcPr>
          <w:p w14:paraId="7CFF0029" w14:textId="7B9FA05C" w:rsidR="008C3ED0" w:rsidRPr="009B2672" w:rsidRDefault="00320A8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กิจการร่วมค้า เทพมงคลสุโขทัย</w:t>
            </w:r>
            <w:r w:rsidR="009B2672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- ไฮมีเดีย</w:t>
            </w:r>
          </w:p>
        </w:tc>
        <w:tc>
          <w:tcPr>
            <w:tcW w:w="2106" w:type="dxa"/>
          </w:tcPr>
          <w:p w14:paraId="5DB619DB" w14:textId="2040227F" w:rsidR="008C3ED0" w:rsidRPr="009B2672" w:rsidRDefault="008C3ED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2E0AD53B" w14:textId="28A4C10A" w:rsidR="008C3ED0" w:rsidRPr="009B2672" w:rsidRDefault="00BC12D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กิจการร่วมค้า</w:t>
            </w:r>
            <w:r w:rsidR="008C3ED0"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ของบริษัทร่วม</w:t>
            </w:r>
          </w:p>
        </w:tc>
      </w:tr>
      <w:tr w:rsidR="006873A6" w:rsidRPr="009B2672" w14:paraId="18E5066D" w14:textId="77777777" w:rsidTr="009B2672">
        <w:tc>
          <w:tcPr>
            <w:tcW w:w="4122" w:type="dxa"/>
          </w:tcPr>
          <w:p w14:paraId="3D72B40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Nippon Concrete Industries Co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.</w:t>
            </w:r>
            <w:r w:rsidRPr="009B2672">
              <w:rPr>
                <w:rFonts w:ascii="Angsana New" w:hAnsi="Angsana New"/>
                <w:sz w:val="24"/>
                <w:szCs w:val="24"/>
                <w:lang w:val="en-GB" w:eastAsia="en-GB"/>
              </w:rPr>
              <w:t>, Ltd</w:t>
            </w: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2106" w:type="dxa"/>
          </w:tcPr>
          <w:p w14:paraId="7471DF69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ญี่ปุ่น</w:t>
            </w:r>
          </w:p>
        </w:tc>
        <w:tc>
          <w:tcPr>
            <w:tcW w:w="2826" w:type="dxa"/>
          </w:tcPr>
          <w:p w14:paraId="4F94C20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ผู้ถือหุ้นของบริษัทย่อย</w:t>
            </w:r>
          </w:p>
        </w:tc>
      </w:tr>
      <w:tr w:rsidR="006873A6" w:rsidRPr="00B305E4" w14:paraId="2316B667" w14:textId="77777777" w:rsidTr="009B2672">
        <w:tc>
          <w:tcPr>
            <w:tcW w:w="4122" w:type="dxa"/>
          </w:tcPr>
          <w:p w14:paraId="253442B0" w14:textId="77777777" w:rsidR="006873A6" w:rsidRPr="00B305E4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4"/>
                <w:szCs w:val="4"/>
                <w:lang w:val="en-GB" w:eastAsia="en-GB"/>
              </w:rPr>
            </w:pPr>
          </w:p>
        </w:tc>
        <w:tc>
          <w:tcPr>
            <w:tcW w:w="2106" w:type="dxa"/>
          </w:tcPr>
          <w:p w14:paraId="60EF3187" w14:textId="77777777" w:rsidR="006873A6" w:rsidRPr="00B305E4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534BEED8" w14:textId="77777777" w:rsidR="006873A6" w:rsidRPr="00B305E4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4"/>
                <w:szCs w:val="4"/>
                <w:cs/>
                <w:lang w:val="en-GB" w:eastAsia="en-GB"/>
              </w:rPr>
            </w:pPr>
          </w:p>
        </w:tc>
      </w:tr>
      <w:tr w:rsidR="006873A6" w:rsidRPr="009B2672" w14:paraId="0B35420D" w14:textId="77777777" w:rsidTr="009B2672">
        <w:tc>
          <w:tcPr>
            <w:tcW w:w="4122" w:type="dxa"/>
          </w:tcPr>
          <w:p w14:paraId="39605068" w14:textId="77777777" w:rsidR="006873A6" w:rsidRPr="00B305E4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val="en-GB" w:eastAsia="en-GB"/>
              </w:rPr>
            </w:pPr>
            <w:r w:rsidRPr="00B305E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2106" w:type="dxa"/>
          </w:tcPr>
          <w:p w14:paraId="3EF96818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26" w:type="dxa"/>
          </w:tcPr>
          <w:p w14:paraId="011B310C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</w:tr>
      <w:tr w:rsidR="006873A6" w:rsidRPr="009B2672" w14:paraId="33417C87" w14:textId="77777777" w:rsidTr="009B2672">
        <w:tc>
          <w:tcPr>
            <w:tcW w:w="4122" w:type="dxa"/>
          </w:tcPr>
          <w:p w14:paraId="1533920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37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กรรมการและผู้บริหาร</w:t>
            </w:r>
          </w:p>
        </w:tc>
        <w:tc>
          <w:tcPr>
            <w:tcW w:w="2106" w:type="dxa"/>
          </w:tcPr>
          <w:p w14:paraId="76765A24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826" w:type="dxa"/>
          </w:tcPr>
          <w:p w14:paraId="356D0ABB" w14:textId="77777777" w:rsidR="006873A6" w:rsidRPr="009B2672" w:rsidRDefault="006873A6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36"/>
              <w:jc w:val="thaiDistribute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B2672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ผู้บริหารที่สำคัญ</w:t>
            </w:r>
          </w:p>
        </w:tc>
      </w:tr>
    </w:tbl>
    <w:p w14:paraId="51BF574E" w14:textId="57C498FD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0"/>
          <w:szCs w:val="10"/>
          <w:lang w:val="en-GB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รายการบัญชีที่สำคัญกับบุคคลและบริษัทที่เกี่ยวข้องกันสำหรับปีสิ้นสุดวันที่ </w:t>
      </w:r>
      <w:r w:rsidRPr="00267CF8">
        <w:rPr>
          <w:rFonts w:ascii="Angsana New" w:hAnsi="Angsana New"/>
          <w:sz w:val="32"/>
          <w:szCs w:val="32"/>
        </w:rPr>
        <w:t xml:space="preserve">31 </w:t>
      </w:r>
      <w:r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775" w:type="dxa"/>
        <w:tblInd w:w="261" w:type="dxa"/>
        <w:tblLook w:val="01E0" w:firstRow="1" w:lastRow="1" w:firstColumn="1" w:lastColumn="1" w:noHBand="0" w:noVBand="0"/>
      </w:tblPr>
      <w:tblGrid>
        <w:gridCol w:w="3245"/>
        <w:gridCol w:w="1852"/>
        <w:gridCol w:w="840"/>
        <w:gridCol w:w="774"/>
        <w:gridCol w:w="1038"/>
        <w:gridCol w:w="1026"/>
      </w:tblGrid>
      <w:tr w:rsidR="00AD7FFC" w:rsidRPr="00267CF8" w14:paraId="7B95CAEF" w14:textId="77777777" w:rsidTr="00AD7FFC">
        <w:trPr>
          <w:tblHeader/>
        </w:trPr>
        <w:tc>
          <w:tcPr>
            <w:tcW w:w="3245" w:type="dxa"/>
          </w:tcPr>
          <w:p w14:paraId="34852A1F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2" w:type="dxa"/>
          </w:tcPr>
          <w:p w14:paraId="73ADB87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678" w:type="dxa"/>
            <w:gridSpan w:val="4"/>
          </w:tcPr>
          <w:p w14:paraId="6A8B42FD" w14:textId="77777777" w:rsidR="00AD7FFC" w:rsidRPr="00267CF8" w:rsidRDefault="00AD7FFC" w:rsidP="00A2391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: 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D7FFC" w:rsidRPr="00267CF8" w14:paraId="43BC3FB2" w14:textId="77777777" w:rsidTr="00AD7FFC">
        <w:trPr>
          <w:tblHeader/>
        </w:trPr>
        <w:tc>
          <w:tcPr>
            <w:tcW w:w="3245" w:type="dxa"/>
          </w:tcPr>
          <w:p w14:paraId="3C9729A9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2" w:type="dxa"/>
          </w:tcPr>
          <w:p w14:paraId="0E261589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14" w:type="dxa"/>
            <w:gridSpan w:val="2"/>
          </w:tcPr>
          <w:p w14:paraId="6614D3C7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64" w:type="dxa"/>
            <w:gridSpan w:val="2"/>
          </w:tcPr>
          <w:p w14:paraId="480D5D2C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D7FFC" w:rsidRPr="00267CF8" w14:paraId="6361E904" w14:textId="77777777" w:rsidTr="00AD7FFC">
        <w:trPr>
          <w:tblHeader/>
        </w:trPr>
        <w:tc>
          <w:tcPr>
            <w:tcW w:w="3245" w:type="dxa"/>
          </w:tcPr>
          <w:p w14:paraId="27E459E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2" w:type="dxa"/>
          </w:tcPr>
          <w:p w14:paraId="7E5A666E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678" w:type="dxa"/>
            <w:gridSpan w:val="4"/>
          </w:tcPr>
          <w:p w14:paraId="6D1896E6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สำหรับสิ้นสุดวันที่ </w:t>
            </w:r>
            <w:r w:rsidRPr="00267CF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AD7FFC" w:rsidRPr="00267CF8" w14:paraId="517C1F8C" w14:textId="77777777" w:rsidTr="00AD7FFC">
        <w:trPr>
          <w:tblHeader/>
        </w:trPr>
        <w:tc>
          <w:tcPr>
            <w:tcW w:w="3245" w:type="dxa"/>
          </w:tcPr>
          <w:p w14:paraId="3E353B3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2" w:type="dxa"/>
          </w:tcPr>
          <w:p w14:paraId="1B2D4AA8" w14:textId="77777777" w:rsidR="00AD7FFC" w:rsidRPr="00267CF8" w:rsidRDefault="00AD7FFC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2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นโยบายการกำหนดราคา</w:t>
            </w:r>
          </w:p>
        </w:tc>
        <w:tc>
          <w:tcPr>
            <w:tcW w:w="840" w:type="dxa"/>
          </w:tcPr>
          <w:p w14:paraId="3395BFD0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74" w:type="dxa"/>
          </w:tcPr>
          <w:p w14:paraId="12EC4B8F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38" w:type="dxa"/>
          </w:tcPr>
          <w:p w14:paraId="0E1B5AE2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26" w:type="dxa"/>
          </w:tcPr>
          <w:p w14:paraId="4A7A50D7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D7FFC" w:rsidRPr="00267CF8" w14:paraId="30A306CB" w14:textId="77777777" w:rsidTr="00AD7FFC">
        <w:trPr>
          <w:trHeight w:val="342"/>
        </w:trPr>
        <w:tc>
          <w:tcPr>
            <w:tcW w:w="3245" w:type="dxa"/>
          </w:tcPr>
          <w:p w14:paraId="21D316B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52" w:type="dxa"/>
          </w:tcPr>
          <w:p w14:paraId="3A1BA162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40" w:type="dxa"/>
          </w:tcPr>
          <w:p w14:paraId="510AEED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dxa"/>
          </w:tcPr>
          <w:p w14:paraId="2B79777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DE8BD0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4A8F3F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267CF8" w14:paraId="68131A3C" w14:textId="77777777" w:rsidTr="00AD7FFC">
        <w:tc>
          <w:tcPr>
            <w:tcW w:w="3245" w:type="dxa"/>
            <w:shd w:val="clear" w:color="auto" w:fill="auto"/>
          </w:tcPr>
          <w:p w14:paraId="794873F5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852" w:type="dxa"/>
            <w:shd w:val="clear" w:color="auto" w:fill="auto"/>
          </w:tcPr>
          <w:p w14:paraId="6B957284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F571D2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C071E7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282984C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BD7277F" w14:textId="5FF65E39" w:rsidR="00AD7FFC" w:rsidRPr="00267CF8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55360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AD7FFC" w:rsidRPr="00267CF8" w14:paraId="22EAAD66" w14:textId="77777777" w:rsidTr="00AD7FFC">
        <w:tc>
          <w:tcPr>
            <w:tcW w:w="3245" w:type="dxa"/>
            <w:shd w:val="clear" w:color="auto" w:fill="auto"/>
          </w:tcPr>
          <w:p w14:paraId="3FE26D9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ค่าเช่า</w:t>
            </w:r>
          </w:p>
        </w:tc>
        <w:tc>
          <w:tcPr>
            <w:tcW w:w="1852" w:type="dxa"/>
            <w:shd w:val="clear" w:color="auto" w:fill="auto"/>
          </w:tcPr>
          <w:p w14:paraId="6C9385CF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ราคาที่ตกลงร่วมกัน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281405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38F652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0F29B2D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026" w:type="dxa"/>
            <w:shd w:val="clear" w:color="auto" w:fill="auto"/>
          </w:tcPr>
          <w:p w14:paraId="4DBE91C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5,000</w:t>
            </w:r>
          </w:p>
        </w:tc>
      </w:tr>
      <w:tr w:rsidR="00AD7FFC" w:rsidRPr="00267CF8" w14:paraId="5267C771" w14:textId="77777777" w:rsidTr="00AD7FFC">
        <w:tc>
          <w:tcPr>
            <w:tcW w:w="3245" w:type="dxa"/>
            <w:shd w:val="clear" w:color="auto" w:fill="auto"/>
          </w:tcPr>
          <w:p w14:paraId="200AE77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52" w:type="dxa"/>
            <w:shd w:val="clear" w:color="auto" w:fill="auto"/>
          </w:tcPr>
          <w:p w14:paraId="5D5D952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ราคาที่ตกลงร่วมกัน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30788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08C87B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0A3F6BE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9,323</w:t>
            </w:r>
          </w:p>
        </w:tc>
        <w:tc>
          <w:tcPr>
            <w:tcW w:w="1026" w:type="dxa"/>
            <w:shd w:val="clear" w:color="auto" w:fill="auto"/>
          </w:tcPr>
          <w:p w14:paraId="3E1BFA8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11,225</w:t>
            </w:r>
          </w:p>
        </w:tc>
      </w:tr>
      <w:tr w:rsidR="00AD7FFC" w:rsidRPr="00267CF8" w14:paraId="4C65F539" w14:textId="77777777" w:rsidTr="00AD7FFC">
        <w:tc>
          <w:tcPr>
            <w:tcW w:w="3245" w:type="dxa"/>
            <w:shd w:val="clear" w:color="auto" w:fill="auto"/>
          </w:tcPr>
          <w:p w14:paraId="725B1A2E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52" w:type="dxa"/>
            <w:shd w:val="clear" w:color="auto" w:fill="auto"/>
          </w:tcPr>
          <w:p w14:paraId="2C0858A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MLR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>0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>5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ต่อปี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73D3DD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37ACFD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7983C69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026" w:type="dxa"/>
            <w:shd w:val="clear" w:color="auto" w:fill="auto"/>
          </w:tcPr>
          <w:p w14:paraId="4F6763A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144</w:t>
            </w:r>
          </w:p>
        </w:tc>
      </w:tr>
      <w:tr w:rsidR="00AD7FFC" w:rsidRPr="00267CF8" w14:paraId="7795DCD0" w14:textId="77777777" w:rsidTr="00AD7FFC">
        <w:tc>
          <w:tcPr>
            <w:tcW w:w="3245" w:type="dxa"/>
            <w:shd w:val="clear" w:color="auto" w:fill="auto"/>
          </w:tcPr>
          <w:p w14:paraId="7E7D6E7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52" w:type="dxa"/>
            <w:shd w:val="clear" w:color="auto" w:fill="auto"/>
          </w:tcPr>
          <w:p w14:paraId="2D038E25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MLR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>0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  <w:lang w:val="en-GB" w:eastAsia="en-GB"/>
              </w:rPr>
              <w:t>5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ต่อปี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C70DCD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0D5BF5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731A10C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8,564</w:t>
            </w:r>
          </w:p>
        </w:tc>
        <w:tc>
          <w:tcPr>
            <w:tcW w:w="1026" w:type="dxa"/>
            <w:shd w:val="clear" w:color="auto" w:fill="auto"/>
          </w:tcPr>
          <w:p w14:paraId="4A0331A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10,571</w:t>
            </w:r>
          </w:p>
        </w:tc>
      </w:tr>
      <w:tr w:rsidR="00AD7FFC" w:rsidRPr="00267CF8" w14:paraId="1658659C" w14:textId="77777777" w:rsidTr="00AD7FFC">
        <w:tc>
          <w:tcPr>
            <w:tcW w:w="3245" w:type="dxa"/>
            <w:shd w:val="clear" w:color="auto" w:fill="auto"/>
          </w:tcPr>
          <w:p w14:paraId="4B451A6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1852" w:type="dxa"/>
            <w:shd w:val="clear" w:color="auto" w:fill="auto"/>
          </w:tcPr>
          <w:p w14:paraId="35122780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48223A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5F9F9D4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0962A40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81,885</w:t>
            </w:r>
          </w:p>
        </w:tc>
        <w:tc>
          <w:tcPr>
            <w:tcW w:w="1026" w:type="dxa"/>
            <w:shd w:val="clear" w:color="auto" w:fill="auto"/>
          </w:tcPr>
          <w:p w14:paraId="283BB9E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135,336</w:t>
            </w:r>
          </w:p>
        </w:tc>
      </w:tr>
      <w:tr w:rsidR="00AD7FFC" w:rsidRPr="00267CF8" w14:paraId="0BCCF0D2" w14:textId="77777777" w:rsidTr="00AD7FFC">
        <w:tc>
          <w:tcPr>
            <w:tcW w:w="3245" w:type="dxa"/>
            <w:shd w:val="clear" w:color="auto" w:fill="auto"/>
          </w:tcPr>
          <w:p w14:paraId="583EC11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1852" w:type="dxa"/>
            <w:shd w:val="clear" w:color="auto" w:fill="auto"/>
          </w:tcPr>
          <w:p w14:paraId="7A82DB75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ราคาที่ตกลงร่วมกัน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92A0F9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DA5DA7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4EBAFEAA" w14:textId="46FD09A1" w:rsidR="00AD7FFC" w:rsidRPr="00BB5B98" w:rsidRDefault="00BB5B9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03DD4">
              <w:rPr>
                <w:rFonts w:ascii="Angsana New" w:hAnsi="Angsana New"/>
                <w:sz w:val="26"/>
                <w:szCs w:val="26"/>
                <w:highlight w:val="yellow"/>
              </w:rPr>
              <w:t>123</w:t>
            </w:r>
          </w:p>
        </w:tc>
        <w:tc>
          <w:tcPr>
            <w:tcW w:w="1026" w:type="dxa"/>
            <w:shd w:val="clear" w:color="auto" w:fill="auto"/>
          </w:tcPr>
          <w:p w14:paraId="76C8AE2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45,883</w:t>
            </w:r>
          </w:p>
        </w:tc>
      </w:tr>
      <w:tr w:rsidR="00AD7FFC" w:rsidRPr="00267CF8" w14:paraId="646B6A40" w14:textId="77777777" w:rsidTr="00AD7FFC">
        <w:tc>
          <w:tcPr>
            <w:tcW w:w="3245" w:type="dxa"/>
            <w:shd w:val="clear" w:color="auto" w:fill="auto"/>
          </w:tcPr>
          <w:p w14:paraId="503F710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52" w:type="dxa"/>
            <w:shd w:val="clear" w:color="auto" w:fill="auto"/>
          </w:tcPr>
          <w:p w14:paraId="2CE09B2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  <w:shd w:val="clear" w:color="auto" w:fill="auto"/>
          </w:tcPr>
          <w:p w14:paraId="3FACC6B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74" w:type="dxa"/>
            <w:shd w:val="clear" w:color="auto" w:fill="auto"/>
          </w:tcPr>
          <w:p w14:paraId="6250200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36E9028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241212E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D7FFC" w:rsidRPr="00267CF8" w14:paraId="00876B72" w14:textId="77777777" w:rsidTr="00AD7FFC">
        <w:tc>
          <w:tcPr>
            <w:tcW w:w="3245" w:type="dxa"/>
          </w:tcPr>
          <w:p w14:paraId="07D806A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852" w:type="dxa"/>
            <w:shd w:val="clear" w:color="auto" w:fill="auto"/>
          </w:tcPr>
          <w:p w14:paraId="0583C947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  <w:shd w:val="clear" w:color="auto" w:fill="auto"/>
          </w:tcPr>
          <w:p w14:paraId="2BCD5A6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74" w:type="dxa"/>
            <w:shd w:val="clear" w:color="auto" w:fill="auto"/>
          </w:tcPr>
          <w:p w14:paraId="0011B7F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42CB98C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17B11BE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D7FFC" w:rsidRPr="00267CF8" w14:paraId="23DA6EDB" w14:textId="77777777" w:rsidTr="00AD7FFC">
        <w:tc>
          <w:tcPr>
            <w:tcW w:w="3245" w:type="dxa"/>
          </w:tcPr>
          <w:p w14:paraId="6631ACAF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852" w:type="dxa"/>
          </w:tcPr>
          <w:p w14:paraId="1ABA9F3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</w:tcPr>
          <w:p w14:paraId="047B375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7,515</w:t>
            </w:r>
          </w:p>
        </w:tc>
        <w:tc>
          <w:tcPr>
            <w:tcW w:w="774" w:type="dxa"/>
          </w:tcPr>
          <w:p w14:paraId="06077C3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1,838</w:t>
            </w:r>
          </w:p>
        </w:tc>
        <w:tc>
          <w:tcPr>
            <w:tcW w:w="1038" w:type="dxa"/>
          </w:tcPr>
          <w:p w14:paraId="68363CB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1,006</w:t>
            </w:r>
          </w:p>
        </w:tc>
        <w:tc>
          <w:tcPr>
            <w:tcW w:w="1026" w:type="dxa"/>
          </w:tcPr>
          <w:p w14:paraId="03C47C1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1,838</w:t>
            </w:r>
          </w:p>
        </w:tc>
      </w:tr>
      <w:tr w:rsidR="00AD7FFC" w:rsidRPr="00267CF8" w14:paraId="68B7D466" w14:textId="77777777" w:rsidTr="00AD7FFC">
        <w:tc>
          <w:tcPr>
            <w:tcW w:w="3245" w:type="dxa"/>
          </w:tcPr>
          <w:p w14:paraId="0DDB86E0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52" w:type="dxa"/>
          </w:tcPr>
          <w:p w14:paraId="39D20582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ราคาที่ตกลงร่วมกัน</w:t>
            </w:r>
          </w:p>
        </w:tc>
        <w:tc>
          <w:tcPr>
            <w:tcW w:w="840" w:type="dxa"/>
          </w:tcPr>
          <w:p w14:paraId="492A26A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</w:tcPr>
          <w:p w14:paraId="711A2AC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1,015</w:t>
            </w:r>
          </w:p>
        </w:tc>
        <w:tc>
          <w:tcPr>
            <w:tcW w:w="1038" w:type="dxa"/>
          </w:tcPr>
          <w:p w14:paraId="13E94C5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7822C3A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1,015</w:t>
            </w:r>
          </w:p>
        </w:tc>
      </w:tr>
      <w:tr w:rsidR="00AD7FFC" w:rsidRPr="00267CF8" w14:paraId="37EE79AA" w14:textId="77777777" w:rsidTr="00AD7FFC">
        <w:tc>
          <w:tcPr>
            <w:tcW w:w="3245" w:type="dxa"/>
          </w:tcPr>
          <w:p w14:paraId="6F5C2FE2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ค่าก่อสร้าง</w:t>
            </w:r>
          </w:p>
        </w:tc>
        <w:tc>
          <w:tcPr>
            <w:tcW w:w="1852" w:type="dxa"/>
          </w:tcPr>
          <w:p w14:paraId="3EA5E158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ราคาตามสัญญา</w:t>
            </w:r>
          </w:p>
        </w:tc>
        <w:tc>
          <w:tcPr>
            <w:tcW w:w="840" w:type="dxa"/>
          </w:tcPr>
          <w:p w14:paraId="7CC2CAB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</w:tcPr>
          <w:p w14:paraId="57E73E2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038" w:type="dxa"/>
            <w:vAlign w:val="bottom"/>
          </w:tcPr>
          <w:p w14:paraId="5D47FAD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2D6FDFE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7FFC" w:rsidRPr="00267CF8" w14:paraId="2A9D19B8" w14:textId="77777777" w:rsidTr="00AD7FFC">
        <w:tc>
          <w:tcPr>
            <w:tcW w:w="3245" w:type="dxa"/>
          </w:tcPr>
          <w:p w14:paraId="52BE3E2E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ค่าเครื่องจักร</w:t>
            </w:r>
          </w:p>
        </w:tc>
        <w:tc>
          <w:tcPr>
            <w:tcW w:w="1852" w:type="dxa"/>
          </w:tcPr>
          <w:p w14:paraId="6764593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</w:tcPr>
          <w:p w14:paraId="0FC0033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</w:tcPr>
          <w:p w14:paraId="5447A267" w14:textId="664A6EF7" w:rsidR="00AD7FFC" w:rsidRPr="00267CF8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360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038" w:type="dxa"/>
            <w:vAlign w:val="bottom"/>
          </w:tcPr>
          <w:p w14:paraId="5B2E325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164D32A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7FFC" w:rsidRPr="00267CF8" w14:paraId="677E4775" w14:textId="77777777" w:rsidTr="00AD7FFC">
        <w:tc>
          <w:tcPr>
            <w:tcW w:w="3245" w:type="dxa"/>
          </w:tcPr>
          <w:p w14:paraId="67F074A5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52" w:type="dxa"/>
          </w:tcPr>
          <w:p w14:paraId="0EB7BEC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</w:tcPr>
          <w:p w14:paraId="3A1D994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74" w:type="dxa"/>
          </w:tcPr>
          <w:p w14:paraId="1C8EF8B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</w:tcPr>
          <w:p w14:paraId="33E9355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14B10E4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D7FFC" w:rsidRPr="00267CF8" w14:paraId="1E0CD800" w14:textId="77777777" w:rsidTr="00AD7FFC">
        <w:trPr>
          <w:trHeight w:val="65"/>
        </w:trPr>
        <w:tc>
          <w:tcPr>
            <w:tcW w:w="3245" w:type="dxa"/>
          </w:tcPr>
          <w:p w14:paraId="676F753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52" w:type="dxa"/>
          </w:tcPr>
          <w:p w14:paraId="39EFBCF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3D31BD6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74" w:type="dxa"/>
            <w:vAlign w:val="bottom"/>
          </w:tcPr>
          <w:p w14:paraId="383BF88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6FBB14C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77193B8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AD7FFC" w:rsidRPr="00267CF8" w14:paraId="7C5BEF7F" w14:textId="77777777" w:rsidTr="00AD7FFC">
        <w:tc>
          <w:tcPr>
            <w:tcW w:w="3245" w:type="dxa"/>
          </w:tcPr>
          <w:p w14:paraId="6DC72F85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1852" w:type="dxa"/>
          </w:tcPr>
          <w:p w14:paraId="0D76F20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272F17C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38,098</w:t>
            </w:r>
          </w:p>
        </w:tc>
        <w:tc>
          <w:tcPr>
            <w:tcW w:w="774" w:type="dxa"/>
            <w:vAlign w:val="bottom"/>
          </w:tcPr>
          <w:p w14:paraId="54AF4FE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37,132</w:t>
            </w:r>
          </w:p>
        </w:tc>
        <w:tc>
          <w:tcPr>
            <w:tcW w:w="1038" w:type="dxa"/>
          </w:tcPr>
          <w:p w14:paraId="649A513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27,868</w:t>
            </w:r>
          </w:p>
        </w:tc>
        <w:tc>
          <w:tcPr>
            <w:tcW w:w="1026" w:type="dxa"/>
          </w:tcPr>
          <w:p w14:paraId="0F2AE9E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26,107</w:t>
            </w:r>
          </w:p>
        </w:tc>
      </w:tr>
      <w:tr w:rsidR="00AD7FFC" w:rsidRPr="00267CF8" w14:paraId="6BCFC6F2" w14:textId="77777777" w:rsidTr="00AD7FFC">
        <w:tc>
          <w:tcPr>
            <w:tcW w:w="3245" w:type="dxa"/>
          </w:tcPr>
          <w:p w14:paraId="6DFFDE42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852" w:type="dxa"/>
          </w:tcPr>
          <w:p w14:paraId="0BFE856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3E4FE0B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1,532</w:t>
            </w:r>
          </w:p>
        </w:tc>
        <w:tc>
          <w:tcPr>
            <w:tcW w:w="774" w:type="dxa"/>
            <w:vAlign w:val="bottom"/>
          </w:tcPr>
          <w:p w14:paraId="196D67D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1,266</w:t>
            </w:r>
          </w:p>
        </w:tc>
        <w:tc>
          <w:tcPr>
            <w:tcW w:w="1038" w:type="dxa"/>
          </w:tcPr>
          <w:p w14:paraId="15363B6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026" w:type="dxa"/>
          </w:tcPr>
          <w:p w14:paraId="5C9218D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1,189</w:t>
            </w:r>
          </w:p>
        </w:tc>
      </w:tr>
      <w:tr w:rsidR="00AD7FFC" w:rsidRPr="00267CF8" w14:paraId="62A6ED25" w14:textId="77777777" w:rsidTr="00AD7FFC">
        <w:tc>
          <w:tcPr>
            <w:tcW w:w="3245" w:type="dxa"/>
          </w:tcPr>
          <w:p w14:paraId="1D101FC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ผลประโยชน์</w:t>
            </w:r>
            <w:r w:rsidRPr="00267CF8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ระยะยาวอื่น</w:t>
            </w:r>
          </w:p>
        </w:tc>
        <w:tc>
          <w:tcPr>
            <w:tcW w:w="1852" w:type="dxa"/>
          </w:tcPr>
          <w:p w14:paraId="0E9F3A69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0D9074F6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74" w:type="dxa"/>
            <w:vAlign w:val="bottom"/>
          </w:tcPr>
          <w:p w14:paraId="79E3B849" w14:textId="38EE914A" w:rsidR="00AD7FFC" w:rsidRPr="00267CF8" w:rsidRDefault="0063071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8" w:type="dxa"/>
          </w:tcPr>
          <w:p w14:paraId="3021CE31" w14:textId="77777777" w:rsidR="00AD7FFC" w:rsidRPr="00267CF8" w:rsidRDefault="00AD7FF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26" w:type="dxa"/>
          </w:tcPr>
          <w:p w14:paraId="1BF00971" w14:textId="74A96587" w:rsidR="00AD7FFC" w:rsidRPr="00267CF8" w:rsidRDefault="0063071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7FFC" w:rsidRPr="00267CF8" w14:paraId="532B7DB6" w14:textId="77777777" w:rsidTr="00AD7FFC">
        <w:tc>
          <w:tcPr>
            <w:tcW w:w="3245" w:type="dxa"/>
            <w:vAlign w:val="bottom"/>
          </w:tcPr>
          <w:p w14:paraId="38E48E04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52" w:type="dxa"/>
            <w:vAlign w:val="bottom"/>
          </w:tcPr>
          <w:p w14:paraId="332906AC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47F1B872" w14:textId="77777777" w:rsidR="00AD7FFC" w:rsidRPr="00267CF8" w:rsidRDefault="00AD7FFC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39,638</w:t>
            </w:r>
          </w:p>
        </w:tc>
        <w:tc>
          <w:tcPr>
            <w:tcW w:w="774" w:type="dxa"/>
            <w:vAlign w:val="bottom"/>
          </w:tcPr>
          <w:p w14:paraId="1F3DBD97" w14:textId="77777777" w:rsidR="00AD7FFC" w:rsidRPr="00267CF8" w:rsidRDefault="00AD7FFC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38,398</w:t>
            </w:r>
          </w:p>
        </w:tc>
        <w:tc>
          <w:tcPr>
            <w:tcW w:w="1038" w:type="dxa"/>
          </w:tcPr>
          <w:p w14:paraId="1E9F0AF8" w14:textId="77777777" w:rsidR="00AD7FFC" w:rsidRPr="00267CF8" w:rsidRDefault="00AD7FFC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28,716</w:t>
            </w:r>
          </w:p>
        </w:tc>
        <w:tc>
          <w:tcPr>
            <w:tcW w:w="1026" w:type="dxa"/>
          </w:tcPr>
          <w:p w14:paraId="5674A003" w14:textId="77777777" w:rsidR="00AD7FFC" w:rsidRPr="00267CF8" w:rsidRDefault="00AD7FFC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27,296</w:t>
            </w:r>
          </w:p>
        </w:tc>
      </w:tr>
      <w:tr w:rsidR="00AD7FFC" w:rsidRPr="00267CF8" w14:paraId="55D4DDB4" w14:textId="77777777" w:rsidTr="00AD7FFC">
        <w:tc>
          <w:tcPr>
            <w:tcW w:w="3245" w:type="dxa"/>
            <w:vAlign w:val="bottom"/>
          </w:tcPr>
          <w:p w14:paraId="46829B2A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52" w:type="dxa"/>
            <w:vAlign w:val="bottom"/>
          </w:tcPr>
          <w:p w14:paraId="1B87714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361079A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74" w:type="dxa"/>
            <w:vAlign w:val="bottom"/>
          </w:tcPr>
          <w:p w14:paraId="311871A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</w:tcPr>
          <w:p w14:paraId="11CD206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05602E1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D7FFC" w:rsidRPr="00267CF8" w14:paraId="7044D3F4" w14:textId="77777777" w:rsidTr="00AD7FFC">
        <w:tc>
          <w:tcPr>
            <w:tcW w:w="3245" w:type="dxa"/>
          </w:tcPr>
          <w:p w14:paraId="624A28D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1852" w:type="dxa"/>
          </w:tcPr>
          <w:p w14:paraId="520CBF6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40" w:type="dxa"/>
          </w:tcPr>
          <w:p w14:paraId="4E16C3D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74" w:type="dxa"/>
          </w:tcPr>
          <w:p w14:paraId="5A6382D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</w:tcPr>
          <w:p w14:paraId="369E6DD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76E953E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D7FFC" w:rsidRPr="00267CF8" w14:paraId="2083ABC9" w14:textId="77777777" w:rsidTr="00AD7FFC">
        <w:tc>
          <w:tcPr>
            <w:tcW w:w="3245" w:type="dxa"/>
          </w:tcPr>
          <w:p w14:paraId="1B842E68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รายได้จากการขายและบริการและอื่นๆ</w:t>
            </w:r>
          </w:p>
        </w:tc>
        <w:tc>
          <w:tcPr>
            <w:tcW w:w="1852" w:type="dxa"/>
          </w:tcPr>
          <w:p w14:paraId="38F4FB83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</w:tcPr>
          <w:p w14:paraId="29619F1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4" w:type="dxa"/>
          </w:tcPr>
          <w:p w14:paraId="2122032A" w14:textId="127EE580" w:rsidR="00AD7FFC" w:rsidRPr="00267CF8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360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038" w:type="dxa"/>
          </w:tcPr>
          <w:p w14:paraId="30E01DC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20E2312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199</w:t>
            </w:r>
          </w:p>
        </w:tc>
      </w:tr>
      <w:tr w:rsidR="00AD7FFC" w:rsidRPr="00267CF8" w14:paraId="17318ADD" w14:textId="77777777" w:rsidTr="00AD7FFC">
        <w:tc>
          <w:tcPr>
            <w:tcW w:w="3245" w:type="dxa"/>
          </w:tcPr>
          <w:p w14:paraId="76620DF7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1852" w:type="dxa"/>
          </w:tcPr>
          <w:p w14:paraId="2ABEB5AB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  <w:tc>
          <w:tcPr>
            <w:tcW w:w="840" w:type="dxa"/>
          </w:tcPr>
          <w:p w14:paraId="714C1B3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116,050</w:t>
            </w:r>
          </w:p>
        </w:tc>
        <w:tc>
          <w:tcPr>
            <w:tcW w:w="774" w:type="dxa"/>
          </w:tcPr>
          <w:p w14:paraId="0FBBF7E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34,409</w:t>
            </w:r>
          </w:p>
        </w:tc>
        <w:tc>
          <w:tcPr>
            <w:tcW w:w="1038" w:type="dxa"/>
          </w:tcPr>
          <w:p w14:paraId="3921148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19,379</w:t>
            </w:r>
          </w:p>
        </w:tc>
        <w:tc>
          <w:tcPr>
            <w:tcW w:w="1026" w:type="dxa"/>
          </w:tcPr>
          <w:p w14:paraId="451D7C2C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16,265</w:t>
            </w:r>
          </w:p>
        </w:tc>
      </w:tr>
    </w:tbl>
    <w:p w14:paraId="2C3F6E7A" w14:textId="4A987196" w:rsidR="0043645E" w:rsidRDefault="0043645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54A5F9B" w14:textId="2142AE87" w:rsidR="000044A3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2E3621" w14:textId="05DF559A" w:rsidR="000044A3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E39E9B" w14:textId="2E4879D9" w:rsidR="000044A3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D7755FF" w14:textId="562ADB25" w:rsidR="000044A3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260D88" w14:textId="77777777" w:rsidR="000044A3" w:rsidRPr="00267CF8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FA7150" w14:textId="588CCA72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267CF8">
        <w:rPr>
          <w:rFonts w:ascii="Angsana New" w:hAnsi="Angsana New"/>
          <w:spacing w:val="-4"/>
          <w:sz w:val="32"/>
          <w:szCs w:val="32"/>
        </w:rPr>
        <w:t>31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pacing w:val="-4"/>
          <w:sz w:val="32"/>
          <w:szCs w:val="32"/>
        </w:rPr>
        <w:t>2563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pacing w:val="-4"/>
          <w:sz w:val="32"/>
          <w:szCs w:val="32"/>
        </w:rPr>
        <w:t>2562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มี</w:t>
      </w:r>
      <w:r w:rsidRPr="00267CF8">
        <w:rPr>
          <w:rFonts w:ascii="Angsana New" w:hAnsi="Angsana New"/>
          <w:sz w:val="32"/>
          <w:szCs w:val="32"/>
          <w:cs/>
        </w:rPr>
        <w:t>ดังนี้</w:t>
      </w:r>
    </w:p>
    <w:p w14:paraId="0CD9FEA8" w14:textId="77777777" w:rsidR="00AD7FFC" w:rsidRPr="00777D87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6"/>
          <w:szCs w:val="6"/>
        </w:rPr>
      </w:pPr>
    </w:p>
    <w:tbl>
      <w:tblPr>
        <w:tblW w:w="8488" w:type="dxa"/>
        <w:tblInd w:w="31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15"/>
        <w:gridCol w:w="1008"/>
        <w:gridCol w:w="117"/>
        <w:gridCol w:w="1017"/>
        <w:gridCol w:w="108"/>
        <w:gridCol w:w="1125"/>
        <w:gridCol w:w="106"/>
        <w:gridCol w:w="1092"/>
      </w:tblGrid>
      <w:tr w:rsidR="00AD7FFC" w:rsidRPr="00777D87" w14:paraId="154BFF81" w14:textId="77777777" w:rsidTr="00AD7FFC">
        <w:trPr>
          <w:cantSplit/>
          <w:tblHeader/>
        </w:trPr>
        <w:tc>
          <w:tcPr>
            <w:tcW w:w="3915" w:type="dxa"/>
          </w:tcPr>
          <w:p w14:paraId="220B186C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4573" w:type="dxa"/>
            <w:gridSpan w:val="7"/>
          </w:tcPr>
          <w:p w14:paraId="1EB4B33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AD7FFC" w:rsidRPr="00777D87" w14:paraId="09397688" w14:textId="77777777" w:rsidTr="00AD7FFC">
        <w:trPr>
          <w:cantSplit/>
          <w:tblHeader/>
        </w:trPr>
        <w:tc>
          <w:tcPr>
            <w:tcW w:w="3915" w:type="dxa"/>
          </w:tcPr>
          <w:p w14:paraId="1F95A605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B0EE37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538F0F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3" w:type="dxa"/>
            <w:gridSpan w:val="3"/>
            <w:tcBorders>
              <w:bottom w:val="single" w:sz="4" w:space="0" w:color="auto"/>
            </w:tcBorders>
          </w:tcPr>
          <w:p w14:paraId="44804DE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D7FFC" w:rsidRPr="00777D87" w14:paraId="2885E486" w14:textId="77777777" w:rsidTr="00AD7FFC">
        <w:trPr>
          <w:cantSplit/>
          <w:tblHeader/>
        </w:trPr>
        <w:tc>
          <w:tcPr>
            <w:tcW w:w="3915" w:type="dxa"/>
          </w:tcPr>
          <w:p w14:paraId="7C84EA30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1928C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6A3E1F2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C3DF23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" w:type="dxa"/>
            <w:vAlign w:val="bottom"/>
          </w:tcPr>
          <w:p w14:paraId="1F82C43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6AD179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96DDD0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C46C9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D7FFC" w:rsidRPr="00777D87" w14:paraId="0E2DC811" w14:textId="77777777" w:rsidTr="00AD7FFC">
        <w:trPr>
          <w:cantSplit/>
        </w:trPr>
        <w:tc>
          <w:tcPr>
            <w:tcW w:w="3915" w:type="dxa"/>
            <w:vAlign w:val="center"/>
          </w:tcPr>
          <w:p w14:paraId="339CA719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1BC3295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2915145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28B945F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66BEB73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D880E6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79C5EB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34E9F37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740A2973" w14:textId="77777777" w:rsidTr="00AD7FFC">
        <w:trPr>
          <w:cantSplit/>
        </w:trPr>
        <w:tc>
          <w:tcPr>
            <w:tcW w:w="3915" w:type="dxa"/>
          </w:tcPr>
          <w:p w14:paraId="0D60F19F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B22122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451EBD7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4756E4D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6B95831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1D3D12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22,831</w:t>
            </w:r>
          </w:p>
        </w:tc>
        <w:tc>
          <w:tcPr>
            <w:tcW w:w="106" w:type="dxa"/>
          </w:tcPr>
          <w:p w14:paraId="160C2C2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6C076DB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20,493</w:t>
            </w:r>
          </w:p>
        </w:tc>
      </w:tr>
      <w:tr w:rsidR="00AD7FFC" w:rsidRPr="00777D87" w14:paraId="02E25165" w14:textId="77777777" w:rsidTr="00AD7FFC">
        <w:trPr>
          <w:cantSplit/>
        </w:trPr>
        <w:tc>
          <w:tcPr>
            <w:tcW w:w="3915" w:type="dxa"/>
          </w:tcPr>
          <w:p w14:paraId="44E524BA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25BEC87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3,036</w:t>
            </w:r>
          </w:p>
        </w:tc>
        <w:tc>
          <w:tcPr>
            <w:tcW w:w="117" w:type="dxa"/>
          </w:tcPr>
          <w:p w14:paraId="231D4F5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367A0C8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1,870</w:t>
            </w:r>
          </w:p>
        </w:tc>
        <w:tc>
          <w:tcPr>
            <w:tcW w:w="108" w:type="dxa"/>
          </w:tcPr>
          <w:p w14:paraId="033F994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9E7BA1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2,946</w:t>
            </w:r>
          </w:p>
        </w:tc>
        <w:tc>
          <w:tcPr>
            <w:tcW w:w="106" w:type="dxa"/>
          </w:tcPr>
          <w:p w14:paraId="09D9FB6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0A8DF45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1,870</w:t>
            </w:r>
          </w:p>
        </w:tc>
      </w:tr>
      <w:tr w:rsidR="00AD7FFC" w:rsidRPr="00777D87" w14:paraId="74174F74" w14:textId="77777777" w:rsidTr="00AD7FFC">
        <w:trPr>
          <w:cantSplit/>
        </w:trPr>
        <w:tc>
          <w:tcPr>
            <w:tcW w:w="3915" w:type="dxa"/>
          </w:tcPr>
          <w:p w14:paraId="3F59493D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B6FD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7" w:type="dxa"/>
          </w:tcPr>
          <w:p w14:paraId="51DDA0C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6DFC2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1C6F932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F6C117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6" w:type="dxa"/>
          </w:tcPr>
          <w:p w14:paraId="6FE79A3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314E80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7FFC" w:rsidRPr="00777D87" w14:paraId="0F438409" w14:textId="77777777" w:rsidTr="00AD7FFC">
        <w:trPr>
          <w:cantSplit/>
        </w:trPr>
        <w:tc>
          <w:tcPr>
            <w:tcW w:w="3915" w:type="dxa"/>
          </w:tcPr>
          <w:p w14:paraId="3D500456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41C31FF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117" w:type="dxa"/>
          </w:tcPr>
          <w:p w14:paraId="75AF61C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6447484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1,870</w:t>
            </w:r>
          </w:p>
        </w:tc>
        <w:tc>
          <w:tcPr>
            <w:tcW w:w="108" w:type="dxa"/>
          </w:tcPr>
          <w:p w14:paraId="1DAD2AD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1751E39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25,840</w:t>
            </w:r>
          </w:p>
        </w:tc>
        <w:tc>
          <w:tcPr>
            <w:tcW w:w="106" w:type="dxa"/>
          </w:tcPr>
          <w:p w14:paraId="3B94A4A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07E104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22,363</w:t>
            </w:r>
          </w:p>
        </w:tc>
      </w:tr>
      <w:tr w:rsidR="00AD7FFC" w:rsidRPr="00777D87" w14:paraId="6ADF4DED" w14:textId="77777777" w:rsidTr="00AD7FFC">
        <w:trPr>
          <w:cantSplit/>
        </w:trPr>
        <w:tc>
          <w:tcPr>
            <w:tcW w:w="3915" w:type="dxa"/>
          </w:tcPr>
          <w:p w14:paraId="2C2CF3A2" w14:textId="77777777" w:rsidR="00AD7FFC" w:rsidRPr="00777D87" w:rsidRDefault="00AD7FFC" w:rsidP="00A23915">
            <w:pPr>
              <w:tabs>
                <w:tab w:val="left" w:pos="113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8B67B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2615C2F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6"/>
                <w:szCs w:val="6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E5A3D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23CB8A0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7C2D3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00DEEFD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3A4F88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53493B40" w14:textId="77777777" w:rsidTr="00AD7FFC">
        <w:trPr>
          <w:cantSplit/>
        </w:trPr>
        <w:tc>
          <w:tcPr>
            <w:tcW w:w="3915" w:type="dxa"/>
            <w:vAlign w:val="center"/>
          </w:tcPr>
          <w:p w14:paraId="13BD5E3E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008" w:type="dxa"/>
            <w:vAlign w:val="bottom"/>
          </w:tcPr>
          <w:p w14:paraId="62D51C5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24ADB2D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36B3A00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240EFAE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DBCE30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25FA08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299EFC7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34A74DE7" w14:textId="77777777" w:rsidTr="00AD7FFC">
        <w:trPr>
          <w:cantSplit/>
        </w:trPr>
        <w:tc>
          <w:tcPr>
            <w:tcW w:w="3915" w:type="dxa"/>
          </w:tcPr>
          <w:p w14:paraId="3B72F00D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436FE87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373694A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43F14F3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1B79B41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6FDF95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15,135</w:t>
            </w:r>
          </w:p>
        </w:tc>
        <w:tc>
          <w:tcPr>
            <w:tcW w:w="106" w:type="dxa"/>
          </w:tcPr>
          <w:p w14:paraId="78547B6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5C0E88E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11,465</w:t>
            </w:r>
          </w:p>
        </w:tc>
      </w:tr>
      <w:tr w:rsidR="00AD7FFC" w:rsidRPr="00777D87" w14:paraId="0170A900" w14:textId="77777777" w:rsidTr="00AD7FFC">
        <w:trPr>
          <w:cantSplit/>
        </w:trPr>
        <w:tc>
          <w:tcPr>
            <w:tcW w:w="3915" w:type="dxa"/>
          </w:tcPr>
          <w:p w14:paraId="1164690B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541E817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17" w:type="dxa"/>
          </w:tcPr>
          <w:p w14:paraId="3159B47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596CBA8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108" w:type="dxa"/>
          </w:tcPr>
          <w:p w14:paraId="3B3BC41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EDDE53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</w:tcPr>
          <w:p w14:paraId="21B05B4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05AAB86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7FFC" w:rsidRPr="00777D87" w14:paraId="59FD67A4" w14:textId="77777777" w:rsidTr="00AD7FFC">
        <w:trPr>
          <w:cantSplit/>
        </w:trPr>
        <w:tc>
          <w:tcPr>
            <w:tcW w:w="3915" w:type="dxa"/>
          </w:tcPr>
          <w:p w14:paraId="5B3FC727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38C816A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17" w:type="dxa"/>
          </w:tcPr>
          <w:p w14:paraId="6F191B2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3134240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108" w:type="dxa"/>
          </w:tcPr>
          <w:p w14:paraId="3857E21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1E88436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15,135</w:t>
            </w:r>
          </w:p>
        </w:tc>
        <w:tc>
          <w:tcPr>
            <w:tcW w:w="106" w:type="dxa"/>
          </w:tcPr>
          <w:p w14:paraId="6C8E73B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2FFB627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11,465</w:t>
            </w:r>
          </w:p>
        </w:tc>
      </w:tr>
      <w:tr w:rsidR="00AD7FFC" w:rsidRPr="00777D87" w14:paraId="225A34EA" w14:textId="77777777" w:rsidTr="00AD7FFC">
        <w:trPr>
          <w:cantSplit/>
        </w:trPr>
        <w:tc>
          <w:tcPr>
            <w:tcW w:w="3915" w:type="dxa"/>
          </w:tcPr>
          <w:p w14:paraId="697DD47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1B4BF96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4CAB8BA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6C1A72F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4DB8747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14:paraId="385A0A2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7145123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01D9FA0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570BCDBF" w14:textId="77777777" w:rsidTr="00AD7FFC">
        <w:trPr>
          <w:cantSplit/>
        </w:trPr>
        <w:tc>
          <w:tcPr>
            <w:tcW w:w="3915" w:type="dxa"/>
            <w:shd w:val="clear" w:color="auto" w:fill="auto"/>
          </w:tcPr>
          <w:p w14:paraId="79ACC255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008" w:type="dxa"/>
            <w:shd w:val="clear" w:color="auto" w:fill="auto"/>
          </w:tcPr>
          <w:p w14:paraId="73A8391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17A38EF6" w14:textId="77777777" w:rsidR="00AD7FFC" w:rsidRPr="00777D87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8B0383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1B69E02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7C87B4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712D2C9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D14EE6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2D213A15" w14:textId="77777777" w:rsidTr="00AD7FFC">
        <w:trPr>
          <w:cantSplit/>
        </w:trPr>
        <w:tc>
          <w:tcPr>
            <w:tcW w:w="3915" w:type="dxa"/>
            <w:shd w:val="clear" w:color="auto" w:fill="auto"/>
          </w:tcPr>
          <w:p w14:paraId="7AE105DB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25AA8AD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" w:type="dxa"/>
            <w:shd w:val="clear" w:color="auto" w:fill="auto"/>
          </w:tcPr>
          <w:p w14:paraId="1A9DEDC5" w14:textId="77777777" w:rsidR="00AD7FFC" w:rsidRPr="00777D87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7B75BD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104BD0B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decimal" w:pos="757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793463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77F8786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decimal" w:pos="757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122EEC0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D7FFC" w:rsidRPr="00777D87" w14:paraId="495816CE" w14:textId="77777777" w:rsidTr="00AD7FFC">
        <w:trPr>
          <w:cantSplit/>
        </w:trPr>
        <w:tc>
          <w:tcPr>
            <w:tcW w:w="3915" w:type="dxa"/>
          </w:tcPr>
          <w:p w14:paraId="689D9F67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1F92DA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" w:type="dxa"/>
          </w:tcPr>
          <w:p w14:paraId="4F5A17F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5661E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" w:type="dxa"/>
          </w:tcPr>
          <w:p w14:paraId="62F7DA5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597F8D7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</w:tcPr>
          <w:p w14:paraId="0D6252D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100FCDD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D7FFC" w:rsidRPr="00777D87" w14:paraId="7A108B68" w14:textId="77777777" w:rsidTr="00AD7FFC">
        <w:trPr>
          <w:cantSplit/>
        </w:trPr>
        <w:tc>
          <w:tcPr>
            <w:tcW w:w="3915" w:type="dxa"/>
          </w:tcPr>
          <w:p w14:paraId="536FC00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01272C5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56DD680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06ED1E5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51B1418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14:paraId="182B96B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5B408BB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63CEB0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483D775F" w14:textId="77777777" w:rsidTr="00AD7FFC">
        <w:trPr>
          <w:cantSplit/>
        </w:trPr>
        <w:tc>
          <w:tcPr>
            <w:tcW w:w="3915" w:type="dxa"/>
            <w:shd w:val="clear" w:color="auto" w:fill="auto"/>
          </w:tcPr>
          <w:p w14:paraId="67C11342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08" w:type="dxa"/>
          </w:tcPr>
          <w:p w14:paraId="750CBC3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049C8F4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530500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297A3AB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12A433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D6231B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B19CF9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6409BFEA" w14:textId="77777777" w:rsidTr="00AD7FFC">
        <w:trPr>
          <w:cantSplit/>
        </w:trPr>
        <w:tc>
          <w:tcPr>
            <w:tcW w:w="3915" w:type="dxa"/>
            <w:shd w:val="clear" w:color="auto" w:fill="auto"/>
          </w:tcPr>
          <w:p w14:paraId="79195518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5BE274E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9AB8D1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shd w:val="clear" w:color="auto" w:fill="auto"/>
          </w:tcPr>
          <w:p w14:paraId="654FCC7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164FFA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5AAF6EA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7,141</w:t>
            </w:r>
          </w:p>
        </w:tc>
        <w:tc>
          <w:tcPr>
            <w:tcW w:w="106" w:type="dxa"/>
            <w:shd w:val="clear" w:color="auto" w:fill="auto"/>
          </w:tcPr>
          <w:p w14:paraId="1734A1C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92E65F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7,054</w:t>
            </w:r>
          </w:p>
        </w:tc>
      </w:tr>
      <w:tr w:rsidR="00AD7FFC" w:rsidRPr="00777D87" w14:paraId="09BB7A87" w14:textId="77777777" w:rsidTr="00AD7FFC">
        <w:trPr>
          <w:cantSplit/>
        </w:trPr>
        <w:tc>
          <w:tcPr>
            <w:tcW w:w="3915" w:type="dxa"/>
            <w:shd w:val="clear" w:color="auto" w:fill="auto"/>
          </w:tcPr>
          <w:p w14:paraId="65146D64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B5790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65,254</w:t>
            </w:r>
          </w:p>
        </w:tc>
        <w:tc>
          <w:tcPr>
            <w:tcW w:w="117" w:type="dxa"/>
          </w:tcPr>
          <w:p w14:paraId="5BF2053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EBF2E3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16,156</w:t>
            </w:r>
          </w:p>
        </w:tc>
        <w:tc>
          <w:tcPr>
            <w:tcW w:w="108" w:type="dxa"/>
          </w:tcPr>
          <w:p w14:paraId="375C5A3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4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CFD6A8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13,617</w:t>
            </w:r>
          </w:p>
        </w:tc>
        <w:tc>
          <w:tcPr>
            <w:tcW w:w="106" w:type="dxa"/>
          </w:tcPr>
          <w:p w14:paraId="50EBF37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4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6E7E7F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1,330</w:t>
            </w:r>
          </w:p>
        </w:tc>
      </w:tr>
      <w:tr w:rsidR="00AD7FFC" w:rsidRPr="00777D87" w14:paraId="57BB33F8" w14:textId="77777777" w:rsidTr="00AD7FFC">
        <w:trPr>
          <w:cantSplit/>
        </w:trPr>
        <w:tc>
          <w:tcPr>
            <w:tcW w:w="3915" w:type="dxa"/>
          </w:tcPr>
          <w:p w14:paraId="7858478F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6DBE33D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65,254</w:t>
            </w:r>
          </w:p>
        </w:tc>
        <w:tc>
          <w:tcPr>
            <w:tcW w:w="117" w:type="dxa"/>
          </w:tcPr>
          <w:p w14:paraId="34D7480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41F2D95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16,156</w:t>
            </w:r>
          </w:p>
        </w:tc>
        <w:tc>
          <w:tcPr>
            <w:tcW w:w="108" w:type="dxa"/>
          </w:tcPr>
          <w:p w14:paraId="1C8872D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39AA573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20,758</w:t>
            </w:r>
          </w:p>
        </w:tc>
        <w:tc>
          <w:tcPr>
            <w:tcW w:w="106" w:type="dxa"/>
          </w:tcPr>
          <w:p w14:paraId="56E143F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1AF8D97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8,384</w:t>
            </w:r>
          </w:p>
        </w:tc>
      </w:tr>
      <w:tr w:rsidR="00AD7FFC" w:rsidRPr="00777D87" w14:paraId="67CB57FD" w14:textId="77777777" w:rsidTr="00AD7FFC">
        <w:trPr>
          <w:cantSplit/>
        </w:trPr>
        <w:tc>
          <w:tcPr>
            <w:tcW w:w="3915" w:type="dxa"/>
          </w:tcPr>
          <w:p w14:paraId="43C5A27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0FF65BE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792FF73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</w:tcPr>
          <w:p w14:paraId="402B09F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4E290ED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</w:tcPr>
          <w:p w14:paraId="182AE8A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412B4DD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</w:tcPr>
          <w:p w14:paraId="35570E4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5B489081" w14:textId="77777777" w:rsidTr="00AD7FFC">
        <w:trPr>
          <w:cantSplit/>
        </w:trPr>
        <w:tc>
          <w:tcPr>
            <w:tcW w:w="3915" w:type="dxa"/>
          </w:tcPr>
          <w:p w14:paraId="7EFB6677" w14:textId="1BC3E1FF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</w:t>
            </w:r>
            <w:r w:rsidR="000044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08" w:type="dxa"/>
          </w:tcPr>
          <w:p w14:paraId="0D96D01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6DBA4C6F" w14:textId="77777777" w:rsidR="00AD7FFC" w:rsidRPr="00777D87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F133A1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3FA8FA5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098E85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515704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7281092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4F10BD16" w14:textId="77777777" w:rsidTr="00AD7FFC">
        <w:trPr>
          <w:cantSplit/>
        </w:trPr>
        <w:tc>
          <w:tcPr>
            <w:tcW w:w="3915" w:type="dxa"/>
          </w:tcPr>
          <w:p w14:paraId="09DC8A65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6CB5FCE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20,643</w:t>
            </w:r>
          </w:p>
        </w:tc>
        <w:tc>
          <w:tcPr>
            <w:tcW w:w="117" w:type="dxa"/>
          </w:tcPr>
          <w:p w14:paraId="1CB37326" w14:textId="77777777" w:rsidR="00AD7FFC" w:rsidRPr="00777D87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ED8491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28,992</w:t>
            </w:r>
          </w:p>
        </w:tc>
        <w:tc>
          <w:tcPr>
            <w:tcW w:w="108" w:type="dxa"/>
          </w:tcPr>
          <w:p w14:paraId="4A78A0F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0C3103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</w:tcPr>
          <w:p w14:paraId="2651356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47B08E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7FFC" w:rsidRPr="00777D87" w14:paraId="2180C9B8" w14:textId="77777777" w:rsidTr="00AD7FFC">
        <w:trPr>
          <w:cantSplit/>
        </w:trPr>
        <w:tc>
          <w:tcPr>
            <w:tcW w:w="3915" w:type="dxa"/>
          </w:tcPr>
          <w:p w14:paraId="5032DFEA" w14:textId="77777777" w:rsidR="00AD7FFC" w:rsidRPr="00777D87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4AC4F59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010D823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7E481BF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2F66ADB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14:paraId="11237E7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19B7FA3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4206FF6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0DDFA9BE" w14:textId="77777777" w:rsidTr="00AD7FFC">
        <w:trPr>
          <w:cantSplit/>
        </w:trPr>
        <w:tc>
          <w:tcPr>
            <w:tcW w:w="3915" w:type="dxa"/>
          </w:tcPr>
          <w:p w14:paraId="64C74D44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08" w:type="dxa"/>
          </w:tcPr>
          <w:p w14:paraId="4CEC171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183EFB6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433FE97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05ECAA3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634BB37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6A31874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91F392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7FA9F794" w14:textId="77777777" w:rsidTr="00AD7FFC">
        <w:trPr>
          <w:cantSplit/>
        </w:trPr>
        <w:tc>
          <w:tcPr>
            <w:tcW w:w="3915" w:type="dxa"/>
          </w:tcPr>
          <w:p w14:paraId="587F9013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30C70FA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5FAF6E7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682D1F3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26149C3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FB8B14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2,170</w:t>
            </w:r>
          </w:p>
        </w:tc>
        <w:tc>
          <w:tcPr>
            <w:tcW w:w="106" w:type="dxa"/>
          </w:tcPr>
          <w:p w14:paraId="6B75FAC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2823C78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2,167</w:t>
            </w:r>
          </w:p>
        </w:tc>
      </w:tr>
      <w:tr w:rsidR="00AD7FFC" w:rsidRPr="00777D87" w14:paraId="226ADA2E" w14:textId="77777777" w:rsidTr="00AD7FFC">
        <w:trPr>
          <w:cantSplit/>
        </w:trPr>
        <w:tc>
          <w:tcPr>
            <w:tcW w:w="3915" w:type="dxa"/>
          </w:tcPr>
          <w:p w14:paraId="368BE6CC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3021E7AB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E6868">
              <w:rPr>
                <w:rFonts w:ascii="Angsana New" w:hAnsi="Angsana New"/>
                <w:sz w:val="26"/>
                <w:szCs w:val="26"/>
              </w:rPr>
              <w:t>13,689</w:t>
            </w:r>
          </w:p>
        </w:tc>
        <w:tc>
          <w:tcPr>
            <w:tcW w:w="117" w:type="dxa"/>
          </w:tcPr>
          <w:p w14:paraId="1FC15082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563A4658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E6868">
              <w:rPr>
                <w:rFonts w:ascii="Angsana New" w:hAnsi="Angsana New"/>
                <w:sz w:val="26"/>
                <w:szCs w:val="26"/>
              </w:rPr>
              <w:t>12,380</w:t>
            </w:r>
          </w:p>
        </w:tc>
        <w:tc>
          <w:tcPr>
            <w:tcW w:w="108" w:type="dxa"/>
          </w:tcPr>
          <w:p w14:paraId="14A983E0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634DD0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5,700</w:t>
            </w:r>
          </w:p>
        </w:tc>
        <w:tc>
          <w:tcPr>
            <w:tcW w:w="106" w:type="dxa"/>
          </w:tcPr>
          <w:p w14:paraId="751109C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29B1BB4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4,391</w:t>
            </w:r>
          </w:p>
        </w:tc>
      </w:tr>
      <w:tr w:rsidR="00AD7FFC" w:rsidRPr="00777D87" w14:paraId="2AAE5F43" w14:textId="77777777" w:rsidTr="00AD7FFC">
        <w:trPr>
          <w:cantSplit/>
        </w:trPr>
        <w:tc>
          <w:tcPr>
            <w:tcW w:w="3915" w:type="dxa"/>
          </w:tcPr>
          <w:p w14:paraId="7840D772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</w:t>
            </w:r>
          </w:p>
        </w:tc>
        <w:tc>
          <w:tcPr>
            <w:tcW w:w="1008" w:type="dxa"/>
          </w:tcPr>
          <w:p w14:paraId="6A962E37" w14:textId="4BE7A86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E6868">
              <w:rPr>
                <w:rFonts w:ascii="Angsana New" w:hAnsi="Angsana New"/>
                <w:sz w:val="26"/>
                <w:szCs w:val="26"/>
              </w:rPr>
              <w:t>1,5</w:t>
            </w:r>
            <w:r w:rsidR="00F1725F" w:rsidRPr="007E6868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" w:type="dxa"/>
          </w:tcPr>
          <w:p w14:paraId="1E77F349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</w:tcPr>
          <w:p w14:paraId="7ABD024B" w14:textId="6031CA88" w:rsidR="00AD7FFC" w:rsidRPr="007E6868" w:rsidRDefault="00CD00A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400E0217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472F62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</w:tcPr>
          <w:p w14:paraId="795A598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A28CF8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7FFC" w:rsidRPr="00777D87" w14:paraId="4977D56B" w14:textId="77777777" w:rsidTr="00AD7FFC">
        <w:trPr>
          <w:cantSplit/>
        </w:trPr>
        <w:tc>
          <w:tcPr>
            <w:tcW w:w="3915" w:type="dxa"/>
          </w:tcPr>
          <w:p w14:paraId="7E89526C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752BE534" w14:textId="51304C3F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E6868">
              <w:rPr>
                <w:rFonts w:ascii="Angsana New" w:hAnsi="Angsana New"/>
                <w:sz w:val="26"/>
                <w:szCs w:val="26"/>
              </w:rPr>
              <w:t>15,</w:t>
            </w:r>
            <w:r w:rsidR="00F1725F" w:rsidRPr="007E6868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17" w:type="dxa"/>
          </w:tcPr>
          <w:p w14:paraId="3004F25B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48D24747" w14:textId="6ED7E2B9" w:rsidR="00AD7FFC" w:rsidRPr="007E6868" w:rsidRDefault="00CD00A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E6868">
              <w:rPr>
                <w:rFonts w:ascii="Angsana New" w:hAnsi="Angsana New"/>
                <w:sz w:val="26"/>
                <w:szCs w:val="26"/>
              </w:rPr>
              <w:t>12,380</w:t>
            </w:r>
          </w:p>
        </w:tc>
        <w:tc>
          <w:tcPr>
            <w:tcW w:w="108" w:type="dxa"/>
          </w:tcPr>
          <w:p w14:paraId="46054DCD" w14:textId="77777777" w:rsidR="00AD7FFC" w:rsidRPr="007E686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5486979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7,870</w:t>
            </w:r>
          </w:p>
        </w:tc>
        <w:tc>
          <w:tcPr>
            <w:tcW w:w="106" w:type="dxa"/>
          </w:tcPr>
          <w:p w14:paraId="4A72B88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2E1DD4C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6,558</w:t>
            </w:r>
          </w:p>
        </w:tc>
      </w:tr>
      <w:tr w:rsidR="00AD7FFC" w:rsidRPr="00777D87" w14:paraId="145E058F" w14:textId="77777777" w:rsidTr="00AD7FFC">
        <w:trPr>
          <w:cantSplit/>
        </w:trPr>
        <w:tc>
          <w:tcPr>
            <w:tcW w:w="3915" w:type="dxa"/>
          </w:tcPr>
          <w:p w14:paraId="15433387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1C8AB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3802BC6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C02125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5687189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7C6D8B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427463A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61FFDF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08B981AB" w14:textId="77777777" w:rsidTr="00AD7FFC">
        <w:trPr>
          <w:cantSplit/>
          <w:trHeight w:val="231"/>
        </w:trPr>
        <w:tc>
          <w:tcPr>
            <w:tcW w:w="3915" w:type="dxa"/>
          </w:tcPr>
          <w:p w14:paraId="7607EDD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08" w:type="dxa"/>
          </w:tcPr>
          <w:p w14:paraId="293CB92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" w:type="dxa"/>
          </w:tcPr>
          <w:p w14:paraId="1998223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64E33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456E2D1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EC3CEE7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8E532B6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7BD72BD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00FA6ADC" w14:textId="77777777" w:rsidTr="00AD7FFC">
        <w:trPr>
          <w:cantSplit/>
          <w:trHeight w:val="231"/>
        </w:trPr>
        <w:tc>
          <w:tcPr>
            <w:tcW w:w="3915" w:type="dxa"/>
          </w:tcPr>
          <w:p w14:paraId="4FB03731" w14:textId="27FE8C78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64223E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2267106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66EC486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11A3931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14:paraId="4B4E4E6A" w14:textId="52B2FAB6" w:rsidR="00AD7FFC" w:rsidRPr="00777D87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F55360">
              <w:rPr>
                <w:rFonts w:ascii="Angsana New" w:hAnsi="Angsana New"/>
                <w:sz w:val="26"/>
                <w:szCs w:val="26"/>
              </w:rPr>
              <w:t>24</w:t>
            </w:r>
            <w:r w:rsidR="00AD7FFC" w:rsidRPr="00777D87">
              <w:rPr>
                <w:rFonts w:ascii="Angsana New" w:hAnsi="Angsana New"/>
                <w:sz w:val="26"/>
                <w:szCs w:val="26"/>
              </w:rPr>
              <w:t>,132</w:t>
            </w:r>
          </w:p>
        </w:tc>
        <w:tc>
          <w:tcPr>
            <w:tcW w:w="106" w:type="dxa"/>
          </w:tcPr>
          <w:p w14:paraId="162324C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5D46D23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7FFC" w:rsidRPr="00777D87" w14:paraId="5779F4EF" w14:textId="77777777" w:rsidTr="00702717">
        <w:trPr>
          <w:cantSplit/>
          <w:trHeight w:val="36"/>
        </w:trPr>
        <w:tc>
          <w:tcPr>
            <w:tcW w:w="3915" w:type="dxa"/>
          </w:tcPr>
          <w:p w14:paraId="742F84B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E03EA53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57415DA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01B3826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" w:type="dxa"/>
          </w:tcPr>
          <w:p w14:paraId="5E9F5B8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14:paraId="2286176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" w:type="dxa"/>
          </w:tcPr>
          <w:p w14:paraId="0D3D2D2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7EF9FD5E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20E330C2" w14:textId="77777777" w:rsidTr="00AD7FFC">
        <w:trPr>
          <w:cantSplit/>
        </w:trPr>
        <w:tc>
          <w:tcPr>
            <w:tcW w:w="3915" w:type="dxa"/>
          </w:tcPr>
          <w:p w14:paraId="7CB66357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เงินกู้ยืมและดอกเบี้ยค้างจ่าย</w:t>
            </w:r>
          </w:p>
        </w:tc>
        <w:tc>
          <w:tcPr>
            <w:tcW w:w="1008" w:type="dxa"/>
          </w:tcPr>
          <w:p w14:paraId="7C0DFDB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3FCBFC53" w14:textId="77777777" w:rsidR="00AD7FFC" w:rsidRPr="00777D87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9BCCB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6708D2FB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892CCD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2CA006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6A7EE34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6B8BD188" w14:textId="77777777" w:rsidTr="00AD7FFC">
        <w:trPr>
          <w:cantSplit/>
        </w:trPr>
        <w:tc>
          <w:tcPr>
            <w:tcW w:w="3915" w:type="dxa"/>
          </w:tcPr>
          <w:p w14:paraId="46D23AE6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A2A5AC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15E95A3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343796C0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539F0D4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14:paraId="17CC57B9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182,005</w:t>
            </w:r>
          </w:p>
        </w:tc>
        <w:tc>
          <w:tcPr>
            <w:tcW w:w="106" w:type="dxa"/>
          </w:tcPr>
          <w:p w14:paraId="154E174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6FDF7B58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176,307</w:t>
            </w:r>
          </w:p>
        </w:tc>
      </w:tr>
      <w:tr w:rsidR="00AD7FFC" w:rsidRPr="00777D87" w14:paraId="56A9E3F1" w14:textId="77777777" w:rsidTr="00AD7FFC">
        <w:trPr>
          <w:cantSplit/>
        </w:trPr>
        <w:tc>
          <w:tcPr>
            <w:tcW w:w="3915" w:type="dxa"/>
          </w:tcPr>
          <w:p w14:paraId="6DF2444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firstLine="21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0231DA4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" w:type="dxa"/>
          </w:tcPr>
          <w:p w14:paraId="4D8F3C6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6"/>
                <w:szCs w:val="6"/>
                <w:u w:val="singl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0B0CB26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8" w:type="dxa"/>
          </w:tcPr>
          <w:p w14:paraId="0125F83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14:paraId="28B0DA3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6" w:type="dxa"/>
          </w:tcPr>
          <w:p w14:paraId="23AFF6E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lef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309EC9A1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AD7FFC" w:rsidRPr="00777D87" w14:paraId="10D99799" w14:textId="77777777" w:rsidTr="00AD7FFC">
        <w:trPr>
          <w:cantSplit/>
        </w:trPr>
        <w:tc>
          <w:tcPr>
            <w:tcW w:w="3915" w:type="dxa"/>
          </w:tcPr>
          <w:p w14:paraId="4E9A6A75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08" w:type="dxa"/>
          </w:tcPr>
          <w:p w14:paraId="14F2DAD4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43C1C611" w14:textId="77777777" w:rsidR="00AD7FFC" w:rsidRPr="00777D87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BD845D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2FCA79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1B54AC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301A93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31C5EB1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FFC" w:rsidRPr="00777D87" w14:paraId="615AEC36" w14:textId="77777777" w:rsidTr="00AD7FFC">
        <w:trPr>
          <w:cantSplit/>
        </w:trPr>
        <w:tc>
          <w:tcPr>
            <w:tcW w:w="3915" w:type="dxa"/>
          </w:tcPr>
          <w:p w14:paraId="069976D1" w14:textId="77777777" w:rsidR="00AD7FFC" w:rsidRPr="00777D87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  <w:cs/>
              </w:rPr>
              <w:t>ผู้บริหารที่สำคัญ</w:t>
            </w: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486FE62C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9,784</w:t>
            </w:r>
          </w:p>
        </w:tc>
        <w:tc>
          <w:tcPr>
            <w:tcW w:w="117" w:type="dxa"/>
          </w:tcPr>
          <w:p w14:paraId="07DE134F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6D9771B2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8,243</w:t>
            </w:r>
          </w:p>
        </w:tc>
        <w:tc>
          <w:tcPr>
            <w:tcW w:w="108" w:type="dxa"/>
          </w:tcPr>
          <w:p w14:paraId="65F1BC1D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14:paraId="05CA878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6,625</w:t>
            </w:r>
          </w:p>
        </w:tc>
        <w:tc>
          <w:tcPr>
            <w:tcW w:w="106" w:type="dxa"/>
          </w:tcPr>
          <w:p w14:paraId="45BDAAC5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184D1CEA" w14:textId="77777777" w:rsidR="00AD7FFC" w:rsidRPr="00777D87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777D87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</w:tr>
    </w:tbl>
    <w:p w14:paraId="5506BA27" w14:textId="77777777" w:rsidR="000044A3" w:rsidRDefault="000044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349D5677" w14:textId="44C1AC95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  <w:cs/>
        </w:rPr>
        <w:t>รายการเคลื่อนไหวของเงินให้กู้ยืมและดอกเบี้ยค้างรับแก่บริษัทย่อยสำหรับ</w:t>
      </w:r>
      <w:r w:rsidRPr="00267CF8">
        <w:rPr>
          <w:rFonts w:ascii="Angsana New" w:hAnsi="Angsana New" w:hint="cs"/>
          <w:spacing w:val="4"/>
          <w:sz w:val="32"/>
          <w:szCs w:val="32"/>
          <w:cs/>
        </w:rPr>
        <w:t>ปี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Pr="00267CF8">
        <w:rPr>
          <w:rFonts w:ascii="Angsana New" w:hAnsi="Angsana New"/>
          <w:sz w:val="32"/>
          <w:szCs w:val="32"/>
        </w:rPr>
        <w:t xml:space="preserve">31 </w:t>
      </w:r>
      <w:r w:rsidRPr="00267CF8">
        <w:rPr>
          <w:rFonts w:ascii="Angsana New" w:hAnsi="Angsana New"/>
          <w:sz w:val="32"/>
          <w:szCs w:val="32"/>
          <w:cs/>
        </w:rPr>
        <w:t>ธันวาคม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30AF278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58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123"/>
        <w:gridCol w:w="1404"/>
        <w:gridCol w:w="164"/>
        <w:gridCol w:w="1060"/>
        <w:gridCol w:w="164"/>
        <w:gridCol w:w="1159"/>
        <w:gridCol w:w="164"/>
        <w:gridCol w:w="1420"/>
      </w:tblGrid>
      <w:tr w:rsidR="00AD7FFC" w:rsidRPr="00267CF8" w14:paraId="69E67B8C" w14:textId="77777777" w:rsidTr="0058417A">
        <w:tc>
          <w:tcPr>
            <w:tcW w:w="3123" w:type="dxa"/>
          </w:tcPr>
          <w:p w14:paraId="260493E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5" w:type="dxa"/>
            <w:gridSpan w:val="7"/>
          </w:tcPr>
          <w:p w14:paraId="18AAC22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7FFC" w:rsidRPr="00267CF8" w14:paraId="08B2DA21" w14:textId="77777777" w:rsidTr="0058417A">
        <w:tc>
          <w:tcPr>
            <w:tcW w:w="3123" w:type="dxa"/>
          </w:tcPr>
          <w:p w14:paraId="4A1EAAF6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-3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</w:tcPr>
          <w:p w14:paraId="159177E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AD7FFC" w:rsidRPr="00267CF8" w14:paraId="0EDCDFC5" w14:textId="77777777" w:rsidTr="0058417A">
        <w:trPr>
          <w:trHeight w:val="56"/>
        </w:trPr>
        <w:tc>
          <w:tcPr>
            <w:tcW w:w="3123" w:type="dxa"/>
          </w:tcPr>
          <w:p w14:paraId="5066D058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353AE3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67C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4" w:type="dxa"/>
            <w:vAlign w:val="bottom"/>
          </w:tcPr>
          <w:p w14:paraId="0C4E48B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247A5A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dxa"/>
            <w:vAlign w:val="bottom"/>
          </w:tcPr>
          <w:p w14:paraId="01AB2BC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EBBFE1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4" w:type="dxa"/>
            <w:vAlign w:val="bottom"/>
          </w:tcPr>
          <w:p w14:paraId="2D0E743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E8C7E7A" w14:textId="55F7C4FE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B27C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D7FFC" w:rsidRPr="00267CF8" w14:paraId="232D9374" w14:textId="77777777" w:rsidTr="0058417A">
        <w:trPr>
          <w:trHeight w:val="113"/>
        </w:trPr>
        <w:tc>
          <w:tcPr>
            <w:tcW w:w="3123" w:type="dxa"/>
          </w:tcPr>
          <w:p w14:paraId="4A814D0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D75C64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0A45B5B2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F581DD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627DB970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3FF2F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0C583863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77D4D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7FFC" w:rsidRPr="00267CF8" w14:paraId="08329C28" w14:textId="77777777" w:rsidTr="0058417A">
        <w:trPr>
          <w:trHeight w:val="113"/>
        </w:trPr>
        <w:tc>
          <w:tcPr>
            <w:tcW w:w="3123" w:type="dxa"/>
          </w:tcPr>
          <w:p w14:paraId="267E7DF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4" w:type="dxa"/>
          </w:tcPr>
          <w:p w14:paraId="5DB348B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41FA7CF6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4198BE5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1BCAC256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9" w:type="dxa"/>
          </w:tcPr>
          <w:p w14:paraId="4C8E0F9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00F91676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6EDF50F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FFC" w:rsidRPr="00267CF8" w14:paraId="57163355" w14:textId="77777777" w:rsidTr="0058417A">
        <w:trPr>
          <w:trHeight w:val="113"/>
        </w:trPr>
        <w:tc>
          <w:tcPr>
            <w:tcW w:w="3123" w:type="dxa"/>
          </w:tcPr>
          <w:p w14:paraId="189D6A0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เงินให้กู้ยืม</w:t>
            </w:r>
          </w:p>
        </w:tc>
        <w:tc>
          <w:tcPr>
            <w:tcW w:w="1404" w:type="dxa"/>
          </w:tcPr>
          <w:p w14:paraId="69F82FB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14B04F3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609C21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33,918</w:t>
            </w:r>
          </w:p>
        </w:tc>
        <w:tc>
          <w:tcPr>
            <w:tcW w:w="164" w:type="dxa"/>
          </w:tcPr>
          <w:p w14:paraId="1F67775F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5B45E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7CF8">
              <w:rPr>
                <w:rFonts w:ascii="Angsana New" w:hAnsi="Angsana New"/>
                <w:sz w:val="28"/>
                <w:szCs w:val="28"/>
              </w:rPr>
              <w:t>9,861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</w:tcPr>
          <w:p w14:paraId="4B94EF27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BA7954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24,057</w:t>
            </w:r>
          </w:p>
        </w:tc>
      </w:tr>
      <w:tr w:rsidR="00AD7FFC" w:rsidRPr="00267CF8" w14:paraId="695030FD" w14:textId="77777777" w:rsidTr="0058417A">
        <w:trPr>
          <w:trHeight w:val="113"/>
        </w:trPr>
        <w:tc>
          <w:tcPr>
            <w:tcW w:w="3123" w:type="dxa"/>
          </w:tcPr>
          <w:p w14:paraId="09BC37B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404" w:type="dxa"/>
          </w:tcPr>
          <w:p w14:paraId="14B260A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A324268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52A468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64" w:type="dxa"/>
          </w:tcPr>
          <w:p w14:paraId="11E186F6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0348E3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7CF8">
              <w:rPr>
                <w:rFonts w:ascii="Angsana New" w:hAnsi="Angsana New"/>
                <w:sz w:val="28"/>
                <w:szCs w:val="28"/>
              </w:rPr>
              <w:t>595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</w:tcPr>
          <w:p w14:paraId="5D0FE4CF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5C9C9D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AD7FFC" w:rsidRPr="00267CF8" w14:paraId="02EE10D8" w14:textId="77777777" w:rsidTr="0058417A">
        <w:trPr>
          <w:trHeight w:val="113"/>
        </w:trPr>
        <w:tc>
          <w:tcPr>
            <w:tcW w:w="3123" w:type="dxa"/>
          </w:tcPr>
          <w:p w14:paraId="4474407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12" w:space="0" w:color="auto"/>
            </w:tcBorders>
          </w:tcPr>
          <w:p w14:paraId="3ADAC87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6484009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CCD80D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34,588</w:t>
            </w:r>
          </w:p>
        </w:tc>
        <w:tc>
          <w:tcPr>
            <w:tcW w:w="164" w:type="dxa"/>
          </w:tcPr>
          <w:p w14:paraId="02D3D355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12" w:space="0" w:color="auto"/>
            </w:tcBorders>
          </w:tcPr>
          <w:p w14:paraId="135F0B98" w14:textId="321E2637" w:rsidR="00AD7FFC" w:rsidRPr="00267CF8" w:rsidRDefault="00074A5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03DD4">
              <w:rPr>
                <w:rFonts w:ascii="Angsana New" w:hAnsi="Angsana New"/>
                <w:sz w:val="28"/>
                <w:szCs w:val="28"/>
                <w:highlight w:val="yellow"/>
                <w:cs/>
              </w:rPr>
              <w:t>(</w:t>
            </w:r>
            <w:r w:rsidRPr="00E03DD4">
              <w:rPr>
                <w:rFonts w:ascii="Angsana New" w:hAnsi="Angsana New"/>
                <w:sz w:val="28"/>
                <w:szCs w:val="28"/>
                <w:highlight w:val="yellow"/>
              </w:rPr>
              <w:t>10,456</w:t>
            </w:r>
            <w:r w:rsidRPr="00E03DD4">
              <w:rPr>
                <w:rFonts w:ascii="Angsana New" w:hAnsi="Angsana New"/>
                <w:sz w:val="28"/>
                <w:szCs w:val="28"/>
                <w:highlight w:val="yellow"/>
                <w:cs/>
              </w:rPr>
              <w:t>)</w:t>
            </w:r>
          </w:p>
        </w:tc>
        <w:tc>
          <w:tcPr>
            <w:tcW w:w="164" w:type="dxa"/>
          </w:tcPr>
          <w:p w14:paraId="404C840A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12" w:space="0" w:color="auto"/>
            </w:tcBorders>
          </w:tcPr>
          <w:p w14:paraId="5272387E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24,132</w:t>
            </w:r>
          </w:p>
        </w:tc>
      </w:tr>
    </w:tbl>
    <w:p w14:paraId="0208E47F" w14:textId="77777777" w:rsidR="00AD7FFC" w:rsidRPr="006477AE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A328E31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เงินให้กู้ยืมแก่บริษัทย่อยไม่มีหลักประกัน มีกำหนดชำระคืนเมื่อทวงถาม และมีอัตราดอกเบี้ยร้อยละ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MLR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267CF8">
        <w:rPr>
          <w:rFonts w:ascii="Angsana New" w:hAnsi="Angsana New"/>
          <w:sz w:val="32"/>
          <w:szCs w:val="32"/>
          <w:lang w:val="en-GB"/>
        </w:rPr>
        <w:t>0</w:t>
      </w:r>
      <w:r w:rsidRPr="00267CF8">
        <w:rPr>
          <w:rFonts w:ascii="Angsana New" w:hAnsi="Angsana New"/>
          <w:sz w:val="32"/>
          <w:szCs w:val="32"/>
          <w:cs/>
          <w:lang w:val="en-GB"/>
        </w:rPr>
        <w:t>.</w:t>
      </w:r>
      <w:r w:rsidRPr="00267CF8">
        <w:rPr>
          <w:rFonts w:ascii="Angsana New" w:hAnsi="Angsana New"/>
          <w:sz w:val="32"/>
          <w:szCs w:val="32"/>
          <w:lang w:val="en-GB"/>
        </w:rPr>
        <w:t>50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7085C529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6E9A683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รายการเคลื่อนไหวของเงินกู้ยืมและดอกเบี้ยค้างจ่ายจากบริษัทย่อยในระหว่างปีสิ้นสุดวันที่ </w:t>
      </w:r>
      <w:r w:rsidRPr="00267CF8">
        <w:rPr>
          <w:rFonts w:ascii="Angsana New" w:hAnsi="Angsana New"/>
          <w:spacing w:val="-6"/>
          <w:sz w:val="32"/>
          <w:szCs w:val="32"/>
        </w:rPr>
        <w:t xml:space="preserve">31 </w:t>
      </w:r>
      <w:r w:rsidRPr="00267CF8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658" w:type="dxa"/>
        <w:tblInd w:w="324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94"/>
        <w:gridCol w:w="1336"/>
        <w:gridCol w:w="106"/>
        <w:gridCol w:w="1069"/>
        <w:gridCol w:w="106"/>
        <w:gridCol w:w="1145"/>
        <w:gridCol w:w="110"/>
        <w:gridCol w:w="1492"/>
      </w:tblGrid>
      <w:tr w:rsidR="00AD7FFC" w:rsidRPr="00267CF8" w14:paraId="21E191CE" w14:textId="77777777" w:rsidTr="003F5FBE">
        <w:tc>
          <w:tcPr>
            <w:tcW w:w="3294" w:type="dxa"/>
          </w:tcPr>
          <w:p w14:paraId="5CA5C9BA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5F38D21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7FFC" w:rsidRPr="00267CF8" w14:paraId="5B214377" w14:textId="77777777" w:rsidTr="003F5FBE">
        <w:tc>
          <w:tcPr>
            <w:tcW w:w="3294" w:type="dxa"/>
          </w:tcPr>
          <w:p w14:paraId="65A35B8F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tcBorders>
              <w:bottom w:val="single" w:sz="4" w:space="0" w:color="auto"/>
            </w:tcBorders>
          </w:tcPr>
          <w:p w14:paraId="46FC60F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D7FFC" w:rsidRPr="00267CF8" w14:paraId="41BBEA86" w14:textId="77777777" w:rsidTr="003F5FBE">
        <w:trPr>
          <w:trHeight w:val="56"/>
        </w:trPr>
        <w:tc>
          <w:tcPr>
            <w:tcW w:w="3294" w:type="dxa"/>
          </w:tcPr>
          <w:p w14:paraId="2626149C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DF1592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67C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" w:type="dxa"/>
            <w:vAlign w:val="bottom"/>
          </w:tcPr>
          <w:p w14:paraId="4EF4D9C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254314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12F3B6F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ABF7F8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0" w:type="dxa"/>
            <w:vAlign w:val="bottom"/>
          </w:tcPr>
          <w:p w14:paraId="0F8BDDF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03CF45F8" w14:textId="1D4D3664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B27C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D7FFC" w:rsidRPr="00267CF8" w14:paraId="7BF1604A" w14:textId="77777777" w:rsidTr="003F5FBE">
        <w:trPr>
          <w:trHeight w:val="113"/>
        </w:trPr>
        <w:tc>
          <w:tcPr>
            <w:tcW w:w="3294" w:type="dxa"/>
          </w:tcPr>
          <w:p w14:paraId="6120EFB1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798516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780981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D1163F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2F34ED3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1C7D6C2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12AB538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51B0852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7FFC" w:rsidRPr="00267CF8" w14:paraId="4B41D59E" w14:textId="77777777" w:rsidTr="003F5FBE">
        <w:trPr>
          <w:trHeight w:val="113"/>
        </w:trPr>
        <w:tc>
          <w:tcPr>
            <w:tcW w:w="3294" w:type="dxa"/>
          </w:tcPr>
          <w:p w14:paraId="7607F462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6" w:type="dxa"/>
          </w:tcPr>
          <w:p w14:paraId="2A375D6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2906C708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vAlign w:val="bottom"/>
          </w:tcPr>
          <w:p w14:paraId="040E417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31F3527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5EAF9B4F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11E61E1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441DEE0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FFC" w:rsidRPr="00267CF8" w14:paraId="0A3B36DF" w14:textId="77777777" w:rsidTr="003F5FBE">
        <w:trPr>
          <w:trHeight w:val="113"/>
        </w:trPr>
        <w:tc>
          <w:tcPr>
            <w:tcW w:w="3294" w:type="dxa"/>
          </w:tcPr>
          <w:p w14:paraId="37ACDC0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 w:right="-7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</w:t>
            </w:r>
          </w:p>
        </w:tc>
        <w:tc>
          <w:tcPr>
            <w:tcW w:w="1336" w:type="dxa"/>
          </w:tcPr>
          <w:p w14:paraId="7D81B2E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171,689</w:t>
            </w:r>
          </w:p>
        </w:tc>
        <w:tc>
          <w:tcPr>
            <w:tcW w:w="106" w:type="dxa"/>
            <w:vAlign w:val="bottom"/>
          </w:tcPr>
          <w:p w14:paraId="73B98196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EAD5BE4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4BAB122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CE4DB60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0" w:type="dxa"/>
          </w:tcPr>
          <w:p w14:paraId="72C0F75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</w:tcPr>
          <w:p w14:paraId="6FDCF1F5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171,689</w:t>
            </w:r>
          </w:p>
        </w:tc>
      </w:tr>
      <w:tr w:rsidR="00AD7FFC" w:rsidRPr="00267CF8" w14:paraId="6A1DD3BA" w14:textId="77777777" w:rsidTr="003F5FBE">
        <w:trPr>
          <w:trHeight w:val="113"/>
        </w:trPr>
        <w:tc>
          <w:tcPr>
            <w:tcW w:w="3294" w:type="dxa"/>
          </w:tcPr>
          <w:p w14:paraId="1CB4CE0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 w:right="-7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336" w:type="dxa"/>
          </w:tcPr>
          <w:p w14:paraId="5F507AD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4,618</w:t>
            </w:r>
          </w:p>
        </w:tc>
        <w:tc>
          <w:tcPr>
            <w:tcW w:w="106" w:type="dxa"/>
            <w:vAlign w:val="bottom"/>
          </w:tcPr>
          <w:p w14:paraId="2D849E6F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3BEE17D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8,564</w:t>
            </w:r>
          </w:p>
        </w:tc>
        <w:tc>
          <w:tcPr>
            <w:tcW w:w="106" w:type="dxa"/>
          </w:tcPr>
          <w:p w14:paraId="5CDD581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328968D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7CF8">
              <w:rPr>
                <w:rFonts w:ascii="Angsana New" w:hAnsi="Angsana New"/>
                <w:sz w:val="28"/>
                <w:szCs w:val="28"/>
              </w:rPr>
              <w:t>2,866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0" w:type="dxa"/>
          </w:tcPr>
          <w:p w14:paraId="5C87A498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AC246AA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10,316</w:t>
            </w:r>
          </w:p>
        </w:tc>
      </w:tr>
      <w:tr w:rsidR="00AD7FFC" w:rsidRPr="00267CF8" w14:paraId="19372DB0" w14:textId="77777777" w:rsidTr="003F5FBE">
        <w:trPr>
          <w:trHeight w:val="113"/>
        </w:trPr>
        <w:tc>
          <w:tcPr>
            <w:tcW w:w="3294" w:type="dxa"/>
          </w:tcPr>
          <w:p w14:paraId="15507CF6" w14:textId="77777777" w:rsidR="00AD7FFC" w:rsidRPr="00267CF8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-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12" w:space="0" w:color="auto"/>
            </w:tcBorders>
          </w:tcPr>
          <w:p w14:paraId="4BD69C8B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176,307</w:t>
            </w:r>
          </w:p>
        </w:tc>
        <w:tc>
          <w:tcPr>
            <w:tcW w:w="106" w:type="dxa"/>
            <w:vAlign w:val="bottom"/>
          </w:tcPr>
          <w:p w14:paraId="03405CA9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572F82E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8,564</w:t>
            </w:r>
          </w:p>
        </w:tc>
        <w:tc>
          <w:tcPr>
            <w:tcW w:w="106" w:type="dxa"/>
          </w:tcPr>
          <w:p w14:paraId="54BDCB0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</w:tcPr>
          <w:p w14:paraId="1021FC92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7CF8">
              <w:rPr>
                <w:rFonts w:ascii="Angsana New" w:hAnsi="Angsana New"/>
                <w:sz w:val="28"/>
                <w:szCs w:val="28"/>
              </w:rPr>
              <w:t>2,866</w:t>
            </w:r>
            <w:r w:rsidRPr="00267C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0" w:type="dxa"/>
          </w:tcPr>
          <w:p w14:paraId="02E335A6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12" w:space="0" w:color="auto"/>
            </w:tcBorders>
          </w:tcPr>
          <w:p w14:paraId="618DD527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7CF8">
              <w:rPr>
                <w:rFonts w:ascii="Angsana New" w:hAnsi="Angsana New"/>
                <w:sz w:val="28"/>
                <w:szCs w:val="28"/>
              </w:rPr>
              <w:t>182,005</w:t>
            </w:r>
          </w:p>
        </w:tc>
      </w:tr>
    </w:tbl>
    <w:p w14:paraId="507B4447" w14:textId="23F72B0A" w:rsidR="009D7467" w:rsidRPr="006477AE" w:rsidRDefault="009D7467" w:rsidP="00A23915">
      <w:pPr>
        <w:spacing w:line="240" w:lineRule="auto"/>
        <w:rPr>
          <w:rFonts w:ascii="Angsana New" w:hAnsi="Angsana New"/>
        </w:rPr>
      </w:pPr>
    </w:p>
    <w:tbl>
      <w:tblPr>
        <w:tblW w:w="8658" w:type="dxa"/>
        <w:tblInd w:w="324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94"/>
        <w:gridCol w:w="1323"/>
        <w:gridCol w:w="117"/>
        <w:gridCol w:w="1045"/>
        <w:gridCol w:w="107"/>
        <w:gridCol w:w="1194"/>
        <w:gridCol w:w="111"/>
        <w:gridCol w:w="1467"/>
      </w:tblGrid>
      <w:tr w:rsidR="00AD7FFC" w:rsidRPr="00267CF8" w14:paraId="7250AF41" w14:textId="77777777" w:rsidTr="003F5FBE">
        <w:tc>
          <w:tcPr>
            <w:tcW w:w="3294" w:type="dxa"/>
          </w:tcPr>
          <w:p w14:paraId="74E06E5C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60F6ACD1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(หน่วย : </w:t>
            </w:r>
            <w:r w:rsidRPr="00497CDA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267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AD7FFC" w:rsidRPr="00267CF8" w14:paraId="5532B672" w14:textId="77777777" w:rsidTr="003F5FBE">
        <w:tc>
          <w:tcPr>
            <w:tcW w:w="3294" w:type="dxa"/>
          </w:tcPr>
          <w:p w14:paraId="1C604EF2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tcBorders>
              <w:bottom w:val="single" w:sz="4" w:space="0" w:color="auto"/>
            </w:tcBorders>
          </w:tcPr>
          <w:p w14:paraId="35C156FB" w14:textId="77777777" w:rsidR="00AD7FFC" w:rsidRPr="00267CF8" w:rsidRDefault="00AD7FFC" w:rsidP="00A2391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AD7FFC" w:rsidRPr="00267CF8" w14:paraId="6E6E75A3" w14:textId="77777777" w:rsidTr="003F5FBE">
        <w:trPr>
          <w:trHeight w:val="56"/>
        </w:trPr>
        <w:tc>
          <w:tcPr>
            <w:tcW w:w="3294" w:type="dxa"/>
          </w:tcPr>
          <w:p w14:paraId="158E1666" w14:textId="77777777" w:rsidR="00AD7FFC" w:rsidRPr="00267CF8" w:rsidRDefault="00AD7FFC" w:rsidP="00A2391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6FDF883" w14:textId="77777777" w:rsidR="00AD7FFC" w:rsidRPr="00267CF8" w:rsidRDefault="00AD7FFC" w:rsidP="00A2391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7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67C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267C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7C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117" w:type="dxa"/>
            <w:vAlign w:val="bottom"/>
          </w:tcPr>
          <w:p w14:paraId="58336892" w14:textId="77777777" w:rsidR="00AD7FFC" w:rsidRPr="00267CF8" w:rsidRDefault="00AD7FFC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473F7E9B" w14:textId="77777777" w:rsidR="00AD7FFC" w:rsidRPr="00267CF8" w:rsidRDefault="00AD7FFC" w:rsidP="00A23915">
            <w:pPr>
              <w:tabs>
                <w:tab w:val="clear" w:pos="4451"/>
                <w:tab w:val="left" w:pos="540"/>
              </w:tabs>
              <w:spacing w:line="240" w:lineRule="auto"/>
              <w:ind w:left="-87"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07" w:type="dxa"/>
            <w:vAlign w:val="bottom"/>
          </w:tcPr>
          <w:p w14:paraId="69E8EAC8" w14:textId="77777777" w:rsidR="00AD7FFC" w:rsidRPr="00267CF8" w:rsidRDefault="00AD7FFC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783D8C5" w14:textId="77777777" w:rsidR="00AD7FFC" w:rsidRPr="00267CF8" w:rsidRDefault="00AD7FFC" w:rsidP="00A23915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left="-54"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11" w:type="dxa"/>
            <w:vAlign w:val="bottom"/>
          </w:tcPr>
          <w:p w14:paraId="081FB671" w14:textId="77777777" w:rsidR="00AD7FFC" w:rsidRPr="00267CF8" w:rsidRDefault="00AD7FFC" w:rsidP="00A2391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43A6BB5B" w14:textId="362C664E" w:rsidR="00AD7FFC" w:rsidRPr="00267CF8" w:rsidRDefault="00AD7FFC" w:rsidP="00A2391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B27C0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67C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</w:tr>
      <w:tr w:rsidR="00AD7FFC" w:rsidRPr="00267CF8" w14:paraId="251980CA" w14:textId="77777777" w:rsidTr="003F5FBE">
        <w:trPr>
          <w:trHeight w:val="113"/>
        </w:trPr>
        <w:tc>
          <w:tcPr>
            <w:tcW w:w="3294" w:type="dxa"/>
          </w:tcPr>
          <w:p w14:paraId="1EA3D76B" w14:textId="77777777" w:rsidR="00AD7FFC" w:rsidRPr="00267CF8" w:rsidRDefault="00AD7FFC" w:rsidP="00A23915">
            <w:pPr>
              <w:tabs>
                <w:tab w:val="left" w:pos="113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E8BD840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25F3C174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13514D72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dxa"/>
          </w:tcPr>
          <w:p w14:paraId="3114BAC6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34E05CA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6340D146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48A961CB" w14:textId="77777777" w:rsidR="00AD7FFC" w:rsidRPr="009630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7FFC" w:rsidRPr="00267CF8" w14:paraId="099AE3AE" w14:textId="77777777" w:rsidTr="003F5FBE">
        <w:trPr>
          <w:trHeight w:val="113"/>
        </w:trPr>
        <w:tc>
          <w:tcPr>
            <w:tcW w:w="3294" w:type="dxa"/>
          </w:tcPr>
          <w:p w14:paraId="5E6E8944" w14:textId="77777777" w:rsidR="00AD7FFC" w:rsidRPr="00267CF8" w:rsidRDefault="00AD7FFC" w:rsidP="00A23915">
            <w:pPr>
              <w:tabs>
                <w:tab w:val="left" w:pos="113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dxa"/>
          </w:tcPr>
          <w:p w14:paraId="5194E545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582C73AA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5" w:type="dxa"/>
            <w:vAlign w:val="bottom"/>
          </w:tcPr>
          <w:p w14:paraId="3C5E144E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dxa"/>
            <w:vAlign w:val="bottom"/>
          </w:tcPr>
          <w:p w14:paraId="003DBC1F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4" w:type="dxa"/>
          </w:tcPr>
          <w:p w14:paraId="5B66A530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vAlign w:val="bottom"/>
          </w:tcPr>
          <w:p w14:paraId="0BDBF790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67" w:type="dxa"/>
            <w:vAlign w:val="bottom"/>
          </w:tcPr>
          <w:p w14:paraId="10B4F800" w14:textId="77777777" w:rsidR="00AD7FFC" w:rsidRPr="009630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FFC" w:rsidRPr="00267CF8" w14:paraId="51FB5FB6" w14:textId="77777777" w:rsidTr="003F5FBE">
        <w:trPr>
          <w:trHeight w:val="113"/>
        </w:trPr>
        <w:tc>
          <w:tcPr>
            <w:tcW w:w="3294" w:type="dxa"/>
          </w:tcPr>
          <w:p w14:paraId="161D4F39" w14:textId="4F5BB2C6" w:rsidR="00AD7FFC" w:rsidRPr="003F5FBE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 w:right="-7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</w:t>
            </w:r>
          </w:p>
        </w:tc>
        <w:tc>
          <w:tcPr>
            <w:tcW w:w="1323" w:type="dxa"/>
          </w:tcPr>
          <w:p w14:paraId="7D74FC58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</w:rPr>
              <w:t>198,000</w:t>
            </w:r>
          </w:p>
        </w:tc>
        <w:tc>
          <w:tcPr>
            <w:tcW w:w="117" w:type="dxa"/>
            <w:vAlign w:val="bottom"/>
          </w:tcPr>
          <w:p w14:paraId="0C01B67B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38C23F90" w14:textId="69900582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" w:type="dxa"/>
          </w:tcPr>
          <w:p w14:paraId="0F0D379B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91AE2F2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F5FBE">
              <w:rPr>
                <w:rFonts w:ascii="Angsana New" w:hAnsi="Angsana New"/>
                <w:sz w:val="28"/>
                <w:szCs w:val="28"/>
              </w:rPr>
              <w:t>26,311</w:t>
            </w:r>
            <w:r w:rsidRPr="003F5FB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" w:type="dxa"/>
          </w:tcPr>
          <w:p w14:paraId="678102C7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B547438" w14:textId="77777777" w:rsidR="00AD7FFC" w:rsidRPr="009630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30BE">
              <w:rPr>
                <w:rFonts w:ascii="Angsana New" w:hAnsi="Angsana New"/>
                <w:sz w:val="28"/>
                <w:szCs w:val="28"/>
              </w:rPr>
              <w:t>171,689</w:t>
            </w:r>
          </w:p>
        </w:tc>
      </w:tr>
      <w:tr w:rsidR="00AD7FFC" w:rsidRPr="00267CF8" w14:paraId="2B18D1F0" w14:textId="77777777" w:rsidTr="003F5FBE">
        <w:trPr>
          <w:trHeight w:val="113"/>
        </w:trPr>
        <w:tc>
          <w:tcPr>
            <w:tcW w:w="3294" w:type="dxa"/>
          </w:tcPr>
          <w:p w14:paraId="33939B04" w14:textId="331EA4BF" w:rsidR="00AD7FFC" w:rsidRPr="003F5FBE" w:rsidRDefault="00AD7FFC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 w:right="-7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323" w:type="dxa"/>
          </w:tcPr>
          <w:p w14:paraId="40AEB062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</w:rPr>
              <w:t>4,870</w:t>
            </w:r>
          </w:p>
        </w:tc>
        <w:tc>
          <w:tcPr>
            <w:tcW w:w="117" w:type="dxa"/>
            <w:vAlign w:val="bottom"/>
          </w:tcPr>
          <w:p w14:paraId="08B187D5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DB49CE5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</w:rPr>
              <w:t>10,571</w:t>
            </w:r>
          </w:p>
        </w:tc>
        <w:tc>
          <w:tcPr>
            <w:tcW w:w="107" w:type="dxa"/>
          </w:tcPr>
          <w:p w14:paraId="34F3BE9B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5E409BE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F5FBE">
              <w:rPr>
                <w:rFonts w:ascii="Angsana New" w:hAnsi="Angsana New"/>
                <w:sz w:val="28"/>
                <w:szCs w:val="28"/>
              </w:rPr>
              <w:t>10,823</w:t>
            </w:r>
            <w:r w:rsidRPr="003F5FB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" w:type="dxa"/>
          </w:tcPr>
          <w:p w14:paraId="185671CD" w14:textId="77777777" w:rsidR="00AD7FFC" w:rsidRPr="00267CF8" w:rsidRDefault="00AD7FFC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7588CA8" w14:textId="77777777" w:rsidR="00AD7FFC" w:rsidRPr="009630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30BE">
              <w:rPr>
                <w:rFonts w:ascii="Angsana New" w:hAnsi="Angsana New"/>
                <w:sz w:val="28"/>
                <w:szCs w:val="28"/>
              </w:rPr>
              <w:t>4,618</w:t>
            </w:r>
          </w:p>
        </w:tc>
      </w:tr>
      <w:tr w:rsidR="00AD7FFC" w:rsidRPr="00267CF8" w14:paraId="60D8C06C" w14:textId="77777777" w:rsidTr="003F5FBE">
        <w:trPr>
          <w:trHeight w:val="113"/>
        </w:trPr>
        <w:tc>
          <w:tcPr>
            <w:tcW w:w="3294" w:type="dxa"/>
          </w:tcPr>
          <w:p w14:paraId="723AB3E9" w14:textId="77777777" w:rsidR="00AD7FFC" w:rsidRPr="00267CF8" w:rsidRDefault="00AD7FFC" w:rsidP="00A23915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C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</w:tcPr>
          <w:p w14:paraId="5114D5AC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</w:rPr>
              <w:t>202,870</w:t>
            </w:r>
          </w:p>
        </w:tc>
        <w:tc>
          <w:tcPr>
            <w:tcW w:w="117" w:type="dxa"/>
            <w:vAlign w:val="bottom"/>
          </w:tcPr>
          <w:p w14:paraId="27561435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2" w:space="0" w:color="auto"/>
            </w:tcBorders>
          </w:tcPr>
          <w:p w14:paraId="2C51FE3C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5FBE">
              <w:rPr>
                <w:rFonts w:ascii="Angsana New" w:hAnsi="Angsana New"/>
                <w:sz w:val="28"/>
                <w:szCs w:val="28"/>
              </w:rPr>
              <w:t>10,571</w:t>
            </w:r>
          </w:p>
        </w:tc>
        <w:tc>
          <w:tcPr>
            <w:tcW w:w="107" w:type="dxa"/>
          </w:tcPr>
          <w:p w14:paraId="60931A7D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066C0D52" w14:textId="77777777" w:rsidR="00AD7FFC" w:rsidRPr="003F5F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5FB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F5FBE">
              <w:rPr>
                <w:rFonts w:ascii="Angsana New" w:hAnsi="Angsana New"/>
                <w:sz w:val="28"/>
                <w:szCs w:val="28"/>
              </w:rPr>
              <w:t>37,134</w:t>
            </w:r>
            <w:r w:rsidRPr="003F5FB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" w:type="dxa"/>
          </w:tcPr>
          <w:p w14:paraId="7A47C971" w14:textId="77777777" w:rsidR="00AD7FFC" w:rsidRPr="00267CF8" w:rsidRDefault="00AD7FFC" w:rsidP="00A2391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12" w:space="0" w:color="auto"/>
            </w:tcBorders>
          </w:tcPr>
          <w:p w14:paraId="2F07FF45" w14:textId="77777777" w:rsidR="00AD7FFC" w:rsidRPr="009630BE" w:rsidRDefault="00AD7FF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30BE">
              <w:rPr>
                <w:rFonts w:ascii="Angsana New" w:hAnsi="Angsana New"/>
                <w:sz w:val="28"/>
                <w:szCs w:val="28"/>
              </w:rPr>
              <w:t>176,307</w:t>
            </w:r>
          </w:p>
        </w:tc>
      </w:tr>
    </w:tbl>
    <w:p w14:paraId="765ADE93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12"/>
          <w:szCs w:val="12"/>
        </w:rPr>
      </w:pPr>
    </w:p>
    <w:p w14:paraId="1719AA76" w14:textId="77777777" w:rsidR="00AD7FFC" w:rsidRPr="00267CF8" w:rsidRDefault="00AD7FF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 ร้อยละ </w:t>
      </w:r>
      <w:r w:rsidRPr="00267CF8">
        <w:rPr>
          <w:rFonts w:ascii="Angsana New" w:hAnsi="Angsana New"/>
          <w:sz w:val="32"/>
          <w:szCs w:val="32"/>
        </w:rPr>
        <w:t xml:space="preserve">MLR </w:t>
      </w:r>
      <w:r w:rsidRPr="00267CF8">
        <w:rPr>
          <w:rFonts w:ascii="Angsana New" w:hAnsi="Angsana New"/>
          <w:sz w:val="32"/>
          <w:szCs w:val="32"/>
          <w:cs/>
        </w:rPr>
        <w:t xml:space="preserve">- </w:t>
      </w:r>
      <w:r w:rsidRPr="00267CF8">
        <w:rPr>
          <w:rFonts w:ascii="Angsana New" w:hAnsi="Angsana New"/>
          <w:sz w:val="32"/>
          <w:szCs w:val="32"/>
        </w:rPr>
        <w:t>0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>50</w:t>
      </w:r>
      <w:r w:rsidRPr="00267CF8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34F14ED" w14:textId="21934EE5" w:rsidR="004F2D94" w:rsidRPr="00497D37" w:rsidRDefault="004F2D94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497D37">
        <w:rPr>
          <w:rFonts w:ascii="Angsana New" w:hAnsi="Angsana New"/>
          <w:sz w:val="32"/>
          <w:szCs w:val="32"/>
          <w:u w:val="single"/>
          <w:cs/>
        </w:rPr>
        <w:t>สินทรัพย์และหนี้สินทางการเงิน</w:t>
      </w:r>
    </w:p>
    <w:p w14:paraId="2BE28145" w14:textId="77777777" w:rsidR="004F2D94" w:rsidRPr="00267CF8" w:rsidRDefault="004F2D94" w:rsidP="00A23915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</w:rPr>
      </w:pPr>
    </w:p>
    <w:p w14:paraId="2B85FE3F" w14:textId="7B4D0A12" w:rsidR="004F2D94" w:rsidRDefault="004F2D9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เครื่องมือทางการเงินประกอบด้วย</w:t>
      </w:r>
    </w:p>
    <w:tbl>
      <w:tblPr>
        <w:tblW w:w="8847" w:type="dxa"/>
        <w:tblInd w:w="333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17"/>
        <w:gridCol w:w="1038"/>
        <w:gridCol w:w="79"/>
        <w:gridCol w:w="953"/>
        <w:gridCol w:w="78"/>
        <w:gridCol w:w="1002"/>
        <w:gridCol w:w="82"/>
        <w:gridCol w:w="998"/>
      </w:tblGrid>
      <w:tr w:rsidR="00267CF8" w:rsidRPr="00E4002F" w14:paraId="2836F174" w14:textId="77777777" w:rsidTr="00A747CF">
        <w:trPr>
          <w:cantSplit/>
          <w:tblHeader/>
        </w:trPr>
        <w:tc>
          <w:tcPr>
            <w:tcW w:w="4617" w:type="dxa"/>
          </w:tcPr>
          <w:p w14:paraId="6AEE25C5" w14:textId="77777777" w:rsidR="00267CF8" w:rsidRPr="00DC3719" w:rsidRDefault="00267CF8" w:rsidP="00A23915">
            <w:pPr>
              <w:pStyle w:val="3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230" w:type="dxa"/>
            <w:gridSpan w:val="7"/>
          </w:tcPr>
          <w:p w14:paraId="4D2BE682" w14:textId="77777777" w:rsidR="00267CF8" w:rsidRPr="00E4002F" w:rsidRDefault="00267CF8" w:rsidP="00A23915">
            <w:pPr>
              <w:pStyle w:val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267CF8" w:rsidRPr="00E4002F" w14:paraId="5A2CD5DA" w14:textId="77777777" w:rsidTr="00A747CF">
        <w:trPr>
          <w:cantSplit/>
          <w:tblHeader/>
        </w:trPr>
        <w:tc>
          <w:tcPr>
            <w:tcW w:w="4617" w:type="dxa"/>
          </w:tcPr>
          <w:p w14:paraId="5ED9BC04" w14:textId="77777777" w:rsidR="00267CF8" w:rsidRPr="00E4002F" w:rsidRDefault="00267CF8" w:rsidP="00A23915">
            <w:pPr>
              <w:spacing w:line="240" w:lineRule="auto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620ECD3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</w:tcPr>
          <w:p w14:paraId="6CE419DC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82" w:type="dxa"/>
            <w:gridSpan w:val="3"/>
            <w:tcBorders>
              <w:bottom w:val="single" w:sz="4" w:space="0" w:color="auto"/>
            </w:tcBorders>
          </w:tcPr>
          <w:p w14:paraId="05C10D6E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267CF8" w:rsidRPr="00E4002F" w14:paraId="63F03D76" w14:textId="77777777" w:rsidTr="00A747CF">
        <w:trPr>
          <w:cantSplit/>
          <w:tblHeader/>
        </w:trPr>
        <w:tc>
          <w:tcPr>
            <w:tcW w:w="4617" w:type="dxa"/>
          </w:tcPr>
          <w:p w14:paraId="05150270" w14:textId="77777777" w:rsidR="00267CF8" w:rsidRPr="00E4002F" w:rsidRDefault="00267CF8" w:rsidP="00A23915">
            <w:pPr>
              <w:spacing w:line="240" w:lineRule="auto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120B27EE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5107938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AB27EA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8" w:type="dxa"/>
            <w:vAlign w:val="bottom"/>
          </w:tcPr>
          <w:p w14:paraId="1CB093E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3D2694E1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0C2A49A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D58D50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67CF8" w:rsidRPr="00E4002F" w14:paraId="19265B09" w14:textId="77777777" w:rsidTr="00A747CF">
        <w:trPr>
          <w:cantSplit/>
        </w:trPr>
        <w:tc>
          <w:tcPr>
            <w:tcW w:w="4617" w:type="dxa"/>
          </w:tcPr>
          <w:p w14:paraId="1272B741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14:paraId="55ECF4D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E7A50E5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14:paraId="357E4B24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91577EC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57A67C6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FED222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52D038F8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6F218DBA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6F7F330C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14:paraId="7DD637D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E28FCEA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14:paraId="257B4D57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52BC27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2F08EAD4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4258583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2E7F927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024FE048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75471DDD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เงินสดและรายการเทียบเท่าเงินสด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Pr="00E4002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14:paraId="4451ACE2" w14:textId="2E2BBABE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462C87">
              <w:rPr>
                <w:rFonts w:ascii="Angsana New" w:hAnsi="Angsana New"/>
                <w:sz w:val="26"/>
                <w:szCs w:val="26"/>
              </w:rPr>
              <w:t>17,20</w:t>
            </w:r>
            <w:r w:rsidR="00497D3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C622ED9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14:paraId="2DABFF05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10,223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632188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080A398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462C87">
              <w:rPr>
                <w:rFonts w:ascii="Angsana New" w:hAnsi="Angsana New"/>
                <w:sz w:val="26"/>
                <w:szCs w:val="26"/>
              </w:rPr>
              <w:t>17,151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4D785D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360F417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10,154</w:t>
            </w:r>
          </w:p>
        </w:tc>
      </w:tr>
      <w:tr w:rsidR="009207DD" w:rsidRPr="00E4002F" w14:paraId="14848E46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6CBE8A58" w14:textId="77777777" w:rsidR="009207DD" w:rsidRPr="00E4002F" w:rsidRDefault="009207DD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เงินฝากธนาคารที่มีข้อจำกัดในการใช้ (หมายเหตุ </w:t>
            </w:r>
            <w:r w:rsidRPr="009207DD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Pr="009207DD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14:paraId="64CE53BE" w14:textId="77777777" w:rsidR="009207DD" w:rsidRPr="00E4002F" w:rsidRDefault="009207DD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A6F90F0" w14:textId="77777777" w:rsidR="009207DD" w:rsidRPr="00E4002F" w:rsidRDefault="009207DD" w:rsidP="00555BE3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14:paraId="05183D21" w14:textId="77777777" w:rsidR="009207DD" w:rsidRPr="00E4002F" w:rsidRDefault="009207DD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EDCAB9" w14:textId="77777777" w:rsidR="009207DD" w:rsidRPr="00E4002F" w:rsidRDefault="009207DD" w:rsidP="00555BE3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7686C35E" w14:textId="77777777" w:rsidR="009207DD" w:rsidRPr="00E4002F" w:rsidRDefault="009207DD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B01D4C7" w14:textId="77777777" w:rsidR="009207DD" w:rsidRPr="00E4002F" w:rsidRDefault="009207DD" w:rsidP="00555BE3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004C91DD" w14:textId="77777777" w:rsidR="009207DD" w:rsidRPr="00E4002F" w:rsidRDefault="009207DD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B3AFB" w:rsidRPr="00E4002F" w14:paraId="62737D3E" w14:textId="77777777" w:rsidTr="00A747CF">
        <w:trPr>
          <w:cantSplit/>
        </w:trPr>
        <w:tc>
          <w:tcPr>
            <w:tcW w:w="4617" w:type="dxa"/>
            <w:tcBorders>
              <w:bottom w:val="nil"/>
            </w:tcBorders>
            <w:vAlign w:val="center"/>
          </w:tcPr>
          <w:p w14:paraId="4D5BE067" w14:textId="04478625" w:rsidR="00CB3AFB" w:rsidRPr="00E4002F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58BCBCBD" w14:textId="561618D1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 xml:space="preserve"> 348,925 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BA19006" w14:textId="77777777" w:rsidR="00CB3AFB" w:rsidRPr="00CB3AFB" w:rsidRDefault="00CB3AFB" w:rsidP="00CB3AFB">
            <w:pPr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601F2F90" w14:textId="5988B247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 xml:space="preserve"> 363,111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7708B0B" w14:textId="77777777" w:rsidR="00CB3AFB" w:rsidRPr="00CB3AFB" w:rsidRDefault="00CB3AFB" w:rsidP="00CB3AFB">
            <w:pPr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2392F5C5" w14:textId="7541204A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 xml:space="preserve"> 329,941 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7EB5910" w14:textId="77777777" w:rsidR="00CB3AFB" w:rsidRPr="00CB3AFB" w:rsidRDefault="00CB3AFB" w:rsidP="00CB3AFB">
            <w:pPr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7AC49420" w14:textId="06FD46C8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 xml:space="preserve"> 345,825 </w:t>
            </w:r>
          </w:p>
        </w:tc>
      </w:tr>
      <w:tr w:rsidR="00267CF8" w:rsidRPr="00E4002F" w14:paraId="7A7C3F16" w14:textId="77777777" w:rsidTr="00A747CF">
        <w:trPr>
          <w:cantSplit/>
        </w:trPr>
        <w:tc>
          <w:tcPr>
            <w:tcW w:w="4617" w:type="dxa"/>
            <w:tcBorders>
              <w:bottom w:val="nil"/>
            </w:tcBorders>
            <w:vAlign w:val="center"/>
          </w:tcPr>
          <w:p w14:paraId="0398A9D7" w14:textId="2313AD0A" w:rsidR="00267CF8" w:rsidRPr="00E4002F" w:rsidRDefault="009207D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ลูกหนี้เงินประกันผลงาน</w:t>
            </w:r>
            <w:r w:rsidR="00AA58A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AA58A3"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A58A3"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="00AA58A3"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="00AA58A3">
              <w:rPr>
                <w:rFonts w:ascii="Angsana New" w:hAnsi="Angsana New"/>
                <w:sz w:val="26"/>
                <w:szCs w:val="26"/>
              </w:rPr>
              <w:t>4</w:t>
            </w:r>
            <w:r w:rsidR="00AA58A3"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12B84951" w14:textId="7423F66D" w:rsidR="00267CF8" w:rsidRPr="009207DD" w:rsidRDefault="009207D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  <w:r w:rsidR="00267CF8" w:rsidRPr="009207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2E16258" w14:textId="77777777" w:rsidR="00267CF8" w:rsidRPr="009207DD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5B86B377" w14:textId="77777777" w:rsidR="00267CF8" w:rsidRPr="009207DD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9207DD">
              <w:rPr>
                <w:rFonts w:ascii="Angsana New" w:hAnsi="Angsana New"/>
                <w:sz w:val="26"/>
                <w:szCs w:val="26"/>
              </w:rPr>
              <w:t>92,586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9FD2D7" w14:textId="77777777" w:rsidR="00267CF8" w:rsidRPr="009207DD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6368708C" w14:textId="640F7B70" w:rsidR="00267CF8" w:rsidRPr="009207DD" w:rsidRDefault="009207D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267CF8" w:rsidRPr="009207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8B2A106" w14:textId="77777777" w:rsidR="00267CF8" w:rsidRPr="009207DD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37D827D1" w14:textId="77777777" w:rsidR="00267CF8" w:rsidRPr="009207DD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9207DD">
              <w:rPr>
                <w:rFonts w:ascii="Angsana New" w:hAnsi="Angsana New"/>
                <w:sz w:val="26"/>
                <w:szCs w:val="26"/>
              </w:rPr>
              <w:t>92,575</w:t>
            </w:r>
          </w:p>
        </w:tc>
      </w:tr>
      <w:tr w:rsidR="00267CF8" w:rsidRPr="00E4002F" w14:paraId="0CC79776" w14:textId="77777777" w:rsidTr="00A747CF">
        <w:trPr>
          <w:cantSplit/>
        </w:trPr>
        <w:tc>
          <w:tcPr>
            <w:tcW w:w="4617" w:type="dxa"/>
            <w:tcBorders>
              <w:bottom w:val="nil"/>
            </w:tcBorders>
            <w:vAlign w:val="center"/>
          </w:tcPr>
          <w:p w14:paraId="0B8D17BF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เงินให้กู้ยืมและดอกเบี้ยค้างรับ-บริษัทย่อย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8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3ED4AB77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FC2CD18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6F42FBE4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7C64280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0BF21F44" w14:textId="07C14FC9" w:rsidR="00267CF8" w:rsidRPr="00E4002F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F55360">
              <w:rPr>
                <w:rFonts w:ascii="Angsana New" w:hAnsi="Angsana New"/>
                <w:sz w:val="26"/>
                <w:szCs w:val="26"/>
              </w:rPr>
              <w:t>24</w:t>
            </w:r>
            <w:r w:rsidR="00267CF8" w:rsidRPr="00462C87">
              <w:rPr>
                <w:rFonts w:ascii="Angsana New" w:hAnsi="Angsana New"/>
                <w:sz w:val="26"/>
                <w:szCs w:val="26"/>
              </w:rPr>
              <w:t>,</w:t>
            </w:r>
            <w:r w:rsidRPr="00F5536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A6236E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1AAA27D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7CF8" w:rsidRPr="00E4002F" w14:paraId="30BBBF9B" w14:textId="77777777" w:rsidTr="00A747CF">
        <w:trPr>
          <w:cantSplit/>
        </w:trPr>
        <w:tc>
          <w:tcPr>
            <w:tcW w:w="4617" w:type="dxa"/>
            <w:vAlign w:val="center"/>
          </w:tcPr>
          <w:p w14:paraId="6130FF8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2FC72F97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07797605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9B16034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04C4823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1C31002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3349C26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B4445D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31AF64D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19789C6E" w14:textId="77777777" w:rsidTr="00A747CF">
        <w:trPr>
          <w:cantSplit/>
        </w:trPr>
        <w:tc>
          <w:tcPr>
            <w:tcW w:w="4617" w:type="dxa"/>
            <w:vAlign w:val="center"/>
          </w:tcPr>
          <w:p w14:paraId="2DB265B1" w14:textId="198EBFE4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="00AA58A3">
              <w:rPr>
                <w:rFonts w:ascii="Angsana New" w:hAnsi="Angsana New"/>
                <w:sz w:val="26"/>
                <w:szCs w:val="26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2FF3FC9C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462C87">
              <w:rPr>
                <w:rFonts w:ascii="Angsana New" w:hAnsi="Angsana New"/>
                <w:sz w:val="26"/>
                <w:szCs w:val="26"/>
              </w:rPr>
              <w:t>708,490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E2EC730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239C401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537,206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C53D9BF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77D545F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462C87">
              <w:rPr>
                <w:rFonts w:ascii="Angsana New" w:hAnsi="Angsana New"/>
                <w:sz w:val="26"/>
                <w:szCs w:val="26"/>
              </w:rPr>
              <w:t>708,490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BEAA6F8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</w:tcPr>
          <w:p w14:paraId="04144A72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537,206</w:t>
            </w:r>
          </w:p>
        </w:tc>
      </w:tr>
      <w:tr w:rsidR="00267CF8" w:rsidRPr="00E4002F" w14:paraId="0197FE41" w14:textId="77777777" w:rsidTr="00A747CF">
        <w:trPr>
          <w:cantSplit/>
          <w:trHeight w:val="66"/>
        </w:trPr>
        <w:tc>
          <w:tcPr>
            <w:tcW w:w="4617" w:type="dxa"/>
            <w:vAlign w:val="center"/>
          </w:tcPr>
          <w:p w14:paraId="4315F77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3CC338FE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86E3AEC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27D730A0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712925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61441AB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CC12FF4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6A595ED5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49D92768" w14:textId="77777777" w:rsidTr="00A747CF">
        <w:trPr>
          <w:cantSplit/>
        </w:trPr>
        <w:tc>
          <w:tcPr>
            <w:tcW w:w="4617" w:type="dxa"/>
          </w:tcPr>
          <w:p w14:paraId="3F01B42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3F69A41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2C832A9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654C5B5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59835B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2E1116F9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0AB0AEC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1CCEEFFB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01887003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2AC9959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127D001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079A00A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34FD7B1F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6925C8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0BDB5B7A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951077F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34998B79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CF8" w:rsidRPr="00E4002F" w14:paraId="20B6BC82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6A3DC867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  <w:p w14:paraId="5F3E02CA" w14:textId="68D8F496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="00AA58A3">
              <w:rPr>
                <w:rFonts w:ascii="Angsana New" w:hAnsi="Angsana New"/>
                <w:sz w:val="26"/>
                <w:szCs w:val="26"/>
              </w:rPr>
              <w:t>6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5682762A" w14:textId="77777777" w:rsidR="00497D37" w:rsidRDefault="00497D3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  <w:p w14:paraId="68FDEFD9" w14:textId="4720F5CC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603,108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0E74A52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10CD5F39" w14:textId="77777777" w:rsidR="00497D37" w:rsidRDefault="00497D3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  <w:p w14:paraId="741B1A9B" w14:textId="65FC080A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593,526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ED89F06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49CC8079" w14:textId="77777777" w:rsidR="00497D37" w:rsidRDefault="00497D3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  <w:p w14:paraId="6759869D" w14:textId="31CABD4A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08E2247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784C6EF9" w14:textId="77777777" w:rsidR="00497D37" w:rsidRDefault="00497D3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  <w:p w14:paraId="17C5F78E" w14:textId="641BBA74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380,08</w:t>
            </w:r>
            <w:r w:rsidR="00497D37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CB3AFB" w:rsidRPr="00E4002F" w14:paraId="0C3BE0BB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1D6A8A5D" w14:textId="43C6F9D0" w:rsidR="00CB3AFB" w:rsidRPr="00E4002F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 (หมายเหตุ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1B4AE209" w14:textId="372EC928" w:rsidR="00CB3AFB" w:rsidRPr="0039079A" w:rsidRDefault="0039079A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536,449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2CE3B5A" w14:textId="77777777" w:rsidR="00CB3AFB" w:rsidRPr="0039079A" w:rsidRDefault="00CB3AFB" w:rsidP="00CB3AFB">
            <w:pPr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5CC7BB7E" w14:textId="6616550F" w:rsidR="00CB3AFB" w:rsidRPr="0039079A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E03DD4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 xml:space="preserve"> </w:t>
            </w:r>
            <w:r w:rsidR="0039079A"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378,043</w:t>
            </w:r>
            <w:r w:rsidRPr="00E03DD4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570BBC5" w14:textId="77777777" w:rsidR="00CB3AFB" w:rsidRPr="00CB3AFB" w:rsidRDefault="00CB3AFB" w:rsidP="00CB3AFB">
            <w:pPr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00E05D18" w14:textId="37ACAE7D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6</w:t>
            </w:r>
            <w:r w:rsidR="00133A31"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2</w:t>
            </w:r>
            <w:r w:rsidRPr="00CB3AFB">
              <w:rPr>
                <w:rFonts w:asciiTheme="majorBidi" w:hAnsiTheme="majorBidi" w:cstheme="majorBidi"/>
                <w:sz w:val="26"/>
                <w:szCs w:val="26"/>
              </w:rPr>
              <w:t>,601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60242E" w14:textId="77777777" w:rsidR="00CB3AFB" w:rsidRPr="00CB3AFB" w:rsidRDefault="00CB3AFB" w:rsidP="00CB3AFB">
            <w:pPr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1558D6FA" w14:textId="5E9CD550" w:rsidR="00CB3AFB" w:rsidRPr="00CB3AFB" w:rsidRDefault="00CB3AFB" w:rsidP="00C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B3AFB">
              <w:rPr>
                <w:rFonts w:asciiTheme="majorBidi" w:hAnsiTheme="majorBidi" w:cstheme="majorBidi"/>
                <w:sz w:val="26"/>
                <w:szCs w:val="26"/>
              </w:rPr>
              <w:t xml:space="preserve"> 242,269 </w:t>
            </w:r>
          </w:p>
        </w:tc>
      </w:tr>
      <w:tr w:rsidR="00267CF8" w:rsidRPr="00E4002F" w14:paraId="7C3E78AC" w14:textId="77777777" w:rsidTr="00A747CF">
        <w:trPr>
          <w:cantSplit/>
        </w:trPr>
        <w:tc>
          <w:tcPr>
            <w:tcW w:w="4617" w:type="dxa"/>
            <w:tcBorders>
              <w:bottom w:val="nil"/>
              <w:right w:val="nil"/>
            </w:tcBorders>
            <w:vAlign w:val="center"/>
          </w:tcPr>
          <w:p w14:paraId="70292A57" w14:textId="0A01528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="00A747C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และดอกเบี้ยค้างจ่าย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บริษัทย่อย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8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764A459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A5C809C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69BE908D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EBC4DAF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28FD11F6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182,005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FA6C69D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0C1E2A03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176,307</w:t>
            </w:r>
          </w:p>
        </w:tc>
      </w:tr>
      <w:tr w:rsidR="00267CF8" w:rsidRPr="00E4002F" w14:paraId="71974C80" w14:textId="77777777" w:rsidTr="00A747CF">
        <w:trPr>
          <w:cantSplit/>
        </w:trPr>
        <w:tc>
          <w:tcPr>
            <w:tcW w:w="4617" w:type="dxa"/>
            <w:tcBorders>
              <w:bottom w:val="nil"/>
            </w:tcBorders>
            <w:vAlign w:val="center"/>
          </w:tcPr>
          <w:p w14:paraId="03A8588C" w14:textId="443834A2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(หมายเหตุ </w:t>
            </w:r>
            <w:r w:rsidRPr="00E4002F">
              <w:rPr>
                <w:rFonts w:ascii="Angsana New" w:hAnsi="Angsana New"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  <w:r w:rsidR="00AA58A3">
              <w:rPr>
                <w:rFonts w:ascii="Angsana New" w:hAnsi="Angsana New"/>
                <w:sz w:val="26"/>
                <w:szCs w:val="26"/>
              </w:rPr>
              <w:t>8</w:t>
            </w:r>
            <w:r w:rsidRPr="00E400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6C59A249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934,966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5B3C9E6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1D554E4E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CA9C054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474446FC" w14:textId="4457B2AE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246,</w:t>
            </w:r>
            <w:r w:rsidR="00B27C0A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163FDC0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140A7E2D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191,3</w:t>
            </w:r>
            <w:r w:rsidRPr="003445E1">
              <w:rPr>
                <w:rFonts w:ascii="Angsana New" w:hAnsi="Angsana New"/>
                <w:sz w:val="26"/>
                <w:szCs w:val="26"/>
                <w:highlight w:val="yellow"/>
              </w:rPr>
              <w:t>09</w:t>
            </w:r>
          </w:p>
        </w:tc>
      </w:tr>
      <w:tr w:rsidR="00267CF8" w:rsidRPr="00DC3719" w14:paraId="6C82ABC3" w14:textId="77777777" w:rsidTr="00A747CF">
        <w:trPr>
          <w:cantSplit/>
        </w:trPr>
        <w:tc>
          <w:tcPr>
            <w:tcW w:w="4617" w:type="dxa"/>
            <w:tcBorders>
              <w:bottom w:val="nil"/>
            </w:tcBorders>
            <w:vAlign w:val="center"/>
          </w:tcPr>
          <w:p w14:paraId="545EC7A1" w14:textId="522B6B8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E4002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.</w:t>
            </w:r>
            <w:r w:rsidR="00AA58A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14:paraId="531D5284" w14:textId="08FA7241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65,0</w:t>
            </w:r>
            <w:r w:rsidR="00C51A54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6F3626E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6213CC95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452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C9C59EE" w14:textId="77777777" w:rsidR="00267CF8" w:rsidRPr="00E4002F" w:rsidRDefault="00267CF8" w:rsidP="00A23915">
            <w:pPr>
              <w:spacing w:line="240" w:lineRule="auto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0532C539" w14:textId="77777777" w:rsidR="00267CF8" w:rsidRPr="00E4002F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6E1AFF">
              <w:rPr>
                <w:rFonts w:ascii="Angsana New" w:hAnsi="Angsana New"/>
                <w:sz w:val="26"/>
                <w:szCs w:val="26"/>
              </w:rPr>
              <w:t>60,448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7C4D34F" w14:textId="77777777" w:rsidR="00267CF8" w:rsidRPr="00E4002F" w:rsidRDefault="00267CF8" w:rsidP="00A23915">
            <w:pPr>
              <w:spacing w:line="240" w:lineRule="auto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24EB28A3" w14:textId="77777777" w:rsidR="00267CF8" w:rsidRPr="00DC3719" w:rsidRDefault="00267CF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452</w:t>
            </w:r>
          </w:p>
        </w:tc>
      </w:tr>
    </w:tbl>
    <w:p w14:paraId="72DA4CCA" w14:textId="77777777" w:rsidR="00B22645" w:rsidRPr="00973F4F" w:rsidRDefault="00B22645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20"/>
          <w:szCs w:val="20"/>
        </w:rPr>
      </w:pPr>
    </w:p>
    <w:p w14:paraId="172E42B4" w14:textId="2B00EE3B" w:rsidR="00161493" w:rsidRDefault="00161493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เงิน</w:t>
      </w:r>
      <w:r w:rsidRPr="00267CF8">
        <w:rPr>
          <w:rFonts w:ascii="Angsana New" w:hAnsi="Angsana New"/>
          <w:sz w:val="32"/>
          <w:szCs w:val="32"/>
          <w:cs/>
        </w:rPr>
        <w:t>สด</w:t>
      </w:r>
      <w:r w:rsidRPr="00267CF8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267CF8">
        <w:rPr>
          <w:rFonts w:ascii="Angsana New" w:hAnsi="Angsana New"/>
          <w:sz w:val="32"/>
          <w:szCs w:val="32"/>
          <w:cs/>
        </w:rPr>
        <w:t>รายการเทียบเท่าเงินสด</w:t>
      </w:r>
    </w:p>
    <w:p w14:paraId="5DC005EE" w14:textId="77777777" w:rsidR="00312B09" w:rsidRPr="00312B09" w:rsidRDefault="00312B09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0"/>
          <w:szCs w:val="10"/>
        </w:rPr>
      </w:pPr>
    </w:p>
    <w:tbl>
      <w:tblPr>
        <w:tblW w:w="8316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104"/>
        <w:gridCol w:w="1035"/>
        <w:gridCol w:w="81"/>
        <w:gridCol w:w="945"/>
        <w:gridCol w:w="81"/>
        <w:gridCol w:w="999"/>
        <w:gridCol w:w="81"/>
        <w:gridCol w:w="990"/>
      </w:tblGrid>
      <w:tr w:rsidR="00161493" w:rsidRPr="00973F4F" w14:paraId="4A02C240" w14:textId="77777777" w:rsidTr="00814732">
        <w:tc>
          <w:tcPr>
            <w:tcW w:w="4104" w:type="dxa"/>
          </w:tcPr>
          <w:p w14:paraId="7384ABD1" w14:textId="77777777" w:rsidR="00161493" w:rsidRPr="00973F4F" w:rsidRDefault="0016149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4212" w:type="dxa"/>
            <w:gridSpan w:val="7"/>
          </w:tcPr>
          <w:p w14:paraId="43C07985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61493" w:rsidRPr="00973F4F" w14:paraId="592838AC" w14:textId="77777777" w:rsidTr="00814732">
        <w:tc>
          <w:tcPr>
            <w:tcW w:w="4104" w:type="dxa"/>
          </w:tcPr>
          <w:p w14:paraId="66E2F068" w14:textId="77777777" w:rsidR="00161493" w:rsidRPr="00973F4F" w:rsidRDefault="0016149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2B2DB9D9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43F7B2C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62650972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161493" w:rsidRPr="00973F4F" w14:paraId="41F99077" w14:textId="77777777" w:rsidTr="00814732">
        <w:tc>
          <w:tcPr>
            <w:tcW w:w="4104" w:type="dxa"/>
          </w:tcPr>
          <w:p w14:paraId="77130BA7" w14:textId="77777777" w:rsidR="00161493" w:rsidRPr="00973F4F" w:rsidRDefault="0016149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2F876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CF284D5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C189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" w:type="dxa"/>
            <w:vAlign w:val="bottom"/>
          </w:tcPr>
          <w:p w14:paraId="22B37CAA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3BB4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68796033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C6F61" w14:textId="77777777" w:rsidR="00161493" w:rsidRPr="00973F4F" w:rsidRDefault="0016149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F4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1702" w:rsidRPr="00973F4F" w14:paraId="3ECDAB99" w14:textId="77777777" w:rsidTr="00814732">
        <w:tc>
          <w:tcPr>
            <w:tcW w:w="4104" w:type="dxa"/>
            <w:vAlign w:val="center"/>
          </w:tcPr>
          <w:p w14:paraId="1E27EFDD" w14:textId="1E88E4AA" w:rsidR="00D61702" w:rsidRPr="00973F4F" w:rsidRDefault="00D61702" w:rsidP="00D61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เงินสดย่อย</w:t>
            </w:r>
          </w:p>
        </w:tc>
        <w:tc>
          <w:tcPr>
            <w:tcW w:w="1035" w:type="dxa"/>
          </w:tcPr>
          <w:p w14:paraId="7D29A176" w14:textId="7D8C1A29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257 </w:t>
            </w:r>
          </w:p>
        </w:tc>
        <w:tc>
          <w:tcPr>
            <w:tcW w:w="81" w:type="dxa"/>
          </w:tcPr>
          <w:p w14:paraId="41242434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28DADF1" w14:textId="2F8A7948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206 </w:t>
            </w:r>
          </w:p>
        </w:tc>
        <w:tc>
          <w:tcPr>
            <w:tcW w:w="81" w:type="dxa"/>
          </w:tcPr>
          <w:p w14:paraId="3056C23B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B661672" w14:textId="4740A2E5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207 </w:t>
            </w:r>
          </w:p>
        </w:tc>
        <w:tc>
          <w:tcPr>
            <w:tcW w:w="81" w:type="dxa"/>
          </w:tcPr>
          <w:p w14:paraId="6677D20D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C2373C" w14:textId="02A6D8B0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</w:tr>
      <w:tr w:rsidR="00D61702" w:rsidRPr="00973F4F" w14:paraId="587F18EF" w14:textId="77777777" w:rsidTr="00814732">
        <w:tc>
          <w:tcPr>
            <w:tcW w:w="4104" w:type="dxa"/>
            <w:vAlign w:val="center"/>
          </w:tcPr>
          <w:p w14:paraId="733CEC43" w14:textId="77777777" w:rsidR="00D61702" w:rsidRPr="00973F4F" w:rsidRDefault="00D61702" w:rsidP="00D61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035" w:type="dxa"/>
          </w:tcPr>
          <w:p w14:paraId="0340C4D3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</w:tcPr>
          <w:p w14:paraId="66CB7724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6A68B88" w14:textId="08FB7BBF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</w:tcPr>
          <w:p w14:paraId="5E4396A7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F771FD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</w:tcPr>
          <w:p w14:paraId="6CDCD145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554684" w14:textId="2D072E9D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702" w:rsidRPr="00973F4F" w14:paraId="3C84B240" w14:textId="77777777" w:rsidTr="00814732">
        <w:tc>
          <w:tcPr>
            <w:tcW w:w="4104" w:type="dxa"/>
            <w:vAlign w:val="center"/>
          </w:tcPr>
          <w:p w14:paraId="4700053D" w14:textId="4CE0709B" w:rsidR="00D61702" w:rsidRPr="00973F4F" w:rsidRDefault="00D61702" w:rsidP="00D617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73" w:hanging="18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035" w:type="dxa"/>
          </w:tcPr>
          <w:p w14:paraId="66D5C568" w14:textId="2D1A0FE5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12,881 </w:t>
            </w:r>
          </w:p>
        </w:tc>
        <w:tc>
          <w:tcPr>
            <w:tcW w:w="81" w:type="dxa"/>
          </w:tcPr>
          <w:p w14:paraId="3203153A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B5221DF" w14:textId="4FDCAFF4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9,830 </w:t>
            </w:r>
          </w:p>
        </w:tc>
        <w:tc>
          <w:tcPr>
            <w:tcW w:w="81" w:type="dxa"/>
          </w:tcPr>
          <w:p w14:paraId="58EA2CA5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2ABF9E78" w14:textId="04780729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12,880 </w:t>
            </w:r>
          </w:p>
        </w:tc>
        <w:tc>
          <w:tcPr>
            <w:tcW w:w="81" w:type="dxa"/>
          </w:tcPr>
          <w:p w14:paraId="142F23FC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F842B79" w14:textId="165A9A74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9,812 </w:t>
            </w:r>
          </w:p>
        </w:tc>
      </w:tr>
      <w:tr w:rsidR="00D61702" w:rsidRPr="00973F4F" w14:paraId="36C1E4F7" w14:textId="77777777" w:rsidTr="00814732">
        <w:tc>
          <w:tcPr>
            <w:tcW w:w="4104" w:type="dxa"/>
            <w:vAlign w:val="center"/>
          </w:tcPr>
          <w:p w14:paraId="09AAC49A" w14:textId="061E9189" w:rsidR="00D61702" w:rsidRPr="00973F4F" w:rsidRDefault="00D61702" w:rsidP="00D617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73" w:hanging="18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กระแสรายวัน</w:t>
            </w:r>
          </w:p>
        </w:tc>
        <w:tc>
          <w:tcPr>
            <w:tcW w:w="1035" w:type="dxa"/>
          </w:tcPr>
          <w:p w14:paraId="77450D40" w14:textId="436F6549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4,010 </w:t>
            </w:r>
          </w:p>
        </w:tc>
        <w:tc>
          <w:tcPr>
            <w:tcW w:w="81" w:type="dxa"/>
          </w:tcPr>
          <w:p w14:paraId="2F1A5121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FA722A7" w14:textId="05D66931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129 </w:t>
            </w:r>
          </w:p>
        </w:tc>
        <w:tc>
          <w:tcPr>
            <w:tcW w:w="81" w:type="dxa"/>
          </w:tcPr>
          <w:p w14:paraId="69E914F7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2DD63FB1" w14:textId="243AB5D2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4,005 </w:t>
            </w:r>
          </w:p>
        </w:tc>
        <w:tc>
          <w:tcPr>
            <w:tcW w:w="81" w:type="dxa"/>
          </w:tcPr>
          <w:p w14:paraId="0F563BBA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A3DFA8D" w14:textId="5D428D85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98 </w:t>
            </w:r>
          </w:p>
        </w:tc>
      </w:tr>
      <w:tr w:rsidR="00D61702" w:rsidRPr="00973F4F" w14:paraId="71E83B21" w14:textId="77777777" w:rsidTr="00814732">
        <w:tc>
          <w:tcPr>
            <w:tcW w:w="4104" w:type="dxa"/>
            <w:vAlign w:val="center"/>
          </w:tcPr>
          <w:p w14:paraId="2BD99440" w14:textId="556C5712" w:rsidR="00D61702" w:rsidRPr="00973F4F" w:rsidRDefault="00D61702" w:rsidP="00D617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73" w:hanging="18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ประจำไม่เกิน </w:t>
            </w:r>
            <w:r w:rsidRPr="00973F4F">
              <w:rPr>
                <w:rFonts w:ascii="Angsana New" w:hAnsi="Angsana New"/>
                <w:sz w:val="26"/>
                <w:szCs w:val="26"/>
              </w:rPr>
              <w:t>3</w:t>
            </w: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035" w:type="dxa"/>
          </w:tcPr>
          <w:p w14:paraId="55191DDC" w14:textId="650D4A48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59 </w:t>
            </w:r>
          </w:p>
        </w:tc>
        <w:tc>
          <w:tcPr>
            <w:tcW w:w="81" w:type="dxa"/>
          </w:tcPr>
          <w:p w14:paraId="3F9B6D1E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B5FCD4" w14:textId="57B51821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58 </w:t>
            </w:r>
          </w:p>
        </w:tc>
        <w:tc>
          <w:tcPr>
            <w:tcW w:w="81" w:type="dxa"/>
          </w:tcPr>
          <w:p w14:paraId="08B11E32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DE01B17" w14:textId="0BCCF7C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59 </w:t>
            </w:r>
          </w:p>
        </w:tc>
        <w:tc>
          <w:tcPr>
            <w:tcW w:w="81" w:type="dxa"/>
          </w:tcPr>
          <w:p w14:paraId="697BFA4C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43E379C" w14:textId="2ABFFEED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58 </w:t>
            </w:r>
          </w:p>
        </w:tc>
      </w:tr>
      <w:tr w:rsidR="00D61702" w:rsidRPr="00973F4F" w14:paraId="06052D94" w14:textId="77777777" w:rsidTr="00814732">
        <w:tc>
          <w:tcPr>
            <w:tcW w:w="4104" w:type="dxa"/>
            <w:vAlign w:val="center"/>
          </w:tcPr>
          <w:p w14:paraId="1EEC60B8" w14:textId="77777777" w:rsidR="00D61702" w:rsidRPr="00973F4F" w:rsidRDefault="00D61702" w:rsidP="00D61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3F4F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</w:tcPr>
          <w:p w14:paraId="6D4728CA" w14:textId="79A44D91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17,207 </w:t>
            </w:r>
          </w:p>
        </w:tc>
        <w:tc>
          <w:tcPr>
            <w:tcW w:w="81" w:type="dxa"/>
          </w:tcPr>
          <w:p w14:paraId="5DF4C531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</w:tcPr>
          <w:p w14:paraId="123DD3BA" w14:textId="5CA9B9DE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10,223 </w:t>
            </w:r>
          </w:p>
        </w:tc>
        <w:tc>
          <w:tcPr>
            <w:tcW w:w="81" w:type="dxa"/>
          </w:tcPr>
          <w:p w14:paraId="68F041C3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6417C2B5" w14:textId="6C4DAFFF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17,151 </w:t>
            </w:r>
          </w:p>
        </w:tc>
        <w:tc>
          <w:tcPr>
            <w:tcW w:w="81" w:type="dxa"/>
          </w:tcPr>
          <w:p w14:paraId="7E959708" w14:textId="77777777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left" w:pos="11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4BD002B8" w14:textId="0B19CD90" w:rsidR="00D61702" w:rsidRPr="00D61702" w:rsidRDefault="00D61702" w:rsidP="00D6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D61702">
              <w:rPr>
                <w:rFonts w:asciiTheme="majorBidi" w:hAnsiTheme="majorBidi" w:cstheme="majorBidi"/>
                <w:sz w:val="26"/>
                <w:szCs w:val="26"/>
              </w:rPr>
              <w:t xml:space="preserve"> 10,154 </w:t>
            </w:r>
          </w:p>
        </w:tc>
      </w:tr>
    </w:tbl>
    <w:p w14:paraId="7F0C5538" w14:textId="4EB3D759" w:rsidR="00161493" w:rsidRPr="00267CF8" w:rsidRDefault="00161493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4595C1A" w14:textId="714D6CEC" w:rsidR="00A410CD" w:rsidRPr="00267CF8" w:rsidRDefault="00A410CD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สำหรับปีสิ้นสุดวันที่ </w:t>
      </w:r>
      <w:r w:rsidR="00A142F8"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A142F8"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A142F8"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เงินฝากธนาคารมีอัตราดอกเบี้ยร้อยละ </w:t>
      </w:r>
      <w:r w:rsidR="00607298" w:rsidRPr="00267CF8">
        <w:rPr>
          <w:rFonts w:ascii="Angsana New" w:hAnsi="Angsana New"/>
          <w:sz w:val="32"/>
          <w:szCs w:val="32"/>
          <w:lang w:val="en-GB"/>
        </w:rPr>
        <w:t>0</w:t>
      </w:r>
      <w:r w:rsidR="00607298" w:rsidRPr="00267CF8">
        <w:rPr>
          <w:rFonts w:ascii="Angsana New" w:hAnsi="Angsana New"/>
          <w:sz w:val="32"/>
          <w:szCs w:val="32"/>
          <w:cs/>
          <w:lang w:val="en-GB"/>
        </w:rPr>
        <w:t>.</w:t>
      </w:r>
      <w:r w:rsidR="00607298" w:rsidRPr="00267CF8">
        <w:rPr>
          <w:rFonts w:ascii="Angsana New" w:hAnsi="Angsana New"/>
          <w:sz w:val="32"/>
          <w:szCs w:val="32"/>
          <w:lang w:val="en-GB"/>
        </w:rPr>
        <w:t xml:space="preserve">05 </w:t>
      </w:r>
      <w:r w:rsidR="00103BA8">
        <w:rPr>
          <w:rFonts w:ascii="Angsana New" w:hAnsi="Angsana New" w:hint="cs"/>
          <w:sz w:val="32"/>
          <w:szCs w:val="32"/>
          <w:cs/>
          <w:lang w:val="en-GB"/>
        </w:rPr>
        <w:t>-</w:t>
      </w:r>
      <w:r w:rsidR="00607298" w:rsidRPr="00267CF8">
        <w:rPr>
          <w:rFonts w:ascii="Angsana New" w:hAnsi="Angsana New"/>
          <w:sz w:val="32"/>
          <w:szCs w:val="32"/>
          <w:lang w:val="en-GB"/>
        </w:rPr>
        <w:t xml:space="preserve"> 0</w:t>
      </w:r>
      <w:r w:rsidR="00607298" w:rsidRPr="00267CF8">
        <w:rPr>
          <w:rFonts w:ascii="Angsana New" w:hAnsi="Angsana New"/>
          <w:sz w:val="32"/>
          <w:szCs w:val="32"/>
          <w:cs/>
          <w:lang w:val="en-GB"/>
        </w:rPr>
        <w:t>.</w:t>
      </w:r>
      <w:r w:rsidR="00607298" w:rsidRPr="00267CF8">
        <w:rPr>
          <w:rFonts w:ascii="Angsana New" w:hAnsi="Angsana New"/>
          <w:sz w:val="32"/>
          <w:szCs w:val="32"/>
          <w:lang w:val="en-GB"/>
        </w:rPr>
        <w:t>375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F55360" w:rsidRPr="00F55360">
        <w:rPr>
          <w:rFonts w:ascii="Angsana New" w:hAnsi="Angsana New"/>
          <w:sz w:val="32"/>
          <w:szCs w:val="32"/>
        </w:rPr>
        <w:t>0</w:t>
      </w:r>
      <w:r w:rsidR="005E50AC" w:rsidRPr="00267CF8">
        <w:rPr>
          <w:rFonts w:ascii="Angsana New" w:hAnsi="Angsana New"/>
          <w:sz w:val="32"/>
          <w:szCs w:val="32"/>
          <w:cs/>
          <w:lang w:val="en-GB"/>
        </w:rPr>
        <w:t>.</w:t>
      </w:r>
      <w:r w:rsidR="00F55360" w:rsidRPr="00F55360">
        <w:rPr>
          <w:rFonts w:ascii="Angsana New" w:hAnsi="Angsana New"/>
          <w:sz w:val="32"/>
          <w:szCs w:val="32"/>
        </w:rPr>
        <w:t>10</w:t>
      </w:r>
      <w:r w:rsidR="00103BA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E50AC" w:rsidRPr="00267CF8">
        <w:rPr>
          <w:rFonts w:ascii="Angsana New" w:hAnsi="Angsana New"/>
          <w:sz w:val="32"/>
          <w:szCs w:val="32"/>
          <w:cs/>
          <w:lang w:val="en-GB"/>
        </w:rPr>
        <w:t>-</w:t>
      </w:r>
      <w:r w:rsidR="00103BA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55360" w:rsidRPr="00F55360">
        <w:rPr>
          <w:rFonts w:ascii="Angsana New" w:hAnsi="Angsana New"/>
          <w:sz w:val="32"/>
          <w:szCs w:val="32"/>
        </w:rPr>
        <w:t>0</w:t>
      </w:r>
      <w:r w:rsidR="005E50AC" w:rsidRPr="00267CF8">
        <w:rPr>
          <w:rFonts w:ascii="Angsana New" w:hAnsi="Angsana New"/>
          <w:sz w:val="32"/>
          <w:szCs w:val="32"/>
          <w:cs/>
          <w:lang w:val="en-GB"/>
        </w:rPr>
        <w:t>.</w:t>
      </w:r>
      <w:r w:rsidR="00F55360" w:rsidRPr="00F55360">
        <w:rPr>
          <w:rFonts w:ascii="Angsana New" w:hAnsi="Angsana New"/>
          <w:sz w:val="32"/>
          <w:szCs w:val="32"/>
        </w:rPr>
        <w:t>375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ต่อปี ตามลำดับ</w:t>
      </w:r>
    </w:p>
    <w:p w14:paraId="38198C42" w14:textId="7B2A1FE2" w:rsidR="00A410CD" w:rsidRDefault="00A410CD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right="83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A84C7A3" w14:textId="77777777" w:rsidR="000044A3" w:rsidRPr="00267CF8" w:rsidRDefault="000044A3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เงินฝากธนาคารที่มีข้อจำกัดในการใช้</w:t>
      </w:r>
    </w:p>
    <w:p w14:paraId="32EB9115" w14:textId="77777777" w:rsidR="000044A3" w:rsidRPr="00267CF8" w:rsidRDefault="000044A3" w:rsidP="00004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0589472D" w14:textId="62C1A522" w:rsidR="00884131" w:rsidRPr="00267CF8" w:rsidRDefault="00884131" w:rsidP="008841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884131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ณ วันที่ </w:t>
      </w:r>
      <w:r w:rsidRPr="00884131">
        <w:rPr>
          <w:rFonts w:ascii="Angsana New" w:hAnsi="Angsana New"/>
          <w:spacing w:val="-4"/>
          <w:sz w:val="32"/>
          <w:szCs w:val="32"/>
        </w:rPr>
        <w:t>31</w:t>
      </w:r>
      <w:r w:rsidRPr="00884131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ธันวาคม </w:t>
      </w:r>
      <w:r w:rsidRPr="00884131">
        <w:rPr>
          <w:rFonts w:ascii="Angsana New" w:hAnsi="Angsana New"/>
          <w:spacing w:val="-4"/>
          <w:sz w:val="32"/>
          <w:szCs w:val="32"/>
        </w:rPr>
        <w:t>2563</w:t>
      </w:r>
      <w:r w:rsidRPr="00884131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เงินฝากธนาคารทั้งจำนวนเป็นหลักประกันวงเงินสินเชื่อกับธนาคารแห่ง</w:t>
      </w:r>
      <w:r w:rsidRPr="00884131">
        <w:rPr>
          <w:rFonts w:ascii="Angsana New" w:hAnsi="Angsana New"/>
          <w:sz w:val="32"/>
          <w:szCs w:val="32"/>
          <w:cs/>
          <w:lang w:val="en-GB"/>
        </w:rPr>
        <w:t>หนึ่ง</w:t>
      </w:r>
      <w:r w:rsidRPr="00884131">
        <w:rPr>
          <w:rFonts w:ascii="Angsana New" w:hAnsi="Angsana New" w:hint="cs"/>
          <w:sz w:val="32"/>
          <w:szCs w:val="32"/>
          <w:cs/>
          <w:lang w:val="en-GB"/>
        </w:rPr>
        <w:t xml:space="preserve">ตามสัญญากับลูกค้า โดยสัญญามีอายุต่ำกว่า </w:t>
      </w:r>
      <w:r w:rsidR="0040532A" w:rsidRPr="0040532A">
        <w:rPr>
          <w:rFonts w:ascii="Angsana New" w:hAnsi="Angsana New" w:hint="cs"/>
          <w:sz w:val="32"/>
          <w:szCs w:val="32"/>
        </w:rPr>
        <w:t>12</w:t>
      </w:r>
      <w:r w:rsidRPr="00884131">
        <w:rPr>
          <w:rFonts w:ascii="Angsana New" w:hAnsi="Angsana New" w:hint="cs"/>
          <w:sz w:val="32"/>
          <w:szCs w:val="32"/>
          <w:cs/>
          <w:lang w:val="en-GB"/>
        </w:rPr>
        <w:t xml:space="preserve"> เดือน </w:t>
      </w:r>
      <w:r w:rsidRPr="00CB3AFB">
        <w:rPr>
          <w:rFonts w:ascii="Angsana New" w:hAnsi="Angsana New"/>
          <w:sz w:val="32"/>
          <w:szCs w:val="32"/>
          <w:cs/>
          <w:lang w:val="en-GB"/>
        </w:rPr>
        <w:t>ตามหมายเหตุ</w:t>
      </w:r>
      <w:r w:rsidRPr="00CB3AF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44A79">
        <w:rPr>
          <w:rFonts w:ascii="Angsana New" w:hAnsi="Angsana New"/>
          <w:sz w:val="32"/>
          <w:szCs w:val="32"/>
          <w:lang w:val="en-GB"/>
        </w:rPr>
        <w:t>28</w:t>
      </w:r>
    </w:p>
    <w:p w14:paraId="2E9DA08C" w14:textId="77777777" w:rsidR="00884131" w:rsidRPr="00312B09" w:rsidRDefault="00884131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right="83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E552FD9" w14:textId="05D40C21" w:rsidR="00341E29" w:rsidRPr="00267CF8" w:rsidRDefault="00A6106A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0044A3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267CF8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78CF2B0C" w14:textId="77777777" w:rsidR="00312B09" w:rsidRPr="00312B09" w:rsidRDefault="00312B09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10"/>
          <w:szCs w:val="10"/>
        </w:rPr>
      </w:pPr>
    </w:p>
    <w:p w14:paraId="0519774B" w14:textId="7281CE2B" w:rsidR="007B1581" w:rsidRPr="00267CF8" w:rsidRDefault="007B1581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</w:t>
      </w:r>
      <w:r w:rsidR="00C00656"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z w:val="32"/>
          <w:szCs w:val="32"/>
        </w:rPr>
        <w:t>25</w:t>
      </w:r>
      <w:r w:rsidR="00D33762" w:rsidRPr="00267CF8">
        <w:rPr>
          <w:rFonts w:ascii="Angsana New" w:hAnsi="Angsana New"/>
          <w:sz w:val="32"/>
          <w:szCs w:val="32"/>
        </w:rPr>
        <w:t>6</w:t>
      </w:r>
      <w:r w:rsidR="00C00656"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 xml:space="preserve"> มียอดคงเหลือลูกหนี้การค้าและลูกหนี้</w:t>
      </w:r>
      <w:r w:rsidR="00546E53" w:rsidRPr="00267CF8">
        <w:rPr>
          <w:rFonts w:ascii="Angsana New" w:hAnsi="Angsana New"/>
          <w:sz w:val="32"/>
          <w:szCs w:val="32"/>
          <w:cs/>
        </w:rPr>
        <w:t>หมุนเวียน</w:t>
      </w:r>
      <w:r w:rsidRPr="00267CF8">
        <w:rPr>
          <w:rFonts w:ascii="Angsana New" w:hAnsi="Angsana New"/>
          <w:sz w:val="32"/>
          <w:szCs w:val="32"/>
          <w:cs/>
        </w:rPr>
        <w:t>อื่นดังนี้</w:t>
      </w:r>
    </w:p>
    <w:p w14:paraId="3E717B69" w14:textId="229848E2" w:rsidR="00725EB4" w:rsidRPr="00103BA8" w:rsidRDefault="00725EB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370" w:type="dxa"/>
        <w:tblInd w:w="64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96"/>
        <w:gridCol w:w="981"/>
        <w:gridCol w:w="106"/>
        <w:gridCol w:w="965"/>
        <w:gridCol w:w="106"/>
        <w:gridCol w:w="1028"/>
        <w:gridCol w:w="117"/>
        <w:gridCol w:w="1071"/>
      </w:tblGrid>
      <w:tr w:rsidR="00725EB4" w:rsidRPr="001A7CE1" w14:paraId="34E0A6B0" w14:textId="77777777" w:rsidTr="009D7467">
        <w:trPr>
          <w:cantSplit/>
          <w:tblHeader/>
        </w:trPr>
        <w:tc>
          <w:tcPr>
            <w:tcW w:w="3996" w:type="dxa"/>
          </w:tcPr>
          <w:p w14:paraId="757AB44D" w14:textId="77777777" w:rsidR="00725EB4" w:rsidRPr="001A7CE1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4" w:type="dxa"/>
            <w:gridSpan w:val="7"/>
            <w:hideMark/>
          </w:tcPr>
          <w:p w14:paraId="7F63DB4A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25EB4" w:rsidRPr="001A7CE1" w14:paraId="0E17ADDE" w14:textId="77777777" w:rsidTr="009D7467">
        <w:trPr>
          <w:cantSplit/>
          <w:trHeight w:val="346"/>
          <w:tblHeader/>
        </w:trPr>
        <w:tc>
          <w:tcPr>
            <w:tcW w:w="3996" w:type="dxa"/>
          </w:tcPr>
          <w:p w14:paraId="29676AB5" w14:textId="77777777" w:rsidR="00725EB4" w:rsidRPr="001A7CE1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hideMark/>
          </w:tcPr>
          <w:p w14:paraId="7F756124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551C958B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1CBE3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5EB4" w:rsidRPr="001A7CE1" w14:paraId="5B52A5A0" w14:textId="77777777" w:rsidTr="009D7467">
        <w:trPr>
          <w:cantSplit/>
          <w:tblHeader/>
        </w:trPr>
        <w:tc>
          <w:tcPr>
            <w:tcW w:w="3996" w:type="dxa"/>
          </w:tcPr>
          <w:p w14:paraId="3D75CE6D" w14:textId="77777777" w:rsidR="00725EB4" w:rsidRPr="001A7CE1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D0EF3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37AF0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009FF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" w:type="dxa"/>
            <w:vAlign w:val="bottom"/>
          </w:tcPr>
          <w:p w14:paraId="7A0C8068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710E3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FBF17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29B09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25EB4" w:rsidRPr="001A7CE1" w14:paraId="0FDAD570" w14:textId="77777777" w:rsidTr="001A7CE1">
        <w:trPr>
          <w:cantSplit/>
          <w:trHeight w:val="368"/>
        </w:trPr>
        <w:tc>
          <w:tcPr>
            <w:tcW w:w="3996" w:type="dxa"/>
            <w:hideMark/>
          </w:tcPr>
          <w:p w14:paraId="0CA8C08C" w14:textId="77777777" w:rsidR="00725EB4" w:rsidRPr="001A7CE1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สินทรัพย์ทางการงิน</w:t>
            </w:r>
          </w:p>
        </w:tc>
        <w:tc>
          <w:tcPr>
            <w:tcW w:w="981" w:type="dxa"/>
          </w:tcPr>
          <w:p w14:paraId="40EF7108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CD02642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</w:tcPr>
          <w:p w14:paraId="18589077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18AADA95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D904631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2E1AB41" w14:textId="77777777" w:rsidR="00725EB4" w:rsidRPr="001A7CE1" w:rsidRDefault="00725EB4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673B45B" w14:textId="77777777" w:rsidR="00725EB4" w:rsidRPr="001A7CE1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21D" w:rsidRPr="001A7CE1" w14:paraId="7F8B803D" w14:textId="77777777" w:rsidTr="00725EB4">
        <w:trPr>
          <w:cantSplit/>
        </w:trPr>
        <w:tc>
          <w:tcPr>
            <w:tcW w:w="3996" w:type="dxa"/>
            <w:hideMark/>
          </w:tcPr>
          <w:p w14:paraId="593ADD03" w14:textId="3BC3BEFE" w:rsidR="002A721D" w:rsidRPr="001A7CE1" w:rsidRDefault="00F77C55" w:rsidP="002A721D">
            <w:pPr>
              <w:pStyle w:val="a4"/>
              <w:widowControl/>
              <w:ind w:left="147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981" w:type="dxa"/>
            <w:hideMark/>
          </w:tcPr>
          <w:p w14:paraId="423DA630" w14:textId="0DB2284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380,304 </w:t>
            </w:r>
          </w:p>
        </w:tc>
        <w:tc>
          <w:tcPr>
            <w:tcW w:w="106" w:type="dxa"/>
          </w:tcPr>
          <w:p w14:paraId="521D611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4C21BD04" w14:textId="7E3D71F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389,368 </w:t>
            </w:r>
          </w:p>
        </w:tc>
        <w:tc>
          <w:tcPr>
            <w:tcW w:w="106" w:type="dxa"/>
          </w:tcPr>
          <w:p w14:paraId="455D1540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1F050714" w14:textId="40CC4D8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322,881 </w:t>
            </w:r>
          </w:p>
        </w:tc>
        <w:tc>
          <w:tcPr>
            <w:tcW w:w="117" w:type="dxa"/>
          </w:tcPr>
          <w:p w14:paraId="1EED410A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0EE4EE02" w14:textId="2A7D74E4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341,523 </w:t>
            </w:r>
          </w:p>
        </w:tc>
      </w:tr>
      <w:tr w:rsidR="002A721D" w:rsidRPr="001A7CE1" w14:paraId="57AEF3C5" w14:textId="77777777" w:rsidTr="002A721D">
        <w:trPr>
          <w:cantSplit/>
        </w:trPr>
        <w:tc>
          <w:tcPr>
            <w:tcW w:w="3996" w:type="dxa"/>
            <w:hideMark/>
          </w:tcPr>
          <w:p w14:paraId="25C3A93C" w14:textId="77777777" w:rsidR="002A721D" w:rsidRPr="001A7CE1" w:rsidRDefault="002A721D" w:rsidP="002A721D">
            <w:pPr>
              <w:pStyle w:val="a4"/>
              <w:widowControl/>
              <w:ind w:left="147" w:right="0"/>
              <w:jc w:val="thaiDistribute"/>
              <w:rPr>
                <w:rFonts w:ascii="Angsana New" w:hAnsi="Angsana New" w:cs="Angsana New"/>
              </w:rPr>
            </w:pPr>
            <w:r w:rsidRPr="001A7CE1">
              <w:rPr>
                <w:rFonts w:ascii="Angsana New" w:hAnsi="Angsana New" w:cs="Angsana New"/>
                <w:cs/>
              </w:rPr>
              <w:t>เช็ครับลงวันที่ล่วงหน้า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02D0D" w14:textId="7A285A1F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2,162 </w:t>
            </w:r>
          </w:p>
        </w:tc>
        <w:tc>
          <w:tcPr>
            <w:tcW w:w="106" w:type="dxa"/>
          </w:tcPr>
          <w:p w14:paraId="5F0D25C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F7699" w14:textId="68404C52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4D25989C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C6806" w14:textId="3977227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120F6F5F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04409" w14:textId="7320913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2A721D" w:rsidRPr="001A7CE1" w14:paraId="79355580" w14:textId="77777777" w:rsidTr="002A721D">
        <w:trPr>
          <w:cantSplit/>
        </w:trPr>
        <w:tc>
          <w:tcPr>
            <w:tcW w:w="3996" w:type="dxa"/>
            <w:hideMark/>
          </w:tcPr>
          <w:p w14:paraId="6DCAB8FC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ลูกค้าทั่วไป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279562" w14:textId="46D80C74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382,466 </w:t>
            </w:r>
          </w:p>
        </w:tc>
        <w:tc>
          <w:tcPr>
            <w:tcW w:w="106" w:type="dxa"/>
          </w:tcPr>
          <w:p w14:paraId="2A9A919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2DAA" w14:textId="0955C85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389,368 </w:t>
            </w:r>
          </w:p>
        </w:tc>
        <w:tc>
          <w:tcPr>
            <w:tcW w:w="106" w:type="dxa"/>
          </w:tcPr>
          <w:p w14:paraId="551778E5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5D47E" w14:textId="49EC700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322,881 </w:t>
            </w:r>
          </w:p>
        </w:tc>
        <w:tc>
          <w:tcPr>
            <w:tcW w:w="117" w:type="dxa"/>
          </w:tcPr>
          <w:p w14:paraId="29359D72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5F6AF" w14:textId="1C4EAD2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341,523 </w:t>
            </w:r>
          </w:p>
        </w:tc>
      </w:tr>
      <w:tr w:rsidR="002A721D" w:rsidRPr="001A7CE1" w14:paraId="20691536" w14:textId="77777777" w:rsidTr="002A721D">
        <w:trPr>
          <w:cantSplit/>
        </w:trPr>
        <w:tc>
          <w:tcPr>
            <w:tcW w:w="3996" w:type="dxa"/>
            <w:hideMark/>
          </w:tcPr>
          <w:p w14:paraId="0E1E015B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6C6DE" w14:textId="0D490D1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3,099 </w:t>
            </w:r>
          </w:p>
        </w:tc>
        <w:tc>
          <w:tcPr>
            <w:tcW w:w="106" w:type="dxa"/>
          </w:tcPr>
          <w:p w14:paraId="5AA7FF13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F1603A" w14:textId="5BE8715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1,870 </w:t>
            </w:r>
          </w:p>
        </w:tc>
        <w:tc>
          <w:tcPr>
            <w:tcW w:w="106" w:type="dxa"/>
          </w:tcPr>
          <w:p w14:paraId="3C059997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20DE6" w14:textId="0532C0CE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25,840 </w:t>
            </w:r>
          </w:p>
        </w:tc>
        <w:tc>
          <w:tcPr>
            <w:tcW w:w="117" w:type="dxa"/>
          </w:tcPr>
          <w:p w14:paraId="243BF471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D5C42" w14:textId="3DD59CE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22,363 </w:t>
            </w:r>
          </w:p>
        </w:tc>
      </w:tr>
      <w:tr w:rsidR="002A721D" w:rsidRPr="001A7CE1" w14:paraId="5384ADBB" w14:textId="77777777" w:rsidTr="002A721D">
        <w:trPr>
          <w:cantSplit/>
        </w:trPr>
        <w:tc>
          <w:tcPr>
            <w:tcW w:w="3996" w:type="dxa"/>
            <w:hideMark/>
          </w:tcPr>
          <w:p w14:paraId="7A5F8C29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</w:tcBorders>
            <w:hideMark/>
          </w:tcPr>
          <w:p w14:paraId="3E90EF0A" w14:textId="006A50AE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385,565 </w:t>
            </w:r>
          </w:p>
        </w:tc>
        <w:tc>
          <w:tcPr>
            <w:tcW w:w="106" w:type="dxa"/>
          </w:tcPr>
          <w:p w14:paraId="592F2D12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E0EE99" w14:textId="37B18C1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391,238 </w:t>
            </w:r>
          </w:p>
        </w:tc>
        <w:tc>
          <w:tcPr>
            <w:tcW w:w="106" w:type="dxa"/>
          </w:tcPr>
          <w:p w14:paraId="2D2E1C0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F52396" w14:textId="75583C9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348,721 </w:t>
            </w:r>
          </w:p>
        </w:tc>
        <w:tc>
          <w:tcPr>
            <w:tcW w:w="117" w:type="dxa"/>
          </w:tcPr>
          <w:p w14:paraId="43631E70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938C92" w14:textId="6AB0C2AB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363,886 </w:t>
            </w:r>
          </w:p>
        </w:tc>
      </w:tr>
      <w:tr w:rsidR="002A721D" w:rsidRPr="001A7CE1" w14:paraId="174DEFA3" w14:textId="77777777" w:rsidTr="002A721D">
        <w:trPr>
          <w:cantSplit/>
        </w:trPr>
        <w:tc>
          <w:tcPr>
            <w:tcW w:w="3996" w:type="dxa"/>
            <w:hideMark/>
          </w:tcPr>
          <w:p w14:paraId="2409BFF8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A7CE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64930" w14:textId="333A727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A721D">
              <w:rPr>
                <w:rFonts w:asciiTheme="majorBidi" w:hAnsiTheme="majorBidi" w:cstheme="majorBidi"/>
                <w:sz w:val="28"/>
                <w:szCs w:val="28"/>
              </w:rPr>
              <w:t>46,398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" w:type="dxa"/>
          </w:tcPr>
          <w:p w14:paraId="630283D6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9AEE" w14:textId="7E4E572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A721D">
              <w:rPr>
                <w:rFonts w:asciiTheme="majorBidi" w:hAnsiTheme="majorBidi" w:cstheme="majorBidi"/>
                <w:sz w:val="28"/>
                <w:szCs w:val="28"/>
              </w:rPr>
              <w:t>33,919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" w:type="dxa"/>
          </w:tcPr>
          <w:p w14:paraId="7DAC95C4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A8367" w14:textId="357C572B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A721D">
              <w:rPr>
                <w:rFonts w:asciiTheme="majorBidi" w:hAnsiTheme="majorBidi" w:cstheme="majorBidi"/>
                <w:sz w:val="28"/>
                <w:szCs w:val="28"/>
              </w:rPr>
              <w:t>42,061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058FE25C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B9206" w14:textId="01F8B039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A721D">
              <w:rPr>
                <w:rFonts w:asciiTheme="majorBidi" w:hAnsiTheme="majorBidi" w:cstheme="majorBidi"/>
                <w:sz w:val="28"/>
                <w:szCs w:val="28"/>
              </w:rPr>
              <w:t>33,919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A721D" w:rsidRPr="001A7CE1" w14:paraId="7763CD91" w14:textId="77777777" w:rsidTr="002A721D">
        <w:trPr>
          <w:cantSplit/>
        </w:trPr>
        <w:tc>
          <w:tcPr>
            <w:tcW w:w="3996" w:type="dxa"/>
            <w:hideMark/>
          </w:tcPr>
          <w:p w14:paraId="23EEF2A5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DF60C9" w14:textId="116AB92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339,167 </w:t>
            </w:r>
          </w:p>
        </w:tc>
        <w:tc>
          <w:tcPr>
            <w:tcW w:w="106" w:type="dxa"/>
          </w:tcPr>
          <w:p w14:paraId="3490C56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0E338" w14:textId="26395AF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357,319 </w:t>
            </w:r>
          </w:p>
        </w:tc>
        <w:tc>
          <w:tcPr>
            <w:tcW w:w="106" w:type="dxa"/>
          </w:tcPr>
          <w:p w14:paraId="2449B20A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3FE32E" w14:textId="6088283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306,660 </w:t>
            </w:r>
          </w:p>
        </w:tc>
        <w:tc>
          <w:tcPr>
            <w:tcW w:w="117" w:type="dxa"/>
          </w:tcPr>
          <w:p w14:paraId="3FFB225E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25501" w14:textId="62077EC6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329,967 </w:t>
            </w:r>
          </w:p>
        </w:tc>
      </w:tr>
      <w:tr w:rsidR="002A721D" w:rsidRPr="001A7CE1" w14:paraId="3BF5D637" w14:textId="77777777" w:rsidTr="00555BE3">
        <w:trPr>
          <w:cantSplit/>
        </w:trPr>
        <w:tc>
          <w:tcPr>
            <w:tcW w:w="3996" w:type="dxa"/>
            <w:hideMark/>
          </w:tcPr>
          <w:p w14:paraId="4AD23B72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ลูกหนี้อื่น - ลูกค้าทั่วไป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3F6358" w14:textId="50A0986B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651 </w:t>
            </w:r>
          </w:p>
        </w:tc>
        <w:tc>
          <w:tcPr>
            <w:tcW w:w="106" w:type="dxa"/>
          </w:tcPr>
          <w:p w14:paraId="60D32C7D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EABA0" w14:textId="08305F6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1,138 </w:t>
            </w:r>
          </w:p>
        </w:tc>
        <w:tc>
          <w:tcPr>
            <w:tcW w:w="106" w:type="dxa"/>
          </w:tcPr>
          <w:p w14:paraId="6AEAE866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271A3" w14:textId="7CE8B3A9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538 </w:t>
            </w:r>
          </w:p>
        </w:tc>
        <w:tc>
          <w:tcPr>
            <w:tcW w:w="117" w:type="dxa"/>
          </w:tcPr>
          <w:p w14:paraId="1A2E594D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24A5B4" w14:textId="118010E3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1,079 </w:t>
            </w:r>
          </w:p>
        </w:tc>
      </w:tr>
      <w:tr w:rsidR="002A721D" w:rsidRPr="001A7CE1" w14:paraId="55D7C561" w14:textId="77777777" w:rsidTr="00555BE3">
        <w:trPr>
          <w:cantSplit/>
        </w:trPr>
        <w:tc>
          <w:tcPr>
            <w:tcW w:w="3996" w:type="dxa"/>
            <w:hideMark/>
          </w:tcPr>
          <w:p w14:paraId="6127BE24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ลูกหนี้อื่น - บริษัทที่เกี่ยวข้อง</w:t>
            </w:r>
          </w:p>
        </w:tc>
        <w:tc>
          <w:tcPr>
            <w:tcW w:w="981" w:type="dxa"/>
            <w:hideMark/>
          </w:tcPr>
          <w:p w14:paraId="4CB653D4" w14:textId="25E08102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1,326 </w:t>
            </w:r>
          </w:p>
        </w:tc>
        <w:tc>
          <w:tcPr>
            <w:tcW w:w="106" w:type="dxa"/>
          </w:tcPr>
          <w:p w14:paraId="09BAC350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5CE378A0" w14:textId="188F22B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1,325 </w:t>
            </w:r>
          </w:p>
        </w:tc>
        <w:tc>
          <w:tcPr>
            <w:tcW w:w="106" w:type="dxa"/>
          </w:tcPr>
          <w:p w14:paraId="1D97848B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58C489FB" w14:textId="49321214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15,135 </w:t>
            </w:r>
          </w:p>
        </w:tc>
        <w:tc>
          <w:tcPr>
            <w:tcW w:w="117" w:type="dxa"/>
          </w:tcPr>
          <w:p w14:paraId="06EE58F3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00D711F0" w14:textId="2569AE1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11,465 </w:t>
            </w:r>
          </w:p>
        </w:tc>
      </w:tr>
      <w:tr w:rsidR="002A721D" w:rsidRPr="001A7CE1" w14:paraId="4D3D07EB" w14:textId="77777777" w:rsidTr="00555BE3">
        <w:trPr>
          <w:cantSplit/>
        </w:trPr>
        <w:tc>
          <w:tcPr>
            <w:tcW w:w="3996" w:type="dxa"/>
            <w:hideMark/>
          </w:tcPr>
          <w:p w14:paraId="51BC05FC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981" w:type="dxa"/>
            <w:hideMark/>
          </w:tcPr>
          <w:p w14:paraId="353E817E" w14:textId="0E733AFC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6,880 </w:t>
            </w:r>
          </w:p>
        </w:tc>
        <w:tc>
          <w:tcPr>
            <w:tcW w:w="106" w:type="dxa"/>
          </w:tcPr>
          <w:p w14:paraId="39FA9CA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5E58C9B9" w14:textId="293DC98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1,755 </w:t>
            </w:r>
          </w:p>
        </w:tc>
        <w:tc>
          <w:tcPr>
            <w:tcW w:w="106" w:type="dxa"/>
          </w:tcPr>
          <w:p w14:paraId="0F3F9F3E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16CCC99E" w14:textId="5249E4D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6,858 </w:t>
            </w:r>
          </w:p>
        </w:tc>
        <w:tc>
          <w:tcPr>
            <w:tcW w:w="117" w:type="dxa"/>
          </w:tcPr>
          <w:p w14:paraId="495F7FCD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6FB6A74C" w14:textId="79CB9AB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1,755 </w:t>
            </w:r>
          </w:p>
        </w:tc>
      </w:tr>
      <w:tr w:rsidR="002A721D" w:rsidRPr="001A7CE1" w14:paraId="6A097A4C" w14:textId="77777777" w:rsidTr="00555BE3">
        <w:trPr>
          <w:cantSplit/>
        </w:trPr>
        <w:tc>
          <w:tcPr>
            <w:tcW w:w="3996" w:type="dxa"/>
            <w:hideMark/>
          </w:tcPr>
          <w:p w14:paraId="39659F35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เงินเคลมประกันค้างรับ</w:t>
            </w:r>
          </w:p>
        </w:tc>
        <w:tc>
          <w:tcPr>
            <w:tcW w:w="981" w:type="dxa"/>
            <w:hideMark/>
          </w:tcPr>
          <w:p w14:paraId="0A99901F" w14:textId="5E361282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403A9CE6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23A200C4" w14:textId="15A2EFE9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15 </w:t>
            </w:r>
          </w:p>
        </w:tc>
        <w:tc>
          <w:tcPr>
            <w:tcW w:w="106" w:type="dxa"/>
          </w:tcPr>
          <w:p w14:paraId="1904378C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51D3AF41" w14:textId="24B6E97F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40F72FB3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65EDACC2" w14:textId="638D307C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2A721D" w:rsidRPr="001A7CE1" w14:paraId="7089AECE" w14:textId="77777777" w:rsidTr="002A721D">
        <w:trPr>
          <w:cantSplit/>
        </w:trPr>
        <w:tc>
          <w:tcPr>
            <w:tcW w:w="3996" w:type="dxa"/>
            <w:hideMark/>
          </w:tcPr>
          <w:p w14:paraId="08A59E10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ส่วนลดค้างรับ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hideMark/>
          </w:tcPr>
          <w:p w14:paraId="54AD873B" w14:textId="598E35B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901 </w:t>
            </w:r>
          </w:p>
        </w:tc>
        <w:tc>
          <w:tcPr>
            <w:tcW w:w="106" w:type="dxa"/>
          </w:tcPr>
          <w:p w14:paraId="2029BDD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hideMark/>
          </w:tcPr>
          <w:p w14:paraId="7C64F862" w14:textId="5DA1FA41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1,559 </w:t>
            </w:r>
          </w:p>
        </w:tc>
        <w:tc>
          <w:tcPr>
            <w:tcW w:w="106" w:type="dxa"/>
          </w:tcPr>
          <w:p w14:paraId="4899BD8A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hideMark/>
          </w:tcPr>
          <w:p w14:paraId="4D092D60" w14:textId="6E9BA05E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750 </w:t>
            </w:r>
          </w:p>
        </w:tc>
        <w:tc>
          <w:tcPr>
            <w:tcW w:w="117" w:type="dxa"/>
          </w:tcPr>
          <w:p w14:paraId="741E9855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54C6FAA0" w14:textId="14B7215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1,559 </w:t>
            </w:r>
          </w:p>
        </w:tc>
      </w:tr>
      <w:tr w:rsidR="002A721D" w:rsidRPr="001A7CE1" w14:paraId="61EF890D" w14:textId="77777777" w:rsidTr="002A721D">
        <w:trPr>
          <w:cantSplit/>
        </w:trPr>
        <w:tc>
          <w:tcPr>
            <w:tcW w:w="3996" w:type="dxa"/>
            <w:hideMark/>
          </w:tcPr>
          <w:p w14:paraId="6D03F724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C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2D05E8" w14:textId="5F54FE7E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348,925 </w:t>
            </w:r>
          </w:p>
        </w:tc>
        <w:tc>
          <w:tcPr>
            <w:tcW w:w="106" w:type="dxa"/>
          </w:tcPr>
          <w:p w14:paraId="7648696C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30153C3" w14:textId="4929F92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363,111 </w:t>
            </w:r>
          </w:p>
        </w:tc>
        <w:tc>
          <w:tcPr>
            <w:tcW w:w="106" w:type="dxa"/>
          </w:tcPr>
          <w:p w14:paraId="74F73FAC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28F89" w14:textId="463C287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329,941 </w:t>
            </w:r>
          </w:p>
        </w:tc>
        <w:tc>
          <w:tcPr>
            <w:tcW w:w="117" w:type="dxa"/>
          </w:tcPr>
          <w:p w14:paraId="165963E6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5A1BF5" w14:textId="7D2E81AC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345,825 </w:t>
            </w:r>
          </w:p>
        </w:tc>
      </w:tr>
      <w:tr w:rsidR="002A721D" w:rsidRPr="008B252F" w14:paraId="5BC6946B" w14:textId="77777777" w:rsidTr="002A721D">
        <w:trPr>
          <w:cantSplit/>
        </w:trPr>
        <w:tc>
          <w:tcPr>
            <w:tcW w:w="3996" w:type="dxa"/>
          </w:tcPr>
          <w:p w14:paraId="3D69AC16" w14:textId="090420C5" w:rsidR="002A721D" w:rsidRPr="008B252F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9FBA535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5FD943B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C2C7B3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17EE5E2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C45FC32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03E8F5FD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31AD00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21D" w:rsidRPr="001A7CE1" w14:paraId="49545325" w14:textId="77777777" w:rsidTr="00725EB4">
        <w:trPr>
          <w:cantSplit/>
        </w:trPr>
        <w:tc>
          <w:tcPr>
            <w:tcW w:w="3996" w:type="dxa"/>
            <w:hideMark/>
          </w:tcPr>
          <w:p w14:paraId="6C38A848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81" w:type="dxa"/>
            <w:hideMark/>
          </w:tcPr>
          <w:p w14:paraId="549CC312" w14:textId="173C0A71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12,614 </w:t>
            </w:r>
          </w:p>
        </w:tc>
        <w:tc>
          <w:tcPr>
            <w:tcW w:w="106" w:type="dxa"/>
          </w:tcPr>
          <w:p w14:paraId="1CF47F8E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6ACE2148" w14:textId="66C68F0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19,874 </w:t>
            </w:r>
          </w:p>
        </w:tc>
        <w:tc>
          <w:tcPr>
            <w:tcW w:w="106" w:type="dxa"/>
          </w:tcPr>
          <w:p w14:paraId="00DFB7ED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219FC0D0" w14:textId="208817D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9,715 </w:t>
            </w:r>
          </w:p>
        </w:tc>
        <w:tc>
          <w:tcPr>
            <w:tcW w:w="117" w:type="dxa"/>
          </w:tcPr>
          <w:p w14:paraId="08B4AA82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15FDEC06" w14:textId="58E28676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11,861 </w:t>
            </w:r>
          </w:p>
        </w:tc>
      </w:tr>
      <w:tr w:rsidR="002A721D" w:rsidRPr="001A7CE1" w14:paraId="26AB9685" w14:textId="77777777" w:rsidTr="00725EB4">
        <w:trPr>
          <w:cantSplit/>
        </w:trPr>
        <w:tc>
          <w:tcPr>
            <w:tcW w:w="3996" w:type="dxa"/>
            <w:hideMark/>
          </w:tcPr>
          <w:p w14:paraId="43069409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81" w:type="dxa"/>
            <w:hideMark/>
          </w:tcPr>
          <w:p w14:paraId="6E69FA7A" w14:textId="02885DC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3,125 </w:t>
            </w:r>
          </w:p>
        </w:tc>
        <w:tc>
          <w:tcPr>
            <w:tcW w:w="106" w:type="dxa"/>
          </w:tcPr>
          <w:p w14:paraId="72BB1905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0EBBDB04" w14:textId="4914030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4,078 </w:t>
            </w:r>
          </w:p>
        </w:tc>
        <w:tc>
          <w:tcPr>
            <w:tcW w:w="106" w:type="dxa"/>
          </w:tcPr>
          <w:p w14:paraId="57CDE837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115275ED" w14:textId="3AE15AF1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2,966 </w:t>
            </w:r>
          </w:p>
        </w:tc>
        <w:tc>
          <w:tcPr>
            <w:tcW w:w="117" w:type="dxa"/>
          </w:tcPr>
          <w:p w14:paraId="2382C6D0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6B11D880" w14:textId="39D1CFC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3,71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2A721D" w:rsidRPr="001A7CE1" w14:paraId="168DF9AE" w14:textId="77777777" w:rsidTr="00725EB4">
        <w:trPr>
          <w:cantSplit/>
        </w:trPr>
        <w:tc>
          <w:tcPr>
            <w:tcW w:w="3996" w:type="dxa"/>
            <w:hideMark/>
          </w:tcPr>
          <w:p w14:paraId="1FBA3513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เงินทดรองจ่าย - บริษัทที่เกี่ยวข้อง</w:t>
            </w:r>
          </w:p>
        </w:tc>
        <w:tc>
          <w:tcPr>
            <w:tcW w:w="981" w:type="dxa"/>
            <w:hideMark/>
          </w:tcPr>
          <w:p w14:paraId="4592DBB0" w14:textId="682C55C2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  <w:tc>
          <w:tcPr>
            <w:tcW w:w="106" w:type="dxa"/>
          </w:tcPr>
          <w:p w14:paraId="2E02DB36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3EA06C27" w14:textId="284C502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2B61DD3A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6470B15E" w14:textId="5F8F974E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52513EEF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11E84439" w14:textId="4E80B52D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2A721D" w:rsidRPr="001A7CE1" w14:paraId="3BCB59C0" w14:textId="77777777" w:rsidTr="00725EB4">
        <w:trPr>
          <w:cantSplit/>
        </w:trPr>
        <w:tc>
          <w:tcPr>
            <w:tcW w:w="3996" w:type="dxa"/>
            <w:hideMark/>
          </w:tcPr>
          <w:p w14:paraId="5FB039D0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81" w:type="dxa"/>
            <w:hideMark/>
          </w:tcPr>
          <w:p w14:paraId="06A6C3D9" w14:textId="10BB923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39,650 </w:t>
            </w:r>
          </w:p>
        </w:tc>
        <w:tc>
          <w:tcPr>
            <w:tcW w:w="106" w:type="dxa"/>
          </w:tcPr>
          <w:p w14:paraId="46B402CB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hideMark/>
          </w:tcPr>
          <w:p w14:paraId="02DC10F9" w14:textId="224344F3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45,903 </w:t>
            </w:r>
          </w:p>
        </w:tc>
        <w:tc>
          <w:tcPr>
            <w:tcW w:w="106" w:type="dxa"/>
          </w:tcPr>
          <w:p w14:paraId="4F83D12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hideMark/>
          </w:tcPr>
          <w:p w14:paraId="0EFBEE49" w14:textId="168F5A0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71F12F92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4CBAF810" w14:textId="341D38D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2A721D" w:rsidRPr="001A7CE1" w14:paraId="7D1F9CE6" w14:textId="77777777" w:rsidTr="002A721D">
        <w:trPr>
          <w:cantSplit/>
        </w:trPr>
        <w:tc>
          <w:tcPr>
            <w:tcW w:w="3996" w:type="dxa"/>
            <w:hideMark/>
          </w:tcPr>
          <w:p w14:paraId="033EEFB9" w14:textId="4A47C5E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CE1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hideMark/>
          </w:tcPr>
          <w:p w14:paraId="207F3EF0" w14:textId="48466869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935 </w:t>
            </w:r>
          </w:p>
        </w:tc>
        <w:tc>
          <w:tcPr>
            <w:tcW w:w="106" w:type="dxa"/>
          </w:tcPr>
          <w:p w14:paraId="4C9E2F8B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hideMark/>
          </w:tcPr>
          <w:p w14:paraId="6B92B45F" w14:textId="02699940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619 </w:t>
            </w:r>
          </w:p>
        </w:tc>
        <w:tc>
          <w:tcPr>
            <w:tcW w:w="106" w:type="dxa"/>
          </w:tcPr>
          <w:p w14:paraId="761E884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hideMark/>
          </w:tcPr>
          <w:p w14:paraId="0C5F4864" w14:textId="45A2772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3E68DF26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58457ED5" w14:textId="1595E02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2A721D" w:rsidRPr="001A7CE1" w14:paraId="026958C5" w14:textId="77777777" w:rsidTr="002A721D">
        <w:trPr>
          <w:cantSplit/>
        </w:trPr>
        <w:tc>
          <w:tcPr>
            <w:tcW w:w="3996" w:type="dxa"/>
            <w:hideMark/>
          </w:tcPr>
          <w:p w14:paraId="40D3167F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12D22F" w14:textId="7050A865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56,334 </w:t>
            </w:r>
          </w:p>
        </w:tc>
        <w:tc>
          <w:tcPr>
            <w:tcW w:w="106" w:type="dxa"/>
          </w:tcPr>
          <w:p w14:paraId="5616634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EBDE6F" w14:textId="34BE25B7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70,474 </w:t>
            </w:r>
          </w:p>
        </w:tc>
        <w:tc>
          <w:tcPr>
            <w:tcW w:w="106" w:type="dxa"/>
          </w:tcPr>
          <w:p w14:paraId="7AC105E9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0CC7AF" w14:textId="57A982BF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12,681 </w:t>
            </w:r>
          </w:p>
        </w:tc>
        <w:tc>
          <w:tcPr>
            <w:tcW w:w="117" w:type="dxa"/>
          </w:tcPr>
          <w:p w14:paraId="37557125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E279D9" w14:textId="63DDB75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15,57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2A721D" w:rsidRPr="001A7CE1" w14:paraId="2AE30F68" w14:textId="77777777" w:rsidTr="002A721D">
        <w:trPr>
          <w:cantSplit/>
        </w:trPr>
        <w:tc>
          <w:tcPr>
            <w:tcW w:w="3996" w:type="dxa"/>
            <w:hideMark/>
          </w:tcPr>
          <w:p w14:paraId="1E7F365D" w14:textId="77777777" w:rsidR="002A721D" w:rsidRPr="001A7CE1" w:rsidRDefault="002A721D" w:rsidP="002A721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C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555B7E" w14:textId="36006003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405,259 </w:t>
            </w:r>
          </w:p>
        </w:tc>
        <w:tc>
          <w:tcPr>
            <w:tcW w:w="106" w:type="dxa"/>
          </w:tcPr>
          <w:p w14:paraId="12A3A2C1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77F83" w14:textId="32539C58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433,585 </w:t>
            </w:r>
          </w:p>
        </w:tc>
        <w:tc>
          <w:tcPr>
            <w:tcW w:w="106" w:type="dxa"/>
          </w:tcPr>
          <w:p w14:paraId="76D37D4F" w14:textId="77777777" w:rsidR="002A721D" w:rsidRPr="002A721D" w:rsidRDefault="002A721D" w:rsidP="002A72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7B2CCC" w14:textId="732A5379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342,622 </w:t>
            </w:r>
          </w:p>
        </w:tc>
        <w:tc>
          <w:tcPr>
            <w:tcW w:w="117" w:type="dxa"/>
          </w:tcPr>
          <w:p w14:paraId="52725391" w14:textId="77777777" w:rsidR="002A721D" w:rsidRPr="002A721D" w:rsidRDefault="002A721D" w:rsidP="002A72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FCCA21" w14:textId="029FD8AA" w:rsidR="002A721D" w:rsidRPr="002A721D" w:rsidRDefault="002A721D" w:rsidP="002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21D">
              <w:rPr>
                <w:rFonts w:asciiTheme="majorBidi" w:hAnsiTheme="majorBidi" w:cstheme="majorBidi"/>
                <w:sz w:val="28"/>
                <w:szCs w:val="28"/>
              </w:rPr>
              <w:t xml:space="preserve"> 361,39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A72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36B6CD9E" w14:textId="0E63F601" w:rsidR="007B1581" w:rsidRPr="00267CF8" w:rsidRDefault="007B1581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ยอดคงเหลือลูกหนี้การค้าแยกตามอายุหนี้ได้ดังนี้</w:t>
      </w:r>
    </w:p>
    <w:tbl>
      <w:tblPr>
        <w:tblW w:w="8462" w:type="dxa"/>
        <w:tblInd w:w="65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848"/>
        <w:gridCol w:w="1070"/>
        <w:gridCol w:w="117"/>
        <w:gridCol w:w="1070"/>
        <w:gridCol w:w="108"/>
        <w:gridCol w:w="1070"/>
        <w:gridCol w:w="109"/>
        <w:gridCol w:w="1070"/>
      </w:tblGrid>
      <w:tr w:rsidR="00725EB4" w:rsidRPr="00267CF8" w14:paraId="2DA20CAF" w14:textId="77777777" w:rsidTr="00DC16C3">
        <w:trPr>
          <w:cantSplit/>
          <w:tblHeader/>
        </w:trPr>
        <w:tc>
          <w:tcPr>
            <w:tcW w:w="3848" w:type="dxa"/>
          </w:tcPr>
          <w:p w14:paraId="3D16DF48" w14:textId="77777777" w:rsidR="00725EB4" w:rsidRPr="00267CF8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14" w:type="dxa"/>
            <w:gridSpan w:val="7"/>
            <w:hideMark/>
          </w:tcPr>
          <w:p w14:paraId="31809A09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1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725EB4" w:rsidRPr="00267CF8" w14:paraId="5287AC6D" w14:textId="77777777" w:rsidTr="00DC16C3">
        <w:trPr>
          <w:cantSplit/>
          <w:tblHeader/>
        </w:trPr>
        <w:tc>
          <w:tcPr>
            <w:tcW w:w="3848" w:type="dxa"/>
          </w:tcPr>
          <w:p w14:paraId="3CCD5F01" w14:textId="77777777" w:rsidR="00725EB4" w:rsidRPr="00267CF8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28381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A3BB30C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09C43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725EB4" w:rsidRPr="00267CF8" w14:paraId="59152A5E" w14:textId="77777777" w:rsidTr="00DC16C3">
        <w:trPr>
          <w:cantSplit/>
          <w:tblHeader/>
        </w:trPr>
        <w:tc>
          <w:tcPr>
            <w:tcW w:w="3848" w:type="dxa"/>
          </w:tcPr>
          <w:p w14:paraId="39EEB5A1" w14:textId="77777777" w:rsidR="00725EB4" w:rsidRPr="00267CF8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AA7C6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318F1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0B05D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8" w:type="dxa"/>
            <w:vAlign w:val="bottom"/>
          </w:tcPr>
          <w:p w14:paraId="1E9ABF52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A76F8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2DB30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FAB23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725EB4" w:rsidRPr="00267CF8" w14:paraId="393AB23C" w14:textId="77777777" w:rsidTr="00DC16C3">
        <w:trPr>
          <w:cantSplit/>
        </w:trPr>
        <w:tc>
          <w:tcPr>
            <w:tcW w:w="3848" w:type="dxa"/>
            <w:hideMark/>
          </w:tcPr>
          <w:p w14:paraId="1C072B06" w14:textId="77777777" w:rsidR="00725EB4" w:rsidRPr="00267CF8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379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67CF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ลูกหนี้การค้า -</w:t>
            </w:r>
            <w:r w:rsidRPr="00267CF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ลูกค้าทั่วไป</w:t>
            </w:r>
          </w:p>
        </w:tc>
        <w:tc>
          <w:tcPr>
            <w:tcW w:w="1070" w:type="dxa"/>
            <w:vAlign w:val="bottom"/>
          </w:tcPr>
          <w:p w14:paraId="5A0A349C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" w:type="dxa"/>
          </w:tcPr>
          <w:p w14:paraId="54911DB0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vAlign w:val="bottom"/>
          </w:tcPr>
          <w:p w14:paraId="5E2CBAAF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" w:type="dxa"/>
          </w:tcPr>
          <w:p w14:paraId="7502ABEE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028AB9EF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" w:type="dxa"/>
          </w:tcPr>
          <w:p w14:paraId="1F0BABAA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vAlign w:val="bottom"/>
          </w:tcPr>
          <w:p w14:paraId="1DC56830" w14:textId="77777777" w:rsidR="00725EB4" w:rsidRPr="00267CF8" w:rsidRDefault="00725E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2FF8" w:rsidRPr="00267CF8" w14:paraId="1FF368B1" w14:textId="77777777" w:rsidTr="00DC16C3">
        <w:trPr>
          <w:cantSplit/>
        </w:trPr>
        <w:tc>
          <w:tcPr>
            <w:tcW w:w="3848" w:type="dxa"/>
            <w:hideMark/>
          </w:tcPr>
          <w:p w14:paraId="1BD47580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070" w:type="dxa"/>
            <w:hideMark/>
          </w:tcPr>
          <w:p w14:paraId="40AC70D6" w14:textId="29BB5DA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258,081 </w:t>
            </w:r>
          </w:p>
        </w:tc>
        <w:tc>
          <w:tcPr>
            <w:tcW w:w="117" w:type="dxa"/>
          </w:tcPr>
          <w:p w14:paraId="3271AA91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4DA95AEF" w14:textId="1D758CD3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140,880 </w:t>
            </w:r>
          </w:p>
        </w:tc>
        <w:tc>
          <w:tcPr>
            <w:tcW w:w="108" w:type="dxa"/>
          </w:tcPr>
          <w:p w14:paraId="75126FFE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5F5F5610" w14:textId="6E967BC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219,051 </w:t>
            </w:r>
          </w:p>
        </w:tc>
        <w:tc>
          <w:tcPr>
            <w:tcW w:w="109" w:type="dxa"/>
          </w:tcPr>
          <w:p w14:paraId="67758824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22F4AF3C" w14:textId="0D8F491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114,156 </w:t>
            </w:r>
          </w:p>
        </w:tc>
      </w:tr>
      <w:tr w:rsidR="00702FF8" w:rsidRPr="00267CF8" w14:paraId="053869E9" w14:textId="77777777" w:rsidTr="00DC16C3">
        <w:trPr>
          <w:cantSplit/>
        </w:trPr>
        <w:tc>
          <w:tcPr>
            <w:tcW w:w="3848" w:type="dxa"/>
            <w:hideMark/>
          </w:tcPr>
          <w:p w14:paraId="5804043F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070" w:type="dxa"/>
          </w:tcPr>
          <w:p w14:paraId="2D23DCB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" w:type="dxa"/>
          </w:tcPr>
          <w:p w14:paraId="53D6838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</w:tcPr>
          <w:p w14:paraId="6780132D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</w:tcPr>
          <w:p w14:paraId="376C9657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5BD05E2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" w:type="dxa"/>
          </w:tcPr>
          <w:p w14:paraId="63B8A9C6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3E560631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02FF8" w:rsidRPr="00267CF8" w14:paraId="1BA7A8D2" w14:textId="77777777" w:rsidTr="00DC16C3">
        <w:trPr>
          <w:cantSplit/>
        </w:trPr>
        <w:tc>
          <w:tcPr>
            <w:tcW w:w="3848" w:type="dxa"/>
            <w:hideMark/>
          </w:tcPr>
          <w:p w14:paraId="6043B688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070" w:type="dxa"/>
            <w:hideMark/>
          </w:tcPr>
          <w:p w14:paraId="20BE63AA" w14:textId="37A344F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60,010 </w:t>
            </w:r>
          </w:p>
        </w:tc>
        <w:tc>
          <w:tcPr>
            <w:tcW w:w="117" w:type="dxa"/>
          </w:tcPr>
          <w:p w14:paraId="4302259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4468A124" w14:textId="379D2E5A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180,296 </w:t>
            </w:r>
          </w:p>
        </w:tc>
        <w:tc>
          <w:tcPr>
            <w:tcW w:w="108" w:type="dxa"/>
          </w:tcPr>
          <w:p w14:paraId="7CFABE0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3A58746C" w14:textId="6120F49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47,646 </w:t>
            </w:r>
          </w:p>
        </w:tc>
        <w:tc>
          <w:tcPr>
            <w:tcW w:w="109" w:type="dxa"/>
          </w:tcPr>
          <w:p w14:paraId="6E772C79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6CF2049B" w14:textId="7A340168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163,123 </w:t>
            </w:r>
          </w:p>
        </w:tc>
      </w:tr>
      <w:tr w:rsidR="00702FF8" w:rsidRPr="00267CF8" w14:paraId="3E99844F" w14:textId="77777777" w:rsidTr="00DC16C3">
        <w:trPr>
          <w:cantSplit/>
        </w:trPr>
        <w:tc>
          <w:tcPr>
            <w:tcW w:w="3848" w:type="dxa"/>
            <w:hideMark/>
          </w:tcPr>
          <w:p w14:paraId="0A04332B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70" w:type="dxa"/>
            <w:hideMark/>
          </w:tcPr>
          <w:p w14:paraId="5E2BB8E8" w14:textId="47DD2F8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6,319 </w:t>
            </w:r>
          </w:p>
        </w:tc>
        <w:tc>
          <w:tcPr>
            <w:tcW w:w="117" w:type="dxa"/>
          </w:tcPr>
          <w:p w14:paraId="4E6196A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10DCDCCF" w14:textId="32C284F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19,236 </w:t>
            </w:r>
          </w:p>
        </w:tc>
        <w:tc>
          <w:tcPr>
            <w:tcW w:w="108" w:type="dxa"/>
          </w:tcPr>
          <w:p w14:paraId="040FB2C4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6949BA34" w14:textId="4A76FBBC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5,975 </w:t>
            </w:r>
          </w:p>
        </w:tc>
        <w:tc>
          <w:tcPr>
            <w:tcW w:w="109" w:type="dxa"/>
          </w:tcPr>
          <w:p w14:paraId="4C795526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65C48119" w14:textId="23A2D0DF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15,204 </w:t>
            </w:r>
          </w:p>
        </w:tc>
      </w:tr>
      <w:tr w:rsidR="00702FF8" w:rsidRPr="00267CF8" w14:paraId="500E6430" w14:textId="77777777" w:rsidTr="00DC16C3">
        <w:trPr>
          <w:cantSplit/>
        </w:trPr>
        <w:tc>
          <w:tcPr>
            <w:tcW w:w="3848" w:type="dxa"/>
            <w:hideMark/>
          </w:tcPr>
          <w:p w14:paraId="22759794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6 </w:t>
            </w: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70" w:type="dxa"/>
            <w:hideMark/>
          </w:tcPr>
          <w:p w14:paraId="1444CA2E" w14:textId="34EFDE1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11,594 </w:t>
            </w:r>
          </w:p>
        </w:tc>
        <w:tc>
          <w:tcPr>
            <w:tcW w:w="117" w:type="dxa"/>
          </w:tcPr>
          <w:p w14:paraId="2E0D1024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46310F38" w14:textId="2BC9E60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11,673 </w:t>
            </w:r>
          </w:p>
        </w:tc>
        <w:tc>
          <w:tcPr>
            <w:tcW w:w="108" w:type="dxa"/>
          </w:tcPr>
          <w:p w14:paraId="63219E8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1BCB69F3" w14:textId="1192C9B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9,902 </w:t>
            </w:r>
          </w:p>
        </w:tc>
        <w:tc>
          <w:tcPr>
            <w:tcW w:w="109" w:type="dxa"/>
          </w:tcPr>
          <w:p w14:paraId="65AC5F00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20C56708" w14:textId="0EA7A0D1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11,757 </w:t>
            </w:r>
          </w:p>
        </w:tc>
      </w:tr>
      <w:tr w:rsidR="00702FF8" w:rsidRPr="00267CF8" w14:paraId="55E76B98" w14:textId="77777777" w:rsidTr="00DC16C3">
        <w:trPr>
          <w:cantSplit/>
        </w:trPr>
        <w:tc>
          <w:tcPr>
            <w:tcW w:w="3848" w:type="dxa"/>
            <w:hideMark/>
          </w:tcPr>
          <w:p w14:paraId="53266DD0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F9F61" w14:textId="280755E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44,300 </w:t>
            </w:r>
          </w:p>
        </w:tc>
        <w:tc>
          <w:tcPr>
            <w:tcW w:w="117" w:type="dxa"/>
          </w:tcPr>
          <w:p w14:paraId="7DA20568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65753" w14:textId="415CBAD1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37,283 </w:t>
            </w:r>
          </w:p>
        </w:tc>
        <w:tc>
          <w:tcPr>
            <w:tcW w:w="108" w:type="dxa"/>
          </w:tcPr>
          <w:p w14:paraId="2D40DE6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0C154" w14:textId="138A32F8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40,307 </w:t>
            </w:r>
          </w:p>
        </w:tc>
        <w:tc>
          <w:tcPr>
            <w:tcW w:w="109" w:type="dxa"/>
          </w:tcPr>
          <w:p w14:paraId="2E2577ED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692B7" w14:textId="0E7C4918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37,283 </w:t>
            </w:r>
          </w:p>
        </w:tc>
      </w:tr>
      <w:tr w:rsidR="00702FF8" w:rsidRPr="00267CF8" w14:paraId="7FAADF8F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2A177C76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E9754" w14:textId="764BDF9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380,304 </w:t>
            </w:r>
          </w:p>
        </w:tc>
        <w:tc>
          <w:tcPr>
            <w:tcW w:w="117" w:type="dxa"/>
          </w:tcPr>
          <w:p w14:paraId="64D050E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C6A2A" w14:textId="1C712F7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389,368 </w:t>
            </w:r>
          </w:p>
        </w:tc>
        <w:tc>
          <w:tcPr>
            <w:tcW w:w="108" w:type="dxa"/>
          </w:tcPr>
          <w:p w14:paraId="2541823C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2DFB61" w14:textId="0A63D30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322,881 </w:t>
            </w:r>
          </w:p>
        </w:tc>
        <w:tc>
          <w:tcPr>
            <w:tcW w:w="109" w:type="dxa"/>
          </w:tcPr>
          <w:p w14:paraId="4811B24C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F1E353" w14:textId="5A03447F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341,523 </w:t>
            </w:r>
          </w:p>
        </w:tc>
      </w:tr>
      <w:tr w:rsidR="00702FF8" w:rsidRPr="00267CF8" w14:paraId="418D73E2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594F6D2E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C5DD8" w14:textId="055B6DB1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2,162 </w:t>
            </w:r>
          </w:p>
        </w:tc>
        <w:tc>
          <w:tcPr>
            <w:tcW w:w="117" w:type="dxa"/>
          </w:tcPr>
          <w:p w14:paraId="76490307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062265" w14:textId="5183D514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08" w:type="dxa"/>
          </w:tcPr>
          <w:p w14:paraId="08626A77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B0EAD" w14:textId="0933965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09" w:type="dxa"/>
          </w:tcPr>
          <w:p w14:paraId="518EEC92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168231" w14:textId="7CE1DB61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</w:tr>
      <w:tr w:rsidR="00702FF8" w:rsidRPr="00267CF8" w14:paraId="07F005DA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6AA37619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F6847C" w14:textId="3895BA1C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382,466 </w:t>
            </w:r>
          </w:p>
        </w:tc>
        <w:tc>
          <w:tcPr>
            <w:tcW w:w="117" w:type="dxa"/>
          </w:tcPr>
          <w:p w14:paraId="5B4555FF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010662" w14:textId="35AE2D5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389,368 </w:t>
            </w:r>
          </w:p>
        </w:tc>
        <w:tc>
          <w:tcPr>
            <w:tcW w:w="108" w:type="dxa"/>
          </w:tcPr>
          <w:p w14:paraId="585EA2E9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9C9F28" w14:textId="277A659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322,881 </w:t>
            </w:r>
          </w:p>
        </w:tc>
        <w:tc>
          <w:tcPr>
            <w:tcW w:w="109" w:type="dxa"/>
          </w:tcPr>
          <w:p w14:paraId="3092AB8E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CC4141" w14:textId="05C237A8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341,523 </w:t>
            </w:r>
          </w:p>
        </w:tc>
      </w:tr>
      <w:tr w:rsidR="00702FF8" w:rsidRPr="00267CF8" w14:paraId="797E019C" w14:textId="77777777" w:rsidTr="00DC16C3">
        <w:trPr>
          <w:cantSplit/>
        </w:trPr>
        <w:tc>
          <w:tcPr>
            <w:tcW w:w="3848" w:type="dxa"/>
          </w:tcPr>
          <w:p w14:paraId="1E1D2841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5F9E17F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" w:type="dxa"/>
          </w:tcPr>
          <w:p w14:paraId="4F0A03BF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</w:tcPr>
          <w:p w14:paraId="4E3E85E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</w:tcPr>
          <w:p w14:paraId="4FA32497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40BF8780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" w:type="dxa"/>
          </w:tcPr>
          <w:p w14:paraId="0EBE20C1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2EFB4B21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02FF8" w:rsidRPr="00267CF8" w14:paraId="39FE5B88" w14:textId="77777777" w:rsidTr="00DC16C3">
        <w:trPr>
          <w:cantSplit/>
        </w:trPr>
        <w:tc>
          <w:tcPr>
            <w:tcW w:w="3848" w:type="dxa"/>
            <w:hideMark/>
          </w:tcPr>
          <w:p w14:paraId="7210A898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  <w:r w:rsidRPr="00267CF8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 -</w:t>
            </w:r>
            <w:r w:rsidRPr="00267CF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บริษัทที่เกี่ยวข้อง</w:t>
            </w:r>
          </w:p>
        </w:tc>
        <w:tc>
          <w:tcPr>
            <w:tcW w:w="1070" w:type="dxa"/>
          </w:tcPr>
          <w:p w14:paraId="0420B0DB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" w:type="dxa"/>
          </w:tcPr>
          <w:p w14:paraId="752D68BE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</w:tcPr>
          <w:p w14:paraId="6A18412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</w:tcPr>
          <w:p w14:paraId="3F88400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690CEB4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" w:type="dxa"/>
          </w:tcPr>
          <w:p w14:paraId="2FAA5550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3497AE1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02FF8" w:rsidRPr="00267CF8" w14:paraId="306431EF" w14:textId="77777777" w:rsidTr="00DC16C3">
        <w:trPr>
          <w:cantSplit/>
        </w:trPr>
        <w:tc>
          <w:tcPr>
            <w:tcW w:w="3848" w:type="dxa"/>
            <w:hideMark/>
          </w:tcPr>
          <w:p w14:paraId="6E0A4C91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070" w:type="dxa"/>
            <w:hideMark/>
          </w:tcPr>
          <w:p w14:paraId="1C28408D" w14:textId="096B8E3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63 </w:t>
            </w:r>
          </w:p>
        </w:tc>
        <w:tc>
          <w:tcPr>
            <w:tcW w:w="117" w:type="dxa"/>
          </w:tcPr>
          <w:p w14:paraId="4F412E0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128F7CFD" w14:textId="2DBF4AA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224 </w:t>
            </w:r>
          </w:p>
        </w:tc>
        <w:tc>
          <w:tcPr>
            <w:tcW w:w="108" w:type="dxa"/>
          </w:tcPr>
          <w:p w14:paraId="25BAC37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08E95FA3" w14:textId="54AD182E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6,774 </w:t>
            </w:r>
          </w:p>
        </w:tc>
        <w:tc>
          <w:tcPr>
            <w:tcW w:w="109" w:type="dxa"/>
          </w:tcPr>
          <w:p w14:paraId="7C06948D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237DE919" w14:textId="0EF68754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224 </w:t>
            </w:r>
          </w:p>
        </w:tc>
      </w:tr>
      <w:tr w:rsidR="00702FF8" w:rsidRPr="00267CF8" w14:paraId="1098E4D9" w14:textId="77777777" w:rsidTr="00DC16C3">
        <w:trPr>
          <w:cantSplit/>
        </w:trPr>
        <w:tc>
          <w:tcPr>
            <w:tcW w:w="3848" w:type="dxa"/>
            <w:hideMark/>
          </w:tcPr>
          <w:p w14:paraId="0EDC6D1A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070" w:type="dxa"/>
            <w:hideMark/>
          </w:tcPr>
          <w:p w14:paraId="395238AA" w14:textId="72D11479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  </w:t>
            </w:r>
          </w:p>
        </w:tc>
        <w:tc>
          <w:tcPr>
            <w:tcW w:w="117" w:type="dxa"/>
          </w:tcPr>
          <w:p w14:paraId="2254B0C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</w:tcPr>
          <w:p w14:paraId="260E355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</w:tcPr>
          <w:p w14:paraId="0A20C776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2690BB9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" w:type="dxa"/>
          </w:tcPr>
          <w:p w14:paraId="19790212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52513631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02FF8" w:rsidRPr="00267CF8" w14:paraId="530C2272" w14:textId="77777777" w:rsidTr="00DC16C3">
        <w:trPr>
          <w:cantSplit/>
        </w:trPr>
        <w:tc>
          <w:tcPr>
            <w:tcW w:w="3848" w:type="dxa"/>
            <w:hideMark/>
          </w:tcPr>
          <w:p w14:paraId="549013A6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070" w:type="dxa"/>
            <w:hideMark/>
          </w:tcPr>
          <w:p w14:paraId="364EB7B3" w14:textId="0D5F989F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04EA1331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22EEE504" w14:textId="5D806648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1,323 </w:t>
            </w:r>
          </w:p>
        </w:tc>
        <w:tc>
          <w:tcPr>
            <w:tcW w:w="108" w:type="dxa"/>
          </w:tcPr>
          <w:p w14:paraId="41D4965B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1398FAFA" w14:textId="45050AB4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09" w:type="dxa"/>
          </w:tcPr>
          <w:p w14:paraId="6EE0FB18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480DC35A" w14:textId="423E9E3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1,323 </w:t>
            </w:r>
          </w:p>
        </w:tc>
      </w:tr>
      <w:tr w:rsidR="00702FF8" w:rsidRPr="00267CF8" w14:paraId="57AAB235" w14:textId="77777777" w:rsidTr="00DC16C3">
        <w:trPr>
          <w:cantSplit/>
        </w:trPr>
        <w:tc>
          <w:tcPr>
            <w:tcW w:w="3848" w:type="dxa"/>
            <w:hideMark/>
          </w:tcPr>
          <w:p w14:paraId="13924596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70" w:type="dxa"/>
            <w:hideMark/>
          </w:tcPr>
          <w:p w14:paraId="6D843A9F" w14:textId="2831302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17" w:type="dxa"/>
          </w:tcPr>
          <w:p w14:paraId="04C9C945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4C3B17EF" w14:textId="60703C2A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>323</w:t>
            </w:r>
          </w:p>
        </w:tc>
        <w:tc>
          <w:tcPr>
            <w:tcW w:w="108" w:type="dxa"/>
          </w:tcPr>
          <w:p w14:paraId="12120AB0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5930B3C3" w14:textId="2286626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09" w:type="dxa"/>
          </w:tcPr>
          <w:p w14:paraId="3C6D3806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450B2581" w14:textId="08ADF25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7,322 </w:t>
            </w:r>
          </w:p>
        </w:tc>
      </w:tr>
      <w:tr w:rsidR="00702FF8" w:rsidRPr="00267CF8" w14:paraId="0DA23317" w14:textId="77777777" w:rsidTr="00DC16C3">
        <w:trPr>
          <w:cantSplit/>
        </w:trPr>
        <w:tc>
          <w:tcPr>
            <w:tcW w:w="3848" w:type="dxa"/>
            <w:hideMark/>
          </w:tcPr>
          <w:p w14:paraId="4A838E1E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6 </w:t>
            </w:r>
            <w:r w:rsidRPr="00267CF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67CF8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70" w:type="dxa"/>
            <w:hideMark/>
          </w:tcPr>
          <w:p w14:paraId="33F00032" w14:textId="70A2E82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1,300 </w:t>
            </w:r>
          </w:p>
        </w:tc>
        <w:tc>
          <w:tcPr>
            <w:tcW w:w="117" w:type="dxa"/>
          </w:tcPr>
          <w:p w14:paraId="19445C34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6E91E8CA" w14:textId="7A3F061A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08" w:type="dxa"/>
          </w:tcPr>
          <w:p w14:paraId="6E9C8C89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06C8470E" w14:textId="6F2DB941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1,317 </w:t>
            </w:r>
          </w:p>
        </w:tc>
        <w:tc>
          <w:tcPr>
            <w:tcW w:w="109" w:type="dxa"/>
          </w:tcPr>
          <w:p w14:paraId="4C5A8B20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48981674" w14:textId="62DBD19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13,494 </w:t>
            </w:r>
          </w:p>
        </w:tc>
      </w:tr>
      <w:tr w:rsidR="00702FF8" w:rsidRPr="00267CF8" w14:paraId="22CD3080" w14:textId="77777777" w:rsidTr="00DC16C3">
        <w:trPr>
          <w:cantSplit/>
        </w:trPr>
        <w:tc>
          <w:tcPr>
            <w:tcW w:w="3848" w:type="dxa"/>
            <w:hideMark/>
          </w:tcPr>
          <w:p w14:paraId="228EAFC1" w14:textId="77777777" w:rsidR="00702FF8" w:rsidRPr="00267CF8" w:rsidRDefault="00702FF8" w:rsidP="00702FF8">
            <w:pPr>
              <w:pStyle w:val="a4"/>
              <w:widowControl/>
              <w:ind w:left="219" w:righ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67CF8">
              <w:rPr>
                <w:rFonts w:ascii="Angsana New" w:hAnsi="Angsana New" w:cs="Angsana New"/>
                <w:sz w:val="27"/>
                <w:szCs w:val="27"/>
              </w:rPr>
              <w:t xml:space="preserve">12 </w:t>
            </w:r>
            <w:r w:rsidRPr="00267CF8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เดือนขึ้นไป</w:t>
            </w:r>
          </w:p>
        </w:tc>
        <w:tc>
          <w:tcPr>
            <w:tcW w:w="1070" w:type="dxa"/>
            <w:hideMark/>
          </w:tcPr>
          <w:p w14:paraId="56F95402" w14:textId="75EA4D4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1,736 </w:t>
            </w:r>
          </w:p>
        </w:tc>
        <w:tc>
          <w:tcPr>
            <w:tcW w:w="117" w:type="dxa"/>
          </w:tcPr>
          <w:p w14:paraId="3618A2D9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hideMark/>
          </w:tcPr>
          <w:p w14:paraId="6A2C3BAA" w14:textId="0F3F862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-   </w:t>
            </w:r>
          </w:p>
        </w:tc>
        <w:tc>
          <w:tcPr>
            <w:tcW w:w="108" w:type="dxa"/>
          </w:tcPr>
          <w:p w14:paraId="3DF9EAFC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hideMark/>
          </w:tcPr>
          <w:p w14:paraId="37B8938C" w14:textId="07EDFC2A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17,749 </w:t>
            </w:r>
          </w:p>
        </w:tc>
        <w:tc>
          <w:tcPr>
            <w:tcW w:w="109" w:type="dxa"/>
          </w:tcPr>
          <w:p w14:paraId="3F013F12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2DDD6DE2" w14:textId="4FEF85B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702FF8" w:rsidRPr="00267CF8" w14:paraId="45C41880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34CA5739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80EC70" w14:textId="442B8FCF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3,099 </w:t>
            </w:r>
          </w:p>
        </w:tc>
        <w:tc>
          <w:tcPr>
            <w:tcW w:w="117" w:type="dxa"/>
          </w:tcPr>
          <w:p w14:paraId="59FB7082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1813AE" w14:textId="5D1DD87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1,870 </w:t>
            </w:r>
          </w:p>
        </w:tc>
        <w:tc>
          <w:tcPr>
            <w:tcW w:w="108" w:type="dxa"/>
          </w:tcPr>
          <w:p w14:paraId="1CB7B5A2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FBCE6" w14:textId="482E0A4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25,840 </w:t>
            </w:r>
          </w:p>
        </w:tc>
        <w:tc>
          <w:tcPr>
            <w:tcW w:w="109" w:type="dxa"/>
          </w:tcPr>
          <w:p w14:paraId="2CBEB479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1E5588" w14:textId="6FCB8034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22,363 </w:t>
            </w:r>
          </w:p>
        </w:tc>
      </w:tr>
      <w:tr w:rsidR="00702FF8" w:rsidRPr="00267CF8" w14:paraId="73ED9C91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0EECB507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E98ECF" w14:textId="07C35A9D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385,565 </w:t>
            </w:r>
          </w:p>
        </w:tc>
        <w:tc>
          <w:tcPr>
            <w:tcW w:w="117" w:type="dxa"/>
          </w:tcPr>
          <w:p w14:paraId="001856B2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C2A6AF" w14:textId="4FADAFC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391,238 </w:t>
            </w:r>
          </w:p>
        </w:tc>
        <w:tc>
          <w:tcPr>
            <w:tcW w:w="108" w:type="dxa"/>
          </w:tcPr>
          <w:p w14:paraId="06814E03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A8050" w14:textId="2C18B11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348,721 </w:t>
            </w:r>
          </w:p>
        </w:tc>
        <w:tc>
          <w:tcPr>
            <w:tcW w:w="109" w:type="dxa"/>
          </w:tcPr>
          <w:p w14:paraId="273951E2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71641" w14:textId="431BB310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363,886 </w:t>
            </w:r>
          </w:p>
        </w:tc>
      </w:tr>
      <w:tr w:rsidR="00702FF8" w:rsidRPr="00267CF8" w14:paraId="116737C4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7D9C6886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3742"/>
              </w:tabs>
              <w:spacing w:line="240" w:lineRule="auto"/>
              <w:ind w:left="23" w:right="-1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267CF8">
              <w:rPr>
                <w:rFonts w:ascii="Angsana New" w:hAnsi="Angsana New"/>
                <w:sz w:val="27"/>
                <w:szCs w:val="27"/>
              </w:rPr>
              <w:tab/>
            </w:r>
            <w:r w:rsidRPr="00267CF8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2D4A3" w14:textId="62D0D345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702FF8">
              <w:rPr>
                <w:rFonts w:asciiTheme="majorBidi" w:hAnsiTheme="majorBidi" w:cstheme="majorBidi"/>
                <w:sz w:val="27"/>
                <w:szCs w:val="27"/>
              </w:rPr>
              <w:t>46,398</w:t>
            </w: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17" w:type="dxa"/>
          </w:tcPr>
          <w:p w14:paraId="0E846A14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6344C" w14:textId="16ABC097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702FF8">
              <w:rPr>
                <w:rFonts w:asciiTheme="majorBidi" w:hAnsiTheme="majorBidi" w:cstheme="majorBidi"/>
                <w:sz w:val="27"/>
                <w:szCs w:val="27"/>
              </w:rPr>
              <w:t>33,919</w:t>
            </w: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08" w:type="dxa"/>
          </w:tcPr>
          <w:p w14:paraId="0270EF7A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FC0B6" w14:textId="0DECED56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702FF8">
              <w:rPr>
                <w:rFonts w:asciiTheme="majorBidi" w:hAnsiTheme="majorBidi" w:cstheme="majorBidi"/>
                <w:sz w:val="27"/>
                <w:szCs w:val="27"/>
              </w:rPr>
              <w:t>42,061</w:t>
            </w: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09" w:type="dxa"/>
          </w:tcPr>
          <w:p w14:paraId="28B0D219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8DA9B" w14:textId="6EE77E4B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702FF8">
              <w:rPr>
                <w:rFonts w:asciiTheme="majorBidi" w:hAnsiTheme="majorBidi" w:cstheme="majorBidi"/>
                <w:sz w:val="27"/>
                <w:szCs w:val="27"/>
              </w:rPr>
              <w:t>33,919</w:t>
            </w:r>
            <w:r w:rsidRPr="00702FF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702FF8" w:rsidRPr="00267CF8" w14:paraId="371BA152" w14:textId="77777777" w:rsidTr="00DC16C3">
        <w:trPr>
          <w:cantSplit/>
        </w:trPr>
        <w:tc>
          <w:tcPr>
            <w:tcW w:w="3848" w:type="dxa"/>
            <w:vAlign w:val="bottom"/>
            <w:hideMark/>
          </w:tcPr>
          <w:p w14:paraId="3FD30A4F" w14:textId="77777777" w:rsidR="00702FF8" w:rsidRPr="00267CF8" w:rsidRDefault="00702FF8" w:rsidP="00702FF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ลูกหนี้การค้า -</w:t>
            </w:r>
            <w:r w:rsidRPr="00267CF8"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E3F43B4" w14:textId="09FE81BD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339,167 </w:t>
            </w:r>
          </w:p>
        </w:tc>
        <w:tc>
          <w:tcPr>
            <w:tcW w:w="117" w:type="dxa"/>
          </w:tcPr>
          <w:p w14:paraId="7C152368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1FC56E0" w14:textId="0B63B91C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357,319 </w:t>
            </w:r>
          </w:p>
        </w:tc>
        <w:tc>
          <w:tcPr>
            <w:tcW w:w="108" w:type="dxa"/>
          </w:tcPr>
          <w:p w14:paraId="589DA039" w14:textId="77777777" w:rsidR="00702FF8" w:rsidRPr="00702FF8" w:rsidRDefault="00702FF8" w:rsidP="00702F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218842C" w14:textId="08761782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306,660 </w:t>
            </w:r>
          </w:p>
        </w:tc>
        <w:tc>
          <w:tcPr>
            <w:tcW w:w="109" w:type="dxa"/>
          </w:tcPr>
          <w:p w14:paraId="7193612D" w14:textId="77777777" w:rsidR="00702FF8" w:rsidRPr="00702FF8" w:rsidRDefault="00702FF8" w:rsidP="00702F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E03E958" w14:textId="3A93223A" w:rsidR="00702FF8" w:rsidRPr="00702FF8" w:rsidRDefault="00702FF8" w:rsidP="0070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3"/>
              <w:rPr>
                <w:rFonts w:asciiTheme="majorBidi" w:hAnsiTheme="majorBidi" w:cstheme="majorBidi"/>
                <w:sz w:val="27"/>
                <w:szCs w:val="27"/>
              </w:rPr>
            </w:pPr>
            <w:r w:rsidRPr="00702FF8">
              <w:rPr>
                <w:rFonts w:asciiTheme="majorBidi" w:hAnsiTheme="majorBidi" w:cstheme="majorBidi"/>
                <w:sz w:val="27"/>
                <w:szCs w:val="27"/>
              </w:rPr>
              <w:t xml:space="preserve"> 329,967 </w:t>
            </w:r>
          </w:p>
        </w:tc>
      </w:tr>
    </w:tbl>
    <w:p w14:paraId="076F9AFB" w14:textId="77777777" w:rsidR="008457D0" w:rsidRPr="008457D0" w:rsidRDefault="008457D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2992A86" w14:textId="05E6EF1B" w:rsidR="008B006E" w:rsidRPr="00267CF8" w:rsidRDefault="008B006E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</w:t>
      </w:r>
    </w:p>
    <w:p w14:paraId="19011B3E" w14:textId="355AE3ED" w:rsidR="008B006E" w:rsidRPr="00267CF8" w:rsidRDefault="008B006E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ลูกหนี้การค้า เกิดจากการขายสินค้าและบริการให้กับลูกค้าตามการดำเนินงานหลักของบริษัท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4F2BA3" w:rsidRPr="00267CF8">
        <w:rPr>
          <w:rFonts w:ascii="Angsana New" w:hAnsi="Angsana New"/>
          <w:sz w:val="32"/>
          <w:szCs w:val="32"/>
        </w:rPr>
        <w:t>7</w:t>
      </w:r>
      <w:r w:rsidRPr="00267CF8">
        <w:rPr>
          <w:rFonts w:ascii="Angsana New" w:hAnsi="Angsana New"/>
          <w:sz w:val="32"/>
          <w:szCs w:val="32"/>
          <w:cs/>
        </w:rPr>
        <w:t xml:space="preserve"> ถึง </w:t>
      </w:r>
      <w:r w:rsidR="004F2BA3" w:rsidRPr="00267CF8">
        <w:rPr>
          <w:rFonts w:ascii="Angsana New" w:hAnsi="Angsana New"/>
          <w:sz w:val="32"/>
          <w:szCs w:val="32"/>
        </w:rPr>
        <w:t>120</w:t>
      </w:r>
      <w:r w:rsidRPr="00267CF8">
        <w:rPr>
          <w:rFonts w:ascii="Angsana New" w:hAnsi="Angsana New"/>
          <w:sz w:val="32"/>
          <w:szCs w:val="32"/>
          <w:cs/>
        </w:rPr>
        <w:t xml:space="preserve"> วัน </w:t>
      </w:r>
      <w:r w:rsidR="007C30DC" w:rsidRPr="00267CF8">
        <w:rPr>
          <w:rFonts w:ascii="Angsana New" w:hAnsi="Angsana New"/>
          <w:sz w:val="32"/>
          <w:szCs w:val="32"/>
          <w:cs/>
        </w:rPr>
        <w:t xml:space="preserve">นับจากวันที่ออกใบแจ้งหนี้ </w:t>
      </w:r>
      <w:r w:rsidRPr="00267CF8">
        <w:rPr>
          <w:rFonts w:ascii="Angsana New" w:hAnsi="Angsana New"/>
          <w:sz w:val="32"/>
          <w:szCs w:val="32"/>
          <w:cs/>
        </w:rPr>
        <w:t>ซึ่งถือเป็นรายการที่ยังไม่ถึงกำหนดชำระ</w:t>
      </w:r>
      <w:r w:rsidR="00856EA6" w:rsidRPr="00267CF8">
        <w:rPr>
          <w:rFonts w:ascii="Angsana New" w:hAnsi="Angsana New"/>
          <w:sz w:val="32"/>
          <w:szCs w:val="32"/>
          <w:cs/>
        </w:rPr>
        <w:t xml:space="preserve"> ทั้งนี้ การเรียกชำระหนี้กำหนด </w:t>
      </w:r>
      <w:r w:rsidR="004F2BA3" w:rsidRPr="00267CF8">
        <w:rPr>
          <w:rFonts w:ascii="Angsana New" w:hAnsi="Angsana New"/>
          <w:sz w:val="32"/>
          <w:szCs w:val="32"/>
        </w:rPr>
        <w:t xml:space="preserve">30 </w:t>
      </w:r>
      <w:r w:rsidR="004F2BA3" w:rsidRPr="00267CF8">
        <w:rPr>
          <w:rFonts w:ascii="Angsana New" w:hAnsi="Angsana New" w:hint="cs"/>
          <w:sz w:val="32"/>
          <w:szCs w:val="32"/>
          <w:cs/>
        </w:rPr>
        <w:t xml:space="preserve">ถึง </w:t>
      </w:r>
      <w:r w:rsidR="004F2BA3" w:rsidRPr="00267CF8">
        <w:rPr>
          <w:rFonts w:ascii="Angsana New" w:hAnsi="Angsana New"/>
          <w:sz w:val="32"/>
          <w:szCs w:val="32"/>
        </w:rPr>
        <w:t xml:space="preserve">60 </w:t>
      </w:r>
      <w:r w:rsidR="00856EA6" w:rsidRPr="00267CF8">
        <w:rPr>
          <w:rFonts w:ascii="Angsana New" w:hAnsi="Angsana New"/>
          <w:sz w:val="32"/>
          <w:szCs w:val="32"/>
          <w:cs/>
        </w:rPr>
        <w:t>วัน นับจากวันที่วางบิล</w:t>
      </w:r>
    </w:p>
    <w:p w14:paraId="5A7ED4B7" w14:textId="77777777" w:rsidR="008B006E" w:rsidRPr="008457D0" w:rsidRDefault="008B006E" w:rsidP="00A23915">
      <w:pPr>
        <w:spacing w:line="240" w:lineRule="auto"/>
        <w:ind w:left="360"/>
        <w:jc w:val="thaiDistribute"/>
        <w:rPr>
          <w:rFonts w:ascii="Angsana New" w:hAnsi="Angsana New"/>
          <w:sz w:val="20"/>
          <w:szCs w:val="20"/>
          <w:cs/>
        </w:rPr>
      </w:pPr>
    </w:p>
    <w:p w14:paraId="4EB35D5A" w14:textId="77777777" w:rsidR="008B006E" w:rsidRPr="00267CF8" w:rsidRDefault="008B006E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มูลค่ายุติธรรม</w:t>
      </w:r>
    </w:p>
    <w:p w14:paraId="52111C9D" w14:textId="5B03535B" w:rsidR="008B006E" w:rsidRDefault="008B006E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เนื่องจากลูกหนี้การค้าและลูกหนี้</w:t>
      </w:r>
      <w:r w:rsidR="006A0DC0" w:rsidRPr="00267CF8">
        <w:rPr>
          <w:rFonts w:ascii="Angsana New" w:hAnsi="Angsana New"/>
          <w:spacing w:val="-2"/>
          <w:sz w:val="32"/>
          <w:szCs w:val="32"/>
          <w:cs/>
        </w:rPr>
        <w:t>หมุนเวียน</w:t>
      </w:r>
      <w:r w:rsidRPr="00267CF8">
        <w:rPr>
          <w:rFonts w:ascii="Angsana New" w:hAnsi="Angsana New"/>
          <w:spacing w:val="-2"/>
          <w:sz w:val="32"/>
          <w:szCs w:val="32"/>
          <w:cs/>
        </w:rPr>
        <w:t>อื่นเกิดจากสัญญามีระยะเวลาสั้น มูลค่าคงเหลือจึง</w:t>
      </w:r>
      <w:r w:rsidRPr="00267CF8">
        <w:rPr>
          <w:rFonts w:ascii="Angsana New" w:hAnsi="Angsana New"/>
          <w:sz w:val="32"/>
          <w:szCs w:val="32"/>
          <w:cs/>
        </w:rPr>
        <w:t>ใกล้เคียงกับมูลค่ายุติธรรม</w:t>
      </w:r>
    </w:p>
    <w:p w14:paraId="29A1A253" w14:textId="38DD22F1" w:rsidR="002D6829" w:rsidRDefault="002D6829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</w:p>
    <w:p w14:paraId="57A270F4" w14:textId="77777777" w:rsidR="003A793A" w:rsidRPr="00315EED" w:rsidRDefault="003A793A" w:rsidP="003A793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tbl>
      <w:tblPr>
        <w:tblW w:w="8424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384"/>
        <w:gridCol w:w="1188"/>
        <w:gridCol w:w="90"/>
        <w:gridCol w:w="1197"/>
        <w:gridCol w:w="81"/>
        <w:gridCol w:w="1188"/>
        <w:gridCol w:w="90"/>
        <w:gridCol w:w="1206"/>
      </w:tblGrid>
      <w:tr w:rsidR="003A793A" w:rsidRPr="00315EED" w14:paraId="4FA669DD" w14:textId="77777777" w:rsidTr="003A793A">
        <w:trPr>
          <w:cantSplit/>
        </w:trPr>
        <w:tc>
          <w:tcPr>
            <w:tcW w:w="3384" w:type="dxa"/>
          </w:tcPr>
          <w:p w14:paraId="0DD430D0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</w:tcPr>
          <w:p w14:paraId="20614BD2" w14:textId="77777777" w:rsidR="003A793A" w:rsidRPr="00315EED" w:rsidRDefault="003A793A" w:rsidP="003A793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A793A" w:rsidRPr="00315EED" w14:paraId="414199A8" w14:textId="77777777" w:rsidTr="003A793A">
        <w:trPr>
          <w:cantSplit/>
        </w:trPr>
        <w:tc>
          <w:tcPr>
            <w:tcW w:w="3384" w:type="dxa"/>
          </w:tcPr>
          <w:p w14:paraId="3E38346D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0D401E14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6FCEAEFE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671C3C49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3A793A" w:rsidRPr="00315EED" w14:paraId="4B6CEE68" w14:textId="77777777" w:rsidTr="003A793A">
        <w:trPr>
          <w:cantSplit/>
        </w:trPr>
        <w:tc>
          <w:tcPr>
            <w:tcW w:w="3384" w:type="dxa"/>
          </w:tcPr>
          <w:p w14:paraId="0CB09368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D13BA4C" w14:textId="621D49BB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8DED452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4180C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719B380F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AC27E06" w14:textId="18F646B3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2699FA5" w14:textId="77777777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E5342" w14:textId="7DC38F81" w:rsidR="003A793A" w:rsidRPr="00315EED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3A793A" w:rsidRPr="00315EED" w14:paraId="0AFDD4FE" w14:textId="77777777" w:rsidTr="003A793A">
        <w:trPr>
          <w:cantSplit/>
        </w:trPr>
        <w:tc>
          <w:tcPr>
            <w:tcW w:w="3384" w:type="dxa"/>
            <w:vAlign w:val="bottom"/>
          </w:tcPr>
          <w:p w14:paraId="2D02E70C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ลูกค้าทั่วไป</w:t>
            </w:r>
          </w:p>
        </w:tc>
        <w:tc>
          <w:tcPr>
            <w:tcW w:w="1188" w:type="dxa"/>
          </w:tcPr>
          <w:p w14:paraId="636673F9" w14:textId="6BBC0382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D76C1A">
              <w:rPr>
                <w:rFonts w:ascii="Angsana New" w:hAnsi="Angsana New"/>
                <w:sz w:val="24"/>
                <w:szCs w:val="24"/>
              </w:rPr>
              <w:t>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221</w:t>
            </w:r>
          </w:p>
        </w:tc>
        <w:tc>
          <w:tcPr>
            <w:tcW w:w="90" w:type="dxa"/>
          </w:tcPr>
          <w:p w14:paraId="6C7C15A2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6F56E38E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96,612</w:t>
            </w:r>
          </w:p>
        </w:tc>
        <w:tc>
          <w:tcPr>
            <w:tcW w:w="81" w:type="dxa"/>
          </w:tcPr>
          <w:p w14:paraId="7364BA97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A57245E" w14:textId="113A7614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8</w:t>
            </w:r>
            <w:r w:rsidR="00D76C1A">
              <w:rPr>
                <w:rFonts w:ascii="Angsana New" w:hAnsi="Angsana New"/>
                <w:sz w:val="24"/>
                <w:szCs w:val="24"/>
              </w:rPr>
              <w:t>4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C1B318A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A488407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96,601</w:t>
            </w:r>
          </w:p>
        </w:tc>
      </w:tr>
      <w:tr w:rsidR="003A793A" w:rsidRPr="00315EED" w14:paraId="2DA0A44D" w14:textId="77777777" w:rsidTr="003A793A">
        <w:trPr>
          <w:cantSplit/>
        </w:trPr>
        <w:tc>
          <w:tcPr>
            <w:tcW w:w="3384" w:type="dxa"/>
            <w:vAlign w:val="bottom"/>
          </w:tcPr>
          <w:p w14:paraId="46E0BC96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บริษัทที่เกี่ยวข้อง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6AF95B1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90E80EB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C747424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6A984877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F20F0B1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DBEB2FB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7E52A9C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A793A" w:rsidRPr="00315EED" w14:paraId="37EFB48E" w14:textId="77777777" w:rsidTr="003A793A">
        <w:trPr>
          <w:cantSplit/>
        </w:trPr>
        <w:tc>
          <w:tcPr>
            <w:tcW w:w="3384" w:type="dxa"/>
            <w:vAlign w:val="bottom"/>
          </w:tcPr>
          <w:p w14:paraId="06CBDABE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5936A69" w14:textId="638D4C3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D76C1A">
              <w:rPr>
                <w:rFonts w:ascii="Angsana New" w:hAnsi="Angsana New"/>
                <w:sz w:val="24"/>
                <w:szCs w:val="24"/>
              </w:rPr>
              <w:t>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90" w:type="dxa"/>
          </w:tcPr>
          <w:p w14:paraId="1366319D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28A03FD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96,614</w:t>
            </w:r>
          </w:p>
        </w:tc>
        <w:tc>
          <w:tcPr>
            <w:tcW w:w="81" w:type="dxa"/>
          </w:tcPr>
          <w:p w14:paraId="13C7E458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68FB8DD" w14:textId="2635DB66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D76C1A">
              <w:rPr>
                <w:rFonts w:ascii="Angsana New" w:hAnsi="Angsana New"/>
                <w:sz w:val="24"/>
                <w:szCs w:val="24"/>
              </w:rPr>
              <w:t>4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90" w:type="dxa"/>
          </w:tcPr>
          <w:p w14:paraId="02B3FFA2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E629B61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96,603</w:t>
            </w:r>
          </w:p>
        </w:tc>
      </w:tr>
      <w:tr w:rsidR="003A793A" w:rsidRPr="00315EED" w14:paraId="231F5458" w14:textId="77777777" w:rsidTr="003A793A">
        <w:trPr>
          <w:cantSplit/>
        </w:trPr>
        <w:tc>
          <w:tcPr>
            <w:tcW w:w="3384" w:type="dxa"/>
            <w:vAlign w:val="bottom"/>
          </w:tcPr>
          <w:p w14:paraId="01EE6DAD" w14:textId="77777777" w:rsidR="003A793A" w:rsidRPr="00315EED" w:rsidRDefault="003A793A" w:rsidP="003A793A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2F24144" w14:textId="12DE246A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76C1A">
              <w:rPr>
                <w:rFonts w:ascii="Angsana New" w:hAnsi="Angsana New"/>
                <w:sz w:val="24"/>
                <w:szCs w:val="24"/>
              </w:rPr>
              <w:t>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884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2BEA91F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6AC575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4,028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1625E004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60FAA02" w14:textId="756A8B65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76C1A">
              <w:rPr>
                <w:rFonts w:ascii="Angsana New" w:hAnsi="Angsana New"/>
                <w:sz w:val="24"/>
                <w:szCs w:val="24"/>
              </w:rPr>
              <w:t>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76C1A">
              <w:rPr>
                <w:rFonts w:ascii="Angsana New" w:hAnsi="Angsana New"/>
                <w:sz w:val="24"/>
                <w:szCs w:val="24"/>
              </w:rPr>
              <w:t>884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1F9DD2D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9A6E801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4,028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A793A" w:rsidRPr="00315EED" w14:paraId="7437B273" w14:textId="77777777" w:rsidTr="003A793A">
        <w:trPr>
          <w:cantSplit/>
        </w:trPr>
        <w:tc>
          <w:tcPr>
            <w:tcW w:w="3384" w:type="dxa"/>
            <w:vAlign w:val="bottom"/>
          </w:tcPr>
          <w:p w14:paraId="03F36F9E" w14:textId="77777777" w:rsidR="003A793A" w:rsidRPr="00315EED" w:rsidRDefault="003A793A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D0DA3FE" w14:textId="09DE9D01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79,</w:t>
            </w:r>
            <w:r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7F590576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53376EE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81" w:type="dxa"/>
          </w:tcPr>
          <w:p w14:paraId="72665410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AB3CE37" w14:textId="49FF2ED8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90" w:type="dxa"/>
          </w:tcPr>
          <w:p w14:paraId="3EFAFD1B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CCC894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3A793A" w:rsidRPr="00315EED" w14:paraId="131C756E" w14:textId="77777777" w:rsidTr="003A793A">
        <w:trPr>
          <w:cantSplit/>
        </w:trPr>
        <w:tc>
          <w:tcPr>
            <w:tcW w:w="3384" w:type="dxa"/>
            <w:vAlign w:val="bottom"/>
          </w:tcPr>
          <w:p w14:paraId="17C5DA12" w14:textId="77777777" w:rsidR="003A793A" w:rsidRPr="00315EED" w:rsidRDefault="003A793A" w:rsidP="003A793A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ส่วนที่ถึงกำหนดรับชำระภายในหนึ่งปี</w:t>
            </w:r>
          </w:p>
        </w:tc>
        <w:tc>
          <w:tcPr>
            <w:tcW w:w="1188" w:type="dxa"/>
          </w:tcPr>
          <w:p w14:paraId="1C4B946C" w14:textId="17A2BF56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439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A89A956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2E320144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30,219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4F6749F2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88CA440" w14:textId="4CE6F1B4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18,</w:t>
            </w:r>
            <w:r>
              <w:rPr>
                <w:rFonts w:ascii="Angsana New" w:hAnsi="Angsana New"/>
                <w:sz w:val="24"/>
                <w:szCs w:val="24"/>
              </w:rPr>
              <w:t>068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6861533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E81938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30,208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A793A" w:rsidRPr="00315EED" w14:paraId="44FEBFC2" w14:textId="77777777" w:rsidTr="003A793A">
        <w:trPr>
          <w:cantSplit/>
        </w:trPr>
        <w:tc>
          <w:tcPr>
            <w:tcW w:w="3384" w:type="dxa"/>
            <w:vAlign w:val="center"/>
          </w:tcPr>
          <w:p w14:paraId="45D1A8A5" w14:textId="77777777" w:rsidR="003A793A" w:rsidRPr="00315EED" w:rsidRDefault="003A793A" w:rsidP="003A793A">
            <w:pPr>
              <w:pStyle w:val="a4"/>
              <w:widowControl/>
              <w:tabs>
                <w:tab w:val="left" w:pos="438"/>
              </w:tabs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173F97D0" w14:textId="53AF4061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7DAFC02E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5A6C98B3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  <w:tc>
          <w:tcPr>
            <w:tcW w:w="81" w:type="dxa"/>
          </w:tcPr>
          <w:p w14:paraId="132AEBC3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70A35E6B" w14:textId="2539310F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466A331F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</w:tcPr>
          <w:p w14:paraId="7337F6AA" w14:textId="77777777" w:rsidR="003A793A" w:rsidRPr="001B5873" w:rsidRDefault="003A793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</w:tr>
    </w:tbl>
    <w:p w14:paraId="3F046154" w14:textId="77777777" w:rsidR="003A793A" w:rsidRDefault="003A793A" w:rsidP="002D6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p w14:paraId="784E1BE5" w14:textId="4DF4AFAD" w:rsidR="002D6829" w:rsidRDefault="002D6829" w:rsidP="002D6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pacing w:val="-2"/>
          <w:sz w:val="32"/>
          <w:szCs w:val="32"/>
        </w:rPr>
      </w:pPr>
      <w:r w:rsidRPr="00AA58A3">
        <w:rPr>
          <w:rFonts w:ascii="Angsana New" w:hAnsi="Angsana New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AA58A3">
        <w:rPr>
          <w:rFonts w:ascii="Angsana New" w:hAnsi="Angsana New"/>
          <w:spacing w:val="-2"/>
          <w:sz w:val="32"/>
          <w:szCs w:val="32"/>
        </w:rPr>
        <w:t xml:space="preserve">5 </w:t>
      </w:r>
      <w:r w:rsidRPr="00AA58A3">
        <w:rPr>
          <w:rFonts w:ascii="Angsana New" w:hAnsi="Angsana New"/>
          <w:spacing w:val="-2"/>
          <w:sz w:val="32"/>
          <w:szCs w:val="32"/>
          <w:cs/>
        </w:rPr>
        <w:t xml:space="preserve">- </w:t>
      </w:r>
      <w:r w:rsidRPr="00AA58A3">
        <w:rPr>
          <w:rFonts w:ascii="Angsana New" w:hAnsi="Angsana New"/>
          <w:spacing w:val="-2"/>
          <w:sz w:val="32"/>
          <w:szCs w:val="32"/>
        </w:rPr>
        <w:t>10</w:t>
      </w:r>
      <w:r w:rsidRPr="00AA58A3">
        <w:rPr>
          <w:rFonts w:ascii="Angsana New" w:hAnsi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2813971E" w14:textId="77777777" w:rsidR="008B006E" w:rsidRPr="00267CF8" w:rsidRDefault="008B0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3B8809B3" w14:textId="44593980" w:rsidR="00725807" w:rsidRPr="00267CF8" w:rsidRDefault="00725807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เงินลงทุนในตราสารทุน</w:t>
      </w:r>
    </w:p>
    <w:p w14:paraId="2DFFCDC0" w14:textId="77777777" w:rsidR="008960F1" w:rsidRPr="008457D0" w:rsidRDefault="008960F1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388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2691"/>
        <w:gridCol w:w="918"/>
        <w:gridCol w:w="918"/>
        <w:gridCol w:w="918"/>
        <w:gridCol w:w="972"/>
        <w:gridCol w:w="999"/>
        <w:gridCol w:w="972"/>
      </w:tblGrid>
      <w:tr w:rsidR="00725807" w:rsidRPr="00267CF8" w14:paraId="3CED41D7" w14:textId="77777777" w:rsidTr="0098706E">
        <w:trPr>
          <w:cantSplit/>
          <w:trHeight w:val="283"/>
        </w:trPr>
        <w:tc>
          <w:tcPr>
            <w:tcW w:w="8388" w:type="dxa"/>
            <w:gridSpan w:val="7"/>
          </w:tcPr>
          <w:p w14:paraId="6CE8E02E" w14:textId="77777777" w:rsidR="00725807" w:rsidRPr="00267CF8" w:rsidRDefault="00725807" w:rsidP="00A23915">
            <w:pPr>
              <w:pStyle w:val="30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725807" w:rsidRPr="00267CF8" w14:paraId="7ED85FC9" w14:textId="77777777" w:rsidTr="003A34E6">
        <w:trPr>
          <w:cantSplit/>
          <w:trHeight w:val="283"/>
        </w:trPr>
        <w:tc>
          <w:tcPr>
            <w:tcW w:w="2691" w:type="dxa"/>
          </w:tcPr>
          <w:p w14:paraId="7503BC21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7" w:type="dxa"/>
            <w:gridSpan w:val="6"/>
          </w:tcPr>
          <w:p w14:paraId="2B5534D3" w14:textId="77777777" w:rsidR="00725807" w:rsidRPr="00267CF8" w:rsidRDefault="0072580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725807" w:rsidRPr="00267CF8" w14:paraId="03663DF2" w14:textId="77777777" w:rsidTr="00DC439C">
        <w:trPr>
          <w:cantSplit/>
          <w:trHeight w:val="306"/>
        </w:trPr>
        <w:tc>
          <w:tcPr>
            <w:tcW w:w="2691" w:type="dxa"/>
          </w:tcPr>
          <w:p w14:paraId="4DDF99C1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6" w:type="dxa"/>
            <w:gridSpan w:val="2"/>
            <w:hideMark/>
          </w:tcPr>
          <w:p w14:paraId="161A6525" w14:textId="77777777" w:rsidR="00725807" w:rsidRPr="00267CF8" w:rsidRDefault="00725807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จำนวนหุ้นที่ถือ</w:t>
            </w:r>
          </w:p>
        </w:tc>
        <w:tc>
          <w:tcPr>
            <w:tcW w:w="1890" w:type="dxa"/>
            <w:gridSpan w:val="2"/>
            <w:hideMark/>
          </w:tcPr>
          <w:p w14:paraId="0DA702BA" w14:textId="77777777" w:rsidR="00725807" w:rsidRPr="00267CF8" w:rsidRDefault="00725807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สัดส่วนร้อยละการลงทุน</w:t>
            </w:r>
          </w:p>
        </w:tc>
        <w:tc>
          <w:tcPr>
            <w:tcW w:w="1971" w:type="dxa"/>
            <w:gridSpan w:val="2"/>
            <w:hideMark/>
          </w:tcPr>
          <w:p w14:paraId="5B205B95" w14:textId="77777777" w:rsidR="00725807" w:rsidRPr="00267CF8" w:rsidRDefault="00725807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มูลค่าเงินลงทุน</w:t>
            </w:r>
          </w:p>
        </w:tc>
      </w:tr>
      <w:tr w:rsidR="00725807" w:rsidRPr="00267CF8" w14:paraId="4BB807C4" w14:textId="77777777" w:rsidTr="00DC439C">
        <w:trPr>
          <w:cantSplit/>
          <w:trHeight w:val="306"/>
        </w:trPr>
        <w:tc>
          <w:tcPr>
            <w:tcW w:w="2691" w:type="dxa"/>
          </w:tcPr>
          <w:p w14:paraId="04632617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hideMark/>
          </w:tcPr>
          <w:p w14:paraId="6AB8E42B" w14:textId="35177E2B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2563</w:t>
            </w:r>
          </w:p>
        </w:tc>
        <w:tc>
          <w:tcPr>
            <w:tcW w:w="918" w:type="dxa"/>
            <w:hideMark/>
          </w:tcPr>
          <w:p w14:paraId="52163F14" w14:textId="634BB38C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2562</w:t>
            </w:r>
          </w:p>
        </w:tc>
        <w:tc>
          <w:tcPr>
            <w:tcW w:w="918" w:type="dxa"/>
            <w:hideMark/>
          </w:tcPr>
          <w:p w14:paraId="3A7ECCF7" w14:textId="516C0EBC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2563</w:t>
            </w:r>
          </w:p>
        </w:tc>
        <w:tc>
          <w:tcPr>
            <w:tcW w:w="972" w:type="dxa"/>
            <w:hideMark/>
          </w:tcPr>
          <w:p w14:paraId="2D89EC62" w14:textId="48521B71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2562</w:t>
            </w:r>
          </w:p>
        </w:tc>
        <w:tc>
          <w:tcPr>
            <w:tcW w:w="999" w:type="dxa"/>
            <w:hideMark/>
          </w:tcPr>
          <w:p w14:paraId="1F3E3E79" w14:textId="18CC05EA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2563</w:t>
            </w:r>
          </w:p>
        </w:tc>
        <w:tc>
          <w:tcPr>
            <w:tcW w:w="972" w:type="dxa"/>
            <w:hideMark/>
          </w:tcPr>
          <w:p w14:paraId="31EF7DC0" w14:textId="6F2BC28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</w:pPr>
            <w:r w:rsidRPr="00267CF8">
              <w:rPr>
                <w:rFonts w:ascii="Angsana New" w:hAnsi="Angsana New"/>
                <w:spacing w:val="-6"/>
                <w:sz w:val="26"/>
                <w:szCs w:val="26"/>
                <w:u w:val="single"/>
                <w:lang w:val="en-GB"/>
              </w:rPr>
              <w:t>2562</w:t>
            </w:r>
          </w:p>
        </w:tc>
      </w:tr>
      <w:tr w:rsidR="00725807" w:rsidRPr="00267CF8" w14:paraId="1E55396E" w14:textId="77777777" w:rsidTr="00DC439C">
        <w:trPr>
          <w:cantSplit/>
          <w:trHeight w:val="207"/>
        </w:trPr>
        <w:tc>
          <w:tcPr>
            <w:tcW w:w="2691" w:type="dxa"/>
          </w:tcPr>
          <w:p w14:paraId="6E0EBBF3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464D39A3" w14:textId="77777777" w:rsidR="00725807" w:rsidRPr="00267CF8" w:rsidRDefault="00725807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918" w:type="dxa"/>
          </w:tcPr>
          <w:p w14:paraId="1BA8EC79" w14:textId="77777777" w:rsidR="00725807" w:rsidRPr="00267CF8" w:rsidRDefault="00725807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918" w:type="dxa"/>
          </w:tcPr>
          <w:p w14:paraId="3A8491A9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AD4C09D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EEDEDB3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8C4BB61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5807" w:rsidRPr="00267CF8" w14:paraId="2B234FAA" w14:textId="77777777" w:rsidTr="00DC439C">
        <w:trPr>
          <w:cantSplit/>
          <w:trHeight w:val="207"/>
        </w:trPr>
        <w:tc>
          <w:tcPr>
            <w:tcW w:w="2691" w:type="dxa"/>
          </w:tcPr>
          <w:p w14:paraId="4688E57C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7CF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918" w:type="dxa"/>
          </w:tcPr>
          <w:p w14:paraId="0CD8AC8D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6F606347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5FCD94A0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CCBA573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B97191F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EABAD47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5807" w:rsidRPr="00267CF8" w14:paraId="3138BEF2" w14:textId="77777777" w:rsidTr="00DC439C">
        <w:trPr>
          <w:cantSplit/>
          <w:trHeight w:val="207"/>
        </w:trPr>
        <w:tc>
          <w:tcPr>
            <w:tcW w:w="2691" w:type="dxa"/>
          </w:tcPr>
          <w:p w14:paraId="04B4028E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เงินลงทุนในหุ้นสามัญ</w:t>
            </w:r>
          </w:p>
        </w:tc>
        <w:tc>
          <w:tcPr>
            <w:tcW w:w="918" w:type="dxa"/>
            <w:shd w:val="clear" w:color="auto" w:fill="auto"/>
          </w:tcPr>
          <w:p w14:paraId="08D2B43E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778,560</w:t>
            </w:r>
          </w:p>
        </w:tc>
        <w:tc>
          <w:tcPr>
            <w:tcW w:w="918" w:type="dxa"/>
            <w:shd w:val="clear" w:color="auto" w:fill="auto"/>
          </w:tcPr>
          <w:p w14:paraId="165959E9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778,560</w:t>
            </w:r>
          </w:p>
        </w:tc>
        <w:tc>
          <w:tcPr>
            <w:tcW w:w="918" w:type="dxa"/>
            <w:shd w:val="clear" w:color="auto" w:fill="auto"/>
          </w:tcPr>
          <w:p w14:paraId="7CDAF9A3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17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72" w:type="dxa"/>
            <w:shd w:val="clear" w:color="auto" w:fill="auto"/>
          </w:tcPr>
          <w:p w14:paraId="77A7D2AE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17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7CF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99" w:type="dxa"/>
            <w:shd w:val="clear" w:color="auto" w:fill="auto"/>
          </w:tcPr>
          <w:p w14:paraId="7C4A4FC6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1,279,101</w:t>
            </w:r>
          </w:p>
        </w:tc>
        <w:tc>
          <w:tcPr>
            <w:tcW w:w="972" w:type="dxa"/>
          </w:tcPr>
          <w:p w14:paraId="49E354CB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1,279,101</w:t>
            </w:r>
          </w:p>
        </w:tc>
      </w:tr>
      <w:tr w:rsidR="00725807" w:rsidRPr="00267CF8" w14:paraId="0876A479" w14:textId="77777777" w:rsidTr="00DC439C">
        <w:trPr>
          <w:cantSplit/>
          <w:trHeight w:val="81"/>
        </w:trPr>
        <w:tc>
          <w:tcPr>
            <w:tcW w:w="2691" w:type="dxa"/>
            <w:hideMark/>
          </w:tcPr>
          <w:p w14:paraId="69022387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219D52D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413DEBE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54C5C4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33A029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B9401F7" w14:textId="26BDABC4" w:rsidR="00725807" w:rsidRPr="00267CF8" w:rsidRDefault="0072580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01910" w:rsidRPr="00267CF8">
              <w:rPr>
                <w:rFonts w:ascii="Angsana New" w:hAnsi="Angsana New"/>
                <w:sz w:val="26"/>
                <w:szCs w:val="26"/>
              </w:rPr>
              <w:t>570,611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72" w:type="dxa"/>
          </w:tcPr>
          <w:p w14:paraId="181C15A2" w14:textId="77777777" w:rsidR="00725807" w:rsidRPr="00267CF8" w:rsidRDefault="0072580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741,895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25807" w:rsidRPr="00267CF8" w14:paraId="1C2AD797" w14:textId="77777777" w:rsidTr="00DC439C">
        <w:trPr>
          <w:cantSplit/>
          <w:trHeight w:val="108"/>
        </w:trPr>
        <w:tc>
          <w:tcPr>
            <w:tcW w:w="2691" w:type="dxa"/>
          </w:tcPr>
          <w:p w14:paraId="4A906769" w14:textId="77777777" w:rsidR="00725807" w:rsidRPr="00267CF8" w:rsidRDefault="00725807" w:rsidP="00A23915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เงินลงทุนในตราสารทุน - สุทธิ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0DBFC7D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2721CFB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ECE8D4B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0F545B" w14:textId="77777777" w:rsidR="00725807" w:rsidRPr="00267CF8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824064B" w14:textId="51CD1C87" w:rsidR="00725807" w:rsidRPr="00267CF8" w:rsidRDefault="0040191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708,490</w:t>
            </w:r>
          </w:p>
        </w:tc>
        <w:tc>
          <w:tcPr>
            <w:tcW w:w="972" w:type="dxa"/>
          </w:tcPr>
          <w:p w14:paraId="09123FEB" w14:textId="77777777" w:rsidR="00725807" w:rsidRPr="00267CF8" w:rsidRDefault="0072580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" w:right="3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537,206</w:t>
            </w:r>
          </w:p>
        </w:tc>
      </w:tr>
    </w:tbl>
    <w:p w14:paraId="4FD62342" w14:textId="77777777" w:rsidR="009D4F06" w:rsidRPr="00FE6FCA" w:rsidRDefault="009D4F0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56708332" w14:textId="6E6FBDED" w:rsidR="00725807" w:rsidRPr="00267CF8" w:rsidRDefault="0072580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>รายการเคลื่อนไหวสำหรับ</w:t>
      </w:r>
      <w:r w:rsidR="00B62E30" w:rsidRPr="00267CF8">
        <w:rPr>
          <w:rFonts w:ascii="Angsana New" w:hAnsi="Angsana New"/>
          <w:spacing w:val="2"/>
          <w:sz w:val="32"/>
          <w:szCs w:val="32"/>
          <w:cs/>
        </w:rPr>
        <w:t>ปี</w:t>
      </w: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B62E30" w:rsidRPr="00267CF8">
        <w:rPr>
          <w:rFonts w:ascii="Angsana New" w:hAnsi="Angsana New"/>
          <w:spacing w:val="2"/>
          <w:sz w:val="32"/>
          <w:szCs w:val="32"/>
        </w:rPr>
        <w:t>31</w:t>
      </w:r>
      <w:r w:rsidR="00B62E30" w:rsidRPr="00267CF8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pacing w:val="2"/>
          <w:sz w:val="32"/>
          <w:szCs w:val="32"/>
        </w:rPr>
        <w:t>2563</w:t>
      </w: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 และ</w:t>
      </w:r>
      <w:r w:rsidR="00B62E30" w:rsidRPr="00267CF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pacing w:val="2"/>
          <w:sz w:val="32"/>
          <w:szCs w:val="32"/>
        </w:rPr>
        <w:t>2562</w:t>
      </w: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 ของเงินลงทุนในตราสารทุน </w:t>
      </w:r>
      <w:r w:rsidRPr="00267CF8">
        <w:rPr>
          <w:rFonts w:ascii="Angsana New" w:hAnsi="Angsana New"/>
          <w:sz w:val="32"/>
          <w:szCs w:val="32"/>
          <w:cs/>
        </w:rPr>
        <w:t>มีดังนี้</w:t>
      </w:r>
    </w:p>
    <w:p w14:paraId="356609D4" w14:textId="77777777" w:rsidR="00725807" w:rsidRPr="008457D0" w:rsidRDefault="0072580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406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410"/>
        <w:gridCol w:w="1908"/>
        <w:gridCol w:w="108"/>
        <w:gridCol w:w="1980"/>
      </w:tblGrid>
      <w:tr w:rsidR="00725807" w:rsidRPr="00FE6FCA" w14:paraId="2A6ED736" w14:textId="77777777" w:rsidTr="00B97199">
        <w:tc>
          <w:tcPr>
            <w:tcW w:w="4410" w:type="dxa"/>
          </w:tcPr>
          <w:p w14:paraId="2693DCBD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6" w:type="dxa"/>
            <w:gridSpan w:val="3"/>
          </w:tcPr>
          <w:p w14:paraId="11880685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CA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FE6FC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: </w:t>
            </w:r>
            <w:r w:rsidRPr="00FE6FC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5807" w:rsidRPr="00FE6FCA" w14:paraId="4B81E6A3" w14:textId="77777777" w:rsidTr="00B97199">
        <w:tc>
          <w:tcPr>
            <w:tcW w:w="4410" w:type="dxa"/>
          </w:tcPr>
          <w:p w14:paraId="7943039D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6" w:type="dxa"/>
            <w:gridSpan w:val="3"/>
            <w:tcBorders>
              <w:bottom w:val="single" w:sz="4" w:space="0" w:color="auto"/>
            </w:tcBorders>
          </w:tcPr>
          <w:p w14:paraId="1AEE8570" w14:textId="77777777" w:rsidR="00725807" w:rsidRPr="00FE6FCA" w:rsidRDefault="00725807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725807" w:rsidRPr="00FE6FCA" w14:paraId="5B8E9913" w14:textId="77777777" w:rsidTr="00B97199">
        <w:trPr>
          <w:trHeight w:val="351"/>
        </w:trPr>
        <w:tc>
          <w:tcPr>
            <w:tcW w:w="4410" w:type="dxa"/>
          </w:tcPr>
          <w:p w14:paraId="5179E9F5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D1147AD" w14:textId="08C9A09B" w:rsidR="00725807" w:rsidRPr="00FE6FCA" w:rsidRDefault="00725807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E6FC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" w:type="dxa"/>
            <w:vAlign w:val="bottom"/>
          </w:tcPr>
          <w:p w14:paraId="2AF7925D" w14:textId="77777777" w:rsidR="00725807" w:rsidRPr="00FE6FCA" w:rsidRDefault="00725807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6B6BD71" w14:textId="3A2306E4" w:rsidR="00725807" w:rsidRPr="00FE6FCA" w:rsidRDefault="00725807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E6FC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5807" w:rsidRPr="00FE6FCA" w14:paraId="7F0333E3" w14:textId="77777777" w:rsidTr="00B97199">
        <w:trPr>
          <w:trHeight w:val="113"/>
        </w:trPr>
        <w:tc>
          <w:tcPr>
            <w:tcW w:w="4410" w:type="dxa"/>
          </w:tcPr>
          <w:p w14:paraId="08936604" w14:textId="158C6348" w:rsidR="00725807" w:rsidRPr="00FE6FCA" w:rsidRDefault="00725807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E6FC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มูลค่าตามบัญชี ณ วันต้นปี</w:t>
            </w:r>
          </w:p>
        </w:tc>
        <w:tc>
          <w:tcPr>
            <w:tcW w:w="1908" w:type="dxa"/>
            <w:vAlign w:val="bottom"/>
          </w:tcPr>
          <w:p w14:paraId="19BD6173" w14:textId="77777777" w:rsidR="00725807" w:rsidRPr="00FE6FCA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</w:rPr>
              <w:t>537,206</w:t>
            </w:r>
          </w:p>
        </w:tc>
        <w:tc>
          <w:tcPr>
            <w:tcW w:w="108" w:type="dxa"/>
          </w:tcPr>
          <w:p w14:paraId="115042E2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F22A43A" w14:textId="77777777" w:rsidR="00725807" w:rsidRPr="00FE6FCA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</w:rPr>
              <w:t>1,206,768</w:t>
            </w:r>
          </w:p>
        </w:tc>
      </w:tr>
      <w:tr w:rsidR="00725807" w:rsidRPr="00FE6FCA" w14:paraId="1FC27CEC" w14:textId="77777777" w:rsidTr="00B97199">
        <w:trPr>
          <w:trHeight w:val="113"/>
        </w:trPr>
        <w:tc>
          <w:tcPr>
            <w:tcW w:w="4410" w:type="dxa"/>
          </w:tcPr>
          <w:p w14:paraId="38EA7E1B" w14:textId="77777777" w:rsidR="00725807" w:rsidRPr="00FE6FCA" w:rsidRDefault="00725807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bookmarkStart w:id="21" w:name="_Hlk64457045"/>
            <w:r w:rsidRPr="00FE6FC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FE6FC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ที่ยังไม่เกิดขึ้นจริง </w:t>
            </w:r>
          </w:p>
        </w:tc>
        <w:tc>
          <w:tcPr>
            <w:tcW w:w="1908" w:type="dxa"/>
            <w:vAlign w:val="bottom"/>
          </w:tcPr>
          <w:p w14:paraId="16F4A85B" w14:textId="3DBC6E1A" w:rsidR="00725807" w:rsidRPr="00FE6FCA" w:rsidRDefault="0040191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E6FCA">
              <w:rPr>
                <w:rFonts w:ascii="Angsana New" w:hAnsi="Angsana New"/>
                <w:sz w:val="26"/>
                <w:szCs w:val="26"/>
              </w:rPr>
              <w:t>171,284</w:t>
            </w:r>
          </w:p>
        </w:tc>
        <w:tc>
          <w:tcPr>
            <w:tcW w:w="108" w:type="dxa"/>
          </w:tcPr>
          <w:p w14:paraId="42EB56AB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968AD05" w14:textId="77777777" w:rsidR="00725807" w:rsidRPr="00FE6FCA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E6FC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6FCA">
              <w:rPr>
                <w:rFonts w:ascii="Angsana New" w:hAnsi="Angsana New"/>
                <w:sz w:val="26"/>
                <w:szCs w:val="26"/>
              </w:rPr>
              <w:t>669,562</w:t>
            </w:r>
            <w:r w:rsidRPr="00FE6FC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25807" w:rsidRPr="00FE6FCA" w14:paraId="68EFC104" w14:textId="77777777" w:rsidTr="00B97199">
        <w:trPr>
          <w:trHeight w:val="113"/>
        </w:trPr>
        <w:tc>
          <w:tcPr>
            <w:tcW w:w="4410" w:type="dxa"/>
          </w:tcPr>
          <w:p w14:paraId="033F36FD" w14:textId="47BCC9E1" w:rsidR="00725807" w:rsidRPr="00FE6FCA" w:rsidRDefault="00725807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6FC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มูลค่าตามบัญชี ณ วันสิ้นปี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2D45CD" w14:textId="7ED0B19E" w:rsidR="00725807" w:rsidRPr="00FE6FCA" w:rsidRDefault="0040191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</w:rPr>
              <w:t>708,490</w:t>
            </w:r>
          </w:p>
        </w:tc>
        <w:tc>
          <w:tcPr>
            <w:tcW w:w="108" w:type="dxa"/>
          </w:tcPr>
          <w:p w14:paraId="02DBA4AB" w14:textId="77777777" w:rsidR="00725807" w:rsidRPr="00FE6FCA" w:rsidRDefault="00725807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3F48DA69" w14:textId="77777777" w:rsidR="00725807" w:rsidRPr="00FE6FCA" w:rsidRDefault="0072580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FE6FCA">
              <w:rPr>
                <w:rFonts w:ascii="Angsana New" w:hAnsi="Angsana New"/>
                <w:sz w:val="26"/>
                <w:szCs w:val="26"/>
              </w:rPr>
              <w:t>537,206</w:t>
            </w:r>
          </w:p>
        </w:tc>
      </w:tr>
      <w:bookmarkEnd w:id="21"/>
    </w:tbl>
    <w:p w14:paraId="50CCA340" w14:textId="77777777" w:rsidR="00725807" w:rsidRPr="008457D0" w:rsidRDefault="0072580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6B6B1A61" w14:textId="58B936AF" w:rsidR="008960F1" w:rsidRPr="00267CF8" w:rsidRDefault="0072580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ในระหว่าง</w:t>
      </w:r>
      <w:r w:rsidR="00B62E30" w:rsidRPr="00267CF8">
        <w:rPr>
          <w:rFonts w:ascii="Angsana New" w:hAnsi="Angsana New"/>
          <w:sz w:val="32"/>
          <w:szCs w:val="32"/>
          <w:cs/>
        </w:rPr>
        <w:t>ปี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บริษัทได้รับเงินปันผลจำนวน </w:t>
      </w:r>
      <w:r w:rsidRPr="00267CF8">
        <w:rPr>
          <w:rFonts w:ascii="Angsana New" w:hAnsi="Angsana New"/>
          <w:sz w:val="32"/>
          <w:szCs w:val="32"/>
        </w:rPr>
        <w:t>15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>57</w:t>
      </w:r>
      <w:r w:rsidRPr="00267CF8">
        <w:rPr>
          <w:rFonts w:ascii="Angsana New" w:hAnsi="Angsana New"/>
          <w:sz w:val="32"/>
          <w:szCs w:val="32"/>
          <w:cs/>
        </w:rPr>
        <w:t xml:space="preserve"> ล้านบาท และบริษัทขายใบสำคัญแสดง</w:t>
      </w:r>
      <w:r w:rsidRPr="00267CF8">
        <w:rPr>
          <w:rFonts w:ascii="Angsana New" w:hAnsi="Angsana New"/>
          <w:spacing w:val="2"/>
          <w:sz w:val="32"/>
          <w:szCs w:val="32"/>
          <w:cs/>
        </w:rPr>
        <w:t>สิทธิ</w:t>
      </w:r>
      <w:r w:rsidRPr="00267CF8">
        <w:rPr>
          <w:rFonts w:ascii="Angsana New" w:hAnsi="Angsana New"/>
          <w:sz w:val="32"/>
          <w:szCs w:val="32"/>
          <w:cs/>
        </w:rPr>
        <w:t xml:space="preserve">ที่จะซื้อหุ้นสามัญ เป็นเงิน </w:t>
      </w:r>
      <w:r w:rsidRPr="00267CF8">
        <w:rPr>
          <w:rFonts w:ascii="Angsana New" w:hAnsi="Angsana New"/>
          <w:sz w:val="32"/>
          <w:szCs w:val="32"/>
        </w:rPr>
        <w:t>0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>24</w:t>
      </w:r>
      <w:r w:rsidRPr="00267CF8">
        <w:rPr>
          <w:rFonts w:ascii="Angsana New" w:hAnsi="Angsana New"/>
          <w:sz w:val="32"/>
          <w:szCs w:val="32"/>
          <w:cs/>
        </w:rPr>
        <w:t xml:space="preserve"> ล้านบาท โดยขายผ่านตลาดหลักทรัพย์แห่งประเทศไทย</w:t>
      </w:r>
    </w:p>
    <w:p w14:paraId="5473BD07" w14:textId="77777777" w:rsidR="00656DD6" w:rsidRPr="00FE6FCA" w:rsidRDefault="00656DD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743B38C0" w14:textId="4E618DB2" w:rsidR="00B62E30" w:rsidRDefault="00B62E3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  <w:cs/>
        </w:rPr>
        <w:t>ในระหว่างปี</w:t>
      </w:r>
      <w:r w:rsidRPr="00267CF8">
        <w:rPr>
          <w:rFonts w:ascii="Angsana New" w:hAnsi="Angsana New"/>
          <w:spacing w:val="4"/>
          <w:sz w:val="32"/>
          <w:szCs w:val="32"/>
        </w:rPr>
        <w:t xml:space="preserve"> 2562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 บริษัทขายใบสำคัญแสดงสิทธิที่จะซื้อหุ้นสามัญของบริษัท มิลล์คอน สตีล </w:t>
      </w:r>
      <w:r w:rsidRPr="00267CF8">
        <w:rPr>
          <w:rFonts w:ascii="Angsana New" w:hAnsi="Angsana New"/>
          <w:sz w:val="32"/>
          <w:szCs w:val="32"/>
          <w:cs/>
        </w:rPr>
        <w:t xml:space="preserve">จำกัด (มหาชน) จำนวน </w:t>
      </w:r>
      <w:r w:rsidRPr="00267CF8">
        <w:rPr>
          <w:rFonts w:ascii="Angsana New" w:hAnsi="Angsana New"/>
          <w:sz w:val="32"/>
          <w:szCs w:val="32"/>
        </w:rPr>
        <w:t>210</w:t>
      </w:r>
      <w:r w:rsidRPr="00267CF8">
        <w:rPr>
          <w:rFonts w:ascii="Angsana New" w:hAnsi="Angsana New"/>
          <w:sz w:val="32"/>
          <w:szCs w:val="32"/>
          <w:cs/>
        </w:rPr>
        <w:t xml:space="preserve"> ล้านหน่วย เป็นเงินจำนวน </w:t>
      </w:r>
      <w:r w:rsidRPr="00267CF8">
        <w:rPr>
          <w:rFonts w:ascii="Angsana New" w:hAnsi="Angsana New"/>
          <w:sz w:val="32"/>
          <w:szCs w:val="32"/>
        </w:rPr>
        <w:t>5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>91</w:t>
      </w:r>
      <w:r w:rsidRPr="00267CF8">
        <w:rPr>
          <w:rFonts w:ascii="Angsana New" w:hAnsi="Angsana New"/>
          <w:sz w:val="32"/>
          <w:szCs w:val="32"/>
          <w:cs/>
        </w:rPr>
        <w:t xml:space="preserve"> ล้านบาท โดยขายผ่านตลาดหลักทรัพย์</w:t>
      </w:r>
      <w:r w:rsidRPr="00267CF8">
        <w:rPr>
          <w:rFonts w:ascii="Angsana New" w:hAnsi="Angsana New"/>
          <w:spacing w:val="-2"/>
          <w:sz w:val="32"/>
          <w:szCs w:val="32"/>
          <w:cs/>
        </w:rPr>
        <w:t>แห่งประเทศไทย และบริษัทได้รับเงินปันผลจากบริษัท มิลล์คอน สตีล จำกัด (มหาชน) ในอัตราหุ้น</w:t>
      </w:r>
      <w:r w:rsidRPr="00267CF8">
        <w:rPr>
          <w:rFonts w:ascii="Angsana New" w:hAnsi="Angsana New"/>
          <w:sz w:val="32"/>
          <w:szCs w:val="32"/>
          <w:cs/>
        </w:rPr>
        <w:t xml:space="preserve">ละ </w:t>
      </w:r>
      <w:r w:rsidRPr="00267CF8">
        <w:rPr>
          <w:rFonts w:ascii="Angsana New" w:hAnsi="Angsana New"/>
          <w:sz w:val="32"/>
          <w:szCs w:val="32"/>
        </w:rPr>
        <w:t>0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03 </w:t>
      </w:r>
      <w:r w:rsidRPr="00267CF8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267CF8">
        <w:rPr>
          <w:rFonts w:ascii="Angsana New" w:hAnsi="Angsana New"/>
          <w:sz w:val="32"/>
          <w:szCs w:val="32"/>
        </w:rPr>
        <w:t>23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36 </w:t>
      </w:r>
      <w:r w:rsidRPr="00267CF8">
        <w:rPr>
          <w:rFonts w:ascii="Angsana New" w:hAnsi="Angsana New"/>
          <w:sz w:val="32"/>
          <w:szCs w:val="32"/>
          <w:cs/>
        </w:rPr>
        <w:t>ล้านบาท</w:t>
      </w:r>
    </w:p>
    <w:p w14:paraId="6947D143" w14:textId="0333E1AB" w:rsidR="000125FF" w:rsidRDefault="000125F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208120C6" w14:textId="5755F698" w:rsidR="0040766E" w:rsidRPr="00267CF8" w:rsidRDefault="004076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มูลค่ายุติธรรม</w:t>
      </w:r>
      <w:r w:rsidR="009D4F06" w:rsidRPr="00267CF8">
        <w:rPr>
          <w:rFonts w:ascii="Angsana New" w:hAnsi="Angsana New"/>
          <w:sz w:val="32"/>
          <w:szCs w:val="32"/>
          <w:cs/>
        </w:rPr>
        <w:t>ของเงินลงทุนในตราสารทุนอ้างอิงตามราคาปิดของตลาดหลักทรัพย์แห่งประเทศไทย</w:t>
      </w:r>
      <w:r w:rsidRPr="00267CF8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67CF8">
        <w:rPr>
          <w:rFonts w:ascii="Angsana New" w:hAnsi="Angsana New"/>
          <w:sz w:val="32"/>
          <w:szCs w:val="32"/>
          <w:lang w:val="en-GB"/>
        </w:rPr>
        <w:t>31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 xml:space="preserve">2563 </w:t>
      </w:r>
      <w:r w:rsidRPr="00267CF8">
        <w:rPr>
          <w:rFonts w:ascii="Angsana New" w:hAnsi="Angsana New"/>
          <w:sz w:val="32"/>
          <w:szCs w:val="32"/>
          <w:cs/>
        </w:rPr>
        <w:t xml:space="preserve">และ </w:t>
      </w:r>
      <w:r w:rsidRPr="00267CF8">
        <w:rPr>
          <w:rFonts w:ascii="Angsana New" w:hAnsi="Angsana New"/>
          <w:sz w:val="32"/>
          <w:szCs w:val="32"/>
          <w:lang w:val="en-GB"/>
        </w:rPr>
        <w:t>25</w:t>
      </w:r>
      <w:r w:rsidRPr="00267CF8">
        <w:rPr>
          <w:rFonts w:ascii="Angsana New" w:hAnsi="Angsana New"/>
          <w:sz w:val="32"/>
          <w:szCs w:val="32"/>
        </w:rPr>
        <w:t>62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ป</w:t>
      </w:r>
      <w:r w:rsidRPr="00267CF8">
        <w:rPr>
          <w:rFonts w:ascii="Angsana New" w:hAnsi="Angsana New"/>
          <w:sz w:val="32"/>
          <w:szCs w:val="32"/>
          <w:cs/>
        </w:rPr>
        <w:t>ระกอบด้วยรายการดังต่อไปนี้</w:t>
      </w:r>
    </w:p>
    <w:tbl>
      <w:tblPr>
        <w:tblW w:w="8397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500"/>
        <w:gridCol w:w="1899"/>
        <w:gridCol w:w="117"/>
        <w:gridCol w:w="1881"/>
      </w:tblGrid>
      <w:tr w:rsidR="00223451" w:rsidRPr="00267CF8" w14:paraId="223D759D" w14:textId="77777777" w:rsidTr="00310A0D">
        <w:tc>
          <w:tcPr>
            <w:tcW w:w="4500" w:type="dxa"/>
          </w:tcPr>
          <w:p w14:paraId="5F81F772" w14:textId="77777777" w:rsidR="00223451" w:rsidRPr="00267CF8" w:rsidRDefault="00223451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7" w:type="dxa"/>
            <w:gridSpan w:val="3"/>
          </w:tcPr>
          <w:p w14:paraId="17FEBA4A" w14:textId="77777777" w:rsidR="00223451" w:rsidRPr="00267CF8" w:rsidRDefault="00223451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267CF8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: 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223451" w:rsidRPr="00267CF8" w14:paraId="38D17DBB" w14:textId="77777777" w:rsidTr="00310A0D">
        <w:tc>
          <w:tcPr>
            <w:tcW w:w="4500" w:type="dxa"/>
          </w:tcPr>
          <w:p w14:paraId="2AD5BB83" w14:textId="77777777" w:rsidR="00223451" w:rsidRPr="00267CF8" w:rsidRDefault="00223451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7" w:type="dxa"/>
            <w:gridSpan w:val="3"/>
            <w:tcBorders>
              <w:bottom w:val="single" w:sz="4" w:space="0" w:color="auto"/>
            </w:tcBorders>
          </w:tcPr>
          <w:p w14:paraId="64876243" w14:textId="77777777" w:rsidR="00223451" w:rsidRPr="00267CF8" w:rsidRDefault="00223451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223451" w:rsidRPr="00267CF8" w14:paraId="67719FAA" w14:textId="77777777" w:rsidTr="00310A0D">
        <w:tc>
          <w:tcPr>
            <w:tcW w:w="4500" w:type="dxa"/>
          </w:tcPr>
          <w:p w14:paraId="4A128C91" w14:textId="77777777" w:rsidR="00223451" w:rsidRPr="00267CF8" w:rsidRDefault="00223451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7" w:type="dxa"/>
            <w:gridSpan w:val="3"/>
            <w:tcBorders>
              <w:bottom w:val="single" w:sz="4" w:space="0" w:color="auto"/>
            </w:tcBorders>
            <w:vAlign w:val="bottom"/>
          </w:tcPr>
          <w:p w14:paraId="44A77649" w14:textId="047725BD" w:rsidR="00223451" w:rsidRPr="00267CF8" w:rsidRDefault="00223451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ข้อมูลระดับที่ </w:t>
            </w:r>
            <w:r w:rsidRPr="00267CF8">
              <w:rPr>
                <w:rFonts w:ascii="Angsana New" w:hAnsi="Angsana New"/>
                <w:sz w:val="27"/>
                <w:szCs w:val="27"/>
                <w:lang w:val="en-GB"/>
              </w:rPr>
              <w:t>1</w:t>
            </w:r>
          </w:p>
        </w:tc>
      </w:tr>
      <w:tr w:rsidR="00223451" w:rsidRPr="00267CF8" w14:paraId="0ED5FC28" w14:textId="77777777" w:rsidTr="00310A0D">
        <w:trPr>
          <w:trHeight w:val="351"/>
        </w:trPr>
        <w:tc>
          <w:tcPr>
            <w:tcW w:w="4500" w:type="dxa"/>
          </w:tcPr>
          <w:p w14:paraId="57D13D28" w14:textId="77777777" w:rsidR="00223451" w:rsidRPr="00267CF8" w:rsidRDefault="00223451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112419A6" w14:textId="7A17A145" w:rsidR="00223451" w:rsidRPr="00267CF8" w:rsidRDefault="00223451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267CF8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" w:type="dxa"/>
            <w:vAlign w:val="bottom"/>
          </w:tcPr>
          <w:p w14:paraId="30F8C149" w14:textId="77777777" w:rsidR="00223451" w:rsidRPr="00267CF8" w:rsidRDefault="00223451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521BC80A" w14:textId="577E85E2" w:rsidR="00223451" w:rsidRPr="00267CF8" w:rsidRDefault="00223451" w:rsidP="00A239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267CF8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267CF8">
              <w:rPr>
                <w:rFonts w:ascii="Angsana New" w:hAnsi="Angsana New"/>
                <w:sz w:val="27"/>
                <w:szCs w:val="27"/>
                <w:lang w:val="en-GB"/>
              </w:rPr>
              <w:t>25</w:t>
            </w:r>
            <w:r w:rsidRPr="00267CF8">
              <w:rPr>
                <w:rFonts w:ascii="Angsana New" w:hAnsi="Angsana New"/>
                <w:sz w:val="27"/>
                <w:szCs w:val="27"/>
              </w:rPr>
              <w:t>62</w:t>
            </w:r>
          </w:p>
        </w:tc>
      </w:tr>
      <w:tr w:rsidR="002B243D" w:rsidRPr="00267CF8" w14:paraId="1F8C7A5D" w14:textId="77777777" w:rsidTr="00310A0D">
        <w:trPr>
          <w:trHeight w:val="113"/>
        </w:trPr>
        <w:tc>
          <w:tcPr>
            <w:tcW w:w="4500" w:type="dxa"/>
            <w:vAlign w:val="bottom"/>
          </w:tcPr>
          <w:p w14:paraId="2FDE04A8" w14:textId="13966B2C" w:rsidR="002B243D" w:rsidRPr="00267CF8" w:rsidRDefault="002B243D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9" w:type="dxa"/>
            <w:vAlign w:val="bottom"/>
          </w:tcPr>
          <w:p w14:paraId="73657B04" w14:textId="77777777" w:rsidR="002B243D" w:rsidRPr="00267CF8" w:rsidRDefault="002B243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" w:type="dxa"/>
          </w:tcPr>
          <w:p w14:paraId="172D4E6D" w14:textId="77777777" w:rsidR="002B243D" w:rsidRPr="00267CF8" w:rsidRDefault="002B243D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81" w:type="dxa"/>
          </w:tcPr>
          <w:p w14:paraId="40267CBF" w14:textId="17526888" w:rsidR="002B243D" w:rsidRPr="00267CF8" w:rsidRDefault="002B243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B243D" w:rsidRPr="00267CF8" w14:paraId="09CCDE24" w14:textId="77777777" w:rsidTr="00310A0D">
        <w:trPr>
          <w:trHeight w:val="113"/>
        </w:trPr>
        <w:tc>
          <w:tcPr>
            <w:tcW w:w="4500" w:type="dxa"/>
          </w:tcPr>
          <w:p w14:paraId="6B3F067E" w14:textId="1078DA57" w:rsidR="002B243D" w:rsidRPr="00267CF8" w:rsidRDefault="002B243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เงินลงทุนในตราสารทุน</w:t>
            </w:r>
          </w:p>
        </w:tc>
        <w:tc>
          <w:tcPr>
            <w:tcW w:w="1899" w:type="dxa"/>
            <w:tcBorders>
              <w:bottom w:val="single" w:sz="12" w:space="0" w:color="auto"/>
            </w:tcBorders>
            <w:vAlign w:val="bottom"/>
          </w:tcPr>
          <w:p w14:paraId="6BE8FF44" w14:textId="00FBE12E" w:rsidR="002B243D" w:rsidRPr="00267CF8" w:rsidRDefault="0040191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708,490</w:t>
            </w:r>
          </w:p>
        </w:tc>
        <w:tc>
          <w:tcPr>
            <w:tcW w:w="117" w:type="dxa"/>
          </w:tcPr>
          <w:p w14:paraId="6495B854" w14:textId="77777777" w:rsidR="002B243D" w:rsidRPr="00267CF8" w:rsidRDefault="002B243D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81" w:type="dxa"/>
            <w:tcBorders>
              <w:bottom w:val="single" w:sz="12" w:space="0" w:color="auto"/>
            </w:tcBorders>
          </w:tcPr>
          <w:p w14:paraId="5ECD6C9E" w14:textId="77777777" w:rsidR="002B243D" w:rsidRPr="00267CF8" w:rsidRDefault="002B243D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537,206</w:t>
            </w:r>
          </w:p>
        </w:tc>
      </w:tr>
    </w:tbl>
    <w:p w14:paraId="481B451C" w14:textId="3388E071" w:rsidR="000125FF" w:rsidRDefault="000125FF" w:rsidP="00012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</w:p>
    <w:p w14:paraId="7D472E07" w14:textId="56C7BFF0" w:rsidR="00FF2A59" w:rsidRPr="00267CF8" w:rsidRDefault="00FF2A59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397" w:type="dxa"/>
        <w:tblInd w:w="684" w:type="dxa"/>
        <w:tblLayout w:type="fixed"/>
        <w:tblLook w:val="0000" w:firstRow="0" w:lastRow="0" w:firstColumn="0" w:lastColumn="0" w:noHBand="0" w:noVBand="0"/>
      </w:tblPr>
      <w:tblGrid>
        <w:gridCol w:w="2556"/>
        <w:gridCol w:w="1080"/>
        <w:gridCol w:w="954"/>
        <w:gridCol w:w="864"/>
        <w:gridCol w:w="864"/>
        <w:gridCol w:w="1053"/>
        <w:gridCol w:w="1026"/>
      </w:tblGrid>
      <w:tr w:rsidR="00FF2A59" w:rsidRPr="00267CF8" w14:paraId="24DED064" w14:textId="77777777" w:rsidTr="00A12D7B">
        <w:trPr>
          <w:cantSplit/>
        </w:trPr>
        <w:tc>
          <w:tcPr>
            <w:tcW w:w="2556" w:type="dxa"/>
          </w:tcPr>
          <w:p w14:paraId="3D64137C" w14:textId="77777777" w:rsidR="00FF2A59" w:rsidRPr="00267CF8" w:rsidRDefault="00FF2A5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</w:tc>
        <w:tc>
          <w:tcPr>
            <w:tcW w:w="1080" w:type="dxa"/>
          </w:tcPr>
          <w:p w14:paraId="434C49D3" w14:textId="77777777" w:rsidR="00FF2A59" w:rsidRPr="00267CF8" w:rsidRDefault="00FF2A59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4" w:type="dxa"/>
          </w:tcPr>
          <w:p w14:paraId="60B8EBF5" w14:textId="77777777" w:rsidR="00FF2A59" w:rsidRPr="00267CF8" w:rsidRDefault="00FF2A59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7" w:type="dxa"/>
            <w:gridSpan w:val="4"/>
          </w:tcPr>
          <w:p w14:paraId="3140FAB5" w14:textId="77777777" w:rsidR="00FF2A59" w:rsidRPr="00267CF8" w:rsidRDefault="00FF2A59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FF2A59" w:rsidRPr="00267CF8" w14:paraId="3002CABD" w14:textId="77777777" w:rsidTr="00A12D7B">
        <w:trPr>
          <w:cantSplit/>
        </w:trPr>
        <w:tc>
          <w:tcPr>
            <w:tcW w:w="2556" w:type="dxa"/>
          </w:tcPr>
          <w:p w14:paraId="12ED4F9E" w14:textId="77777777" w:rsidR="00FF2A59" w:rsidRPr="00267CF8" w:rsidRDefault="00FF2A5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</w:tc>
        <w:tc>
          <w:tcPr>
            <w:tcW w:w="2031" w:type="dxa"/>
            <w:gridSpan w:val="2"/>
          </w:tcPr>
          <w:p w14:paraId="35141839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อัตราดอกเบี้ยร้อยละต่อปี</w:t>
            </w:r>
          </w:p>
        </w:tc>
        <w:tc>
          <w:tcPr>
            <w:tcW w:w="1728" w:type="dxa"/>
            <w:gridSpan w:val="2"/>
          </w:tcPr>
          <w:p w14:paraId="5EF2028B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079" w:type="dxa"/>
            <w:gridSpan w:val="2"/>
          </w:tcPr>
          <w:p w14:paraId="05588569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F2A59" w:rsidRPr="00267CF8" w14:paraId="03903F22" w14:textId="77777777" w:rsidTr="00A12D7B">
        <w:trPr>
          <w:cantSplit/>
          <w:trHeight w:val="135"/>
        </w:trPr>
        <w:tc>
          <w:tcPr>
            <w:tcW w:w="2556" w:type="dxa"/>
          </w:tcPr>
          <w:p w14:paraId="762873F9" w14:textId="77777777" w:rsidR="00FF2A59" w:rsidRPr="00267CF8" w:rsidRDefault="00FF2A5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</w:tc>
        <w:tc>
          <w:tcPr>
            <w:tcW w:w="1080" w:type="dxa"/>
          </w:tcPr>
          <w:p w14:paraId="08F603F5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54" w:type="dxa"/>
          </w:tcPr>
          <w:p w14:paraId="61028214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864" w:type="dxa"/>
          </w:tcPr>
          <w:p w14:paraId="38451C52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64" w:type="dxa"/>
          </w:tcPr>
          <w:p w14:paraId="4E5C5493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53" w:type="dxa"/>
          </w:tcPr>
          <w:p w14:paraId="47255CA0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26" w:type="dxa"/>
          </w:tcPr>
          <w:p w14:paraId="7F5F3C10" w14:textId="77777777" w:rsidR="00FF2A59" w:rsidRPr="00267CF8" w:rsidRDefault="00FF2A59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FF2A59" w:rsidRPr="00267CF8" w14:paraId="72F20967" w14:textId="77777777" w:rsidTr="00A12D7B">
        <w:trPr>
          <w:cantSplit/>
          <w:trHeight w:val="215"/>
        </w:trPr>
        <w:tc>
          <w:tcPr>
            <w:tcW w:w="2556" w:type="dxa"/>
          </w:tcPr>
          <w:p w14:paraId="4FD29EA4" w14:textId="77777777" w:rsidR="00FF2A59" w:rsidRPr="00267CF8" w:rsidRDefault="00FF2A59" w:rsidP="00A23915">
            <w:pPr>
              <w:pStyle w:val="1"/>
              <w:widowControl/>
              <w:ind w:left="-66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lang w:val="en-GB" w:eastAsia="en-GB"/>
              </w:rPr>
            </w:pP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หนี้สินภายใต้สัญญาทรัสต์รีซีทส์</w:t>
            </w:r>
          </w:p>
        </w:tc>
        <w:tc>
          <w:tcPr>
            <w:tcW w:w="1080" w:type="dxa"/>
            <w:vAlign w:val="center"/>
          </w:tcPr>
          <w:p w14:paraId="5E1CE89F" w14:textId="2E321AD1" w:rsidR="00FF2A59" w:rsidRPr="00E03DD4" w:rsidRDefault="00A12D7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3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25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-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6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00</w:t>
            </w:r>
          </w:p>
        </w:tc>
        <w:tc>
          <w:tcPr>
            <w:tcW w:w="954" w:type="dxa"/>
            <w:vAlign w:val="center"/>
          </w:tcPr>
          <w:p w14:paraId="1614FCF2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7CF8">
              <w:rPr>
                <w:rFonts w:ascii="Angsana New" w:hAnsi="Angsana New"/>
                <w:sz w:val="27"/>
                <w:szCs w:val="27"/>
              </w:rPr>
              <w:t>75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/>
                <w:sz w:val="27"/>
                <w:szCs w:val="27"/>
              </w:rPr>
              <w:t>7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7CF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64" w:type="dxa"/>
          </w:tcPr>
          <w:p w14:paraId="3E3899F2" w14:textId="3DE5F18C" w:rsidR="00FF2A59" w:rsidRPr="00267CF8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21,748</w:t>
            </w:r>
          </w:p>
        </w:tc>
        <w:tc>
          <w:tcPr>
            <w:tcW w:w="864" w:type="dxa"/>
          </w:tcPr>
          <w:p w14:paraId="1C769E13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30,766</w:t>
            </w:r>
          </w:p>
        </w:tc>
        <w:tc>
          <w:tcPr>
            <w:tcW w:w="1053" w:type="dxa"/>
            <w:vAlign w:val="center"/>
          </w:tcPr>
          <w:p w14:paraId="0D9B0B7C" w14:textId="6C436C57" w:rsidR="00FF2A59" w:rsidRPr="00267CF8" w:rsidRDefault="004F04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26" w:type="dxa"/>
            <w:vAlign w:val="center"/>
          </w:tcPr>
          <w:p w14:paraId="10143997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FF2A59" w:rsidRPr="00267CF8" w14:paraId="0D2100D6" w14:textId="77777777" w:rsidTr="00A12D7B">
        <w:trPr>
          <w:cantSplit/>
          <w:trHeight w:val="215"/>
        </w:trPr>
        <w:tc>
          <w:tcPr>
            <w:tcW w:w="2556" w:type="dxa"/>
          </w:tcPr>
          <w:p w14:paraId="4A5FB36C" w14:textId="77777777" w:rsidR="00FF2A59" w:rsidRPr="00267CF8" w:rsidRDefault="00FF2A59" w:rsidP="00A23915">
            <w:pPr>
              <w:pStyle w:val="1"/>
              <w:widowControl/>
              <w:ind w:left="-66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</w:pP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1080" w:type="dxa"/>
            <w:vAlign w:val="center"/>
          </w:tcPr>
          <w:p w14:paraId="54730B94" w14:textId="315D18D6" w:rsidR="00FF2A59" w:rsidRPr="00E03DD4" w:rsidRDefault="004F04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4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25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-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5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="00A12D7B" w:rsidRPr="00E03DD4">
              <w:rPr>
                <w:rFonts w:ascii="Angsana New" w:hAnsi="Angsana New"/>
                <w:sz w:val="27"/>
                <w:szCs w:val="27"/>
                <w:highlight w:val="yellow"/>
              </w:rPr>
              <w:t>00</w:t>
            </w:r>
          </w:p>
        </w:tc>
        <w:tc>
          <w:tcPr>
            <w:tcW w:w="954" w:type="dxa"/>
            <w:vAlign w:val="center"/>
          </w:tcPr>
          <w:p w14:paraId="5C900255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5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7CF8">
              <w:rPr>
                <w:rFonts w:ascii="Angsana New" w:hAnsi="Angsana New"/>
                <w:sz w:val="27"/>
                <w:szCs w:val="27"/>
              </w:rPr>
              <w:t>00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267CF8">
              <w:rPr>
                <w:rFonts w:ascii="Angsana New" w:hAnsi="Angsana New"/>
                <w:sz w:val="27"/>
                <w:szCs w:val="27"/>
              </w:rPr>
              <w:t>5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7CF8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864" w:type="dxa"/>
          </w:tcPr>
          <w:p w14:paraId="1BB6615B" w14:textId="25AE09CF" w:rsidR="00FF2A59" w:rsidRPr="00E03DD4" w:rsidRDefault="00A12D7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554,450</w:t>
            </w:r>
          </w:p>
        </w:tc>
        <w:tc>
          <w:tcPr>
            <w:tcW w:w="864" w:type="dxa"/>
          </w:tcPr>
          <w:p w14:paraId="3EC197CE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536,428</w:t>
            </w:r>
          </w:p>
        </w:tc>
        <w:tc>
          <w:tcPr>
            <w:tcW w:w="1053" w:type="dxa"/>
            <w:vAlign w:val="center"/>
          </w:tcPr>
          <w:p w14:paraId="23E99912" w14:textId="3919F471" w:rsidR="00FF2A59" w:rsidRPr="00267CF8" w:rsidRDefault="004F04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395,440</w:t>
            </w:r>
          </w:p>
        </w:tc>
        <w:tc>
          <w:tcPr>
            <w:tcW w:w="1026" w:type="dxa"/>
            <w:vAlign w:val="center"/>
          </w:tcPr>
          <w:p w14:paraId="53A21C35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380,000</w:t>
            </w:r>
          </w:p>
        </w:tc>
      </w:tr>
      <w:tr w:rsidR="00FF2A59" w:rsidRPr="00267CF8" w14:paraId="2EC71C3D" w14:textId="77777777" w:rsidTr="00A12D7B">
        <w:trPr>
          <w:cantSplit/>
          <w:trHeight w:val="215"/>
        </w:trPr>
        <w:tc>
          <w:tcPr>
            <w:tcW w:w="2556" w:type="dxa"/>
          </w:tcPr>
          <w:p w14:paraId="4629D494" w14:textId="77777777" w:rsidR="00FF2A59" w:rsidRPr="00267CF8" w:rsidRDefault="00FF2A59" w:rsidP="00A23915">
            <w:pPr>
              <w:pStyle w:val="1"/>
              <w:widowControl/>
              <w:ind w:left="-66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</w:pP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080" w:type="dxa"/>
            <w:vAlign w:val="center"/>
          </w:tcPr>
          <w:p w14:paraId="4DCD0C81" w14:textId="385D1FB2" w:rsidR="00FF2A59" w:rsidRPr="00E03DD4" w:rsidRDefault="00F7070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5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875</w:t>
            </w:r>
            <w:r w:rsidR="00A12D7B"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-</w:t>
            </w:r>
            <w:r w:rsidR="00A12D7B" w:rsidRPr="00E03DD4">
              <w:rPr>
                <w:rFonts w:ascii="Angsana New" w:hAnsi="Angsana New"/>
                <w:sz w:val="27"/>
                <w:szCs w:val="27"/>
                <w:highlight w:val="yellow"/>
              </w:rPr>
              <w:t>6</w:t>
            </w:r>
            <w:r w:rsidR="00A12D7B" w:rsidRPr="00E03DD4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>.</w:t>
            </w:r>
            <w:r w:rsidR="00A12D7B" w:rsidRPr="00E03DD4">
              <w:rPr>
                <w:rFonts w:ascii="Angsana New" w:hAnsi="Angsana New"/>
                <w:sz w:val="27"/>
                <w:szCs w:val="27"/>
                <w:highlight w:val="yellow"/>
              </w:rPr>
              <w:t>875</w:t>
            </w:r>
          </w:p>
        </w:tc>
        <w:tc>
          <w:tcPr>
            <w:tcW w:w="954" w:type="dxa"/>
            <w:vAlign w:val="center"/>
          </w:tcPr>
          <w:p w14:paraId="4E65896E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6</w:t>
            </w:r>
            <w:r w:rsidRPr="00267CF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7CF8">
              <w:rPr>
                <w:rFonts w:ascii="Angsana New" w:hAnsi="Angsana New"/>
                <w:sz w:val="27"/>
                <w:szCs w:val="27"/>
              </w:rPr>
              <w:t>875</w:t>
            </w:r>
          </w:p>
        </w:tc>
        <w:tc>
          <w:tcPr>
            <w:tcW w:w="864" w:type="dxa"/>
          </w:tcPr>
          <w:p w14:paraId="28560F43" w14:textId="5BFE7322" w:rsidR="00FF2A59" w:rsidRPr="00E03DD4" w:rsidRDefault="00A12D7B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3DD4">
              <w:rPr>
                <w:rFonts w:ascii="Angsana New" w:hAnsi="Angsana New"/>
                <w:sz w:val="27"/>
                <w:szCs w:val="27"/>
                <w:highlight w:val="yellow"/>
              </w:rPr>
              <w:t>26,910</w:t>
            </w:r>
          </w:p>
        </w:tc>
        <w:tc>
          <w:tcPr>
            <w:tcW w:w="864" w:type="dxa"/>
          </w:tcPr>
          <w:p w14:paraId="08945010" w14:textId="77777777" w:rsidR="00FF2A59" w:rsidRPr="00267CF8" w:rsidRDefault="00FF2A5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26,332</w:t>
            </w:r>
          </w:p>
        </w:tc>
        <w:tc>
          <w:tcPr>
            <w:tcW w:w="1053" w:type="dxa"/>
          </w:tcPr>
          <w:p w14:paraId="3CD03DAB" w14:textId="33C373EF" w:rsidR="00FF2A59" w:rsidRPr="00267CF8" w:rsidRDefault="004F041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26" w:type="dxa"/>
          </w:tcPr>
          <w:p w14:paraId="1BDAAA61" w14:textId="4612DF46" w:rsidR="00FF2A59" w:rsidRPr="00267CF8" w:rsidRDefault="00497D37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FF2A59" w:rsidRPr="00267CF8" w14:paraId="75B409DC" w14:textId="77777777" w:rsidTr="00A12D7B">
        <w:trPr>
          <w:cantSplit/>
          <w:trHeight w:val="215"/>
        </w:trPr>
        <w:tc>
          <w:tcPr>
            <w:tcW w:w="2556" w:type="dxa"/>
          </w:tcPr>
          <w:p w14:paraId="1FB5F8B5" w14:textId="77777777" w:rsidR="005549C2" w:rsidRPr="00267CF8" w:rsidRDefault="00FF2A59" w:rsidP="00A23915">
            <w:pPr>
              <w:pStyle w:val="1"/>
              <w:widowControl/>
              <w:ind w:left="-66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lang w:val="en-GB" w:eastAsia="en-GB"/>
              </w:rPr>
            </w:pP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รวม</w:t>
            </w:r>
            <w:r w:rsidR="00215DF3"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เงินเบิกเกินบัญชีและ</w:t>
            </w:r>
            <w:r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เงินกู้ยืม</w:t>
            </w:r>
          </w:p>
          <w:p w14:paraId="27931133" w14:textId="067DE908" w:rsidR="00FF2A59" w:rsidRPr="00267CF8" w:rsidRDefault="005549C2" w:rsidP="00A23915">
            <w:pPr>
              <w:pStyle w:val="1"/>
              <w:widowControl/>
              <w:ind w:left="-66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</w:pPr>
            <w:r w:rsidRPr="00267CF8">
              <w:rPr>
                <w:rFonts w:ascii="Angsana New" w:hAnsi="Angsana New" w:cs="Angsana New" w:hint="cs"/>
                <w:color w:val="auto"/>
                <w:sz w:val="27"/>
                <w:szCs w:val="27"/>
                <w:cs/>
                <w:lang w:val="en-GB" w:eastAsia="en-GB"/>
              </w:rPr>
              <w:t xml:space="preserve">   </w:t>
            </w:r>
            <w:r w:rsidR="00FF2A59" w:rsidRPr="00267CF8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 w:eastAsia="en-GB"/>
              </w:rPr>
              <w:t>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0079E7A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4" w:type="dxa"/>
            <w:vAlign w:val="bottom"/>
          </w:tcPr>
          <w:p w14:paraId="4F579D10" w14:textId="77777777" w:rsidR="00FF2A59" w:rsidRPr="00267CF8" w:rsidRDefault="00FF2A5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12821A94" w14:textId="77777777" w:rsidR="00FF2A59" w:rsidRPr="00267CF8" w:rsidRDefault="00FF2A5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  <w:p w14:paraId="6F315A7B" w14:textId="63F896AE" w:rsidR="000C44E8" w:rsidRPr="00267CF8" w:rsidRDefault="000D6EDB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603,108</w:t>
            </w:r>
          </w:p>
        </w:tc>
        <w:tc>
          <w:tcPr>
            <w:tcW w:w="864" w:type="dxa"/>
            <w:vAlign w:val="bottom"/>
          </w:tcPr>
          <w:p w14:paraId="1FB400DF" w14:textId="77777777" w:rsidR="000C44E8" w:rsidRPr="00267CF8" w:rsidRDefault="000C44E8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  <w:p w14:paraId="5369218F" w14:textId="24425498" w:rsidR="00FF2A59" w:rsidRPr="00267CF8" w:rsidRDefault="00FF2A5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593,526</w:t>
            </w:r>
          </w:p>
        </w:tc>
        <w:tc>
          <w:tcPr>
            <w:tcW w:w="1053" w:type="dxa"/>
            <w:vAlign w:val="bottom"/>
          </w:tcPr>
          <w:p w14:paraId="033954FA" w14:textId="183A1B17" w:rsidR="00FF2A59" w:rsidRPr="00267CF8" w:rsidRDefault="004F0417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395,440</w:t>
            </w:r>
          </w:p>
        </w:tc>
        <w:tc>
          <w:tcPr>
            <w:tcW w:w="1026" w:type="dxa"/>
            <w:vAlign w:val="bottom"/>
          </w:tcPr>
          <w:p w14:paraId="497DAF1F" w14:textId="4EC6D126" w:rsidR="00FF2A59" w:rsidRPr="00267CF8" w:rsidRDefault="00FF2A5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67CF8">
              <w:rPr>
                <w:rFonts w:ascii="Angsana New" w:hAnsi="Angsana New"/>
                <w:sz w:val="27"/>
                <w:szCs w:val="27"/>
              </w:rPr>
              <w:t>380,08</w:t>
            </w:r>
            <w:r w:rsidR="00497D37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</w:tbl>
    <w:p w14:paraId="16EB2659" w14:textId="77777777" w:rsidR="00FF2A59" w:rsidRPr="00671282" w:rsidRDefault="00FF2A5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12"/>
          <w:szCs w:val="12"/>
        </w:rPr>
      </w:pPr>
    </w:p>
    <w:p w14:paraId="30F58C89" w14:textId="571D349E" w:rsidR="00FD6E80" w:rsidRPr="00FD6E80" w:rsidRDefault="00FD6E8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</w:rPr>
      </w:pPr>
    </w:p>
    <w:p w14:paraId="24A8757B" w14:textId="77777777" w:rsidR="00FD6E80" w:rsidRPr="00FD6E80" w:rsidRDefault="00FD6E80" w:rsidP="00FD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FD6E80">
        <w:rPr>
          <w:rFonts w:ascii="Angsana New" w:hAnsi="Angsana New" w:hint="cs"/>
          <w:sz w:val="32"/>
          <w:szCs w:val="32"/>
          <w:cs/>
        </w:rPr>
        <w:t>กลุ่ม</w:t>
      </w:r>
      <w:r w:rsidRPr="00FD6E80">
        <w:rPr>
          <w:rFonts w:ascii="Angsana New" w:hAnsi="Angsana New"/>
          <w:sz w:val="32"/>
          <w:szCs w:val="32"/>
          <w:cs/>
        </w:rPr>
        <w:t>บริษัทมีเงินเบิกเกินบัญชี</w:t>
      </w:r>
      <w:r w:rsidRPr="00FD6E80">
        <w:rPr>
          <w:rFonts w:ascii="Angsana New" w:hAnsi="Angsana New" w:hint="cs"/>
          <w:sz w:val="32"/>
          <w:szCs w:val="32"/>
          <w:cs/>
        </w:rPr>
        <w:t>และ</w:t>
      </w:r>
      <w:r w:rsidRPr="00FD6E8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โดยมีอัตราดอกเบี้ยร้อยละ </w:t>
      </w:r>
      <w:r w:rsidRPr="00FD6E80">
        <w:rPr>
          <w:rFonts w:ascii="Angsana New" w:hAnsi="Angsana New"/>
          <w:sz w:val="32"/>
          <w:szCs w:val="32"/>
        </w:rPr>
        <w:t xml:space="preserve">MLR </w:t>
      </w:r>
      <w:r w:rsidRPr="00FD6E80">
        <w:rPr>
          <w:rFonts w:ascii="Angsana New" w:hAnsi="Angsana New"/>
          <w:sz w:val="32"/>
          <w:szCs w:val="32"/>
          <w:cs/>
        </w:rPr>
        <w:t xml:space="preserve">- </w:t>
      </w:r>
      <w:r w:rsidRPr="00FD6E80">
        <w:rPr>
          <w:rFonts w:ascii="Angsana New" w:hAnsi="Angsana New"/>
          <w:sz w:val="32"/>
          <w:szCs w:val="32"/>
        </w:rPr>
        <w:t>1</w:t>
      </w:r>
      <w:r w:rsidRPr="00FD6E80">
        <w:rPr>
          <w:rFonts w:ascii="Angsana New" w:hAnsi="Angsana New"/>
          <w:sz w:val="32"/>
          <w:szCs w:val="32"/>
          <w:cs/>
        </w:rPr>
        <w:t>.</w:t>
      </w:r>
      <w:r w:rsidRPr="00FD6E80">
        <w:rPr>
          <w:rFonts w:ascii="Angsana New" w:hAnsi="Angsana New"/>
          <w:sz w:val="32"/>
          <w:szCs w:val="32"/>
        </w:rPr>
        <w:t xml:space="preserve">00 </w:t>
      </w:r>
      <w:r w:rsidRPr="00FD6E8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D6E80">
        <w:rPr>
          <w:rFonts w:ascii="Angsana New" w:hAnsi="Angsana New"/>
          <w:sz w:val="32"/>
          <w:szCs w:val="32"/>
        </w:rPr>
        <w:t>MOR</w:t>
      </w:r>
      <w:r w:rsidRPr="00FD6E80">
        <w:rPr>
          <w:rFonts w:ascii="Angsana New" w:hAnsi="Angsana New"/>
          <w:sz w:val="32"/>
          <w:szCs w:val="32"/>
          <w:cs/>
        </w:rPr>
        <w:t xml:space="preserve"> ต่อปี ค้ำประกันโดยการจดจำนองที่ดินพร้อมสิ่งปลูกสร้าง</w:t>
      </w:r>
      <w:r w:rsidRPr="00FD6E80">
        <w:rPr>
          <w:rFonts w:ascii="Angsana New" w:hAnsi="Angsana New" w:hint="cs"/>
          <w:sz w:val="32"/>
          <w:szCs w:val="32"/>
          <w:cs/>
        </w:rPr>
        <w:t xml:space="preserve"> เงินฝากธนาคาร </w:t>
      </w:r>
      <w:r w:rsidRPr="00FD6E80">
        <w:rPr>
          <w:rFonts w:ascii="Angsana New" w:hAnsi="Angsana New"/>
          <w:sz w:val="32"/>
          <w:szCs w:val="32"/>
          <w:cs/>
        </w:rPr>
        <w:t>เครื่องจักรและที่ดินบางส่วนพร้อมสิ่งปลูกสร้าง</w:t>
      </w:r>
      <w:r w:rsidRPr="00FD6E80">
        <w:rPr>
          <w:rFonts w:ascii="Angsana New" w:hAnsi="Angsana New" w:hint="cs"/>
          <w:sz w:val="32"/>
          <w:szCs w:val="32"/>
          <w:cs/>
        </w:rPr>
        <w:t xml:space="preserve"> รวมทั้งบริษัท</w:t>
      </w:r>
      <w:r w:rsidRPr="00FD6E80">
        <w:rPr>
          <w:rFonts w:ascii="Angsana New" w:hAnsi="Angsana New"/>
          <w:sz w:val="32"/>
          <w:szCs w:val="32"/>
          <w:cs/>
        </w:rPr>
        <w:t>ใหญ่</w:t>
      </w:r>
      <w:r w:rsidRPr="00FD6E80">
        <w:rPr>
          <w:rFonts w:ascii="Angsana New" w:hAnsi="Angsana New" w:hint="cs"/>
          <w:sz w:val="32"/>
          <w:szCs w:val="32"/>
          <w:cs/>
        </w:rPr>
        <w:t>ร่วมค้ำประกันวงเงินส่วนของบริษัทย่อย</w:t>
      </w:r>
    </w:p>
    <w:p w14:paraId="2EDC21FA" w14:textId="7257864F" w:rsidR="00671282" w:rsidRDefault="0067128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22C87684" w14:textId="7F777C7E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25EFE61C" w14:textId="7F5B8F38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76924962" w14:textId="6516201F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1CDB3847" w14:textId="210ACEAA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36A7258D" w14:textId="77777777" w:rsidR="00D76C1A" w:rsidRPr="00671282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27A5AF38" w14:textId="17A6E42F" w:rsidR="00EC7017" w:rsidRPr="00267CF8" w:rsidRDefault="00EC7017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หนี้สินตามสัญญาเช่า</w:t>
      </w:r>
    </w:p>
    <w:tbl>
      <w:tblPr>
        <w:tblW w:w="8370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555"/>
        <w:gridCol w:w="1161"/>
        <w:gridCol w:w="81"/>
        <w:gridCol w:w="1134"/>
        <w:gridCol w:w="81"/>
        <w:gridCol w:w="1135"/>
        <w:gridCol w:w="78"/>
        <w:gridCol w:w="1145"/>
      </w:tblGrid>
      <w:tr w:rsidR="00B872D3" w:rsidRPr="00671282" w14:paraId="3C943921" w14:textId="77777777" w:rsidTr="00B872D3">
        <w:trPr>
          <w:cantSplit/>
        </w:trPr>
        <w:tc>
          <w:tcPr>
            <w:tcW w:w="3555" w:type="dxa"/>
          </w:tcPr>
          <w:p w14:paraId="125399CF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4815" w:type="dxa"/>
            <w:gridSpan w:val="7"/>
          </w:tcPr>
          <w:p w14:paraId="2C405F49" w14:textId="77777777" w:rsidR="00B872D3" w:rsidRPr="00671282" w:rsidRDefault="00B872D3" w:rsidP="00A239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B872D3" w:rsidRPr="00671282" w14:paraId="70249283" w14:textId="77777777" w:rsidTr="00B872D3">
        <w:trPr>
          <w:cantSplit/>
          <w:trHeight w:val="328"/>
        </w:trPr>
        <w:tc>
          <w:tcPr>
            <w:tcW w:w="3555" w:type="dxa"/>
          </w:tcPr>
          <w:p w14:paraId="1D607704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</w:tcPr>
          <w:p w14:paraId="18C287A2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79DA07A6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14:paraId="3C64552E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B872D3" w:rsidRPr="00671282" w14:paraId="2DAD07EC" w14:textId="77777777" w:rsidTr="00B872D3">
        <w:trPr>
          <w:cantSplit/>
        </w:trPr>
        <w:tc>
          <w:tcPr>
            <w:tcW w:w="3555" w:type="dxa"/>
          </w:tcPr>
          <w:p w14:paraId="46158C66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7F29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671282">
              <w:rPr>
                <w:rFonts w:ascii="Angsana New" w:hAnsi="Angsana New"/>
                <w:spacing w:val="-4"/>
                <w:sz w:val="27"/>
                <w:szCs w:val="27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E2FE14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E99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671282">
              <w:rPr>
                <w:rFonts w:ascii="Angsana New" w:hAnsi="Angsana New"/>
                <w:spacing w:val="-4"/>
                <w:sz w:val="27"/>
                <w:szCs w:val="27"/>
              </w:rPr>
              <w:t>2562</w:t>
            </w:r>
          </w:p>
        </w:tc>
        <w:tc>
          <w:tcPr>
            <w:tcW w:w="81" w:type="dxa"/>
          </w:tcPr>
          <w:p w14:paraId="1DC3BCD3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FA924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671282">
              <w:rPr>
                <w:rFonts w:ascii="Angsana New" w:hAnsi="Angsana New"/>
                <w:spacing w:val="-4"/>
                <w:sz w:val="27"/>
                <w:szCs w:val="27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478B6A6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3DFCA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671282">
              <w:rPr>
                <w:rFonts w:ascii="Angsana New" w:hAnsi="Angsana New"/>
                <w:spacing w:val="-4"/>
                <w:sz w:val="27"/>
                <w:szCs w:val="27"/>
              </w:rPr>
              <w:t>2562</w:t>
            </w:r>
          </w:p>
        </w:tc>
      </w:tr>
      <w:tr w:rsidR="00B872D3" w:rsidRPr="00671282" w14:paraId="3A35CA8C" w14:textId="77777777" w:rsidTr="00B872D3">
        <w:trPr>
          <w:cantSplit/>
        </w:trPr>
        <w:tc>
          <w:tcPr>
            <w:tcW w:w="3555" w:type="dxa"/>
          </w:tcPr>
          <w:p w14:paraId="6215C3C5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tcBorders>
              <w:left w:val="nil"/>
            </w:tcBorders>
          </w:tcPr>
          <w:p w14:paraId="78045100" w14:textId="30CE7F2B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70,7</w:t>
            </w:r>
            <w:r w:rsidR="00A70439" w:rsidRPr="00E03DD4">
              <w:rPr>
                <w:rFonts w:ascii="Angsana New" w:hAnsi="Angsana New"/>
                <w:sz w:val="27"/>
                <w:szCs w:val="27"/>
                <w:highlight w:val="yellow"/>
              </w:rPr>
              <w:t>28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1" w:type="dxa"/>
          </w:tcPr>
          <w:p w14:paraId="58A4778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88AE3C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471</w:t>
            </w:r>
          </w:p>
        </w:tc>
        <w:tc>
          <w:tcPr>
            <w:tcW w:w="81" w:type="dxa"/>
          </w:tcPr>
          <w:p w14:paraId="4351A37C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DF9A37D" w14:textId="5C1ADF85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65,73</w:t>
            </w:r>
            <w:r w:rsidR="00A70439" w:rsidRPr="00E03DD4">
              <w:rPr>
                <w:rFonts w:ascii="Angsana New" w:hAnsi="Angsana New"/>
                <w:sz w:val="27"/>
                <w:szCs w:val="27"/>
                <w:highlight w:val="yellow"/>
              </w:rPr>
              <w:t>8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78" w:type="dxa"/>
          </w:tcPr>
          <w:p w14:paraId="5D01CB46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left w:val="nil"/>
            </w:tcBorders>
          </w:tcPr>
          <w:p w14:paraId="28E0269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471</w:t>
            </w:r>
          </w:p>
        </w:tc>
      </w:tr>
      <w:tr w:rsidR="00B872D3" w:rsidRPr="00671282" w14:paraId="43649759" w14:textId="77777777" w:rsidTr="00B872D3">
        <w:trPr>
          <w:cantSplit/>
        </w:trPr>
        <w:tc>
          <w:tcPr>
            <w:tcW w:w="3555" w:type="dxa"/>
          </w:tcPr>
          <w:p w14:paraId="3CA82637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u w:val="single"/>
                <w:cs/>
              </w:rPr>
              <w:t>หัก</w:t>
            </w: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9CEDF27" w14:textId="51AE05BA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1282">
              <w:rPr>
                <w:rFonts w:ascii="Angsana New" w:hAnsi="Angsana New"/>
                <w:sz w:val="27"/>
                <w:szCs w:val="27"/>
              </w:rPr>
              <w:t>5,</w:t>
            </w:r>
            <w:r w:rsidR="00A70439">
              <w:rPr>
                <w:rFonts w:ascii="Angsana New" w:hAnsi="Angsana New"/>
                <w:sz w:val="27"/>
                <w:szCs w:val="27"/>
              </w:rPr>
              <w:t>6</w:t>
            </w:r>
            <w:r w:rsidR="00A70439" w:rsidRPr="00E03DD4">
              <w:rPr>
                <w:rFonts w:ascii="Angsana New" w:hAnsi="Angsana New"/>
                <w:sz w:val="27"/>
                <w:szCs w:val="27"/>
                <w:highlight w:val="yellow"/>
              </w:rPr>
              <w:t>19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1" w:type="dxa"/>
          </w:tcPr>
          <w:p w14:paraId="3053A679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1426387E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71282">
              <w:rPr>
                <w:rFonts w:ascii="Angsana New" w:hAnsi="Angsana New"/>
                <w:sz w:val="27"/>
                <w:szCs w:val="27"/>
              </w:rPr>
              <w:t>19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1" w:type="dxa"/>
          </w:tcPr>
          <w:p w14:paraId="1951E6A8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</w:tcPr>
          <w:p w14:paraId="760A8D4D" w14:textId="0C5F0B55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1282">
              <w:rPr>
                <w:rFonts w:ascii="Angsana New" w:hAnsi="Angsana New"/>
                <w:sz w:val="27"/>
                <w:szCs w:val="27"/>
              </w:rPr>
              <w:t>5,2</w:t>
            </w:r>
            <w:r w:rsidR="00A70439" w:rsidRPr="00E03DD4">
              <w:rPr>
                <w:rFonts w:ascii="Angsana New" w:hAnsi="Angsana New"/>
                <w:sz w:val="27"/>
                <w:szCs w:val="27"/>
                <w:highlight w:val="yellow"/>
              </w:rPr>
              <w:t>90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78" w:type="dxa"/>
          </w:tcPr>
          <w:p w14:paraId="0DDBADC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</w:tcBorders>
          </w:tcPr>
          <w:p w14:paraId="3FA54C15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71282">
              <w:rPr>
                <w:rFonts w:ascii="Angsana New" w:hAnsi="Angsana New"/>
                <w:sz w:val="27"/>
                <w:szCs w:val="27"/>
              </w:rPr>
              <w:t>19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872D3" w:rsidRPr="00671282" w14:paraId="1E7F6FFF" w14:textId="77777777" w:rsidTr="00B872D3">
        <w:trPr>
          <w:cantSplit/>
        </w:trPr>
        <w:tc>
          <w:tcPr>
            <w:tcW w:w="3555" w:type="dxa"/>
          </w:tcPr>
          <w:p w14:paraId="050F0362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2C01761C" w14:textId="7D293170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65,0</w:t>
            </w:r>
            <w:r w:rsidR="00FE6FCA">
              <w:rPr>
                <w:rFonts w:ascii="Angsana New" w:hAnsi="Angsana New"/>
                <w:sz w:val="27"/>
                <w:szCs w:val="27"/>
              </w:rPr>
              <w:t>09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1" w:type="dxa"/>
          </w:tcPr>
          <w:p w14:paraId="4F1CC9C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1E763E6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452</w:t>
            </w:r>
          </w:p>
        </w:tc>
        <w:tc>
          <w:tcPr>
            <w:tcW w:w="81" w:type="dxa"/>
          </w:tcPr>
          <w:p w14:paraId="3943A33F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</w:tcPr>
          <w:p w14:paraId="72DA6E77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60,448 </w:t>
            </w:r>
          </w:p>
        </w:tc>
        <w:tc>
          <w:tcPr>
            <w:tcW w:w="78" w:type="dxa"/>
          </w:tcPr>
          <w:p w14:paraId="40CCCF7B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</w:tcBorders>
          </w:tcPr>
          <w:p w14:paraId="0C406C17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452</w:t>
            </w:r>
          </w:p>
        </w:tc>
      </w:tr>
      <w:tr w:rsidR="00B872D3" w:rsidRPr="00671282" w14:paraId="2730768F" w14:textId="77777777" w:rsidTr="00B872D3">
        <w:trPr>
          <w:cantSplit/>
        </w:trPr>
        <w:tc>
          <w:tcPr>
            <w:tcW w:w="3555" w:type="dxa"/>
          </w:tcPr>
          <w:p w14:paraId="19F8419C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u w:val="single"/>
                <w:cs/>
              </w:rPr>
              <w:t>หัก</w:t>
            </w: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63F9CB72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1282">
              <w:rPr>
                <w:rFonts w:ascii="Angsana New" w:hAnsi="Angsana New"/>
                <w:sz w:val="27"/>
                <w:szCs w:val="27"/>
              </w:rPr>
              <w:t>17,076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1" w:type="dxa"/>
          </w:tcPr>
          <w:p w14:paraId="00FEC316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488EE155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71282">
              <w:rPr>
                <w:rFonts w:ascii="Angsana New" w:hAnsi="Angsana New"/>
                <w:sz w:val="27"/>
                <w:szCs w:val="27"/>
              </w:rPr>
              <w:t>277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1" w:type="dxa"/>
          </w:tcPr>
          <w:p w14:paraId="2C675884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</w:tcPr>
          <w:p w14:paraId="13BB8EB5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1282">
              <w:rPr>
                <w:rFonts w:ascii="Angsana New" w:hAnsi="Angsana New"/>
                <w:sz w:val="27"/>
                <w:szCs w:val="27"/>
              </w:rPr>
              <w:t>15,211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78" w:type="dxa"/>
          </w:tcPr>
          <w:p w14:paraId="1D5E659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</w:tcBorders>
          </w:tcPr>
          <w:p w14:paraId="496AF471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71282">
              <w:rPr>
                <w:rFonts w:ascii="Angsana New" w:hAnsi="Angsana New"/>
                <w:sz w:val="27"/>
                <w:szCs w:val="27"/>
              </w:rPr>
              <w:t>277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872D3" w:rsidRPr="00671282" w14:paraId="3FF8E955" w14:textId="77777777" w:rsidTr="00B872D3">
        <w:trPr>
          <w:cantSplit/>
        </w:trPr>
        <w:tc>
          <w:tcPr>
            <w:tcW w:w="3555" w:type="dxa"/>
          </w:tcPr>
          <w:p w14:paraId="094107D2" w14:textId="77777777" w:rsidR="00B872D3" w:rsidRPr="00671282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1282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ED5BBCA" w14:textId="209B0E9B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47,93</w:t>
            </w:r>
            <w:r w:rsidR="00FE6FCA">
              <w:rPr>
                <w:rFonts w:ascii="Angsana New" w:hAnsi="Angsana New"/>
                <w:sz w:val="27"/>
                <w:szCs w:val="27"/>
              </w:rPr>
              <w:t>3</w:t>
            </w:r>
            <w:r w:rsidRPr="0067128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1" w:type="dxa"/>
          </w:tcPr>
          <w:p w14:paraId="0891E637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039777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175</w:t>
            </w:r>
          </w:p>
        </w:tc>
        <w:tc>
          <w:tcPr>
            <w:tcW w:w="81" w:type="dxa"/>
          </w:tcPr>
          <w:p w14:paraId="17A7EB04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FEFBE7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 xml:space="preserve"> 45,237 </w:t>
            </w:r>
          </w:p>
        </w:tc>
        <w:tc>
          <w:tcPr>
            <w:tcW w:w="78" w:type="dxa"/>
          </w:tcPr>
          <w:p w14:paraId="4B699B30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D736BBC" w14:textId="77777777" w:rsidR="00B872D3" w:rsidRPr="00671282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671282">
              <w:rPr>
                <w:rFonts w:ascii="Angsana New" w:hAnsi="Angsana New"/>
                <w:sz w:val="27"/>
                <w:szCs w:val="27"/>
              </w:rPr>
              <w:t>175</w:t>
            </w:r>
          </w:p>
        </w:tc>
      </w:tr>
    </w:tbl>
    <w:p w14:paraId="1AE877C8" w14:textId="77777777" w:rsidR="00A97346" w:rsidRPr="00F4442F" w:rsidRDefault="00A9734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4"/>
          <w:szCs w:val="14"/>
        </w:rPr>
      </w:pPr>
    </w:p>
    <w:p w14:paraId="4510F38C" w14:textId="0A66FBE7" w:rsidR="00215DF3" w:rsidRDefault="00215D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หนี้สินตามสัญญาเช่าแบ่งตามระยะเวลาการจ่ายชำระ ดังนี้</w:t>
      </w:r>
    </w:p>
    <w:p w14:paraId="7CDC424E" w14:textId="77777777" w:rsidR="00AD120C" w:rsidRPr="00AD120C" w:rsidRDefault="00AD120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423" w:type="dxa"/>
        <w:tblInd w:w="63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210"/>
        <w:gridCol w:w="1035"/>
        <w:gridCol w:w="81"/>
        <w:gridCol w:w="900"/>
        <w:gridCol w:w="81"/>
        <w:gridCol w:w="1026"/>
        <w:gridCol w:w="81"/>
        <w:gridCol w:w="999"/>
        <w:gridCol w:w="6"/>
        <w:gridCol w:w="78"/>
        <w:gridCol w:w="900"/>
        <w:gridCol w:w="82"/>
        <w:gridCol w:w="944"/>
      </w:tblGrid>
      <w:tr w:rsidR="00B872D3" w:rsidRPr="00360518" w14:paraId="0C36304C" w14:textId="77777777" w:rsidTr="00B872D3">
        <w:tc>
          <w:tcPr>
            <w:tcW w:w="2210" w:type="dxa"/>
          </w:tcPr>
          <w:p w14:paraId="7FD59D2B" w14:textId="77777777" w:rsidR="00B872D3" w:rsidRPr="00360518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213" w:type="dxa"/>
            <w:gridSpan w:val="12"/>
          </w:tcPr>
          <w:p w14:paraId="40FB8550" w14:textId="77777777" w:rsidR="00B872D3" w:rsidRPr="00360518" w:rsidRDefault="00B872D3" w:rsidP="00A239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872D3" w:rsidRPr="00360518" w14:paraId="0B3091D3" w14:textId="77777777" w:rsidTr="00B872D3">
        <w:tc>
          <w:tcPr>
            <w:tcW w:w="2210" w:type="dxa"/>
          </w:tcPr>
          <w:p w14:paraId="15E78C1C" w14:textId="77777777" w:rsidR="00B872D3" w:rsidRPr="00360518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213" w:type="dxa"/>
            <w:gridSpan w:val="12"/>
            <w:tcBorders>
              <w:bottom w:val="single" w:sz="4" w:space="0" w:color="auto"/>
            </w:tcBorders>
          </w:tcPr>
          <w:p w14:paraId="6EF6BFFF" w14:textId="77777777" w:rsidR="00B872D3" w:rsidRPr="00360518" w:rsidRDefault="00B872D3" w:rsidP="00A2391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872D3" w:rsidRPr="00360518" w14:paraId="4EB84E0F" w14:textId="77777777" w:rsidTr="00B872D3">
        <w:tc>
          <w:tcPr>
            <w:tcW w:w="2210" w:type="dxa"/>
          </w:tcPr>
          <w:p w14:paraId="61570C9D" w14:textId="77777777" w:rsidR="00B872D3" w:rsidRPr="00360518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BCF61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AF1B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0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D63BE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872D3" w:rsidRPr="00360518" w14:paraId="7EC2B73F" w14:textId="77777777" w:rsidTr="00360518">
        <w:tc>
          <w:tcPr>
            <w:tcW w:w="2210" w:type="dxa"/>
            <w:shd w:val="clear" w:color="auto" w:fill="auto"/>
          </w:tcPr>
          <w:p w14:paraId="0F976DB8" w14:textId="77777777" w:rsidR="00B872D3" w:rsidRPr="00360518" w:rsidRDefault="00B872D3" w:rsidP="00A23915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DE4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มูลค่าอนาคต</w:t>
            </w:r>
          </w:p>
          <w:p w14:paraId="4F53E04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5FCFA3C9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3BCB455D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030D77B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433A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6AF518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966AC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มูลค่าปัจจุบัน</w:t>
            </w:r>
          </w:p>
          <w:p w14:paraId="7FF49CDD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6632B5F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427B5298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01C5BDA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C6A60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มูลค่าอนาคต</w:t>
            </w:r>
          </w:p>
          <w:p w14:paraId="3089B6D9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2E3871BC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466FF70A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84" w:type="dxa"/>
            <w:gridSpan w:val="2"/>
            <w:shd w:val="clear" w:color="auto" w:fill="auto"/>
            <w:vAlign w:val="bottom"/>
          </w:tcPr>
          <w:p w14:paraId="506507E2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C4D5B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A60773F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87E6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มูลค่าปัจจุบัน</w:t>
            </w:r>
          </w:p>
          <w:p w14:paraId="38295E7E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261ADCBE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6F933E1C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</w:tr>
      <w:tr w:rsidR="00B872D3" w:rsidRPr="00360518" w14:paraId="4642D0C5" w14:textId="77777777" w:rsidTr="00B872D3">
        <w:tc>
          <w:tcPr>
            <w:tcW w:w="2210" w:type="dxa"/>
          </w:tcPr>
          <w:p w14:paraId="0EFCEE7D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035" w:type="dxa"/>
            <w:shd w:val="clear" w:color="auto" w:fill="auto"/>
          </w:tcPr>
          <w:p w14:paraId="1855FBF7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19,926 </w:t>
            </w:r>
          </w:p>
        </w:tc>
        <w:tc>
          <w:tcPr>
            <w:tcW w:w="81" w:type="dxa"/>
            <w:shd w:val="clear" w:color="auto" w:fill="auto"/>
          </w:tcPr>
          <w:p w14:paraId="35B0024E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55406E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60518">
              <w:rPr>
                <w:rFonts w:ascii="Angsana New" w:hAnsi="Angsana New"/>
                <w:sz w:val="24"/>
                <w:szCs w:val="24"/>
              </w:rPr>
              <w:t>2,850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958A7D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5CEE9EAC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17,076 </w:t>
            </w:r>
          </w:p>
        </w:tc>
        <w:tc>
          <w:tcPr>
            <w:tcW w:w="81" w:type="dxa"/>
            <w:shd w:val="clear" w:color="auto" w:fill="auto"/>
          </w:tcPr>
          <w:p w14:paraId="494A0E57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391501FD" w14:textId="1407644E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293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75FA0D57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DEB8EC" w14:textId="343DFA30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16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3F68E204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</w:tcPr>
          <w:p w14:paraId="35B39AB5" w14:textId="7C10FDE4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277 </w:t>
            </w:r>
          </w:p>
        </w:tc>
      </w:tr>
      <w:tr w:rsidR="00B872D3" w:rsidRPr="00360518" w14:paraId="3C7B88AF" w14:textId="77777777" w:rsidTr="00B872D3">
        <w:tc>
          <w:tcPr>
            <w:tcW w:w="2210" w:type="dxa"/>
          </w:tcPr>
          <w:p w14:paraId="0C4FE631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ครบกำหนดชำระหลังจากหนึ่งปี</w:t>
            </w:r>
          </w:p>
          <w:p w14:paraId="703EAA5C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แต่ไม่เกินห้าปี</w:t>
            </w:r>
          </w:p>
        </w:tc>
        <w:tc>
          <w:tcPr>
            <w:tcW w:w="1035" w:type="dxa"/>
            <w:shd w:val="clear" w:color="auto" w:fill="auto"/>
          </w:tcPr>
          <w:p w14:paraId="7804190A" w14:textId="77777777" w:rsidR="00C87E00" w:rsidRDefault="00C87E0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2F1A6CFB" w14:textId="1022860B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50,70</w:t>
            </w:r>
            <w:r w:rsidR="00A97346">
              <w:rPr>
                <w:rFonts w:ascii="Angsana New" w:hAnsi="Angsana New"/>
                <w:sz w:val="24"/>
                <w:szCs w:val="24"/>
              </w:rPr>
              <w:t>2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23D39FD8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84D83E" w14:textId="77777777" w:rsidR="00C87E00" w:rsidRDefault="00C87E0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08A7DFF6" w14:textId="50418B2B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60518">
              <w:rPr>
                <w:rFonts w:ascii="Angsana New" w:hAnsi="Angsana New"/>
                <w:sz w:val="24"/>
                <w:szCs w:val="24"/>
              </w:rPr>
              <w:t>2,769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B47A694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0B36BD8F" w14:textId="77777777" w:rsidR="00C87E00" w:rsidRDefault="00C87E0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76CE36CE" w14:textId="5B6ED302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47,93</w:t>
            </w:r>
            <w:r w:rsidR="00A97346">
              <w:rPr>
                <w:rFonts w:ascii="Angsana New" w:hAnsi="Angsana New"/>
                <w:sz w:val="24"/>
                <w:szCs w:val="24"/>
              </w:rPr>
              <w:t>3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60198222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4DA23196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62551C29" w14:textId="63BEBAED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178 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76263479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B7EF28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555EAC45" w14:textId="21532174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3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2C03ABA2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</w:tcPr>
          <w:p w14:paraId="23DC3427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51C98EE3" w14:textId="379A9AA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175 </w:t>
            </w:r>
          </w:p>
        </w:tc>
      </w:tr>
      <w:tr w:rsidR="00B872D3" w:rsidRPr="00360518" w14:paraId="753348CD" w14:textId="77777777" w:rsidTr="00B872D3">
        <w:tc>
          <w:tcPr>
            <w:tcW w:w="2210" w:type="dxa"/>
          </w:tcPr>
          <w:p w14:paraId="6A3782D4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A2F660" w14:textId="36435436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70,62</w:t>
            </w:r>
            <w:r w:rsidR="00A97346">
              <w:rPr>
                <w:rFonts w:ascii="Angsana New" w:hAnsi="Angsana New"/>
                <w:sz w:val="24"/>
                <w:szCs w:val="24"/>
              </w:rPr>
              <w:t>8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7CD2A846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88E78BF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60518">
              <w:rPr>
                <w:rFonts w:ascii="Angsana New" w:hAnsi="Angsana New"/>
                <w:sz w:val="24"/>
                <w:szCs w:val="24"/>
              </w:rPr>
              <w:t>5,619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CBAFFD8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CF5CDBF" w14:textId="68A562ED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65,0</w:t>
            </w:r>
            <w:r w:rsidR="00A97346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81" w:type="dxa"/>
            <w:shd w:val="clear" w:color="auto" w:fill="auto"/>
          </w:tcPr>
          <w:p w14:paraId="3CE2EEC8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EF32B0" w14:textId="16F38578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471 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3B788771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9F0DD69" w14:textId="71AA9FF8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19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86AB313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</w:tcPr>
          <w:p w14:paraId="4064C701" w14:textId="25E4AC0A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452 </w:t>
            </w:r>
          </w:p>
        </w:tc>
      </w:tr>
      <w:tr w:rsidR="00B872D3" w:rsidRPr="00360518" w14:paraId="779D4A1E" w14:textId="77777777" w:rsidTr="00B872D3">
        <w:tc>
          <w:tcPr>
            <w:tcW w:w="2210" w:type="dxa"/>
          </w:tcPr>
          <w:p w14:paraId="5B688820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213" w:type="dxa"/>
            <w:gridSpan w:val="12"/>
          </w:tcPr>
          <w:p w14:paraId="543B078B" w14:textId="77777777" w:rsidR="00B872D3" w:rsidRPr="00360518" w:rsidRDefault="00B872D3" w:rsidP="00A239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872D3" w:rsidRPr="00360518" w14:paraId="2DB87771" w14:textId="77777777" w:rsidTr="00B872D3">
        <w:tc>
          <w:tcPr>
            <w:tcW w:w="2210" w:type="dxa"/>
          </w:tcPr>
          <w:p w14:paraId="68314CF1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213" w:type="dxa"/>
            <w:gridSpan w:val="12"/>
            <w:tcBorders>
              <w:bottom w:val="single" w:sz="4" w:space="0" w:color="auto"/>
            </w:tcBorders>
          </w:tcPr>
          <w:p w14:paraId="4661B70E" w14:textId="77777777" w:rsidR="00B872D3" w:rsidRPr="00360518" w:rsidRDefault="00B872D3" w:rsidP="00A2391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872D3" w:rsidRPr="00360518" w14:paraId="70A4F688" w14:textId="77777777" w:rsidTr="00B872D3">
        <w:tc>
          <w:tcPr>
            <w:tcW w:w="2210" w:type="dxa"/>
          </w:tcPr>
          <w:p w14:paraId="18CAFE59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C5D12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B52FB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0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B400C" w14:textId="77777777" w:rsidR="00B872D3" w:rsidRPr="00360518" w:rsidRDefault="00B872D3" w:rsidP="00A239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872D3" w:rsidRPr="00360518" w14:paraId="11D9D458" w14:textId="77777777" w:rsidTr="00360518">
        <w:tc>
          <w:tcPr>
            <w:tcW w:w="2210" w:type="dxa"/>
            <w:shd w:val="clear" w:color="auto" w:fill="auto"/>
          </w:tcPr>
          <w:p w14:paraId="0392A803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1E1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มูลค่าอนาคต</w:t>
            </w:r>
          </w:p>
          <w:p w14:paraId="4C42DECD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3C6A29C7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4FD17FD3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2194E6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0DD4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D1426C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E2339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มูลค่าปัจจุบัน</w:t>
            </w:r>
          </w:p>
          <w:p w14:paraId="1BC9EA19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2C2670E3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59C589F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A4A5F83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EE07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มูลค่าอนาคต</w:t>
            </w:r>
          </w:p>
          <w:p w14:paraId="2135C75E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272E12FA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2D9AD2A5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78FC4E8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1BE43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96D0334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0CD30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มูลค่าปัจจุบัน</w:t>
            </w:r>
          </w:p>
          <w:p w14:paraId="136C887A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ของจำนวน</w:t>
            </w:r>
          </w:p>
          <w:p w14:paraId="45BC6239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เงินขั้นต่ำ</w:t>
            </w:r>
          </w:p>
          <w:p w14:paraId="6710FD7F" w14:textId="77777777" w:rsidR="00B872D3" w:rsidRPr="00360518" w:rsidRDefault="00B872D3" w:rsidP="00A23915">
            <w:pPr>
              <w:pStyle w:val="1"/>
              <w:widowControl/>
              <w:ind w:left="8" w:righ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ที่ต้องจ่าย</w:t>
            </w:r>
          </w:p>
        </w:tc>
      </w:tr>
      <w:tr w:rsidR="00B872D3" w:rsidRPr="00360518" w14:paraId="01F4A0FC" w14:textId="77777777" w:rsidTr="00B872D3">
        <w:tc>
          <w:tcPr>
            <w:tcW w:w="2210" w:type="dxa"/>
          </w:tcPr>
          <w:p w14:paraId="6CB3FA53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035" w:type="dxa"/>
            <w:shd w:val="clear" w:color="auto" w:fill="auto"/>
          </w:tcPr>
          <w:p w14:paraId="4F97317F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17,865 </w:t>
            </w:r>
          </w:p>
        </w:tc>
        <w:tc>
          <w:tcPr>
            <w:tcW w:w="81" w:type="dxa"/>
            <w:shd w:val="clear" w:color="auto" w:fill="auto"/>
          </w:tcPr>
          <w:p w14:paraId="7652ABFA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9C83AA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60518">
              <w:rPr>
                <w:rFonts w:ascii="Angsana New" w:hAnsi="Angsana New"/>
                <w:sz w:val="24"/>
                <w:szCs w:val="24"/>
              </w:rPr>
              <w:t>2,654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B73F5AF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2AA52E1E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15,211 </w:t>
            </w:r>
          </w:p>
        </w:tc>
        <w:tc>
          <w:tcPr>
            <w:tcW w:w="81" w:type="dxa"/>
            <w:shd w:val="clear" w:color="auto" w:fill="auto"/>
          </w:tcPr>
          <w:p w14:paraId="1DE6EBF9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3EF77657" w14:textId="23E2B24B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293 </w:t>
            </w:r>
          </w:p>
        </w:tc>
        <w:tc>
          <w:tcPr>
            <w:tcW w:w="78" w:type="dxa"/>
            <w:shd w:val="clear" w:color="auto" w:fill="auto"/>
          </w:tcPr>
          <w:p w14:paraId="3683BB00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A9CF34" w14:textId="67724F65" w:rsidR="00B872D3" w:rsidRPr="00360518" w:rsidRDefault="00074A5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="00B872D3" w:rsidRPr="00360518">
              <w:rPr>
                <w:rFonts w:ascii="Angsana New" w:hAnsi="Angsana New"/>
                <w:sz w:val="24"/>
                <w:szCs w:val="24"/>
              </w:rPr>
              <w:t>16</w:t>
            </w:r>
            <w:r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  <w:r w:rsidR="00B872D3" w:rsidRPr="00074A51">
              <w:rPr>
                <w:rFonts w:ascii="Angsana New" w:hAnsi="Angsana New"/>
                <w:sz w:val="24"/>
                <w:szCs w:val="24"/>
                <w:highlight w:val="green"/>
                <w:cs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6B7F06C8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</w:tcPr>
          <w:p w14:paraId="03342178" w14:textId="637AE769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277 </w:t>
            </w:r>
          </w:p>
        </w:tc>
      </w:tr>
      <w:tr w:rsidR="00B872D3" w:rsidRPr="00360518" w14:paraId="62CD2C46" w14:textId="77777777" w:rsidTr="00B872D3">
        <w:tc>
          <w:tcPr>
            <w:tcW w:w="2210" w:type="dxa"/>
          </w:tcPr>
          <w:p w14:paraId="20D0935B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ครบกำหนดชำระหลังจากหนึ่งปี</w:t>
            </w:r>
          </w:p>
          <w:p w14:paraId="7CB1D02F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แต่ไม่เกินห้าปี</w:t>
            </w:r>
          </w:p>
        </w:tc>
        <w:tc>
          <w:tcPr>
            <w:tcW w:w="1035" w:type="dxa"/>
            <w:shd w:val="clear" w:color="auto" w:fill="auto"/>
          </w:tcPr>
          <w:p w14:paraId="4C8C943C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481F90B2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47,873 </w:t>
            </w:r>
          </w:p>
        </w:tc>
        <w:tc>
          <w:tcPr>
            <w:tcW w:w="81" w:type="dxa"/>
            <w:shd w:val="clear" w:color="auto" w:fill="auto"/>
          </w:tcPr>
          <w:p w14:paraId="7DFEE0C4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601B2D2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A35E040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2,636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FE8FFC4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28A9009C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768924A1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45,237 </w:t>
            </w:r>
          </w:p>
        </w:tc>
        <w:tc>
          <w:tcPr>
            <w:tcW w:w="81" w:type="dxa"/>
            <w:shd w:val="clear" w:color="auto" w:fill="auto"/>
          </w:tcPr>
          <w:p w14:paraId="064F2B07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6326CCF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784FCB0" w14:textId="268D2D54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178 </w:t>
            </w:r>
          </w:p>
        </w:tc>
        <w:tc>
          <w:tcPr>
            <w:tcW w:w="78" w:type="dxa"/>
            <w:shd w:val="clear" w:color="auto" w:fill="auto"/>
          </w:tcPr>
          <w:p w14:paraId="43DEF4AF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5DA415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326C908C" w14:textId="0839E033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 xml:space="preserve"> 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3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9F21950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</w:tcPr>
          <w:p w14:paraId="27C1CC5C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</w:p>
          <w:p w14:paraId="50C9A509" w14:textId="37AFF899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175</w:t>
            </w:r>
          </w:p>
        </w:tc>
      </w:tr>
      <w:tr w:rsidR="00B872D3" w:rsidRPr="00360518" w14:paraId="441A245B" w14:textId="77777777" w:rsidTr="00B872D3">
        <w:tc>
          <w:tcPr>
            <w:tcW w:w="2210" w:type="dxa"/>
          </w:tcPr>
          <w:p w14:paraId="742869BF" w14:textId="77777777" w:rsidR="00B872D3" w:rsidRPr="00360518" w:rsidRDefault="00B872D3" w:rsidP="00A23915">
            <w:pPr>
              <w:pStyle w:val="1"/>
              <w:widowControl/>
              <w:ind w:left="54" w:right="-13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6051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D6DA8F1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65,738 </w:t>
            </w:r>
          </w:p>
        </w:tc>
        <w:tc>
          <w:tcPr>
            <w:tcW w:w="81" w:type="dxa"/>
            <w:shd w:val="clear" w:color="auto" w:fill="auto"/>
          </w:tcPr>
          <w:p w14:paraId="02F6F667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7578085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60518">
              <w:rPr>
                <w:rFonts w:ascii="Angsana New" w:hAnsi="Angsana New"/>
                <w:sz w:val="24"/>
                <w:szCs w:val="24"/>
              </w:rPr>
              <w:t>5,290</w:t>
            </w:r>
            <w:r w:rsidRPr="003605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2EA4383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02CD73A" w14:textId="7777777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60,448 </w:t>
            </w:r>
          </w:p>
        </w:tc>
        <w:tc>
          <w:tcPr>
            <w:tcW w:w="81" w:type="dxa"/>
            <w:shd w:val="clear" w:color="auto" w:fill="auto"/>
          </w:tcPr>
          <w:p w14:paraId="53498F5B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80D743F" w14:textId="57BC96A6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471 </w:t>
            </w:r>
          </w:p>
        </w:tc>
        <w:tc>
          <w:tcPr>
            <w:tcW w:w="78" w:type="dxa"/>
            <w:shd w:val="clear" w:color="auto" w:fill="auto"/>
          </w:tcPr>
          <w:p w14:paraId="4731631D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B41B4A" w14:textId="46AAEC07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 xml:space="preserve"> 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(</w:t>
            </w:r>
            <w:r w:rsidRPr="00360518">
              <w:rPr>
                <w:rFonts w:ascii="Angsana New" w:hAnsi="Angsana New"/>
                <w:sz w:val="24"/>
                <w:szCs w:val="24"/>
              </w:rPr>
              <w:t>19</w:t>
            </w:r>
            <w:r w:rsidR="00074A51" w:rsidRPr="00E03DD4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487B1DC" w14:textId="77777777" w:rsidR="00B872D3" w:rsidRPr="00360518" w:rsidRDefault="00B872D3" w:rsidP="00A239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</w:tcPr>
          <w:p w14:paraId="54BF25CE" w14:textId="1CC02221" w:rsidR="00B872D3" w:rsidRPr="00360518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33" w:right="3"/>
              <w:rPr>
                <w:rFonts w:ascii="Angsana New" w:hAnsi="Angsana New"/>
                <w:sz w:val="24"/>
                <w:szCs w:val="24"/>
              </w:rPr>
            </w:pPr>
            <w:r w:rsidRPr="00360518">
              <w:rPr>
                <w:rFonts w:ascii="Angsana New" w:hAnsi="Angsana New"/>
                <w:sz w:val="24"/>
                <w:szCs w:val="24"/>
              </w:rPr>
              <w:t xml:space="preserve"> 452 </w:t>
            </w:r>
          </w:p>
        </w:tc>
      </w:tr>
    </w:tbl>
    <w:p w14:paraId="2FADFD50" w14:textId="77777777" w:rsidR="00604C79" w:rsidRPr="00F4442F" w:rsidRDefault="00604C79" w:rsidP="00A23915">
      <w:pPr>
        <w:tabs>
          <w:tab w:val="left" w:pos="1361"/>
          <w:tab w:val="left" w:pos="1928"/>
        </w:tabs>
        <w:spacing w:line="240" w:lineRule="auto"/>
        <w:ind w:left="360"/>
        <w:jc w:val="thaiDistribute"/>
        <w:rPr>
          <w:rFonts w:ascii="Angsana New" w:hAnsi="Angsana New"/>
          <w:sz w:val="10"/>
          <w:szCs w:val="10"/>
        </w:rPr>
      </w:pPr>
    </w:p>
    <w:p w14:paraId="0D891CD4" w14:textId="0E411142" w:rsidR="00604C79" w:rsidRPr="00267CF8" w:rsidRDefault="00604C7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กลุ่มบริษัททำสัญญา</w:t>
      </w:r>
      <w:r w:rsidR="00215DF3" w:rsidRPr="00267CF8">
        <w:rPr>
          <w:rFonts w:ascii="Angsana New" w:hAnsi="Angsana New"/>
          <w:sz w:val="32"/>
          <w:szCs w:val="32"/>
          <w:cs/>
        </w:rPr>
        <w:t xml:space="preserve">เช่า </w:t>
      </w:r>
      <w:r w:rsidRPr="00267CF8">
        <w:rPr>
          <w:rFonts w:ascii="Angsana New" w:hAnsi="Angsana New"/>
          <w:sz w:val="32"/>
          <w:szCs w:val="32"/>
          <w:cs/>
        </w:rPr>
        <w:t>เช่าซื้อและลิสซิ่งสำหรับ</w:t>
      </w:r>
      <w:r w:rsidR="000C3A7E" w:rsidRPr="00267CF8">
        <w:rPr>
          <w:rFonts w:ascii="Angsana New" w:hAnsi="Angsana New"/>
          <w:sz w:val="32"/>
          <w:szCs w:val="32"/>
          <w:cs/>
        </w:rPr>
        <w:t xml:space="preserve">ที่ดินและสิ่งปลูกสร้าง </w:t>
      </w:r>
      <w:r w:rsidRPr="00267CF8">
        <w:rPr>
          <w:rFonts w:ascii="Angsana New" w:hAnsi="Angsana New"/>
          <w:sz w:val="32"/>
          <w:szCs w:val="32"/>
          <w:cs/>
        </w:rPr>
        <w:t xml:space="preserve">เครื่องจักรและยานพาหนะ ซึ่งมีอายุสัญญาเช่า </w:t>
      </w:r>
      <w:r w:rsidRPr="00267CF8">
        <w:rPr>
          <w:rFonts w:ascii="Angsana New" w:hAnsi="Angsana New"/>
          <w:sz w:val="32"/>
          <w:szCs w:val="32"/>
        </w:rPr>
        <w:t>3</w:t>
      </w:r>
      <w:r w:rsidR="00FE6FCA">
        <w:rPr>
          <w:rFonts w:ascii="Angsana New" w:hAnsi="Angsana New"/>
          <w:sz w:val="32"/>
          <w:szCs w:val="32"/>
          <w:cs/>
        </w:rPr>
        <w:t>-</w:t>
      </w:r>
      <w:r w:rsidR="00FE6FCA">
        <w:rPr>
          <w:rFonts w:ascii="Angsana New" w:hAnsi="Angsana New"/>
          <w:sz w:val="32"/>
          <w:szCs w:val="32"/>
        </w:rPr>
        <w:t xml:space="preserve">5 </w:t>
      </w:r>
      <w:r w:rsidR="00FE6FCA">
        <w:rPr>
          <w:rFonts w:ascii="Angsana New" w:hAnsi="Angsana New" w:hint="cs"/>
          <w:sz w:val="32"/>
          <w:szCs w:val="32"/>
          <w:cs/>
        </w:rPr>
        <w:t xml:space="preserve">ปี </w:t>
      </w:r>
      <w:r w:rsidRPr="00267CF8">
        <w:rPr>
          <w:rFonts w:ascii="Angsana New" w:hAnsi="Angsana New"/>
          <w:sz w:val="32"/>
          <w:szCs w:val="32"/>
          <w:cs/>
        </w:rPr>
        <w:t>โดยมีสินทรัพย์ที่เกี่ยวข้องเป็นหลักประกัน</w:t>
      </w:r>
    </w:p>
    <w:p w14:paraId="3C741412" w14:textId="45586B3D" w:rsidR="00215DF3" w:rsidRDefault="00215D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6C16D4E8" w14:textId="42F2A8A4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723C65D4" w14:textId="121B7672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429BB3C7" w14:textId="6A4CB441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1BAC0F16" w14:textId="32CB80EE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441DFE4E" w14:textId="4DB1D9FD" w:rsidR="00D76C1A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3B04AF14" w14:textId="77777777" w:rsidR="00D76C1A" w:rsidRPr="00F4442F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0"/>
          <w:szCs w:val="10"/>
        </w:rPr>
      </w:pPr>
    </w:p>
    <w:p w14:paraId="3ED87BFF" w14:textId="51D6E74B" w:rsidR="00EC7017" w:rsidRPr="00267CF8" w:rsidRDefault="00EC701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รายการอื่นที่เกี่ยวข้อง</w:t>
      </w:r>
    </w:p>
    <w:tbl>
      <w:tblPr>
        <w:tblW w:w="8370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03"/>
        <w:gridCol w:w="1773"/>
        <w:gridCol w:w="117"/>
        <w:gridCol w:w="2277"/>
      </w:tblGrid>
      <w:tr w:rsidR="00B872D3" w:rsidRPr="00F4442F" w14:paraId="1FA10304" w14:textId="77777777" w:rsidTr="00B872D3">
        <w:trPr>
          <w:trHeight w:val="288"/>
        </w:trPr>
        <w:tc>
          <w:tcPr>
            <w:tcW w:w="4203" w:type="dxa"/>
          </w:tcPr>
          <w:p w14:paraId="69E0AC99" w14:textId="77777777" w:rsidR="00B872D3" w:rsidRPr="00F4442F" w:rsidRDefault="00B872D3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6B4A6210" w14:textId="77777777" w:rsidR="00B872D3" w:rsidRPr="00F4442F" w:rsidRDefault="00B872D3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4442F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F444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: </w:t>
            </w:r>
            <w:r w:rsidRPr="00F4442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B872D3" w:rsidRPr="00F4442F" w14:paraId="1B4C081E" w14:textId="77777777" w:rsidTr="00B872D3">
        <w:trPr>
          <w:trHeight w:val="351"/>
        </w:trPr>
        <w:tc>
          <w:tcPr>
            <w:tcW w:w="4203" w:type="dxa"/>
          </w:tcPr>
          <w:p w14:paraId="7EFD6606" w14:textId="77777777" w:rsidR="00B872D3" w:rsidRPr="00F4442F" w:rsidRDefault="00B872D3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</w:rPr>
              <w:t>2563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EF83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61D44DD4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AA4AB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872D3" w:rsidRPr="00F4442F" w14:paraId="6111270B" w14:textId="77777777" w:rsidTr="00B872D3">
        <w:trPr>
          <w:trHeight w:val="113"/>
        </w:trPr>
        <w:tc>
          <w:tcPr>
            <w:tcW w:w="4203" w:type="dxa"/>
          </w:tcPr>
          <w:p w14:paraId="4EE03220" w14:textId="77777777" w:rsidR="00B872D3" w:rsidRPr="00F4442F" w:rsidRDefault="00B872D3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773" w:type="dxa"/>
          </w:tcPr>
          <w:p w14:paraId="09EFDD8E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3,382 </w:t>
            </w:r>
          </w:p>
        </w:tc>
        <w:tc>
          <w:tcPr>
            <w:tcW w:w="117" w:type="dxa"/>
          </w:tcPr>
          <w:p w14:paraId="52134197" w14:textId="77777777" w:rsidR="00B872D3" w:rsidRPr="00F4442F" w:rsidRDefault="00B872D3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dxa"/>
          </w:tcPr>
          <w:p w14:paraId="47C80FC0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3,091 </w:t>
            </w:r>
          </w:p>
        </w:tc>
      </w:tr>
      <w:tr w:rsidR="00B872D3" w:rsidRPr="00F4442F" w14:paraId="72806841" w14:textId="77777777" w:rsidTr="00B872D3">
        <w:trPr>
          <w:trHeight w:val="113"/>
        </w:trPr>
        <w:tc>
          <w:tcPr>
            <w:tcW w:w="4203" w:type="dxa"/>
          </w:tcPr>
          <w:p w14:paraId="6A13B938" w14:textId="77777777" w:rsidR="00B872D3" w:rsidRPr="00F4442F" w:rsidRDefault="00B872D3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73" w:type="dxa"/>
          </w:tcPr>
          <w:p w14:paraId="11B58C96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3,261 </w:t>
            </w:r>
          </w:p>
        </w:tc>
        <w:tc>
          <w:tcPr>
            <w:tcW w:w="117" w:type="dxa"/>
          </w:tcPr>
          <w:p w14:paraId="7CDF17E7" w14:textId="77777777" w:rsidR="00B872D3" w:rsidRPr="00F4442F" w:rsidRDefault="00B872D3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dxa"/>
          </w:tcPr>
          <w:p w14:paraId="15A4E8B7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870 </w:t>
            </w:r>
          </w:p>
        </w:tc>
      </w:tr>
      <w:tr w:rsidR="00B872D3" w:rsidRPr="00F4442F" w14:paraId="304BCADB" w14:textId="77777777" w:rsidTr="00B872D3">
        <w:trPr>
          <w:trHeight w:val="113"/>
        </w:trPr>
        <w:tc>
          <w:tcPr>
            <w:tcW w:w="4203" w:type="dxa"/>
          </w:tcPr>
          <w:p w14:paraId="432C7329" w14:textId="77777777" w:rsidR="00B872D3" w:rsidRPr="00F4442F" w:rsidRDefault="00B872D3" w:rsidP="00A23915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4442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73" w:type="dxa"/>
          </w:tcPr>
          <w:p w14:paraId="1B4AB4F4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24,530 </w:t>
            </w:r>
          </w:p>
        </w:tc>
        <w:tc>
          <w:tcPr>
            <w:tcW w:w="117" w:type="dxa"/>
          </w:tcPr>
          <w:p w14:paraId="1C0CABF1" w14:textId="77777777" w:rsidR="00B872D3" w:rsidRPr="00F4442F" w:rsidRDefault="00B872D3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dxa"/>
          </w:tcPr>
          <w:p w14:paraId="2D2CF1FA" w14:textId="77777777" w:rsidR="00B872D3" w:rsidRPr="00F4442F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F4442F">
              <w:rPr>
                <w:rFonts w:ascii="Angsana New" w:hAnsi="Angsana New"/>
                <w:sz w:val="24"/>
                <w:szCs w:val="24"/>
              </w:rPr>
              <w:t xml:space="preserve"> 21,579 </w:t>
            </w:r>
          </w:p>
        </w:tc>
      </w:tr>
    </w:tbl>
    <w:p w14:paraId="4338E81D" w14:textId="77777777" w:rsidR="00A97346" w:rsidRPr="00FF1028" w:rsidRDefault="00A9734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2"/>
          <w:szCs w:val="12"/>
        </w:rPr>
      </w:pPr>
    </w:p>
    <w:p w14:paraId="755807CB" w14:textId="02D98A56" w:rsidR="00EC7017" w:rsidRDefault="00EC7017" w:rsidP="00F0798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6E9CB0D9" w14:textId="77777777" w:rsidR="00A97346" w:rsidRPr="00FF1028" w:rsidRDefault="00A97346" w:rsidP="00A973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"/>
        <w:jc w:val="thaiDistribute"/>
        <w:rPr>
          <w:rFonts w:ascii="Angsana New" w:hAnsi="Angsana New"/>
          <w:sz w:val="6"/>
          <w:szCs w:val="6"/>
          <w:lang w:val="en-GB"/>
        </w:rPr>
      </w:pPr>
    </w:p>
    <w:tbl>
      <w:tblPr>
        <w:tblW w:w="8361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375"/>
        <w:gridCol w:w="1260"/>
        <w:gridCol w:w="81"/>
        <w:gridCol w:w="1269"/>
        <w:gridCol w:w="82"/>
        <w:gridCol w:w="1196"/>
        <w:gridCol w:w="81"/>
        <w:gridCol w:w="1017"/>
      </w:tblGrid>
      <w:tr w:rsidR="00EC7017" w:rsidRPr="00FF1028" w14:paraId="0349B240" w14:textId="77777777" w:rsidTr="00F4442F">
        <w:trPr>
          <w:cantSplit/>
        </w:trPr>
        <w:tc>
          <w:tcPr>
            <w:tcW w:w="3375" w:type="dxa"/>
          </w:tcPr>
          <w:p w14:paraId="4D2FFCB8" w14:textId="77777777" w:rsidR="00EC7017" w:rsidRPr="00FF1028" w:rsidRDefault="00EC7017" w:rsidP="00A23915">
            <w:pPr>
              <w:pStyle w:val="ListParagraph"/>
              <w:tabs>
                <w:tab w:val="clear" w:pos="454"/>
              </w:tabs>
              <w:spacing w:line="240" w:lineRule="auto"/>
              <w:ind w:left="360" w:right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4986" w:type="dxa"/>
            <w:gridSpan w:val="7"/>
          </w:tcPr>
          <w:p w14:paraId="44FEEFFE" w14:textId="77777777" w:rsidR="00EC7017" w:rsidRPr="00FF1028" w:rsidRDefault="00EC7017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พันบาท)</w:t>
            </w:r>
          </w:p>
        </w:tc>
      </w:tr>
      <w:tr w:rsidR="00EC7017" w:rsidRPr="00FF1028" w14:paraId="32BC6BDA" w14:textId="77777777" w:rsidTr="00F4442F">
        <w:trPr>
          <w:cantSplit/>
          <w:trHeight w:val="328"/>
        </w:trPr>
        <w:tc>
          <w:tcPr>
            <w:tcW w:w="3375" w:type="dxa"/>
          </w:tcPr>
          <w:p w14:paraId="3D4805F6" w14:textId="77777777" w:rsidR="00EC7017" w:rsidRPr="00FF1028" w:rsidRDefault="00EC7017" w:rsidP="00A23915">
            <w:pPr>
              <w:tabs>
                <w:tab w:val="clear" w:pos="454"/>
              </w:tabs>
              <w:spacing w:line="240" w:lineRule="auto"/>
              <w:ind w:right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</w:tcPr>
          <w:p w14:paraId="0F197781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5F0A3EC4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2716DA2B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1A6BC0" w:rsidRPr="00FF1028" w14:paraId="36D30E7C" w14:textId="77777777" w:rsidTr="00F4442F">
        <w:trPr>
          <w:cantSplit/>
        </w:trPr>
        <w:tc>
          <w:tcPr>
            <w:tcW w:w="3375" w:type="dxa"/>
          </w:tcPr>
          <w:p w14:paraId="018267EF" w14:textId="77777777" w:rsidR="001A6BC0" w:rsidRPr="00FF1028" w:rsidRDefault="001A6BC0" w:rsidP="00A2391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F838" w14:textId="2132F6E1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F143F41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B8DD2" w14:textId="7B7328D3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" w:type="dxa"/>
          </w:tcPr>
          <w:p w14:paraId="0A0C7D7F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71A33" w14:textId="607D16C9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8F4DEB0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FB658" w14:textId="6197F5E0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A6BC0" w:rsidRPr="00FF1028" w14:paraId="339939F3" w14:textId="77777777" w:rsidTr="00F4442F">
        <w:trPr>
          <w:cantSplit/>
        </w:trPr>
        <w:tc>
          <w:tcPr>
            <w:tcW w:w="3375" w:type="dxa"/>
            <w:vAlign w:val="bottom"/>
          </w:tcPr>
          <w:p w14:paraId="59DF6D95" w14:textId="77777777" w:rsidR="001A6BC0" w:rsidRPr="00FF1028" w:rsidRDefault="001A6BC0" w:rsidP="00A23915">
            <w:pPr>
              <w:pStyle w:val="1"/>
              <w:widowControl/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6B7BD25B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</w:tcPr>
          <w:p w14:paraId="0841D61D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</w:tcPr>
          <w:p w14:paraId="60BFBD1F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</w:tcPr>
          <w:p w14:paraId="36C73D02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47C3B0A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</w:tcPr>
          <w:p w14:paraId="7CF1A2C8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CFEBCAE" w14:textId="77777777" w:rsidR="001A6BC0" w:rsidRPr="00FF1028" w:rsidRDefault="001A6B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481" w:rsidRPr="00FF1028" w14:paraId="2A6B7DCE" w14:textId="77777777" w:rsidTr="00F4442F">
        <w:trPr>
          <w:cantSplit/>
        </w:trPr>
        <w:tc>
          <w:tcPr>
            <w:tcW w:w="3375" w:type="dxa"/>
            <w:vAlign w:val="bottom"/>
          </w:tcPr>
          <w:p w14:paraId="1850F7D8" w14:textId="77777777" w:rsidR="00E41481" w:rsidRPr="00FF1028" w:rsidRDefault="00E41481" w:rsidP="00A23915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390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7540E7C4" w14:textId="0CFB59F8" w:rsidR="00E41481" w:rsidRPr="00FF1028" w:rsidRDefault="00247C9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56084349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60A35BE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50,109</w:t>
            </w:r>
          </w:p>
        </w:tc>
        <w:tc>
          <w:tcPr>
            <w:tcW w:w="82" w:type="dxa"/>
          </w:tcPr>
          <w:p w14:paraId="20BC74EB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8DE2C5E" w14:textId="1320A97F" w:rsidR="00E41481" w:rsidRPr="00FF1028" w:rsidRDefault="00AF42C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AF42C0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>-</w:t>
            </w:r>
          </w:p>
        </w:tc>
        <w:tc>
          <w:tcPr>
            <w:tcW w:w="81" w:type="dxa"/>
          </w:tcPr>
          <w:p w14:paraId="7E58F98C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66A632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50,109</w:t>
            </w:r>
          </w:p>
        </w:tc>
      </w:tr>
      <w:tr w:rsidR="00E41481" w:rsidRPr="00FF1028" w14:paraId="552804C1" w14:textId="77777777" w:rsidTr="00F4442F">
        <w:trPr>
          <w:cantSplit/>
        </w:trPr>
        <w:tc>
          <w:tcPr>
            <w:tcW w:w="3375" w:type="dxa"/>
            <w:vAlign w:val="bottom"/>
          </w:tcPr>
          <w:p w14:paraId="78C6141C" w14:textId="77777777" w:rsidR="00E41481" w:rsidRPr="00FF1028" w:rsidRDefault="00E41481" w:rsidP="00A23915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140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61FE72ED" w14:textId="790CA500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75,650 </w:t>
            </w:r>
          </w:p>
        </w:tc>
        <w:tc>
          <w:tcPr>
            <w:tcW w:w="81" w:type="dxa"/>
          </w:tcPr>
          <w:p w14:paraId="798BD891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5003727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99,050</w:t>
            </w:r>
          </w:p>
        </w:tc>
        <w:tc>
          <w:tcPr>
            <w:tcW w:w="82" w:type="dxa"/>
          </w:tcPr>
          <w:p w14:paraId="74508C09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119304D" w14:textId="17E586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75,650</w:t>
            </w:r>
          </w:p>
        </w:tc>
        <w:tc>
          <w:tcPr>
            <w:tcW w:w="81" w:type="dxa"/>
          </w:tcPr>
          <w:p w14:paraId="4E5EDDB4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86C132A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99,050</w:t>
            </w:r>
          </w:p>
        </w:tc>
      </w:tr>
      <w:tr w:rsidR="00E41481" w:rsidRPr="00FF1028" w14:paraId="739E8E72" w14:textId="77777777" w:rsidTr="00F4442F">
        <w:trPr>
          <w:cantSplit/>
        </w:trPr>
        <w:tc>
          <w:tcPr>
            <w:tcW w:w="3375" w:type="dxa"/>
            <w:vAlign w:val="bottom"/>
          </w:tcPr>
          <w:p w14:paraId="7B4B396D" w14:textId="77777777" w:rsidR="00E41481" w:rsidRPr="00FF1028" w:rsidRDefault="00E41481" w:rsidP="00A23915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0FE6F839" w14:textId="7522E6B6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31,950 </w:t>
            </w:r>
          </w:p>
        </w:tc>
        <w:tc>
          <w:tcPr>
            <w:tcW w:w="81" w:type="dxa"/>
          </w:tcPr>
          <w:p w14:paraId="2ACD4C4B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0F4ABD2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42,150</w:t>
            </w:r>
          </w:p>
        </w:tc>
        <w:tc>
          <w:tcPr>
            <w:tcW w:w="82" w:type="dxa"/>
          </w:tcPr>
          <w:p w14:paraId="65705135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0E847C1" w14:textId="33851C8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31,950</w:t>
            </w:r>
          </w:p>
        </w:tc>
        <w:tc>
          <w:tcPr>
            <w:tcW w:w="81" w:type="dxa"/>
          </w:tcPr>
          <w:p w14:paraId="0A15875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6F6C2D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42,150</w:t>
            </w:r>
          </w:p>
        </w:tc>
      </w:tr>
      <w:tr w:rsidR="003B699F" w:rsidRPr="00FF1028" w14:paraId="2B978CBA" w14:textId="77777777" w:rsidTr="00F4442F">
        <w:trPr>
          <w:cantSplit/>
        </w:trPr>
        <w:tc>
          <w:tcPr>
            <w:tcW w:w="3375" w:type="dxa"/>
            <w:vAlign w:val="bottom"/>
          </w:tcPr>
          <w:p w14:paraId="24CB967D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225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50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3159029E" w14:textId="56F9BBBE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148,700 </w:t>
            </w:r>
          </w:p>
        </w:tc>
        <w:tc>
          <w:tcPr>
            <w:tcW w:w="81" w:type="dxa"/>
          </w:tcPr>
          <w:p w14:paraId="3EC62CA2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</w:tcPr>
          <w:p w14:paraId="53AB1665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158,300</w:t>
            </w:r>
          </w:p>
        </w:tc>
        <w:tc>
          <w:tcPr>
            <w:tcW w:w="82" w:type="dxa"/>
          </w:tcPr>
          <w:p w14:paraId="65870ED6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510209" w14:textId="68B1A068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03C7C20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16B4735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52F6071E" w14:textId="77777777" w:rsidTr="00F4442F">
        <w:trPr>
          <w:cantSplit/>
        </w:trPr>
        <w:tc>
          <w:tcPr>
            <w:tcW w:w="3375" w:type="dxa"/>
            <w:vAlign w:val="bottom"/>
          </w:tcPr>
          <w:p w14:paraId="6FFE988E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174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50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152F6963" w14:textId="45A449F4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119,500 </w:t>
            </w:r>
          </w:p>
        </w:tc>
        <w:tc>
          <w:tcPr>
            <w:tcW w:w="81" w:type="dxa"/>
          </w:tcPr>
          <w:p w14:paraId="56EAC0B9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6F0572C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127,000</w:t>
            </w:r>
          </w:p>
        </w:tc>
        <w:tc>
          <w:tcPr>
            <w:tcW w:w="82" w:type="dxa"/>
          </w:tcPr>
          <w:p w14:paraId="4D4CDDEB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EA5D49" w14:textId="016395EB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720975FC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00034C9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625D2E06" w14:textId="77777777" w:rsidTr="00F4442F">
        <w:trPr>
          <w:cantSplit/>
        </w:trPr>
        <w:tc>
          <w:tcPr>
            <w:tcW w:w="3375" w:type="dxa"/>
            <w:vAlign w:val="bottom"/>
          </w:tcPr>
          <w:p w14:paraId="437BECBB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150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04358BD1" w14:textId="4AB5FEFD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150,000 </w:t>
            </w:r>
          </w:p>
        </w:tc>
        <w:tc>
          <w:tcPr>
            <w:tcW w:w="81" w:type="dxa"/>
          </w:tcPr>
          <w:p w14:paraId="1541882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E10EEA0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82" w:type="dxa"/>
          </w:tcPr>
          <w:p w14:paraId="3A9F3B4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B1F3C1" w14:textId="647B0D91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0AE0E83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13A3DA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47154EF4" w14:textId="77777777" w:rsidTr="00F4442F">
        <w:trPr>
          <w:cantSplit/>
        </w:trPr>
        <w:tc>
          <w:tcPr>
            <w:tcW w:w="3375" w:type="dxa"/>
            <w:vAlign w:val="bottom"/>
          </w:tcPr>
          <w:p w14:paraId="2BBB9916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250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56ECB2F6" w14:textId="43041896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242,740 </w:t>
            </w:r>
          </w:p>
        </w:tc>
        <w:tc>
          <w:tcPr>
            <w:tcW w:w="81" w:type="dxa"/>
          </w:tcPr>
          <w:p w14:paraId="519A7CA1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EAC1098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242,740</w:t>
            </w:r>
          </w:p>
        </w:tc>
        <w:tc>
          <w:tcPr>
            <w:tcW w:w="82" w:type="dxa"/>
          </w:tcPr>
          <w:p w14:paraId="1A056479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BEC33D9" w14:textId="5FC4728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0F8DE706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1E486D4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29DA40FF" w14:textId="77777777" w:rsidTr="00F4442F">
        <w:trPr>
          <w:cantSplit/>
        </w:trPr>
        <w:tc>
          <w:tcPr>
            <w:tcW w:w="3375" w:type="dxa"/>
            <w:vAlign w:val="bottom"/>
          </w:tcPr>
          <w:p w14:paraId="1782BB9D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0D6428C4" w14:textId="0F3002D2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28,360 </w:t>
            </w:r>
          </w:p>
        </w:tc>
        <w:tc>
          <w:tcPr>
            <w:tcW w:w="81" w:type="dxa"/>
          </w:tcPr>
          <w:p w14:paraId="567C998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51BB8D4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28,360</w:t>
            </w:r>
          </w:p>
        </w:tc>
        <w:tc>
          <w:tcPr>
            <w:tcW w:w="82" w:type="dxa"/>
          </w:tcPr>
          <w:p w14:paraId="138E4122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3657DF5" w14:textId="0E6A9E35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779DFA3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295047F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63697A06" w14:textId="77777777" w:rsidTr="00F4442F">
        <w:trPr>
          <w:cantSplit/>
        </w:trPr>
        <w:tc>
          <w:tcPr>
            <w:tcW w:w="3375" w:type="dxa"/>
            <w:vAlign w:val="bottom"/>
          </w:tcPr>
          <w:p w14:paraId="34FC4DB5" w14:textId="77777777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109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4E3DE5C8" w14:textId="3FE8DAFA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92,800 </w:t>
            </w:r>
          </w:p>
        </w:tc>
        <w:tc>
          <w:tcPr>
            <w:tcW w:w="81" w:type="dxa"/>
          </w:tcPr>
          <w:p w14:paraId="37A4F902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F182EA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dxa"/>
          </w:tcPr>
          <w:p w14:paraId="223825E6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F12A8B1" w14:textId="16E74A6F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92,800</w:t>
            </w:r>
          </w:p>
        </w:tc>
        <w:tc>
          <w:tcPr>
            <w:tcW w:w="81" w:type="dxa"/>
          </w:tcPr>
          <w:p w14:paraId="69DE7AB8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716DEA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5E638859" w14:textId="77777777" w:rsidTr="00F4442F">
        <w:trPr>
          <w:cantSplit/>
        </w:trPr>
        <w:tc>
          <w:tcPr>
            <w:tcW w:w="3375" w:type="dxa"/>
            <w:vAlign w:val="bottom"/>
          </w:tcPr>
          <w:p w14:paraId="6A2B2EA4" w14:textId="0C3DF15E" w:rsidR="003B699F" w:rsidRPr="00FF1028" w:rsidRDefault="003B699F" w:rsidP="003B699F">
            <w:pPr>
              <w:pStyle w:val="1"/>
              <w:widowControl/>
              <w:ind w:left="114"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วงเงิน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71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.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00 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15A9436A" w14:textId="6325747F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47,400 </w:t>
            </w:r>
          </w:p>
        </w:tc>
        <w:tc>
          <w:tcPr>
            <w:tcW w:w="81" w:type="dxa"/>
          </w:tcPr>
          <w:p w14:paraId="198BFA53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A0EFA33" w14:textId="29751E25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dxa"/>
          </w:tcPr>
          <w:p w14:paraId="1BA14B46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5D1809E" w14:textId="3B08E619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47,400</w:t>
            </w:r>
          </w:p>
        </w:tc>
        <w:tc>
          <w:tcPr>
            <w:tcW w:w="81" w:type="dxa"/>
          </w:tcPr>
          <w:p w14:paraId="213FEC1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51EFA6" w14:textId="362E4E0D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3051990D" w14:textId="77777777" w:rsidTr="00F4442F">
        <w:trPr>
          <w:cantSplit/>
        </w:trPr>
        <w:tc>
          <w:tcPr>
            <w:tcW w:w="3375" w:type="dxa"/>
            <w:vAlign w:val="bottom"/>
          </w:tcPr>
          <w:p w14:paraId="607B1696" w14:textId="77777777" w:rsidR="003B699F" w:rsidRPr="00FF1028" w:rsidRDefault="003B699F" w:rsidP="003B699F">
            <w:pPr>
              <w:pStyle w:val="1"/>
              <w:widowControl/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1E7399" w14:textId="67A14DB3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937,100 </w:t>
            </w:r>
          </w:p>
        </w:tc>
        <w:tc>
          <w:tcPr>
            <w:tcW w:w="81" w:type="dxa"/>
          </w:tcPr>
          <w:p w14:paraId="44459F21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DF69A38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897,709</w:t>
            </w:r>
          </w:p>
        </w:tc>
        <w:tc>
          <w:tcPr>
            <w:tcW w:w="82" w:type="dxa"/>
          </w:tcPr>
          <w:p w14:paraId="38871908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1D814B5" w14:textId="5533D60C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247,800</w:t>
            </w:r>
          </w:p>
        </w:tc>
        <w:tc>
          <w:tcPr>
            <w:tcW w:w="81" w:type="dxa"/>
          </w:tcPr>
          <w:p w14:paraId="499F4490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E1615DC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191,309</w:t>
            </w:r>
          </w:p>
        </w:tc>
      </w:tr>
      <w:tr w:rsidR="003B699F" w:rsidRPr="00FF1028" w14:paraId="08CBC539" w14:textId="77777777" w:rsidTr="00F4442F">
        <w:trPr>
          <w:cantSplit/>
        </w:trPr>
        <w:tc>
          <w:tcPr>
            <w:tcW w:w="3375" w:type="dxa"/>
            <w:vAlign w:val="bottom"/>
          </w:tcPr>
          <w:p w14:paraId="45695293" w14:textId="77777777" w:rsidR="003B699F" w:rsidRPr="00FF1028" w:rsidRDefault="003B699F" w:rsidP="003B699F">
            <w:pPr>
              <w:pStyle w:val="1"/>
              <w:widowControl/>
              <w:tabs>
                <w:tab w:val="left" w:pos="346"/>
              </w:tabs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91BCD9" w14:textId="322EC470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2,134</w:t>
            </w: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1606BCC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B85FAF0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1,463</w:t>
            </w: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dxa"/>
          </w:tcPr>
          <w:p w14:paraId="7DF88354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1D32BEB" w14:textId="05103968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868</w:t>
            </w: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5D48C0B1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B153CD6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699F" w:rsidRPr="00FF1028" w14:paraId="3DCE54D8" w14:textId="77777777" w:rsidTr="00F4442F">
        <w:trPr>
          <w:cantSplit/>
        </w:trPr>
        <w:tc>
          <w:tcPr>
            <w:tcW w:w="3375" w:type="dxa"/>
            <w:vAlign w:val="bottom"/>
          </w:tcPr>
          <w:p w14:paraId="0C59C944" w14:textId="77777777" w:rsidR="003B699F" w:rsidRPr="00FF1028" w:rsidRDefault="003B699F" w:rsidP="003B699F">
            <w:pPr>
              <w:pStyle w:val="1"/>
              <w:widowControl/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8AF9F6" w14:textId="4732D28E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934,966 </w:t>
            </w:r>
          </w:p>
        </w:tc>
        <w:tc>
          <w:tcPr>
            <w:tcW w:w="81" w:type="dxa"/>
          </w:tcPr>
          <w:p w14:paraId="4DA43E6A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0FB3FA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896,246</w:t>
            </w:r>
          </w:p>
        </w:tc>
        <w:tc>
          <w:tcPr>
            <w:tcW w:w="82" w:type="dxa"/>
          </w:tcPr>
          <w:p w14:paraId="31C5A6A9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69775B1" w14:textId="7B8F851A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246,</w:t>
            </w:r>
            <w:r w:rsidR="00074A51"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932</w:t>
            </w:r>
          </w:p>
        </w:tc>
        <w:tc>
          <w:tcPr>
            <w:tcW w:w="81" w:type="dxa"/>
          </w:tcPr>
          <w:p w14:paraId="7B8AC809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628FF14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191,309</w:t>
            </w:r>
          </w:p>
        </w:tc>
      </w:tr>
      <w:tr w:rsidR="003B699F" w:rsidRPr="00FF1028" w14:paraId="7C236CBE" w14:textId="77777777" w:rsidTr="00F4442F">
        <w:trPr>
          <w:cantSplit/>
        </w:trPr>
        <w:tc>
          <w:tcPr>
            <w:tcW w:w="3375" w:type="dxa"/>
            <w:vAlign w:val="bottom"/>
          </w:tcPr>
          <w:p w14:paraId="2F99AD40" w14:textId="77777777" w:rsidR="003B699F" w:rsidRPr="00FF1028" w:rsidRDefault="003B699F" w:rsidP="003B699F">
            <w:pPr>
              <w:pStyle w:val="1"/>
              <w:widowControl/>
              <w:tabs>
                <w:tab w:val="left" w:pos="346"/>
              </w:tabs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35982E5E" w14:textId="2742C1B8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142,572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FF102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" w:type="dxa"/>
          </w:tcPr>
          <w:p w14:paraId="2A3795E1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</w:tcPr>
          <w:p w14:paraId="317DA863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190,515</w:t>
            </w: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dxa"/>
          </w:tcPr>
          <w:p w14:paraId="3CB1BB07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0960C5F3" w14:textId="12E9C9BC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="00074A51" w:rsidRPr="00E03DD4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297</w:t>
            </w:r>
            <w:r w:rsidRPr="00FF102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6096BCEA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1DA3B58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F1028">
              <w:rPr>
                <w:rFonts w:asciiTheme="majorBidi" w:hAnsiTheme="majorBidi" w:cstheme="majorBidi"/>
                <w:sz w:val="26"/>
                <w:szCs w:val="26"/>
              </w:rPr>
              <w:t>83,709</w:t>
            </w:r>
            <w:r w:rsidRPr="00FF10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B699F" w:rsidRPr="00FF1028" w14:paraId="68CEA840" w14:textId="77777777" w:rsidTr="00F4442F">
        <w:trPr>
          <w:cantSplit/>
        </w:trPr>
        <w:tc>
          <w:tcPr>
            <w:tcW w:w="3375" w:type="dxa"/>
            <w:vAlign w:val="center"/>
          </w:tcPr>
          <w:p w14:paraId="760FA3B1" w14:textId="77777777" w:rsidR="003B699F" w:rsidRPr="00FF1028" w:rsidRDefault="003B699F" w:rsidP="003B699F">
            <w:pPr>
              <w:pStyle w:val="1"/>
              <w:widowControl/>
              <w:ind w:right="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107A214" w14:textId="2245BBAB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 xml:space="preserve"> 792,394 </w:t>
            </w:r>
          </w:p>
        </w:tc>
        <w:tc>
          <w:tcPr>
            <w:tcW w:w="81" w:type="dxa"/>
          </w:tcPr>
          <w:p w14:paraId="2CE1BEF2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6B67100B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705,731</w:t>
            </w:r>
          </w:p>
        </w:tc>
        <w:tc>
          <w:tcPr>
            <w:tcW w:w="82" w:type="dxa"/>
          </w:tcPr>
          <w:p w14:paraId="6BDF76CC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DD533D" w14:textId="185953FB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194,635</w:t>
            </w:r>
          </w:p>
        </w:tc>
        <w:tc>
          <w:tcPr>
            <w:tcW w:w="81" w:type="dxa"/>
          </w:tcPr>
          <w:p w14:paraId="23CF30FD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5E972E0E" w14:textId="77777777" w:rsidR="003B699F" w:rsidRPr="00FF1028" w:rsidRDefault="003B699F" w:rsidP="003B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F1028">
              <w:rPr>
                <w:rFonts w:asciiTheme="majorBidi" w:hAnsiTheme="majorBidi" w:cstheme="majorBidi"/>
                <w:sz w:val="26"/>
                <w:szCs w:val="26"/>
              </w:rPr>
              <w:t>107,600</w:t>
            </w:r>
          </w:p>
        </w:tc>
      </w:tr>
    </w:tbl>
    <w:p w14:paraId="77AE5B9C" w14:textId="77777777" w:rsidR="00D76C1A" w:rsidRPr="00FF1028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14"/>
          <w:szCs w:val="14"/>
        </w:rPr>
      </w:pPr>
    </w:p>
    <w:p w14:paraId="4DEE9B07" w14:textId="70A5DA61" w:rsidR="00EC7017" w:rsidRPr="00267CF8" w:rsidRDefault="00EC7017" w:rsidP="00A9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 w:firstLine="349"/>
        <w:jc w:val="thaiDistribute"/>
        <w:rPr>
          <w:rFonts w:ascii="Angsana New" w:hAnsi="Angsana New"/>
          <w:color w:val="FF0000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รายการเคลื่อนไหวสำหรับ</w:t>
      </w:r>
      <w:r w:rsidR="00F22B2A" w:rsidRPr="00267CF8">
        <w:rPr>
          <w:rFonts w:ascii="Angsana New" w:hAnsi="Angsana New"/>
          <w:sz w:val="32"/>
          <w:szCs w:val="32"/>
          <w:cs/>
        </w:rPr>
        <w:t>ปี</w:t>
      </w:r>
      <w:r w:rsidRPr="00267CF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22B2A"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="00F22B2A" w:rsidRPr="00267CF8">
        <w:rPr>
          <w:rFonts w:ascii="Angsana New" w:hAnsi="Angsana New"/>
          <w:sz w:val="32"/>
          <w:szCs w:val="32"/>
          <w:cs/>
        </w:rPr>
        <w:t>ธันวาคม</w:t>
      </w:r>
      <w:r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และ</w:t>
      </w:r>
      <w:r w:rsidR="00F22B2A"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32"/>
          <w:szCs w:val="32"/>
          <w:cs/>
        </w:rPr>
        <w:t xml:space="preserve"> ของเงินกู้ยืมระยะยาว มีดังนี้</w:t>
      </w:r>
    </w:p>
    <w:p w14:paraId="20F501D5" w14:textId="77777777" w:rsidR="007C361A" w:rsidRPr="00FF1028" w:rsidRDefault="007C36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6"/>
          <w:szCs w:val="6"/>
        </w:rPr>
      </w:pPr>
    </w:p>
    <w:tbl>
      <w:tblPr>
        <w:tblW w:w="8901" w:type="dxa"/>
        <w:tblInd w:w="288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53"/>
        <w:gridCol w:w="1278"/>
        <w:gridCol w:w="81"/>
        <w:gridCol w:w="1269"/>
        <w:gridCol w:w="81"/>
        <w:gridCol w:w="1197"/>
        <w:gridCol w:w="81"/>
        <w:gridCol w:w="1161"/>
      </w:tblGrid>
      <w:tr w:rsidR="00EC7017" w:rsidRPr="00FF1028" w14:paraId="3671C538" w14:textId="77777777" w:rsidTr="00A82FEA">
        <w:trPr>
          <w:cantSplit/>
        </w:trPr>
        <w:tc>
          <w:tcPr>
            <w:tcW w:w="3753" w:type="dxa"/>
          </w:tcPr>
          <w:p w14:paraId="55BE2A24" w14:textId="77777777" w:rsidR="00EC7017" w:rsidRPr="00FF1028" w:rsidRDefault="00EC7017" w:rsidP="00A23915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48" w:type="dxa"/>
            <w:gridSpan w:val="7"/>
          </w:tcPr>
          <w:p w14:paraId="7B6395AB" w14:textId="77777777" w:rsidR="00EC7017" w:rsidRPr="00FF1028" w:rsidRDefault="00EC7017" w:rsidP="00A239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EC7017" w:rsidRPr="00FF1028" w14:paraId="0375515A" w14:textId="77777777" w:rsidTr="00A82FEA">
        <w:trPr>
          <w:cantSplit/>
          <w:trHeight w:val="328"/>
        </w:trPr>
        <w:tc>
          <w:tcPr>
            <w:tcW w:w="3753" w:type="dxa"/>
          </w:tcPr>
          <w:p w14:paraId="45A7D82D" w14:textId="77777777" w:rsidR="00EC7017" w:rsidRPr="00FF1028" w:rsidRDefault="00EC7017" w:rsidP="00A23915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28" w:type="dxa"/>
            <w:gridSpan w:val="3"/>
          </w:tcPr>
          <w:p w14:paraId="531D003A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1A9E8EA9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4FD397D9" w14:textId="77777777" w:rsidR="00EC7017" w:rsidRPr="00FF1028" w:rsidRDefault="00EC701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F22B2A" w:rsidRPr="00FF1028" w14:paraId="49E6A44C" w14:textId="77777777" w:rsidTr="00A82FEA">
        <w:trPr>
          <w:cantSplit/>
        </w:trPr>
        <w:tc>
          <w:tcPr>
            <w:tcW w:w="3753" w:type="dxa"/>
          </w:tcPr>
          <w:p w14:paraId="46BEA44A" w14:textId="77777777" w:rsidR="00F22B2A" w:rsidRPr="00FF1028" w:rsidRDefault="00F22B2A" w:rsidP="00A23915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1865F" w14:textId="108D6B14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277CBC09" w14:textId="77777777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670B8" w14:textId="42E7F1EA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" w:type="dxa"/>
          </w:tcPr>
          <w:p w14:paraId="645F3FAC" w14:textId="77777777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9B00" w14:textId="4B45CF5E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8B92FF5" w14:textId="77777777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1A57E" w14:textId="0926496E" w:rsidR="00F22B2A" w:rsidRPr="00FF1028" w:rsidRDefault="00F22B2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41481" w:rsidRPr="00FF1028" w14:paraId="7501E6A8" w14:textId="77777777" w:rsidTr="00A82FEA">
        <w:trPr>
          <w:cantSplit/>
        </w:trPr>
        <w:tc>
          <w:tcPr>
            <w:tcW w:w="3753" w:type="dxa"/>
          </w:tcPr>
          <w:p w14:paraId="3039C310" w14:textId="19C530B0" w:rsidR="00E41481" w:rsidRPr="00FF1028" w:rsidRDefault="00E41481" w:rsidP="00A23915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278" w:type="dxa"/>
            <w:shd w:val="clear" w:color="auto" w:fill="auto"/>
          </w:tcPr>
          <w:p w14:paraId="32FD1348" w14:textId="401DD646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 xml:space="preserve"> 896,246 </w:t>
            </w:r>
          </w:p>
        </w:tc>
        <w:tc>
          <w:tcPr>
            <w:tcW w:w="81" w:type="dxa"/>
            <w:shd w:val="clear" w:color="auto" w:fill="auto"/>
          </w:tcPr>
          <w:p w14:paraId="31D97C29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shd w:val="clear" w:color="auto" w:fill="auto"/>
          </w:tcPr>
          <w:p w14:paraId="7F7D03E9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1,009,319</w:t>
            </w:r>
          </w:p>
        </w:tc>
        <w:tc>
          <w:tcPr>
            <w:tcW w:w="81" w:type="dxa"/>
            <w:shd w:val="clear" w:color="auto" w:fill="auto"/>
          </w:tcPr>
          <w:p w14:paraId="7A0C0BBC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3B2B2282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  <w:tc>
          <w:tcPr>
            <w:tcW w:w="81" w:type="dxa"/>
          </w:tcPr>
          <w:p w14:paraId="00D7AEC5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D58715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302,909</w:t>
            </w:r>
          </w:p>
        </w:tc>
      </w:tr>
      <w:tr w:rsidR="00E41481" w:rsidRPr="00FF1028" w14:paraId="497FACE9" w14:textId="77777777" w:rsidTr="00A82FEA">
        <w:trPr>
          <w:cantSplit/>
        </w:trPr>
        <w:tc>
          <w:tcPr>
            <w:tcW w:w="3753" w:type="dxa"/>
          </w:tcPr>
          <w:p w14:paraId="64FAB9BC" w14:textId="77777777" w:rsidR="00E41481" w:rsidRPr="00FF1028" w:rsidRDefault="00E41481" w:rsidP="00A23915">
            <w:pPr>
              <w:pStyle w:val="1"/>
              <w:widowControl/>
              <w:tabs>
                <w:tab w:val="left" w:pos="487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กู้เพิ่ม</w:t>
            </w:r>
          </w:p>
        </w:tc>
        <w:tc>
          <w:tcPr>
            <w:tcW w:w="1278" w:type="dxa"/>
            <w:shd w:val="clear" w:color="auto" w:fill="auto"/>
          </w:tcPr>
          <w:p w14:paraId="01B44122" w14:textId="53B205D5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 xml:space="preserve"> 140,200 </w:t>
            </w:r>
          </w:p>
        </w:tc>
        <w:tc>
          <w:tcPr>
            <w:tcW w:w="81" w:type="dxa"/>
            <w:shd w:val="clear" w:color="auto" w:fill="auto"/>
          </w:tcPr>
          <w:p w14:paraId="7B33750A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shd w:val="clear" w:color="auto" w:fill="auto"/>
          </w:tcPr>
          <w:p w14:paraId="001DE99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68,390</w:t>
            </w:r>
          </w:p>
        </w:tc>
        <w:tc>
          <w:tcPr>
            <w:tcW w:w="81" w:type="dxa"/>
            <w:shd w:val="clear" w:color="auto" w:fill="auto"/>
          </w:tcPr>
          <w:p w14:paraId="1697E283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5BD97117" w14:textId="402202BA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140,200</w:t>
            </w:r>
          </w:p>
        </w:tc>
        <w:tc>
          <w:tcPr>
            <w:tcW w:w="81" w:type="dxa"/>
          </w:tcPr>
          <w:p w14:paraId="3FD45BB9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0CFA87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1481" w:rsidRPr="00FF1028" w14:paraId="0EFE0C4A" w14:textId="77777777" w:rsidTr="00A82FEA">
        <w:trPr>
          <w:cantSplit/>
        </w:trPr>
        <w:tc>
          <w:tcPr>
            <w:tcW w:w="3753" w:type="dxa"/>
          </w:tcPr>
          <w:p w14:paraId="421936E5" w14:textId="77777777" w:rsidR="00E41481" w:rsidRPr="00FF1028" w:rsidRDefault="00E41481" w:rsidP="00A23915">
            <w:pPr>
              <w:pStyle w:val="1"/>
              <w:widowControl/>
              <w:tabs>
                <w:tab w:val="left" w:pos="487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ค่าธรรมเนียมทางการเงินตัดจ่าย</w:t>
            </w:r>
          </w:p>
        </w:tc>
        <w:tc>
          <w:tcPr>
            <w:tcW w:w="1278" w:type="dxa"/>
            <w:shd w:val="clear" w:color="auto" w:fill="auto"/>
          </w:tcPr>
          <w:p w14:paraId="5C5BB745" w14:textId="6F96A460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 xml:space="preserve"> 250 </w:t>
            </w:r>
          </w:p>
        </w:tc>
        <w:tc>
          <w:tcPr>
            <w:tcW w:w="81" w:type="dxa"/>
            <w:shd w:val="clear" w:color="auto" w:fill="auto"/>
          </w:tcPr>
          <w:p w14:paraId="4592C83A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shd w:val="clear" w:color="auto" w:fill="auto"/>
          </w:tcPr>
          <w:p w14:paraId="2B184412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F828B3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373E43C7" w14:textId="47725CA8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81" w:type="dxa"/>
          </w:tcPr>
          <w:p w14:paraId="6ABB0095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312456C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1481" w:rsidRPr="00FF1028" w14:paraId="01C2607B" w14:textId="77777777" w:rsidTr="00A82FEA">
        <w:trPr>
          <w:cantSplit/>
        </w:trPr>
        <w:tc>
          <w:tcPr>
            <w:tcW w:w="3753" w:type="dxa"/>
          </w:tcPr>
          <w:p w14:paraId="432A345F" w14:textId="77777777" w:rsidR="00E41481" w:rsidRPr="00FF1028" w:rsidRDefault="00E41481" w:rsidP="00A23915">
            <w:pPr>
              <w:pStyle w:val="1"/>
              <w:widowControl/>
              <w:tabs>
                <w:tab w:val="left" w:pos="487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จ่ายชำระ</w:t>
            </w:r>
          </w:p>
        </w:tc>
        <w:tc>
          <w:tcPr>
            <w:tcW w:w="1278" w:type="dxa"/>
            <w:shd w:val="clear" w:color="auto" w:fill="auto"/>
          </w:tcPr>
          <w:p w14:paraId="4527F0E9" w14:textId="012CFB94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1028">
              <w:rPr>
                <w:rFonts w:ascii="Angsana New" w:hAnsi="Angsana New"/>
                <w:sz w:val="26"/>
                <w:szCs w:val="26"/>
              </w:rPr>
              <w:t>100,809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851F0AA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shd w:val="clear" w:color="auto" w:fill="auto"/>
          </w:tcPr>
          <w:p w14:paraId="6A8A7150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F1028">
              <w:rPr>
                <w:rFonts w:ascii="Angsana New" w:hAnsi="Angsana New"/>
                <w:sz w:val="26"/>
                <w:szCs w:val="26"/>
              </w:rPr>
              <w:t>180,000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C29F5CF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50C7E7AE" w14:textId="0BBDFA0E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F1028">
              <w:rPr>
                <w:rFonts w:ascii="Angsana New" w:hAnsi="Angsana New"/>
                <w:sz w:val="26"/>
                <w:szCs w:val="26"/>
              </w:rPr>
              <w:t>83,709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200FE41E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CAF0793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F1028">
              <w:rPr>
                <w:rFonts w:ascii="Angsana New" w:hAnsi="Angsana New"/>
                <w:sz w:val="26"/>
                <w:szCs w:val="26"/>
              </w:rPr>
              <w:t>111,600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1481" w:rsidRPr="00FF1028" w14:paraId="27DB5191" w14:textId="77777777" w:rsidTr="00A82FEA">
        <w:trPr>
          <w:cantSplit/>
        </w:trPr>
        <w:tc>
          <w:tcPr>
            <w:tcW w:w="3753" w:type="dxa"/>
          </w:tcPr>
          <w:p w14:paraId="18FC0C81" w14:textId="77777777" w:rsidR="00E41481" w:rsidRPr="00FF1028" w:rsidRDefault="00E41481" w:rsidP="00A23915">
            <w:pPr>
              <w:pStyle w:val="1"/>
              <w:widowControl/>
              <w:tabs>
                <w:tab w:val="left" w:pos="487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278" w:type="dxa"/>
            <w:shd w:val="clear" w:color="auto" w:fill="auto"/>
          </w:tcPr>
          <w:p w14:paraId="18785EB9" w14:textId="718D769D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1028">
              <w:rPr>
                <w:rFonts w:ascii="Angsana New" w:hAnsi="Angsana New"/>
                <w:sz w:val="26"/>
                <w:szCs w:val="26"/>
              </w:rPr>
              <w:t>92</w:t>
            </w:r>
            <w:r w:rsidR="00C826AC" w:rsidRPr="00E03DD4">
              <w:rPr>
                <w:rFonts w:ascii="Angsana New" w:hAnsi="Angsana New"/>
                <w:sz w:val="26"/>
                <w:szCs w:val="26"/>
                <w:highlight w:val="yellow"/>
              </w:rPr>
              <w:t>1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CD6AFFA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shd w:val="clear" w:color="auto" w:fill="auto"/>
          </w:tcPr>
          <w:p w14:paraId="332A02AE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F1028">
              <w:rPr>
                <w:rFonts w:ascii="Angsana New" w:hAnsi="Angsana New"/>
                <w:sz w:val="26"/>
                <w:szCs w:val="26"/>
              </w:rPr>
              <w:t>1,463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DB5A686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6CC2504C" w14:textId="7E1E943E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F1028">
              <w:rPr>
                <w:rFonts w:ascii="Angsana New" w:hAnsi="Angsana New"/>
                <w:sz w:val="26"/>
                <w:szCs w:val="26"/>
              </w:rPr>
              <w:t>920</w:t>
            </w:r>
            <w:r w:rsidRPr="00FF10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758F69EB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9DF5562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1481" w:rsidRPr="00FF1028" w14:paraId="019AD86D" w14:textId="77777777" w:rsidTr="00A82FEA">
        <w:trPr>
          <w:cantSplit/>
        </w:trPr>
        <w:tc>
          <w:tcPr>
            <w:tcW w:w="3753" w:type="dxa"/>
          </w:tcPr>
          <w:p w14:paraId="23D4EDA9" w14:textId="1179E18F" w:rsidR="00E41481" w:rsidRPr="00FF1028" w:rsidRDefault="00E41481" w:rsidP="00A23915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FF102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วันสิ้นปี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AE38E6" w14:textId="08FC00E4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 xml:space="preserve"> 934,966 </w:t>
            </w:r>
          </w:p>
        </w:tc>
        <w:tc>
          <w:tcPr>
            <w:tcW w:w="81" w:type="dxa"/>
            <w:shd w:val="clear" w:color="auto" w:fill="auto"/>
          </w:tcPr>
          <w:p w14:paraId="48C9947D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8525D71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81" w:type="dxa"/>
            <w:shd w:val="clear" w:color="auto" w:fill="auto"/>
          </w:tcPr>
          <w:p w14:paraId="0AD7B6AF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0880A27" w14:textId="05276BD3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246,</w:t>
            </w:r>
            <w:r w:rsidRPr="00E03DD4">
              <w:rPr>
                <w:rFonts w:ascii="Angsana New" w:hAnsi="Angsana New"/>
                <w:sz w:val="26"/>
                <w:szCs w:val="26"/>
                <w:highlight w:val="yellow"/>
              </w:rPr>
              <w:t>9</w:t>
            </w:r>
            <w:r w:rsidR="00C826AC" w:rsidRPr="00E03DD4">
              <w:rPr>
                <w:rFonts w:ascii="Angsana New" w:hAnsi="Angsana New"/>
                <w:sz w:val="26"/>
                <w:szCs w:val="26"/>
                <w:highlight w:val="yellow"/>
              </w:rPr>
              <w:t>3</w:t>
            </w:r>
            <w:r w:rsidRPr="00E03DD4">
              <w:rPr>
                <w:rFonts w:ascii="Angsana New" w:hAnsi="Angsana New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" w:type="dxa"/>
          </w:tcPr>
          <w:p w14:paraId="4DFA44F2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1533DC65" w14:textId="77777777" w:rsidR="00E41481" w:rsidRPr="00FF102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F1028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</w:tbl>
    <w:p w14:paraId="2C6D76E2" w14:textId="77777777" w:rsidR="00EC7017" w:rsidRPr="00267CF8" w:rsidRDefault="00EC7017" w:rsidP="00A23915">
      <w:pPr>
        <w:spacing w:line="240" w:lineRule="auto"/>
        <w:ind w:left="709"/>
        <w:rPr>
          <w:rFonts w:ascii="Angsana New" w:hAnsi="Angsana New"/>
          <w:sz w:val="24"/>
          <w:szCs w:val="24"/>
          <w:lang w:val="en-GB"/>
        </w:rPr>
      </w:pPr>
    </w:p>
    <w:p w14:paraId="4B110069" w14:textId="77777777" w:rsidR="00120244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วงเงินกู้ยืมระยะยาวของบริษัทมีดังนี้</w:t>
      </w:r>
    </w:p>
    <w:p w14:paraId="66498D11" w14:textId="77777777" w:rsidR="00120244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765"/>
        <w:gridCol w:w="738"/>
        <w:gridCol w:w="1242"/>
        <w:gridCol w:w="918"/>
        <w:gridCol w:w="1881"/>
        <w:gridCol w:w="2097"/>
      </w:tblGrid>
      <w:tr w:rsidR="00120244" w:rsidRPr="00267CF8" w14:paraId="0B377F13" w14:textId="77777777" w:rsidTr="00E75A00">
        <w:tc>
          <w:tcPr>
            <w:tcW w:w="1359" w:type="dxa"/>
          </w:tcPr>
          <w:p w14:paraId="2EB5A59C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099F22BF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ประเภทวงเงินกู้</w:t>
            </w:r>
          </w:p>
        </w:tc>
        <w:tc>
          <w:tcPr>
            <w:tcW w:w="1503" w:type="dxa"/>
            <w:gridSpan w:val="2"/>
          </w:tcPr>
          <w:p w14:paraId="3904C165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067C0887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วงเงินกู้ (ล้านบาท)</w:t>
            </w:r>
          </w:p>
        </w:tc>
        <w:tc>
          <w:tcPr>
            <w:tcW w:w="1242" w:type="dxa"/>
          </w:tcPr>
          <w:p w14:paraId="5F5FC56F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78261B79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18" w:type="dxa"/>
          </w:tcPr>
          <w:p w14:paraId="68F8DD3A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2E4BE60B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ระยะเวลา</w:t>
            </w:r>
          </w:p>
        </w:tc>
        <w:tc>
          <w:tcPr>
            <w:tcW w:w="1881" w:type="dxa"/>
          </w:tcPr>
          <w:p w14:paraId="30C50405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11380D5C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2097" w:type="dxa"/>
          </w:tcPr>
          <w:p w14:paraId="2E653839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7C2AA637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วัตถุประสงค์</w:t>
            </w:r>
          </w:p>
        </w:tc>
      </w:tr>
      <w:tr w:rsidR="00120244" w:rsidRPr="00267CF8" w14:paraId="377CA595" w14:textId="77777777" w:rsidTr="00E75A00">
        <w:tc>
          <w:tcPr>
            <w:tcW w:w="1359" w:type="dxa"/>
          </w:tcPr>
          <w:p w14:paraId="6B12AF60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65" w:type="dxa"/>
          </w:tcPr>
          <w:p w14:paraId="46DEEDE9" w14:textId="093C9CDA" w:rsidR="00120244" w:rsidRPr="00267CF8" w:rsidRDefault="00A142F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</w:rPr>
              <w:t>256</w:t>
            </w:r>
            <w:r w:rsidR="00120244" w:rsidRPr="00267CF8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38" w:type="dxa"/>
          </w:tcPr>
          <w:p w14:paraId="7159DD2E" w14:textId="6FD7EBBB" w:rsidR="00120244" w:rsidRPr="00267CF8" w:rsidRDefault="00A142F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</w:rPr>
              <w:t>25</w:t>
            </w:r>
            <w:r w:rsidR="00120244" w:rsidRPr="00267CF8">
              <w:rPr>
                <w:rFonts w:ascii="Angsana New" w:hAnsi="Angsan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42" w:type="dxa"/>
          </w:tcPr>
          <w:p w14:paraId="1F87303D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18" w:type="dxa"/>
          </w:tcPr>
          <w:p w14:paraId="205257D3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881" w:type="dxa"/>
          </w:tcPr>
          <w:p w14:paraId="11FFEDF5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097" w:type="dxa"/>
          </w:tcPr>
          <w:p w14:paraId="22587B3D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20244" w:rsidRPr="00267CF8" w14:paraId="1DB6BA9D" w14:textId="77777777" w:rsidTr="00E75A00">
        <w:tc>
          <w:tcPr>
            <w:tcW w:w="1359" w:type="dxa"/>
          </w:tcPr>
          <w:p w14:paraId="43E9177A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765" w:type="dxa"/>
          </w:tcPr>
          <w:p w14:paraId="60366EB2" w14:textId="47A11DC6" w:rsidR="00120244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38" w:type="dxa"/>
          </w:tcPr>
          <w:p w14:paraId="23419887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390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42" w:type="dxa"/>
          </w:tcPr>
          <w:p w14:paraId="2685422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</w:rPr>
              <w:t>0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</w:rPr>
              <w:t xml:space="preserve">5 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918" w:type="dxa"/>
          </w:tcPr>
          <w:p w14:paraId="61483E44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5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ปี เริ่มปี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2559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ถึงปี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2563</w:t>
            </w:r>
          </w:p>
        </w:tc>
        <w:tc>
          <w:tcPr>
            <w:tcW w:w="1881" w:type="dxa"/>
          </w:tcPr>
          <w:p w14:paraId="2B899DF5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เดือนที่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ปลอดชำระเงินต้น</w:t>
            </w:r>
          </w:p>
          <w:p w14:paraId="03B6C9CF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ตั้งแต่เดือนที่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 xml:space="preserve">19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6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5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ล้านบาทต่อเดือน</w:t>
            </w:r>
          </w:p>
          <w:p w14:paraId="597D7F04" w14:textId="71090FF9" w:rsidR="007B2F29" w:rsidRPr="00267CF8" w:rsidRDefault="007B2F2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97" w:type="dxa"/>
          </w:tcPr>
          <w:p w14:paraId="3E7EB371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ก่อสร้างโรงงานผลิตชิ้นส่วน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คอนกรีตสำเร็จรูป </w:t>
            </w:r>
          </w:p>
        </w:tc>
      </w:tr>
      <w:tr w:rsidR="00120244" w:rsidRPr="00267CF8" w14:paraId="000CC9E2" w14:textId="77777777" w:rsidTr="00E75A00">
        <w:tc>
          <w:tcPr>
            <w:tcW w:w="1359" w:type="dxa"/>
          </w:tcPr>
          <w:p w14:paraId="0621D43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765" w:type="dxa"/>
          </w:tcPr>
          <w:p w14:paraId="5AD7A1F1" w14:textId="3A4E8079" w:rsidR="00120244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140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</w:tcPr>
          <w:p w14:paraId="1D6C7178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140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42" w:type="dxa"/>
          </w:tcPr>
          <w:p w14:paraId="6449D70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918" w:type="dxa"/>
          </w:tcPr>
          <w:p w14:paraId="7FCBA1A6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7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ปี เริ่มปี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2560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ถึงปี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1881" w:type="dxa"/>
          </w:tcPr>
          <w:p w14:paraId="420569A5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เดือนที่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ปลอดชำระเงินต้น</w:t>
            </w:r>
          </w:p>
          <w:p w14:paraId="74657CE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ตั้งแต่เดือนที่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13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95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  <w:p w14:paraId="64B2C105" w14:textId="6D3DBC16" w:rsidR="007B2F29" w:rsidRPr="00267CF8" w:rsidRDefault="007B2F2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97" w:type="dxa"/>
          </w:tcPr>
          <w:p w14:paraId="38A3D41A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6"/>
                <w:sz w:val="20"/>
                <w:szCs w:val="20"/>
                <w:cs/>
              </w:rPr>
              <w:t>ก่อสร้างโรงงานเสาเข็มคอนกรีต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อัดแรง</w:t>
            </w:r>
          </w:p>
        </w:tc>
      </w:tr>
      <w:tr w:rsidR="00120244" w:rsidRPr="00267CF8" w14:paraId="76BD46AC" w14:textId="77777777" w:rsidTr="00E75A00">
        <w:tc>
          <w:tcPr>
            <w:tcW w:w="1359" w:type="dxa"/>
          </w:tcPr>
          <w:p w14:paraId="05A98DD1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765" w:type="dxa"/>
          </w:tcPr>
          <w:p w14:paraId="54B22C92" w14:textId="2AC7A211" w:rsidR="00120244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</w:tcPr>
          <w:p w14:paraId="5264B386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42" w:type="dxa"/>
          </w:tcPr>
          <w:p w14:paraId="7C48052D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918" w:type="dxa"/>
          </w:tcPr>
          <w:p w14:paraId="71FB85F5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7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ปี เริ่มปี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2560 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ถึงปี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1881" w:type="dxa"/>
          </w:tcPr>
          <w:p w14:paraId="594EF686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เดือนที่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ปลอดชำระเงินต้น</w:t>
            </w:r>
          </w:p>
          <w:p w14:paraId="45544986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ตั้งแต่เดือนที่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13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0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85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</w:tc>
        <w:tc>
          <w:tcPr>
            <w:tcW w:w="2097" w:type="dxa"/>
          </w:tcPr>
          <w:p w14:paraId="4D956129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E41481" w:rsidRPr="00267CF8" w14:paraId="1E7B547C" w14:textId="77777777" w:rsidTr="00E75A00">
        <w:tc>
          <w:tcPr>
            <w:tcW w:w="1359" w:type="dxa"/>
          </w:tcPr>
          <w:p w14:paraId="48052D55" w14:textId="09DEB4A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765" w:type="dxa"/>
          </w:tcPr>
          <w:p w14:paraId="09A8F15F" w14:textId="0169F8C8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109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</w:tcPr>
          <w:p w14:paraId="314074AC" w14:textId="0AFC7943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42" w:type="dxa"/>
          </w:tcPr>
          <w:p w14:paraId="10C8B5F1" w14:textId="31BA9CFF" w:rsidR="00E41481" w:rsidRPr="00E03DD4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อัตราร้อยละ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MLR</w:t>
            </w:r>
            <w:r w:rsidR="0018322B"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 ต่อปี ชำระรายเดือน</w:t>
            </w:r>
          </w:p>
        </w:tc>
        <w:tc>
          <w:tcPr>
            <w:tcW w:w="918" w:type="dxa"/>
          </w:tcPr>
          <w:p w14:paraId="7EF88EA7" w14:textId="4FB60815" w:rsidR="00E41481" w:rsidRPr="00E03DD4" w:rsidRDefault="00AE03FE" w:rsidP="00AE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7 </w:t>
            </w:r>
            <w:r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ปี เริ่มปี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2564 </w:t>
            </w:r>
            <w:r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ถึงปี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2571</w:t>
            </w:r>
          </w:p>
        </w:tc>
        <w:tc>
          <w:tcPr>
            <w:tcW w:w="1881" w:type="dxa"/>
          </w:tcPr>
          <w:p w14:paraId="1982F6E3" w14:textId="0A8C5DE4" w:rsidR="00AE03FE" w:rsidRPr="00E03DD4" w:rsidRDefault="00AE03FE" w:rsidP="00AE03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- เดือนที่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1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-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6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ปลอดชำระเงินต้น</w:t>
            </w:r>
          </w:p>
          <w:p w14:paraId="20858E09" w14:textId="59037B33" w:rsidR="00E41481" w:rsidRPr="00E03DD4" w:rsidRDefault="00AE03FE" w:rsidP="00AE03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- ตั้งแต่เดือนที่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7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ชำระเงินต้น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1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40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ล้านบาทต่อเดือน</w:t>
            </w:r>
          </w:p>
        </w:tc>
        <w:tc>
          <w:tcPr>
            <w:tcW w:w="2097" w:type="dxa"/>
          </w:tcPr>
          <w:p w14:paraId="3EA6C25E" w14:textId="7FBFAA9D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267CF8">
              <w:rPr>
                <w:rFonts w:ascii="Angsana New" w:hAnsi="Angsana New"/>
                <w:sz w:val="20"/>
                <w:szCs w:val="20"/>
              </w:rPr>
              <w:t>Project Segment Phase1</w:t>
            </w:r>
          </w:p>
        </w:tc>
      </w:tr>
      <w:tr w:rsidR="00E41481" w:rsidRPr="00267CF8" w14:paraId="6DE2B349" w14:textId="77777777" w:rsidTr="00E75A00">
        <w:tc>
          <w:tcPr>
            <w:tcW w:w="1359" w:type="dxa"/>
          </w:tcPr>
          <w:p w14:paraId="6DCFDD66" w14:textId="3FC5312E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765" w:type="dxa"/>
          </w:tcPr>
          <w:p w14:paraId="5A6D921B" w14:textId="18BD9F8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71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</w:tcPr>
          <w:p w14:paraId="388AFFFC" w14:textId="12C4B571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42" w:type="dxa"/>
          </w:tcPr>
          <w:p w14:paraId="478B28C9" w14:textId="5B1A1AED" w:rsidR="00E41481" w:rsidRPr="00E03DD4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อัตราร้อยละ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MLR</w:t>
            </w:r>
            <w:r w:rsidR="0018322B"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 ต่อปี ชำระรายเดือน</w:t>
            </w:r>
          </w:p>
        </w:tc>
        <w:tc>
          <w:tcPr>
            <w:tcW w:w="918" w:type="dxa"/>
          </w:tcPr>
          <w:p w14:paraId="40A87060" w14:textId="310EC696" w:rsidR="00E41481" w:rsidRPr="00E03DD4" w:rsidRDefault="00AE03F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7 </w:t>
            </w:r>
            <w:r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ปี เริ่มปี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2564 </w:t>
            </w:r>
            <w:r w:rsidRPr="00E03DD4">
              <w:rPr>
                <w:rFonts w:ascii="Angsana New" w:hAnsi="Angsana New" w:hint="cs"/>
                <w:sz w:val="20"/>
                <w:szCs w:val="20"/>
                <w:highlight w:val="yellow"/>
                <w:cs/>
              </w:rPr>
              <w:t xml:space="preserve">ถึงปี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2571</w:t>
            </w:r>
          </w:p>
        </w:tc>
        <w:tc>
          <w:tcPr>
            <w:tcW w:w="1881" w:type="dxa"/>
          </w:tcPr>
          <w:p w14:paraId="18CBD22F" w14:textId="5A7AACE0" w:rsidR="00AE03FE" w:rsidRPr="00E03DD4" w:rsidRDefault="00AE03FE" w:rsidP="00AE03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- เดือนที่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1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-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6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ปลอดชำระเงินต้น</w:t>
            </w:r>
          </w:p>
          <w:p w14:paraId="18EBE60C" w14:textId="6A0F1647" w:rsidR="00E41481" w:rsidRPr="00E03DD4" w:rsidRDefault="00AE03FE" w:rsidP="00AE03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  <w:lang w:val="en-GB"/>
              </w:rPr>
            </w:pP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- ตั้งแต่เดือนที่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7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 xml:space="preserve">ชำระเงินต้น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>0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.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</w:rPr>
              <w:t xml:space="preserve">91 </w:t>
            </w:r>
            <w:r w:rsidRPr="00E03DD4">
              <w:rPr>
                <w:rFonts w:ascii="Angsana New" w:hAnsi="Angsana New"/>
                <w:sz w:val="20"/>
                <w:szCs w:val="20"/>
                <w:highlight w:val="yellow"/>
                <w:cs/>
              </w:rPr>
              <w:t>ล้านบาทต่อเดือน</w:t>
            </w:r>
          </w:p>
        </w:tc>
        <w:tc>
          <w:tcPr>
            <w:tcW w:w="2097" w:type="dxa"/>
          </w:tcPr>
          <w:p w14:paraId="2CE525AA" w14:textId="31CC8378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267CF8">
              <w:rPr>
                <w:rFonts w:ascii="Angsana New" w:hAnsi="Angsana New"/>
                <w:sz w:val="20"/>
                <w:szCs w:val="20"/>
              </w:rPr>
              <w:t>Project Segment Phase2</w:t>
            </w:r>
          </w:p>
        </w:tc>
      </w:tr>
      <w:tr w:rsidR="00120244" w:rsidRPr="00267CF8" w14:paraId="245DBE3D" w14:textId="77777777" w:rsidTr="00E75A00">
        <w:tc>
          <w:tcPr>
            <w:tcW w:w="1359" w:type="dxa"/>
          </w:tcPr>
          <w:p w14:paraId="564D1A16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5" w:type="dxa"/>
          </w:tcPr>
          <w:p w14:paraId="66EEA385" w14:textId="36E1057A" w:rsidR="00120244" w:rsidRPr="00267CF8" w:rsidRDefault="00E41481" w:rsidP="00A2391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380</w:t>
            </w:r>
            <w:r w:rsidR="00F4442F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="00F4442F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</w:tcPr>
          <w:p w14:paraId="6C0403E0" w14:textId="77777777" w:rsidR="00120244" w:rsidRPr="00267CF8" w:rsidRDefault="00120244" w:rsidP="00A2391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590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42" w:type="dxa"/>
          </w:tcPr>
          <w:p w14:paraId="71158B0E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2847A77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1" w:type="dxa"/>
          </w:tcPr>
          <w:p w14:paraId="0F5B141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7" w:type="dxa"/>
          </w:tcPr>
          <w:p w14:paraId="341F005D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B57E474" w14:textId="77777777" w:rsidR="00120244" w:rsidRPr="00AF4211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20"/>
          <w:szCs w:val="20"/>
        </w:rPr>
      </w:pPr>
    </w:p>
    <w:p w14:paraId="7A6CBA10" w14:textId="754F5B08" w:rsidR="000F54DA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0 </w:t>
      </w:r>
      <w:r w:rsidRPr="00267CF8">
        <w:rPr>
          <w:rFonts w:ascii="Angsana New" w:hAnsi="Angsana New"/>
          <w:sz w:val="32"/>
          <w:szCs w:val="32"/>
          <w:cs/>
        </w:rPr>
        <w:t xml:space="preserve">เท่า และอัตราส่วนความสามารถในการชำระหนี้ไม่ต่ำกว่า </w:t>
      </w:r>
      <w:r w:rsidRPr="00267CF8">
        <w:rPr>
          <w:rFonts w:ascii="Angsana New" w:hAnsi="Angsana New"/>
          <w:sz w:val="32"/>
          <w:szCs w:val="32"/>
        </w:rPr>
        <w:t>1</w:t>
      </w:r>
      <w:r w:rsidRPr="00267CF8">
        <w:rPr>
          <w:rFonts w:ascii="Angsana New" w:hAnsi="Angsana New"/>
          <w:sz w:val="32"/>
          <w:szCs w:val="32"/>
          <w:cs/>
        </w:rPr>
        <w:t>.</w:t>
      </w:r>
      <w:r w:rsidRPr="00267CF8">
        <w:rPr>
          <w:rFonts w:ascii="Angsana New" w:hAnsi="Angsana New"/>
          <w:sz w:val="32"/>
          <w:szCs w:val="32"/>
        </w:rPr>
        <w:t xml:space="preserve">20 </w:t>
      </w:r>
      <w:r w:rsidRPr="00267CF8">
        <w:rPr>
          <w:rFonts w:ascii="Angsana New" w:hAnsi="Angsana New"/>
          <w:sz w:val="32"/>
          <w:szCs w:val="32"/>
          <w:cs/>
        </w:rPr>
        <w:t>เท่าของงบการเงินเฉพาะของบริษัท และโอนสิทธิในการรับผลประโยชน์จากกรมธรรม์ประกันภัยสิ่งปลูกสร้างให้แก่ธนาคาร</w:t>
      </w:r>
    </w:p>
    <w:p w14:paraId="068DE8A6" w14:textId="77777777" w:rsidR="00D76C1A" w:rsidRPr="00AF4211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189BA165" w14:textId="77777777" w:rsidR="00120244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วงเงินกู้ยืมระยะยาวของบริษัทย่อยมีดังนี้</w:t>
      </w:r>
    </w:p>
    <w:p w14:paraId="258B6B39" w14:textId="77777777" w:rsidR="00120244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17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7"/>
        <w:gridCol w:w="699"/>
        <w:gridCol w:w="670"/>
        <w:gridCol w:w="1335"/>
        <w:gridCol w:w="1355"/>
        <w:gridCol w:w="1569"/>
        <w:gridCol w:w="2016"/>
      </w:tblGrid>
      <w:tr w:rsidR="00120244" w:rsidRPr="00267CF8" w14:paraId="4E79F173" w14:textId="77777777" w:rsidTr="00F87564">
        <w:trPr>
          <w:tblHeader/>
        </w:trPr>
        <w:tc>
          <w:tcPr>
            <w:tcW w:w="1527" w:type="dxa"/>
          </w:tcPr>
          <w:p w14:paraId="709D20C7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6FF5F8A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ประเภทวงเงินกู้</w:t>
            </w:r>
          </w:p>
        </w:tc>
        <w:tc>
          <w:tcPr>
            <w:tcW w:w="1369" w:type="dxa"/>
            <w:gridSpan w:val="2"/>
          </w:tcPr>
          <w:p w14:paraId="1E0104AE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281D4EFE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วงเงินกู้ (ล้านบาท)</w:t>
            </w:r>
          </w:p>
        </w:tc>
        <w:tc>
          <w:tcPr>
            <w:tcW w:w="1335" w:type="dxa"/>
          </w:tcPr>
          <w:p w14:paraId="076C4091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EF5A96E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1355" w:type="dxa"/>
          </w:tcPr>
          <w:p w14:paraId="1171C7FE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5120562" w14:textId="15BDC4AC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ระยะเวลา</w:t>
            </w:r>
            <w:r w:rsidR="00A14B05"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ชำระเงินต้น</w:t>
            </w:r>
          </w:p>
        </w:tc>
        <w:tc>
          <w:tcPr>
            <w:tcW w:w="1569" w:type="dxa"/>
          </w:tcPr>
          <w:p w14:paraId="2F655D97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EC42D4A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2016" w:type="dxa"/>
          </w:tcPr>
          <w:p w14:paraId="270A5C02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3787053" w14:textId="77777777" w:rsidR="00120244" w:rsidRPr="00267CF8" w:rsidRDefault="0012024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วัตถุประสงค์</w:t>
            </w:r>
          </w:p>
        </w:tc>
      </w:tr>
      <w:tr w:rsidR="00120244" w:rsidRPr="00267CF8" w14:paraId="059EF838" w14:textId="77777777" w:rsidTr="00F87564">
        <w:trPr>
          <w:tblHeader/>
        </w:trPr>
        <w:tc>
          <w:tcPr>
            <w:tcW w:w="1527" w:type="dxa"/>
          </w:tcPr>
          <w:p w14:paraId="3730A5B0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605133C4" w14:textId="1BF347AA" w:rsidR="00120244" w:rsidRPr="00267CF8" w:rsidRDefault="00A142F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</w:rPr>
              <w:t>256</w:t>
            </w:r>
            <w:r w:rsidR="00120244" w:rsidRPr="00267CF8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70" w:type="dxa"/>
          </w:tcPr>
          <w:p w14:paraId="263BD673" w14:textId="7AFE44F6" w:rsidR="00120244" w:rsidRPr="00267CF8" w:rsidRDefault="00A142F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</w:rPr>
              <w:t>25</w:t>
            </w:r>
            <w:r w:rsidR="00120244" w:rsidRPr="00267CF8">
              <w:rPr>
                <w:rFonts w:ascii="Angsana New" w:hAnsi="Angsan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335" w:type="dxa"/>
          </w:tcPr>
          <w:p w14:paraId="609EB0FF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</w:tcPr>
          <w:p w14:paraId="42F921D2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69" w:type="dxa"/>
          </w:tcPr>
          <w:p w14:paraId="6A934071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</w:tcPr>
          <w:p w14:paraId="2E1C1002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E41481" w:rsidRPr="00267CF8" w14:paraId="2A34F566" w14:textId="77777777" w:rsidTr="00F87564">
        <w:tc>
          <w:tcPr>
            <w:tcW w:w="1527" w:type="dxa"/>
            <w:shd w:val="clear" w:color="auto" w:fill="auto"/>
          </w:tcPr>
          <w:p w14:paraId="3EA52781" w14:textId="50BD50EA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267CF8">
              <w:rPr>
                <w:rFonts w:ascii="Angsana New" w:hAnsi="Angsana New"/>
                <w:sz w:val="20"/>
                <w:szCs w:val="20"/>
              </w:rPr>
              <w:t>M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L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</w:tcPr>
          <w:p w14:paraId="60E94B50" w14:textId="6FD6E556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174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670" w:type="dxa"/>
            <w:shd w:val="clear" w:color="auto" w:fill="auto"/>
          </w:tcPr>
          <w:p w14:paraId="70FB38E4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174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335" w:type="dxa"/>
            <w:shd w:val="clear" w:color="auto" w:fill="auto"/>
          </w:tcPr>
          <w:p w14:paraId="70C27431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1355" w:type="dxa"/>
            <w:shd w:val="clear" w:color="auto" w:fill="auto"/>
          </w:tcPr>
          <w:p w14:paraId="6EF07542" w14:textId="2372E162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เม.ย.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64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- เม.ย.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1569" w:type="dxa"/>
            <w:shd w:val="clear" w:color="auto" w:fill="auto"/>
          </w:tcPr>
          <w:p w14:paraId="41334C72" w14:textId="2C2EB82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2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50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</w:tc>
        <w:tc>
          <w:tcPr>
            <w:tcW w:w="2016" w:type="dxa"/>
            <w:shd w:val="clear" w:color="auto" w:fill="auto"/>
          </w:tcPr>
          <w:p w14:paraId="68088721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ก่อสร้างโรงงานผลิตลวดแรงดึงสูง</w:t>
            </w:r>
          </w:p>
        </w:tc>
      </w:tr>
      <w:tr w:rsidR="00E41481" w:rsidRPr="00267CF8" w14:paraId="43FE92FC" w14:textId="77777777" w:rsidTr="00F87564">
        <w:tc>
          <w:tcPr>
            <w:tcW w:w="1527" w:type="dxa"/>
            <w:shd w:val="clear" w:color="auto" w:fill="auto"/>
          </w:tcPr>
          <w:p w14:paraId="29248454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14:paraId="78F557D7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7737BE53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308D73A9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D9AD776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center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7848A520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5F3C5F9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E41481" w:rsidRPr="00267CF8" w14:paraId="4C2C45EB" w14:textId="77777777" w:rsidTr="00F87564">
        <w:tc>
          <w:tcPr>
            <w:tcW w:w="1527" w:type="dxa"/>
            <w:shd w:val="clear" w:color="auto" w:fill="auto"/>
          </w:tcPr>
          <w:p w14:paraId="4CB71FEC" w14:textId="5EA7808C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267CF8">
              <w:rPr>
                <w:rFonts w:ascii="Angsana New" w:hAnsi="Angsana New"/>
                <w:sz w:val="20"/>
                <w:szCs w:val="20"/>
              </w:rPr>
              <w:t>M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L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67CF8">
              <w:rPr>
                <w:rFonts w:ascii="Angsana New" w:hAnsi="Angsana New"/>
                <w:sz w:val="20"/>
                <w:szCs w:val="20"/>
              </w:rPr>
              <w:t>2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</w:tcPr>
          <w:p w14:paraId="285080B8" w14:textId="22291605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225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670" w:type="dxa"/>
            <w:shd w:val="clear" w:color="auto" w:fill="auto"/>
          </w:tcPr>
          <w:p w14:paraId="3366E078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225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335" w:type="dxa"/>
            <w:shd w:val="clear" w:color="auto" w:fill="auto"/>
          </w:tcPr>
          <w:p w14:paraId="0CBE3C54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1355" w:type="dxa"/>
            <w:shd w:val="clear" w:color="auto" w:fill="auto"/>
          </w:tcPr>
          <w:p w14:paraId="791D2918" w14:textId="39A6C89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เม.ย.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64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- ก.พ.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1569" w:type="dxa"/>
            <w:shd w:val="clear" w:color="auto" w:fill="auto"/>
          </w:tcPr>
          <w:p w14:paraId="1D8CD180" w14:textId="759600F6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3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</w:tc>
        <w:tc>
          <w:tcPr>
            <w:tcW w:w="2016" w:type="dxa"/>
            <w:shd w:val="clear" w:color="auto" w:fill="auto"/>
          </w:tcPr>
          <w:p w14:paraId="3E4DDD36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E41481" w:rsidRPr="00267CF8" w14:paraId="1BC21373" w14:textId="77777777" w:rsidTr="00F87564">
        <w:tc>
          <w:tcPr>
            <w:tcW w:w="1527" w:type="dxa"/>
            <w:shd w:val="clear" w:color="auto" w:fill="auto"/>
          </w:tcPr>
          <w:p w14:paraId="64847F48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14:paraId="4A13CCC4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74A34C59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37B4E7AC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2287658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center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69" w:type="dxa"/>
            <w:shd w:val="clear" w:color="auto" w:fill="auto"/>
          </w:tcPr>
          <w:p w14:paraId="5550E509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B6F66A9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E41481" w:rsidRPr="00267CF8" w14:paraId="26972CCF" w14:textId="77777777" w:rsidTr="00F87564">
        <w:trPr>
          <w:trHeight w:val="2151"/>
        </w:trPr>
        <w:tc>
          <w:tcPr>
            <w:tcW w:w="1527" w:type="dxa"/>
            <w:shd w:val="clear" w:color="auto" w:fill="auto"/>
          </w:tcPr>
          <w:p w14:paraId="59833863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267CF8">
              <w:rPr>
                <w:rFonts w:ascii="Angsana New" w:hAnsi="Angsana New"/>
                <w:sz w:val="20"/>
                <w:szCs w:val="20"/>
              </w:rPr>
              <w:t>M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L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67CF8">
              <w:rPr>
                <w:rFonts w:ascii="Angsana New" w:hAnsi="Angsana New"/>
                <w:sz w:val="20"/>
                <w:szCs w:val="20"/>
              </w:rPr>
              <w:t>3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</w:tcPr>
          <w:p w14:paraId="1A171D03" w14:textId="1D3E885F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150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670" w:type="dxa"/>
            <w:shd w:val="clear" w:color="auto" w:fill="auto"/>
          </w:tcPr>
          <w:p w14:paraId="03C0B6EA" w14:textId="77777777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150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1335D2AD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ต่อปี ชำระรายเดือน</w:t>
            </w:r>
          </w:p>
        </w:tc>
        <w:tc>
          <w:tcPr>
            <w:tcW w:w="1355" w:type="dxa"/>
            <w:shd w:val="clear" w:color="auto" w:fill="auto"/>
          </w:tcPr>
          <w:p w14:paraId="12DFFC02" w14:textId="39CF78AE" w:rsidR="00E41481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36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พ.ค.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64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- มี.ค. 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569" w:type="dxa"/>
            <w:shd w:val="clear" w:color="auto" w:fill="auto"/>
          </w:tcPr>
          <w:p w14:paraId="13796D3E" w14:textId="4F88AF54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งวดที่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>24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>50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ล้านบาทต่อเดือน</w:t>
            </w:r>
          </w:p>
          <w:p w14:paraId="34609713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งวดที่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25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>48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2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>00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ล้านบาทต่อเดือน</w:t>
            </w:r>
          </w:p>
          <w:p w14:paraId="78908C8A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งวดที่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49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>71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2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>75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ล้านบาทต่อเดือน</w:t>
            </w:r>
          </w:p>
          <w:p w14:paraId="5C6C85C3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งวดที่ </w:t>
            </w:r>
            <w:r w:rsidRPr="00267CF8">
              <w:rPr>
                <w:rFonts w:ascii="Angsana New" w:hAnsi="Angsana New"/>
                <w:sz w:val="20"/>
                <w:szCs w:val="20"/>
              </w:rPr>
              <w:t>72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(สุดท้าย) ชำระส่วนที่เหลือทั้งหมด</w:t>
            </w:r>
          </w:p>
        </w:tc>
        <w:tc>
          <w:tcPr>
            <w:tcW w:w="2016" w:type="dxa"/>
            <w:shd w:val="clear" w:color="auto" w:fill="auto"/>
          </w:tcPr>
          <w:p w14:paraId="4A547EF4" w14:textId="77777777" w:rsidR="00E41481" w:rsidRPr="00267CF8" w:rsidRDefault="00E414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ก่อสร้างโรงงานผลิตเสาเข็ม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120244" w:rsidRPr="00267CF8" w14:paraId="5A030DC3" w14:textId="77777777" w:rsidTr="00F87564">
        <w:trPr>
          <w:trHeight w:val="66"/>
        </w:trPr>
        <w:tc>
          <w:tcPr>
            <w:tcW w:w="1527" w:type="dxa"/>
            <w:shd w:val="clear" w:color="auto" w:fill="auto"/>
          </w:tcPr>
          <w:p w14:paraId="109ED6B2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14:paraId="389F27CE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4CC6EC11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065B270A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1F55C75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69" w:type="dxa"/>
            <w:shd w:val="clear" w:color="auto" w:fill="auto"/>
          </w:tcPr>
          <w:p w14:paraId="6CE8ECB0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ECD0344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120244" w:rsidRPr="00267CF8" w14:paraId="1231102F" w14:textId="77777777" w:rsidTr="00F87564">
        <w:trPr>
          <w:trHeight w:val="2016"/>
        </w:trPr>
        <w:tc>
          <w:tcPr>
            <w:tcW w:w="1527" w:type="dxa"/>
            <w:shd w:val="clear" w:color="auto" w:fill="auto"/>
          </w:tcPr>
          <w:p w14:paraId="4233C54F" w14:textId="1AA3B6F3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267CF8">
              <w:rPr>
                <w:rFonts w:ascii="Angsana New" w:hAnsi="Angsana New"/>
                <w:sz w:val="20"/>
                <w:szCs w:val="20"/>
              </w:rPr>
              <w:t>M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L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142F8" w:rsidRPr="00267CF8">
              <w:rPr>
                <w:rFonts w:ascii="Angsana New" w:hAnsi="Angsana New"/>
                <w:sz w:val="20"/>
                <w:szCs w:val="20"/>
              </w:rPr>
              <w:t>4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</w:tcPr>
          <w:p w14:paraId="57254EE0" w14:textId="5F8AE8DC" w:rsidR="00120244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250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670" w:type="dxa"/>
            <w:shd w:val="clear" w:color="auto" w:fill="auto"/>
          </w:tcPr>
          <w:p w14:paraId="4D4FC5C9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250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086384C4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 ต่อปี ชำระรายเดือน</w:t>
            </w:r>
          </w:p>
        </w:tc>
        <w:tc>
          <w:tcPr>
            <w:tcW w:w="1355" w:type="dxa"/>
            <w:shd w:val="clear" w:color="auto" w:fill="auto"/>
          </w:tcPr>
          <w:p w14:paraId="6CE91763" w14:textId="29F1A59A" w:rsidR="00120244" w:rsidRPr="00267CF8" w:rsidRDefault="00A14B05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พ.ค.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64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- มี.ค.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569" w:type="dxa"/>
            <w:shd w:val="clear" w:color="auto" w:fill="auto"/>
          </w:tcPr>
          <w:p w14:paraId="53E17F2F" w14:textId="5ACE0D04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ab/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งวดที่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1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24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 ชำระเงินต้น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3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00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 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  <w:p w14:paraId="0CD90A17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งวดที่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25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48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ชำระเงินต้น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 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3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</w:rPr>
              <w:t>5</w:t>
            </w:r>
            <w:r w:rsidRPr="00267CF8">
              <w:rPr>
                <w:rFonts w:ascii="Angsana New" w:hAnsi="Angsana New"/>
                <w:spacing w:val="2"/>
                <w:sz w:val="20"/>
                <w:szCs w:val="20"/>
                <w:cs/>
              </w:rPr>
              <w:t xml:space="preserve"> 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  <w:p w14:paraId="7D64C9ED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ab/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งวดที่ 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</w:rPr>
              <w:t>49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</w:rPr>
              <w:t>71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ชำระเงินต้น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 xml:space="preserve"> 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</w:rPr>
              <w:t>3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</w:rPr>
              <w:t>9</w:t>
            </w:r>
            <w:r w:rsidRPr="00267CF8">
              <w:rPr>
                <w:rFonts w:ascii="Angsana New" w:hAnsi="Angsana New"/>
                <w:spacing w:val="4"/>
                <w:sz w:val="20"/>
                <w:szCs w:val="20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  <w:p w14:paraId="1EA3846F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ab/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งวดที่ 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</w:rPr>
              <w:t>72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(สุดท้าย) ชำระส่วนที่เหลือ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2016" w:type="dxa"/>
            <w:shd w:val="clear" w:color="auto" w:fill="auto"/>
          </w:tcPr>
          <w:p w14:paraId="021C4934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ซื้อเครื่องจักรและอุปกรณ์ที่เกี่ยวข้องกับการผลิตเสาเข็ม</w:t>
            </w:r>
            <w:r w:rsidRPr="00267CF8">
              <w:rPr>
                <w:rFonts w:ascii="Angsana New" w:hAnsi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และ เสาเข็มคอนกรีตเสริม</w:t>
            </w:r>
            <w:r w:rsidRPr="00267CF8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เหล็กอัดแรงโดยใช้แรงเหวี่ยง</w:t>
            </w:r>
          </w:p>
        </w:tc>
      </w:tr>
      <w:tr w:rsidR="00FF4DD9" w:rsidRPr="00267CF8" w14:paraId="2C4FDF5D" w14:textId="77777777" w:rsidTr="00F87564">
        <w:trPr>
          <w:trHeight w:val="66"/>
        </w:trPr>
        <w:tc>
          <w:tcPr>
            <w:tcW w:w="1527" w:type="dxa"/>
            <w:shd w:val="clear" w:color="auto" w:fill="auto"/>
          </w:tcPr>
          <w:p w14:paraId="71926C9F" w14:textId="77777777" w:rsidR="00FF4DD9" w:rsidRPr="00267CF8" w:rsidRDefault="00FF4DD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14:paraId="195DFC8F" w14:textId="77777777" w:rsidR="00FF4DD9" w:rsidRPr="00267CF8" w:rsidRDefault="00FF4DD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45AEC9E6" w14:textId="77777777" w:rsidR="00FF4DD9" w:rsidRPr="00267CF8" w:rsidRDefault="00FF4DD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5D844F20" w14:textId="77777777" w:rsidR="00FF4DD9" w:rsidRPr="00267CF8" w:rsidRDefault="00FF4DD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7DC5EE9" w14:textId="77777777" w:rsidR="00FF4DD9" w:rsidRPr="00267CF8" w:rsidRDefault="00FF4DD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center"/>
              <w:rPr>
                <w:rFonts w:ascii="Angsana New" w:hAnsi="Angsana New"/>
                <w:spacing w:val="-2"/>
                <w:sz w:val="6"/>
                <w:szCs w:val="6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1C31D3C8" w14:textId="77777777" w:rsidR="00FF4DD9" w:rsidRPr="00267CF8" w:rsidRDefault="00FF4DD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E966FE8" w14:textId="77777777" w:rsidR="00FF4DD9" w:rsidRPr="00267CF8" w:rsidRDefault="00FF4DD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120244" w:rsidRPr="00267CF8" w14:paraId="36497E6B" w14:textId="77777777" w:rsidTr="00F87564">
        <w:trPr>
          <w:trHeight w:val="576"/>
        </w:trPr>
        <w:tc>
          <w:tcPr>
            <w:tcW w:w="1527" w:type="dxa"/>
            <w:shd w:val="clear" w:color="auto" w:fill="auto"/>
          </w:tcPr>
          <w:p w14:paraId="7F4688B4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267CF8">
              <w:rPr>
                <w:rFonts w:ascii="Angsana New" w:hAnsi="Angsana New"/>
                <w:sz w:val="20"/>
                <w:szCs w:val="20"/>
              </w:rPr>
              <w:t>M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L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67CF8">
              <w:rPr>
                <w:rFonts w:ascii="Angsana New" w:hAnsi="Angsana New"/>
                <w:sz w:val="20"/>
                <w:szCs w:val="20"/>
              </w:rPr>
              <w:t>5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</w:tcPr>
          <w:p w14:paraId="4FF769FC" w14:textId="239CD416" w:rsidR="00120244" w:rsidRPr="00267CF8" w:rsidRDefault="00E414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z w:val="20"/>
                <w:szCs w:val="20"/>
              </w:rPr>
              <w:t>37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70" w:type="dxa"/>
            <w:shd w:val="clear" w:color="auto" w:fill="auto"/>
          </w:tcPr>
          <w:p w14:paraId="61A9C77B" w14:textId="77777777" w:rsidR="00120244" w:rsidRPr="00267CF8" w:rsidRDefault="0012024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37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495698D8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อัตราร้อยละ </w:t>
            </w:r>
            <w:r w:rsidRPr="00267CF8">
              <w:rPr>
                <w:rFonts w:ascii="Angsana New" w:hAnsi="Angsana New"/>
                <w:sz w:val="20"/>
                <w:szCs w:val="20"/>
              </w:rPr>
              <w:t>MLR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1355" w:type="dxa"/>
            <w:shd w:val="clear" w:color="auto" w:fill="auto"/>
          </w:tcPr>
          <w:p w14:paraId="1A32642C" w14:textId="20FAB7E4" w:rsidR="00120244" w:rsidRPr="00267CF8" w:rsidRDefault="00A14B05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มิ.ย.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64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- ต.ค. </w:t>
            </w:r>
            <w:r w:rsidRPr="00267CF8">
              <w:rPr>
                <w:rFonts w:ascii="Angsana New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569" w:type="dxa"/>
            <w:shd w:val="clear" w:color="auto" w:fill="auto"/>
          </w:tcPr>
          <w:p w14:paraId="31BB0B9D" w14:textId="2CF3A333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 xml:space="preserve">ชำระเงินต้น </w:t>
            </w:r>
            <w:r w:rsidRPr="00267CF8">
              <w:rPr>
                <w:rFonts w:ascii="Angsana New" w:hAnsi="Angsana New"/>
                <w:sz w:val="20"/>
                <w:szCs w:val="20"/>
              </w:rPr>
              <w:t>0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</w:rPr>
              <w:t xml:space="preserve">48 </w:t>
            </w:r>
            <w:r w:rsidRPr="00267CF8">
              <w:rPr>
                <w:rFonts w:ascii="Angsana New" w:hAnsi="Angsana New"/>
                <w:sz w:val="20"/>
                <w:szCs w:val="20"/>
                <w:cs/>
              </w:rPr>
              <w:t>ล้านบาทต่อเดือน</w:t>
            </w:r>
          </w:p>
        </w:tc>
        <w:tc>
          <w:tcPr>
            <w:tcW w:w="2016" w:type="dxa"/>
            <w:shd w:val="clear" w:color="auto" w:fill="auto"/>
          </w:tcPr>
          <w:p w14:paraId="6FB9644B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120244" w:rsidRPr="00267CF8" w14:paraId="41E6F206" w14:textId="77777777" w:rsidTr="00F87564">
        <w:tc>
          <w:tcPr>
            <w:tcW w:w="1527" w:type="dxa"/>
            <w:shd w:val="clear" w:color="auto" w:fill="auto"/>
          </w:tcPr>
          <w:p w14:paraId="3C839B60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99" w:type="dxa"/>
            <w:shd w:val="clear" w:color="auto" w:fill="auto"/>
          </w:tcPr>
          <w:p w14:paraId="1FEC76D0" w14:textId="786BB8D7" w:rsidR="00120244" w:rsidRPr="00267CF8" w:rsidRDefault="00E41481" w:rsidP="00A2391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837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670" w:type="dxa"/>
            <w:shd w:val="clear" w:color="auto" w:fill="auto"/>
          </w:tcPr>
          <w:p w14:paraId="4D96C13C" w14:textId="77777777" w:rsidR="00120244" w:rsidRPr="00267CF8" w:rsidRDefault="00120244" w:rsidP="00A2391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837</w:t>
            </w:r>
            <w:r w:rsidRPr="00267CF8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267CF8">
              <w:rPr>
                <w:rFonts w:ascii="Angsana New" w:hAnsi="Angsan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2B7FF310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</w:tcPr>
          <w:p w14:paraId="669C859A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14:paraId="1DBE4827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73" w:hanging="14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27E2C687" w14:textId="77777777" w:rsidR="00120244" w:rsidRPr="00267CF8" w:rsidRDefault="0012024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3DFA6DF" w14:textId="77777777" w:rsidR="00120244" w:rsidRPr="00747BC0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12"/>
          <w:szCs w:val="12"/>
        </w:rPr>
      </w:pPr>
    </w:p>
    <w:p w14:paraId="461198EB" w14:textId="77777777" w:rsidR="00120244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เงินกู้ยืมระยะยาวมีเงื่อนไขให้บริษัทย่อยต้องดำรงสัดส่วนหนี้สินต่อทุนและดำรงอัตราส่วน และบริษัทต้องถือหุ้นในบริษัทย่อยดังกล่าวตามที่ระบุในสัญญา และโอนสิทธิในการรับผลประโยชน์จากกรมธรรม์ประกันภัยสิ่งปลูกสร้างให้แก่ธนาคาร</w:t>
      </w:r>
    </w:p>
    <w:p w14:paraId="2C245C65" w14:textId="77777777" w:rsidR="00120244" w:rsidRPr="00747BC0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12"/>
          <w:szCs w:val="12"/>
        </w:rPr>
      </w:pPr>
    </w:p>
    <w:p w14:paraId="089C3472" w14:textId="77777777" w:rsidR="009F5BD7" w:rsidRPr="00267CF8" w:rsidRDefault="009F5BD7" w:rsidP="009F5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9F5BD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F5BD7">
        <w:rPr>
          <w:rFonts w:ascii="Angsana New" w:hAnsi="Angsana New"/>
          <w:sz w:val="32"/>
          <w:szCs w:val="32"/>
        </w:rPr>
        <w:t>31</w:t>
      </w:r>
      <w:r w:rsidRPr="009F5BD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F5BD7">
        <w:rPr>
          <w:rFonts w:ascii="Angsana New" w:hAnsi="Angsana New"/>
          <w:sz w:val="32"/>
          <w:szCs w:val="32"/>
        </w:rPr>
        <w:t xml:space="preserve"> 2563 </w:t>
      </w:r>
      <w:r w:rsidRPr="009F5BD7">
        <w:rPr>
          <w:rFonts w:ascii="Angsana New" w:hAnsi="Angsana New"/>
          <w:sz w:val="32"/>
          <w:szCs w:val="32"/>
          <w:cs/>
        </w:rPr>
        <w:t>กลุ่ม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</w:t>
      </w:r>
      <w:r w:rsidRPr="009F5BD7">
        <w:rPr>
          <w:rFonts w:ascii="Angsana New" w:hAnsi="Angsana New" w:hint="cs"/>
          <w:sz w:val="32"/>
          <w:szCs w:val="32"/>
          <w:cs/>
        </w:rPr>
        <w:t>กลุ่ม</w:t>
      </w:r>
      <w:r w:rsidRPr="009F5BD7">
        <w:rPr>
          <w:rFonts w:ascii="Angsana New" w:hAnsi="Angsana New"/>
          <w:sz w:val="32"/>
          <w:szCs w:val="32"/>
          <w:cs/>
        </w:rPr>
        <w:t xml:space="preserve"> บริษัทได้</w:t>
      </w:r>
      <w:r w:rsidRPr="009F5BD7">
        <w:rPr>
          <w:rFonts w:ascii="Angsana New" w:hAnsi="Angsana New" w:hint="cs"/>
          <w:sz w:val="32"/>
          <w:szCs w:val="32"/>
          <w:cs/>
        </w:rPr>
        <w:t>ขอความยินยอมจากธนาคารเกี่ยวกับการยกเว้นการปฏิบัติตามข้อตกลงเพิ่มเติมสัญญาเงินกู้ซึ่ง</w:t>
      </w:r>
      <w:r w:rsidRPr="009F5BD7">
        <w:rPr>
          <w:rFonts w:ascii="Angsana New" w:hAnsi="Angsana New"/>
          <w:sz w:val="32"/>
          <w:szCs w:val="32"/>
          <w:cs/>
        </w:rPr>
        <w:t>สถาบันการเงิน</w:t>
      </w:r>
      <w:r w:rsidRPr="009F5BD7">
        <w:rPr>
          <w:rFonts w:ascii="Angsana New" w:hAnsi="Angsana New" w:hint="cs"/>
          <w:sz w:val="32"/>
          <w:szCs w:val="32"/>
          <w:cs/>
        </w:rPr>
        <w:t>ได้รับไปดำเนินการตามคำขอแล้ว</w:t>
      </w:r>
      <w:r w:rsidRPr="009F5BD7">
        <w:rPr>
          <w:rFonts w:ascii="Angsana New" w:hAnsi="Angsana New"/>
          <w:sz w:val="32"/>
          <w:szCs w:val="32"/>
          <w:cs/>
        </w:rPr>
        <w:t>ภายในรอบระยะเวลารายงาน</w:t>
      </w:r>
    </w:p>
    <w:p w14:paraId="3C12CA48" w14:textId="77777777" w:rsidR="00120244" w:rsidRPr="00747BC0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12"/>
          <w:szCs w:val="12"/>
        </w:rPr>
      </w:pPr>
    </w:p>
    <w:p w14:paraId="58A5D85E" w14:textId="5ACD52C5" w:rsidR="007D4F15" w:rsidRPr="00267CF8" w:rsidRDefault="0012024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วงเงินสินเชื่อดังกล่าวค้ำประกันโดยการจดจำนองเครื่องจักรและที่ดินพร้อมสิ่งปลูกสร้างตามที่กล่าวไว้</w:t>
      </w:r>
      <w:r w:rsidRPr="00CB3AFB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5A7604">
        <w:rPr>
          <w:rFonts w:ascii="Angsana New" w:hAnsi="Angsana New"/>
          <w:sz w:val="32"/>
          <w:szCs w:val="32"/>
        </w:rPr>
        <w:t>32</w:t>
      </w:r>
    </w:p>
    <w:p w14:paraId="4FE85B67" w14:textId="77777777" w:rsidR="00D76C1A" w:rsidRPr="009F64F0" w:rsidRDefault="00D76C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z w:val="20"/>
          <w:szCs w:val="20"/>
        </w:rPr>
      </w:pPr>
    </w:p>
    <w:p w14:paraId="7CC45EB0" w14:textId="53138CFC" w:rsidR="00235361" w:rsidRPr="00267CF8" w:rsidRDefault="00235361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สินค้าคงเหลือ</w:t>
      </w:r>
    </w:p>
    <w:tbl>
      <w:tblPr>
        <w:tblW w:w="8715" w:type="dxa"/>
        <w:tblInd w:w="28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18"/>
        <w:gridCol w:w="1126"/>
        <w:gridCol w:w="117"/>
        <w:gridCol w:w="1098"/>
        <w:gridCol w:w="108"/>
        <w:gridCol w:w="1152"/>
        <w:gridCol w:w="109"/>
        <w:gridCol w:w="1187"/>
      </w:tblGrid>
      <w:tr w:rsidR="00725EB4" w:rsidRPr="009F64F0" w14:paraId="519160F5" w14:textId="77777777" w:rsidTr="00747BC0">
        <w:tc>
          <w:tcPr>
            <w:tcW w:w="3818" w:type="dxa"/>
          </w:tcPr>
          <w:p w14:paraId="045CF18C" w14:textId="77777777" w:rsidR="00725EB4" w:rsidRPr="009F64F0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7" w:type="dxa"/>
            <w:gridSpan w:val="7"/>
            <w:hideMark/>
          </w:tcPr>
          <w:p w14:paraId="7CAB4560" w14:textId="77777777" w:rsidR="00725EB4" w:rsidRPr="009F64F0" w:rsidRDefault="00725EB4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725EB4" w:rsidRPr="009F64F0" w14:paraId="69F27F6C" w14:textId="77777777" w:rsidTr="00747BC0">
        <w:tc>
          <w:tcPr>
            <w:tcW w:w="3818" w:type="dxa"/>
          </w:tcPr>
          <w:p w14:paraId="51416C0C" w14:textId="77777777" w:rsidR="00725EB4" w:rsidRPr="009F64F0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AE86B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A132577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9122D7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725EB4" w:rsidRPr="009F64F0" w14:paraId="46573CD1" w14:textId="77777777" w:rsidTr="00747BC0">
        <w:trPr>
          <w:trHeight w:val="166"/>
        </w:trPr>
        <w:tc>
          <w:tcPr>
            <w:tcW w:w="3818" w:type="dxa"/>
          </w:tcPr>
          <w:p w14:paraId="170F52F7" w14:textId="77777777" w:rsidR="00725EB4" w:rsidRPr="009F64F0" w:rsidRDefault="00725EB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E8374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5DC0B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78936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" w:type="dxa"/>
            <w:vAlign w:val="bottom"/>
          </w:tcPr>
          <w:p w14:paraId="52678FCB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43AE8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9" w:type="dxa"/>
            <w:vAlign w:val="bottom"/>
          </w:tcPr>
          <w:p w14:paraId="3F54C028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C8B42" w14:textId="77777777" w:rsidR="00725EB4" w:rsidRPr="009F64F0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7346" w:rsidRPr="009F64F0" w14:paraId="03D4889F" w14:textId="77777777" w:rsidTr="00747BC0">
        <w:trPr>
          <w:trHeight w:val="113"/>
        </w:trPr>
        <w:tc>
          <w:tcPr>
            <w:tcW w:w="3818" w:type="dxa"/>
            <w:hideMark/>
          </w:tcPr>
          <w:p w14:paraId="1BC4EF9A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26" w:type="dxa"/>
            <w:hideMark/>
          </w:tcPr>
          <w:p w14:paraId="6D2899F8" w14:textId="6A9ED650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217,356</w:t>
            </w:r>
          </w:p>
        </w:tc>
        <w:tc>
          <w:tcPr>
            <w:tcW w:w="117" w:type="dxa"/>
          </w:tcPr>
          <w:p w14:paraId="49A7B3AF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41A50C54" w14:textId="4A0BB84D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340,864</w:t>
            </w:r>
          </w:p>
        </w:tc>
        <w:tc>
          <w:tcPr>
            <w:tcW w:w="108" w:type="dxa"/>
          </w:tcPr>
          <w:p w14:paraId="73D6BE7D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056C8A9" w14:textId="259FB6E6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 xml:space="preserve"> 191,025 </w:t>
            </w:r>
          </w:p>
        </w:tc>
        <w:tc>
          <w:tcPr>
            <w:tcW w:w="109" w:type="dxa"/>
          </w:tcPr>
          <w:p w14:paraId="6C5CA99F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39E43BBD" w14:textId="3ADA981F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294,332</w:t>
            </w:r>
          </w:p>
        </w:tc>
      </w:tr>
      <w:tr w:rsidR="00A97346" w:rsidRPr="009F64F0" w14:paraId="439B6BB5" w14:textId="77777777" w:rsidTr="00747BC0">
        <w:trPr>
          <w:trHeight w:val="113"/>
        </w:trPr>
        <w:tc>
          <w:tcPr>
            <w:tcW w:w="3818" w:type="dxa"/>
            <w:hideMark/>
          </w:tcPr>
          <w:p w14:paraId="0B89EFC4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26" w:type="dxa"/>
            <w:hideMark/>
          </w:tcPr>
          <w:p w14:paraId="45BFE7ED" w14:textId="062E1401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31,931</w:t>
            </w:r>
          </w:p>
        </w:tc>
        <w:tc>
          <w:tcPr>
            <w:tcW w:w="117" w:type="dxa"/>
          </w:tcPr>
          <w:p w14:paraId="6E315200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523C135" w14:textId="22C309FC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65,641</w:t>
            </w:r>
          </w:p>
        </w:tc>
        <w:tc>
          <w:tcPr>
            <w:tcW w:w="108" w:type="dxa"/>
          </w:tcPr>
          <w:p w14:paraId="77B80E27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6B03F0C4" w14:textId="7DC21696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 xml:space="preserve"> 27,899 </w:t>
            </w:r>
          </w:p>
        </w:tc>
        <w:tc>
          <w:tcPr>
            <w:tcW w:w="109" w:type="dxa"/>
          </w:tcPr>
          <w:p w14:paraId="11388020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3F97F4E9" w14:textId="29473EC3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</w:tr>
      <w:tr w:rsidR="00A97346" w:rsidRPr="009F64F0" w14:paraId="734951AA" w14:textId="77777777" w:rsidTr="00747BC0">
        <w:trPr>
          <w:trHeight w:val="171"/>
        </w:trPr>
        <w:tc>
          <w:tcPr>
            <w:tcW w:w="3818" w:type="dxa"/>
            <w:hideMark/>
          </w:tcPr>
          <w:p w14:paraId="3C7FC929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</w:t>
            </w:r>
          </w:p>
        </w:tc>
        <w:tc>
          <w:tcPr>
            <w:tcW w:w="1126" w:type="dxa"/>
            <w:hideMark/>
          </w:tcPr>
          <w:p w14:paraId="0D54EB89" w14:textId="7A0251B3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81,542</w:t>
            </w:r>
          </w:p>
        </w:tc>
        <w:tc>
          <w:tcPr>
            <w:tcW w:w="117" w:type="dxa"/>
          </w:tcPr>
          <w:p w14:paraId="0DDC9EBF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63C2ACCC" w14:textId="541EB65A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72,353</w:t>
            </w:r>
          </w:p>
        </w:tc>
        <w:tc>
          <w:tcPr>
            <w:tcW w:w="108" w:type="dxa"/>
          </w:tcPr>
          <w:p w14:paraId="3E6BFCC7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FCD42FF" w14:textId="61500227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 xml:space="preserve"> 75,040 </w:t>
            </w:r>
          </w:p>
        </w:tc>
        <w:tc>
          <w:tcPr>
            <w:tcW w:w="109" w:type="dxa"/>
          </w:tcPr>
          <w:p w14:paraId="10900F46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01A6B3B8" w14:textId="3069A510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63,118</w:t>
            </w:r>
          </w:p>
        </w:tc>
      </w:tr>
      <w:tr w:rsidR="00A97346" w:rsidRPr="009F64F0" w14:paraId="58121F72" w14:textId="77777777" w:rsidTr="00747BC0">
        <w:trPr>
          <w:trHeight w:val="171"/>
        </w:trPr>
        <w:tc>
          <w:tcPr>
            <w:tcW w:w="3818" w:type="dxa"/>
            <w:hideMark/>
          </w:tcPr>
          <w:p w14:paraId="5ECECCF6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9D574" w14:textId="4B919918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dxa"/>
          </w:tcPr>
          <w:p w14:paraId="2E9EA60C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54EB36" w14:textId="5E198A6B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08" w:type="dxa"/>
          </w:tcPr>
          <w:p w14:paraId="2FD029B8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FDD4D09" w14:textId="72831BE1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</w:p>
        </w:tc>
        <w:tc>
          <w:tcPr>
            <w:tcW w:w="109" w:type="dxa"/>
          </w:tcPr>
          <w:p w14:paraId="47E14044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276B3D0F" w14:textId="41E80C18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A97346" w:rsidRPr="009F64F0" w14:paraId="7C18C859" w14:textId="77777777" w:rsidTr="00747BC0">
        <w:trPr>
          <w:trHeight w:val="173"/>
        </w:trPr>
        <w:tc>
          <w:tcPr>
            <w:tcW w:w="3818" w:type="dxa"/>
            <w:hideMark/>
          </w:tcPr>
          <w:p w14:paraId="4A4D3EB1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6AE3D2" w14:textId="670C1EFD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330,829</w:t>
            </w:r>
          </w:p>
        </w:tc>
        <w:tc>
          <w:tcPr>
            <w:tcW w:w="117" w:type="dxa"/>
          </w:tcPr>
          <w:p w14:paraId="6FB2A8C2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010088" w14:textId="434FAFBF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479,819</w:t>
            </w:r>
          </w:p>
        </w:tc>
        <w:tc>
          <w:tcPr>
            <w:tcW w:w="108" w:type="dxa"/>
          </w:tcPr>
          <w:p w14:paraId="257E242B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3E5963" w14:textId="62864038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 xml:space="preserve"> 293,964 </w:t>
            </w:r>
          </w:p>
        </w:tc>
        <w:tc>
          <w:tcPr>
            <w:tcW w:w="109" w:type="dxa"/>
          </w:tcPr>
          <w:p w14:paraId="39F82E04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0A1D75" w14:textId="5550B896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421,452</w:t>
            </w:r>
          </w:p>
        </w:tc>
      </w:tr>
      <w:tr w:rsidR="00A97346" w:rsidRPr="009F64F0" w14:paraId="57EDD01D" w14:textId="77777777" w:rsidTr="00747BC0">
        <w:trPr>
          <w:trHeight w:val="113"/>
        </w:trPr>
        <w:tc>
          <w:tcPr>
            <w:tcW w:w="3818" w:type="dxa"/>
            <w:hideMark/>
          </w:tcPr>
          <w:p w14:paraId="5DCAFD09" w14:textId="77777777" w:rsidR="00A97346" w:rsidRPr="009F64F0" w:rsidRDefault="00A97346" w:rsidP="00A97346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F64F0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ค่าเผื่อสินค้าเสื่อมคุณภาพ</w:t>
            </w:r>
          </w:p>
        </w:tc>
        <w:tc>
          <w:tcPr>
            <w:tcW w:w="1126" w:type="dxa"/>
          </w:tcPr>
          <w:p w14:paraId="4F5A2DA4" w14:textId="14C62B23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F64F0">
              <w:rPr>
                <w:rFonts w:ascii="Angsana New" w:hAnsi="Angsana New"/>
                <w:sz w:val="30"/>
                <w:szCs w:val="30"/>
              </w:rPr>
              <w:t>3,704</w:t>
            </w:r>
            <w:r w:rsidRPr="009F6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5195D195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B961545" w14:textId="4C2C7E5C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F64F0">
              <w:rPr>
                <w:rFonts w:ascii="Angsana New" w:hAnsi="Angsana New"/>
                <w:sz w:val="30"/>
                <w:szCs w:val="30"/>
              </w:rPr>
              <w:t>1,783</w:t>
            </w:r>
            <w:r w:rsidRPr="009F64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" w:type="dxa"/>
          </w:tcPr>
          <w:p w14:paraId="47BAF798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6AB9620D" w14:textId="15073D31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F64F0">
              <w:rPr>
                <w:rFonts w:ascii="Angsana New" w:hAnsi="Angsana New"/>
                <w:sz w:val="30"/>
                <w:szCs w:val="30"/>
              </w:rPr>
              <w:t>3,704</w:t>
            </w:r>
            <w:r w:rsidRPr="009F6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9" w:type="dxa"/>
          </w:tcPr>
          <w:p w14:paraId="64F372C6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hideMark/>
          </w:tcPr>
          <w:p w14:paraId="6A86FEE7" w14:textId="4A0F6A13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F64F0">
              <w:rPr>
                <w:rFonts w:ascii="Angsana New" w:hAnsi="Angsana New"/>
                <w:sz w:val="30"/>
                <w:szCs w:val="30"/>
              </w:rPr>
              <w:t>1,783</w:t>
            </w:r>
            <w:r w:rsidRPr="009F64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97346" w:rsidRPr="009F64F0" w14:paraId="420FDCE1" w14:textId="77777777" w:rsidTr="00747BC0">
        <w:trPr>
          <w:trHeight w:val="113"/>
        </w:trPr>
        <w:tc>
          <w:tcPr>
            <w:tcW w:w="3818" w:type="dxa"/>
            <w:hideMark/>
          </w:tcPr>
          <w:p w14:paraId="5955CD76" w14:textId="77777777" w:rsidR="00A97346" w:rsidRPr="009F64F0" w:rsidRDefault="00A97346" w:rsidP="00A97346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81B68" w14:textId="4C653C9C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F64F0">
              <w:rPr>
                <w:rFonts w:ascii="Angsana New" w:hAnsi="Angsana New"/>
                <w:sz w:val="30"/>
                <w:szCs w:val="30"/>
              </w:rPr>
              <w:t>19,478</w:t>
            </w:r>
            <w:r w:rsidRPr="009F6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71004210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3657C" w14:textId="53DEAA92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F64F0">
              <w:rPr>
                <w:rFonts w:ascii="Angsana New" w:hAnsi="Angsana New"/>
                <w:sz w:val="30"/>
                <w:szCs w:val="30"/>
              </w:rPr>
              <w:t>47,124</w:t>
            </w:r>
            <w:r w:rsidRPr="009F64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" w:type="dxa"/>
          </w:tcPr>
          <w:p w14:paraId="618921AF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E1608" w14:textId="35E5258F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F64F0">
              <w:rPr>
                <w:rFonts w:ascii="Angsana New" w:hAnsi="Angsana New"/>
                <w:sz w:val="30"/>
                <w:szCs w:val="30"/>
              </w:rPr>
              <w:t>18,864</w:t>
            </w:r>
            <w:r w:rsidRPr="009F6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9" w:type="dxa"/>
          </w:tcPr>
          <w:p w14:paraId="37001A7B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4B7E7" w14:textId="26C85F05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F64F0">
              <w:rPr>
                <w:rFonts w:ascii="Angsana New" w:hAnsi="Angsana New"/>
                <w:sz w:val="30"/>
                <w:szCs w:val="30"/>
              </w:rPr>
              <w:t>38,282</w:t>
            </w:r>
            <w:r w:rsidRPr="009F64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97346" w:rsidRPr="009F64F0" w14:paraId="26E24181" w14:textId="77777777" w:rsidTr="00747BC0">
        <w:trPr>
          <w:trHeight w:val="329"/>
        </w:trPr>
        <w:tc>
          <w:tcPr>
            <w:tcW w:w="3818" w:type="dxa"/>
            <w:hideMark/>
          </w:tcPr>
          <w:p w14:paraId="759973E9" w14:textId="77777777" w:rsidR="00A97346" w:rsidRPr="009F64F0" w:rsidRDefault="00A97346" w:rsidP="00A97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B009920" w14:textId="345980B1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 xml:space="preserve"> 307,647 </w:t>
            </w:r>
          </w:p>
        </w:tc>
        <w:tc>
          <w:tcPr>
            <w:tcW w:w="117" w:type="dxa"/>
          </w:tcPr>
          <w:p w14:paraId="00FF0E43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3D2C534" w14:textId="7A15C868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430,912</w:t>
            </w:r>
          </w:p>
        </w:tc>
        <w:tc>
          <w:tcPr>
            <w:tcW w:w="108" w:type="dxa"/>
          </w:tcPr>
          <w:p w14:paraId="57E443D1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B0A8BC1" w14:textId="5BD36E84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271,396</w:t>
            </w:r>
          </w:p>
        </w:tc>
        <w:tc>
          <w:tcPr>
            <w:tcW w:w="109" w:type="dxa"/>
          </w:tcPr>
          <w:p w14:paraId="0EA05B5C" w14:textId="77777777" w:rsidR="00A97346" w:rsidRPr="009F64F0" w:rsidRDefault="00A97346" w:rsidP="00A973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8DD8FCB" w14:textId="1181F427" w:rsidR="00A97346" w:rsidRPr="009F64F0" w:rsidRDefault="00A97346" w:rsidP="00A9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55" w:right="3"/>
              <w:rPr>
                <w:rFonts w:ascii="Angsana New" w:hAnsi="Angsana New"/>
                <w:sz w:val="30"/>
                <w:szCs w:val="30"/>
              </w:rPr>
            </w:pPr>
            <w:r w:rsidRPr="009F64F0">
              <w:rPr>
                <w:rFonts w:ascii="Angsana New" w:hAnsi="Angsana New"/>
                <w:sz w:val="30"/>
                <w:szCs w:val="30"/>
              </w:rPr>
              <w:t>381,387</w:t>
            </w:r>
          </w:p>
        </w:tc>
      </w:tr>
    </w:tbl>
    <w:p w14:paraId="50F7B4C6" w14:textId="61233947" w:rsidR="00725EB4" w:rsidRPr="00267CF8" w:rsidRDefault="00725EB4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ต้นทุนสินค้าคงเหลือที่บันทึกเป็นค่าใช้จ่ายในระหว่างปี มีดังต่อไปนี้</w:t>
      </w:r>
    </w:p>
    <w:p w14:paraId="49DEF1A3" w14:textId="77777777" w:rsidR="00725EB4" w:rsidRPr="00267CF8" w:rsidRDefault="00725EB4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8856" w:type="dxa"/>
        <w:tblInd w:w="28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41"/>
        <w:gridCol w:w="1170"/>
        <w:gridCol w:w="108"/>
        <w:gridCol w:w="1089"/>
        <w:gridCol w:w="117"/>
        <w:gridCol w:w="1087"/>
        <w:gridCol w:w="110"/>
        <w:gridCol w:w="1134"/>
      </w:tblGrid>
      <w:tr w:rsidR="00725EB4" w:rsidRPr="00A065C5" w14:paraId="31D599BD" w14:textId="77777777" w:rsidTr="001E214F">
        <w:tc>
          <w:tcPr>
            <w:tcW w:w="4041" w:type="dxa"/>
          </w:tcPr>
          <w:p w14:paraId="08E8CEAA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815" w:type="dxa"/>
            <w:gridSpan w:val="7"/>
            <w:hideMark/>
          </w:tcPr>
          <w:p w14:paraId="664CF811" w14:textId="77777777" w:rsidR="00725EB4" w:rsidRPr="00A065C5" w:rsidRDefault="00725EB4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(หน่วย : พันบาท)</w:t>
            </w:r>
          </w:p>
        </w:tc>
      </w:tr>
      <w:tr w:rsidR="00725EB4" w:rsidRPr="00A065C5" w14:paraId="1711422B" w14:textId="77777777" w:rsidTr="001E214F">
        <w:tc>
          <w:tcPr>
            <w:tcW w:w="4041" w:type="dxa"/>
          </w:tcPr>
          <w:p w14:paraId="6A77C146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E7D90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6B63BCB3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B127D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งบการเงินเฉพาะของบริษัท</w:t>
            </w:r>
          </w:p>
        </w:tc>
      </w:tr>
      <w:tr w:rsidR="00725EB4" w:rsidRPr="00A065C5" w14:paraId="058C0279" w14:textId="77777777" w:rsidTr="001E214F">
        <w:trPr>
          <w:trHeight w:val="107"/>
        </w:trPr>
        <w:tc>
          <w:tcPr>
            <w:tcW w:w="4041" w:type="dxa"/>
          </w:tcPr>
          <w:p w14:paraId="0C242FBC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7F70B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D403B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5EC1A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17" w:type="dxa"/>
            <w:vAlign w:val="bottom"/>
          </w:tcPr>
          <w:p w14:paraId="196F8507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4F2074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10" w:type="dxa"/>
            <w:vAlign w:val="bottom"/>
          </w:tcPr>
          <w:p w14:paraId="049CE3DA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DD048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</w:tr>
      <w:tr w:rsidR="00007DD8" w:rsidRPr="00A065C5" w14:paraId="0E2129F2" w14:textId="77777777" w:rsidTr="001E214F">
        <w:trPr>
          <w:trHeight w:val="113"/>
        </w:trPr>
        <w:tc>
          <w:tcPr>
            <w:tcW w:w="4041" w:type="dxa"/>
            <w:vAlign w:val="bottom"/>
            <w:hideMark/>
          </w:tcPr>
          <w:p w14:paraId="674784CA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ต้นทุนสินค้าคงเหลือที่บันทึกเป็นค่าใช้จ่าย</w:t>
            </w:r>
          </w:p>
        </w:tc>
        <w:tc>
          <w:tcPr>
            <w:tcW w:w="1170" w:type="dxa"/>
          </w:tcPr>
          <w:p w14:paraId="3DBE395C" w14:textId="2AA9C522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1,589,040 </w:t>
            </w:r>
          </w:p>
        </w:tc>
        <w:tc>
          <w:tcPr>
            <w:tcW w:w="108" w:type="dxa"/>
          </w:tcPr>
          <w:p w14:paraId="45AB618D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9" w:type="dxa"/>
            <w:hideMark/>
          </w:tcPr>
          <w:p w14:paraId="5ACA43F9" w14:textId="6739CEE6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1,982,679</w:t>
            </w:r>
          </w:p>
        </w:tc>
        <w:tc>
          <w:tcPr>
            <w:tcW w:w="117" w:type="dxa"/>
          </w:tcPr>
          <w:p w14:paraId="1C9E9AED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7" w:type="dxa"/>
            <w:hideMark/>
          </w:tcPr>
          <w:p w14:paraId="0BAA260E" w14:textId="6FF89AC3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 w:cstheme="majorBidi"/>
                <w:sz w:val="31"/>
                <w:szCs w:val="31"/>
              </w:rPr>
              <w:t xml:space="preserve"> 1,269,592 </w:t>
            </w:r>
          </w:p>
        </w:tc>
        <w:tc>
          <w:tcPr>
            <w:tcW w:w="110" w:type="dxa"/>
          </w:tcPr>
          <w:p w14:paraId="1982A428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hideMark/>
          </w:tcPr>
          <w:p w14:paraId="43E0476E" w14:textId="155F91F5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 w:cstheme="majorBidi"/>
                <w:sz w:val="31"/>
                <w:szCs w:val="31"/>
              </w:rPr>
              <w:t xml:space="preserve"> 1,789,937 </w:t>
            </w:r>
          </w:p>
        </w:tc>
      </w:tr>
      <w:tr w:rsidR="00007DD8" w:rsidRPr="00A065C5" w14:paraId="7E1382C5" w14:textId="77777777" w:rsidTr="001E214F">
        <w:trPr>
          <w:trHeight w:val="113"/>
        </w:trPr>
        <w:tc>
          <w:tcPr>
            <w:tcW w:w="4041" w:type="dxa"/>
            <w:vAlign w:val="bottom"/>
            <w:hideMark/>
          </w:tcPr>
          <w:p w14:paraId="2952DA5E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ค่าเผื่อมูลค่าสินค้าเพิ่มขึ้น (กลับรายการ)</w:t>
            </w:r>
          </w:p>
        </w:tc>
        <w:tc>
          <w:tcPr>
            <w:tcW w:w="1170" w:type="dxa"/>
            <w:hideMark/>
          </w:tcPr>
          <w:p w14:paraId="6A901D7D" w14:textId="5AA79008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  <w:cs/>
              </w:rPr>
              <w:t xml:space="preserve"> (</w:t>
            </w:r>
            <w:r w:rsidRPr="00007DD8">
              <w:rPr>
                <w:rFonts w:ascii="Angsana New" w:hAnsi="Angsana New"/>
                <w:sz w:val="31"/>
                <w:szCs w:val="31"/>
              </w:rPr>
              <w:t>25,725</w:t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t>)</w:t>
            </w:r>
          </w:p>
        </w:tc>
        <w:tc>
          <w:tcPr>
            <w:tcW w:w="108" w:type="dxa"/>
          </w:tcPr>
          <w:p w14:paraId="35C84058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9" w:type="dxa"/>
            <w:hideMark/>
          </w:tcPr>
          <w:p w14:paraId="5E593414" w14:textId="57EEBCEE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21,573</w:t>
            </w:r>
          </w:p>
        </w:tc>
        <w:tc>
          <w:tcPr>
            <w:tcW w:w="117" w:type="dxa"/>
          </w:tcPr>
          <w:p w14:paraId="1F2FC161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7" w:type="dxa"/>
            <w:hideMark/>
          </w:tcPr>
          <w:p w14:paraId="061A5F1D" w14:textId="3DDE9389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/>
                <w:sz w:val="31"/>
                <w:szCs w:val="31"/>
                <w:cs/>
              </w:rPr>
              <w:t xml:space="preserve"> (</w:t>
            </w:r>
            <w:r w:rsidRPr="00007DD8">
              <w:rPr>
                <w:rFonts w:asciiTheme="majorBidi" w:hAnsiTheme="majorBidi" w:cstheme="majorBidi"/>
                <w:sz w:val="31"/>
                <w:szCs w:val="31"/>
              </w:rPr>
              <w:t>17,497</w:t>
            </w:r>
            <w:r w:rsidRPr="00007DD8">
              <w:rPr>
                <w:rFonts w:asciiTheme="majorBidi" w:hAnsiTheme="majorBidi"/>
                <w:sz w:val="31"/>
                <w:szCs w:val="31"/>
                <w:cs/>
              </w:rPr>
              <w:t>)</w:t>
            </w:r>
          </w:p>
        </w:tc>
        <w:tc>
          <w:tcPr>
            <w:tcW w:w="110" w:type="dxa"/>
          </w:tcPr>
          <w:p w14:paraId="3CBF89D7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hideMark/>
          </w:tcPr>
          <w:p w14:paraId="1B17E0B0" w14:textId="7B52389A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 w:cstheme="majorBidi"/>
                <w:sz w:val="31"/>
                <w:szCs w:val="31"/>
              </w:rPr>
              <w:t xml:space="preserve"> 12,731 </w:t>
            </w:r>
          </w:p>
        </w:tc>
      </w:tr>
      <w:tr w:rsidR="00007DD8" w:rsidRPr="00A065C5" w14:paraId="6B4509D0" w14:textId="77777777" w:rsidTr="001E214F">
        <w:trPr>
          <w:trHeight w:val="171"/>
        </w:trPr>
        <w:tc>
          <w:tcPr>
            <w:tcW w:w="4041" w:type="dxa"/>
            <w:vAlign w:val="bottom"/>
            <w:hideMark/>
          </w:tcPr>
          <w:p w14:paraId="4D8CC0AB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BC838C3" w14:textId="1C5270F2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1,563,315 </w:t>
            </w:r>
          </w:p>
        </w:tc>
        <w:tc>
          <w:tcPr>
            <w:tcW w:w="108" w:type="dxa"/>
          </w:tcPr>
          <w:p w14:paraId="3B36661C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0F80EC6" w14:textId="6C5ADD95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2,004,252</w:t>
            </w:r>
          </w:p>
        </w:tc>
        <w:tc>
          <w:tcPr>
            <w:tcW w:w="117" w:type="dxa"/>
          </w:tcPr>
          <w:p w14:paraId="375B8A29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4DD024A1" w14:textId="3C640B9D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 w:cstheme="majorBidi"/>
                <w:sz w:val="31"/>
                <w:szCs w:val="31"/>
              </w:rPr>
              <w:t>1,252,095</w:t>
            </w:r>
          </w:p>
        </w:tc>
        <w:tc>
          <w:tcPr>
            <w:tcW w:w="110" w:type="dxa"/>
          </w:tcPr>
          <w:p w14:paraId="451A173E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4FA8ECD" w14:textId="5B5C0E82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Theme="majorBidi" w:hAnsiTheme="majorBidi" w:cstheme="majorBidi"/>
                <w:sz w:val="31"/>
                <w:szCs w:val="31"/>
              </w:rPr>
              <w:t xml:space="preserve"> 1,802,668 </w:t>
            </w:r>
          </w:p>
        </w:tc>
      </w:tr>
    </w:tbl>
    <w:p w14:paraId="52966B5F" w14:textId="77777777" w:rsidR="00725EB4" w:rsidRPr="0084714C" w:rsidRDefault="00725EB4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6FA1EA42" w14:textId="77777777" w:rsidR="00725EB4" w:rsidRPr="00267CF8" w:rsidRDefault="00725EB4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ในระหว่างปี รายการเคลื่อนไหวของค่าเผื่อสินค้าเสื่อมคุณภาพ และค่าเผื่อมูลค่าสินค้าลดลง มีดังต่อไปนี้</w:t>
      </w:r>
    </w:p>
    <w:p w14:paraId="31A4E282" w14:textId="77777777" w:rsidR="00725EB4" w:rsidRPr="00267CF8" w:rsidRDefault="00725EB4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856" w:type="dxa"/>
        <w:tblInd w:w="28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32"/>
        <w:gridCol w:w="1170"/>
        <w:gridCol w:w="117"/>
        <w:gridCol w:w="1071"/>
        <w:gridCol w:w="117"/>
        <w:gridCol w:w="1098"/>
        <w:gridCol w:w="117"/>
        <w:gridCol w:w="1134"/>
      </w:tblGrid>
      <w:tr w:rsidR="00725EB4" w:rsidRPr="00A065C5" w14:paraId="3D152458" w14:textId="77777777" w:rsidTr="00602F5A">
        <w:tc>
          <w:tcPr>
            <w:tcW w:w="4032" w:type="dxa"/>
          </w:tcPr>
          <w:p w14:paraId="1D926ADF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824" w:type="dxa"/>
            <w:gridSpan w:val="7"/>
            <w:hideMark/>
          </w:tcPr>
          <w:p w14:paraId="151AB818" w14:textId="77777777" w:rsidR="00725EB4" w:rsidRPr="00A065C5" w:rsidRDefault="00725EB4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(หน่วย : พันบาท)</w:t>
            </w:r>
          </w:p>
        </w:tc>
      </w:tr>
      <w:tr w:rsidR="00725EB4" w:rsidRPr="00A065C5" w14:paraId="3B921EFF" w14:textId="77777777" w:rsidTr="00602F5A">
        <w:tc>
          <w:tcPr>
            <w:tcW w:w="4032" w:type="dxa"/>
          </w:tcPr>
          <w:p w14:paraId="6F202393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1B5EA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3FACA10F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B8820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งบการเงินเฉพาะของบริษัท</w:t>
            </w:r>
          </w:p>
        </w:tc>
      </w:tr>
      <w:tr w:rsidR="00725EB4" w:rsidRPr="00A065C5" w14:paraId="6ACB170D" w14:textId="77777777" w:rsidTr="00602F5A">
        <w:trPr>
          <w:trHeight w:val="107"/>
        </w:trPr>
        <w:tc>
          <w:tcPr>
            <w:tcW w:w="4032" w:type="dxa"/>
          </w:tcPr>
          <w:p w14:paraId="6FBC01A3" w14:textId="77777777" w:rsidR="00725EB4" w:rsidRPr="00A065C5" w:rsidRDefault="00725EB4" w:rsidP="00A23915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C4BA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2C672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3EA11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17" w:type="dxa"/>
            <w:vAlign w:val="bottom"/>
          </w:tcPr>
          <w:p w14:paraId="3F17622C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DFD35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17" w:type="dxa"/>
            <w:vAlign w:val="bottom"/>
          </w:tcPr>
          <w:p w14:paraId="3C87E88B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0F3F0" w14:textId="77777777" w:rsidR="00725EB4" w:rsidRPr="00A065C5" w:rsidRDefault="00725EB4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</w:tr>
      <w:tr w:rsidR="00007DD8" w:rsidRPr="00A065C5" w14:paraId="7F0082D5" w14:textId="77777777" w:rsidTr="00602F5A">
        <w:trPr>
          <w:trHeight w:val="113"/>
        </w:trPr>
        <w:tc>
          <w:tcPr>
            <w:tcW w:w="4032" w:type="dxa"/>
            <w:vAlign w:val="bottom"/>
            <w:hideMark/>
          </w:tcPr>
          <w:p w14:paraId="0C4037E6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ยอดยกมาต้นปี</w:t>
            </w:r>
          </w:p>
        </w:tc>
        <w:tc>
          <w:tcPr>
            <w:tcW w:w="1170" w:type="dxa"/>
            <w:hideMark/>
          </w:tcPr>
          <w:p w14:paraId="16AD34DE" w14:textId="63FF9A32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48,907 </w:t>
            </w:r>
          </w:p>
        </w:tc>
        <w:tc>
          <w:tcPr>
            <w:tcW w:w="117" w:type="dxa"/>
          </w:tcPr>
          <w:p w14:paraId="0DD1F8FA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71" w:type="dxa"/>
            <w:hideMark/>
          </w:tcPr>
          <w:p w14:paraId="4B493782" w14:textId="18C28D6C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27,334</w:t>
            </w:r>
          </w:p>
        </w:tc>
        <w:tc>
          <w:tcPr>
            <w:tcW w:w="117" w:type="dxa"/>
          </w:tcPr>
          <w:p w14:paraId="52E341E7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98" w:type="dxa"/>
            <w:hideMark/>
          </w:tcPr>
          <w:p w14:paraId="7364264A" w14:textId="03A18B94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40,065 </w:t>
            </w:r>
          </w:p>
        </w:tc>
        <w:tc>
          <w:tcPr>
            <w:tcW w:w="117" w:type="dxa"/>
          </w:tcPr>
          <w:p w14:paraId="641DC9E2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hideMark/>
          </w:tcPr>
          <w:p w14:paraId="65D6DD9B" w14:textId="76693E85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27,334</w:t>
            </w:r>
          </w:p>
        </w:tc>
      </w:tr>
      <w:tr w:rsidR="00007DD8" w:rsidRPr="00A065C5" w14:paraId="69F13A2C" w14:textId="77777777" w:rsidTr="00602F5A">
        <w:trPr>
          <w:trHeight w:val="113"/>
        </w:trPr>
        <w:tc>
          <w:tcPr>
            <w:tcW w:w="4032" w:type="dxa"/>
            <w:vAlign w:val="bottom"/>
            <w:hideMark/>
          </w:tcPr>
          <w:p w14:paraId="51A82B6D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3B96CCCA" w14:textId="465FE93C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5,840 </w:t>
            </w:r>
          </w:p>
        </w:tc>
        <w:tc>
          <w:tcPr>
            <w:tcW w:w="117" w:type="dxa"/>
          </w:tcPr>
          <w:p w14:paraId="233B3335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71" w:type="dxa"/>
            <w:hideMark/>
          </w:tcPr>
          <w:p w14:paraId="31283938" w14:textId="1A004BFB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21,704</w:t>
            </w:r>
          </w:p>
        </w:tc>
        <w:tc>
          <w:tcPr>
            <w:tcW w:w="117" w:type="dxa"/>
          </w:tcPr>
          <w:p w14:paraId="6F27DF53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98" w:type="dxa"/>
            <w:hideMark/>
          </w:tcPr>
          <w:p w14:paraId="67AF6604" w14:textId="0CB5E340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3,930 </w:t>
            </w:r>
          </w:p>
        </w:tc>
        <w:tc>
          <w:tcPr>
            <w:tcW w:w="117" w:type="dxa"/>
          </w:tcPr>
          <w:p w14:paraId="4EE992D3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hideMark/>
          </w:tcPr>
          <w:p w14:paraId="71B28DA7" w14:textId="5FE0828B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12,862</w:t>
            </w:r>
          </w:p>
        </w:tc>
      </w:tr>
      <w:tr w:rsidR="00007DD8" w:rsidRPr="00A065C5" w14:paraId="66C81E3A" w14:textId="77777777" w:rsidTr="00602F5A">
        <w:trPr>
          <w:trHeight w:val="113"/>
        </w:trPr>
        <w:tc>
          <w:tcPr>
            <w:tcW w:w="4032" w:type="dxa"/>
            <w:vAlign w:val="bottom"/>
            <w:hideMark/>
          </w:tcPr>
          <w:p w14:paraId="6651A996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3C624" w14:textId="0052246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  <w:cs/>
              </w:rPr>
              <w:t xml:space="preserve"> (</w:t>
            </w:r>
            <w:r w:rsidRPr="00007DD8">
              <w:rPr>
                <w:rFonts w:ascii="Angsana New" w:hAnsi="Angsana New"/>
                <w:sz w:val="31"/>
                <w:szCs w:val="31"/>
              </w:rPr>
              <w:t>31,565</w:t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t>)</w:t>
            </w:r>
          </w:p>
        </w:tc>
        <w:tc>
          <w:tcPr>
            <w:tcW w:w="117" w:type="dxa"/>
          </w:tcPr>
          <w:p w14:paraId="6E354D6F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88CEB" w14:textId="62C7DDE3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  <w:cs/>
              </w:rPr>
              <w:t>(</w:t>
            </w:r>
            <w:r w:rsidRPr="00007DD8">
              <w:rPr>
                <w:rFonts w:ascii="Angsana New" w:hAnsi="Angsana New"/>
                <w:sz w:val="31"/>
                <w:szCs w:val="31"/>
              </w:rPr>
              <w:t>131</w:t>
            </w:r>
            <w:r w:rsidRPr="00007DD8">
              <w:rPr>
                <w:rFonts w:ascii="Angsana New" w:hAnsi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17" w:type="dxa"/>
          </w:tcPr>
          <w:p w14:paraId="2D72D4EF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FAC31" w14:textId="754A51E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  <w:cs/>
              </w:rPr>
              <w:t xml:space="preserve"> (</w:t>
            </w:r>
            <w:r w:rsidRPr="00007DD8">
              <w:rPr>
                <w:rFonts w:ascii="Angsana New" w:hAnsi="Angsana New"/>
                <w:sz w:val="31"/>
                <w:szCs w:val="31"/>
              </w:rPr>
              <w:t>21,427</w:t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t>)</w:t>
            </w:r>
          </w:p>
        </w:tc>
        <w:tc>
          <w:tcPr>
            <w:tcW w:w="117" w:type="dxa"/>
          </w:tcPr>
          <w:p w14:paraId="565DA5B2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A8BF5" w14:textId="70601CEF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  <w:cs/>
              </w:rPr>
              <w:t>(</w:t>
            </w:r>
            <w:r w:rsidRPr="00007DD8">
              <w:rPr>
                <w:rFonts w:ascii="Angsana New" w:hAnsi="Angsana New"/>
                <w:sz w:val="31"/>
                <w:szCs w:val="31"/>
              </w:rPr>
              <w:t>131</w:t>
            </w:r>
            <w:r w:rsidRPr="00007DD8">
              <w:rPr>
                <w:rFonts w:ascii="Angsana New" w:hAnsi="Angsana New" w:hint="cs"/>
                <w:sz w:val="31"/>
                <w:szCs w:val="31"/>
                <w:cs/>
              </w:rPr>
              <w:t>)</w:t>
            </w:r>
          </w:p>
        </w:tc>
      </w:tr>
      <w:tr w:rsidR="00007DD8" w:rsidRPr="00A065C5" w14:paraId="3457AC6D" w14:textId="77777777" w:rsidTr="00602F5A">
        <w:trPr>
          <w:trHeight w:val="171"/>
        </w:trPr>
        <w:tc>
          <w:tcPr>
            <w:tcW w:w="4032" w:type="dxa"/>
            <w:vAlign w:val="bottom"/>
            <w:hideMark/>
          </w:tcPr>
          <w:p w14:paraId="263C8A50" w14:textId="77777777" w:rsidR="00007DD8" w:rsidRPr="00A065C5" w:rsidRDefault="00007DD8" w:rsidP="00007DD8">
            <w:pPr>
              <w:pStyle w:val="ListParagraph"/>
              <w:tabs>
                <w:tab w:val="clear" w:pos="227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065C5">
              <w:rPr>
                <w:rFonts w:ascii="Angsana New" w:hAnsi="Angsana New"/>
                <w:sz w:val="31"/>
                <w:szCs w:val="31"/>
                <w:cs/>
              </w:rPr>
              <w:t>ยอดคงเหลือสิ้นปี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7B92E079" w14:textId="4F33E464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  <w:cs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23,182 </w:t>
            </w:r>
          </w:p>
        </w:tc>
        <w:tc>
          <w:tcPr>
            <w:tcW w:w="117" w:type="dxa"/>
          </w:tcPr>
          <w:p w14:paraId="4CBA71C0" w14:textId="77777777" w:rsidR="00007DD8" w:rsidRPr="00007DD8" w:rsidRDefault="00007DD8" w:rsidP="00007DD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7AAACE4" w14:textId="3056AD2F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fldChar w:fldCharType="begin"/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instrText xml:space="preserve"> =</w:instrText>
            </w:r>
            <w:r w:rsidRPr="00007DD8">
              <w:rPr>
                <w:rFonts w:ascii="Angsana New" w:hAnsi="Angsana New"/>
                <w:sz w:val="31"/>
                <w:szCs w:val="31"/>
              </w:rPr>
              <w:instrText>SUM</w:instrText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instrText>(</w:instrText>
            </w:r>
            <w:r w:rsidRPr="00007DD8">
              <w:rPr>
                <w:rFonts w:ascii="Angsana New" w:hAnsi="Angsana New"/>
                <w:sz w:val="31"/>
                <w:szCs w:val="31"/>
              </w:rPr>
              <w:instrText>ABOVE</w:instrText>
            </w:r>
            <w:r w:rsidRPr="00007DD8">
              <w:rPr>
                <w:rFonts w:ascii="Angsana New" w:hAnsi="Angsana New"/>
                <w:sz w:val="31"/>
                <w:szCs w:val="31"/>
                <w:cs/>
              </w:rPr>
              <w:instrText xml:space="preserve">) </w:instrText>
            </w:r>
            <w:r w:rsidRPr="00007DD8">
              <w:rPr>
                <w:rFonts w:ascii="Angsana New" w:hAnsi="Angsana New"/>
                <w:sz w:val="31"/>
                <w:szCs w:val="31"/>
              </w:rPr>
              <w:fldChar w:fldCharType="separate"/>
            </w:r>
            <w:r w:rsidRPr="00007DD8">
              <w:rPr>
                <w:rFonts w:ascii="Angsana New" w:hAnsi="Angsana New"/>
                <w:sz w:val="31"/>
                <w:szCs w:val="31"/>
              </w:rPr>
              <w:t>48,907</w:t>
            </w:r>
            <w:r w:rsidRPr="00007DD8">
              <w:rPr>
                <w:rFonts w:ascii="Angsana New" w:hAnsi="Angsana New"/>
                <w:sz w:val="31"/>
                <w:szCs w:val="31"/>
              </w:rPr>
              <w:fldChar w:fldCharType="end"/>
            </w:r>
          </w:p>
        </w:tc>
        <w:tc>
          <w:tcPr>
            <w:tcW w:w="117" w:type="dxa"/>
          </w:tcPr>
          <w:p w14:paraId="59B76E02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D0431FE" w14:textId="67650A12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 xml:space="preserve"> 22,568 </w:t>
            </w:r>
          </w:p>
        </w:tc>
        <w:tc>
          <w:tcPr>
            <w:tcW w:w="117" w:type="dxa"/>
          </w:tcPr>
          <w:p w14:paraId="54FED35C" w14:textId="77777777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4EFF5473" w14:textId="7C962184" w:rsidR="00007DD8" w:rsidRPr="00007DD8" w:rsidRDefault="00007DD8" w:rsidP="0000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55" w:right="3"/>
              <w:rPr>
                <w:rFonts w:ascii="Angsana New" w:hAnsi="Angsana New"/>
                <w:sz w:val="31"/>
                <w:szCs w:val="31"/>
              </w:rPr>
            </w:pPr>
            <w:r w:rsidRPr="00007DD8">
              <w:rPr>
                <w:rFonts w:ascii="Angsana New" w:hAnsi="Angsana New"/>
                <w:sz w:val="31"/>
                <w:szCs w:val="31"/>
              </w:rPr>
              <w:t>40,065</w:t>
            </w:r>
          </w:p>
        </w:tc>
      </w:tr>
    </w:tbl>
    <w:p w14:paraId="78B40B9A" w14:textId="77777777" w:rsidR="00CB3AFB" w:rsidRPr="0084714C" w:rsidRDefault="00CB3AF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9955B34" w14:textId="5F872F79" w:rsidR="001D08BF" w:rsidRPr="00267CF8" w:rsidRDefault="00656DD6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 w:hint="cs"/>
          <w:sz w:val="32"/>
          <w:szCs w:val="32"/>
          <w:u w:val="single"/>
          <w:cs/>
        </w:rPr>
        <w:t>เงิ</w:t>
      </w:r>
      <w:r w:rsidR="00F8036C" w:rsidRPr="00267CF8">
        <w:rPr>
          <w:rFonts w:ascii="Angsana New" w:hAnsi="Angsana New"/>
          <w:sz w:val="32"/>
          <w:szCs w:val="32"/>
          <w:u w:val="single"/>
          <w:cs/>
        </w:rPr>
        <w:t>นลงทุนในบริษัทย่อย</w:t>
      </w:r>
    </w:p>
    <w:p w14:paraId="61D8A9BA" w14:textId="77777777" w:rsidR="002E161A" w:rsidRPr="009B191D" w:rsidRDefault="002E161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780"/>
        <w:gridCol w:w="873"/>
        <w:gridCol w:w="900"/>
        <w:gridCol w:w="909"/>
        <w:gridCol w:w="945"/>
        <w:gridCol w:w="792"/>
        <w:gridCol w:w="783"/>
      </w:tblGrid>
      <w:tr w:rsidR="00257CB2" w:rsidRPr="009B191D" w14:paraId="7FADBF80" w14:textId="77777777" w:rsidTr="0027143E">
        <w:trPr>
          <w:cantSplit/>
          <w:trHeight w:val="283"/>
        </w:trPr>
        <w:tc>
          <w:tcPr>
            <w:tcW w:w="3780" w:type="dxa"/>
          </w:tcPr>
          <w:p w14:paraId="63778155" w14:textId="77777777" w:rsidR="00257CB2" w:rsidRPr="009B191D" w:rsidRDefault="00257CB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3" w:type="dxa"/>
          </w:tcPr>
          <w:p w14:paraId="7AA9731E" w14:textId="77777777" w:rsidR="00257CB2" w:rsidRPr="009B191D" w:rsidRDefault="00257CB2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1B22C8D" w14:textId="77777777" w:rsidR="00257CB2" w:rsidRPr="009B191D" w:rsidRDefault="00257CB2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3B63F15E" w14:textId="77777777" w:rsidR="00257CB2" w:rsidRPr="009B191D" w:rsidRDefault="00257CB2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</w:tcPr>
          <w:p w14:paraId="042F7C51" w14:textId="77777777" w:rsidR="00257CB2" w:rsidRPr="009B191D" w:rsidRDefault="00257CB2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75" w:type="dxa"/>
            <w:gridSpan w:val="2"/>
            <w:hideMark/>
          </w:tcPr>
          <w:p w14:paraId="2CC0E8BF" w14:textId="77777777" w:rsidR="00257CB2" w:rsidRPr="009B191D" w:rsidRDefault="00257CB2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257CB2" w:rsidRPr="009B191D" w14:paraId="3CA6BD0E" w14:textId="77777777" w:rsidTr="0027143E">
        <w:trPr>
          <w:cantSplit/>
          <w:trHeight w:val="306"/>
        </w:trPr>
        <w:tc>
          <w:tcPr>
            <w:tcW w:w="3780" w:type="dxa"/>
          </w:tcPr>
          <w:p w14:paraId="479882B7" w14:textId="77777777" w:rsidR="00257CB2" w:rsidRPr="009B191D" w:rsidRDefault="00257CB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1773" w:type="dxa"/>
            <w:gridSpan w:val="2"/>
            <w:hideMark/>
          </w:tcPr>
          <w:p w14:paraId="40DB9201" w14:textId="77777777" w:rsidR="00257CB2" w:rsidRPr="009B191D" w:rsidRDefault="00257CB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1854" w:type="dxa"/>
            <w:gridSpan w:val="2"/>
            <w:hideMark/>
          </w:tcPr>
          <w:p w14:paraId="427CFCF1" w14:textId="77777777" w:rsidR="00257CB2" w:rsidRPr="009B191D" w:rsidRDefault="00257CB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</w:rPr>
              <w:t>สัดส่วนร้อยละการลงทุน</w:t>
            </w:r>
          </w:p>
        </w:tc>
        <w:tc>
          <w:tcPr>
            <w:tcW w:w="1575" w:type="dxa"/>
            <w:gridSpan w:val="2"/>
            <w:hideMark/>
          </w:tcPr>
          <w:p w14:paraId="50007574" w14:textId="77777777" w:rsidR="00257CB2" w:rsidRPr="009B191D" w:rsidRDefault="00257CB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</w:tr>
      <w:tr w:rsidR="00710981" w:rsidRPr="009B191D" w14:paraId="73010BD1" w14:textId="77777777" w:rsidTr="0027143E">
        <w:trPr>
          <w:cantSplit/>
          <w:trHeight w:val="306"/>
        </w:trPr>
        <w:tc>
          <w:tcPr>
            <w:tcW w:w="3780" w:type="dxa"/>
          </w:tcPr>
          <w:p w14:paraId="63AF9AB9" w14:textId="77777777" w:rsidR="00710981" w:rsidRPr="009B191D" w:rsidRDefault="007109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873" w:type="dxa"/>
            <w:hideMark/>
          </w:tcPr>
          <w:p w14:paraId="62CFA6D6" w14:textId="5641BDC7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</w:t>
            </w:r>
            <w:r w:rsidR="00A142F8" w:rsidRPr="009B191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00" w:type="dxa"/>
            <w:hideMark/>
          </w:tcPr>
          <w:p w14:paraId="534054B4" w14:textId="5D940F30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909" w:type="dxa"/>
            <w:hideMark/>
          </w:tcPr>
          <w:p w14:paraId="65FE6BFC" w14:textId="14C7E4F3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</w:t>
            </w:r>
            <w:r w:rsidR="00A142F8" w:rsidRPr="009B191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45" w:type="dxa"/>
            <w:hideMark/>
          </w:tcPr>
          <w:p w14:paraId="6C818048" w14:textId="4C50DCF6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792" w:type="dxa"/>
            <w:hideMark/>
          </w:tcPr>
          <w:p w14:paraId="3F232CEA" w14:textId="463C2ECB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</w:t>
            </w:r>
            <w:r w:rsidR="00A142F8" w:rsidRPr="009B191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783" w:type="dxa"/>
            <w:hideMark/>
          </w:tcPr>
          <w:p w14:paraId="437ED012" w14:textId="43F6F96F" w:rsidR="00710981" w:rsidRPr="009B191D" w:rsidRDefault="00710981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710981" w:rsidRPr="009B191D" w14:paraId="584BEFB2" w14:textId="77777777" w:rsidTr="0027143E">
        <w:trPr>
          <w:cantSplit/>
          <w:trHeight w:val="327"/>
        </w:trPr>
        <w:tc>
          <w:tcPr>
            <w:tcW w:w="3780" w:type="dxa"/>
            <w:vAlign w:val="center"/>
            <w:hideMark/>
          </w:tcPr>
          <w:p w14:paraId="0DF66E27" w14:textId="77777777" w:rsidR="00710981" w:rsidRPr="009B191D" w:rsidRDefault="007109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B191D">
              <w:rPr>
                <w:rFonts w:ascii="Angsana New" w:hAnsi="Angsana New"/>
                <w:sz w:val="25"/>
                <w:szCs w:val="25"/>
                <w:lang w:val="en-GB" w:eastAsia="en-GB"/>
              </w:rPr>
              <w:t>General Engineering Mauritius Limited</w:t>
            </w:r>
          </w:p>
        </w:tc>
        <w:tc>
          <w:tcPr>
            <w:tcW w:w="873" w:type="dxa"/>
          </w:tcPr>
          <w:p w14:paraId="41EC981F" w14:textId="2497BAF5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338</w:t>
            </w:r>
          </w:p>
        </w:tc>
        <w:tc>
          <w:tcPr>
            <w:tcW w:w="900" w:type="dxa"/>
          </w:tcPr>
          <w:p w14:paraId="2C94C1D1" w14:textId="0E20FF61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338</w:t>
            </w:r>
          </w:p>
        </w:tc>
        <w:tc>
          <w:tcPr>
            <w:tcW w:w="909" w:type="dxa"/>
          </w:tcPr>
          <w:p w14:paraId="61DC3F9F" w14:textId="0FAFA6B4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945" w:type="dxa"/>
          </w:tcPr>
          <w:p w14:paraId="5981A8A7" w14:textId="5A4417DB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792" w:type="dxa"/>
            <w:vAlign w:val="center"/>
          </w:tcPr>
          <w:p w14:paraId="5E2FEC1A" w14:textId="3A832FD9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338</w:t>
            </w:r>
          </w:p>
        </w:tc>
        <w:tc>
          <w:tcPr>
            <w:tcW w:w="783" w:type="dxa"/>
            <w:vAlign w:val="center"/>
          </w:tcPr>
          <w:p w14:paraId="6F818EB0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338</w:t>
            </w:r>
          </w:p>
        </w:tc>
      </w:tr>
      <w:tr w:rsidR="00710981" w:rsidRPr="009B191D" w14:paraId="17DD6B61" w14:textId="77777777" w:rsidTr="0027143E">
        <w:trPr>
          <w:cantSplit/>
          <w:trHeight w:val="274"/>
        </w:trPr>
        <w:tc>
          <w:tcPr>
            <w:tcW w:w="3780" w:type="dxa"/>
            <w:vAlign w:val="center"/>
          </w:tcPr>
          <w:p w14:paraId="74375FF2" w14:textId="77777777" w:rsidR="00710981" w:rsidRPr="009B191D" w:rsidRDefault="007109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873" w:type="dxa"/>
          </w:tcPr>
          <w:p w14:paraId="0B68B06B" w14:textId="6BEC0339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280,000</w:t>
            </w:r>
          </w:p>
        </w:tc>
        <w:tc>
          <w:tcPr>
            <w:tcW w:w="900" w:type="dxa"/>
          </w:tcPr>
          <w:p w14:paraId="4A44A2C1" w14:textId="55C5E342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280,000</w:t>
            </w:r>
          </w:p>
        </w:tc>
        <w:tc>
          <w:tcPr>
            <w:tcW w:w="909" w:type="dxa"/>
          </w:tcPr>
          <w:p w14:paraId="4624B48F" w14:textId="609B043B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945" w:type="dxa"/>
          </w:tcPr>
          <w:p w14:paraId="092FA1C0" w14:textId="40591889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792" w:type="dxa"/>
            <w:vAlign w:val="center"/>
          </w:tcPr>
          <w:p w14:paraId="035D0763" w14:textId="55CF5F50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279,999</w:t>
            </w:r>
          </w:p>
        </w:tc>
        <w:tc>
          <w:tcPr>
            <w:tcW w:w="783" w:type="dxa"/>
            <w:vAlign w:val="center"/>
          </w:tcPr>
          <w:p w14:paraId="22F12321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279,999</w:t>
            </w:r>
          </w:p>
        </w:tc>
      </w:tr>
      <w:tr w:rsidR="00710981" w:rsidRPr="009B191D" w14:paraId="34DBF508" w14:textId="77777777" w:rsidTr="0027143E">
        <w:trPr>
          <w:cantSplit/>
          <w:trHeight w:val="235"/>
        </w:trPr>
        <w:tc>
          <w:tcPr>
            <w:tcW w:w="3780" w:type="dxa"/>
            <w:vAlign w:val="center"/>
          </w:tcPr>
          <w:p w14:paraId="246D192B" w14:textId="77777777" w:rsidR="00710981" w:rsidRPr="009B191D" w:rsidRDefault="007109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873" w:type="dxa"/>
          </w:tcPr>
          <w:p w14:paraId="086B518E" w14:textId="584480B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200,000</w:t>
            </w:r>
          </w:p>
        </w:tc>
        <w:tc>
          <w:tcPr>
            <w:tcW w:w="900" w:type="dxa"/>
          </w:tcPr>
          <w:p w14:paraId="18245A47" w14:textId="0BF4867F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200,000</w:t>
            </w:r>
          </w:p>
        </w:tc>
        <w:tc>
          <w:tcPr>
            <w:tcW w:w="909" w:type="dxa"/>
          </w:tcPr>
          <w:p w14:paraId="45A81748" w14:textId="35FE3828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82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945" w:type="dxa"/>
          </w:tcPr>
          <w:p w14:paraId="5C91F58E" w14:textId="68CD2EBC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82</w:t>
            </w:r>
            <w:r w:rsidRPr="009B191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B191D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92" w:type="dxa"/>
            <w:vAlign w:val="center"/>
          </w:tcPr>
          <w:p w14:paraId="66861E9A" w14:textId="0F8864D8" w:rsidR="00710981" w:rsidRPr="009B191D" w:rsidRDefault="0071098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165,000</w:t>
            </w:r>
          </w:p>
        </w:tc>
        <w:tc>
          <w:tcPr>
            <w:tcW w:w="783" w:type="dxa"/>
            <w:vAlign w:val="center"/>
          </w:tcPr>
          <w:p w14:paraId="4250E7DE" w14:textId="77777777" w:rsidR="00710981" w:rsidRPr="009B191D" w:rsidRDefault="0071098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165,000</w:t>
            </w:r>
          </w:p>
        </w:tc>
      </w:tr>
      <w:tr w:rsidR="00710981" w:rsidRPr="009B191D" w14:paraId="4F6AC5A3" w14:textId="77777777" w:rsidTr="0027143E">
        <w:trPr>
          <w:cantSplit/>
          <w:trHeight w:val="235"/>
        </w:trPr>
        <w:tc>
          <w:tcPr>
            <w:tcW w:w="3780" w:type="dxa"/>
            <w:vAlign w:val="center"/>
          </w:tcPr>
          <w:p w14:paraId="75541563" w14:textId="77777777" w:rsidR="00710981" w:rsidRPr="009B191D" w:rsidRDefault="0071098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B191D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รวม</w:t>
            </w:r>
          </w:p>
        </w:tc>
        <w:tc>
          <w:tcPr>
            <w:tcW w:w="873" w:type="dxa"/>
          </w:tcPr>
          <w:p w14:paraId="35C55CDE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F888BAF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6463AD03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</w:tcPr>
          <w:p w14:paraId="5EF1306B" w14:textId="77777777" w:rsidR="00710981" w:rsidRPr="009B191D" w:rsidRDefault="0071098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2" w:type="dxa"/>
            <w:vAlign w:val="center"/>
          </w:tcPr>
          <w:p w14:paraId="65DB5B06" w14:textId="7E9171B4" w:rsidR="00710981" w:rsidRPr="009B191D" w:rsidRDefault="00710981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445,337</w:t>
            </w:r>
          </w:p>
        </w:tc>
        <w:tc>
          <w:tcPr>
            <w:tcW w:w="783" w:type="dxa"/>
            <w:vAlign w:val="center"/>
          </w:tcPr>
          <w:p w14:paraId="2B3FF36F" w14:textId="77777777" w:rsidR="00710981" w:rsidRPr="009B191D" w:rsidRDefault="00710981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B191D">
              <w:rPr>
                <w:rFonts w:ascii="Angsana New" w:hAnsi="Angsana New"/>
                <w:sz w:val="25"/>
                <w:szCs w:val="25"/>
              </w:rPr>
              <w:t>445,337</w:t>
            </w:r>
          </w:p>
        </w:tc>
      </w:tr>
    </w:tbl>
    <w:p w14:paraId="7F8368AA" w14:textId="50D4439B" w:rsidR="00C65219" w:rsidRDefault="00C6521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A327808" w14:textId="7D33CC3B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72EE10E" w14:textId="6C7CA608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4FA79D8" w14:textId="18210D8A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7113835" w14:textId="7AA61142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FF1002B" w14:textId="6BA060BD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2AC1AD1" w14:textId="77777777" w:rsidR="00FF1028" w:rsidRPr="00267CF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</w:p>
    <w:p w14:paraId="63A5CB59" w14:textId="5D06C2DF" w:rsidR="00371706" w:rsidRDefault="001D08BF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371706" w:rsidRPr="00267CF8">
        <w:rPr>
          <w:rFonts w:ascii="Angsana New" w:hAnsi="Angsana New"/>
          <w:sz w:val="32"/>
          <w:szCs w:val="32"/>
          <w:u w:val="single"/>
          <w:cs/>
        </w:rPr>
        <w:t>บริษัทร่วม</w:t>
      </w:r>
      <w:r w:rsidR="000357CE" w:rsidRPr="00267CF8">
        <w:rPr>
          <w:rFonts w:ascii="Angsana New" w:hAnsi="Angsana New"/>
          <w:sz w:val="32"/>
          <w:szCs w:val="32"/>
          <w:u w:val="single"/>
          <w:cs/>
        </w:rPr>
        <w:t>และ</w:t>
      </w:r>
      <w:r w:rsidR="00BC12DC" w:rsidRPr="00267CF8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676EDD0B" w14:textId="77777777" w:rsidR="009B191D" w:rsidRPr="009B191D" w:rsidRDefault="009B191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8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521"/>
        <w:gridCol w:w="783"/>
        <w:gridCol w:w="810"/>
        <w:gridCol w:w="845"/>
        <w:gridCol w:w="856"/>
        <w:gridCol w:w="782"/>
        <w:gridCol w:w="820"/>
        <w:gridCol w:w="783"/>
        <w:gridCol w:w="783"/>
      </w:tblGrid>
      <w:tr w:rsidR="00E5049F" w:rsidRPr="00A7509F" w14:paraId="220C35BF" w14:textId="77777777" w:rsidTr="0043645E">
        <w:trPr>
          <w:cantSplit/>
          <w:tblHeader/>
        </w:trPr>
        <w:tc>
          <w:tcPr>
            <w:tcW w:w="2521" w:type="dxa"/>
          </w:tcPr>
          <w:p w14:paraId="3BFF1713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783" w:type="dxa"/>
          </w:tcPr>
          <w:p w14:paraId="44251456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D89F850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14:paraId="1108036F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14:paraId="7B788227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68" w:type="dxa"/>
            <w:gridSpan w:val="4"/>
          </w:tcPr>
          <w:p w14:paraId="59260149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  <w:tab w:val="clear" w:pos="2807"/>
              </w:tabs>
              <w:spacing w:after="0" w:line="240" w:lineRule="auto"/>
              <w:ind w:left="-42" w:right="-6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E5049F" w:rsidRPr="00A7509F" w14:paraId="7159BDE3" w14:textId="77777777" w:rsidTr="0043645E">
        <w:trPr>
          <w:cantSplit/>
          <w:tblHeader/>
        </w:trPr>
        <w:tc>
          <w:tcPr>
            <w:tcW w:w="2521" w:type="dxa"/>
          </w:tcPr>
          <w:p w14:paraId="4976AD43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1593" w:type="dxa"/>
            <w:gridSpan w:val="2"/>
          </w:tcPr>
          <w:p w14:paraId="68E1CB1D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393A0754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 w:right="-59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7509F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สัดส่วนร้อยละการลงทุน</w:t>
            </w:r>
          </w:p>
        </w:tc>
        <w:tc>
          <w:tcPr>
            <w:tcW w:w="1602" w:type="dxa"/>
            <w:gridSpan w:val="2"/>
          </w:tcPr>
          <w:p w14:paraId="0237FBA9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1566" w:type="dxa"/>
            <w:gridSpan w:val="2"/>
          </w:tcPr>
          <w:p w14:paraId="38BE2337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วิธีส่วนได้เสีย</w:t>
            </w:r>
          </w:p>
        </w:tc>
      </w:tr>
      <w:tr w:rsidR="00E5049F" w:rsidRPr="00A7509F" w14:paraId="0218FD56" w14:textId="77777777" w:rsidTr="0043645E">
        <w:trPr>
          <w:cantSplit/>
          <w:tblHeader/>
        </w:trPr>
        <w:tc>
          <w:tcPr>
            <w:tcW w:w="2521" w:type="dxa"/>
          </w:tcPr>
          <w:p w14:paraId="1AD69432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783" w:type="dxa"/>
          </w:tcPr>
          <w:p w14:paraId="34FFF6D7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10" w:type="dxa"/>
          </w:tcPr>
          <w:p w14:paraId="5AAD642E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845" w:type="dxa"/>
          </w:tcPr>
          <w:p w14:paraId="48E91CE4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56" w:type="dxa"/>
          </w:tcPr>
          <w:p w14:paraId="32062B0C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782" w:type="dxa"/>
          </w:tcPr>
          <w:p w14:paraId="31AE4B7E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20" w:type="dxa"/>
          </w:tcPr>
          <w:p w14:paraId="0692FC57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783" w:type="dxa"/>
          </w:tcPr>
          <w:p w14:paraId="4FE747BB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783" w:type="dxa"/>
          </w:tcPr>
          <w:p w14:paraId="76B7BEA0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E5049F" w:rsidRPr="00A7509F" w14:paraId="46F81BA6" w14:textId="77777777" w:rsidTr="0043645E">
        <w:trPr>
          <w:cantSplit/>
        </w:trPr>
        <w:tc>
          <w:tcPr>
            <w:tcW w:w="2521" w:type="dxa"/>
          </w:tcPr>
          <w:p w14:paraId="13BB6D70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783" w:type="dxa"/>
            <w:vAlign w:val="bottom"/>
          </w:tcPr>
          <w:p w14:paraId="1862271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(พันบาท)</w:t>
            </w:r>
          </w:p>
        </w:tc>
        <w:tc>
          <w:tcPr>
            <w:tcW w:w="810" w:type="dxa"/>
            <w:vAlign w:val="bottom"/>
          </w:tcPr>
          <w:p w14:paraId="0881D607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(พันบาท)</w:t>
            </w:r>
          </w:p>
        </w:tc>
        <w:tc>
          <w:tcPr>
            <w:tcW w:w="845" w:type="dxa"/>
            <w:vAlign w:val="bottom"/>
          </w:tcPr>
          <w:p w14:paraId="77FC810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80" w:right="-7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  <w:vAlign w:val="bottom"/>
          </w:tcPr>
          <w:p w14:paraId="2CEE5251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80" w:right="-7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  <w:vAlign w:val="bottom"/>
          </w:tcPr>
          <w:p w14:paraId="4DD8BB9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0" w:type="dxa"/>
            <w:vAlign w:val="bottom"/>
          </w:tcPr>
          <w:p w14:paraId="0EA0E18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  <w:vAlign w:val="bottom"/>
          </w:tcPr>
          <w:p w14:paraId="4CF9AE52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  <w:vAlign w:val="bottom"/>
          </w:tcPr>
          <w:p w14:paraId="21A1604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049F" w:rsidRPr="00A7509F" w14:paraId="0E14DE99" w14:textId="77777777" w:rsidTr="0043645E">
        <w:trPr>
          <w:cantSplit/>
        </w:trPr>
        <w:tc>
          <w:tcPr>
            <w:tcW w:w="2521" w:type="dxa"/>
          </w:tcPr>
          <w:p w14:paraId="3749998E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  <w:lang w:val="en-GB" w:eastAsia="en-GB"/>
              </w:rPr>
            </w:pPr>
            <w:r w:rsidRPr="00A7509F">
              <w:rPr>
                <w:rFonts w:ascii="Angsana New" w:hAnsi="Angsana New"/>
                <w:b/>
                <w:bCs/>
                <w:sz w:val="25"/>
                <w:szCs w:val="25"/>
                <w:cs/>
                <w:lang w:val="en-GB" w:eastAsia="en-GB"/>
              </w:rPr>
              <w:t>บริษัทร่วม</w:t>
            </w:r>
          </w:p>
        </w:tc>
        <w:tc>
          <w:tcPr>
            <w:tcW w:w="783" w:type="dxa"/>
          </w:tcPr>
          <w:p w14:paraId="1D94A5CB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6AA921FA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5" w:type="dxa"/>
          </w:tcPr>
          <w:p w14:paraId="75896DBA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</w:tcPr>
          <w:p w14:paraId="344366B7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82" w:type="dxa"/>
          </w:tcPr>
          <w:p w14:paraId="18C854EC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0" w:type="dxa"/>
          </w:tcPr>
          <w:p w14:paraId="586E9E6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</w:tcPr>
          <w:p w14:paraId="26C09A62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</w:tcPr>
          <w:p w14:paraId="45EF72D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049F" w:rsidRPr="00A7509F" w14:paraId="0FE0067A" w14:textId="77777777" w:rsidTr="0043645E">
        <w:trPr>
          <w:cantSplit/>
        </w:trPr>
        <w:tc>
          <w:tcPr>
            <w:tcW w:w="2521" w:type="dxa"/>
          </w:tcPr>
          <w:p w14:paraId="51AC542B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783" w:type="dxa"/>
          </w:tcPr>
          <w:p w14:paraId="5B25E57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300,000</w:t>
            </w:r>
          </w:p>
        </w:tc>
        <w:tc>
          <w:tcPr>
            <w:tcW w:w="810" w:type="dxa"/>
          </w:tcPr>
          <w:p w14:paraId="57E1CD84" w14:textId="1E49FB3D" w:rsidR="00E5049F" w:rsidRPr="00A7509F" w:rsidRDefault="00655E3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300,000</w:t>
            </w:r>
          </w:p>
        </w:tc>
        <w:tc>
          <w:tcPr>
            <w:tcW w:w="845" w:type="dxa"/>
          </w:tcPr>
          <w:p w14:paraId="0C962A61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32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7509F">
              <w:rPr>
                <w:rFonts w:ascii="Angsana New" w:hAnsi="Angsana New"/>
                <w:sz w:val="25"/>
                <w:szCs w:val="25"/>
              </w:rPr>
              <w:t>65</w:t>
            </w:r>
          </w:p>
        </w:tc>
        <w:tc>
          <w:tcPr>
            <w:tcW w:w="856" w:type="dxa"/>
          </w:tcPr>
          <w:p w14:paraId="77E4948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32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7509F">
              <w:rPr>
                <w:rFonts w:ascii="Angsana New" w:hAnsi="Angsana New"/>
                <w:sz w:val="25"/>
                <w:szCs w:val="25"/>
              </w:rPr>
              <w:t>65</w:t>
            </w:r>
          </w:p>
        </w:tc>
        <w:tc>
          <w:tcPr>
            <w:tcW w:w="782" w:type="dxa"/>
          </w:tcPr>
          <w:p w14:paraId="17227E85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185,633</w:t>
            </w:r>
          </w:p>
        </w:tc>
        <w:tc>
          <w:tcPr>
            <w:tcW w:w="820" w:type="dxa"/>
          </w:tcPr>
          <w:p w14:paraId="215C83D1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185,633</w:t>
            </w:r>
          </w:p>
        </w:tc>
        <w:tc>
          <w:tcPr>
            <w:tcW w:w="783" w:type="dxa"/>
          </w:tcPr>
          <w:p w14:paraId="7539B80C" w14:textId="49DC053D" w:rsidR="00E5049F" w:rsidRPr="00A7509F" w:rsidRDefault="00F5536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190</w:t>
            </w:r>
            <w:r w:rsidR="00E5049F" w:rsidRPr="00A7509F">
              <w:rPr>
                <w:rFonts w:ascii="Angsana New" w:hAnsi="Angsana New"/>
                <w:sz w:val="25"/>
                <w:szCs w:val="25"/>
              </w:rPr>
              <w:t>,</w:t>
            </w:r>
            <w:r w:rsidRPr="00A7509F"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783" w:type="dxa"/>
          </w:tcPr>
          <w:p w14:paraId="42569D5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lang w:val="en-GB"/>
              </w:rPr>
              <w:t>165,684</w:t>
            </w:r>
          </w:p>
        </w:tc>
      </w:tr>
      <w:tr w:rsidR="00E5049F" w:rsidRPr="00A7509F" w14:paraId="3D7776EA" w14:textId="77777777" w:rsidTr="0043645E">
        <w:trPr>
          <w:cantSplit/>
        </w:trPr>
        <w:tc>
          <w:tcPr>
            <w:tcW w:w="2521" w:type="dxa"/>
          </w:tcPr>
          <w:p w14:paraId="20653C4E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u w:val="single"/>
                <w:cs/>
                <w:lang w:val="en-GB" w:eastAsia="en-GB"/>
              </w:rPr>
              <w:t>หัก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 xml:space="preserve">  ค่าเผื่อการด้อยค่า</w:t>
            </w:r>
          </w:p>
        </w:tc>
        <w:tc>
          <w:tcPr>
            <w:tcW w:w="783" w:type="dxa"/>
          </w:tcPr>
          <w:p w14:paraId="66C748D6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42250B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14:paraId="3293CEAB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14:paraId="6B6C4E62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</w:tcPr>
          <w:p w14:paraId="350804C2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7509F">
              <w:rPr>
                <w:rFonts w:ascii="Angsana New" w:hAnsi="Angsana New"/>
                <w:sz w:val="25"/>
                <w:szCs w:val="25"/>
              </w:rPr>
              <w:t>10,592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20" w:type="dxa"/>
          </w:tcPr>
          <w:p w14:paraId="0FAB4366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7509F">
              <w:rPr>
                <w:rFonts w:ascii="Angsana New" w:hAnsi="Angsana New"/>
                <w:sz w:val="25"/>
                <w:szCs w:val="25"/>
              </w:rPr>
              <w:t>19,044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783" w:type="dxa"/>
          </w:tcPr>
          <w:p w14:paraId="38454705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783" w:type="dxa"/>
          </w:tcPr>
          <w:p w14:paraId="54C24FAD" w14:textId="64C2E451" w:rsidR="00E5049F" w:rsidRPr="00A7509F" w:rsidRDefault="00A750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E5049F" w:rsidRPr="00A7509F" w14:paraId="6A3A7E38" w14:textId="77777777" w:rsidTr="0043645E">
        <w:trPr>
          <w:cantSplit/>
        </w:trPr>
        <w:tc>
          <w:tcPr>
            <w:tcW w:w="2521" w:type="dxa"/>
          </w:tcPr>
          <w:p w14:paraId="2B19CB65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สุทธิ</w:t>
            </w:r>
          </w:p>
        </w:tc>
        <w:tc>
          <w:tcPr>
            <w:tcW w:w="783" w:type="dxa"/>
          </w:tcPr>
          <w:p w14:paraId="179CBA1C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29C8488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14:paraId="799556BB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14:paraId="712D318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</w:tcPr>
          <w:p w14:paraId="6DD2E488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175,041</w:t>
            </w:r>
          </w:p>
        </w:tc>
        <w:tc>
          <w:tcPr>
            <w:tcW w:w="820" w:type="dxa"/>
          </w:tcPr>
          <w:p w14:paraId="4E962E6A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166,589</w:t>
            </w:r>
          </w:p>
        </w:tc>
        <w:tc>
          <w:tcPr>
            <w:tcW w:w="783" w:type="dxa"/>
          </w:tcPr>
          <w:p w14:paraId="727F7FD5" w14:textId="5D434F46" w:rsidR="00E5049F" w:rsidRPr="00A7509F" w:rsidRDefault="00F5536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190</w:t>
            </w:r>
            <w:r w:rsidR="00E5049F" w:rsidRPr="00A7509F">
              <w:rPr>
                <w:rFonts w:ascii="Angsana New" w:hAnsi="Angsana New"/>
                <w:sz w:val="25"/>
                <w:szCs w:val="25"/>
              </w:rPr>
              <w:t>,</w:t>
            </w:r>
            <w:r w:rsidRPr="00A7509F"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783" w:type="dxa"/>
          </w:tcPr>
          <w:p w14:paraId="2057FABA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lang w:val="en-GB"/>
              </w:rPr>
              <w:t>165,684</w:t>
            </w:r>
          </w:p>
        </w:tc>
      </w:tr>
      <w:tr w:rsidR="00E5049F" w:rsidRPr="009B191D" w14:paraId="6305F2D2" w14:textId="77777777" w:rsidTr="0043645E">
        <w:trPr>
          <w:cantSplit/>
        </w:trPr>
        <w:tc>
          <w:tcPr>
            <w:tcW w:w="2521" w:type="dxa"/>
          </w:tcPr>
          <w:p w14:paraId="61092393" w14:textId="5821D824" w:rsidR="00DE38F5" w:rsidRPr="009B191D" w:rsidRDefault="00DE38F5" w:rsidP="00A23915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783" w:type="dxa"/>
          </w:tcPr>
          <w:p w14:paraId="36A6BA8F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354FD8F7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5" w:type="dxa"/>
          </w:tcPr>
          <w:p w14:paraId="53434D7A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14:paraId="580021AD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</w:tcPr>
          <w:p w14:paraId="1818DA51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0" w:type="dxa"/>
          </w:tcPr>
          <w:p w14:paraId="0C7C218E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</w:tcPr>
          <w:p w14:paraId="11200D0B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54" w:right="-8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  <w:shd w:val="clear" w:color="auto" w:fill="auto"/>
          </w:tcPr>
          <w:p w14:paraId="15A12B47" w14:textId="77777777" w:rsidR="00E5049F" w:rsidRPr="009B191D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54" w:right="-87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049F" w:rsidRPr="00A7509F" w14:paraId="72189719" w14:textId="77777777" w:rsidTr="0043645E">
        <w:trPr>
          <w:cantSplit/>
        </w:trPr>
        <w:tc>
          <w:tcPr>
            <w:tcW w:w="2521" w:type="dxa"/>
          </w:tcPr>
          <w:p w14:paraId="76414CAF" w14:textId="77777777" w:rsidR="00E5049F" w:rsidRPr="00A7509F" w:rsidRDefault="00E5049F" w:rsidP="00A23915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3" w:type="dxa"/>
          </w:tcPr>
          <w:p w14:paraId="4227D31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7509F">
              <w:rPr>
                <w:rFonts w:ascii="Angsana New" w:hAnsi="Angsana New"/>
                <w:sz w:val="20"/>
                <w:szCs w:val="20"/>
                <w:cs/>
              </w:rPr>
              <w:t>(พันเหรียญสหรัฐฯ)</w:t>
            </w:r>
          </w:p>
        </w:tc>
        <w:tc>
          <w:tcPr>
            <w:tcW w:w="810" w:type="dxa"/>
          </w:tcPr>
          <w:p w14:paraId="0CD989B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7509F">
              <w:rPr>
                <w:rFonts w:ascii="Angsana New" w:hAnsi="Angsana New"/>
                <w:sz w:val="20"/>
                <w:szCs w:val="20"/>
                <w:cs/>
              </w:rPr>
              <w:t>(พันเหรียญสหรัฐฯ)</w:t>
            </w:r>
          </w:p>
        </w:tc>
        <w:tc>
          <w:tcPr>
            <w:tcW w:w="845" w:type="dxa"/>
          </w:tcPr>
          <w:p w14:paraId="10844CE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6" w:type="dxa"/>
          </w:tcPr>
          <w:p w14:paraId="3E88031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2" w:type="dxa"/>
          </w:tcPr>
          <w:p w14:paraId="02EAEE16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9BC70FA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1D46D608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418DA5A6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30" w:right="-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049F" w:rsidRPr="00A7509F" w14:paraId="5DD000D8" w14:textId="77777777" w:rsidTr="0043645E">
        <w:trPr>
          <w:cantSplit/>
        </w:trPr>
        <w:tc>
          <w:tcPr>
            <w:tcW w:w="2521" w:type="dxa"/>
          </w:tcPr>
          <w:p w14:paraId="34698EAC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7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val="en-GB" w:eastAsia="en-GB"/>
              </w:rPr>
            </w:pPr>
            <w:r w:rsidRPr="00A7509F">
              <w:rPr>
                <w:rFonts w:ascii="Angsana New" w:hAnsi="Angsana New"/>
                <w:b/>
                <w:bCs/>
                <w:sz w:val="25"/>
                <w:szCs w:val="25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783" w:type="dxa"/>
            <w:vAlign w:val="center"/>
          </w:tcPr>
          <w:p w14:paraId="5093283C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14:paraId="387B782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14:paraId="73BCB798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14:paraId="29DC3D1A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  <w:vAlign w:val="bottom"/>
          </w:tcPr>
          <w:p w14:paraId="0120E418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0" w:type="dxa"/>
            <w:vAlign w:val="bottom"/>
          </w:tcPr>
          <w:p w14:paraId="65DB116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  <w:vAlign w:val="bottom"/>
          </w:tcPr>
          <w:p w14:paraId="2038A951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3" w:type="dxa"/>
            <w:vAlign w:val="bottom"/>
          </w:tcPr>
          <w:p w14:paraId="38C44D2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049F" w:rsidRPr="00A7509F" w14:paraId="48DE4A7D" w14:textId="77777777" w:rsidTr="0043645E">
        <w:trPr>
          <w:cantSplit/>
        </w:trPr>
        <w:tc>
          <w:tcPr>
            <w:tcW w:w="2521" w:type="dxa"/>
          </w:tcPr>
          <w:p w14:paraId="0FBD431A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lang w:val="en-GB" w:eastAsia="en-GB"/>
              </w:rPr>
              <w:t xml:space="preserve">Wisdom Tree Investment 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(</w:t>
            </w:r>
            <w:r w:rsidRPr="00A7509F">
              <w:rPr>
                <w:rFonts w:ascii="Angsana New" w:hAnsi="Angsana New"/>
                <w:sz w:val="25"/>
                <w:szCs w:val="25"/>
                <w:lang w:val="en-GB" w:eastAsia="en-GB"/>
              </w:rPr>
              <w:t>S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 xml:space="preserve">) </w:t>
            </w:r>
            <w:r w:rsidRPr="00A7509F">
              <w:rPr>
                <w:rFonts w:ascii="Angsana New" w:hAnsi="Angsana New"/>
                <w:sz w:val="25"/>
                <w:szCs w:val="25"/>
                <w:lang w:val="en-GB" w:eastAsia="en-GB"/>
              </w:rPr>
              <w:t>PTE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.</w:t>
            </w:r>
          </w:p>
          <w:p w14:paraId="6AC3EDBF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 xml:space="preserve">   </w:t>
            </w:r>
            <w:r w:rsidRPr="00A7509F">
              <w:rPr>
                <w:rFonts w:ascii="Angsana New" w:hAnsi="Angsana New"/>
                <w:sz w:val="25"/>
                <w:szCs w:val="25"/>
                <w:lang w:val="en-GB" w:eastAsia="en-GB"/>
              </w:rPr>
              <w:t>Limited</w:t>
            </w:r>
          </w:p>
        </w:tc>
        <w:tc>
          <w:tcPr>
            <w:tcW w:w="783" w:type="dxa"/>
            <w:vAlign w:val="center"/>
          </w:tcPr>
          <w:p w14:paraId="7984A627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  <w:p w14:paraId="70E72A57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12,000</w:t>
            </w:r>
          </w:p>
        </w:tc>
        <w:tc>
          <w:tcPr>
            <w:tcW w:w="810" w:type="dxa"/>
            <w:vAlign w:val="center"/>
          </w:tcPr>
          <w:p w14:paraId="6F50355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  <w:p w14:paraId="731ABCB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12,000</w:t>
            </w:r>
          </w:p>
        </w:tc>
        <w:tc>
          <w:tcPr>
            <w:tcW w:w="845" w:type="dxa"/>
          </w:tcPr>
          <w:p w14:paraId="63C7AE25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  <w:p w14:paraId="7E70BBA5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45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7509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56" w:type="dxa"/>
          </w:tcPr>
          <w:p w14:paraId="45DBB2F6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  <w:p w14:paraId="186D5153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45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7509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82" w:type="dxa"/>
            <w:vAlign w:val="bottom"/>
          </w:tcPr>
          <w:p w14:paraId="34D59B58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177,661</w:t>
            </w:r>
          </w:p>
        </w:tc>
        <w:tc>
          <w:tcPr>
            <w:tcW w:w="820" w:type="dxa"/>
            <w:vAlign w:val="bottom"/>
          </w:tcPr>
          <w:p w14:paraId="01B54FAC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177,661</w:t>
            </w:r>
          </w:p>
        </w:tc>
        <w:tc>
          <w:tcPr>
            <w:tcW w:w="783" w:type="dxa"/>
          </w:tcPr>
          <w:p w14:paraId="23BE1EA7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  <w:p w14:paraId="4FAAA3BE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102,101</w:t>
            </w:r>
          </w:p>
        </w:tc>
        <w:tc>
          <w:tcPr>
            <w:tcW w:w="783" w:type="dxa"/>
          </w:tcPr>
          <w:p w14:paraId="60588DE8" w14:textId="77777777" w:rsidR="00E5049F" w:rsidRPr="00A7509F" w:rsidRDefault="00E5049F" w:rsidP="00A2391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048EDF9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105,781</w:t>
            </w:r>
          </w:p>
        </w:tc>
      </w:tr>
      <w:tr w:rsidR="00E5049F" w:rsidRPr="00A7509F" w14:paraId="360F6999" w14:textId="77777777" w:rsidTr="0043645E">
        <w:trPr>
          <w:cantSplit/>
        </w:trPr>
        <w:tc>
          <w:tcPr>
            <w:tcW w:w="2521" w:type="dxa"/>
          </w:tcPr>
          <w:p w14:paraId="12DC7FDE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u w:val="single"/>
                <w:cs/>
                <w:lang w:val="en-GB" w:eastAsia="en-GB"/>
              </w:rPr>
              <w:t>หัก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 xml:space="preserve">  ค่าเผื่อการด้อยค่า</w:t>
            </w:r>
          </w:p>
        </w:tc>
        <w:tc>
          <w:tcPr>
            <w:tcW w:w="783" w:type="dxa"/>
            <w:vAlign w:val="center"/>
          </w:tcPr>
          <w:p w14:paraId="3022350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14:paraId="2B59FF8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  <w:vAlign w:val="center"/>
          </w:tcPr>
          <w:p w14:paraId="36AD972B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  <w:vAlign w:val="center"/>
          </w:tcPr>
          <w:p w14:paraId="3C8D2962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  <w:vAlign w:val="bottom"/>
          </w:tcPr>
          <w:p w14:paraId="0E796980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7509F">
              <w:rPr>
                <w:rFonts w:ascii="Angsana New" w:hAnsi="Angsana New"/>
                <w:sz w:val="25"/>
                <w:szCs w:val="25"/>
              </w:rPr>
              <w:t>25,338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20" w:type="dxa"/>
            <w:vAlign w:val="bottom"/>
          </w:tcPr>
          <w:p w14:paraId="62D0FF42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7509F">
              <w:rPr>
                <w:rFonts w:ascii="Angsana New" w:hAnsi="Angsana New"/>
                <w:sz w:val="25"/>
                <w:szCs w:val="25"/>
              </w:rPr>
              <w:t>22,245</w:t>
            </w:r>
            <w:r w:rsidRPr="00A7509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783" w:type="dxa"/>
          </w:tcPr>
          <w:p w14:paraId="06DD63D1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783" w:type="dxa"/>
          </w:tcPr>
          <w:p w14:paraId="764AFE6C" w14:textId="44AA4885" w:rsidR="00E5049F" w:rsidRPr="00A7509F" w:rsidRDefault="00A750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E5049F" w:rsidRPr="00A7509F" w14:paraId="6D33636E" w14:textId="77777777" w:rsidTr="0043645E">
        <w:trPr>
          <w:cantSplit/>
        </w:trPr>
        <w:tc>
          <w:tcPr>
            <w:tcW w:w="2521" w:type="dxa"/>
          </w:tcPr>
          <w:p w14:paraId="0852EFDF" w14:textId="77777777" w:rsidR="00E5049F" w:rsidRPr="00A7509F" w:rsidRDefault="00E5049F" w:rsidP="00A23915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783" w:type="dxa"/>
            <w:vAlign w:val="center"/>
          </w:tcPr>
          <w:p w14:paraId="70C8F6F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14:paraId="68B6F0A4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  <w:vAlign w:val="center"/>
          </w:tcPr>
          <w:p w14:paraId="4D3AA31C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  <w:vAlign w:val="center"/>
          </w:tcPr>
          <w:p w14:paraId="5D9059B6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  <w:vAlign w:val="bottom"/>
          </w:tcPr>
          <w:p w14:paraId="05CE9494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152,323</w:t>
            </w:r>
          </w:p>
        </w:tc>
        <w:tc>
          <w:tcPr>
            <w:tcW w:w="820" w:type="dxa"/>
            <w:vAlign w:val="bottom"/>
          </w:tcPr>
          <w:p w14:paraId="6126B619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155,416</w:t>
            </w:r>
          </w:p>
        </w:tc>
        <w:tc>
          <w:tcPr>
            <w:tcW w:w="783" w:type="dxa"/>
          </w:tcPr>
          <w:p w14:paraId="2524D019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102,101</w:t>
            </w:r>
          </w:p>
        </w:tc>
        <w:tc>
          <w:tcPr>
            <w:tcW w:w="783" w:type="dxa"/>
          </w:tcPr>
          <w:p w14:paraId="105021F5" w14:textId="77777777" w:rsidR="00E5049F" w:rsidRPr="00A7509F" w:rsidRDefault="00E5049F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105,781</w:t>
            </w:r>
          </w:p>
        </w:tc>
      </w:tr>
      <w:tr w:rsidR="00E5049F" w:rsidRPr="00A7509F" w14:paraId="34994140" w14:textId="77777777" w:rsidTr="0043645E">
        <w:trPr>
          <w:cantSplit/>
          <w:trHeight w:val="416"/>
        </w:trPr>
        <w:tc>
          <w:tcPr>
            <w:tcW w:w="2521" w:type="dxa"/>
          </w:tcPr>
          <w:p w14:paraId="677A7256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>เงินลงทุนในบริษัทร่วมและ</w:t>
            </w:r>
          </w:p>
          <w:p w14:paraId="5F81455A" w14:textId="77777777" w:rsidR="00E5049F" w:rsidRPr="00A7509F" w:rsidRDefault="00E5049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73"/>
              <w:jc w:val="thaiDistribute"/>
              <w:rPr>
                <w:rFonts w:ascii="Angsana New" w:hAnsi="Angsana New"/>
                <w:sz w:val="25"/>
                <w:szCs w:val="25"/>
                <w:cs/>
                <w:lang w:eastAsia="en-GB"/>
              </w:rPr>
            </w:pPr>
            <w:r w:rsidRPr="00A7509F"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  <w:t xml:space="preserve">   การร่วมค้า</w:t>
            </w:r>
            <w:r w:rsidRPr="00A7509F">
              <w:rPr>
                <w:rFonts w:ascii="Angsana New" w:hAnsi="Angsana New"/>
                <w:sz w:val="25"/>
                <w:szCs w:val="25"/>
                <w:cs/>
                <w:lang w:eastAsia="en-GB"/>
              </w:rPr>
              <w:t xml:space="preserve"> - สุทธิ</w:t>
            </w:r>
          </w:p>
        </w:tc>
        <w:tc>
          <w:tcPr>
            <w:tcW w:w="783" w:type="dxa"/>
            <w:vAlign w:val="center"/>
          </w:tcPr>
          <w:p w14:paraId="7D4E6E0D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14:paraId="44E0D931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  <w:vAlign w:val="center"/>
          </w:tcPr>
          <w:p w14:paraId="00F8F902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  <w:vAlign w:val="center"/>
          </w:tcPr>
          <w:p w14:paraId="6A756AC9" w14:textId="77777777" w:rsidR="00E5049F" w:rsidRPr="00A7509F" w:rsidRDefault="00E5049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2" w:type="dxa"/>
            <w:vAlign w:val="bottom"/>
          </w:tcPr>
          <w:p w14:paraId="358E8F8A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327,364</w:t>
            </w:r>
          </w:p>
        </w:tc>
        <w:tc>
          <w:tcPr>
            <w:tcW w:w="820" w:type="dxa"/>
            <w:vAlign w:val="bottom"/>
          </w:tcPr>
          <w:p w14:paraId="3925835D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322,005</w:t>
            </w:r>
          </w:p>
        </w:tc>
        <w:tc>
          <w:tcPr>
            <w:tcW w:w="783" w:type="dxa"/>
            <w:vAlign w:val="bottom"/>
          </w:tcPr>
          <w:p w14:paraId="6F2D65A4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292,639</w:t>
            </w:r>
          </w:p>
        </w:tc>
        <w:tc>
          <w:tcPr>
            <w:tcW w:w="783" w:type="dxa"/>
            <w:vAlign w:val="bottom"/>
          </w:tcPr>
          <w:p w14:paraId="3BA14322" w14:textId="77777777" w:rsidR="00E5049F" w:rsidRPr="00A7509F" w:rsidRDefault="00E5049F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7509F">
              <w:rPr>
                <w:rFonts w:ascii="Angsana New" w:hAnsi="Angsana New"/>
                <w:sz w:val="25"/>
                <w:szCs w:val="25"/>
              </w:rPr>
              <w:t>271,465</w:t>
            </w:r>
          </w:p>
        </w:tc>
      </w:tr>
    </w:tbl>
    <w:p w14:paraId="64856AF0" w14:textId="77777777" w:rsidR="00AD3D8B" w:rsidRPr="009B191D" w:rsidRDefault="00AD3D8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1EFEC3CC" w14:textId="6D4A3B9C" w:rsidR="00CB3AFB" w:rsidRDefault="00B7715D" w:rsidP="00FF1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9B191D">
        <w:rPr>
          <w:rFonts w:ascii="Angsana New" w:hAnsi="Angsana New"/>
          <w:spacing w:val="-4"/>
          <w:sz w:val="32"/>
          <w:szCs w:val="32"/>
          <w:cs/>
        </w:rPr>
        <w:t>บริษัทได้นำ</w:t>
      </w:r>
      <w:r w:rsidR="00467100" w:rsidRPr="009B191D">
        <w:rPr>
          <w:rFonts w:ascii="Angsana New" w:hAnsi="Angsana New"/>
          <w:spacing w:val="-4"/>
          <w:sz w:val="32"/>
          <w:szCs w:val="32"/>
          <w:cs/>
        </w:rPr>
        <w:t xml:space="preserve">หุ้นสามัญของบริษัทที่ถืออยู่ในบริษัท </w:t>
      </w:r>
      <w:r w:rsidR="00467100" w:rsidRPr="009B191D">
        <w:rPr>
          <w:rFonts w:ascii="Angsana New" w:hAnsi="Angsana New"/>
          <w:spacing w:val="-4"/>
          <w:sz w:val="32"/>
          <w:szCs w:val="32"/>
        </w:rPr>
        <w:t xml:space="preserve">Wisdom Tree Investment </w:t>
      </w:r>
      <w:r w:rsidR="00467100" w:rsidRPr="009B191D">
        <w:rPr>
          <w:rFonts w:ascii="Angsana New" w:hAnsi="Angsana New"/>
          <w:spacing w:val="-4"/>
          <w:sz w:val="32"/>
          <w:szCs w:val="32"/>
          <w:cs/>
        </w:rPr>
        <w:t>(</w:t>
      </w:r>
      <w:r w:rsidR="00467100" w:rsidRPr="009B191D">
        <w:rPr>
          <w:rFonts w:ascii="Angsana New" w:hAnsi="Angsana New"/>
          <w:spacing w:val="-4"/>
          <w:sz w:val="32"/>
          <w:szCs w:val="32"/>
        </w:rPr>
        <w:t>S</w:t>
      </w:r>
      <w:r w:rsidR="00467100" w:rsidRPr="009B191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467100" w:rsidRPr="009B191D">
        <w:rPr>
          <w:rFonts w:ascii="Angsana New" w:hAnsi="Angsana New"/>
          <w:spacing w:val="-4"/>
          <w:sz w:val="32"/>
          <w:szCs w:val="32"/>
        </w:rPr>
        <w:t>PTE</w:t>
      </w:r>
      <w:r w:rsidR="00467100" w:rsidRPr="009B191D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="00467100" w:rsidRPr="009B191D">
        <w:rPr>
          <w:rFonts w:ascii="Angsana New" w:hAnsi="Angsana New"/>
          <w:spacing w:val="-4"/>
          <w:sz w:val="32"/>
          <w:szCs w:val="32"/>
        </w:rPr>
        <w:t xml:space="preserve">Limited </w:t>
      </w:r>
      <w:r w:rsidR="00467100" w:rsidRPr="009B191D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="00467100" w:rsidRPr="009B191D">
        <w:rPr>
          <w:rFonts w:ascii="Angsana New" w:hAnsi="Angsana New"/>
          <w:sz w:val="32"/>
          <w:szCs w:val="32"/>
          <w:cs/>
        </w:rPr>
        <w:t>ประกันวงเงินสินเชื่อของ</w:t>
      </w:r>
      <w:r w:rsidR="00BC12DC" w:rsidRPr="009B191D">
        <w:rPr>
          <w:rFonts w:ascii="Angsana New" w:hAnsi="Angsana New"/>
          <w:sz w:val="32"/>
          <w:szCs w:val="32"/>
          <w:cs/>
        </w:rPr>
        <w:t>การร่วมค้า</w:t>
      </w:r>
      <w:r w:rsidR="00467100" w:rsidRPr="009B191D">
        <w:rPr>
          <w:rFonts w:ascii="Angsana New" w:hAnsi="Angsana New"/>
          <w:sz w:val="32"/>
          <w:szCs w:val="32"/>
          <w:cs/>
        </w:rPr>
        <w:t xml:space="preserve"> </w:t>
      </w:r>
      <w:r w:rsidR="00467100" w:rsidRPr="005A7604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476996" w:rsidRPr="005A7604">
        <w:rPr>
          <w:rFonts w:ascii="Angsana New" w:hAnsi="Angsana New"/>
          <w:sz w:val="32"/>
          <w:szCs w:val="32"/>
        </w:rPr>
        <w:t>3</w:t>
      </w:r>
      <w:r w:rsidR="005A7604" w:rsidRPr="005A7604">
        <w:rPr>
          <w:rFonts w:ascii="Angsana New" w:hAnsi="Angsana New"/>
          <w:sz w:val="32"/>
          <w:szCs w:val="32"/>
        </w:rPr>
        <w:t>2</w:t>
      </w:r>
      <w:r w:rsidR="005A7604" w:rsidRPr="005A7604">
        <w:rPr>
          <w:rFonts w:ascii="Angsana New" w:hAnsi="Angsana New"/>
          <w:sz w:val="32"/>
          <w:szCs w:val="32"/>
          <w:cs/>
        </w:rPr>
        <w:t>.</w:t>
      </w:r>
      <w:r w:rsidR="005A7604" w:rsidRPr="005A7604">
        <w:rPr>
          <w:rFonts w:ascii="Angsana New" w:hAnsi="Angsana New"/>
          <w:sz w:val="32"/>
          <w:szCs w:val="32"/>
        </w:rPr>
        <w:t>2</w:t>
      </w:r>
    </w:p>
    <w:p w14:paraId="522DF499" w14:textId="77777777" w:rsidR="00CB3AFB" w:rsidRPr="009B191D" w:rsidRDefault="00CB3AF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28ADEAA9" w14:textId="7A5EB370" w:rsidR="00371706" w:rsidRDefault="0037170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055B04">
        <w:rPr>
          <w:rFonts w:ascii="Angsana New" w:hAnsi="Angsana New"/>
          <w:spacing w:val="6"/>
          <w:sz w:val="32"/>
          <w:szCs w:val="32"/>
          <w:cs/>
        </w:rPr>
        <w:t>รายการเคลื่</w:t>
      </w:r>
      <w:r w:rsidR="00FF1E7D" w:rsidRPr="00055B04">
        <w:rPr>
          <w:rFonts w:ascii="Angsana New" w:hAnsi="Angsana New"/>
          <w:spacing w:val="6"/>
          <w:sz w:val="32"/>
          <w:szCs w:val="32"/>
          <w:cs/>
        </w:rPr>
        <w:t>อนไหวของเงินลงทุนใน</w:t>
      </w:r>
      <w:r w:rsidRPr="00055B04">
        <w:rPr>
          <w:rFonts w:ascii="Angsana New" w:hAnsi="Angsana New"/>
          <w:spacing w:val="6"/>
          <w:sz w:val="32"/>
          <w:szCs w:val="32"/>
          <w:cs/>
        </w:rPr>
        <w:t>บริษัทร่วม</w:t>
      </w:r>
      <w:r w:rsidR="00FE6EE0" w:rsidRPr="00055B04">
        <w:rPr>
          <w:rFonts w:ascii="Angsana New" w:hAnsi="Angsana New"/>
          <w:spacing w:val="6"/>
          <w:sz w:val="32"/>
          <w:szCs w:val="32"/>
          <w:cs/>
        </w:rPr>
        <w:t>และ</w:t>
      </w:r>
      <w:r w:rsidR="00BC12DC" w:rsidRPr="00055B04">
        <w:rPr>
          <w:rFonts w:ascii="Angsana New" w:hAnsi="Angsana New"/>
          <w:spacing w:val="6"/>
          <w:sz w:val="32"/>
          <w:szCs w:val="32"/>
          <w:cs/>
        </w:rPr>
        <w:t>การร่วมค้า</w:t>
      </w:r>
      <w:r w:rsidR="00D34A73" w:rsidRPr="00055B0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580258" w:rsidRPr="00055B04">
        <w:rPr>
          <w:rFonts w:ascii="Angsana New" w:hAnsi="Angsana New"/>
          <w:spacing w:val="6"/>
          <w:sz w:val="32"/>
          <w:szCs w:val="32"/>
          <w:cs/>
        </w:rPr>
        <w:t>ซึ่ง</w:t>
      </w:r>
      <w:r w:rsidRPr="00055B04">
        <w:rPr>
          <w:rFonts w:ascii="Angsana New" w:hAnsi="Angsana New"/>
          <w:spacing w:val="6"/>
          <w:sz w:val="32"/>
          <w:szCs w:val="32"/>
          <w:cs/>
        </w:rPr>
        <w:t>บันทึกบัญชีตามวิธีส่วนได้เสียใน</w:t>
      </w:r>
      <w:r w:rsidRPr="00055B04">
        <w:rPr>
          <w:rFonts w:ascii="Angsana New" w:hAnsi="Angsana New"/>
          <w:sz w:val="32"/>
          <w:szCs w:val="32"/>
          <w:cs/>
        </w:rPr>
        <w:t>งบการเงินรวม</w:t>
      </w:r>
      <w:r w:rsidR="001B42FE" w:rsidRPr="00055B04">
        <w:rPr>
          <w:rFonts w:ascii="Angsana New" w:hAnsi="Angsana New"/>
          <w:sz w:val="32"/>
          <w:szCs w:val="32"/>
          <w:cs/>
        </w:rPr>
        <w:t xml:space="preserve"> </w:t>
      </w:r>
      <w:r w:rsidRPr="00055B04">
        <w:rPr>
          <w:rFonts w:ascii="Angsana New" w:hAnsi="Angsana New"/>
          <w:sz w:val="32"/>
          <w:szCs w:val="32"/>
          <w:cs/>
        </w:rPr>
        <w:t>ในระหว่าง</w:t>
      </w:r>
      <w:r w:rsidR="003F7670" w:rsidRPr="00055B04">
        <w:rPr>
          <w:rFonts w:ascii="Angsana New" w:hAnsi="Angsana New"/>
          <w:sz w:val="32"/>
          <w:szCs w:val="32"/>
          <w:cs/>
        </w:rPr>
        <w:t>ปี</w:t>
      </w:r>
      <w:r w:rsidRPr="00055B0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7670" w:rsidRPr="00055B04">
        <w:rPr>
          <w:rFonts w:ascii="Angsana New" w:hAnsi="Angsana New"/>
          <w:sz w:val="32"/>
          <w:szCs w:val="32"/>
        </w:rPr>
        <w:t xml:space="preserve">31 </w:t>
      </w:r>
      <w:r w:rsidR="003F7670" w:rsidRPr="0005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5B04">
        <w:rPr>
          <w:rFonts w:ascii="Angsana New" w:hAnsi="Angsana New"/>
          <w:sz w:val="32"/>
          <w:szCs w:val="32"/>
        </w:rPr>
        <w:t>25</w:t>
      </w:r>
      <w:r w:rsidR="009E64EF" w:rsidRPr="00055B04">
        <w:rPr>
          <w:rFonts w:ascii="Angsana New" w:hAnsi="Angsana New"/>
          <w:sz w:val="32"/>
          <w:szCs w:val="32"/>
        </w:rPr>
        <w:t>6</w:t>
      </w:r>
      <w:r w:rsidR="004374BA" w:rsidRPr="00055B04">
        <w:rPr>
          <w:rFonts w:ascii="Angsana New" w:hAnsi="Angsana New"/>
          <w:sz w:val="32"/>
          <w:szCs w:val="32"/>
        </w:rPr>
        <w:t>3</w:t>
      </w:r>
      <w:r w:rsidR="00152EEC" w:rsidRPr="00055B04">
        <w:rPr>
          <w:rFonts w:ascii="Angsana New" w:hAnsi="Angsana New"/>
          <w:sz w:val="32"/>
          <w:szCs w:val="32"/>
          <w:cs/>
        </w:rPr>
        <w:t xml:space="preserve"> </w:t>
      </w:r>
      <w:r w:rsidR="007765EF" w:rsidRPr="00055B04">
        <w:rPr>
          <w:rFonts w:ascii="Angsana New" w:hAnsi="Angsana New"/>
          <w:sz w:val="32"/>
          <w:szCs w:val="32"/>
          <w:cs/>
        </w:rPr>
        <w:t xml:space="preserve">และ </w:t>
      </w:r>
      <w:r w:rsidR="007765EF" w:rsidRPr="00055B04">
        <w:rPr>
          <w:rFonts w:ascii="Angsana New" w:hAnsi="Angsana New"/>
          <w:sz w:val="32"/>
          <w:szCs w:val="32"/>
        </w:rPr>
        <w:t>25</w:t>
      </w:r>
      <w:r w:rsidR="001B42FE" w:rsidRPr="00055B04">
        <w:rPr>
          <w:rFonts w:ascii="Angsana New" w:hAnsi="Angsana New"/>
          <w:sz w:val="32"/>
          <w:szCs w:val="32"/>
        </w:rPr>
        <w:t>6</w:t>
      </w:r>
      <w:r w:rsidR="004374BA" w:rsidRPr="00055B04">
        <w:rPr>
          <w:rFonts w:ascii="Angsana New" w:hAnsi="Angsana New"/>
          <w:sz w:val="32"/>
          <w:szCs w:val="32"/>
        </w:rPr>
        <w:t>2</w:t>
      </w:r>
      <w:r w:rsidR="00F25EC3" w:rsidRPr="00055B04">
        <w:rPr>
          <w:rFonts w:ascii="Angsana New" w:hAnsi="Angsana New"/>
          <w:sz w:val="32"/>
          <w:szCs w:val="32"/>
          <w:cs/>
        </w:rPr>
        <w:t xml:space="preserve"> </w:t>
      </w:r>
      <w:r w:rsidRPr="00055B0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2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13"/>
        <w:gridCol w:w="1135"/>
        <w:gridCol w:w="109"/>
        <w:gridCol w:w="1133"/>
        <w:gridCol w:w="108"/>
        <w:gridCol w:w="1134"/>
        <w:gridCol w:w="117"/>
        <w:gridCol w:w="1179"/>
      </w:tblGrid>
      <w:tr w:rsidR="00A83A88" w:rsidRPr="00474275" w14:paraId="7EC8372A" w14:textId="77777777" w:rsidTr="00B85474">
        <w:tc>
          <w:tcPr>
            <w:tcW w:w="4013" w:type="dxa"/>
          </w:tcPr>
          <w:p w14:paraId="0EE2FF76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915" w:type="dxa"/>
            <w:gridSpan w:val="7"/>
          </w:tcPr>
          <w:p w14:paraId="356F02B9" w14:textId="77777777" w:rsidR="00A83A88" w:rsidRPr="00474275" w:rsidRDefault="00A83A88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A83A88" w:rsidRPr="00474275" w14:paraId="317C68D7" w14:textId="77777777" w:rsidTr="00B85474">
        <w:tc>
          <w:tcPr>
            <w:tcW w:w="4013" w:type="dxa"/>
          </w:tcPr>
          <w:p w14:paraId="61F93CCB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7" w:type="dxa"/>
            <w:gridSpan w:val="3"/>
            <w:tcBorders>
              <w:bottom w:val="single" w:sz="4" w:space="0" w:color="auto"/>
            </w:tcBorders>
          </w:tcPr>
          <w:p w14:paraId="319E1F6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A26615F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D723587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83A88" w:rsidRPr="00474275" w14:paraId="4FA7CB36" w14:textId="77777777" w:rsidTr="00B85474">
        <w:trPr>
          <w:trHeight w:val="351"/>
        </w:trPr>
        <w:tc>
          <w:tcPr>
            <w:tcW w:w="4013" w:type="dxa"/>
          </w:tcPr>
          <w:p w14:paraId="0CCED00F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7BA7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1464BC51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932A2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8" w:type="dxa"/>
            <w:vAlign w:val="bottom"/>
          </w:tcPr>
          <w:p w14:paraId="4B386E6E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F15C49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" w:type="dxa"/>
            <w:vAlign w:val="bottom"/>
          </w:tcPr>
          <w:p w14:paraId="1C6E2CB2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9B569C7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83A88" w:rsidRPr="00474275" w14:paraId="538E234E" w14:textId="77777777" w:rsidTr="00B85474">
        <w:trPr>
          <w:trHeight w:val="113"/>
        </w:trPr>
        <w:tc>
          <w:tcPr>
            <w:tcW w:w="4013" w:type="dxa"/>
          </w:tcPr>
          <w:p w14:paraId="732BC13D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474275">
              <w:rPr>
                <w:rFonts w:ascii="Angsana New" w:hAnsi="Angsana New"/>
                <w:sz w:val="27"/>
                <w:szCs w:val="27"/>
              </w:rPr>
              <w:t>1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</w:p>
        </w:tc>
        <w:tc>
          <w:tcPr>
            <w:tcW w:w="1135" w:type="dxa"/>
          </w:tcPr>
          <w:p w14:paraId="70A12D34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271,465</w:t>
            </w:r>
          </w:p>
        </w:tc>
        <w:tc>
          <w:tcPr>
            <w:tcW w:w="109" w:type="dxa"/>
          </w:tcPr>
          <w:p w14:paraId="72502165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071E032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308,761</w:t>
            </w:r>
          </w:p>
        </w:tc>
        <w:tc>
          <w:tcPr>
            <w:tcW w:w="108" w:type="dxa"/>
          </w:tcPr>
          <w:p w14:paraId="256A979A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546B289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322,005</w:t>
            </w:r>
          </w:p>
        </w:tc>
        <w:tc>
          <w:tcPr>
            <w:tcW w:w="117" w:type="dxa"/>
          </w:tcPr>
          <w:p w14:paraId="043BDF1B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07EABE2B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344,250</w:t>
            </w:r>
          </w:p>
        </w:tc>
      </w:tr>
      <w:tr w:rsidR="00A83A88" w:rsidRPr="00474275" w14:paraId="10A82672" w14:textId="77777777" w:rsidTr="00B85474">
        <w:trPr>
          <w:trHeight w:val="113"/>
        </w:trPr>
        <w:tc>
          <w:tcPr>
            <w:tcW w:w="4013" w:type="dxa"/>
          </w:tcPr>
          <w:p w14:paraId="0EED3D35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ส่วนแบ่งกำไรของบริษัทร่วม</w:t>
            </w:r>
          </w:p>
        </w:tc>
        <w:tc>
          <w:tcPr>
            <w:tcW w:w="1135" w:type="dxa"/>
          </w:tcPr>
          <w:p w14:paraId="3E51D3E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27,922</w:t>
            </w:r>
          </w:p>
        </w:tc>
        <w:tc>
          <w:tcPr>
            <w:tcW w:w="109" w:type="dxa"/>
          </w:tcPr>
          <w:p w14:paraId="643A060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21050EBC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7,339</w:t>
            </w:r>
          </w:p>
        </w:tc>
        <w:tc>
          <w:tcPr>
            <w:tcW w:w="108" w:type="dxa"/>
          </w:tcPr>
          <w:p w14:paraId="5A1308E1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27487DA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7" w:type="dxa"/>
          </w:tcPr>
          <w:p w14:paraId="23082D75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0BC49C2D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83A88" w:rsidRPr="00474275" w14:paraId="2DFF21A7" w14:textId="77777777" w:rsidTr="00B85474">
        <w:trPr>
          <w:trHeight w:val="113"/>
        </w:trPr>
        <w:tc>
          <w:tcPr>
            <w:tcW w:w="4013" w:type="dxa"/>
          </w:tcPr>
          <w:p w14:paraId="1DD78A74" w14:textId="77777777" w:rsidR="00A83A88" w:rsidRPr="00474275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การเปลี่ยนแปลงนโยบายบัญชี</w:t>
            </w:r>
          </w:p>
        </w:tc>
        <w:tc>
          <w:tcPr>
            <w:tcW w:w="1135" w:type="dxa"/>
          </w:tcPr>
          <w:p w14:paraId="70E74FF7" w14:textId="75EEAFDF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F55360" w:rsidRPr="00474275">
              <w:rPr>
                <w:rFonts w:ascii="Angsana New" w:hAnsi="Angsana New"/>
                <w:sz w:val="27"/>
                <w:szCs w:val="27"/>
              </w:rPr>
              <w:t>1</w:t>
            </w:r>
            <w:r w:rsidRPr="00474275">
              <w:rPr>
                <w:rFonts w:ascii="Angsana New" w:hAnsi="Angsana New"/>
                <w:sz w:val="27"/>
                <w:szCs w:val="27"/>
              </w:rPr>
              <w:t>,</w:t>
            </w:r>
            <w:r w:rsidR="00F55360" w:rsidRPr="00474275">
              <w:rPr>
                <w:rFonts w:ascii="Angsana New" w:hAnsi="Angsana New"/>
                <w:sz w:val="27"/>
                <w:szCs w:val="27"/>
              </w:rPr>
              <w:t>882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9" w:type="dxa"/>
          </w:tcPr>
          <w:p w14:paraId="74F3B009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43B54C78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8" w:type="dxa"/>
          </w:tcPr>
          <w:p w14:paraId="1D437389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FB3FD60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7" w:type="dxa"/>
          </w:tcPr>
          <w:p w14:paraId="770C24F6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27F2F073" w14:textId="77777777" w:rsidR="00A83A88" w:rsidRPr="00474275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04FD3" w:rsidRPr="00474275" w14:paraId="5B43BEA0" w14:textId="77777777" w:rsidTr="00B85474">
        <w:trPr>
          <w:trHeight w:val="113"/>
        </w:trPr>
        <w:tc>
          <w:tcPr>
            <w:tcW w:w="4013" w:type="dxa"/>
          </w:tcPr>
          <w:p w14:paraId="2FBACE26" w14:textId="77777777" w:rsidR="00304FD3" w:rsidRPr="00474275" w:rsidRDefault="00304FD3" w:rsidP="00304F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ส่วนแบ่งขาดทุนเบ็ดเสร็จอื่น</w:t>
            </w:r>
          </w:p>
        </w:tc>
        <w:tc>
          <w:tcPr>
            <w:tcW w:w="1135" w:type="dxa"/>
          </w:tcPr>
          <w:p w14:paraId="2C835069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1,186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9" w:type="dxa"/>
          </w:tcPr>
          <w:p w14:paraId="44B0A65C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47EAE592" w14:textId="12A932C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8" w:type="dxa"/>
          </w:tcPr>
          <w:p w14:paraId="1975FD30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5E7EEA89" w14:textId="000DAB81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7" w:type="dxa"/>
          </w:tcPr>
          <w:p w14:paraId="45F86A47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6611FDD5" w14:textId="2779119D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04FD3" w:rsidRPr="00474275" w14:paraId="390B9DA2" w14:textId="77777777" w:rsidTr="00B85474">
        <w:trPr>
          <w:trHeight w:val="113"/>
        </w:trPr>
        <w:tc>
          <w:tcPr>
            <w:tcW w:w="4013" w:type="dxa"/>
          </w:tcPr>
          <w:p w14:paraId="50F4EFB1" w14:textId="77777777" w:rsidR="00304FD3" w:rsidRPr="00474275" w:rsidRDefault="00304FD3" w:rsidP="00304F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pacing w:val="-4"/>
                <w:sz w:val="27"/>
                <w:szCs w:val="27"/>
                <w:cs/>
              </w:rPr>
              <w:t>ส่วนแบ่งกำไร (ขาดทุน) ของการร่วมค้าในต่างประเทศ</w:t>
            </w:r>
          </w:p>
        </w:tc>
        <w:tc>
          <w:tcPr>
            <w:tcW w:w="1135" w:type="dxa"/>
          </w:tcPr>
          <w:p w14:paraId="5F9C44E5" w14:textId="775B59E6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1,112</w:t>
            </w:r>
          </w:p>
        </w:tc>
        <w:tc>
          <w:tcPr>
            <w:tcW w:w="109" w:type="dxa"/>
          </w:tcPr>
          <w:p w14:paraId="090BFF1A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2C46503A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31,997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8" w:type="dxa"/>
          </w:tcPr>
          <w:p w14:paraId="20809B5C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0D4ED8B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7" w:type="dxa"/>
          </w:tcPr>
          <w:p w14:paraId="03A9AE2A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1F8B2B5F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04FD3" w:rsidRPr="00474275" w14:paraId="3A53211A" w14:textId="77777777" w:rsidTr="00B85474">
        <w:trPr>
          <w:trHeight w:val="113"/>
        </w:trPr>
        <w:tc>
          <w:tcPr>
            <w:tcW w:w="4013" w:type="dxa"/>
          </w:tcPr>
          <w:p w14:paraId="0DAB1A4C" w14:textId="77777777" w:rsidR="00304FD3" w:rsidRPr="00474275" w:rsidRDefault="00304FD3" w:rsidP="00304F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  ผลต่างจากการแปลงค่าเงินลงทุน</w:t>
            </w:r>
          </w:p>
        </w:tc>
        <w:tc>
          <w:tcPr>
            <w:tcW w:w="1135" w:type="dxa"/>
          </w:tcPr>
          <w:p w14:paraId="781C8782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4,792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9" w:type="dxa"/>
          </w:tcPr>
          <w:p w14:paraId="79878560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</w:tcPr>
          <w:p w14:paraId="5F14BD84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12,638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8" w:type="dxa"/>
          </w:tcPr>
          <w:p w14:paraId="39B764B8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4B9FB2AC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7" w:type="dxa"/>
          </w:tcPr>
          <w:p w14:paraId="4896436E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47A5AFB9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04FD3" w:rsidRPr="00474275" w14:paraId="14AC7F69" w14:textId="77777777" w:rsidTr="00B85474">
        <w:trPr>
          <w:trHeight w:val="113"/>
        </w:trPr>
        <w:tc>
          <w:tcPr>
            <w:tcW w:w="4013" w:type="dxa"/>
          </w:tcPr>
          <w:p w14:paraId="2229B492" w14:textId="77777777" w:rsidR="00304FD3" w:rsidRPr="00474275" w:rsidRDefault="00304FD3" w:rsidP="00304F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ค่าเผื่อการด้อยค่าของเงินลงทุน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500FB83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9" w:type="dxa"/>
          </w:tcPr>
          <w:p w14:paraId="01BDAC75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48DAC24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8" w:type="dxa"/>
          </w:tcPr>
          <w:p w14:paraId="2A11BE4B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BE0C3B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5,359</w:t>
            </w:r>
          </w:p>
        </w:tc>
        <w:tc>
          <w:tcPr>
            <w:tcW w:w="117" w:type="dxa"/>
          </w:tcPr>
          <w:p w14:paraId="66E7E3C3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9198FBF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22,245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304FD3" w:rsidRPr="00474275" w14:paraId="3E5C16B4" w14:textId="77777777" w:rsidTr="00B85474">
        <w:trPr>
          <w:trHeight w:val="329"/>
        </w:trPr>
        <w:tc>
          <w:tcPr>
            <w:tcW w:w="4013" w:type="dxa"/>
          </w:tcPr>
          <w:p w14:paraId="38A09DA3" w14:textId="77777777" w:rsidR="00304FD3" w:rsidRPr="00474275" w:rsidRDefault="00304FD3" w:rsidP="00304F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47427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</w:tcPr>
          <w:p w14:paraId="04CC3C6D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292,639</w:t>
            </w:r>
          </w:p>
        </w:tc>
        <w:tc>
          <w:tcPr>
            <w:tcW w:w="109" w:type="dxa"/>
          </w:tcPr>
          <w:p w14:paraId="2A36DCA5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12" w:space="0" w:color="auto"/>
            </w:tcBorders>
          </w:tcPr>
          <w:p w14:paraId="15BB5E84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271,465</w:t>
            </w:r>
          </w:p>
        </w:tc>
        <w:tc>
          <w:tcPr>
            <w:tcW w:w="108" w:type="dxa"/>
          </w:tcPr>
          <w:p w14:paraId="5025A6C0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F7AE173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327,364</w:t>
            </w:r>
          </w:p>
        </w:tc>
        <w:tc>
          <w:tcPr>
            <w:tcW w:w="117" w:type="dxa"/>
          </w:tcPr>
          <w:p w14:paraId="3827E07B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6CDB9125" w14:textId="77777777" w:rsidR="00304FD3" w:rsidRPr="00474275" w:rsidRDefault="00304FD3" w:rsidP="0030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322,005</w:t>
            </w:r>
          </w:p>
        </w:tc>
      </w:tr>
    </w:tbl>
    <w:p w14:paraId="2E690B4B" w14:textId="77777777" w:rsidR="00A83A88" w:rsidRPr="00474275" w:rsidRDefault="00A83A8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p w14:paraId="0D776A4A" w14:textId="7ECE0872" w:rsidR="00B02836" w:rsidRPr="00267CF8" w:rsidRDefault="00B0283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bookmarkStart w:id="22" w:name="_Hlk506933256"/>
      <w:r w:rsidRPr="00267CF8">
        <w:rPr>
          <w:rFonts w:ascii="Angsana New" w:hAnsi="Angsana New"/>
          <w:spacing w:val="-2"/>
          <w:sz w:val="32"/>
          <w:szCs w:val="32"/>
          <w:cs/>
        </w:rPr>
        <w:t>เงินลงทุนในบริษัท</w:t>
      </w:r>
      <w:r w:rsidR="00CD4387" w:rsidRPr="00267CF8">
        <w:rPr>
          <w:rFonts w:ascii="Angsana New" w:hAnsi="Angsana New"/>
          <w:spacing w:val="-2"/>
          <w:sz w:val="32"/>
          <w:szCs w:val="32"/>
          <w:cs/>
        </w:rPr>
        <w:t>ร่วมและกิจการร่วมค้า</w:t>
      </w:r>
      <w:r w:rsidR="004163A3" w:rsidRPr="00267C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pacing w:val="-2"/>
          <w:sz w:val="32"/>
          <w:szCs w:val="32"/>
          <w:cs/>
        </w:rPr>
        <w:t>มีข้อบ่งชี้การด้อยค่าเนื่องจากราคาทุนของเงินลงทุนสูงกว่า</w:t>
      </w:r>
      <w:r w:rsidRPr="00267CF8">
        <w:rPr>
          <w:rFonts w:ascii="Angsana New" w:hAnsi="Angsana New"/>
          <w:sz w:val="32"/>
          <w:szCs w:val="32"/>
          <w:cs/>
        </w:rPr>
        <w:t>มูลค่าตามบัญชีของบริษัทร่วม</w:t>
      </w:r>
      <w:r w:rsidR="004163A3" w:rsidRPr="00267CF8">
        <w:rPr>
          <w:rFonts w:ascii="Angsana New" w:hAnsi="Angsana New"/>
          <w:sz w:val="32"/>
          <w:szCs w:val="32"/>
          <w:cs/>
        </w:rPr>
        <w:t>และกิจการร่วมค้า</w:t>
      </w:r>
      <w:r w:rsidRPr="00267CF8">
        <w:rPr>
          <w:rFonts w:ascii="Angsana New" w:hAnsi="Angsana New"/>
          <w:sz w:val="32"/>
          <w:szCs w:val="32"/>
          <w:cs/>
        </w:rPr>
        <w:t>อย่างมีสาระสำคัญ</w:t>
      </w:r>
    </w:p>
    <w:p w14:paraId="097C5B8A" w14:textId="1A892A2B" w:rsidR="00A83A88" w:rsidRPr="00605BDB" w:rsidRDefault="00A83A8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6BE18EC5" w14:textId="77777777" w:rsidR="00770CC6" w:rsidRPr="00770CC6" w:rsidRDefault="00770CC6" w:rsidP="0077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70CC6">
        <w:rPr>
          <w:rFonts w:ascii="Angsana New" w:hAnsi="Angsana New"/>
          <w:i/>
          <w:iCs/>
          <w:sz w:val="32"/>
          <w:szCs w:val="32"/>
          <w:cs/>
        </w:rPr>
        <w:t>การทดสอบการด้อยค่า</w:t>
      </w:r>
    </w:p>
    <w:p w14:paraId="472F061D" w14:textId="6382E139" w:rsidR="00770CC6" w:rsidRDefault="00770CC6" w:rsidP="0077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2"/>
          <w:sz w:val="32"/>
          <w:szCs w:val="32"/>
        </w:rPr>
      </w:pPr>
      <w:r w:rsidRPr="00770CC6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การทดสอบการด้อยค่าประจำปี ผู้บริหารมีการคำนวณมูลค่าที่คาดว่าจะได้รับคืนจากเงินลงทุนในบริษัท</w:t>
      </w:r>
      <w:r w:rsidRPr="00770CC6">
        <w:rPr>
          <w:rFonts w:ascii="Angsana New" w:hAnsi="Angsana New"/>
          <w:sz w:val="32"/>
          <w:szCs w:val="32"/>
          <w:cs/>
        </w:rPr>
        <w:t>ร่วม</w:t>
      </w:r>
      <w:r w:rsidRPr="00770CC6">
        <w:rPr>
          <w:rFonts w:ascii="Angsana New" w:hAnsi="Angsana New"/>
          <w:spacing w:val="2"/>
          <w:sz w:val="32"/>
          <w:szCs w:val="32"/>
          <w:cs/>
        </w:rPr>
        <w:t xml:space="preserve">และการร่วมค้า </w:t>
      </w:r>
    </w:p>
    <w:p w14:paraId="2F072D3C" w14:textId="77777777" w:rsidR="000429BE" w:rsidRPr="000429BE" w:rsidRDefault="000429BE" w:rsidP="0077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20A6BC3" w14:textId="30B35FA7" w:rsidR="00770CC6" w:rsidRDefault="00770CC6" w:rsidP="00770CC6">
      <w:pPr>
        <w:pStyle w:val="Default"/>
        <w:numPr>
          <w:ilvl w:val="0"/>
          <w:numId w:val="1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770CC6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40532A" w:rsidRPr="0040532A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770CC6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40532A" w:rsidRPr="0040532A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770CC6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770CC6">
        <w:rPr>
          <w:rFonts w:asciiTheme="majorBidi" w:hAnsiTheme="majorBidi" w:cstheme="majorBidi"/>
          <w:spacing w:val="-4"/>
          <w:sz w:val="32"/>
          <w:szCs w:val="32"/>
          <w:cs/>
        </w:rPr>
        <w:t>ในบริษัท</w:t>
      </w:r>
      <w:r w:rsidRPr="00770CC6">
        <w:rPr>
          <w:rFonts w:asciiTheme="majorBidi" w:hAnsiTheme="majorBidi" w:cstheme="majorBidi"/>
          <w:sz w:val="32"/>
          <w:szCs w:val="32"/>
          <w:cs/>
        </w:rPr>
        <w:t>ร่วม</w:t>
      </w:r>
      <w:r w:rsidRPr="00770CC6">
        <w:rPr>
          <w:rFonts w:asciiTheme="majorBidi" w:hAnsiTheme="majorBidi" w:cstheme="majorBidi"/>
          <w:spacing w:val="2"/>
          <w:sz w:val="32"/>
          <w:szCs w:val="32"/>
          <w:cs/>
        </w:rPr>
        <w:t>และการร่วมค้าโดยผู้เชี่ยวชาญอิสระที่ได้รับความเห็นชอบจากคณะกรรมการกำกับหลักทรัพย์และตลาดหลักทรัพย์ด้วยวิธีมูล</w:t>
      </w:r>
      <w:r w:rsidRPr="00770CC6">
        <w:rPr>
          <w:rFonts w:asciiTheme="majorBidi" w:hAnsiTheme="majorBidi" w:cstheme="majorBidi"/>
          <w:sz w:val="32"/>
          <w:szCs w:val="32"/>
          <w:cs/>
        </w:rPr>
        <w:t>ค่าปัจจุบันสุทธิของกระแสเงินสด (</w:t>
      </w:r>
      <w:r w:rsidRPr="00770CC6">
        <w:rPr>
          <w:rFonts w:asciiTheme="majorBidi" w:hAnsiTheme="majorBidi" w:cstheme="majorBidi"/>
          <w:sz w:val="32"/>
          <w:szCs w:val="32"/>
        </w:rPr>
        <w:t>Discounted Cash Flow Approach</w:t>
      </w:r>
      <w:r w:rsidRPr="00770CC6">
        <w:rPr>
          <w:rFonts w:asciiTheme="majorBidi" w:hAnsiTheme="majorBidi"/>
          <w:sz w:val="32"/>
          <w:szCs w:val="32"/>
          <w:cs/>
        </w:rPr>
        <w:t xml:space="preserve">) </w:t>
      </w:r>
      <w:r w:rsidRPr="00770CC6">
        <w:rPr>
          <w:rFonts w:asciiTheme="majorBidi" w:hAnsiTheme="majorBidi" w:cstheme="majorBidi" w:hint="cs"/>
          <w:sz w:val="32"/>
          <w:szCs w:val="32"/>
          <w:cs/>
        </w:rPr>
        <w:t>โดยมีข้อสมมติฐานที่สำคัญดังนี้</w:t>
      </w:r>
    </w:p>
    <w:p w14:paraId="6C6944B6" w14:textId="77777777" w:rsidR="000429BE" w:rsidRPr="000429BE" w:rsidRDefault="000429BE" w:rsidP="000429BE">
      <w:pPr>
        <w:pStyle w:val="Default"/>
        <w:ind w:left="117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0" w:type="auto"/>
        <w:tblInd w:w="1170" w:type="dxa"/>
        <w:tblLook w:val="04A0" w:firstRow="1" w:lastRow="0" w:firstColumn="1" w:lastColumn="0" w:noHBand="0" w:noVBand="1"/>
      </w:tblPr>
      <w:tblGrid>
        <w:gridCol w:w="3505"/>
        <w:gridCol w:w="1875"/>
        <w:gridCol w:w="2627"/>
      </w:tblGrid>
      <w:tr w:rsidR="00770CC6" w:rsidRPr="00770CC6" w14:paraId="6FA050F0" w14:textId="77777777" w:rsidTr="00555BE3">
        <w:tc>
          <w:tcPr>
            <w:tcW w:w="3505" w:type="dxa"/>
            <w:shd w:val="clear" w:color="auto" w:fill="F2F2F2" w:themeFill="background1" w:themeFillShade="F2"/>
          </w:tcPr>
          <w:p w14:paraId="14D500E4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0CC6">
              <w:rPr>
                <w:rFonts w:asciiTheme="majorBidi" w:hAnsiTheme="majorBidi" w:cstheme="majorBidi" w:hint="cs"/>
                <w:b/>
                <w:bCs/>
                <w:cs/>
              </w:rPr>
              <w:t>ข้อสมมติฐาน</w:t>
            </w:r>
          </w:p>
        </w:tc>
        <w:tc>
          <w:tcPr>
            <w:tcW w:w="1875" w:type="dxa"/>
            <w:shd w:val="clear" w:color="auto" w:fill="F2F2F2" w:themeFill="background1" w:themeFillShade="F2"/>
          </w:tcPr>
          <w:p w14:paraId="4A8FF7C7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0CC6">
              <w:rPr>
                <w:b/>
                <w:bCs/>
                <w:spacing w:val="-4"/>
                <w:cs/>
              </w:rPr>
              <w:t>บริษัท</w:t>
            </w:r>
            <w:r w:rsidRPr="00770CC6">
              <w:rPr>
                <w:b/>
                <w:bCs/>
                <w:cs/>
              </w:rPr>
              <w:t>ร่วม</w:t>
            </w:r>
          </w:p>
        </w:tc>
        <w:tc>
          <w:tcPr>
            <w:tcW w:w="2627" w:type="dxa"/>
            <w:shd w:val="clear" w:color="auto" w:fill="F2F2F2" w:themeFill="background1" w:themeFillShade="F2"/>
          </w:tcPr>
          <w:p w14:paraId="10217C0A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0CC6">
              <w:rPr>
                <w:b/>
                <w:bCs/>
                <w:spacing w:val="2"/>
                <w:cs/>
              </w:rPr>
              <w:t>การร่วมค้า</w:t>
            </w:r>
          </w:p>
        </w:tc>
      </w:tr>
      <w:tr w:rsidR="00770CC6" w:rsidRPr="00770CC6" w14:paraId="76973252" w14:textId="77777777" w:rsidTr="00555BE3">
        <w:tc>
          <w:tcPr>
            <w:tcW w:w="3505" w:type="dxa"/>
          </w:tcPr>
          <w:p w14:paraId="744E0810" w14:textId="77777777" w:rsidR="00770CC6" w:rsidRPr="00770CC6" w:rsidRDefault="00770CC6" w:rsidP="00555BE3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  <w:r w:rsidRPr="00770CC6">
              <w:rPr>
                <w:rFonts w:asciiTheme="majorBidi" w:hAnsiTheme="majorBidi" w:cstheme="majorBidi" w:hint="cs"/>
                <w:cs/>
              </w:rPr>
              <w:t>อัตราคิดลด ร้อยละต่อปี</w:t>
            </w:r>
          </w:p>
        </w:tc>
        <w:tc>
          <w:tcPr>
            <w:tcW w:w="1875" w:type="dxa"/>
          </w:tcPr>
          <w:p w14:paraId="709837D5" w14:textId="67AA291E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</w:rPr>
            </w:pPr>
            <w:r w:rsidRPr="0040532A">
              <w:rPr>
                <w:rFonts w:asciiTheme="majorBidi" w:hAnsiTheme="majorBidi" w:cstheme="majorBidi" w:hint="cs"/>
              </w:rPr>
              <w:t>10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</w:rPr>
              <w:t>27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-</w:t>
            </w:r>
            <w:r w:rsidRPr="0040532A">
              <w:rPr>
                <w:rFonts w:asciiTheme="majorBidi" w:hAnsiTheme="majorBidi" w:cstheme="majorBidi" w:hint="cs"/>
              </w:rPr>
              <w:t>11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2627" w:type="dxa"/>
          </w:tcPr>
          <w:p w14:paraId="1AA2E77C" w14:textId="0731F65F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</w:rPr>
            </w:pPr>
            <w:r w:rsidRPr="0040532A">
              <w:rPr>
                <w:rFonts w:asciiTheme="majorBidi" w:hAnsiTheme="majorBidi" w:cstheme="majorBidi" w:hint="cs"/>
              </w:rPr>
              <w:t>13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</w:rPr>
              <w:t>75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-</w:t>
            </w:r>
            <w:r w:rsidRPr="0040532A">
              <w:rPr>
                <w:rFonts w:asciiTheme="majorBidi" w:hAnsiTheme="majorBidi" w:cstheme="majorBidi" w:hint="cs"/>
              </w:rPr>
              <w:t>29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</w:rPr>
              <w:t>27</w:t>
            </w:r>
          </w:p>
        </w:tc>
      </w:tr>
      <w:tr w:rsidR="00770CC6" w:rsidRPr="00770CC6" w14:paraId="7DBFA6F8" w14:textId="77777777" w:rsidTr="00555BE3">
        <w:tc>
          <w:tcPr>
            <w:tcW w:w="3505" w:type="dxa"/>
          </w:tcPr>
          <w:p w14:paraId="21726F6C" w14:textId="77777777" w:rsidR="00770CC6" w:rsidRPr="00770CC6" w:rsidRDefault="00770CC6" w:rsidP="00555BE3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  <w:r w:rsidRPr="00770CC6">
              <w:rPr>
                <w:rFonts w:asciiTheme="majorBidi" w:hAnsiTheme="majorBidi" w:cstheme="majorBidi" w:hint="cs"/>
                <w:cs/>
              </w:rPr>
              <w:t>อัตราการเติบโตของรายได้ร้อยละต่อปี</w:t>
            </w:r>
          </w:p>
        </w:tc>
        <w:tc>
          <w:tcPr>
            <w:tcW w:w="1875" w:type="dxa"/>
          </w:tcPr>
          <w:p w14:paraId="3E2950FC" w14:textId="7E46B499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</w:rPr>
            </w:pPr>
            <w:r w:rsidRPr="0040532A">
              <w:rPr>
                <w:rFonts w:asciiTheme="majorBidi" w:hAnsiTheme="majorBidi" w:cstheme="majorBidi" w:hint="cs"/>
              </w:rPr>
              <w:t>2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-</w:t>
            </w:r>
            <w:r w:rsidRPr="0040532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627" w:type="dxa"/>
          </w:tcPr>
          <w:p w14:paraId="5214A9B7" w14:textId="1378BE7F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</w:rPr>
            </w:pPr>
            <w:r w:rsidRPr="0040532A">
              <w:rPr>
                <w:rFonts w:asciiTheme="majorBidi" w:hAnsiTheme="majorBidi" w:cstheme="majorBidi" w:hint="cs"/>
              </w:rPr>
              <w:t>5</w:t>
            </w:r>
            <w:r w:rsidR="00770CC6" w:rsidRPr="00770CC6">
              <w:rPr>
                <w:rFonts w:asciiTheme="majorBidi" w:hAnsiTheme="majorBidi" w:cstheme="majorBidi" w:hint="cs"/>
                <w:cs/>
              </w:rPr>
              <w:t>-</w:t>
            </w:r>
            <w:r w:rsidRPr="0040532A">
              <w:rPr>
                <w:rFonts w:asciiTheme="majorBidi" w:hAnsiTheme="majorBidi" w:cstheme="majorBidi" w:hint="cs"/>
              </w:rPr>
              <w:t>10</w:t>
            </w:r>
          </w:p>
        </w:tc>
      </w:tr>
    </w:tbl>
    <w:p w14:paraId="3C7581F6" w14:textId="77777777" w:rsidR="00770CC6" w:rsidRPr="000429BE" w:rsidRDefault="00770CC6" w:rsidP="00770CC6">
      <w:pPr>
        <w:pStyle w:val="Default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079C9A" w14:textId="110B54F6" w:rsidR="00770CC6" w:rsidRDefault="00770CC6" w:rsidP="00770CC6">
      <w:pPr>
        <w:pStyle w:val="Defaul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เป็นผลให้มีการพิจารณาตั้งสำรองและการกลับรายการด้อยค่าของเงินลงทุน ณ วันที่ 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31</w:t>
      </w: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2563</w:t>
      </w: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7AC717B0" w14:textId="77777777" w:rsidR="000429BE" w:rsidRPr="000429BE" w:rsidRDefault="000429BE" w:rsidP="00770CC6">
      <w:pPr>
        <w:pStyle w:val="Default"/>
        <w:ind w:left="117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0" w:type="auto"/>
        <w:tblInd w:w="1170" w:type="dxa"/>
        <w:tblLook w:val="04A0" w:firstRow="1" w:lastRow="0" w:firstColumn="1" w:lastColumn="0" w:noHBand="0" w:noVBand="1"/>
      </w:tblPr>
      <w:tblGrid>
        <w:gridCol w:w="1321"/>
        <w:gridCol w:w="1050"/>
        <w:gridCol w:w="978"/>
        <w:gridCol w:w="886"/>
        <w:gridCol w:w="1260"/>
        <w:gridCol w:w="1265"/>
        <w:gridCol w:w="1247"/>
      </w:tblGrid>
      <w:tr w:rsidR="00770CC6" w:rsidRPr="00770CC6" w14:paraId="291CD0F9" w14:textId="77777777" w:rsidTr="00555BE3">
        <w:tc>
          <w:tcPr>
            <w:tcW w:w="1321" w:type="dxa"/>
            <w:shd w:val="clear" w:color="auto" w:fill="F2F2F2" w:themeFill="background1" w:themeFillShade="F2"/>
          </w:tcPr>
          <w:p w14:paraId="560F7871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 w:rsidRPr="00770CC6">
              <w:rPr>
                <w:rFonts w:asciiTheme="majorBidi" w:hAnsiTheme="majorBidi"/>
                <w:sz w:val="22"/>
                <w:szCs w:val="22"/>
                <w:cs/>
              </w:rPr>
              <w:t xml:space="preserve">: </w:t>
            </w: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50" w:type="dxa"/>
            <w:shd w:val="clear" w:color="auto" w:fill="F2F2F2" w:themeFill="background1" w:themeFillShade="F2"/>
          </w:tcPr>
          <w:p w14:paraId="2A8C5F3F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ราคาตามบัญชี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14:paraId="662EB659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ราคาประเมิน</w:t>
            </w:r>
          </w:p>
        </w:tc>
        <w:tc>
          <w:tcPr>
            <w:tcW w:w="886" w:type="dxa"/>
            <w:shd w:val="clear" w:color="auto" w:fill="F2F2F2" w:themeFill="background1" w:themeFillShade="F2"/>
          </w:tcPr>
          <w:p w14:paraId="29165298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 (ลด) การด้อยค่า</w:t>
            </w:r>
          </w:p>
        </w:tc>
        <w:tc>
          <w:tcPr>
            <w:tcW w:w="3772" w:type="dxa"/>
            <w:gridSpan w:val="3"/>
            <w:shd w:val="clear" w:color="auto" w:fill="F2F2F2" w:themeFill="background1" w:themeFillShade="F2"/>
          </w:tcPr>
          <w:p w14:paraId="586B5806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วิเคราะห์ความอ่อนไหวของอัตราคิดลดเป็นผลให้ราคาประเมินเปลี่ยนแปลงไปดังนี้</w:t>
            </w:r>
          </w:p>
        </w:tc>
      </w:tr>
      <w:tr w:rsidR="00770CC6" w:rsidRPr="00770CC6" w14:paraId="49F2A23F" w14:textId="77777777" w:rsidTr="00555BE3">
        <w:tc>
          <w:tcPr>
            <w:tcW w:w="1321" w:type="dxa"/>
            <w:shd w:val="clear" w:color="auto" w:fill="F2F2F2" w:themeFill="background1" w:themeFillShade="F2"/>
          </w:tcPr>
          <w:p w14:paraId="51899E6C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0" w:type="dxa"/>
            <w:shd w:val="clear" w:color="auto" w:fill="F2F2F2" w:themeFill="background1" w:themeFillShade="F2"/>
          </w:tcPr>
          <w:p w14:paraId="278F7764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14:paraId="45E40F38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shd w:val="clear" w:color="auto" w:fill="F2F2F2" w:themeFill="background1" w:themeFillShade="F2"/>
          </w:tcPr>
          <w:p w14:paraId="5928B3A7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14:paraId="0981057B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1265" w:type="dxa"/>
            <w:shd w:val="clear" w:color="auto" w:fill="F2F2F2" w:themeFill="background1" w:themeFillShade="F2"/>
          </w:tcPr>
          <w:p w14:paraId="35BC042B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อัตราเพิ่มขึ้น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14:paraId="08F8C037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อัตราลดลง</w:t>
            </w:r>
          </w:p>
        </w:tc>
      </w:tr>
      <w:tr w:rsidR="00770CC6" w:rsidRPr="00770CC6" w14:paraId="513663EF" w14:textId="77777777" w:rsidTr="00555BE3">
        <w:tc>
          <w:tcPr>
            <w:tcW w:w="1321" w:type="dxa"/>
          </w:tcPr>
          <w:p w14:paraId="7C47216D" w14:textId="77777777" w:rsidR="00770CC6" w:rsidRPr="00770CC6" w:rsidRDefault="00770CC6" w:rsidP="00555BE3">
            <w:pPr>
              <w:pStyle w:val="Defaul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spacing w:val="2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050" w:type="dxa"/>
          </w:tcPr>
          <w:p w14:paraId="4FDA4AEF" w14:textId="71ECE7D3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155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41</w:t>
            </w:r>
          </w:p>
        </w:tc>
        <w:tc>
          <w:tcPr>
            <w:tcW w:w="978" w:type="dxa"/>
          </w:tcPr>
          <w:p w14:paraId="047981E1" w14:textId="490DAECA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32</w:t>
            </w:r>
          </w:p>
        </w:tc>
        <w:tc>
          <w:tcPr>
            <w:tcW w:w="886" w:type="dxa"/>
          </w:tcPr>
          <w:p w14:paraId="44783A0D" w14:textId="041A4DEF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09</w:t>
            </w:r>
          </w:p>
        </w:tc>
        <w:tc>
          <w:tcPr>
            <w:tcW w:w="1260" w:type="dxa"/>
          </w:tcPr>
          <w:p w14:paraId="5357F018" w14:textId="2905CC70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50</w:t>
            </w:r>
          </w:p>
        </w:tc>
        <w:tc>
          <w:tcPr>
            <w:tcW w:w="1265" w:type="dxa"/>
          </w:tcPr>
          <w:p w14:paraId="6FA2ADB8" w14:textId="6C77EB5B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142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17</w:t>
            </w:r>
          </w:p>
        </w:tc>
        <w:tc>
          <w:tcPr>
            <w:tcW w:w="1247" w:type="dxa"/>
          </w:tcPr>
          <w:p w14:paraId="4EEF665A" w14:textId="6F09FC9B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163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37</w:t>
            </w:r>
          </w:p>
        </w:tc>
      </w:tr>
      <w:tr w:rsidR="00770CC6" w:rsidRPr="00770CC6" w14:paraId="2DCD6834" w14:textId="77777777" w:rsidTr="00555BE3">
        <w:tc>
          <w:tcPr>
            <w:tcW w:w="1321" w:type="dxa"/>
          </w:tcPr>
          <w:p w14:paraId="2EA4AE7A" w14:textId="77777777" w:rsidR="00770CC6" w:rsidRPr="00770CC6" w:rsidRDefault="00770CC6" w:rsidP="00555BE3">
            <w:pPr>
              <w:pStyle w:val="Defaul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spacing w:val="-4"/>
                <w:sz w:val="22"/>
                <w:szCs w:val="22"/>
                <w:cs/>
              </w:rPr>
              <w:t>บริษัท</w:t>
            </w:r>
            <w:r w:rsidRPr="00770CC6">
              <w:rPr>
                <w:sz w:val="22"/>
                <w:szCs w:val="22"/>
                <w:cs/>
              </w:rPr>
              <w:t>ร่วม</w:t>
            </w:r>
          </w:p>
        </w:tc>
        <w:tc>
          <w:tcPr>
            <w:tcW w:w="1050" w:type="dxa"/>
          </w:tcPr>
          <w:p w14:paraId="7EC65250" w14:textId="460F01CD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166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59</w:t>
            </w:r>
          </w:p>
        </w:tc>
        <w:tc>
          <w:tcPr>
            <w:tcW w:w="978" w:type="dxa"/>
          </w:tcPr>
          <w:p w14:paraId="1950B8A8" w14:textId="66B7A4B7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175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04</w:t>
            </w:r>
          </w:p>
        </w:tc>
        <w:tc>
          <w:tcPr>
            <w:tcW w:w="886" w:type="dxa"/>
          </w:tcPr>
          <w:p w14:paraId="48C8C698" w14:textId="7EF99BE9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40532A" w:rsidRPr="0040532A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40532A" w:rsidRPr="0040532A">
              <w:rPr>
                <w:rFonts w:asciiTheme="majorBidi" w:hAnsiTheme="majorBidi" w:cstheme="majorBidi" w:hint="cs"/>
                <w:sz w:val="22"/>
                <w:szCs w:val="22"/>
              </w:rPr>
              <w:t>45</w:t>
            </w: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59778C95" w14:textId="1C296BCA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</w:p>
        </w:tc>
        <w:tc>
          <w:tcPr>
            <w:tcW w:w="1265" w:type="dxa"/>
          </w:tcPr>
          <w:p w14:paraId="5A592863" w14:textId="5E277030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163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05</w:t>
            </w:r>
          </w:p>
        </w:tc>
        <w:tc>
          <w:tcPr>
            <w:tcW w:w="1247" w:type="dxa"/>
          </w:tcPr>
          <w:p w14:paraId="296F4C43" w14:textId="7258C3A3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188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21</w:t>
            </w:r>
          </w:p>
        </w:tc>
      </w:tr>
      <w:tr w:rsidR="00770CC6" w:rsidRPr="00770CC6" w14:paraId="51A001FF" w14:textId="77777777" w:rsidTr="00555BE3">
        <w:tc>
          <w:tcPr>
            <w:tcW w:w="1321" w:type="dxa"/>
          </w:tcPr>
          <w:p w14:paraId="3C235FC5" w14:textId="77777777" w:rsidR="00770CC6" w:rsidRPr="00770CC6" w:rsidRDefault="00770CC6" w:rsidP="00555BE3">
            <w:pPr>
              <w:pStyle w:val="Defaul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0" w:type="dxa"/>
          </w:tcPr>
          <w:p w14:paraId="341DC9FB" w14:textId="46CAC49B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322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978" w:type="dxa"/>
          </w:tcPr>
          <w:p w14:paraId="75DA6B9C" w14:textId="0D4AA075" w:rsidR="00770CC6" w:rsidRPr="00770CC6" w:rsidRDefault="0040532A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327</w:t>
            </w:r>
            <w:r w:rsidR="00770CC6"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40532A">
              <w:rPr>
                <w:rFonts w:asciiTheme="majorBidi" w:hAnsiTheme="majorBidi" w:cstheme="majorBidi" w:hint="cs"/>
                <w:sz w:val="22"/>
                <w:szCs w:val="22"/>
              </w:rPr>
              <w:t>36</w:t>
            </w:r>
          </w:p>
        </w:tc>
        <w:tc>
          <w:tcPr>
            <w:tcW w:w="886" w:type="dxa"/>
          </w:tcPr>
          <w:p w14:paraId="575F402C" w14:textId="4ED37A04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40532A" w:rsidRPr="0040532A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40532A" w:rsidRPr="0040532A">
              <w:rPr>
                <w:rFonts w:asciiTheme="majorBidi" w:hAnsiTheme="majorBidi" w:cstheme="majorBidi" w:hint="cs"/>
                <w:sz w:val="22"/>
                <w:szCs w:val="22"/>
              </w:rPr>
              <w:t>36</w:t>
            </w:r>
            <w:r w:rsidRPr="00770CC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C2DC59A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3029B30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60825D4" w14:textId="77777777" w:rsidR="00770CC6" w:rsidRPr="00770CC6" w:rsidRDefault="00770CC6" w:rsidP="00555BE3">
            <w:pPr>
              <w:pStyle w:val="Defaul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6E1122B" w14:textId="77777777" w:rsidR="000429BE" w:rsidRDefault="000429BE" w:rsidP="00770CC6">
      <w:pPr>
        <w:pStyle w:val="Defaul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</w:p>
    <w:p w14:paraId="062AA15A" w14:textId="0E22C4B5" w:rsidR="00770CC6" w:rsidRPr="00770CC6" w:rsidRDefault="00770CC6" w:rsidP="00770CC6">
      <w:pPr>
        <w:pStyle w:val="Defaul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รายการขาดทุนจากการด้อยค่าและการกลับรายการข้างต้นรับรู้ในงบการเงินเฉพาะของบริษัทสำหรับปีสิ้นสุดวันที่ 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31</w:t>
      </w: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2563</w:t>
      </w:r>
      <w:r w:rsidRPr="00770CC6">
        <w:rPr>
          <w:rFonts w:asciiTheme="majorBidi" w:hAnsiTheme="majorBidi" w:cstheme="majorBidi" w:hint="cs"/>
          <w:sz w:val="32"/>
          <w:szCs w:val="32"/>
          <w:cs/>
        </w:rPr>
        <w:t xml:space="preserve"> แล้ว</w:t>
      </w:r>
    </w:p>
    <w:p w14:paraId="2C7CA9CE" w14:textId="77777777" w:rsidR="00770CC6" w:rsidRPr="00605BDB" w:rsidRDefault="00770CC6" w:rsidP="00770CC6">
      <w:pPr>
        <w:pStyle w:val="Default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8AFF78" w14:textId="4410190D" w:rsidR="00770CC6" w:rsidRDefault="00770CC6" w:rsidP="00770CC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770CC6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40532A" w:rsidRPr="0040532A">
        <w:rPr>
          <w:rFonts w:ascii="Angsana New" w:hAnsi="Angsana New" w:hint="cs"/>
          <w:spacing w:val="2"/>
          <w:sz w:val="32"/>
          <w:szCs w:val="32"/>
        </w:rPr>
        <w:t>31</w:t>
      </w:r>
      <w:r w:rsidRPr="00770CC6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="0040532A" w:rsidRPr="0040532A">
        <w:rPr>
          <w:rFonts w:ascii="Angsana New" w:hAnsi="Angsana New" w:hint="cs"/>
          <w:spacing w:val="2"/>
          <w:sz w:val="32"/>
          <w:szCs w:val="32"/>
        </w:rPr>
        <w:t>2562</w:t>
      </w:r>
      <w:r w:rsidRPr="00770CC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70CC6">
        <w:rPr>
          <w:rFonts w:ascii="Angsana New" w:hAnsi="Angsana New"/>
          <w:spacing w:val="2"/>
          <w:sz w:val="32"/>
          <w:szCs w:val="32"/>
          <w:cs/>
        </w:rPr>
        <w:t>มูลค่าที่คาดว่าจะได้รับคืนของเงินลงทุนในการร่วมค้าต่ำกว่ามูลค่าตามบัญชีของ</w:t>
      </w:r>
      <w:r w:rsidRPr="00770CC6">
        <w:rPr>
          <w:rFonts w:ascii="Angsana New" w:hAnsi="Angsana New"/>
          <w:sz w:val="32"/>
          <w:szCs w:val="32"/>
          <w:cs/>
        </w:rPr>
        <w:t xml:space="preserve">เงินลงทุนในงบการเงินเฉพาะของบริษัท ดังนั้น บริษัทรับรู้ขาดทุนจากการด้อยค่าของเงินลงทุนในกิจการร่วมค้าจำนวน </w:t>
      </w:r>
      <w:r w:rsidRPr="00770CC6">
        <w:rPr>
          <w:rFonts w:ascii="Angsana New" w:hAnsi="Angsana New"/>
          <w:sz w:val="32"/>
          <w:szCs w:val="32"/>
        </w:rPr>
        <w:t>22</w:t>
      </w:r>
      <w:r w:rsidRPr="00770CC6">
        <w:rPr>
          <w:rFonts w:ascii="Angsana New" w:hAnsi="Angsana New"/>
          <w:sz w:val="32"/>
          <w:szCs w:val="32"/>
          <w:cs/>
        </w:rPr>
        <w:t>.</w:t>
      </w:r>
      <w:r w:rsidRPr="00770CC6">
        <w:rPr>
          <w:rFonts w:ascii="Angsana New" w:hAnsi="Angsana New"/>
          <w:sz w:val="32"/>
          <w:szCs w:val="32"/>
        </w:rPr>
        <w:t xml:space="preserve">65 </w:t>
      </w:r>
      <w:r w:rsidRPr="00770CC6">
        <w:rPr>
          <w:rFonts w:ascii="Angsana New" w:hAnsi="Angsana New"/>
          <w:sz w:val="32"/>
          <w:szCs w:val="32"/>
          <w:cs/>
        </w:rPr>
        <w:t xml:space="preserve">ล้านบาท ในงบการเงินสำหรับปีสิ้นสุดวันที่ </w:t>
      </w:r>
      <w:r w:rsidRPr="00770CC6">
        <w:rPr>
          <w:rFonts w:ascii="Angsana New" w:hAnsi="Angsana New"/>
          <w:sz w:val="32"/>
          <w:szCs w:val="32"/>
        </w:rPr>
        <w:t xml:space="preserve">31 </w:t>
      </w:r>
      <w:r w:rsidRPr="00770CC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70CC6">
        <w:rPr>
          <w:rFonts w:ascii="Angsana New" w:hAnsi="Angsana New"/>
          <w:sz w:val="32"/>
          <w:szCs w:val="32"/>
        </w:rPr>
        <w:t>2562</w:t>
      </w:r>
    </w:p>
    <w:p w14:paraId="1B236B72" w14:textId="0AE42F2B" w:rsidR="00770CC6" w:rsidRDefault="00770CC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6EF24249" w14:textId="5EE5D72A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327C4EC9" w14:textId="65E73767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72456812" w14:textId="6BB66BD4" w:rsidR="00FF1028" w:rsidRDefault="00FF102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7CC19D3A" w14:textId="48B89617" w:rsidR="00663EA9" w:rsidRPr="00267CF8" w:rsidRDefault="00663EA9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อสังหาริมทรัพย์เพื่อการลงทุน</w:t>
      </w:r>
    </w:p>
    <w:tbl>
      <w:tblPr>
        <w:tblW w:w="892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14"/>
        <w:gridCol w:w="1098"/>
        <w:gridCol w:w="135"/>
        <w:gridCol w:w="1125"/>
        <w:gridCol w:w="117"/>
        <w:gridCol w:w="1143"/>
        <w:gridCol w:w="135"/>
        <w:gridCol w:w="1161"/>
      </w:tblGrid>
      <w:tr w:rsidR="00663EA9" w:rsidRPr="00474275" w14:paraId="6A5A8A6F" w14:textId="77777777" w:rsidTr="00983604">
        <w:tc>
          <w:tcPr>
            <w:tcW w:w="4014" w:type="dxa"/>
          </w:tcPr>
          <w:p w14:paraId="31B6068E" w14:textId="77777777" w:rsidR="00663EA9" w:rsidRPr="00474275" w:rsidRDefault="00663EA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914" w:type="dxa"/>
            <w:gridSpan w:val="7"/>
          </w:tcPr>
          <w:p w14:paraId="2F26460F" w14:textId="77777777" w:rsidR="00663EA9" w:rsidRPr="00474275" w:rsidRDefault="00663EA9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663EA9" w:rsidRPr="00474275" w14:paraId="6D988695" w14:textId="77777777" w:rsidTr="00983604">
        <w:tc>
          <w:tcPr>
            <w:tcW w:w="4014" w:type="dxa"/>
          </w:tcPr>
          <w:p w14:paraId="2E7DAE20" w14:textId="77777777" w:rsidR="00663EA9" w:rsidRPr="00474275" w:rsidRDefault="00663EA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14:paraId="268DC763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2826D890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754EDD9B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D6413" w:rsidRPr="00474275" w14:paraId="3CD0C022" w14:textId="77777777" w:rsidTr="00983604">
        <w:trPr>
          <w:trHeight w:val="351"/>
        </w:trPr>
        <w:tc>
          <w:tcPr>
            <w:tcW w:w="4014" w:type="dxa"/>
          </w:tcPr>
          <w:p w14:paraId="0F6FE4F6" w14:textId="77777777" w:rsidR="00663EA9" w:rsidRPr="00474275" w:rsidRDefault="00663EA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F7B52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311ADD58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A49AA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7" w:type="dxa"/>
            <w:vAlign w:val="bottom"/>
          </w:tcPr>
          <w:p w14:paraId="15D8F0A7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E94EDBE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5" w:type="dxa"/>
            <w:vAlign w:val="bottom"/>
          </w:tcPr>
          <w:p w14:paraId="727158E7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16C8FAE" w14:textId="77777777" w:rsidR="00663EA9" w:rsidRPr="00474275" w:rsidRDefault="00663EA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D6413" w:rsidRPr="00474275" w14:paraId="2443192A" w14:textId="77777777" w:rsidTr="00983604">
        <w:trPr>
          <w:trHeight w:val="113"/>
        </w:trPr>
        <w:tc>
          <w:tcPr>
            <w:tcW w:w="4014" w:type="dxa"/>
          </w:tcPr>
          <w:p w14:paraId="2F679B7D" w14:textId="2C25A217" w:rsidR="00AD6413" w:rsidRPr="00474275" w:rsidRDefault="00AD641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98" w:type="dxa"/>
          </w:tcPr>
          <w:p w14:paraId="34C4E620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" w:type="dxa"/>
          </w:tcPr>
          <w:p w14:paraId="00BD19B1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18F5A63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" w:type="dxa"/>
          </w:tcPr>
          <w:p w14:paraId="238B85EC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3A9D7ACA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" w:type="dxa"/>
          </w:tcPr>
          <w:p w14:paraId="467C58DF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2B6A3369" w14:textId="77777777" w:rsidR="00AD6413" w:rsidRPr="00474275" w:rsidRDefault="00AD641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D6EDB" w:rsidRPr="00474275" w14:paraId="65D00C6C" w14:textId="77777777" w:rsidTr="00983604">
        <w:tc>
          <w:tcPr>
            <w:tcW w:w="4014" w:type="dxa"/>
          </w:tcPr>
          <w:p w14:paraId="3D2927D1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098" w:type="dxa"/>
          </w:tcPr>
          <w:p w14:paraId="6EE9424F" w14:textId="5798970F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1,001,379</w:t>
            </w:r>
          </w:p>
        </w:tc>
        <w:tc>
          <w:tcPr>
            <w:tcW w:w="135" w:type="dxa"/>
          </w:tcPr>
          <w:p w14:paraId="05A1B22F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73D74B1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1,001,379</w:t>
            </w:r>
          </w:p>
        </w:tc>
        <w:tc>
          <w:tcPr>
            <w:tcW w:w="117" w:type="dxa"/>
          </w:tcPr>
          <w:p w14:paraId="7BB265F1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05FDBEDF" w14:textId="0122A7B6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1,294,099</w:t>
            </w:r>
          </w:p>
        </w:tc>
        <w:tc>
          <w:tcPr>
            <w:tcW w:w="135" w:type="dxa"/>
          </w:tcPr>
          <w:p w14:paraId="72902F46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20728E76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1,294,099</w:t>
            </w:r>
          </w:p>
        </w:tc>
      </w:tr>
      <w:tr w:rsidR="000D6EDB" w:rsidRPr="00474275" w14:paraId="6B15A735" w14:textId="77777777" w:rsidTr="00983604">
        <w:tc>
          <w:tcPr>
            <w:tcW w:w="4014" w:type="dxa"/>
          </w:tcPr>
          <w:p w14:paraId="797976FA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3D65CAA" w14:textId="13E80A2C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4,872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" w:type="dxa"/>
          </w:tcPr>
          <w:p w14:paraId="11ADCBBD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36DCD4D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4,872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" w:type="dxa"/>
          </w:tcPr>
          <w:p w14:paraId="3669F34B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9A74270" w14:textId="2988AABD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4,872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" w:type="dxa"/>
          </w:tcPr>
          <w:p w14:paraId="40AC9363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79F087E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4,872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0D6EDB" w:rsidRPr="00474275" w14:paraId="52AEE0BE" w14:textId="77777777" w:rsidTr="00983604">
        <w:tc>
          <w:tcPr>
            <w:tcW w:w="4014" w:type="dxa"/>
          </w:tcPr>
          <w:p w14:paraId="38BC8980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3F3C70C" w14:textId="47DAE6CB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996,507</w:t>
            </w:r>
          </w:p>
        </w:tc>
        <w:tc>
          <w:tcPr>
            <w:tcW w:w="135" w:type="dxa"/>
          </w:tcPr>
          <w:p w14:paraId="2A27DF24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A8425E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996,507</w:t>
            </w:r>
          </w:p>
        </w:tc>
        <w:tc>
          <w:tcPr>
            <w:tcW w:w="117" w:type="dxa"/>
          </w:tcPr>
          <w:p w14:paraId="1006E545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39648BA" w14:textId="7B0AE249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1,289,227</w:t>
            </w:r>
          </w:p>
        </w:tc>
        <w:tc>
          <w:tcPr>
            <w:tcW w:w="135" w:type="dxa"/>
          </w:tcPr>
          <w:p w14:paraId="6770FE68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4DCB8EA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1,289,227</w:t>
            </w:r>
          </w:p>
        </w:tc>
      </w:tr>
      <w:tr w:rsidR="000D6EDB" w:rsidRPr="00474275" w14:paraId="3BD11E1F" w14:textId="77777777" w:rsidTr="00983604">
        <w:tc>
          <w:tcPr>
            <w:tcW w:w="4014" w:type="dxa"/>
          </w:tcPr>
          <w:p w14:paraId="19F0BD0E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91885E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" w:type="dxa"/>
          </w:tcPr>
          <w:p w14:paraId="41296686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C4EFD7E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" w:type="dxa"/>
          </w:tcPr>
          <w:p w14:paraId="2D5FAA4F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A1562F4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" w:type="dxa"/>
          </w:tcPr>
          <w:p w14:paraId="318204B5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3FB53F7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6EDB" w:rsidRPr="00474275" w14:paraId="66BDF9BF" w14:textId="77777777" w:rsidTr="00983604">
        <w:tc>
          <w:tcPr>
            <w:tcW w:w="4014" w:type="dxa"/>
          </w:tcPr>
          <w:p w14:paraId="607D5A9C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098" w:type="dxa"/>
          </w:tcPr>
          <w:p w14:paraId="4409FA39" w14:textId="33D4C50D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320</w:t>
            </w:r>
          </w:p>
        </w:tc>
        <w:tc>
          <w:tcPr>
            <w:tcW w:w="135" w:type="dxa"/>
          </w:tcPr>
          <w:p w14:paraId="4DD13798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E4EA8B8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320</w:t>
            </w:r>
          </w:p>
        </w:tc>
        <w:tc>
          <w:tcPr>
            <w:tcW w:w="117" w:type="dxa"/>
          </w:tcPr>
          <w:p w14:paraId="5AAB8744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01710F41" w14:textId="6B97F6C0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320</w:t>
            </w:r>
          </w:p>
        </w:tc>
        <w:tc>
          <w:tcPr>
            <w:tcW w:w="135" w:type="dxa"/>
          </w:tcPr>
          <w:p w14:paraId="6962D207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0F205733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320</w:t>
            </w:r>
          </w:p>
        </w:tc>
      </w:tr>
      <w:tr w:rsidR="000D6EDB" w:rsidRPr="00474275" w14:paraId="27377707" w14:textId="77777777" w:rsidTr="00983604">
        <w:tc>
          <w:tcPr>
            <w:tcW w:w="4014" w:type="dxa"/>
          </w:tcPr>
          <w:p w14:paraId="2122F366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</w:tcPr>
          <w:p w14:paraId="54E04FD1" w14:textId="04984C42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200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" w:type="dxa"/>
          </w:tcPr>
          <w:p w14:paraId="3C62F4DF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3B58D0B9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200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" w:type="dxa"/>
          </w:tcPr>
          <w:p w14:paraId="594C2E82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5AA1213E" w14:textId="3FE21F75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200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" w:type="dxa"/>
          </w:tcPr>
          <w:p w14:paraId="72853690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B8B39DB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74275">
              <w:rPr>
                <w:rFonts w:ascii="Angsana New" w:hAnsi="Angsana New"/>
                <w:sz w:val="27"/>
                <w:szCs w:val="27"/>
              </w:rPr>
              <w:t>200</w:t>
            </w:r>
            <w:r w:rsidRPr="0047427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0D6EDB" w:rsidRPr="00474275" w14:paraId="4F30C297" w14:textId="77777777" w:rsidTr="00983604">
        <w:tc>
          <w:tcPr>
            <w:tcW w:w="4014" w:type="dxa"/>
          </w:tcPr>
          <w:p w14:paraId="15DE13BF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A855D1" w14:textId="61B22CDB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120</w:t>
            </w:r>
          </w:p>
        </w:tc>
        <w:tc>
          <w:tcPr>
            <w:tcW w:w="135" w:type="dxa"/>
          </w:tcPr>
          <w:p w14:paraId="6BF0D4B7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1D6D9D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120</w:t>
            </w:r>
          </w:p>
        </w:tc>
        <w:tc>
          <w:tcPr>
            <w:tcW w:w="117" w:type="dxa"/>
          </w:tcPr>
          <w:p w14:paraId="3102E0B3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6730380" w14:textId="60DDA125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120</w:t>
            </w:r>
          </w:p>
        </w:tc>
        <w:tc>
          <w:tcPr>
            <w:tcW w:w="135" w:type="dxa"/>
          </w:tcPr>
          <w:p w14:paraId="155A227D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DE9D8D9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120</w:t>
            </w:r>
          </w:p>
        </w:tc>
      </w:tr>
      <w:tr w:rsidR="000D6EDB" w:rsidRPr="00474275" w14:paraId="54B73740" w14:textId="77777777" w:rsidTr="00983604">
        <w:tc>
          <w:tcPr>
            <w:tcW w:w="4014" w:type="dxa"/>
          </w:tcPr>
          <w:p w14:paraId="1CA5F8D1" w14:textId="77777777" w:rsidR="000D6EDB" w:rsidRPr="00474275" w:rsidRDefault="000D6EDB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4275">
              <w:rPr>
                <w:rFonts w:ascii="Angsana New" w:hAnsi="Angsana New"/>
                <w:sz w:val="27"/>
                <w:szCs w:val="27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26473B3A" w14:textId="0B6FC632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996,627</w:t>
            </w:r>
          </w:p>
        </w:tc>
        <w:tc>
          <w:tcPr>
            <w:tcW w:w="135" w:type="dxa"/>
          </w:tcPr>
          <w:p w14:paraId="15B7D69F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14:paraId="48B14E3B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996,627</w:t>
            </w:r>
          </w:p>
        </w:tc>
        <w:tc>
          <w:tcPr>
            <w:tcW w:w="117" w:type="dxa"/>
          </w:tcPr>
          <w:p w14:paraId="5512F750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53A695A6" w14:textId="317BF9E2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1,289,347</w:t>
            </w:r>
          </w:p>
        </w:tc>
        <w:tc>
          <w:tcPr>
            <w:tcW w:w="135" w:type="dxa"/>
          </w:tcPr>
          <w:p w14:paraId="38C7D620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</w:tcPr>
          <w:p w14:paraId="656E54C7" w14:textId="77777777" w:rsidR="000D6EDB" w:rsidRPr="00474275" w:rsidRDefault="000D6EDB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74275">
              <w:rPr>
                <w:rFonts w:ascii="Angsana New" w:hAnsi="Angsana New"/>
                <w:sz w:val="27"/>
                <w:szCs w:val="27"/>
              </w:rPr>
              <w:t>1,289,347</w:t>
            </w:r>
          </w:p>
        </w:tc>
      </w:tr>
    </w:tbl>
    <w:p w14:paraId="44CE496F" w14:textId="77777777" w:rsidR="00605BDB" w:rsidRDefault="00605BD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5C22A24F" w14:textId="3D6E1FFF" w:rsidR="00FA7A32" w:rsidRPr="00267CF8" w:rsidRDefault="00FA7A3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="00A142F8"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>ธันวาคม มีดังนี้</w:t>
      </w:r>
    </w:p>
    <w:p w14:paraId="1E6A9631" w14:textId="77777777" w:rsidR="00441A3B" w:rsidRPr="00B36C9E" w:rsidRDefault="00441A3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4"/>
          <w:szCs w:val="4"/>
          <w:cs/>
        </w:rPr>
      </w:pPr>
    </w:p>
    <w:tbl>
      <w:tblPr>
        <w:tblW w:w="892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66"/>
        <w:gridCol w:w="1170"/>
        <w:gridCol w:w="117"/>
        <w:gridCol w:w="1071"/>
        <w:gridCol w:w="117"/>
        <w:gridCol w:w="1044"/>
        <w:gridCol w:w="117"/>
        <w:gridCol w:w="1026"/>
      </w:tblGrid>
      <w:tr w:rsidR="00FA7A32" w:rsidRPr="005A3C66" w14:paraId="12F126B8" w14:textId="77777777" w:rsidTr="006849EB">
        <w:tc>
          <w:tcPr>
            <w:tcW w:w="4266" w:type="dxa"/>
          </w:tcPr>
          <w:p w14:paraId="3F655485" w14:textId="77777777" w:rsidR="00FA7A32" w:rsidRPr="005A3C66" w:rsidRDefault="00FA7A3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62" w:type="dxa"/>
            <w:gridSpan w:val="7"/>
          </w:tcPr>
          <w:p w14:paraId="2D683CCC" w14:textId="77777777" w:rsidR="00FA7A32" w:rsidRPr="005A3C66" w:rsidRDefault="00FA7A32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FA7A32" w:rsidRPr="005A3C66" w14:paraId="3A0D187D" w14:textId="77777777" w:rsidTr="00F26A10">
        <w:tc>
          <w:tcPr>
            <w:tcW w:w="4266" w:type="dxa"/>
          </w:tcPr>
          <w:p w14:paraId="486714B2" w14:textId="77777777" w:rsidR="00FA7A32" w:rsidRPr="005A3C66" w:rsidRDefault="00FA7A3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14:paraId="3591BED1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33521CB6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70244237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A7A32" w:rsidRPr="005A3C66" w14:paraId="2404CE87" w14:textId="77777777" w:rsidTr="00F26A10">
        <w:trPr>
          <w:trHeight w:val="351"/>
        </w:trPr>
        <w:tc>
          <w:tcPr>
            <w:tcW w:w="4266" w:type="dxa"/>
          </w:tcPr>
          <w:p w14:paraId="23714B74" w14:textId="77777777" w:rsidR="00FA7A32" w:rsidRPr="005A3C66" w:rsidRDefault="00FA7A3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86506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5BF886BF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638FB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" w:type="dxa"/>
            <w:vAlign w:val="bottom"/>
          </w:tcPr>
          <w:p w14:paraId="4ED4EF17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9E53380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" w:type="dxa"/>
            <w:vAlign w:val="bottom"/>
          </w:tcPr>
          <w:p w14:paraId="48F58FCA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F9A0D81" w14:textId="77777777" w:rsidR="00FA7A32" w:rsidRPr="005A3C66" w:rsidRDefault="00FA7A3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83A88" w:rsidRPr="005A3C66" w14:paraId="658C6929" w14:textId="77777777" w:rsidTr="00F26A10">
        <w:trPr>
          <w:trHeight w:val="113"/>
        </w:trPr>
        <w:tc>
          <w:tcPr>
            <w:tcW w:w="4266" w:type="dxa"/>
          </w:tcPr>
          <w:p w14:paraId="6773E184" w14:textId="354F1D71" w:rsidR="00A83A88" w:rsidRPr="005A3C66" w:rsidRDefault="00A83A8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</w:tcPr>
          <w:p w14:paraId="639F61F0" w14:textId="4778C30B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747D1DFC" w14:textId="77777777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EF438AA" w14:textId="7EDF5076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3C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7A2ED627" w14:textId="77777777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71DA94DE" w14:textId="581ECC68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" w:type="dxa"/>
          </w:tcPr>
          <w:p w14:paraId="698E0ED8" w14:textId="77777777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DC5A9A" w14:textId="30949044" w:rsidR="00A83A88" w:rsidRPr="005A3C66" w:rsidRDefault="00A83A88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A3C6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</w:tbl>
    <w:p w14:paraId="36124F4E" w14:textId="7779238C" w:rsidR="00FA7A32" w:rsidRPr="00CC13FF" w:rsidRDefault="00FA7A3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5C14D0D0" w14:textId="77777777" w:rsidR="003E1033" w:rsidRPr="00605BDB" w:rsidRDefault="003E103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7F430737" w14:textId="580B4EA9" w:rsidR="003E1033" w:rsidRDefault="003E1033" w:rsidP="004D2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32"/>
          <w:szCs w:val="32"/>
        </w:rPr>
      </w:pPr>
      <w:r w:rsidRPr="004D21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D2142">
        <w:rPr>
          <w:rFonts w:ascii="Angsana New" w:hAnsi="Angsana New"/>
          <w:sz w:val="32"/>
          <w:szCs w:val="32"/>
        </w:rPr>
        <w:t xml:space="preserve">31 </w:t>
      </w:r>
      <w:r w:rsidRPr="004D21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2142">
        <w:rPr>
          <w:rFonts w:ascii="Angsana New" w:hAnsi="Angsana New"/>
          <w:sz w:val="32"/>
          <w:szCs w:val="32"/>
        </w:rPr>
        <w:t xml:space="preserve">2563 </w:t>
      </w:r>
      <w:r w:rsidRPr="004D2142">
        <w:rPr>
          <w:rFonts w:ascii="Angsana New" w:hAnsi="Angsana New"/>
          <w:sz w:val="32"/>
          <w:szCs w:val="32"/>
          <w:cs/>
        </w:rPr>
        <w:t xml:space="preserve">และ </w:t>
      </w:r>
      <w:r w:rsidRPr="004D2142">
        <w:rPr>
          <w:rFonts w:ascii="Angsana New" w:hAnsi="Angsana New"/>
          <w:sz w:val="32"/>
          <w:szCs w:val="32"/>
        </w:rPr>
        <w:t>2562</w:t>
      </w:r>
      <w:r w:rsidRPr="004D2142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อสังหาริมทรัพย์เพื่อการลงทุนทั้งจำนวนนำไปเป็นหลักประกันของวงเงินเบิกเกินบัญชีตามหมายเหตุข้อ</w:t>
      </w:r>
      <w:r w:rsidR="004D2142">
        <w:rPr>
          <w:rFonts w:ascii="Angsana New" w:hAnsi="Angsana New"/>
          <w:sz w:val="32"/>
          <w:szCs w:val="32"/>
          <w:cs/>
        </w:rPr>
        <w:t xml:space="preserve"> </w:t>
      </w:r>
      <w:r w:rsidR="006045F0">
        <w:rPr>
          <w:rFonts w:ascii="Angsana New" w:hAnsi="Angsana New"/>
          <w:sz w:val="32"/>
          <w:szCs w:val="32"/>
        </w:rPr>
        <w:t>9</w:t>
      </w:r>
      <w:r w:rsidR="006045F0">
        <w:rPr>
          <w:rFonts w:ascii="Angsana New" w:hAnsi="Angsana New"/>
          <w:sz w:val="32"/>
          <w:szCs w:val="32"/>
          <w:cs/>
        </w:rPr>
        <w:t>.</w:t>
      </w:r>
      <w:r w:rsidR="006045F0">
        <w:rPr>
          <w:rFonts w:ascii="Angsana New" w:hAnsi="Angsana New"/>
          <w:sz w:val="32"/>
          <w:szCs w:val="32"/>
        </w:rPr>
        <w:t>6</w:t>
      </w:r>
    </w:p>
    <w:p w14:paraId="4978BE05" w14:textId="77777777" w:rsidR="003E1033" w:rsidRPr="00267CF8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</w:rPr>
      </w:pPr>
    </w:p>
    <w:p w14:paraId="381E952B" w14:textId="641D5C14" w:rsidR="003E1033" w:rsidRPr="000212F9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32"/>
          <w:szCs w:val="32"/>
        </w:rPr>
      </w:pPr>
      <w:r w:rsidRPr="000212F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212F9">
        <w:rPr>
          <w:rFonts w:ascii="Angsana New" w:hAnsi="Angsana New"/>
          <w:sz w:val="32"/>
          <w:szCs w:val="32"/>
        </w:rPr>
        <w:t xml:space="preserve">31 </w:t>
      </w:r>
      <w:r w:rsidRPr="000212F9">
        <w:rPr>
          <w:rFonts w:ascii="Angsana New" w:hAnsi="Angsana New"/>
          <w:sz w:val="32"/>
          <w:szCs w:val="32"/>
          <w:cs/>
        </w:rPr>
        <w:t>ธันวาคม</w:t>
      </w:r>
      <w:r w:rsidR="000212F9">
        <w:rPr>
          <w:rFonts w:ascii="Angsana New" w:hAnsi="Angsana New"/>
          <w:sz w:val="32"/>
          <w:szCs w:val="32"/>
          <w:cs/>
        </w:rPr>
        <w:t xml:space="preserve"> </w:t>
      </w:r>
      <w:r w:rsidRPr="000212F9">
        <w:rPr>
          <w:rFonts w:ascii="Angsana New" w:hAnsi="Angsana New"/>
          <w:sz w:val="32"/>
          <w:szCs w:val="32"/>
        </w:rPr>
        <w:t>2562</w:t>
      </w:r>
      <w:r w:rsidRPr="000212F9">
        <w:rPr>
          <w:rFonts w:ascii="Angsana New" w:hAnsi="Angsana New"/>
          <w:sz w:val="32"/>
          <w:szCs w:val="32"/>
          <w:cs/>
        </w:rPr>
        <w:t xml:space="preserve"> มูลค่ายุติธรรมของอสังหาริมทรัพย์เพื่อการลงทุน คำนวณโดยวิธี</w:t>
      </w:r>
      <w:r w:rsidRPr="000212F9">
        <w:rPr>
          <w:rFonts w:ascii="Angsana New" w:hAnsi="Angsana New" w:hint="cs"/>
          <w:sz w:val="32"/>
          <w:szCs w:val="32"/>
          <w:cs/>
        </w:rPr>
        <w:t>เปรียบเทียบราคาตลาด</w:t>
      </w:r>
      <w:r w:rsidRPr="000212F9">
        <w:rPr>
          <w:rFonts w:ascii="Angsana New" w:hAnsi="Angsana New"/>
          <w:sz w:val="32"/>
          <w:szCs w:val="32"/>
          <w:cs/>
        </w:rPr>
        <w:t xml:space="preserve"> (</w:t>
      </w:r>
      <w:r w:rsidRPr="000212F9">
        <w:rPr>
          <w:rFonts w:ascii="Angsana New" w:hAnsi="Angsana New"/>
          <w:sz w:val="32"/>
          <w:szCs w:val="32"/>
        </w:rPr>
        <w:t>Market Approach</w:t>
      </w:r>
      <w:r w:rsidRPr="000212F9">
        <w:rPr>
          <w:rFonts w:ascii="Angsana New" w:hAnsi="Angsana New"/>
          <w:sz w:val="32"/>
          <w:szCs w:val="32"/>
          <w:cs/>
        </w:rPr>
        <w:t>)</w:t>
      </w:r>
      <w:r w:rsidR="000212F9">
        <w:rPr>
          <w:rFonts w:ascii="Angsana New" w:hAnsi="Angsana New"/>
          <w:sz w:val="32"/>
          <w:szCs w:val="32"/>
          <w:cs/>
        </w:rPr>
        <w:t xml:space="preserve"> </w:t>
      </w:r>
      <w:r w:rsidRPr="000212F9">
        <w:rPr>
          <w:rFonts w:ascii="Angsana New" w:hAnsi="Angsana New"/>
          <w:sz w:val="32"/>
          <w:szCs w:val="32"/>
          <w:cs/>
        </w:rPr>
        <w:t>ด้วยผู้ประเมินราคาอิสระที่ได้รับความเห็นชอบจาก</w:t>
      </w:r>
      <w:r w:rsidRPr="000212F9">
        <w:rPr>
          <w:rFonts w:ascii="Angsana New" w:hAnsi="Angsana New"/>
          <w:sz w:val="32"/>
          <w:szCs w:val="32"/>
          <w:shd w:val="clear" w:color="auto" w:fill="FFFFFF"/>
          <w:cs/>
        </w:rPr>
        <w:t>คณะกรรมการกำกับหลักทรัพย์และตลาดหลักทรัพย์</w:t>
      </w:r>
      <w:r w:rsidRPr="000212F9">
        <w:rPr>
          <w:rFonts w:ascii="Angsana New" w:hAnsi="Angsana New"/>
          <w:sz w:val="32"/>
          <w:szCs w:val="32"/>
          <w:cs/>
        </w:rPr>
        <w:t xml:space="preserve"> ซึ่งเป็นข้อมูลระดับที่ </w:t>
      </w:r>
      <w:r w:rsidRPr="000212F9">
        <w:rPr>
          <w:rFonts w:ascii="Angsana New" w:hAnsi="Angsana New"/>
          <w:sz w:val="32"/>
          <w:szCs w:val="32"/>
        </w:rPr>
        <w:t>2</w:t>
      </w:r>
      <w:r w:rsidRPr="000212F9">
        <w:rPr>
          <w:rFonts w:ascii="Angsana New" w:hAnsi="Angsana New"/>
          <w:sz w:val="32"/>
          <w:szCs w:val="32"/>
          <w:cs/>
        </w:rPr>
        <w:t xml:space="preserve"> มีมูลค่า </w:t>
      </w:r>
      <w:r w:rsidRPr="000212F9">
        <w:rPr>
          <w:rFonts w:ascii="Angsana New" w:hAnsi="Angsana New"/>
          <w:sz w:val="32"/>
          <w:szCs w:val="32"/>
        </w:rPr>
        <w:t>1,331</w:t>
      </w:r>
      <w:r w:rsidRPr="000212F9">
        <w:rPr>
          <w:rFonts w:ascii="Angsana New" w:hAnsi="Angsana New"/>
          <w:sz w:val="32"/>
          <w:szCs w:val="32"/>
          <w:cs/>
        </w:rPr>
        <w:t>.</w:t>
      </w:r>
      <w:r w:rsidRPr="000212F9">
        <w:rPr>
          <w:rFonts w:ascii="Angsana New" w:hAnsi="Angsana New"/>
          <w:sz w:val="32"/>
          <w:szCs w:val="32"/>
        </w:rPr>
        <w:t xml:space="preserve">31 </w:t>
      </w:r>
      <w:r w:rsidRPr="000212F9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4734D62D" w14:textId="5847ABB9" w:rsidR="00476996" w:rsidRDefault="00476996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5093BF62" w14:textId="4F21F103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6427D4D5" w14:textId="671CD9ED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58E13E2D" w14:textId="541B1F76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2F92C6EA" w14:textId="2CE5B8B4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03EBA5FD" w14:textId="024B912A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280C98DA" w14:textId="0650BD91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62850A0A" w14:textId="24DEFB79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196222A2" w14:textId="64D753E0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33B9ACF7" w14:textId="752D4B7B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65B5A006" w14:textId="03C8E737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4D5AE513" w14:textId="3312D74E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74DA9729" w14:textId="00E5F935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11961CBB" w14:textId="46D8E76F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0A3366D4" w14:textId="77777777" w:rsidR="004D2142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6"/>
          <w:szCs w:val="16"/>
        </w:rPr>
      </w:pPr>
    </w:p>
    <w:p w14:paraId="1694E9DE" w14:textId="07625186" w:rsidR="002A6F10" w:rsidRPr="00267CF8" w:rsidRDefault="002A6F10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ที่ดิน อาคารและอุปกรณ์</w:t>
      </w:r>
    </w:p>
    <w:tbl>
      <w:tblPr>
        <w:tblW w:w="9310" w:type="dxa"/>
        <w:tblInd w:w="32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06"/>
        <w:gridCol w:w="889"/>
        <w:gridCol w:w="868"/>
        <w:gridCol w:w="70"/>
        <w:gridCol w:w="765"/>
        <w:gridCol w:w="1116"/>
        <w:gridCol w:w="765"/>
        <w:gridCol w:w="1026"/>
        <w:gridCol w:w="786"/>
        <w:gridCol w:w="919"/>
      </w:tblGrid>
      <w:tr w:rsidR="00B872D3" w:rsidRPr="00FF1DA0" w14:paraId="3A1D36E6" w14:textId="77777777" w:rsidTr="00F85D16">
        <w:trPr>
          <w:cantSplit/>
          <w:tblHeader/>
        </w:trPr>
        <w:tc>
          <w:tcPr>
            <w:tcW w:w="2106" w:type="dxa"/>
          </w:tcPr>
          <w:p w14:paraId="6D9EEFDA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89" w:type="dxa"/>
          </w:tcPr>
          <w:p w14:paraId="0564763C" w14:textId="77777777" w:rsidR="00B872D3" w:rsidRPr="00FF1DA0" w:rsidRDefault="00B872D3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7A188EF8" w14:textId="77777777" w:rsidR="00B872D3" w:rsidRPr="00FF1DA0" w:rsidRDefault="00B872D3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1B31C29F" w14:textId="77777777" w:rsidR="00B872D3" w:rsidRPr="00FF1DA0" w:rsidRDefault="00B872D3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4612" w:type="dxa"/>
            <w:gridSpan w:val="5"/>
          </w:tcPr>
          <w:p w14:paraId="5F04116C" w14:textId="77777777" w:rsidR="00B872D3" w:rsidRPr="00FF1DA0" w:rsidRDefault="00B872D3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(หน่วย : พันบาท)</w:t>
            </w:r>
          </w:p>
        </w:tc>
      </w:tr>
      <w:tr w:rsidR="00B872D3" w:rsidRPr="00FF1DA0" w14:paraId="64EE9433" w14:textId="77777777" w:rsidTr="00F85D16">
        <w:trPr>
          <w:cantSplit/>
          <w:tblHeader/>
        </w:trPr>
        <w:tc>
          <w:tcPr>
            <w:tcW w:w="2106" w:type="dxa"/>
          </w:tcPr>
          <w:p w14:paraId="0DCFE728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204" w:type="dxa"/>
            <w:gridSpan w:val="9"/>
          </w:tcPr>
          <w:p w14:paraId="7BE39596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>งบการเงิน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B872D3" w:rsidRPr="00FF1DA0" w14:paraId="21EB5625" w14:textId="77777777" w:rsidTr="007F5DEC">
        <w:trPr>
          <w:cantSplit/>
          <w:tblHeader/>
        </w:trPr>
        <w:tc>
          <w:tcPr>
            <w:tcW w:w="2106" w:type="dxa"/>
          </w:tcPr>
          <w:p w14:paraId="2FB85A58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89" w:type="dxa"/>
          </w:tcPr>
          <w:p w14:paraId="4E6EB86F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ที่ดิน และ</w:t>
            </w:r>
          </w:p>
          <w:p w14:paraId="08A66BB2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ส่วนปรับปรุง</w:t>
            </w:r>
          </w:p>
          <w:p w14:paraId="737E3852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868" w:type="dxa"/>
          </w:tcPr>
          <w:p w14:paraId="4C438585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อาคารและ</w:t>
            </w:r>
          </w:p>
          <w:p w14:paraId="5566102A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ส่วนปรับปรุง</w:t>
            </w:r>
          </w:p>
          <w:p w14:paraId="4786F4B9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อาคาร</w:t>
            </w:r>
          </w:p>
        </w:tc>
        <w:tc>
          <w:tcPr>
            <w:tcW w:w="835" w:type="dxa"/>
            <w:gridSpan w:val="2"/>
          </w:tcPr>
          <w:p w14:paraId="1F673267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505610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เครื่องจักร</w:t>
            </w:r>
          </w:p>
          <w:p w14:paraId="4A68FC13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และอุปกรณ์</w:t>
            </w:r>
          </w:p>
        </w:tc>
        <w:tc>
          <w:tcPr>
            <w:tcW w:w="1116" w:type="dxa"/>
          </w:tcPr>
          <w:p w14:paraId="389B4244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เครื่องตกแต่ง</w:t>
            </w:r>
          </w:p>
          <w:p w14:paraId="3749EA9E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ติดตั้งและอุปกรณ์</w:t>
            </w:r>
          </w:p>
          <w:p w14:paraId="29BA86EB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สำนักงาน</w:t>
            </w:r>
          </w:p>
        </w:tc>
        <w:tc>
          <w:tcPr>
            <w:tcW w:w="765" w:type="dxa"/>
          </w:tcPr>
          <w:p w14:paraId="73D69ED7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B988429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512DBA7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026" w:type="dxa"/>
          </w:tcPr>
          <w:p w14:paraId="6F818FC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876884F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</w:t>
            </w:r>
          </w:p>
          <w:p w14:paraId="56581AA3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ระหว่างก่อสร้าง</w:t>
            </w:r>
          </w:p>
        </w:tc>
        <w:tc>
          <w:tcPr>
            <w:tcW w:w="786" w:type="dxa"/>
            <w:vAlign w:val="bottom"/>
          </w:tcPr>
          <w:p w14:paraId="0D02B43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เงินมัดจำ</w:t>
            </w:r>
          </w:p>
        </w:tc>
        <w:tc>
          <w:tcPr>
            <w:tcW w:w="919" w:type="dxa"/>
          </w:tcPr>
          <w:p w14:paraId="3BC7482A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7284BF9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FF76BB2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B872D3" w:rsidRPr="00FF1DA0" w14:paraId="5FCF9F4D" w14:textId="77777777" w:rsidTr="007F5DEC">
        <w:trPr>
          <w:cantSplit/>
        </w:trPr>
        <w:tc>
          <w:tcPr>
            <w:tcW w:w="2106" w:type="dxa"/>
          </w:tcPr>
          <w:p w14:paraId="5C54920C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ราคาทุน :</w:t>
            </w:r>
          </w:p>
        </w:tc>
        <w:tc>
          <w:tcPr>
            <w:tcW w:w="889" w:type="dxa"/>
          </w:tcPr>
          <w:p w14:paraId="3373B093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</w:tcPr>
          <w:p w14:paraId="7849C58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</w:tcPr>
          <w:p w14:paraId="412C9D5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679E15C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36B5A1E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7111AA8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4DC80E6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9" w:type="dxa"/>
          </w:tcPr>
          <w:p w14:paraId="0EDD6DF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B872D3" w:rsidRPr="00FF1DA0" w14:paraId="5F1EA013" w14:textId="77777777" w:rsidTr="007F5DEC">
        <w:trPr>
          <w:cantSplit/>
        </w:trPr>
        <w:tc>
          <w:tcPr>
            <w:tcW w:w="2106" w:type="dxa"/>
            <w:vAlign w:val="center"/>
          </w:tcPr>
          <w:p w14:paraId="3B1F2444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>1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มกราคม </w:t>
            </w:r>
            <w:r w:rsidRPr="00FF1DA0">
              <w:rPr>
                <w:rFonts w:ascii="Angsana New" w:hAnsi="Angsana New"/>
                <w:sz w:val="21"/>
                <w:szCs w:val="21"/>
              </w:rPr>
              <w:t>25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62</w:t>
            </w:r>
          </w:p>
        </w:tc>
        <w:tc>
          <w:tcPr>
            <w:tcW w:w="889" w:type="dxa"/>
            <w:vAlign w:val="center"/>
          </w:tcPr>
          <w:p w14:paraId="34BF0FA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1,064,675</w:t>
            </w:r>
          </w:p>
        </w:tc>
        <w:tc>
          <w:tcPr>
            <w:tcW w:w="868" w:type="dxa"/>
            <w:vAlign w:val="center"/>
          </w:tcPr>
          <w:p w14:paraId="20C785E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592,624</w:t>
            </w:r>
          </w:p>
        </w:tc>
        <w:tc>
          <w:tcPr>
            <w:tcW w:w="835" w:type="dxa"/>
            <w:gridSpan w:val="2"/>
            <w:vAlign w:val="center"/>
          </w:tcPr>
          <w:p w14:paraId="2168D6C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1,114,238</w:t>
            </w:r>
          </w:p>
        </w:tc>
        <w:tc>
          <w:tcPr>
            <w:tcW w:w="1116" w:type="dxa"/>
            <w:vAlign w:val="center"/>
          </w:tcPr>
          <w:p w14:paraId="4E0413F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62,267</w:t>
            </w:r>
          </w:p>
        </w:tc>
        <w:tc>
          <w:tcPr>
            <w:tcW w:w="765" w:type="dxa"/>
            <w:vAlign w:val="center"/>
          </w:tcPr>
          <w:p w14:paraId="0D7EC0C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87,757</w:t>
            </w:r>
          </w:p>
        </w:tc>
        <w:tc>
          <w:tcPr>
            <w:tcW w:w="1026" w:type="dxa"/>
            <w:vAlign w:val="center"/>
          </w:tcPr>
          <w:p w14:paraId="52B54D4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224,608</w:t>
            </w:r>
          </w:p>
        </w:tc>
        <w:tc>
          <w:tcPr>
            <w:tcW w:w="786" w:type="dxa"/>
            <w:vAlign w:val="center"/>
          </w:tcPr>
          <w:p w14:paraId="1063951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221,924</w:t>
            </w:r>
          </w:p>
        </w:tc>
        <w:tc>
          <w:tcPr>
            <w:tcW w:w="919" w:type="dxa"/>
            <w:vAlign w:val="center"/>
          </w:tcPr>
          <w:p w14:paraId="575B281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3,368,093</w:t>
            </w:r>
          </w:p>
        </w:tc>
      </w:tr>
      <w:tr w:rsidR="00B872D3" w:rsidRPr="00FF1DA0" w14:paraId="6C6166FD" w14:textId="77777777" w:rsidTr="007F5DEC">
        <w:trPr>
          <w:cantSplit/>
        </w:trPr>
        <w:tc>
          <w:tcPr>
            <w:tcW w:w="2106" w:type="dxa"/>
            <w:vAlign w:val="center"/>
          </w:tcPr>
          <w:p w14:paraId="34EFD3F1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ซื้อเพิ่ม</w:t>
            </w:r>
          </w:p>
        </w:tc>
        <w:tc>
          <w:tcPr>
            <w:tcW w:w="889" w:type="dxa"/>
            <w:vAlign w:val="center"/>
          </w:tcPr>
          <w:p w14:paraId="6FA292A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4ADFE84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2,287</w:t>
            </w:r>
          </w:p>
        </w:tc>
        <w:tc>
          <w:tcPr>
            <w:tcW w:w="835" w:type="dxa"/>
            <w:gridSpan w:val="2"/>
          </w:tcPr>
          <w:p w14:paraId="0ADFCCA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49,362</w:t>
            </w:r>
          </w:p>
        </w:tc>
        <w:tc>
          <w:tcPr>
            <w:tcW w:w="1116" w:type="dxa"/>
          </w:tcPr>
          <w:p w14:paraId="46BA239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5,507</w:t>
            </w:r>
          </w:p>
        </w:tc>
        <w:tc>
          <w:tcPr>
            <w:tcW w:w="765" w:type="dxa"/>
            <w:shd w:val="clear" w:color="auto" w:fill="auto"/>
          </w:tcPr>
          <w:p w14:paraId="6DF42F4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1,161</w:t>
            </w:r>
          </w:p>
        </w:tc>
        <w:tc>
          <w:tcPr>
            <w:tcW w:w="1026" w:type="dxa"/>
            <w:shd w:val="clear" w:color="auto" w:fill="auto"/>
          </w:tcPr>
          <w:p w14:paraId="4BC74F79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47,295</w:t>
            </w:r>
          </w:p>
        </w:tc>
        <w:tc>
          <w:tcPr>
            <w:tcW w:w="786" w:type="dxa"/>
            <w:shd w:val="clear" w:color="auto" w:fill="auto"/>
          </w:tcPr>
          <w:p w14:paraId="3840BF4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406</w:t>
            </w:r>
          </w:p>
        </w:tc>
        <w:tc>
          <w:tcPr>
            <w:tcW w:w="919" w:type="dxa"/>
            <w:shd w:val="clear" w:color="auto" w:fill="auto"/>
          </w:tcPr>
          <w:p w14:paraId="26F6FD5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106,018</w:t>
            </w:r>
          </w:p>
        </w:tc>
      </w:tr>
      <w:tr w:rsidR="00B872D3" w:rsidRPr="00FF1DA0" w14:paraId="7D0105F1" w14:textId="77777777" w:rsidTr="007F5DEC">
        <w:trPr>
          <w:cantSplit/>
        </w:trPr>
        <w:tc>
          <w:tcPr>
            <w:tcW w:w="2106" w:type="dxa"/>
            <w:vAlign w:val="center"/>
          </w:tcPr>
          <w:p w14:paraId="6FB8F231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89" w:type="dxa"/>
            <w:vAlign w:val="center"/>
          </w:tcPr>
          <w:p w14:paraId="25302C6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4425175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35" w:type="dxa"/>
            <w:gridSpan w:val="2"/>
          </w:tcPr>
          <w:p w14:paraId="5DFDDC0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2,994</w:t>
            </w:r>
          </w:p>
        </w:tc>
        <w:tc>
          <w:tcPr>
            <w:tcW w:w="1116" w:type="dxa"/>
            <w:vAlign w:val="center"/>
          </w:tcPr>
          <w:p w14:paraId="6EEE7D1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65" w:type="dxa"/>
            <w:vAlign w:val="center"/>
          </w:tcPr>
          <w:p w14:paraId="4E429E7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CC55E3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1,142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ABD60C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7E361CE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4,136</w:t>
            </w:r>
          </w:p>
        </w:tc>
      </w:tr>
      <w:tr w:rsidR="00B872D3" w:rsidRPr="00FF1DA0" w14:paraId="6853962F" w14:textId="77777777" w:rsidTr="007F5DEC">
        <w:trPr>
          <w:cantSplit/>
        </w:trPr>
        <w:tc>
          <w:tcPr>
            <w:tcW w:w="2106" w:type="dxa"/>
            <w:vAlign w:val="center"/>
          </w:tcPr>
          <w:p w14:paraId="2B4DD7FA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โอนเข้า / (โอนออก)</w:t>
            </w:r>
          </w:p>
        </w:tc>
        <w:tc>
          <w:tcPr>
            <w:tcW w:w="889" w:type="dxa"/>
            <w:vAlign w:val="center"/>
          </w:tcPr>
          <w:p w14:paraId="64635B2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52ADA08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143,627</w:t>
            </w:r>
          </w:p>
        </w:tc>
        <w:tc>
          <w:tcPr>
            <w:tcW w:w="835" w:type="dxa"/>
            <w:gridSpan w:val="2"/>
          </w:tcPr>
          <w:p w14:paraId="69F3D99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308,476</w:t>
            </w:r>
          </w:p>
        </w:tc>
        <w:tc>
          <w:tcPr>
            <w:tcW w:w="1116" w:type="dxa"/>
          </w:tcPr>
          <w:p w14:paraId="4AF0714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527</w:t>
            </w:r>
          </w:p>
        </w:tc>
        <w:tc>
          <w:tcPr>
            <w:tcW w:w="765" w:type="dxa"/>
            <w:vAlign w:val="center"/>
          </w:tcPr>
          <w:p w14:paraId="05371D7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E733D0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235,912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14:paraId="15F9B9C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214,164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14:paraId="28588E3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2,554</w:t>
            </w:r>
          </w:p>
        </w:tc>
      </w:tr>
      <w:tr w:rsidR="00B872D3" w:rsidRPr="00FF1DA0" w14:paraId="627F610C" w14:textId="77777777" w:rsidTr="007F5DEC">
        <w:trPr>
          <w:cantSplit/>
        </w:trPr>
        <w:tc>
          <w:tcPr>
            <w:tcW w:w="2106" w:type="dxa"/>
            <w:vAlign w:val="center"/>
          </w:tcPr>
          <w:p w14:paraId="69B5859A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 / ตัดจำหน่าย</w:t>
            </w:r>
          </w:p>
        </w:tc>
        <w:tc>
          <w:tcPr>
            <w:tcW w:w="889" w:type="dxa"/>
            <w:vAlign w:val="center"/>
          </w:tcPr>
          <w:p w14:paraId="73D360CD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0F357BFB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35" w:type="dxa"/>
            <w:gridSpan w:val="2"/>
          </w:tcPr>
          <w:p w14:paraId="11E2080E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6,745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275BB995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  <w:vAlign w:val="center"/>
          </w:tcPr>
          <w:p w14:paraId="04EB6153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501589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94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14:paraId="2FB1400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14:paraId="3DF105F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6,943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B872D3" w:rsidRPr="00FF1DA0" w14:paraId="38566171" w14:textId="77777777" w:rsidTr="007F5DEC">
        <w:trPr>
          <w:cantSplit/>
        </w:trPr>
        <w:tc>
          <w:tcPr>
            <w:tcW w:w="2106" w:type="dxa"/>
            <w:vAlign w:val="center"/>
          </w:tcPr>
          <w:p w14:paraId="4BBAF4A8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89" w:type="dxa"/>
            <w:vAlign w:val="center"/>
          </w:tcPr>
          <w:p w14:paraId="5E48AF1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1,064,675</w:t>
            </w:r>
          </w:p>
        </w:tc>
        <w:tc>
          <w:tcPr>
            <w:tcW w:w="868" w:type="dxa"/>
          </w:tcPr>
          <w:p w14:paraId="2570F77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738,538</w:t>
            </w:r>
          </w:p>
        </w:tc>
        <w:tc>
          <w:tcPr>
            <w:tcW w:w="835" w:type="dxa"/>
            <w:gridSpan w:val="2"/>
          </w:tcPr>
          <w:p w14:paraId="79D182D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1,468,325</w:t>
            </w:r>
          </w:p>
        </w:tc>
        <w:tc>
          <w:tcPr>
            <w:tcW w:w="1116" w:type="dxa"/>
          </w:tcPr>
          <w:p w14:paraId="7595554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68,240</w:t>
            </w:r>
          </w:p>
        </w:tc>
        <w:tc>
          <w:tcPr>
            <w:tcW w:w="765" w:type="dxa"/>
            <w:shd w:val="clear" w:color="auto" w:fill="auto"/>
          </w:tcPr>
          <w:p w14:paraId="7CF6A46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88,918</w:t>
            </w:r>
          </w:p>
        </w:tc>
        <w:tc>
          <w:tcPr>
            <w:tcW w:w="1026" w:type="dxa"/>
            <w:shd w:val="clear" w:color="auto" w:fill="auto"/>
          </w:tcPr>
          <w:p w14:paraId="1D0E8C4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37,039</w:t>
            </w:r>
          </w:p>
        </w:tc>
        <w:tc>
          <w:tcPr>
            <w:tcW w:w="786" w:type="dxa"/>
            <w:shd w:val="clear" w:color="auto" w:fill="auto"/>
          </w:tcPr>
          <w:p w14:paraId="5228D09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8,123</w:t>
            </w:r>
          </w:p>
        </w:tc>
        <w:tc>
          <w:tcPr>
            <w:tcW w:w="919" w:type="dxa"/>
            <w:shd w:val="clear" w:color="auto" w:fill="auto"/>
          </w:tcPr>
          <w:p w14:paraId="02D8202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3,473,858</w:t>
            </w:r>
          </w:p>
        </w:tc>
      </w:tr>
      <w:tr w:rsidR="00B872D3" w:rsidRPr="00FF1DA0" w14:paraId="381270BF" w14:textId="77777777" w:rsidTr="007F5DEC">
        <w:trPr>
          <w:cantSplit/>
        </w:trPr>
        <w:tc>
          <w:tcPr>
            <w:tcW w:w="2106" w:type="dxa"/>
            <w:vAlign w:val="center"/>
          </w:tcPr>
          <w:p w14:paraId="64E50DC2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ซื้อเพิ่ม</w:t>
            </w:r>
          </w:p>
        </w:tc>
        <w:tc>
          <w:tcPr>
            <w:tcW w:w="889" w:type="dxa"/>
          </w:tcPr>
          <w:p w14:paraId="424DB6E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91,693 </w:t>
            </w:r>
          </w:p>
        </w:tc>
        <w:tc>
          <w:tcPr>
            <w:tcW w:w="868" w:type="dxa"/>
          </w:tcPr>
          <w:p w14:paraId="3A6F67B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104,878 </w:t>
            </w:r>
          </w:p>
        </w:tc>
        <w:tc>
          <w:tcPr>
            <w:tcW w:w="835" w:type="dxa"/>
            <w:gridSpan w:val="2"/>
          </w:tcPr>
          <w:p w14:paraId="5EEA5AC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49,329 </w:t>
            </w:r>
          </w:p>
        </w:tc>
        <w:tc>
          <w:tcPr>
            <w:tcW w:w="1116" w:type="dxa"/>
          </w:tcPr>
          <w:p w14:paraId="5FA95DD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1,341 </w:t>
            </w:r>
          </w:p>
        </w:tc>
        <w:tc>
          <w:tcPr>
            <w:tcW w:w="765" w:type="dxa"/>
            <w:shd w:val="clear" w:color="auto" w:fill="auto"/>
          </w:tcPr>
          <w:p w14:paraId="7F81908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115 </w:t>
            </w:r>
          </w:p>
        </w:tc>
        <w:tc>
          <w:tcPr>
            <w:tcW w:w="1026" w:type="dxa"/>
            <w:shd w:val="clear" w:color="auto" w:fill="auto"/>
          </w:tcPr>
          <w:p w14:paraId="2892E80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49,932 </w:t>
            </w:r>
          </w:p>
        </w:tc>
        <w:tc>
          <w:tcPr>
            <w:tcW w:w="786" w:type="dxa"/>
            <w:shd w:val="clear" w:color="auto" w:fill="auto"/>
          </w:tcPr>
          <w:p w14:paraId="26DB618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5,001 </w:t>
            </w:r>
          </w:p>
        </w:tc>
        <w:tc>
          <w:tcPr>
            <w:tcW w:w="919" w:type="dxa"/>
            <w:shd w:val="clear" w:color="auto" w:fill="auto"/>
          </w:tcPr>
          <w:p w14:paraId="493958D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302,289 </w:t>
            </w:r>
          </w:p>
        </w:tc>
      </w:tr>
      <w:tr w:rsidR="00FF1DA0" w:rsidRPr="00FF1DA0" w14:paraId="785B1985" w14:textId="77777777" w:rsidTr="007F5DEC">
        <w:trPr>
          <w:cantSplit/>
          <w:trHeight w:val="324"/>
        </w:trPr>
        <w:tc>
          <w:tcPr>
            <w:tcW w:w="2106" w:type="dxa"/>
            <w:vAlign w:val="center"/>
          </w:tcPr>
          <w:p w14:paraId="367C2927" w14:textId="77777777" w:rsidR="00FF1DA0" w:rsidRPr="00FF1DA0" w:rsidRDefault="00FF1DA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โอนเข้า / (โอนออก)</w:t>
            </w:r>
          </w:p>
        </w:tc>
        <w:tc>
          <w:tcPr>
            <w:tcW w:w="889" w:type="dxa"/>
            <w:vAlign w:val="center"/>
          </w:tcPr>
          <w:p w14:paraId="544387DF" w14:textId="4A2F4A21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3DC05386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1,319 </w:t>
            </w:r>
          </w:p>
        </w:tc>
        <w:tc>
          <w:tcPr>
            <w:tcW w:w="835" w:type="dxa"/>
            <w:gridSpan w:val="2"/>
          </w:tcPr>
          <w:p w14:paraId="16510988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2,974 </w:t>
            </w:r>
          </w:p>
        </w:tc>
        <w:tc>
          <w:tcPr>
            <w:tcW w:w="1116" w:type="dxa"/>
          </w:tcPr>
          <w:p w14:paraId="3DE775AE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524 </w:t>
            </w:r>
          </w:p>
        </w:tc>
        <w:tc>
          <w:tcPr>
            <w:tcW w:w="765" w:type="dxa"/>
          </w:tcPr>
          <w:p w14:paraId="739A74CA" w14:textId="06592CF4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77F6EC2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4,498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14:paraId="3EC8C83E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319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14:paraId="37B6BC1B" w14:textId="7BAAE066" w:rsidR="00FF1DA0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FF1DA0" w:rsidRPr="00FF1DA0" w14:paraId="688B88D9" w14:textId="77777777" w:rsidTr="007F5DEC">
        <w:trPr>
          <w:cantSplit/>
        </w:trPr>
        <w:tc>
          <w:tcPr>
            <w:tcW w:w="2106" w:type="dxa"/>
            <w:vAlign w:val="center"/>
          </w:tcPr>
          <w:p w14:paraId="59EEE89E" w14:textId="77777777" w:rsidR="00FF1DA0" w:rsidRPr="00FF1DA0" w:rsidRDefault="00FF1DA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 / ตัดจำหน่าย</w:t>
            </w:r>
          </w:p>
        </w:tc>
        <w:tc>
          <w:tcPr>
            <w:tcW w:w="889" w:type="dxa"/>
            <w:vAlign w:val="center"/>
          </w:tcPr>
          <w:p w14:paraId="3D5EE56B" w14:textId="71CAE3BB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7C94028C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2,736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35" w:type="dxa"/>
            <w:gridSpan w:val="2"/>
          </w:tcPr>
          <w:p w14:paraId="5532BC67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4,749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16" w:type="dxa"/>
          </w:tcPr>
          <w:p w14:paraId="1672ABE3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967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65" w:type="dxa"/>
          </w:tcPr>
          <w:p w14:paraId="4838EF98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6,393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B4C62AD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19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14:paraId="4C725320" w14:textId="719916D0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8EBC904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14,864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FF1DA0" w:rsidRPr="00FF1DA0" w14:paraId="01E2A8F6" w14:textId="77777777" w:rsidTr="007F5DEC">
        <w:trPr>
          <w:cantSplit/>
          <w:trHeight w:val="207"/>
        </w:trPr>
        <w:tc>
          <w:tcPr>
            <w:tcW w:w="2106" w:type="dxa"/>
            <w:vAlign w:val="center"/>
          </w:tcPr>
          <w:p w14:paraId="4C0DEA56" w14:textId="77777777" w:rsidR="00FF1DA0" w:rsidRPr="00FF1DA0" w:rsidRDefault="00FF1DA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โอนออกไปเป็นสินทรัพย์ไม่มีตัวตน</w:t>
            </w:r>
          </w:p>
        </w:tc>
        <w:tc>
          <w:tcPr>
            <w:tcW w:w="889" w:type="dxa"/>
            <w:vAlign w:val="center"/>
          </w:tcPr>
          <w:p w14:paraId="4CE3C899" w14:textId="0CACB1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599369E0" w14:textId="4810E96B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835" w:type="dxa"/>
            <w:gridSpan w:val="2"/>
          </w:tcPr>
          <w:p w14:paraId="07519D7B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11,596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16" w:type="dxa"/>
          </w:tcPr>
          <w:p w14:paraId="611328C3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6,717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65" w:type="dxa"/>
          </w:tcPr>
          <w:p w14:paraId="370F99B5" w14:textId="70BF99E1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C887890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550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14:paraId="4A8614E9" w14:textId="25E05A5E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14DD1E5E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18,863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FF1DA0" w:rsidRPr="00FF1DA0" w14:paraId="1F690E8A" w14:textId="77777777" w:rsidTr="007F5DEC">
        <w:trPr>
          <w:cantSplit/>
        </w:trPr>
        <w:tc>
          <w:tcPr>
            <w:tcW w:w="2106" w:type="dxa"/>
            <w:vAlign w:val="center"/>
          </w:tcPr>
          <w:p w14:paraId="6F788A4E" w14:textId="77777777" w:rsidR="00FF1DA0" w:rsidRPr="00FF1DA0" w:rsidRDefault="00FF1DA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โอนไปเป็นสินทรัพย์สิทธิการเช่า</w:t>
            </w:r>
          </w:p>
        </w:tc>
        <w:tc>
          <w:tcPr>
            <w:tcW w:w="889" w:type="dxa"/>
            <w:vAlign w:val="center"/>
          </w:tcPr>
          <w:p w14:paraId="7E5EC13B" w14:textId="4A8E196E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1427DEC3" w14:textId="293B833C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835" w:type="dxa"/>
            <w:gridSpan w:val="2"/>
          </w:tcPr>
          <w:p w14:paraId="589988B9" w14:textId="50BA05AB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16" w:type="dxa"/>
          </w:tcPr>
          <w:p w14:paraId="151F0FA7" w14:textId="21760A51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765" w:type="dxa"/>
          </w:tcPr>
          <w:p w14:paraId="63A84977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1,573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A17453A" w14:textId="225AFCE9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79C7AA98" w14:textId="7664F73B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7BE871F7" w14:textId="77777777" w:rsidR="00FF1DA0" w:rsidRPr="00FF1DA0" w:rsidRDefault="00FF1DA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1,573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FF1DA0" w:rsidRPr="00FF1DA0" w14:paraId="1E26C625" w14:textId="77777777" w:rsidTr="007F5DEC">
        <w:trPr>
          <w:cantSplit/>
        </w:trPr>
        <w:tc>
          <w:tcPr>
            <w:tcW w:w="2106" w:type="dxa"/>
            <w:vAlign w:val="center"/>
          </w:tcPr>
          <w:p w14:paraId="1C5F76B6" w14:textId="77777777" w:rsidR="00FF1DA0" w:rsidRPr="00FF1DA0" w:rsidRDefault="00FF1DA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รับโอนจากสินค้าคงเหลือ</w:t>
            </w:r>
          </w:p>
        </w:tc>
        <w:tc>
          <w:tcPr>
            <w:tcW w:w="889" w:type="dxa"/>
            <w:vAlign w:val="center"/>
          </w:tcPr>
          <w:p w14:paraId="1559EEE6" w14:textId="6958420E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8" w:type="dxa"/>
          </w:tcPr>
          <w:p w14:paraId="362EABAC" w14:textId="3B2783A1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835" w:type="dxa"/>
            <w:gridSpan w:val="2"/>
          </w:tcPr>
          <w:p w14:paraId="377CAF37" w14:textId="77777777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7,895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16" w:type="dxa"/>
          </w:tcPr>
          <w:p w14:paraId="455AA0A1" w14:textId="77777777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1,701 </w:t>
            </w:r>
          </w:p>
        </w:tc>
        <w:tc>
          <w:tcPr>
            <w:tcW w:w="765" w:type="dxa"/>
          </w:tcPr>
          <w:p w14:paraId="40D11D8D" w14:textId="0A1F5DAA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6774A1" w14:textId="77777777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40,848 </w:t>
            </w:r>
          </w:p>
        </w:tc>
        <w:tc>
          <w:tcPr>
            <w:tcW w:w="786" w:type="dxa"/>
            <w:shd w:val="clear" w:color="auto" w:fill="auto"/>
          </w:tcPr>
          <w:p w14:paraId="68F20620" w14:textId="7571CD7C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27E1D7F6" w14:textId="77777777" w:rsidR="00FF1DA0" w:rsidRPr="00FF1DA0" w:rsidRDefault="00FF1DA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34,654 </w:t>
            </w:r>
          </w:p>
        </w:tc>
      </w:tr>
      <w:tr w:rsidR="00B872D3" w:rsidRPr="00FF1DA0" w14:paraId="30115D66" w14:textId="77777777" w:rsidTr="007F5DEC">
        <w:trPr>
          <w:cantSplit/>
        </w:trPr>
        <w:tc>
          <w:tcPr>
            <w:tcW w:w="2106" w:type="dxa"/>
            <w:vAlign w:val="center"/>
          </w:tcPr>
          <w:p w14:paraId="508C41BF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89" w:type="dxa"/>
          </w:tcPr>
          <w:p w14:paraId="2FC32117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1,156,368 </w:t>
            </w:r>
          </w:p>
        </w:tc>
        <w:tc>
          <w:tcPr>
            <w:tcW w:w="868" w:type="dxa"/>
          </w:tcPr>
          <w:p w14:paraId="6BD94DFD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841,999 </w:t>
            </w:r>
          </w:p>
        </w:tc>
        <w:tc>
          <w:tcPr>
            <w:tcW w:w="835" w:type="dxa"/>
            <w:gridSpan w:val="2"/>
          </w:tcPr>
          <w:p w14:paraId="0A91CC9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1,496,388 </w:t>
            </w:r>
          </w:p>
        </w:tc>
        <w:tc>
          <w:tcPr>
            <w:tcW w:w="1116" w:type="dxa"/>
          </w:tcPr>
          <w:p w14:paraId="16616849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64,122 </w:t>
            </w:r>
          </w:p>
        </w:tc>
        <w:tc>
          <w:tcPr>
            <w:tcW w:w="765" w:type="dxa"/>
            <w:shd w:val="clear" w:color="auto" w:fill="auto"/>
          </w:tcPr>
          <w:p w14:paraId="31EA864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81,067 </w:t>
            </w:r>
          </w:p>
        </w:tc>
        <w:tc>
          <w:tcPr>
            <w:tcW w:w="1026" w:type="dxa"/>
            <w:shd w:val="clear" w:color="auto" w:fill="auto"/>
          </w:tcPr>
          <w:p w14:paraId="0D2ED9EB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122,752 </w:t>
            </w:r>
          </w:p>
        </w:tc>
        <w:tc>
          <w:tcPr>
            <w:tcW w:w="786" w:type="dxa"/>
            <w:shd w:val="clear" w:color="auto" w:fill="auto"/>
          </w:tcPr>
          <w:p w14:paraId="596ACAB6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12,805 </w:t>
            </w:r>
          </w:p>
        </w:tc>
        <w:tc>
          <w:tcPr>
            <w:tcW w:w="919" w:type="dxa"/>
            <w:shd w:val="clear" w:color="auto" w:fill="auto"/>
          </w:tcPr>
          <w:p w14:paraId="70EF86C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3,775,501 </w:t>
            </w:r>
          </w:p>
        </w:tc>
      </w:tr>
      <w:tr w:rsidR="00B872D3" w:rsidRPr="00B36C9E" w14:paraId="20B81F42" w14:textId="77777777" w:rsidTr="007F5DEC">
        <w:trPr>
          <w:cantSplit/>
          <w:trHeight w:val="66"/>
        </w:trPr>
        <w:tc>
          <w:tcPr>
            <w:tcW w:w="2106" w:type="dxa"/>
          </w:tcPr>
          <w:p w14:paraId="2538F064" w14:textId="77777777" w:rsidR="00B872D3" w:rsidRPr="00B36C9E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89" w:type="dxa"/>
          </w:tcPr>
          <w:p w14:paraId="146AFA1B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68" w:type="dxa"/>
          </w:tcPr>
          <w:p w14:paraId="6709A61D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35" w:type="dxa"/>
            <w:gridSpan w:val="2"/>
          </w:tcPr>
          <w:p w14:paraId="78368B3C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16" w:type="dxa"/>
          </w:tcPr>
          <w:p w14:paraId="5F8881CB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65" w:type="dxa"/>
          </w:tcPr>
          <w:p w14:paraId="12E83279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26" w:type="dxa"/>
          </w:tcPr>
          <w:p w14:paraId="70E50ABF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86" w:type="dxa"/>
          </w:tcPr>
          <w:p w14:paraId="1DDA2378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919" w:type="dxa"/>
          </w:tcPr>
          <w:p w14:paraId="548F8397" w14:textId="77777777" w:rsidR="00B872D3" w:rsidRPr="00B36C9E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</w:tr>
      <w:tr w:rsidR="00B872D3" w:rsidRPr="00FF1DA0" w14:paraId="6632DAD8" w14:textId="77777777" w:rsidTr="007F5DEC">
        <w:trPr>
          <w:cantSplit/>
        </w:trPr>
        <w:tc>
          <w:tcPr>
            <w:tcW w:w="2106" w:type="dxa"/>
          </w:tcPr>
          <w:p w14:paraId="5293F3ED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>ค่าเสื่อมราคาสะสม :</w:t>
            </w:r>
          </w:p>
        </w:tc>
        <w:tc>
          <w:tcPr>
            <w:tcW w:w="889" w:type="dxa"/>
          </w:tcPr>
          <w:p w14:paraId="1101B9D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</w:tcPr>
          <w:p w14:paraId="0A4358C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</w:tcPr>
          <w:p w14:paraId="54B1A4C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3E0C5CD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7B533E9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4394D21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3F4C8ED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9" w:type="dxa"/>
          </w:tcPr>
          <w:p w14:paraId="77111A8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B872D3" w:rsidRPr="00FF1DA0" w14:paraId="6453A9E7" w14:textId="77777777" w:rsidTr="007F5DEC">
        <w:trPr>
          <w:cantSplit/>
        </w:trPr>
        <w:tc>
          <w:tcPr>
            <w:tcW w:w="2106" w:type="dxa"/>
          </w:tcPr>
          <w:p w14:paraId="480286C8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มกราคม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89" w:type="dxa"/>
            <w:vAlign w:val="center"/>
          </w:tcPr>
          <w:p w14:paraId="23F9793B" w14:textId="372E8FA6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222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68" w:type="dxa"/>
            <w:vAlign w:val="bottom"/>
          </w:tcPr>
          <w:p w14:paraId="34AC865B" w14:textId="4B6887E3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52,908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35" w:type="dxa"/>
            <w:gridSpan w:val="2"/>
            <w:vAlign w:val="bottom"/>
          </w:tcPr>
          <w:p w14:paraId="59AB1431" w14:textId="3D42776B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275,196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14:paraId="1332926A" w14:textId="1AEA92E4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39,393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vAlign w:val="bottom"/>
          </w:tcPr>
          <w:p w14:paraId="1627B497" w14:textId="0DF4879A" w:rsidR="00B872D3" w:rsidRPr="00FF1DA0" w:rsidRDefault="00516E8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70,489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center"/>
          </w:tcPr>
          <w:p w14:paraId="0C47D4A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86" w:type="dxa"/>
            <w:vAlign w:val="center"/>
          </w:tcPr>
          <w:p w14:paraId="3AB5F5A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19" w:type="dxa"/>
            <w:vAlign w:val="bottom"/>
          </w:tcPr>
          <w:p w14:paraId="719E6348" w14:textId="1DDD4C42" w:rsidR="00B872D3" w:rsidRPr="00FF1DA0" w:rsidRDefault="00516E8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438,208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B872D3" w:rsidRPr="00FF1DA0" w14:paraId="06370D86" w14:textId="77777777" w:rsidTr="007F5DEC">
        <w:trPr>
          <w:cantSplit/>
        </w:trPr>
        <w:tc>
          <w:tcPr>
            <w:tcW w:w="2106" w:type="dxa"/>
          </w:tcPr>
          <w:p w14:paraId="78AA00B8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889" w:type="dxa"/>
            <w:vAlign w:val="center"/>
          </w:tcPr>
          <w:p w14:paraId="2CEA9213" w14:textId="33073950" w:rsidR="00B872D3" w:rsidRPr="00FF1DA0" w:rsidRDefault="000429BE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386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68" w:type="dxa"/>
            <w:vAlign w:val="bottom"/>
          </w:tcPr>
          <w:p w14:paraId="3DF2A6DD" w14:textId="0431EEED" w:rsidR="00B872D3" w:rsidRPr="00FF1DA0" w:rsidRDefault="000429BE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29,487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35" w:type="dxa"/>
            <w:gridSpan w:val="2"/>
            <w:vAlign w:val="bottom"/>
          </w:tcPr>
          <w:p w14:paraId="20F83C76" w14:textId="39EC194A" w:rsidR="00B872D3" w:rsidRPr="00FF1DA0" w:rsidRDefault="000429BE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67,930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14:paraId="6E343BFA" w14:textId="3411EFCC" w:rsidR="00B872D3" w:rsidRPr="00FF1DA0" w:rsidRDefault="000429BE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7,269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vAlign w:val="bottom"/>
          </w:tcPr>
          <w:p w14:paraId="64EDE01A" w14:textId="7902C66E" w:rsidR="00B872D3" w:rsidRPr="00FF1DA0" w:rsidRDefault="00516E8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6,479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center"/>
          </w:tcPr>
          <w:p w14:paraId="14BB3012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86" w:type="dxa"/>
            <w:vAlign w:val="center"/>
          </w:tcPr>
          <w:p w14:paraId="6C2FE838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19" w:type="dxa"/>
            <w:vAlign w:val="bottom"/>
          </w:tcPr>
          <w:p w14:paraId="04ECA9B4" w14:textId="4DC33B05" w:rsidR="00B872D3" w:rsidRPr="00FF1DA0" w:rsidRDefault="00516E8C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111,551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B872D3" w:rsidRPr="00FF1DA0" w14:paraId="1B5D2E8A" w14:textId="77777777" w:rsidTr="007F5DEC">
        <w:trPr>
          <w:cantSplit/>
        </w:trPr>
        <w:tc>
          <w:tcPr>
            <w:tcW w:w="2106" w:type="dxa"/>
          </w:tcPr>
          <w:p w14:paraId="090E8AD3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89" w:type="dxa"/>
            <w:vAlign w:val="bottom"/>
          </w:tcPr>
          <w:p w14:paraId="0DF07C86" w14:textId="6F44874B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608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68" w:type="dxa"/>
            <w:vAlign w:val="bottom"/>
          </w:tcPr>
          <w:p w14:paraId="5DE5D92D" w14:textId="54113955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82,395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35" w:type="dxa"/>
            <w:gridSpan w:val="2"/>
            <w:vAlign w:val="bottom"/>
          </w:tcPr>
          <w:p w14:paraId="55C96B8A" w14:textId="3193086C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343,126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14:paraId="2B2F5EF5" w14:textId="421D0967" w:rsidR="00B872D3" w:rsidRPr="00FF1DA0" w:rsidRDefault="000429B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46,662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vAlign w:val="bottom"/>
          </w:tcPr>
          <w:p w14:paraId="535A9DF7" w14:textId="7A835F98" w:rsidR="00B872D3" w:rsidRPr="00FF1DA0" w:rsidRDefault="00516E8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76,968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center"/>
          </w:tcPr>
          <w:p w14:paraId="566AF913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86" w:type="dxa"/>
            <w:vAlign w:val="center"/>
          </w:tcPr>
          <w:p w14:paraId="60E240C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19" w:type="dxa"/>
            <w:vAlign w:val="bottom"/>
          </w:tcPr>
          <w:p w14:paraId="62DB8A80" w14:textId="55BC0DC0" w:rsidR="00B872D3" w:rsidRPr="00FF1DA0" w:rsidRDefault="00516E8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B872D3" w:rsidRPr="00FF1DA0">
              <w:rPr>
                <w:rFonts w:ascii="Angsana New" w:hAnsi="Angsana New"/>
                <w:sz w:val="21"/>
                <w:szCs w:val="21"/>
                <w:lang w:val="en-GB"/>
              </w:rPr>
              <w:t>549,759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B872D3" w:rsidRPr="00FF1DA0" w14:paraId="6CEDB5DD" w14:textId="77777777" w:rsidTr="007F5DEC">
        <w:trPr>
          <w:cantSplit/>
        </w:trPr>
        <w:tc>
          <w:tcPr>
            <w:tcW w:w="2106" w:type="dxa"/>
          </w:tcPr>
          <w:p w14:paraId="60CF1609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889" w:type="dxa"/>
          </w:tcPr>
          <w:p w14:paraId="038D301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387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68" w:type="dxa"/>
          </w:tcPr>
          <w:p w14:paraId="5A7992A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29,618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35" w:type="dxa"/>
            <w:gridSpan w:val="2"/>
          </w:tcPr>
          <w:p w14:paraId="04FBFD6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74,972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16" w:type="dxa"/>
          </w:tcPr>
          <w:p w14:paraId="5234AE4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7,272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65" w:type="dxa"/>
          </w:tcPr>
          <w:p w14:paraId="4A0FE36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4,587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26" w:type="dxa"/>
          </w:tcPr>
          <w:p w14:paraId="5E93533C" w14:textId="0B5E4750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786" w:type="dxa"/>
          </w:tcPr>
          <w:p w14:paraId="54ED11D1" w14:textId="259E217D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</w:tcPr>
          <w:p w14:paraId="25D163C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116,836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B872D3" w:rsidRPr="00FF1DA0" w14:paraId="47A25C00" w14:textId="77777777" w:rsidTr="007F5DEC">
        <w:trPr>
          <w:cantSplit/>
        </w:trPr>
        <w:tc>
          <w:tcPr>
            <w:tcW w:w="2106" w:type="dxa"/>
          </w:tcPr>
          <w:p w14:paraId="7666C0B0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ค่าเสื่อมราคาสำหรับส่วนที่จำหน่าย</w:t>
            </w:r>
          </w:p>
        </w:tc>
        <w:tc>
          <w:tcPr>
            <w:tcW w:w="889" w:type="dxa"/>
          </w:tcPr>
          <w:p w14:paraId="5EFB253C" w14:textId="413AAD09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868" w:type="dxa"/>
          </w:tcPr>
          <w:p w14:paraId="63D04E0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2,736 </w:t>
            </w:r>
          </w:p>
        </w:tc>
        <w:tc>
          <w:tcPr>
            <w:tcW w:w="835" w:type="dxa"/>
            <w:gridSpan w:val="2"/>
          </w:tcPr>
          <w:p w14:paraId="494E5D93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4,744 </w:t>
            </w:r>
          </w:p>
        </w:tc>
        <w:tc>
          <w:tcPr>
            <w:tcW w:w="1116" w:type="dxa"/>
          </w:tcPr>
          <w:p w14:paraId="5E68B3FB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952 </w:t>
            </w:r>
          </w:p>
        </w:tc>
        <w:tc>
          <w:tcPr>
            <w:tcW w:w="765" w:type="dxa"/>
          </w:tcPr>
          <w:p w14:paraId="71CD8D61" w14:textId="00E78159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5,61</w:t>
            </w:r>
            <w:r w:rsidR="00516E8C" w:rsidRPr="00E03DD4">
              <w:rPr>
                <w:rFonts w:ascii="Angsana New" w:hAnsi="Angsana New"/>
                <w:sz w:val="21"/>
                <w:szCs w:val="21"/>
                <w:highlight w:val="yellow"/>
              </w:rPr>
              <w:t>2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026" w:type="dxa"/>
          </w:tcPr>
          <w:p w14:paraId="75B5C356" w14:textId="1E8A64B8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786" w:type="dxa"/>
          </w:tcPr>
          <w:p w14:paraId="5913B93F" w14:textId="7158E688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</w:tcPr>
          <w:p w14:paraId="64B67B3A" w14:textId="320C2CF3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14,04</w:t>
            </w:r>
            <w:r w:rsidR="00516E8C" w:rsidRPr="00E03DD4">
              <w:rPr>
                <w:rFonts w:ascii="Angsana New" w:hAnsi="Angsana New"/>
                <w:sz w:val="21"/>
                <w:szCs w:val="21"/>
                <w:highlight w:val="yellow"/>
              </w:rPr>
              <w:t>4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</w:tr>
      <w:tr w:rsidR="00B872D3" w:rsidRPr="00FF1DA0" w14:paraId="18547254" w14:textId="77777777" w:rsidTr="007F5DEC">
        <w:trPr>
          <w:cantSplit/>
        </w:trPr>
        <w:tc>
          <w:tcPr>
            <w:tcW w:w="2106" w:type="dxa"/>
          </w:tcPr>
          <w:p w14:paraId="52C19F87" w14:textId="77777777" w:rsidR="009E5598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ค่าเสื่อมราคาที่โอนออกเป็นโอนไป</w:t>
            </w:r>
          </w:p>
          <w:p w14:paraId="3AB05679" w14:textId="04EEEC02" w:rsidR="00B872D3" w:rsidRPr="00FF1DA0" w:rsidRDefault="009E5598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889" w:type="dxa"/>
          </w:tcPr>
          <w:p w14:paraId="19F23E1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7D43F168" w14:textId="12787178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68" w:type="dxa"/>
          </w:tcPr>
          <w:p w14:paraId="32911DD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0431984C" w14:textId="06953397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35" w:type="dxa"/>
            <w:gridSpan w:val="2"/>
          </w:tcPr>
          <w:p w14:paraId="7DAC460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5507005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2,062 </w:t>
            </w:r>
          </w:p>
        </w:tc>
        <w:tc>
          <w:tcPr>
            <w:tcW w:w="1116" w:type="dxa"/>
          </w:tcPr>
          <w:p w14:paraId="08A3D67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1066EE5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3,416 </w:t>
            </w:r>
          </w:p>
        </w:tc>
        <w:tc>
          <w:tcPr>
            <w:tcW w:w="765" w:type="dxa"/>
          </w:tcPr>
          <w:p w14:paraId="57D357E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61E004E5" w14:textId="5CCB7739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26" w:type="dxa"/>
          </w:tcPr>
          <w:p w14:paraId="44B60E77" w14:textId="77777777" w:rsidR="00B11875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3477FB6C" w14:textId="7E314F24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786" w:type="dxa"/>
          </w:tcPr>
          <w:p w14:paraId="79F533E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4ED409D1" w14:textId="25432F1B" w:rsidR="00B872D3" w:rsidRPr="00FF1DA0" w:rsidRDefault="00B1187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19" w:type="dxa"/>
          </w:tcPr>
          <w:p w14:paraId="3789711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2EC3605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5,478 </w:t>
            </w:r>
          </w:p>
        </w:tc>
      </w:tr>
      <w:tr w:rsidR="00B872D3" w:rsidRPr="00FF1DA0" w14:paraId="7A222466" w14:textId="77777777" w:rsidTr="007F5DEC">
        <w:trPr>
          <w:cantSplit/>
        </w:trPr>
        <w:tc>
          <w:tcPr>
            <w:tcW w:w="2106" w:type="dxa"/>
          </w:tcPr>
          <w:p w14:paraId="33BBBB15" w14:textId="77777777" w:rsidR="00E23D02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ค่าเสื่อมราคาที่โอนออกเป็น</w:t>
            </w:r>
          </w:p>
          <w:p w14:paraId="7AB2D03C" w14:textId="0865ACD1" w:rsidR="00B872D3" w:rsidRPr="00FF1DA0" w:rsidRDefault="00E23D0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89" w:type="dxa"/>
          </w:tcPr>
          <w:p w14:paraId="38EB9831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413A5629" w14:textId="7A50DB63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68" w:type="dxa"/>
          </w:tcPr>
          <w:p w14:paraId="76082BDF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32880711" w14:textId="33C62F79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35" w:type="dxa"/>
            <w:gridSpan w:val="2"/>
          </w:tcPr>
          <w:p w14:paraId="2783F729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0CADAD86" w14:textId="15DA26D9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116" w:type="dxa"/>
          </w:tcPr>
          <w:p w14:paraId="7DE6A80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14C9C14F" w14:textId="403D411B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65" w:type="dxa"/>
          </w:tcPr>
          <w:p w14:paraId="1B09AB6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5D0033C7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942 </w:t>
            </w:r>
          </w:p>
        </w:tc>
        <w:tc>
          <w:tcPr>
            <w:tcW w:w="1026" w:type="dxa"/>
          </w:tcPr>
          <w:p w14:paraId="6BCF3215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06C132D6" w14:textId="19D1F230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86" w:type="dxa"/>
          </w:tcPr>
          <w:p w14:paraId="3CC8021A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6005686D" w14:textId="4E19452D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919" w:type="dxa"/>
          </w:tcPr>
          <w:p w14:paraId="4A83F44A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</w:rPr>
            </w:pPr>
          </w:p>
          <w:p w14:paraId="433F9ACB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942 </w:t>
            </w:r>
          </w:p>
        </w:tc>
      </w:tr>
      <w:tr w:rsidR="00B872D3" w:rsidRPr="00FF1DA0" w14:paraId="6A2E3194" w14:textId="77777777" w:rsidTr="007F5DEC">
        <w:trPr>
          <w:cantSplit/>
        </w:trPr>
        <w:tc>
          <w:tcPr>
            <w:tcW w:w="2106" w:type="dxa"/>
          </w:tcPr>
          <w:p w14:paraId="0ADB6846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89" w:type="dxa"/>
          </w:tcPr>
          <w:p w14:paraId="1E3C0BCA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995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68" w:type="dxa"/>
          </w:tcPr>
          <w:p w14:paraId="009D0D5E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109,277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35" w:type="dxa"/>
            <w:gridSpan w:val="2"/>
          </w:tcPr>
          <w:p w14:paraId="24167F7B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411,292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16" w:type="dxa"/>
          </w:tcPr>
          <w:p w14:paraId="0E254B3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49,566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65" w:type="dxa"/>
          </w:tcPr>
          <w:p w14:paraId="47C3E898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75,001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26" w:type="dxa"/>
          </w:tcPr>
          <w:p w14:paraId="41BEDC5C" w14:textId="39976F1C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86" w:type="dxa"/>
          </w:tcPr>
          <w:p w14:paraId="52187C01" w14:textId="4D9EBE2D" w:rsidR="00B872D3" w:rsidRPr="00FF1DA0" w:rsidRDefault="009E5598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="00B872D3" w:rsidRPr="00FF1DA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919" w:type="dxa"/>
          </w:tcPr>
          <w:p w14:paraId="105A1040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</w:rPr>
              <w:t>646,131</w:t>
            </w:r>
            <w:r w:rsidRPr="00FF1DA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B872D3" w:rsidRPr="008D5DA1" w14:paraId="3587DA13" w14:textId="77777777" w:rsidTr="007F5DEC">
        <w:trPr>
          <w:cantSplit/>
        </w:trPr>
        <w:tc>
          <w:tcPr>
            <w:tcW w:w="2106" w:type="dxa"/>
          </w:tcPr>
          <w:p w14:paraId="0930DBCD" w14:textId="77777777" w:rsidR="00B872D3" w:rsidRPr="008D5DA1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889" w:type="dxa"/>
            <w:vAlign w:val="bottom"/>
          </w:tcPr>
          <w:p w14:paraId="326D0391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1B2E9F14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6998E17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BED01AA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3E65B385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5EA4CA35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86" w:type="dxa"/>
          </w:tcPr>
          <w:p w14:paraId="72EE4BBC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3ADC6E7F" w14:textId="77777777" w:rsidR="00B872D3" w:rsidRPr="008D5DA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</w:tr>
      <w:tr w:rsidR="00B872D3" w:rsidRPr="00FF1DA0" w14:paraId="7F6AEA8B" w14:textId="77777777" w:rsidTr="007F5DEC">
        <w:trPr>
          <w:cantSplit/>
        </w:trPr>
        <w:tc>
          <w:tcPr>
            <w:tcW w:w="2106" w:type="dxa"/>
          </w:tcPr>
          <w:p w14:paraId="37C5DFDF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89" w:type="dxa"/>
            <w:vAlign w:val="bottom"/>
          </w:tcPr>
          <w:p w14:paraId="3D2A471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19F6892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1F8C62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FD5D0D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28B943F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6671F4C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3CC7AAF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52F7970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F85D16" w:rsidRPr="00FF1DA0" w14:paraId="328CD898" w14:textId="77777777" w:rsidTr="007F5DEC">
        <w:trPr>
          <w:cantSplit/>
        </w:trPr>
        <w:tc>
          <w:tcPr>
            <w:tcW w:w="2106" w:type="dxa"/>
          </w:tcPr>
          <w:p w14:paraId="43B4DD5E" w14:textId="77777777" w:rsidR="00F85D16" w:rsidRPr="00FF1DA0" w:rsidRDefault="00F85D16" w:rsidP="00F85D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89" w:type="dxa"/>
          </w:tcPr>
          <w:p w14:paraId="0C9D3731" w14:textId="5069C9F4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064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067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68" w:type="dxa"/>
          </w:tcPr>
          <w:p w14:paraId="065B16B1" w14:textId="0556B274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656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35" w:type="dxa"/>
            <w:gridSpan w:val="2"/>
          </w:tcPr>
          <w:p w14:paraId="6F822724" w14:textId="6E07B26B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,125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199</w:t>
            </w:r>
          </w:p>
        </w:tc>
        <w:tc>
          <w:tcPr>
            <w:tcW w:w="1116" w:type="dxa"/>
          </w:tcPr>
          <w:p w14:paraId="6F247BAC" w14:textId="2458525F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21578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65" w:type="dxa"/>
          </w:tcPr>
          <w:p w14:paraId="65A96F64" w14:textId="6473D5BD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950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026" w:type="dxa"/>
          </w:tcPr>
          <w:p w14:paraId="30233D8D" w14:textId="6476F1AB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039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86" w:type="dxa"/>
          </w:tcPr>
          <w:p w14:paraId="52FD051E" w14:textId="32CD2ADD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123</w:t>
            </w: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919" w:type="dxa"/>
          </w:tcPr>
          <w:p w14:paraId="4FBA20E5" w14:textId="7AB31D13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866E0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924,099</w:t>
            </w:r>
          </w:p>
        </w:tc>
      </w:tr>
      <w:tr w:rsidR="00F85D16" w:rsidRPr="00FF1DA0" w14:paraId="3929173B" w14:textId="77777777" w:rsidTr="007F5DEC">
        <w:trPr>
          <w:cantSplit/>
        </w:trPr>
        <w:tc>
          <w:tcPr>
            <w:tcW w:w="2106" w:type="dxa"/>
          </w:tcPr>
          <w:p w14:paraId="605E0C2B" w14:textId="77777777" w:rsidR="00F85D16" w:rsidRPr="00FF1DA0" w:rsidRDefault="00F85D16" w:rsidP="00F85D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89" w:type="dxa"/>
          </w:tcPr>
          <w:p w14:paraId="1305BC5E" w14:textId="002A7686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1,155,373 </w:t>
            </w:r>
          </w:p>
        </w:tc>
        <w:tc>
          <w:tcPr>
            <w:tcW w:w="868" w:type="dxa"/>
          </w:tcPr>
          <w:p w14:paraId="5E182775" w14:textId="59E929A4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732,722 </w:t>
            </w:r>
          </w:p>
        </w:tc>
        <w:tc>
          <w:tcPr>
            <w:tcW w:w="835" w:type="dxa"/>
            <w:gridSpan w:val="2"/>
          </w:tcPr>
          <w:p w14:paraId="5FAE8E04" w14:textId="59DD51A9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1,085,096 </w:t>
            </w:r>
          </w:p>
        </w:tc>
        <w:tc>
          <w:tcPr>
            <w:tcW w:w="1116" w:type="dxa"/>
          </w:tcPr>
          <w:p w14:paraId="468B197A" w14:textId="06F42D4C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14,556 </w:t>
            </w:r>
          </w:p>
        </w:tc>
        <w:tc>
          <w:tcPr>
            <w:tcW w:w="765" w:type="dxa"/>
          </w:tcPr>
          <w:p w14:paraId="615D37FB" w14:textId="557DFE67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6,066 </w:t>
            </w:r>
          </w:p>
        </w:tc>
        <w:tc>
          <w:tcPr>
            <w:tcW w:w="1026" w:type="dxa"/>
          </w:tcPr>
          <w:p w14:paraId="50399025" w14:textId="4F7193F5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122,752 </w:t>
            </w:r>
          </w:p>
        </w:tc>
        <w:tc>
          <w:tcPr>
            <w:tcW w:w="786" w:type="dxa"/>
          </w:tcPr>
          <w:p w14:paraId="4B5BADDD" w14:textId="3D1CB855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12,805 </w:t>
            </w:r>
          </w:p>
        </w:tc>
        <w:tc>
          <w:tcPr>
            <w:tcW w:w="919" w:type="dxa"/>
          </w:tcPr>
          <w:p w14:paraId="1729C9A2" w14:textId="36CBDE23" w:rsidR="00F85D16" w:rsidRPr="00FF1DA0" w:rsidRDefault="00F85D16" w:rsidP="00F85D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66E08">
              <w:rPr>
                <w:rFonts w:asciiTheme="majorBidi" w:hAnsiTheme="majorBidi" w:cstheme="majorBidi"/>
                <w:sz w:val="21"/>
                <w:szCs w:val="21"/>
              </w:rPr>
              <w:t xml:space="preserve"> 3,129,370 </w:t>
            </w:r>
          </w:p>
        </w:tc>
      </w:tr>
      <w:tr w:rsidR="00B872D3" w:rsidRPr="00CA3291" w14:paraId="44616E4A" w14:textId="77777777" w:rsidTr="007F5DEC">
        <w:trPr>
          <w:cantSplit/>
        </w:trPr>
        <w:tc>
          <w:tcPr>
            <w:tcW w:w="2106" w:type="dxa"/>
          </w:tcPr>
          <w:p w14:paraId="786D01EE" w14:textId="77777777" w:rsidR="00B872D3" w:rsidRPr="00CA3291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89" w:type="dxa"/>
            <w:vAlign w:val="bottom"/>
          </w:tcPr>
          <w:p w14:paraId="08EFFCF4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79C7C8EC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0073ECFD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A576512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05CD6878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342D6516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86" w:type="dxa"/>
          </w:tcPr>
          <w:p w14:paraId="4C8BDE40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2CDA0E40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</w:tr>
      <w:tr w:rsidR="00B872D3" w:rsidRPr="00FF1DA0" w14:paraId="6168DD20" w14:textId="77777777" w:rsidTr="007F5DEC">
        <w:trPr>
          <w:cantSplit/>
        </w:trPr>
        <w:tc>
          <w:tcPr>
            <w:tcW w:w="2106" w:type="dxa"/>
          </w:tcPr>
          <w:p w14:paraId="68D0D9D5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 xml:space="preserve">ค่าเสื่อมราคาสำหรับปี </w:t>
            </w:r>
            <w:r w:rsidRPr="00FF1DA0"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889" w:type="dxa"/>
            <w:vAlign w:val="bottom"/>
          </w:tcPr>
          <w:p w14:paraId="2F41AF2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05E823F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5B7625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744674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763A765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3BDBC5B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793E02E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5B01716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B872D3" w:rsidRPr="00FF1DA0" w14:paraId="608924F6" w14:textId="77777777" w:rsidTr="007F5DEC">
        <w:trPr>
          <w:cantSplit/>
        </w:trPr>
        <w:tc>
          <w:tcPr>
            <w:tcW w:w="2106" w:type="dxa"/>
          </w:tcPr>
          <w:p w14:paraId="0EF80ADD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ต้นทุนขาย</w:t>
            </w:r>
          </w:p>
        </w:tc>
        <w:tc>
          <w:tcPr>
            <w:tcW w:w="889" w:type="dxa"/>
            <w:vAlign w:val="bottom"/>
          </w:tcPr>
          <w:p w14:paraId="5CC58BE3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19467D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56198C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C2EB7B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474A2AB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03557C69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0192780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6B135AA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101,329</w:t>
            </w:r>
          </w:p>
        </w:tc>
      </w:tr>
      <w:tr w:rsidR="00B872D3" w:rsidRPr="00FF1DA0" w14:paraId="509ABF2A" w14:textId="77777777" w:rsidTr="007F5DEC">
        <w:trPr>
          <w:cantSplit/>
        </w:trPr>
        <w:tc>
          <w:tcPr>
            <w:tcW w:w="2106" w:type="dxa"/>
          </w:tcPr>
          <w:p w14:paraId="085BDF97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89" w:type="dxa"/>
            <w:vAlign w:val="bottom"/>
          </w:tcPr>
          <w:p w14:paraId="479D5EC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7B48BCB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07DD2CA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60C5C5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033F17A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267A1A7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3554EED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165B88C6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10,222</w:t>
            </w:r>
          </w:p>
        </w:tc>
      </w:tr>
      <w:tr w:rsidR="00B872D3" w:rsidRPr="00FF1DA0" w14:paraId="4062DE05" w14:textId="77777777" w:rsidTr="007F5DEC">
        <w:trPr>
          <w:cantSplit/>
        </w:trPr>
        <w:tc>
          <w:tcPr>
            <w:tcW w:w="2106" w:type="dxa"/>
          </w:tcPr>
          <w:p w14:paraId="5BA480AD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889" w:type="dxa"/>
            <w:vAlign w:val="bottom"/>
          </w:tcPr>
          <w:p w14:paraId="50E9658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4E9EA5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CCF6804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BD63093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63127069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556F537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2AE20EF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3D64000E" w14:textId="77777777" w:rsidR="00B872D3" w:rsidRPr="00FF1DA0" w:rsidRDefault="00B872D3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111,551</w:t>
            </w:r>
          </w:p>
        </w:tc>
      </w:tr>
      <w:tr w:rsidR="00B872D3" w:rsidRPr="00CA3291" w14:paraId="2091E455" w14:textId="77777777" w:rsidTr="007F5DEC">
        <w:trPr>
          <w:cantSplit/>
        </w:trPr>
        <w:tc>
          <w:tcPr>
            <w:tcW w:w="2106" w:type="dxa"/>
          </w:tcPr>
          <w:p w14:paraId="2BEC43DA" w14:textId="77777777" w:rsidR="00B872D3" w:rsidRPr="00CA3291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89" w:type="dxa"/>
            <w:vAlign w:val="bottom"/>
          </w:tcPr>
          <w:p w14:paraId="21F3DA77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310B9A9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3AF453C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5FFFB86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4860E64C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486FC84D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786" w:type="dxa"/>
          </w:tcPr>
          <w:p w14:paraId="036411E3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310ED1C3" w14:textId="77777777" w:rsidR="00B872D3" w:rsidRPr="00CA3291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cs/>
                <w:lang w:val="en-GB"/>
              </w:rPr>
            </w:pPr>
          </w:p>
        </w:tc>
      </w:tr>
      <w:tr w:rsidR="00B872D3" w:rsidRPr="00FF1DA0" w14:paraId="0997D5DB" w14:textId="77777777" w:rsidTr="007F5DEC">
        <w:trPr>
          <w:cantSplit/>
        </w:trPr>
        <w:tc>
          <w:tcPr>
            <w:tcW w:w="2106" w:type="dxa"/>
          </w:tcPr>
          <w:p w14:paraId="17F15717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 xml:space="preserve">ค่าเสื่อมราคาสำหรับปี </w:t>
            </w:r>
            <w:r w:rsidRPr="00FF1DA0"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89" w:type="dxa"/>
            <w:vAlign w:val="bottom"/>
          </w:tcPr>
          <w:p w14:paraId="20A6C86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3962CFF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ED1FC12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8C00C3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7AA267D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43774BB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52A1BCB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9" w:type="dxa"/>
            <w:vAlign w:val="bottom"/>
          </w:tcPr>
          <w:p w14:paraId="21D1D2F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B872D3" w:rsidRPr="00FF1DA0" w14:paraId="4F6FAFE0" w14:textId="77777777" w:rsidTr="007F5DEC">
        <w:trPr>
          <w:cantSplit/>
        </w:trPr>
        <w:tc>
          <w:tcPr>
            <w:tcW w:w="2106" w:type="dxa"/>
          </w:tcPr>
          <w:p w14:paraId="20F3F0E7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ต้นทุนขาย</w:t>
            </w:r>
          </w:p>
        </w:tc>
        <w:tc>
          <w:tcPr>
            <w:tcW w:w="889" w:type="dxa"/>
            <w:vAlign w:val="bottom"/>
          </w:tcPr>
          <w:p w14:paraId="496D863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09C1C91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A4C2F2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7BAB78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21206CC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73F9A58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4B4FC4F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4E4530D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107,061 </w:t>
            </w:r>
          </w:p>
        </w:tc>
      </w:tr>
      <w:tr w:rsidR="00B872D3" w:rsidRPr="00FF1DA0" w14:paraId="53F50E44" w14:textId="77777777" w:rsidTr="007F5DEC">
        <w:trPr>
          <w:cantSplit/>
        </w:trPr>
        <w:tc>
          <w:tcPr>
            <w:tcW w:w="2106" w:type="dxa"/>
          </w:tcPr>
          <w:p w14:paraId="0ABB0350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89" w:type="dxa"/>
            <w:vAlign w:val="bottom"/>
          </w:tcPr>
          <w:p w14:paraId="437ACCDC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5911E19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E097877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C5F2FB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1AB5779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3EB89645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4A69AF6E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537BEB0C" w14:textId="77777777" w:rsidR="00B872D3" w:rsidRPr="00FF1DA0" w:rsidRDefault="00B872D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9,775 </w:t>
            </w:r>
          </w:p>
        </w:tc>
      </w:tr>
      <w:tr w:rsidR="00B872D3" w:rsidRPr="00FF1DA0" w14:paraId="7704AB3B" w14:textId="77777777" w:rsidTr="007F5DEC">
        <w:trPr>
          <w:cantSplit/>
        </w:trPr>
        <w:tc>
          <w:tcPr>
            <w:tcW w:w="2106" w:type="dxa"/>
          </w:tcPr>
          <w:p w14:paraId="7B31178C" w14:textId="77777777" w:rsidR="00B872D3" w:rsidRPr="00FF1DA0" w:rsidRDefault="00B872D3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889" w:type="dxa"/>
            <w:vAlign w:val="bottom"/>
          </w:tcPr>
          <w:p w14:paraId="256155B0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2211648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A609DB9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78FACAF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  <w:vAlign w:val="bottom"/>
          </w:tcPr>
          <w:p w14:paraId="7DE06D51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25CEC206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</w:tcPr>
          <w:p w14:paraId="07F634ED" w14:textId="77777777" w:rsidR="00B872D3" w:rsidRPr="00FF1DA0" w:rsidRDefault="00B872D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19" w:type="dxa"/>
            <w:tcBorders>
              <w:bottom w:val="nil"/>
            </w:tcBorders>
          </w:tcPr>
          <w:p w14:paraId="0B592C49" w14:textId="77777777" w:rsidR="00B872D3" w:rsidRPr="00FF1DA0" w:rsidRDefault="00B872D3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</w:rPr>
              <w:t xml:space="preserve"> 116,836 </w:t>
            </w:r>
          </w:p>
        </w:tc>
      </w:tr>
    </w:tbl>
    <w:p w14:paraId="2A35F944" w14:textId="77777777" w:rsidR="00A01BA1" w:rsidRPr="00CA3291" w:rsidRDefault="00A01BA1" w:rsidP="00A23915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306" w:type="dxa"/>
        <w:tblInd w:w="32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06"/>
        <w:gridCol w:w="873"/>
        <w:gridCol w:w="837"/>
        <w:gridCol w:w="54"/>
        <w:gridCol w:w="828"/>
        <w:gridCol w:w="1116"/>
        <w:gridCol w:w="765"/>
        <w:gridCol w:w="1026"/>
        <w:gridCol w:w="792"/>
        <w:gridCol w:w="909"/>
      </w:tblGrid>
      <w:tr w:rsidR="00641C94" w:rsidRPr="00FF1DA0" w14:paraId="6C0505B1" w14:textId="77777777" w:rsidTr="00582379">
        <w:trPr>
          <w:cantSplit/>
          <w:tblHeader/>
        </w:trPr>
        <w:tc>
          <w:tcPr>
            <w:tcW w:w="2106" w:type="dxa"/>
          </w:tcPr>
          <w:p w14:paraId="348B06C5" w14:textId="77777777" w:rsidR="00641C94" w:rsidRPr="00FF1DA0" w:rsidRDefault="00641C9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73" w:type="dxa"/>
          </w:tcPr>
          <w:p w14:paraId="548F7E92" w14:textId="77777777" w:rsidR="00641C94" w:rsidRPr="00FF1DA0" w:rsidRDefault="00641C94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37" w:type="dxa"/>
          </w:tcPr>
          <w:p w14:paraId="1FF77A10" w14:textId="77777777" w:rsidR="00641C94" w:rsidRPr="00FF1DA0" w:rsidRDefault="00641C94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2" w:type="dxa"/>
            <w:gridSpan w:val="2"/>
          </w:tcPr>
          <w:p w14:paraId="7412752D" w14:textId="77777777" w:rsidR="00641C94" w:rsidRPr="00FF1DA0" w:rsidRDefault="00641C94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4608" w:type="dxa"/>
            <w:gridSpan w:val="5"/>
          </w:tcPr>
          <w:p w14:paraId="0326367D" w14:textId="77777777" w:rsidR="00641C94" w:rsidRPr="00FF1DA0" w:rsidRDefault="00641C94" w:rsidP="00A2391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(หน่วย : พันบาท)</w:t>
            </w:r>
          </w:p>
        </w:tc>
      </w:tr>
      <w:tr w:rsidR="00641C94" w:rsidRPr="00FF1DA0" w14:paraId="6E4818BC" w14:textId="77777777" w:rsidTr="00582379">
        <w:trPr>
          <w:cantSplit/>
          <w:tblHeader/>
        </w:trPr>
        <w:tc>
          <w:tcPr>
            <w:tcW w:w="2106" w:type="dxa"/>
          </w:tcPr>
          <w:p w14:paraId="17B83E8F" w14:textId="77777777" w:rsidR="00641C94" w:rsidRPr="00FF1DA0" w:rsidRDefault="00641C9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200" w:type="dxa"/>
            <w:gridSpan w:val="9"/>
          </w:tcPr>
          <w:p w14:paraId="1244A3AF" w14:textId="560B2F6A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</w:rPr>
              <w:t>งบการเงิน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เฉพาะของบริษัท</w:t>
            </w:r>
          </w:p>
        </w:tc>
      </w:tr>
      <w:tr w:rsidR="00641C94" w:rsidRPr="00FF1DA0" w14:paraId="6DD0A83D" w14:textId="77777777" w:rsidTr="00582379">
        <w:trPr>
          <w:cantSplit/>
          <w:tblHeader/>
        </w:trPr>
        <w:tc>
          <w:tcPr>
            <w:tcW w:w="2106" w:type="dxa"/>
          </w:tcPr>
          <w:p w14:paraId="5EE9CBEC" w14:textId="77777777" w:rsidR="00641C94" w:rsidRPr="00FF1DA0" w:rsidRDefault="00641C94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73" w:type="dxa"/>
          </w:tcPr>
          <w:p w14:paraId="4A40FEAA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ที่ดิน และ</w:t>
            </w:r>
          </w:p>
          <w:p w14:paraId="3A76A91C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ส่วนปรับปรุง</w:t>
            </w:r>
          </w:p>
          <w:p w14:paraId="7542597B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891" w:type="dxa"/>
            <w:gridSpan w:val="2"/>
          </w:tcPr>
          <w:p w14:paraId="0D6FBA60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อาคารและ</w:t>
            </w:r>
          </w:p>
          <w:p w14:paraId="124D9D90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ส่วนปรับปรุง</w:t>
            </w:r>
          </w:p>
          <w:p w14:paraId="46A268FD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อาคาร</w:t>
            </w:r>
          </w:p>
        </w:tc>
        <w:tc>
          <w:tcPr>
            <w:tcW w:w="828" w:type="dxa"/>
          </w:tcPr>
          <w:p w14:paraId="5FA29D48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C78B828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เครื่องจักร</w:t>
            </w:r>
          </w:p>
          <w:p w14:paraId="3E3DD10A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และอุปกรณ์</w:t>
            </w:r>
          </w:p>
        </w:tc>
        <w:tc>
          <w:tcPr>
            <w:tcW w:w="1116" w:type="dxa"/>
          </w:tcPr>
          <w:p w14:paraId="648945DF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เครื่องตกแต่ง</w:t>
            </w:r>
          </w:p>
          <w:p w14:paraId="014A62AB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ติดตั้งและอุปกรณ์</w:t>
            </w:r>
          </w:p>
          <w:p w14:paraId="1DB7E7C1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สำนักงาน</w:t>
            </w:r>
          </w:p>
        </w:tc>
        <w:tc>
          <w:tcPr>
            <w:tcW w:w="765" w:type="dxa"/>
          </w:tcPr>
          <w:p w14:paraId="3342A258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E5AD709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DF833EC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026" w:type="dxa"/>
          </w:tcPr>
          <w:p w14:paraId="55ECB70B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536FC12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</w:t>
            </w:r>
          </w:p>
          <w:p w14:paraId="5971233E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ระหว่างก่อสร้าง</w:t>
            </w:r>
          </w:p>
        </w:tc>
        <w:tc>
          <w:tcPr>
            <w:tcW w:w="792" w:type="dxa"/>
            <w:vAlign w:val="bottom"/>
          </w:tcPr>
          <w:p w14:paraId="6461E028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เงินมัดจำ</w:t>
            </w:r>
          </w:p>
        </w:tc>
        <w:tc>
          <w:tcPr>
            <w:tcW w:w="909" w:type="dxa"/>
          </w:tcPr>
          <w:p w14:paraId="19E1482F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29AEAE5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3C323965" w14:textId="77777777" w:rsidR="00641C94" w:rsidRPr="00FF1DA0" w:rsidRDefault="00641C94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56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872730" w:rsidRPr="00FF1DA0" w14:paraId="3DDB90FF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12FCB3BC" w14:textId="4C4E9FF1" w:rsidR="00872730" w:rsidRPr="00FF1DA0" w:rsidRDefault="0087273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>ราคาทุน</w:t>
            </w:r>
            <w:r w:rsidR="004C368E"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 xml:space="preserve"> </w:t>
            </w:r>
            <w:r w:rsidR="004C368E" w:rsidRPr="00FF1DA0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:</w:t>
            </w:r>
          </w:p>
        </w:tc>
        <w:tc>
          <w:tcPr>
            <w:tcW w:w="873" w:type="dxa"/>
          </w:tcPr>
          <w:p w14:paraId="0387FC35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12E3269E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2F4D3911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40930775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6391FBE1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7278C18C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1DA61DC2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</w:tcPr>
          <w:p w14:paraId="08D065BC" w14:textId="77777777" w:rsidR="00872730" w:rsidRPr="00FF1DA0" w:rsidRDefault="0087273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0B5362" w:rsidRPr="00FF1DA0" w14:paraId="233B40B6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6FCFC6CF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มกราคม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</w:tcPr>
          <w:p w14:paraId="110AF0A2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664,089</w:t>
            </w:r>
          </w:p>
        </w:tc>
        <w:tc>
          <w:tcPr>
            <w:tcW w:w="891" w:type="dxa"/>
            <w:gridSpan w:val="2"/>
          </w:tcPr>
          <w:p w14:paraId="6BBE2D06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429,459</w:t>
            </w:r>
          </w:p>
        </w:tc>
        <w:tc>
          <w:tcPr>
            <w:tcW w:w="828" w:type="dxa"/>
          </w:tcPr>
          <w:p w14:paraId="79D22587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861,242</w:t>
            </w:r>
          </w:p>
        </w:tc>
        <w:tc>
          <w:tcPr>
            <w:tcW w:w="1116" w:type="dxa"/>
          </w:tcPr>
          <w:p w14:paraId="0DF6B10B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56,434</w:t>
            </w:r>
          </w:p>
        </w:tc>
        <w:tc>
          <w:tcPr>
            <w:tcW w:w="765" w:type="dxa"/>
          </w:tcPr>
          <w:p w14:paraId="4BF2B65B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87,756</w:t>
            </w:r>
          </w:p>
        </w:tc>
        <w:tc>
          <w:tcPr>
            <w:tcW w:w="1026" w:type="dxa"/>
          </w:tcPr>
          <w:p w14:paraId="394AA636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12,339</w:t>
            </w:r>
          </w:p>
        </w:tc>
        <w:tc>
          <w:tcPr>
            <w:tcW w:w="792" w:type="dxa"/>
          </w:tcPr>
          <w:p w14:paraId="7FD747B2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595</w:t>
            </w:r>
          </w:p>
        </w:tc>
        <w:tc>
          <w:tcPr>
            <w:tcW w:w="909" w:type="dxa"/>
          </w:tcPr>
          <w:p w14:paraId="00E66EF4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2,111,914</w:t>
            </w:r>
          </w:p>
        </w:tc>
      </w:tr>
      <w:tr w:rsidR="000B5362" w:rsidRPr="00FF1DA0" w14:paraId="35761F1A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332E5731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ซื้อเพิ่ม</w:t>
            </w:r>
          </w:p>
        </w:tc>
        <w:tc>
          <w:tcPr>
            <w:tcW w:w="873" w:type="dxa"/>
            <w:vAlign w:val="bottom"/>
          </w:tcPr>
          <w:p w14:paraId="13D3C650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</w:tcPr>
          <w:p w14:paraId="3E6B9C2E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1,524</w:t>
            </w:r>
          </w:p>
        </w:tc>
        <w:tc>
          <w:tcPr>
            <w:tcW w:w="828" w:type="dxa"/>
          </w:tcPr>
          <w:p w14:paraId="415359E1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24,716</w:t>
            </w:r>
          </w:p>
        </w:tc>
        <w:tc>
          <w:tcPr>
            <w:tcW w:w="1116" w:type="dxa"/>
          </w:tcPr>
          <w:p w14:paraId="35ABE1B5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1,536</w:t>
            </w:r>
          </w:p>
        </w:tc>
        <w:tc>
          <w:tcPr>
            <w:tcW w:w="765" w:type="dxa"/>
          </w:tcPr>
          <w:p w14:paraId="1DFEB5D9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1,161</w:t>
            </w:r>
          </w:p>
        </w:tc>
        <w:tc>
          <w:tcPr>
            <w:tcW w:w="1026" w:type="dxa"/>
          </w:tcPr>
          <w:p w14:paraId="4F92F82F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1,529</w:t>
            </w:r>
          </w:p>
        </w:tc>
        <w:tc>
          <w:tcPr>
            <w:tcW w:w="792" w:type="dxa"/>
            <w:vAlign w:val="bottom"/>
          </w:tcPr>
          <w:p w14:paraId="5447FF4F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142</w:t>
            </w:r>
          </w:p>
        </w:tc>
        <w:tc>
          <w:tcPr>
            <w:tcW w:w="909" w:type="dxa"/>
          </w:tcPr>
          <w:p w14:paraId="691A6A8A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30,608</w:t>
            </w:r>
          </w:p>
        </w:tc>
      </w:tr>
      <w:tr w:rsidR="000B5362" w:rsidRPr="00FF1DA0" w14:paraId="4B799C7A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0F9402AA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โอนเข้า / (โอนออก)</w:t>
            </w:r>
          </w:p>
        </w:tc>
        <w:tc>
          <w:tcPr>
            <w:tcW w:w="873" w:type="dxa"/>
            <w:vAlign w:val="bottom"/>
          </w:tcPr>
          <w:p w14:paraId="3C36DB8C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</w:tcPr>
          <w:p w14:paraId="1F914EA5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1,482</w:t>
            </w:r>
          </w:p>
        </w:tc>
        <w:tc>
          <w:tcPr>
            <w:tcW w:w="828" w:type="dxa"/>
          </w:tcPr>
          <w:p w14:paraId="2482E00B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12,377</w:t>
            </w:r>
          </w:p>
        </w:tc>
        <w:tc>
          <w:tcPr>
            <w:tcW w:w="1116" w:type="dxa"/>
            <w:vAlign w:val="bottom"/>
          </w:tcPr>
          <w:p w14:paraId="4BD9C024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7BACFD1E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36775226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12,017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92" w:type="dxa"/>
            <w:vAlign w:val="bottom"/>
          </w:tcPr>
          <w:p w14:paraId="1A974529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09" w:type="dxa"/>
          </w:tcPr>
          <w:p w14:paraId="38450911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1,842</w:t>
            </w:r>
          </w:p>
        </w:tc>
      </w:tr>
      <w:tr w:rsidR="000B5362" w:rsidRPr="00FF1DA0" w14:paraId="0063A751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287"/>
        </w:trPr>
        <w:tc>
          <w:tcPr>
            <w:tcW w:w="2106" w:type="dxa"/>
            <w:vAlign w:val="center"/>
          </w:tcPr>
          <w:p w14:paraId="1374E338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ขาย/ ตัดจำหน่าย</w:t>
            </w:r>
          </w:p>
        </w:tc>
        <w:tc>
          <w:tcPr>
            <w:tcW w:w="873" w:type="dxa"/>
            <w:vAlign w:val="bottom"/>
          </w:tcPr>
          <w:p w14:paraId="063D883B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019FEB59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28" w:type="dxa"/>
            <w:vAlign w:val="bottom"/>
          </w:tcPr>
          <w:p w14:paraId="6F145360" w14:textId="721B60EE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5,824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14:paraId="79CF83DB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  <w:vAlign w:val="bottom"/>
          </w:tcPr>
          <w:p w14:paraId="29026936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5C8B11CF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94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92" w:type="dxa"/>
            <w:vAlign w:val="bottom"/>
          </w:tcPr>
          <w:p w14:paraId="5E372031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09" w:type="dxa"/>
            <w:vAlign w:val="bottom"/>
          </w:tcPr>
          <w:p w14:paraId="03DAEA85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6,004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0B5362" w:rsidRPr="00FF1DA0" w14:paraId="6FE8D659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0A168E58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</w:tcPr>
          <w:p w14:paraId="1E5F7720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664,089</w:t>
            </w:r>
          </w:p>
        </w:tc>
        <w:tc>
          <w:tcPr>
            <w:tcW w:w="891" w:type="dxa"/>
            <w:gridSpan w:val="2"/>
          </w:tcPr>
          <w:p w14:paraId="4F69CE79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432,465</w:t>
            </w:r>
          </w:p>
        </w:tc>
        <w:tc>
          <w:tcPr>
            <w:tcW w:w="828" w:type="dxa"/>
          </w:tcPr>
          <w:p w14:paraId="2922C9F8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892,511</w:t>
            </w:r>
          </w:p>
        </w:tc>
        <w:tc>
          <w:tcPr>
            <w:tcW w:w="1116" w:type="dxa"/>
          </w:tcPr>
          <w:p w14:paraId="36AAEE56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57,909</w:t>
            </w:r>
          </w:p>
        </w:tc>
        <w:tc>
          <w:tcPr>
            <w:tcW w:w="765" w:type="dxa"/>
          </w:tcPr>
          <w:p w14:paraId="56861868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88,917</w:t>
            </w:r>
          </w:p>
        </w:tc>
        <w:tc>
          <w:tcPr>
            <w:tcW w:w="1026" w:type="dxa"/>
          </w:tcPr>
          <w:p w14:paraId="71632C57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1,757</w:t>
            </w:r>
          </w:p>
        </w:tc>
        <w:tc>
          <w:tcPr>
            <w:tcW w:w="792" w:type="dxa"/>
          </w:tcPr>
          <w:p w14:paraId="04A8E84A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712</w:t>
            </w:r>
          </w:p>
        </w:tc>
        <w:tc>
          <w:tcPr>
            <w:tcW w:w="909" w:type="dxa"/>
          </w:tcPr>
          <w:p w14:paraId="5EE41AE6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2,138,360</w:t>
            </w:r>
          </w:p>
        </w:tc>
      </w:tr>
      <w:tr w:rsidR="00370AE9" w:rsidRPr="00FF1DA0" w14:paraId="5B7CC0ED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52D212CA" w14:textId="7D71A64C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ซื้อเพิ่ม</w:t>
            </w:r>
          </w:p>
        </w:tc>
        <w:tc>
          <w:tcPr>
            <w:tcW w:w="873" w:type="dxa"/>
          </w:tcPr>
          <w:p w14:paraId="6027A7CC" w14:textId="0257603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91,693 </w:t>
            </w:r>
          </w:p>
        </w:tc>
        <w:tc>
          <w:tcPr>
            <w:tcW w:w="891" w:type="dxa"/>
            <w:gridSpan w:val="2"/>
          </w:tcPr>
          <w:p w14:paraId="6C5D23D5" w14:textId="6D140243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104,878 </w:t>
            </w:r>
          </w:p>
        </w:tc>
        <w:tc>
          <w:tcPr>
            <w:tcW w:w="828" w:type="dxa"/>
          </w:tcPr>
          <w:p w14:paraId="4C34A3B4" w14:textId="4243A299" w:rsidR="00370AE9" w:rsidRPr="00FF1DA0" w:rsidRDefault="00370AE9" w:rsidP="00ED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49,</w:t>
            </w:r>
            <w:r w:rsidR="00ED493E" w:rsidRPr="00E03DD4">
              <w:rPr>
                <w:rFonts w:ascii="Angsana New" w:hAnsi="Angsana New"/>
                <w:sz w:val="21"/>
                <w:szCs w:val="21"/>
                <w:highlight w:val="yellow"/>
              </w:rPr>
              <w:t>79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0 </w:t>
            </w:r>
          </w:p>
        </w:tc>
        <w:tc>
          <w:tcPr>
            <w:tcW w:w="1116" w:type="dxa"/>
          </w:tcPr>
          <w:p w14:paraId="1A791E03" w14:textId="4474250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414 </w:t>
            </w:r>
          </w:p>
        </w:tc>
        <w:tc>
          <w:tcPr>
            <w:tcW w:w="765" w:type="dxa"/>
          </w:tcPr>
          <w:p w14:paraId="338128F7" w14:textId="36BD8BE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115 </w:t>
            </w:r>
          </w:p>
        </w:tc>
        <w:tc>
          <w:tcPr>
            <w:tcW w:w="1026" w:type="dxa"/>
          </w:tcPr>
          <w:p w14:paraId="7D0D5754" w14:textId="20AD219E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49,233 </w:t>
            </w:r>
          </w:p>
        </w:tc>
        <w:tc>
          <w:tcPr>
            <w:tcW w:w="792" w:type="dxa"/>
          </w:tcPr>
          <w:p w14:paraId="03DC3C49" w14:textId="2CEF782D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5,001 </w:t>
            </w:r>
          </w:p>
        </w:tc>
        <w:tc>
          <w:tcPr>
            <w:tcW w:w="909" w:type="dxa"/>
          </w:tcPr>
          <w:p w14:paraId="33017F48" w14:textId="1120F639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301,</w:t>
            </w:r>
            <w:r w:rsidR="00ED493E"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12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4 </w:t>
            </w:r>
          </w:p>
        </w:tc>
      </w:tr>
      <w:tr w:rsidR="00370AE9" w:rsidRPr="00FF1DA0" w14:paraId="39786377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20986C4A" w14:textId="4E7B2D3A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โอนเข้า / (โอนออก)</w:t>
            </w:r>
          </w:p>
        </w:tc>
        <w:tc>
          <w:tcPr>
            <w:tcW w:w="873" w:type="dxa"/>
          </w:tcPr>
          <w:p w14:paraId="127F2981" w14:textId="72BED15E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3367EC71" w14:textId="1D730826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1,319 </w:t>
            </w:r>
          </w:p>
        </w:tc>
        <w:tc>
          <w:tcPr>
            <w:tcW w:w="828" w:type="dxa"/>
          </w:tcPr>
          <w:p w14:paraId="34E675D5" w14:textId="610C5D2A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643 </w:t>
            </w:r>
          </w:p>
        </w:tc>
        <w:tc>
          <w:tcPr>
            <w:tcW w:w="1116" w:type="dxa"/>
          </w:tcPr>
          <w:p w14:paraId="08432A80" w14:textId="325EF96A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65" w:type="dxa"/>
          </w:tcPr>
          <w:p w14:paraId="13C213DF" w14:textId="0093133B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026" w:type="dxa"/>
          </w:tcPr>
          <w:p w14:paraId="1780FB4D" w14:textId="255568F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1,642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92" w:type="dxa"/>
          </w:tcPr>
          <w:p w14:paraId="4A356FAC" w14:textId="58A9B8B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320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09" w:type="dxa"/>
          </w:tcPr>
          <w:p w14:paraId="7F09E3E2" w14:textId="021FD45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</w:tr>
      <w:tr w:rsidR="00370AE9" w:rsidRPr="00FF1DA0" w14:paraId="21C535C2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BAA619F" w14:textId="6682EA93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ขาย/ ตัดจำหน่าย</w:t>
            </w:r>
          </w:p>
        </w:tc>
        <w:tc>
          <w:tcPr>
            <w:tcW w:w="873" w:type="dxa"/>
          </w:tcPr>
          <w:p w14:paraId="527007AC" w14:textId="1A217123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2EE33584" w14:textId="0FFDFE4C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2,736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28" w:type="dxa"/>
          </w:tcPr>
          <w:p w14:paraId="5D88CF3C" w14:textId="1E11650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4,749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6483192C" w14:textId="1C5D98F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953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</w:tcPr>
          <w:p w14:paraId="146987CD" w14:textId="4DC1B98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6,393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26" w:type="dxa"/>
          </w:tcPr>
          <w:p w14:paraId="2F8B7CA5" w14:textId="1BF8728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19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92" w:type="dxa"/>
          </w:tcPr>
          <w:p w14:paraId="15399020" w14:textId="254E54C6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5C5AC85B" w14:textId="4916FE74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14,850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370AE9" w:rsidRPr="00FF1DA0" w14:paraId="6F0B3663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39D9927D" w14:textId="476E07CE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โอนออกไปเป็นสินทรัพย์ไม่มีตัวตน</w:t>
            </w:r>
          </w:p>
        </w:tc>
        <w:tc>
          <w:tcPr>
            <w:tcW w:w="873" w:type="dxa"/>
          </w:tcPr>
          <w:p w14:paraId="6AD58F10" w14:textId="122C8FC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1DDE47DC" w14:textId="5294340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28" w:type="dxa"/>
          </w:tcPr>
          <w:p w14:paraId="73777DE3" w14:textId="1A9E05D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11,596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4A256BCB" w14:textId="3B5282D0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6,637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</w:tcPr>
          <w:p w14:paraId="18A52E2E" w14:textId="67713582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026" w:type="dxa"/>
          </w:tcPr>
          <w:p w14:paraId="13E94F9D" w14:textId="7D1EB52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550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92" w:type="dxa"/>
          </w:tcPr>
          <w:p w14:paraId="789FF6A6" w14:textId="1E18C62E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2BC63C7C" w14:textId="377795EC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18,783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370AE9" w:rsidRPr="00FF1DA0" w14:paraId="172563AB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25D7D0ED" w14:textId="632E5415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โอนไปเป็นสินทรัพย์สิทธิการเช่า</w:t>
            </w:r>
          </w:p>
        </w:tc>
        <w:tc>
          <w:tcPr>
            <w:tcW w:w="873" w:type="dxa"/>
          </w:tcPr>
          <w:p w14:paraId="6376D5E2" w14:textId="01BF55F4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60F82B5F" w14:textId="2451359A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28" w:type="dxa"/>
          </w:tcPr>
          <w:p w14:paraId="2BA4C769" w14:textId="5A82251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6" w:type="dxa"/>
          </w:tcPr>
          <w:p w14:paraId="6B82D033" w14:textId="4DD6EE60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65" w:type="dxa"/>
          </w:tcPr>
          <w:p w14:paraId="147A1231" w14:textId="4983CA1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1,573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26" w:type="dxa"/>
          </w:tcPr>
          <w:p w14:paraId="2A189760" w14:textId="5FECBFCD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0C7412D9" w14:textId="18870772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5C03C18F" w14:textId="0F357071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1,573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370AE9" w:rsidRPr="00FF1DA0" w14:paraId="07D0DF5D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287"/>
        </w:trPr>
        <w:tc>
          <w:tcPr>
            <w:tcW w:w="2106" w:type="dxa"/>
          </w:tcPr>
          <w:p w14:paraId="5A8CAA90" w14:textId="126DFEC4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รับโอนจากสินค้าคงเหลือ</w:t>
            </w:r>
          </w:p>
        </w:tc>
        <w:tc>
          <w:tcPr>
            <w:tcW w:w="873" w:type="dxa"/>
          </w:tcPr>
          <w:p w14:paraId="61784A73" w14:textId="1027523B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5ECD0C72" w14:textId="4F8A573B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28" w:type="dxa"/>
          </w:tcPr>
          <w:p w14:paraId="7B63561D" w14:textId="51B7387D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7,</w:t>
            </w:r>
            <w:r w:rsidR="00ED493E"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71</w:t>
            </w:r>
            <w:r w:rsidR="00ED493E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2CEB9B89" w14:textId="2B7F0F6D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65" w:type="dxa"/>
          </w:tcPr>
          <w:p w14:paraId="65BA9A21" w14:textId="447FA270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026" w:type="dxa"/>
          </w:tcPr>
          <w:p w14:paraId="42B7C924" w14:textId="6F87745B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40,849 </w:t>
            </w:r>
          </w:p>
        </w:tc>
        <w:tc>
          <w:tcPr>
            <w:tcW w:w="792" w:type="dxa"/>
          </w:tcPr>
          <w:p w14:paraId="1FAC4C29" w14:textId="3A87C6D0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2FF291D2" w14:textId="542F82DA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3</w:t>
            </w:r>
            <w:r w:rsidR="00ED493E"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3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,</w:t>
            </w:r>
            <w:r w:rsidR="00ED493E"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13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lang w:val="en-GB"/>
              </w:rPr>
              <w:t>4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</w:p>
        </w:tc>
      </w:tr>
      <w:tr w:rsidR="00370AE9" w:rsidRPr="00FF1DA0" w14:paraId="642484B0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3159D7E" w14:textId="44F47AE4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73" w:type="dxa"/>
          </w:tcPr>
          <w:p w14:paraId="1F47D925" w14:textId="0F7503C4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755,782 </w:t>
            </w:r>
          </w:p>
        </w:tc>
        <w:tc>
          <w:tcPr>
            <w:tcW w:w="891" w:type="dxa"/>
            <w:gridSpan w:val="2"/>
          </w:tcPr>
          <w:p w14:paraId="22622959" w14:textId="171E35D2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535,926 </w:t>
            </w:r>
          </w:p>
        </w:tc>
        <w:tc>
          <w:tcPr>
            <w:tcW w:w="828" w:type="dxa"/>
          </w:tcPr>
          <w:p w14:paraId="2AD90B0F" w14:textId="7D0374EE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918,884 </w:t>
            </w:r>
          </w:p>
        </w:tc>
        <w:tc>
          <w:tcPr>
            <w:tcW w:w="1116" w:type="dxa"/>
          </w:tcPr>
          <w:p w14:paraId="6389FC1D" w14:textId="08A9BEC8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50,733 </w:t>
            </w:r>
          </w:p>
        </w:tc>
        <w:tc>
          <w:tcPr>
            <w:tcW w:w="765" w:type="dxa"/>
          </w:tcPr>
          <w:p w14:paraId="3F99D12E" w14:textId="7308BCEB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81,066 </w:t>
            </w:r>
          </w:p>
        </w:tc>
        <w:tc>
          <w:tcPr>
            <w:tcW w:w="1026" w:type="dxa"/>
          </w:tcPr>
          <w:p w14:paraId="0AFABA17" w14:textId="31448167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89,628 </w:t>
            </w:r>
          </w:p>
        </w:tc>
        <w:tc>
          <w:tcPr>
            <w:tcW w:w="792" w:type="dxa"/>
          </w:tcPr>
          <w:p w14:paraId="4FC1B8CE" w14:textId="2C2513FA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5,393 </w:t>
            </w:r>
          </w:p>
        </w:tc>
        <w:tc>
          <w:tcPr>
            <w:tcW w:w="909" w:type="dxa"/>
          </w:tcPr>
          <w:p w14:paraId="55DB965E" w14:textId="257C2335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2,437,412 </w:t>
            </w:r>
          </w:p>
        </w:tc>
      </w:tr>
      <w:tr w:rsidR="000B5362" w:rsidRPr="00CA3291" w14:paraId="3EAE69C7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1EC76AF9" w14:textId="77777777" w:rsidR="000B5362" w:rsidRPr="00CA3291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73" w:type="dxa"/>
          </w:tcPr>
          <w:p w14:paraId="635F9EE2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665F286E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28" w:type="dxa"/>
          </w:tcPr>
          <w:p w14:paraId="6B9EE61D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116" w:type="dxa"/>
          </w:tcPr>
          <w:p w14:paraId="49EEE4CA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65" w:type="dxa"/>
          </w:tcPr>
          <w:p w14:paraId="6CCBF5C4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</w:tcPr>
          <w:p w14:paraId="67A05EFB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</w:tcPr>
          <w:p w14:paraId="0E68A9EA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909" w:type="dxa"/>
          </w:tcPr>
          <w:p w14:paraId="604B2A9B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</w:tr>
      <w:tr w:rsidR="000B5362" w:rsidRPr="00FF1DA0" w14:paraId="0140515D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200"/>
        </w:trPr>
        <w:tc>
          <w:tcPr>
            <w:tcW w:w="2106" w:type="dxa"/>
          </w:tcPr>
          <w:p w14:paraId="68034D65" w14:textId="55968C8B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>ค่าเสื่อมราคาสะสม :</w:t>
            </w:r>
          </w:p>
        </w:tc>
        <w:tc>
          <w:tcPr>
            <w:tcW w:w="873" w:type="dxa"/>
          </w:tcPr>
          <w:p w14:paraId="61BD0663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2BAAF6FB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58D1CE0E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03DAC4E2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7ABFC4C0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29EBF1DD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5BAA655A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</w:tcPr>
          <w:p w14:paraId="32FF2522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0B5362" w:rsidRPr="00FF1DA0" w14:paraId="4C94C4B0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63"/>
        </w:trPr>
        <w:tc>
          <w:tcPr>
            <w:tcW w:w="2106" w:type="dxa"/>
            <w:shd w:val="clear" w:color="auto" w:fill="auto"/>
          </w:tcPr>
          <w:p w14:paraId="512CCF70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มกราคม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  <w:vAlign w:val="bottom"/>
          </w:tcPr>
          <w:p w14:paraId="3F1EEBA1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14:paraId="20426791" w14:textId="4D8FD3C0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48,583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E8BE49E" w14:textId="2C17361D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271,870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7CE4B0E" w14:textId="73CC6215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38,325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02220C4" w14:textId="5E3AF658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70,489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bottom"/>
          </w:tcPr>
          <w:p w14:paraId="484FE063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B5FFFFF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CEC9ECB" w14:textId="24620CDB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429,267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0B5362" w:rsidRPr="00FF1DA0" w14:paraId="2C2FD77D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  <w:shd w:val="clear" w:color="auto" w:fill="auto"/>
          </w:tcPr>
          <w:p w14:paraId="024A5FFE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873" w:type="dxa"/>
            <w:vAlign w:val="bottom"/>
          </w:tcPr>
          <w:p w14:paraId="7A5154C2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14:paraId="1D2D8D3E" w14:textId="66DE5275" w:rsidR="000B5362" w:rsidRPr="00FF1DA0" w:rsidRDefault="00AF584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15,747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7904A2E" w14:textId="53DEF985" w:rsidR="000B5362" w:rsidRPr="00FF1DA0" w:rsidRDefault="00AF584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42,264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7AAB90" w14:textId="7E3C8BCE" w:rsidR="000B5362" w:rsidRPr="00FF1DA0" w:rsidRDefault="00AF584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5,558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E14A008" w14:textId="6E5C1914" w:rsidR="000B5362" w:rsidRPr="00FF1DA0" w:rsidRDefault="00AF584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6,479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bottom"/>
          </w:tcPr>
          <w:p w14:paraId="784C4252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09947E4" w14:textId="77777777" w:rsidR="000B5362" w:rsidRPr="00FF1DA0" w:rsidRDefault="000B5362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67B24C" w14:textId="34B1CF14" w:rsidR="000B5362" w:rsidRPr="00FF1DA0" w:rsidRDefault="00AF5843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70,048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0B5362" w:rsidRPr="00FF1DA0" w14:paraId="7890136F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99"/>
        </w:trPr>
        <w:tc>
          <w:tcPr>
            <w:tcW w:w="2106" w:type="dxa"/>
          </w:tcPr>
          <w:p w14:paraId="426AB3FF" w14:textId="77777777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  <w:vAlign w:val="bottom"/>
          </w:tcPr>
          <w:p w14:paraId="12881275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0938DDA9" w14:textId="2DD887CB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64,330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828" w:type="dxa"/>
            <w:vAlign w:val="bottom"/>
          </w:tcPr>
          <w:p w14:paraId="659C56FD" w14:textId="17D4A587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314,134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14:paraId="39C20366" w14:textId="02D93FAC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43,883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765" w:type="dxa"/>
            <w:vAlign w:val="bottom"/>
          </w:tcPr>
          <w:p w14:paraId="63093193" w14:textId="71C359E2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76,968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  <w:tc>
          <w:tcPr>
            <w:tcW w:w="1026" w:type="dxa"/>
            <w:vAlign w:val="bottom"/>
          </w:tcPr>
          <w:p w14:paraId="72BFC637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22428D0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09" w:type="dxa"/>
            <w:vAlign w:val="bottom"/>
          </w:tcPr>
          <w:p w14:paraId="003E7EB8" w14:textId="79866A88" w:rsidR="000B5362" w:rsidRPr="00FF1DA0" w:rsidRDefault="00AF5843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(</w:t>
            </w:r>
            <w:r w:rsidR="000B5362" w:rsidRPr="00FF1DA0">
              <w:rPr>
                <w:rFonts w:ascii="Angsana New" w:hAnsi="Angsana New"/>
                <w:sz w:val="21"/>
                <w:szCs w:val="21"/>
                <w:lang w:val="en-GB"/>
              </w:rPr>
              <w:t>499,315</w:t>
            </w:r>
            <w:r w:rsidRPr="00E03DD4"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  <w:t>)</w:t>
            </w:r>
          </w:p>
        </w:tc>
      </w:tr>
      <w:tr w:rsidR="00370AE9" w:rsidRPr="00FF1DA0" w14:paraId="2F18B7BB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99"/>
        </w:trPr>
        <w:tc>
          <w:tcPr>
            <w:tcW w:w="2106" w:type="dxa"/>
          </w:tcPr>
          <w:p w14:paraId="17B57FD0" w14:textId="449550B7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873" w:type="dxa"/>
          </w:tcPr>
          <w:p w14:paraId="28F50902" w14:textId="693F72E1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5B675F47" w14:textId="4227209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16,765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28" w:type="dxa"/>
          </w:tcPr>
          <w:p w14:paraId="27BF008F" w14:textId="721A2E8C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44,563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658538A7" w14:textId="7178AE10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4,712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</w:tcPr>
          <w:p w14:paraId="42DB3C2E" w14:textId="3DBA89BC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4,587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26" w:type="dxa"/>
          </w:tcPr>
          <w:p w14:paraId="6FA07E8F" w14:textId="3842B6C2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7B242995" w14:textId="7269F290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355C403A" w14:textId="658B601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70,627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370AE9" w:rsidRPr="00FF1DA0" w14:paraId="23BDCA9F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99"/>
        </w:trPr>
        <w:tc>
          <w:tcPr>
            <w:tcW w:w="2106" w:type="dxa"/>
          </w:tcPr>
          <w:p w14:paraId="42A59921" w14:textId="2F465C04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ค่าเสื่อมราคาสำหรับส่วนที่จำหน่าย</w:t>
            </w:r>
          </w:p>
        </w:tc>
        <w:tc>
          <w:tcPr>
            <w:tcW w:w="873" w:type="dxa"/>
          </w:tcPr>
          <w:p w14:paraId="65F067DE" w14:textId="2EF2543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52CDAA88" w14:textId="219546C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2,736 </w:t>
            </w:r>
          </w:p>
        </w:tc>
        <w:tc>
          <w:tcPr>
            <w:tcW w:w="828" w:type="dxa"/>
          </w:tcPr>
          <w:p w14:paraId="3713F90D" w14:textId="76C90BBE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4,744 </w:t>
            </w:r>
          </w:p>
        </w:tc>
        <w:tc>
          <w:tcPr>
            <w:tcW w:w="1116" w:type="dxa"/>
          </w:tcPr>
          <w:p w14:paraId="144632CE" w14:textId="19D474DB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948 </w:t>
            </w:r>
          </w:p>
        </w:tc>
        <w:tc>
          <w:tcPr>
            <w:tcW w:w="765" w:type="dxa"/>
          </w:tcPr>
          <w:p w14:paraId="6417BC76" w14:textId="0693C0B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5,613 </w:t>
            </w:r>
          </w:p>
        </w:tc>
        <w:tc>
          <w:tcPr>
            <w:tcW w:w="1026" w:type="dxa"/>
          </w:tcPr>
          <w:p w14:paraId="7DA5DA79" w14:textId="6D54E712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5EBB4B77" w14:textId="6D319F63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524B09A4" w14:textId="23BC90ED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14,041 </w:t>
            </w:r>
          </w:p>
        </w:tc>
      </w:tr>
      <w:tr w:rsidR="00370AE9" w:rsidRPr="00FF1DA0" w14:paraId="1E70EE38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99"/>
        </w:trPr>
        <w:tc>
          <w:tcPr>
            <w:tcW w:w="2106" w:type="dxa"/>
          </w:tcPr>
          <w:p w14:paraId="407B1C09" w14:textId="77777777" w:rsidR="0082526A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ค่าเสื่อมราคาที่โอนออกเป็นโอนไป</w:t>
            </w:r>
          </w:p>
          <w:p w14:paraId="39354B16" w14:textId="6961146B" w:rsidR="00370AE9" w:rsidRPr="00FF1DA0" w:rsidRDefault="0082526A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</w:t>
            </w:r>
            <w:r w:rsidR="00370AE9"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873" w:type="dxa"/>
          </w:tcPr>
          <w:p w14:paraId="7F065FE3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C8E5DCA" w14:textId="3DC66466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4718FB51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CB0DD36" w14:textId="32998891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28" w:type="dxa"/>
          </w:tcPr>
          <w:p w14:paraId="30F5A644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8231763" w14:textId="246E27B2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2,062 </w:t>
            </w:r>
          </w:p>
        </w:tc>
        <w:tc>
          <w:tcPr>
            <w:tcW w:w="1116" w:type="dxa"/>
          </w:tcPr>
          <w:p w14:paraId="01C61C90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54528B3" w14:textId="5AF846E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3,397 </w:t>
            </w:r>
          </w:p>
        </w:tc>
        <w:tc>
          <w:tcPr>
            <w:tcW w:w="765" w:type="dxa"/>
          </w:tcPr>
          <w:p w14:paraId="19B6EEAB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9373F0E" w14:textId="28427CB5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026" w:type="dxa"/>
          </w:tcPr>
          <w:p w14:paraId="7D590EF8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77AE8CE" w14:textId="19EEE878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0942C735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1421642" w14:textId="5CA035F4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0D510AFF" w14:textId="77777777" w:rsidR="00CC65A1" w:rsidRDefault="00CC65A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F5C9945" w14:textId="61E0EF81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5,459 </w:t>
            </w:r>
          </w:p>
        </w:tc>
      </w:tr>
      <w:tr w:rsidR="00370AE9" w:rsidRPr="00FF1DA0" w14:paraId="5E8F1C77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  <w:shd w:val="clear" w:color="auto" w:fill="auto"/>
          </w:tcPr>
          <w:p w14:paraId="7A8EFFE9" w14:textId="77777777" w:rsidR="00CC65A1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ค่าเสื่อมราคาที่โอนออกเป็น</w:t>
            </w:r>
          </w:p>
          <w:p w14:paraId="55A8B4C8" w14:textId="5A6DB505" w:rsidR="00370AE9" w:rsidRPr="00FF1DA0" w:rsidRDefault="00CC65A1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</w:t>
            </w:r>
            <w:r w:rsidR="00370AE9"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73" w:type="dxa"/>
          </w:tcPr>
          <w:p w14:paraId="4C1811A5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42C4721" w14:textId="791F9806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  <w:shd w:val="clear" w:color="auto" w:fill="auto"/>
          </w:tcPr>
          <w:p w14:paraId="3D915047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1B19B18" w14:textId="5269BD55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28" w:type="dxa"/>
            <w:shd w:val="clear" w:color="auto" w:fill="auto"/>
          </w:tcPr>
          <w:p w14:paraId="3DFBD62E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597ED51" w14:textId="0AC18AF0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6" w:type="dxa"/>
            <w:shd w:val="clear" w:color="auto" w:fill="auto"/>
          </w:tcPr>
          <w:p w14:paraId="20664878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078112B" w14:textId="01547702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65" w:type="dxa"/>
            <w:shd w:val="clear" w:color="auto" w:fill="auto"/>
          </w:tcPr>
          <w:p w14:paraId="2E49AEDA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937892B" w14:textId="0EF6D4AD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942 </w:t>
            </w:r>
          </w:p>
        </w:tc>
        <w:tc>
          <w:tcPr>
            <w:tcW w:w="1026" w:type="dxa"/>
          </w:tcPr>
          <w:p w14:paraId="4A89F6AE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2961BD9" w14:textId="5BC5B3A7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2AB59EDF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3B73CE3" w14:textId="29C94DAD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  <w:shd w:val="clear" w:color="auto" w:fill="auto"/>
          </w:tcPr>
          <w:p w14:paraId="54E3D1F3" w14:textId="77777777" w:rsidR="00CC65A1" w:rsidRDefault="00CC65A1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7A7770E" w14:textId="149C8D42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942 </w:t>
            </w:r>
          </w:p>
        </w:tc>
      </w:tr>
      <w:tr w:rsidR="00370AE9" w:rsidRPr="00FF1DA0" w14:paraId="3E5FDD10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99"/>
        </w:trPr>
        <w:tc>
          <w:tcPr>
            <w:tcW w:w="2106" w:type="dxa"/>
          </w:tcPr>
          <w:p w14:paraId="73F4F75D" w14:textId="33388F4F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73" w:type="dxa"/>
          </w:tcPr>
          <w:p w14:paraId="17C2A419" w14:textId="7F4FB125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91" w:type="dxa"/>
            <w:gridSpan w:val="2"/>
          </w:tcPr>
          <w:p w14:paraId="211E098F" w14:textId="2F4BD546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78,359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28" w:type="dxa"/>
          </w:tcPr>
          <w:p w14:paraId="18616873" w14:textId="0B41A996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351,891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6" w:type="dxa"/>
          </w:tcPr>
          <w:p w14:paraId="6BF0D1C6" w14:textId="71139A15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44,250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765" w:type="dxa"/>
          </w:tcPr>
          <w:p w14:paraId="10AC9C82" w14:textId="180B197B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75,000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26" w:type="dxa"/>
          </w:tcPr>
          <w:p w14:paraId="48FCD934" w14:textId="7CDD5547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</w:tcPr>
          <w:p w14:paraId="27257FA7" w14:textId="521D7D94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09" w:type="dxa"/>
          </w:tcPr>
          <w:p w14:paraId="649EE263" w14:textId="5067691C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(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549,500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0B5362" w:rsidRPr="00CA3291" w14:paraId="63774EC0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EB07444" w14:textId="77777777" w:rsidR="000B5362" w:rsidRPr="00CA3291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  <w:tc>
          <w:tcPr>
            <w:tcW w:w="873" w:type="dxa"/>
          </w:tcPr>
          <w:p w14:paraId="52696384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301BA0E3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828" w:type="dxa"/>
          </w:tcPr>
          <w:p w14:paraId="2EF7E774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16" w:type="dxa"/>
          </w:tcPr>
          <w:p w14:paraId="77770F73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65" w:type="dxa"/>
          </w:tcPr>
          <w:p w14:paraId="2D98A577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26" w:type="dxa"/>
          </w:tcPr>
          <w:p w14:paraId="54109547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92" w:type="dxa"/>
          </w:tcPr>
          <w:p w14:paraId="1B3BB6D6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909" w:type="dxa"/>
          </w:tcPr>
          <w:p w14:paraId="5CE1F4C0" w14:textId="77777777" w:rsidR="000B5362" w:rsidRPr="00CA3291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</w:tr>
      <w:tr w:rsidR="000B5362" w:rsidRPr="00FF1DA0" w14:paraId="57608088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3151641" w14:textId="45157BC1" w:rsidR="000B5362" w:rsidRPr="00FF1DA0" w:rsidRDefault="000B536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73" w:type="dxa"/>
          </w:tcPr>
          <w:p w14:paraId="0B03BB25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292F33EA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12E757B3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501C30A3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6482C969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0875A614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2470F415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</w:tcPr>
          <w:p w14:paraId="1C50808E" w14:textId="77777777" w:rsidR="000B5362" w:rsidRPr="00FF1DA0" w:rsidRDefault="000B536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49525E" w:rsidRPr="00FF1DA0" w14:paraId="7DC2F653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2C2FBD0C" w14:textId="29980D44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  <w:vAlign w:val="bottom"/>
          </w:tcPr>
          <w:p w14:paraId="3E742E75" w14:textId="0666D23D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664,089</w:t>
            </w:r>
          </w:p>
        </w:tc>
        <w:tc>
          <w:tcPr>
            <w:tcW w:w="891" w:type="dxa"/>
            <w:gridSpan w:val="2"/>
            <w:vAlign w:val="bottom"/>
          </w:tcPr>
          <w:p w14:paraId="0A2701B8" w14:textId="4F332B55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368,135</w:t>
            </w:r>
          </w:p>
        </w:tc>
        <w:tc>
          <w:tcPr>
            <w:tcW w:w="828" w:type="dxa"/>
            <w:vAlign w:val="bottom"/>
          </w:tcPr>
          <w:p w14:paraId="1579A0B3" w14:textId="4C0255BD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578,377</w:t>
            </w:r>
          </w:p>
        </w:tc>
        <w:tc>
          <w:tcPr>
            <w:tcW w:w="1116" w:type="dxa"/>
            <w:vAlign w:val="bottom"/>
          </w:tcPr>
          <w:p w14:paraId="7616B6FC" w14:textId="668640EE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14,026</w:t>
            </w:r>
          </w:p>
        </w:tc>
        <w:tc>
          <w:tcPr>
            <w:tcW w:w="765" w:type="dxa"/>
            <w:vAlign w:val="bottom"/>
          </w:tcPr>
          <w:p w14:paraId="6076D815" w14:textId="0E76B2F0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11,949</w:t>
            </w:r>
          </w:p>
        </w:tc>
        <w:tc>
          <w:tcPr>
            <w:tcW w:w="1026" w:type="dxa"/>
            <w:vAlign w:val="bottom"/>
          </w:tcPr>
          <w:p w14:paraId="4A4C8541" w14:textId="007AC61F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1,757</w:t>
            </w:r>
          </w:p>
        </w:tc>
        <w:tc>
          <w:tcPr>
            <w:tcW w:w="792" w:type="dxa"/>
          </w:tcPr>
          <w:p w14:paraId="74A0F077" w14:textId="43950143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712</w:t>
            </w:r>
          </w:p>
        </w:tc>
        <w:tc>
          <w:tcPr>
            <w:tcW w:w="909" w:type="dxa"/>
            <w:vAlign w:val="bottom"/>
          </w:tcPr>
          <w:p w14:paraId="5D360DF9" w14:textId="2996C53E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1,639,045</w:t>
            </w:r>
          </w:p>
        </w:tc>
      </w:tr>
      <w:tr w:rsidR="00370AE9" w:rsidRPr="00FF1DA0" w14:paraId="7D5DFB65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3B70CB6F" w14:textId="7859BB4C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31</w:t>
            </w: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ธันวาคม </w:t>
            </w: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873" w:type="dxa"/>
          </w:tcPr>
          <w:p w14:paraId="71392FC5" w14:textId="23A4CE36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755,782 </w:t>
            </w:r>
          </w:p>
        </w:tc>
        <w:tc>
          <w:tcPr>
            <w:tcW w:w="891" w:type="dxa"/>
            <w:gridSpan w:val="2"/>
          </w:tcPr>
          <w:p w14:paraId="39EA9F97" w14:textId="0487BE3E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457,567 </w:t>
            </w:r>
          </w:p>
        </w:tc>
        <w:tc>
          <w:tcPr>
            <w:tcW w:w="828" w:type="dxa"/>
          </w:tcPr>
          <w:p w14:paraId="78F9239E" w14:textId="669A1515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566,993 </w:t>
            </w:r>
          </w:p>
        </w:tc>
        <w:tc>
          <w:tcPr>
            <w:tcW w:w="1116" w:type="dxa"/>
          </w:tcPr>
          <w:p w14:paraId="08D85458" w14:textId="4027A830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6,483 </w:t>
            </w:r>
          </w:p>
        </w:tc>
        <w:tc>
          <w:tcPr>
            <w:tcW w:w="765" w:type="dxa"/>
          </w:tcPr>
          <w:p w14:paraId="6E2875D4" w14:textId="4C6BFFF2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6,066 </w:t>
            </w:r>
          </w:p>
        </w:tc>
        <w:tc>
          <w:tcPr>
            <w:tcW w:w="1026" w:type="dxa"/>
          </w:tcPr>
          <w:p w14:paraId="213D3942" w14:textId="6646BDD4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89,628 </w:t>
            </w:r>
          </w:p>
        </w:tc>
        <w:tc>
          <w:tcPr>
            <w:tcW w:w="792" w:type="dxa"/>
          </w:tcPr>
          <w:p w14:paraId="44CA5A8A" w14:textId="42ED62D4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5,393 </w:t>
            </w:r>
          </w:p>
        </w:tc>
        <w:tc>
          <w:tcPr>
            <w:tcW w:w="909" w:type="dxa"/>
          </w:tcPr>
          <w:p w14:paraId="22003780" w14:textId="27F53FAD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1,887,912 </w:t>
            </w:r>
          </w:p>
        </w:tc>
      </w:tr>
      <w:tr w:rsidR="0049525E" w:rsidRPr="00E30ADB" w14:paraId="76C363DE" w14:textId="77777777" w:rsidTr="007F5DEC">
        <w:tblPrEx>
          <w:tblCellMar>
            <w:left w:w="108" w:type="dxa"/>
            <w:right w:w="108" w:type="dxa"/>
          </w:tblCellMar>
        </w:tblPrEx>
        <w:trPr>
          <w:cantSplit/>
          <w:trHeight w:val="144"/>
        </w:trPr>
        <w:tc>
          <w:tcPr>
            <w:tcW w:w="2106" w:type="dxa"/>
          </w:tcPr>
          <w:p w14:paraId="19823FFD" w14:textId="77777777" w:rsidR="0049525E" w:rsidRPr="00E30ADB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73" w:type="dxa"/>
          </w:tcPr>
          <w:p w14:paraId="34DD8EC6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32BB0ECF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4D33DC9C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59A33C77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66537B5E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2BB0B2B2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34C41F92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</w:tcPr>
          <w:p w14:paraId="62FBF3C3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49525E" w:rsidRPr="00FF1DA0" w14:paraId="410D1810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534C959" w14:textId="65B3545A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 xml:space="preserve">ค่าเสื่อมราคาสำหรับปี </w:t>
            </w:r>
            <w:r w:rsidRPr="00FF1DA0"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873" w:type="dxa"/>
          </w:tcPr>
          <w:p w14:paraId="051D5FCF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52F14112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0C5A2436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792BE8D5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24901C95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47A53481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27DC116E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0957743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49525E" w:rsidRPr="00FF1DA0" w14:paraId="58DFB71E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2E60E5AC" w14:textId="77777777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ต้นทุนขาย</w:t>
            </w:r>
          </w:p>
        </w:tc>
        <w:tc>
          <w:tcPr>
            <w:tcW w:w="873" w:type="dxa"/>
          </w:tcPr>
          <w:p w14:paraId="5657B261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7D63043B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5AA65932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3AB8C67B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5DA32510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56D1C27C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481EE98F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64F2FCF9" w14:textId="70A8DBB9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64,293</w:t>
            </w:r>
          </w:p>
        </w:tc>
      </w:tr>
      <w:tr w:rsidR="0049525E" w:rsidRPr="00FF1DA0" w14:paraId="3D692339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1980F1DC" w14:textId="19D3BAF9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873" w:type="dxa"/>
          </w:tcPr>
          <w:p w14:paraId="02CB5759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4DE29D50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09B9F7CF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3E648057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309C4FAA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77A9003A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297A9840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5F2F875F" w14:textId="1B5948AC" w:rsidR="0049525E" w:rsidRPr="00FF1DA0" w:rsidRDefault="0049525E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5,755</w:t>
            </w:r>
          </w:p>
        </w:tc>
      </w:tr>
      <w:tr w:rsidR="0049525E" w:rsidRPr="00FF1DA0" w14:paraId="557EEF46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05792823" w14:textId="77777777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873" w:type="dxa"/>
          </w:tcPr>
          <w:p w14:paraId="140585CF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32EB076E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7D88C765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035675FD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26F92DF9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406572BD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0EEF88DE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166255B6" w14:textId="3E220CAD" w:rsidR="0049525E" w:rsidRPr="00FF1DA0" w:rsidRDefault="0049525E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>70,048</w:t>
            </w:r>
          </w:p>
        </w:tc>
      </w:tr>
      <w:tr w:rsidR="0049525E" w:rsidRPr="00E30ADB" w14:paraId="57C57133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6601F7E5" w14:textId="77777777" w:rsidR="0049525E" w:rsidRPr="00E30ADB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73" w:type="dxa"/>
          </w:tcPr>
          <w:p w14:paraId="74900A71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54ED93BA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39491805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442B3C4D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49B53090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4714CEF1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0453CA19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</w:tcPr>
          <w:p w14:paraId="1D7CCCB1" w14:textId="77777777" w:rsidR="0049525E" w:rsidRPr="00E30ADB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49525E" w:rsidRPr="00FF1DA0" w14:paraId="2CC41929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4C9495A2" w14:textId="327D4BBF" w:rsidR="0049525E" w:rsidRPr="00FF1DA0" w:rsidRDefault="0049525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b/>
                <w:bCs/>
                <w:sz w:val="21"/>
                <w:szCs w:val="21"/>
                <w:cs/>
                <w:lang w:val="en-GB"/>
              </w:rPr>
              <w:t xml:space="preserve">ค่าเสื่อมราคาสำหรับปี </w:t>
            </w:r>
            <w:r w:rsidRPr="00FF1DA0"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73" w:type="dxa"/>
          </w:tcPr>
          <w:p w14:paraId="7B3D3519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762B0AB2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6C46505D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6085E9CF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0C6784F1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7A63C3C0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60599169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72C624D" w14:textId="77777777" w:rsidR="0049525E" w:rsidRPr="00FF1DA0" w:rsidRDefault="0049525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370AE9" w:rsidRPr="00FF1DA0" w14:paraId="31949C0D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7A061707" w14:textId="77777777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ต้นทุนขาย</w:t>
            </w:r>
          </w:p>
        </w:tc>
        <w:tc>
          <w:tcPr>
            <w:tcW w:w="873" w:type="dxa"/>
          </w:tcPr>
          <w:p w14:paraId="56AE5F47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7A8A0AD2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1CCE06F0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26ECE75A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69742A14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287F3EEC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349DAEAA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20427BD0" w14:textId="4169257F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64,840 </w:t>
            </w:r>
          </w:p>
        </w:tc>
      </w:tr>
      <w:tr w:rsidR="00370AE9" w:rsidRPr="00FF1DA0" w14:paraId="5A77E674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2D336F1F" w14:textId="77777777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873" w:type="dxa"/>
          </w:tcPr>
          <w:p w14:paraId="293ACE48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500867B6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6D7F9CDD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53B1ABC4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6217642E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366B1AB8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45ECCECC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28C64CAA" w14:textId="79D0420A" w:rsidR="00370AE9" w:rsidRPr="00FF1DA0" w:rsidRDefault="00370AE9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5,787 </w:t>
            </w:r>
          </w:p>
        </w:tc>
      </w:tr>
      <w:tr w:rsidR="00370AE9" w:rsidRPr="00FF1DA0" w14:paraId="43A260D7" w14:textId="77777777" w:rsidTr="007F5DE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06" w:type="dxa"/>
          </w:tcPr>
          <w:p w14:paraId="44D0E208" w14:textId="77777777" w:rsidR="00370AE9" w:rsidRPr="00FF1DA0" w:rsidRDefault="00370AE9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73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873" w:type="dxa"/>
          </w:tcPr>
          <w:p w14:paraId="1C7C2A58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627138D9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8" w:type="dxa"/>
          </w:tcPr>
          <w:p w14:paraId="2C9ED698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6" w:type="dxa"/>
          </w:tcPr>
          <w:p w14:paraId="649B3F10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65" w:type="dxa"/>
          </w:tcPr>
          <w:p w14:paraId="32CF2B58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26" w:type="dxa"/>
          </w:tcPr>
          <w:p w14:paraId="50BEA356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92" w:type="dxa"/>
          </w:tcPr>
          <w:p w14:paraId="3C8D0850" w14:textId="77777777" w:rsidR="00370AE9" w:rsidRPr="00FF1DA0" w:rsidRDefault="00370AE9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09" w:type="dxa"/>
          </w:tcPr>
          <w:p w14:paraId="0984B863" w14:textId="45826FB8" w:rsidR="00370AE9" w:rsidRPr="00FF1DA0" w:rsidRDefault="00370AE9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43" w:right="-44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F1DA0">
              <w:rPr>
                <w:rFonts w:ascii="Angsana New" w:hAnsi="Angsana New"/>
                <w:sz w:val="21"/>
                <w:szCs w:val="21"/>
                <w:lang w:val="en-GB"/>
              </w:rPr>
              <w:t xml:space="preserve"> 70,627 </w:t>
            </w:r>
          </w:p>
        </w:tc>
      </w:tr>
    </w:tbl>
    <w:p w14:paraId="506E7AF0" w14:textId="77777777" w:rsidR="00A97165" w:rsidRPr="00A97165" w:rsidRDefault="00A9716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4E038ECC" w14:textId="118FB063" w:rsidR="00D950B4" w:rsidRPr="00267CF8" w:rsidRDefault="002A6F1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49DE" w:rsidRPr="00267CF8">
        <w:rPr>
          <w:rFonts w:ascii="Angsana New" w:hAnsi="Angsana New"/>
          <w:sz w:val="32"/>
          <w:szCs w:val="32"/>
        </w:rPr>
        <w:t>31</w:t>
      </w:r>
      <w:r w:rsidR="00D1618E"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9DE" w:rsidRPr="00267CF8">
        <w:rPr>
          <w:rFonts w:ascii="Angsana New" w:hAnsi="Angsana New"/>
          <w:sz w:val="32"/>
          <w:szCs w:val="32"/>
        </w:rPr>
        <w:t>25</w:t>
      </w:r>
      <w:r w:rsidR="004171A4" w:rsidRPr="00267CF8">
        <w:rPr>
          <w:rFonts w:ascii="Angsana New" w:hAnsi="Angsana New"/>
          <w:sz w:val="32"/>
          <w:szCs w:val="32"/>
        </w:rPr>
        <w:t>6</w:t>
      </w:r>
      <w:r w:rsidR="0092072D"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="007E49DE" w:rsidRPr="00267CF8">
        <w:rPr>
          <w:rFonts w:ascii="Angsana New" w:hAnsi="Angsana New"/>
          <w:sz w:val="32"/>
          <w:szCs w:val="32"/>
        </w:rPr>
        <w:t>25</w:t>
      </w:r>
      <w:r w:rsidR="00D950B4" w:rsidRPr="00267CF8">
        <w:rPr>
          <w:rFonts w:ascii="Angsana New" w:hAnsi="Angsana New"/>
          <w:sz w:val="32"/>
          <w:szCs w:val="32"/>
        </w:rPr>
        <w:t>6</w:t>
      </w:r>
      <w:r w:rsidR="0092072D"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 xml:space="preserve"> ส่วนหนึ่งของอาคารและอุปกรณ์ของ</w:t>
      </w:r>
      <w:r w:rsidR="008B223E" w:rsidRPr="00267CF8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งบการเงินรวมและงบการเงินเฉพาะของบริษัท</w:t>
      </w:r>
      <w:r w:rsidRPr="00267CF8">
        <w:rPr>
          <w:rFonts w:ascii="Angsana New" w:hAnsi="Angsana New"/>
          <w:sz w:val="32"/>
          <w:szCs w:val="32"/>
          <w:cs/>
        </w:rPr>
        <w:t xml:space="preserve">ที่คิดค่าเสื่อมราคาเต็มมูลค่าและยังคงใช้งานอยู่มีราคาทุน </w:t>
      </w:r>
      <w:r w:rsidR="00904DEE" w:rsidRPr="00267CF8">
        <w:rPr>
          <w:rFonts w:ascii="Angsana New" w:hAnsi="Angsana New"/>
          <w:sz w:val="32"/>
          <w:szCs w:val="32"/>
        </w:rPr>
        <w:t>268</w:t>
      </w:r>
      <w:r w:rsidR="00904DEE" w:rsidRPr="00267CF8">
        <w:rPr>
          <w:rFonts w:ascii="Angsana New" w:hAnsi="Angsana New"/>
          <w:sz w:val="32"/>
          <w:szCs w:val="32"/>
          <w:cs/>
        </w:rPr>
        <w:t>.</w:t>
      </w:r>
      <w:r w:rsidR="00904DEE" w:rsidRPr="00267CF8">
        <w:rPr>
          <w:rFonts w:ascii="Angsana New" w:hAnsi="Angsana New"/>
          <w:sz w:val="32"/>
          <w:szCs w:val="32"/>
        </w:rPr>
        <w:t>71</w:t>
      </w:r>
      <w:r w:rsidR="000771FF"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>ล้านบาท</w:t>
      </w:r>
      <w:r w:rsidR="008B223E" w:rsidRPr="00267CF8"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 xml:space="preserve">และ </w:t>
      </w:r>
      <w:r w:rsidR="0092072D" w:rsidRPr="00267CF8">
        <w:rPr>
          <w:rFonts w:ascii="Angsana New" w:hAnsi="Angsana New"/>
          <w:sz w:val="32"/>
          <w:szCs w:val="32"/>
        </w:rPr>
        <w:t>27</w:t>
      </w:r>
      <w:r w:rsidR="006B5EB6" w:rsidRPr="00267CF8">
        <w:rPr>
          <w:rFonts w:ascii="Angsana New" w:hAnsi="Angsana New"/>
          <w:sz w:val="32"/>
          <w:szCs w:val="32"/>
        </w:rPr>
        <w:t>4</w:t>
      </w:r>
      <w:r w:rsidR="006B5EB6" w:rsidRPr="00267CF8">
        <w:rPr>
          <w:rFonts w:ascii="Angsana New" w:hAnsi="Angsana New"/>
          <w:sz w:val="32"/>
          <w:szCs w:val="32"/>
          <w:cs/>
        </w:rPr>
        <w:t>.</w:t>
      </w:r>
      <w:r w:rsidR="0092072D" w:rsidRPr="00267CF8">
        <w:rPr>
          <w:rFonts w:ascii="Angsana New" w:hAnsi="Angsana New"/>
          <w:sz w:val="32"/>
          <w:szCs w:val="32"/>
        </w:rPr>
        <w:t>43</w:t>
      </w:r>
      <w:r w:rsidR="007B038D" w:rsidRPr="00267CF8">
        <w:rPr>
          <w:rFonts w:ascii="Angsana New" w:hAnsi="Angsana New"/>
          <w:sz w:val="32"/>
          <w:szCs w:val="32"/>
          <w:cs/>
        </w:rPr>
        <w:t xml:space="preserve"> </w:t>
      </w:r>
      <w:r w:rsidR="008B223E" w:rsidRPr="00267CF8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7989FF53" w14:textId="3ED424BB" w:rsidR="00D950B4" w:rsidRDefault="00D950B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99AE097" w14:textId="62AA1A92" w:rsidR="00F85D16" w:rsidRPr="00267CF8" w:rsidRDefault="00F85D16" w:rsidP="00F8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เครื่องจักรและที่ดิน</w:t>
      </w:r>
      <w:r w:rsidR="007D1C34">
        <w:rPr>
          <w:rFonts w:ascii="Angsana New" w:hAnsi="Angsana New" w:hint="cs"/>
          <w:sz w:val="32"/>
          <w:szCs w:val="32"/>
          <w:cs/>
        </w:rPr>
        <w:t xml:space="preserve">พร้อมสิ่งปลูกสร้าง </w:t>
      </w:r>
      <w:r w:rsidRPr="00267CF8">
        <w:rPr>
          <w:rFonts w:ascii="Angsana New" w:hAnsi="Angsana New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545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44 </w:t>
      </w:r>
      <w:r w:rsidRPr="00267CF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ตามที่กล่าวไว้ในหมายเหตุ </w:t>
      </w:r>
      <w:r w:rsidR="006045F0">
        <w:rPr>
          <w:rFonts w:ascii="Angsana New" w:hAnsi="Angsana New"/>
          <w:sz w:val="32"/>
          <w:szCs w:val="32"/>
        </w:rPr>
        <w:t>9</w:t>
      </w:r>
      <w:r w:rsidR="006045F0">
        <w:rPr>
          <w:rFonts w:ascii="Angsana New" w:hAnsi="Angsana New"/>
          <w:sz w:val="32"/>
          <w:szCs w:val="32"/>
          <w:cs/>
        </w:rPr>
        <w:t>.</w:t>
      </w:r>
      <w:r w:rsidR="006045F0">
        <w:rPr>
          <w:rFonts w:ascii="Angsana New" w:hAnsi="Angsana New"/>
          <w:sz w:val="32"/>
          <w:szCs w:val="32"/>
        </w:rPr>
        <w:t xml:space="preserve">6 </w:t>
      </w:r>
      <w:r w:rsidR="006045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45F0">
        <w:rPr>
          <w:rFonts w:ascii="Angsana New" w:hAnsi="Angsana New"/>
          <w:sz w:val="32"/>
          <w:szCs w:val="32"/>
        </w:rPr>
        <w:t>9</w:t>
      </w:r>
      <w:r w:rsidR="006045F0">
        <w:rPr>
          <w:rFonts w:ascii="Angsana New" w:hAnsi="Angsana New"/>
          <w:sz w:val="32"/>
          <w:szCs w:val="32"/>
          <w:cs/>
        </w:rPr>
        <w:t>.</w:t>
      </w:r>
      <w:r w:rsidR="006045F0">
        <w:rPr>
          <w:rFonts w:ascii="Angsana New" w:hAnsi="Angsana New"/>
          <w:sz w:val="32"/>
          <w:szCs w:val="32"/>
        </w:rPr>
        <w:t>8</w:t>
      </w:r>
    </w:p>
    <w:p w14:paraId="25A6F406" w14:textId="77777777" w:rsidR="00F85D16" w:rsidRPr="00267CF8" w:rsidRDefault="00F85D16" w:rsidP="00F8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10EC44A1" w14:textId="77777777" w:rsidR="00F85D16" w:rsidRPr="00267CF8" w:rsidRDefault="00F85D16" w:rsidP="00F8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สำหรับปีสิ้นสุดวันที่ </w:t>
      </w:r>
      <w:r w:rsidRPr="00267CF8">
        <w:rPr>
          <w:rFonts w:ascii="Angsana New" w:hAnsi="Angsana New"/>
          <w:spacing w:val="2"/>
          <w:sz w:val="32"/>
          <w:szCs w:val="32"/>
        </w:rPr>
        <w:t>31</w:t>
      </w:r>
      <w:r w:rsidRPr="00267CF8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pacing w:val="2"/>
          <w:sz w:val="32"/>
          <w:szCs w:val="32"/>
        </w:rPr>
        <w:t>2563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67CF8">
        <w:rPr>
          <w:rFonts w:ascii="Angsana New" w:hAnsi="Angsana New"/>
          <w:spacing w:val="2"/>
          <w:sz w:val="32"/>
          <w:szCs w:val="32"/>
          <w:cs/>
        </w:rPr>
        <w:t>จำนวนรายจ่ายทั้งสิ้นที่รับรู้เป็นส่วนหนึ่งของมูลค่า</w:t>
      </w:r>
      <w:r w:rsidRPr="00267CF8">
        <w:rPr>
          <w:rFonts w:ascii="Angsana New" w:hAnsi="Angsana New"/>
          <w:sz w:val="32"/>
          <w:szCs w:val="32"/>
          <w:cs/>
        </w:rPr>
        <w:t xml:space="preserve">ตามบัญชีของรายการที่ดิน อาคารและอุปกรณ์จากการก่อสร้าง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44 </w:t>
      </w:r>
      <w:r w:rsidRPr="00267CF8">
        <w:rPr>
          <w:rFonts w:ascii="Angsana New" w:hAnsi="Angsana New"/>
          <w:sz w:val="32"/>
          <w:szCs w:val="32"/>
          <w:cs/>
        </w:rPr>
        <w:t>ล้านบาท</w:t>
      </w:r>
    </w:p>
    <w:bookmarkEnd w:id="22"/>
    <w:p w14:paraId="5DDF82B5" w14:textId="77777777" w:rsidR="00E30ADB" w:rsidRPr="00267CF8" w:rsidRDefault="00E30AD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F2FAA3E" w14:textId="412BDBCA" w:rsidR="00663EA9" w:rsidRDefault="00663EA9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</w:t>
      </w:r>
    </w:p>
    <w:p w14:paraId="4A9BBA82" w14:textId="4D328BF7" w:rsidR="009F3CA5" w:rsidRDefault="009F3CA5" w:rsidP="009F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Style w:val="TableGrid"/>
        <w:tblW w:w="8829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068"/>
        <w:gridCol w:w="1593"/>
        <w:gridCol w:w="81"/>
        <w:gridCol w:w="1836"/>
        <w:gridCol w:w="81"/>
        <w:gridCol w:w="1089"/>
        <w:gridCol w:w="81"/>
      </w:tblGrid>
      <w:tr w:rsidR="009F3CA5" w:rsidRPr="00E84C58" w14:paraId="5703D678" w14:textId="77777777" w:rsidTr="005402C6">
        <w:trPr>
          <w:gridAfter w:val="1"/>
          <w:wAfter w:w="81" w:type="dxa"/>
          <w:tblHeader/>
        </w:trPr>
        <w:tc>
          <w:tcPr>
            <w:tcW w:w="4068" w:type="dxa"/>
          </w:tcPr>
          <w:p w14:paraId="08AEF86F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5"/>
          </w:tcPr>
          <w:p w14:paraId="3B7D7525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hanging="4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9F3CA5" w:rsidRPr="00E84C58" w14:paraId="0A9AE03A" w14:textId="77777777" w:rsidTr="005402C6">
        <w:trPr>
          <w:gridAfter w:val="1"/>
          <w:wAfter w:w="81" w:type="dxa"/>
          <w:tblHeader/>
        </w:trPr>
        <w:tc>
          <w:tcPr>
            <w:tcW w:w="4068" w:type="dxa"/>
          </w:tcPr>
          <w:p w14:paraId="4947A51E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5C963C79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402C6" w:rsidRPr="00E84C58" w14:paraId="455E76A0" w14:textId="77777777" w:rsidTr="005402C6">
        <w:trPr>
          <w:tblHeader/>
        </w:trPr>
        <w:tc>
          <w:tcPr>
            <w:tcW w:w="4068" w:type="dxa"/>
          </w:tcPr>
          <w:p w14:paraId="7298C49E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BE066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79CA4C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14:paraId="7F69A268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2885A4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BDA9D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5402C6" w:rsidRPr="00E84C58" w14:paraId="3D70ECF9" w14:textId="77777777" w:rsidTr="005402C6">
        <w:tc>
          <w:tcPr>
            <w:tcW w:w="4068" w:type="dxa"/>
          </w:tcPr>
          <w:p w14:paraId="53F9BDCD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EF34DF8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702FD88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6" w:type="dxa"/>
          </w:tcPr>
          <w:p w14:paraId="58C52D76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1F6DE6A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983B985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2C6" w:rsidRPr="00E84C58" w14:paraId="29DD2A85" w14:textId="77777777" w:rsidTr="005402C6">
        <w:tc>
          <w:tcPr>
            <w:tcW w:w="4068" w:type="dxa"/>
          </w:tcPr>
          <w:p w14:paraId="303FD524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</w:tcPr>
          <w:p w14:paraId="1BE080E6" w14:textId="2F603CB5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0EBDC196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20B85CA7" w14:textId="68F8FB38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5BC73F3E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439D640" w14:textId="31987D43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</w:tr>
      <w:tr w:rsidR="005402C6" w:rsidRPr="00E84C58" w14:paraId="5DF421C7" w14:textId="77777777" w:rsidTr="005402C6">
        <w:tc>
          <w:tcPr>
            <w:tcW w:w="4068" w:type="dxa"/>
          </w:tcPr>
          <w:p w14:paraId="24B4FEEB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1593" w:type="dxa"/>
          </w:tcPr>
          <w:p w14:paraId="4EA4459A" w14:textId="1E2EC72E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166,081 </w:t>
            </w:r>
          </w:p>
        </w:tc>
        <w:tc>
          <w:tcPr>
            <w:tcW w:w="81" w:type="dxa"/>
          </w:tcPr>
          <w:p w14:paraId="0F0F02AF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4DE6AFF7" w14:textId="12BD0831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19,731 </w:t>
            </w:r>
          </w:p>
        </w:tc>
        <w:tc>
          <w:tcPr>
            <w:tcW w:w="81" w:type="dxa"/>
          </w:tcPr>
          <w:p w14:paraId="25F98002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BBD084C" w14:textId="745B2A11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185,812 </w:t>
            </w:r>
          </w:p>
        </w:tc>
      </w:tr>
      <w:tr w:rsidR="005402C6" w:rsidRPr="00E84C58" w14:paraId="31F50FBD" w14:textId="77777777" w:rsidTr="005402C6">
        <w:tc>
          <w:tcPr>
            <w:tcW w:w="4068" w:type="dxa"/>
          </w:tcPr>
          <w:p w14:paraId="79C0A4C8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เปลี่ยนแปลงอัตราค่าเช่าต่อเดือนครั้งที่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93" w:type="dxa"/>
          </w:tcPr>
          <w:p w14:paraId="6E7E9686" w14:textId="3D10FD24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43,372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096174EA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7ACEED93" w14:textId="67AE0253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6F7D25EC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F92E8AD" w14:textId="36214BBF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43,372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5F142F44" w14:textId="77777777" w:rsidTr="005402C6">
        <w:tc>
          <w:tcPr>
            <w:tcW w:w="4068" w:type="dxa"/>
          </w:tcPr>
          <w:p w14:paraId="216985CD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เปลี่ยนแปลงอัตราค่าเช่าต่อเดือนครั้งที่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93" w:type="dxa"/>
          </w:tcPr>
          <w:p w14:paraId="683ECF87" w14:textId="29E76305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14,064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4CAC67E0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0D19E38E" w14:textId="0AC717C2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353B76A2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DD21248" w14:textId="390CF516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14,064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767961B6" w14:textId="77777777" w:rsidTr="005402C6">
        <w:tc>
          <w:tcPr>
            <w:tcW w:w="4068" w:type="dxa"/>
          </w:tcPr>
          <w:p w14:paraId="24663F1D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เปลี่ยนแปลงอายุสัญญาเช่า</w:t>
            </w:r>
          </w:p>
        </w:tc>
        <w:tc>
          <w:tcPr>
            <w:tcW w:w="1593" w:type="dxa"/>
          </w:tcPr>
          <w:p w14:paraId="018FF53C" w14:textId="7B3C9A91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44,076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0ABFAD08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765DC227" w14:textId="03FCCD82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5,321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05EE4AFE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1D08D252" w14:textId="6995E09F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49,397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7E83A76E" w14:textId="77777777" w:rsidTr="005402C6">
        <w:tc>
          <w:tcPr>
            <w:tcW w:w="4068" w:type="dxa"/>
          </w:tcPr>
          <w:p w14:paraId="29A67FBA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จัดประเภทจากที่ดิน อาคาร และอุปกรณ์</w:t>
            </w:r>
          </w:p>
        </w:tc>
        <w:tc>
          <w:tcPr>
            <w:tcW w:w="1593" w:type="dxa"/>
          </w:tcPr>
          <w:p w14:paraId="737EB8BE" w14:textId="1BD77D92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5F823760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21933C83" w14:textId="4EE06599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1,573 </w:t>
            </w:r>
          </w:p>
        </w:tc>
        <w:tc>
          <w:tcPr>
            <w:tcW w:w="81" w:type="dxa"/>
          </w:tcPr>
          <w:p w14:paraId="288530E1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78543B7" w14:textId="1493955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1,573 </w:t>
            </w:r>
          </w:p>
        </w:tc>
      </w:tr>
      <w:tr w:rsidR="005402C6" w:rsidRPr="00E84C58" w14:paraId="4FC956D2" w14:textId="77777777" w:rsidTr="005402C6">
        <w:tc>
          <w:tcPr>
            <w:tcW w:w="4068" w:type="dxa"/>
          </w:tcPr>
          <w:p w14:paraId="1BBB3301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เช่าเพิ่ม</w:t>
            </w:r>
          </w:p>
        </w:tc>
        <w:tc>
          <w:tcPr>
            <w:tcW w:w="1593" w:type="dxa"/>
          </w:tcPr>
          <w:p w14:paraId="77A07391" w14:textId="30302C01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617E8972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4E6BB959" w14:textId="1527FF11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6,840 </w:t>
            </w:r>
          </w:p>
        </w:tc>
        <w:tc>
          <w:tcPr>
            <w:tcW w:w="81" w:type="dxa"/>
          </w:tcPr>
          <w:p w14:paraId="15B26A7E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F21D3DA" w14:textId="4AD6276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6,840 </w:t>
            </w:r>
          </w:p>
        </w:tc>
      </w:tr>
      <w:tr w:rsidR="005402C6" w:rsidRPr="00E84C58" w14:paraId="17AF8C88" w14:textId="77777777" w:rsidTr="005402C6">
        <w:tc>
          <w:tcPr>
            <w:tcW w:w="4068" w:type="dxa"/>
          </w:tcPr>
          <w:p w14:paraId="7A1488A2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00CAA099" w14:textId="3DD5610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64,569 </w:t>
            </w:r>
          </w:p>
        </w:tc>
        <w:tc>
          <w:tcPr>
            <w:tcW w:w="81" w:type="dxa"/>
          </w:tcPr>
          <w:p w14:paraId="787FB6DD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6973FB6" w14:textId="16F35F59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22,823 </w:t>
            </w:r>
          </w:p>
        </w:tc>
        <w:tc>
          <w:tcPr>
            <w:tcW w:w="81" w:type="dxa"/>
          </w:tcPr>
          <w:p w14:paraId="0373FF10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F67D7" w14:textId="23C314E6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87,392 </w:t>
            </w:r>
          </w:p>
        </w:tc>
      </w:tr>
      <w:tr w:rsidR="005402C6" w:rsidRPr="00E84C58" w14:paraId="097A29BB" w14:textId="77777777" w:rsidTr="005402C6">
        <w:tc>
          <w:tcPr>
            <w:tcW w:w="4068" w:type="dxa"/>
          </w:tcPr>
          <w:p w14:paraId="44AF06B0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9A05A25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7AEE680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3BCDAB05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C26B595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E713E91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592F771A" w14:textId="77777777" w:rsidTr="005402C6">
        <w:tc>
          <w:tcPr>
            <w:tcW w:w="4068" w:type="dxa"/>
          </w:tcPr>
          <w:p w14:paraId="2E9F9186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84C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ค่าตัดจำหน่ายสะสม :</w:t>
            </w:r>
          </w:p>
        </w:tc>
        <w:tc>
          <w:tcPr>
            <w:tcW w:w="1593" w:type="dxa"/>
          </w:tcPr>
          <w:p w14:paraId="3A9E8A10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F234D1E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385278C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EF02DF4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5E26453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008892BF" w14:textId="77777777" w:rsidTr="005402C6">
        <w:tc>
          <w:tcPr>
            <w:tcW w:w="4068" w:type="dxa"/>
          </w:tcPr>
          <w:p w14:paraId="0CF90E12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</w:rPr>
              <w:t>1</w:t>
            </w:r>
            <w:r w:rsidRPr="00E84C5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E84C58">
              <w:rPr>
                <w:rFonts w:ascii="Angsana New" w:hAnsi="Angsana New"/>
                <w:sz w:val="20"/>
                <w:szCs w:val="20"/>
              </w:rPr>
              <w:t>25</w:t>
            </w:r>
            <w:r w:rsidRPr="00E84C58">
              <w:rPr>
                <w:rFonts w:ascii="Angsana New" w:hAnsi="Angsana New"/>
                <w:sz w:val="20"/>
                <w:szCs w:val="20"/>
                <w:lang w:val="en-GB"/>
              </w:rPr>
              <w:t>6</w:t>
            </w:r>
            <w:r w:rsidRPr="00E84C5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593" w:type="dxa"/>
          </w:tcPr>
          <w:p w14:paraId="499D720D" w14:textId="1E482265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382D2853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3770DC8F" w14:textId="00457E88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7FCA1CB5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D494FD5" w14:textId="03701FDF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</w:tr>
      <w:tr w:rsidR="005402C6" w:rsidRPr="00E84C58" w14:paraId="63FC4746" w14:textId="77777777" w:rsidTr="005402C6">
        <w:tc>
          <w:tcPr>
            <w:tcW w:w="4068" w:type="dxa"/>
          </w:tcPr>
          <w:p w14:paraId="12726050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1593" w:type="dxa"/>
          </w:tcPr>
          <w:p w14:paraId="48E59602" w14:textId="6EB5A4C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2AB8B1DE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0A8C596F" w14:textId="352A834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8,336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454FAB40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4EC9AD2" w14:textId="72D68BC8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8,336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09F9BCC3" w14:textId="77777777" w:rsidTr="005402C6">
        <w:tc>
          <w:tcPr>
            <w:tcW w:w="4068" w:type="dxa"/>
          </w:tcPr>
          <w:p w14:paraId="6047323A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จัดประเภทจากที่ดิน อาคาร และอุปกรณ์</w:t>
            </w:r>
          </w:p>
        </w:tc>
        <w:tc>
          <w:tcPr>
            <w:tcW w:w="1593" w:type="dxa"/>
          </w:tcPr>
          <w:p w14:paraId="265EC732" w14:textId="1A9E536F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1D0C80C3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03B48A24" w14:textId="06C82D7C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40243DA0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6E428B0" w14:textId="2F868D86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6D6696FD" w14:textId="77777777" w:rsidTr="005402C6">
        <w:tc>
          <w:tcPr>
            <w:tcW w:w="4068" w:type="dxa"/>
          </w:tcPr>
          <w:p w14:paraId="4CCB29A1" w14:textId="2A3B9F8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 xml:space="preserve">ค่าตัดจำหน่ายในส่วนเปลี่ยนแปลงอัตราค่าเช่าต่อเดือนครั้งที่ </w:t>
            </w:r>
            <w:r w:rsidRPr="00E84C5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593" w:type="dxa"/>
          </w:tcPr>
          <w:p w14:paraId="33EC910F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  <w:p w14:paraId="2908E672" w14:textId="092A3980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2,491 </w:t>
            </w:r>
          </w:p>
        </w:tc>
        <w:tc>
          <w:tcPr>
            <w:tcW w:w="81" w:type="dxa"/>
          </w:tcPr>
          <w:p w14:paraId="557D7EE7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44D8FBCD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7A3571" w14:textId="1585B0B6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3,424 </w:t>
            </w:r>
          </w:p>
        </w:tc>
        <w:tc>
          <w:tcPr>
            <w:tcW w:w="81" w:type="dxa"/>
          </w:tcPr>
          <w:p w14:paraId="4D60FB81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5139A89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7C6620" w14:textId="6EA0ACD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5,915 </w:t>
            </w:r>
          </w:p>
        </w:tc>
      </w:tr>
      <w:tr w:rsidR="005402C6" w:rsidRPr="00E84C58" w14:paraId="3E0B730C" w14:textId="77777777" w:rsidTr="005402C6">
        <w:tc>
          <w:tcPr>
            <w:tcW w:w="4068" w:type="dxa"/>
          </w:tcPr>
          <w:p w14:paraId="13BB5F0D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ค่าตัดจำหน่าย</w:t>
            </w:r>
            <w:r w:rsidRPr="00E84C58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163A2202" w14:textId="2B81D2BD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18,678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4F37679D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B8ED76A" w14:textId="3F67B9CB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2,124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51EACE21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B16F65" w14:textId="724F2DA2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20,802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070A6961" w14:textId="77777777" w:rsidTr="005402C6">
        <w:tc>
          <w:tcPr>
            <w:tcW w:w="4068" w:type="dxa"/>
          </w:tcPr>
          <w:p w14:paraId="584968DA" w14:textId="77777777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</w:rPr>
              <w:t>31</w:t>
            </w:r>
            <w:r w:rsidRPr="00E84C5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134856B4" w14:textId="45A7005B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16,187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5932F342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14:paraId="12AB09D7" w14:textId="5CEAFA03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7,978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46A52EEF" w14:textId="77777777" w:rsidR="005402C6" w:rsidRPr="00E84C58" w:rsidRDefault="005402C6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BB20E" w14:textId="3975D266" w:rsidR="005402C6" w:rsidRPr="00E84C58" w:rsidRDefault="005402C6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24,165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5402C6" w:rsidRPr="00E84C58" w14:paraId="2FF98F35" w14:textId="77777777" w:rsidTr="005402C6">
        <w:tc>
          <w:tcPr>
            <w:tcW w:w="4068" w:type="dxa"/>
          </w:tcPr>
          <w:p w14:paraId="35795ABF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B9B272F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A3AE8B9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20FEF95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0AF78C8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DDB871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1CB4C3CF" w14:textId="77777777" w:rsidTr="005402C6">
        <w:tc>
          <w:tcPr>
            <w:tcW w:w="4068" w:type="dxa"/>
          </w:tcPr>
          <w:p w14:paraId="13F7BB06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593" w:type="dxa"/>
          </w:tcPr>
          <w:p w14:paraId="21CE95B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D519034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0D15D9C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A4FAA2A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F697B8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3FB70A59" w14:textId="77777777" w:rsidTr="005402C6">
        <w:tc>
          <w:tcPr>
            <w:tcW w:w="4068" w:type="dxa"/>
          </w:tcPr>
          <w:p w14:paraId="5DC8A6E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</w:rPr>
              <w:t>31</w:t>
            </w:r>
            <w:r w:rsidRPr="00E84C5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593" w:type="dxa"/>
            <w:tcBorders>
              <w:bottom w:val="single" w:sz="12" w:space="0" w:color="auto"/>
            </w:tcBorders>
          </w:tcPr>
          <w:p w14:paraId="75B7C96D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26B74ED0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bottom w:val="single" w:sz="12" w:space="0" w:color="auto"/>
            </w:tcBorders>
          </w:tcPr>
          <w:p w14:paraId="615750E9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6DC7E231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12" w:space="0" w:color="auto"/>
            </w:tcBorders>
          </w:tcPr>
          <w:p w14:paraId="66D976FF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</w:tr>
      <w:tr w:rsidR="005402C6" w:rsidRPr="00E84C58" w14:paraId="0BAD19FB" w14:textId="77777777" w:rsidTr="005402C6">
        <w:tc>
          <w:tcPr>
            <w:tcW w:w="4068" w:type="dxa"/>
          </w:tcPr>
          <w:p w14:paraId="6C14DFE1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</w:rPr>
              <w:t>31</w:t>
            </w:r>
            <w:r w:rsidRPr="00E84C5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top w:val="single" w:sz="12" w:space="0" w:color="auto"/>
              <w:bottom w:val="single" w:sz="12" w:space="0" w:color="auto"/>
            </w:tcBorders>
          </w:tcPr>
          <w:p w14:paraId="77DDBBFD" w14:textId="29A0E3F5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55163A" w:rsidRPr="0055163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5163A"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48,382</w:t>
            </w:r>
          </w:p>
        </w:tc>
        <w:tc>
          <w:tcPr>
            <w:tcW w:w="81" w:type="dxa"/>
          </w:tcPr>
          <w:p w14:paraId="1081BF7D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12" w:space="0" w:color="auto"/>
              <w:bottom w:val="single" w:sz="12" w:space="0" w:color="auto"/>
            </w:tcBorders>
          </w:tcPr>
          <w:p w14:paraId="5C9BEB83" w14:textId="6E4DA831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55163A"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14,845</w:t>
            </w:r>
          </w:p>
        </w:tc>
        <w:tc>
          <w:tcPr>
            <w:tcW w:w="81" w:type="dxa"/>
          </w:tcPr>
          <w:p w14:paraId="64A6D6E8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DBCB65E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63,227 </w:t>
            </w:r>
          </w:p>
        </w:tc>
      </w:tr>
      <w:tr w:rsidR="005402C6" w:rsidRPr="00E84C58" w14:paraId="77EB2D46" w14:textId="77777777" w:rsidTr="005402C6">
        <w:tc>
          <w:tcPr>
            <w:tcW w:w="4068" w:type="dxa"/>
          </w:tcPr>
          <w:p w14:paraId="0ACA5FE5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12" w:space="0" w:color="auto"/>
            </w:tcBorders>
          </w:tcPr>
          <w:p w14:paraId="10CD800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6B549FC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12" w:space="0" w:color="auto"/>
            </w:tcBorders>
          </w:tcPr>
          <w:p w14:paraId="63E42049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1B78542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</w:tcPr>
          <w:p w14:paraId="03B2A83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4DA3BC3C" w14:textId="77777777" w:rsidTr="005402C6">
        <w:tc>
          <w:tcPr>
            <w:tcW w:w="4068" w:type="dxa"/>
          </w:tcPr>
          <w:p w14:paraId="1434CF9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ค่าตัดจำหน่ายปี </w:t>
            </w:r>
            <w:r w:rsidRPr="00E84C58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593" w:type="dxa"/>
          </w:tcPr>
          <w:p w14:paraId="490CA2C1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4CCAA39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3AAAF398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B4FF279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ED50813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2C6" w:rsidRPr="00E84C58" w14:paraId="0E619780" w14:textId="77777777" w:rsidTr="005402C6">
        <w:tc>
          <w:tcPr>
            <w:tcW w:w="4068" w:type="dxa"/>
          </w:tcPr>
          <w:p w14:paraId="1D79230A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1593" w:type="dxa"/>
          </w:tcPr>
          <w:p w14:paraId="4B41F6EC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CAA8FBB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7658C429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66A40D2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928696F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17,184 </w:t>
            </w:r>
          </w:p>
        </w:tc>
      </w:tr>
      <w:tr w:rsidR="005402C6" w:rsidRPr="00E84C58" w14:paraId="43533D0F" w14:textId="77777777" w:rsidTr="005402C6">
        <w:tc>
          <w:tcPr>
            <w:tcW w:w="4068" w:type="dxa"/>
          </w:tcPr>
          <w:p w14:paraId="50FDCA9D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84C5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3352BCF5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827C744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79144162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91D49F6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12" w:space="0" w:color="auto"/>
            </w:tcBorders>
          </w:tcPr>
          <w:p w14:paraId="1E7D2DD0" w14:textId="3F39CFD5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3,61</w:t>
            </w:r>
            <w:r w:rsidR="0055163A"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8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5402C6" w:rsidRPr="00E84C58" w14:paraId="3E9270CE" w14:textId="77777777" w:rsidTr="005402C6">
        <w:tc>
          <w:tcPr>
            <w:tcW w:w="4068" w:type="dxa"/>
          </w:tcPr>
          <w:p w14:paraId="6B5A40A3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93" w:type="dxa"/>
          </w:tcPr>
          <w:p w14:paraId="006EA567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FCC2162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45297296" w14:textId="77777777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21DBC7E" w14:textId="77777777" w:rsidR="005402C6" w:rsidRPr="00E84C58" w:rsidRDefault="005402C6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D8E33C" w14:textId="647F5A7C" w:rsidR="005402C6" w:rsidRPr="00E84C58" w:rsidRDefault="005402C6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20,80</w:t>
            </w:r>
            <w:r w:rsidR="0055163A"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</w:tbl>
    <w:p w14:paraId="273072C0" w14:textId="77777777" w:rsidR="009F3CA5" w:rsidRDefault="009F3CA5" w:rsidP="009F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Style w:val="TableGrid"/>
        <w:tblW w:w="8869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06"/>
        <w:gridCol w:w="1593"/>
        <w:gridCol w:w="81"/>
        <w:gridCol w:w="1188"/>
        <w:gridCol w:w="110"/>
        <w:gridCol w:w="1170"/>
        <w:gridCol w:w="12"/>
        <w:gridCol w:w="109"/>
      </w:tblGrid>
      <w:tr w:rsidR="009F3CA5" w:rsidRPr="00E84C58" w14:paraId="4525FAA9" w14:textId="77777777" w:rsidTr="00873EDD">
        <w:trPr>
          <w:tblHeader/>
        </w:trPr>
        <w:tc>
          <w:tcPr>
            <w:tcW w:w="4606" w:type="dxa"/>
          </w:tcPr>
          <w:p w14:paraId="320E2A0F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63" w:type="dxa"/>
            <w:gridSpan w:val="7"/>
          </w:tcPr>
          <w:p w14:paraId="6470597D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hanging="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: 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F3CA5" w:rsidRPr="00E84C58" w14:paraId="33F56B42" w14:textId="77777777" w:rsidTr="00873EDD">
        <w:trPr>
          <w:tblHeader/>
        </w:trPr>
        <w:tc>
          <w:tcPr>
            <w:tcW w:w="4606" w:type="dxa"/>
          </w:tcPr>
          <w:p w14:paraId="5D0DEE99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63" w:type="dxa"/>
            <w:gridSpan w:val="7"/>
            <w:tcBorders>
              <w:bottom w:val="single" w:sz="4" w:space="0" w:color="auto"/>
            </w:tcBorders>
          </w:tcPr>
          <w:p w14:paraId="7A874F2D" w14:textId="77777777" w:rsidR="009F3CA5" w:rsidRPr="00E84C58" w:rsidRDefault="009F3CA5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746F23" w:rsidRPr="00E84C58" w14:paraId="68FF0009" w14:textId="77777777" w:rsidTr="00746F23">
        <w:trPr>
          <w:gridAfter w:val="1"/>
          <w:wAfter w:w="109" w:type="dxa"/>
          <w:tblHeader/>
        </w:trPr>
        <w:tc>
          <w:tcPr>
            <w:tcW w:w="4606" w:type="dxa"/>
          </w:tcPr>
          <w:p w14:paraId="69208AD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AEEA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ที่ดินและสิ่งปลูกสร้าง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721B437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30B6304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108D03B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52BD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46F23" w:rsidRPr="00E84C58" w14:paraId="3FCC9C65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19B156E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608D07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A0F1198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F22DC11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55F28FCF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5583E3F2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04F40769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2798B498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</w:tcPr>
          <w:p w14:paraId="28550642" w14:textId="0596BD0C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60DDE00D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3AE936E7" w14:textId="45E68EA6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" w:type="dxa"/>
          </w:tcPr>
          <w:p w14:paraId="695ED664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7653B92E" w14:textId="2BDA5EE5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</w:tr>
      <w:tr w:rsidR="00746F23" w:rsidRPr="00E84C58" w14:paraId="5E93E56A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20CCF7A0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1593" w:type="dxa"/>
          </w:tcPr>
          <w:p w14:paraId="72447C9B" w14:textId="4332F42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166,081 </w:t>
            </w:r>
          </w:p>
        </w:tc>
        <w:tc>
          <w:tcPr>
            <w:tcW w:w="81" w:type="dxa"/>
          </w:tcPr>
          <w:p w14:paraId="486D2B16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1F1AD0AC" w14:textId="36778C71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12,943 </w:t>
            </w:r>
          </w:p>
        </w:tc>
        <w:tc>
          <w:tcPr>
            <w:tcW w:w="110" w:type="dxa"/>
          </w:tcPr>
          <w:p w14:paraId="1C21FBCD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5EC59FE4" w14:textId="244E4E6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179,024 </w:t>
            </w:r>
          </w:p>
        </w:tc>
      </w:tr>
      <w:tr w:rsidR="00746F23" w:rsidRPr="00E84C58" w14:paraId="1472F439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6AD4E973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เปลี่ยนแปลงอัตราค่าเช่าต่อเดือนครั้งที่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93" w:type="dxa"/>
          </w:tcPr>
          <w:p w14:paraId="050CC7BC" w14:textId="39C905EC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43,372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56571A96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6A3DB89" w14:textId="23A4E01D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" w:type="dxa"/>
          </w:tcPr>
          <w:p w14:paraId="63BE2CA4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11C38285" w14:textId="4324BFF4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43,372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039391DC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190FE243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เปลี่ยนแปลงอัตราค่าเช่าต่อเดือนครั้งที่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93" w:type="dxa"/>
          </w:tcPr>
          <w:p w14:paraId="1167D69F" w14:textId="2D49A6BC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14,064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57A140AA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03AAEB8" w14:textId="558133F1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" w:type="dxa"/>
          </w:tcPr>
          <w:p w14:paraId="77A60EFD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3899E92F" w14:textId="37D468A4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14,064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56A20611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4F4F59F8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เปลี่ยนแปลงอายุสัญญาเช่า</w:t>
            </w:r>
          </w:p>
        </w:tc>
        <w:tc>
          <w:tcPr>
            <w:tcW w:w="1593" w:type="dxa"/>
          </w:tcPr>
          <w:p w14:paraId="323B7003" w14:textId="44EF95D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44,076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2D44F2AA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91E39DA" w14:textId="69F3A79C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5,321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</w:tcPr>
          <w:p w14:paraId="30174D74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09031750" w14:textId="5C4D4CCC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49,397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58D89881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20CFA83F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จัดประเภทจากที่ดิน อาคาร และอุปกรณ์</w:t>
            </w:r>
          </w:p>
        </w:tc>
        <w:tc>
          <w:tcPr>
            <w:tcW w:w="1593" w:type="dxa"/>
          </w:tcPr>
          <w:p w14:paraId="59764C35" w14:textId="2DD316D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2A56667F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FA6D66D" w14:textId="6738C6C6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1,573 </w:t>
            </w:r>
          </w:p>
        </w:tc>
        <w:tc>
          <w:tcPr>
            <w:tcW w:w="110" w:type="dxa"/>
          </w:tcPr>
          <w:p w14:paraId="6E526656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6A2CEEF8" w14:textId="22D418D0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1,573 </w:t>
            </w:r>
          </w:p>
        </w:tc>
      </w:tr>
      <w:tr w:rsidR="00746F23" w:rsidRPr="00E84C58" w14:paraId="2CA348C0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085F62BC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เช่าเพิ่ม</w:t>
            </w:r>
          </w:p>
        </w:tc>
        <w:tc>
          <w:tcPr>
            <w:tcW w:w="1593" w:type="dxa"/>
          </w:tcPr>
          <w:p w14:paraId="4E5B7FEB" w14:textId="539F0912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27472800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FD6425E" w14:textId="08C9D3DE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5,668 </w:t>
            </w:r>
          </w:p>
        </w:tc>
        <w:tc>
          <w:tcPr>
            <w:tcW w:w="110" w:type="dxa"/>
          </w:tcPr>
          <w:p w14:paraId="50D44761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7AC32D06" w14:textId="45888A4E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5,668 </w:t>
            </w:r>
          </w:p>
        </w:tc>
      </w:tr>
      <w:tr w:rsidR="00746F23" w:rsidRPr="00E84C58" w14:paraId="46E591EF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0F2AB41C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744C5F26" w14:textId="7222FC71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64,569 </w:t>
            </w:r>
          </w:p>
        </w:tc>
        <w:tc>
          <w:tcPr>
            <w:tcW w:w="81" w:type="dxa"/>
          </w:tcPr>
          <w:p w14:paraId="30EB31DC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9E4A4E8" w14:textId="59D4F6E0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14,863 </w:t>
            </w:r>
          </w:p>
        </w:tc>
        <w:tc>
          <w:tcPr>
            <w:tcW w:w="110" w:type="dxa"/>
          </w:tcPr>
          <w:p w14:paraId="70D75E08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F5D28" w14:textId="2AE1159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79,432 </w:t>
            </w:r>
          </w:p>
        </w:tc>
      </w:tr>
      <w:tr w:rsidR="00746F23" w:rsidRPr="00E84C58" w14:paraId="6EDB6D05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701C65D2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C7B2DFE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CA010C2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3AFD81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6AA34030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</w:tcPr>
          <w:p w14:paraId="13E26222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7EF5E314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72F23B4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  <w:r w:rsidRPr="00E84C5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593" w:type="dxa"/>
          </w:tcPr>
          <w:p w14:paraId="51D8B9F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263AC07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4CB33DA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451CA1E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767B9AF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78C3FBF8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3A156A2E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E84C5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93" w:type="dxa"/>
          </w:tcPr>
          <w:p w14:paraId="6297408C" w14:textId="5809DE56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5F9432E5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3715494" w14:textId="53A9456F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" w:type="dxa"/>
          </w:tcPr>
          <w:p w14:paraId="63A0438A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164BE605" w14:textId="05E2B1F6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</w:tr>
      <w:tr w:rsidR="00746F23" w:rsidRPr="00E84C58" w14:paraId="1FCB4CD6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11A6551A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1593" w:type="dxa"/>
          </w:tcPr>
          <w:p w14:paraId="351B9199" w14:textId="610AA6B8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7DAD7B89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36938A0" w14:textId="62526B8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6,713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</w:tcPr>
          <w:p w14:paraId="4C3E24D1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0717314F" w14:textId="207B6B6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6,713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40D5993D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554F7CDE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จัดประเภทจากที่ดิน อาคาร และอุปกรณ์</w:t>
            </w:r>
          </w:p>
        </w:tc>
        <w:tc>
          <w:tcPr>
            <w:tcW w:w="1593" w:type="dxa"/>
          </w:tcPr>
          <w:p w14:paraId="6576234B" w14:textId="19D74C23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" w:type="dxa"/>
          </w:tcPr>
          <w:p w14:paraId="0034DB80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6D57C85" w14:textId="0BC87E2F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</w:tcPr>
          <w:p w14:paraId="0CB98ADF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45113972" w14:textId="6CE8316E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19B6B92E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5D64964B" w14:textId="4B6FB070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ค่าตัดจำหน่ายในส่วนเปลี่ยนแปลงอัตราค่าเช่าต่อเดือนครั้งที่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93" w:type="dxa"/>
          </w:tcPr>
          <w:p w14:paraId="76E6B2FA" w14:textId="50C9B7BB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2,491 </w:t>
            </w:r>
          </w:p>
        </w:tc>
        <w:tc>
          <w:tcPr>
            <w:tcW w:w="81" w:type="dxa"/>
          </w:tcPr>
          <w:p w14:paraId="0B6D2B11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619E398" w14:textId="6ED8413E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3,424 </w:t>
            </w:r>
          </w:p>
        </w:tc>
        <w:tc>
          <w:tcPr>
            <w:tcW w:w="110" w:type="dxa"/>
          </w:tcPr>
          <w:p w14:paraId="0BF2BA3F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79DFCC8A" w14:textId="24D948DF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5,915 </w:t>
            </w:r>
          </w:p>
        </w:tc>
      </w:tr>
      <w:tr w:rsidR="00746F23" w:rsidRPr="00E84C58" w14:paraId="4236564D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11EAD4AF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8EDEF2C" w14:textId="67FB6E34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18,678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5AFD74A0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87011E4" w14:textId="5CB8FA66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</w:tcPr>
          <w:p w14:paraId="23CF7195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68453605" w14:textId="5B46ECF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18,840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42470746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3999A4CF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5654750F" w14:textId="0F4120AF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16,187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011BB4D1" w14:textId="77777777" w:rsidR="00746F23" w:rsidRPr="00E84C58" w:rsidRDefault="00746F23" w:rsidP="009F3CA5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EF46CC7" w14:textId="2C377383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4,393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</w:tcPr>
          <w:p w14:paraId="2D5417E3" w14:textId="77777777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269D" w14:textId="2D5E650A" w:rsidR="00746F23" w:rsidRPr="00E84C58" w:rsidRDefault="00746F23" w:rsidP="009F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(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20,580</w:t>
            </w:r>
            <w:r w:rsidRPr="00E84C5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46F23" w:rsidRPr="00E84C58" w14:paraId="30FC38A2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39EEED6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E161F80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1C322E1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61DE01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372E8679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</w:tcPr>
          <w:p w14:paraId="0EE98E1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129709AA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57156E80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593" w:type="dxa"/>
          </w:tcPr>
          <w:p w14:paraId="6C3D018F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B71BBB7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53B438E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6D7D469E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</w:tcPr>
          <w:p w14:paraId="7A0AFCF4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49D74D20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0922B49D" w14:textId="63070EBB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593" w:type="dxa"/>
            <w:tcBorders>
              <w:bottom w:val="single" w:sz="12" w:space="0" w:color="auto"/>
            </w:tcBorders>
          </w:tcPr>
          <w:p w14:paraId="1377A34F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FC0D0FB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531E31B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27DC242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bottom w:val="single" w:sz="12" w:space="0" w:color="auto"/>
            </w:tcBorders>
          </w:tcPr>
          <w:p w14:paraId="43630C2F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77467025" w14:textId="77777777" w:rsidTr="00746F23">
        <w:trPr>
          <w:gridAfter w:val="1"/>
          <w:wAfter w:w="109" w:type="dxa"/>
        </w:trPr>
        <w:tc>
          <w:tcPr>
            <w:tcW w:w="4606" w:type="dxa"/>
          </w:tcPr>
          <w:p w14:paraId="475A7D53" w14:textId="0A8240BB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84C5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593" w:type="dxa"/>
            <w:tcBorders>
              <w:bottom w:val="single" w:sz="12" w:space="0" w:color="auto"/>
            </w:tcBorders>
          </w:tcPr>
          <w:p w14:paraId="7586A653" w14:textId="3ED794F5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48,382</w:t>
            </w:r>
          </w:p>
        </w:tc>
        <w:tc>
          <w:tcPr>
            <w:tcW w:w="81" w:type="dxa"/>
          </w:tcPr>
          <w:p w14:paraId="49A7C1CD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43C2B4DB" w14:textId="6E540FDF" w:rsidR="00746F23" w:rsidRPr="00E03DD4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E03DD4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10,470</w:t>
            </w:r>
          </w:p>
        </w:tc>
        <w:tc>
          <w:tcPr>
            <w:tcW w:w="110" w:type="dxa"/>
          </w:tcPr>
          <w:p w14:paraId="74F0572A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bottom w:val="single" w:sz="12" w:space="0" w:color="auto"/>
            </w:tcBorders>
          </w:tcPr>
          <w:p w14:paraId="434CE052" w14:textId="3B575C3C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73EDD">
              <w:rPr>
                <w:rFonts w:asciiTheme="majorBidi" w:hAnsiTheme="majorBidi" w:cstheme="majorBidi"/>
                <w:sz w:val="20"/>
                <w:szCs w:val="20"/>
              </w:rPr>
              <w:t>58,852</w:t>
            </w:r>
          </w:p>
        </w:tc>
      </w:tr>
      <w:tr w:rsidR="00746F23" w:rsidRPr="00E84C58" w14:paraId="5352E1BA" w14:textId="77777777" w:rsidTr="00746F23">
        <w:trPr>
          <w:gridAfter w:val="2"/>
          <w:wAfter w:w="121" w:type="dxa"/>
        </w:trPr>
        <w:tc>
          <w:tcPr>
            <w:tcW w:w="4606" w:type="dxa"/>
          </w:tcPr>
          <w:p w14:paraId="1F12C3D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12" w:space="0" w:color="auto"/>
            </w:tcBorders>
          </w:tcPr>
          <w:p w14:paraId="2DF05F1C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97D71A3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</w:tcPr>
          <w:p w14:paraId="5C7D6A7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43FF4EEA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2CABBBD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6762AD12" w14:textId="77777777" w:rsidTr="00746F23">
        <w:trPr>
          <w:gridAfter w:val="2"/>
          <w:wAfter w:w="121" w:type="dxa"/>
        </w:trPr>
        <w:tc>
          <w:tcPr>
            <w:tcW w:w="4606" w:type="dxa"/>
          </w:tcPr>
          <w:p w14:paraId="2DAA919C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ค่าตัดจำหน่ายปี </w:t>
            </w:r>
            <w:r w:rsidRPr="00E84C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593" w:type="dxa"/>
          </w:tcPr>
          <w:p w14:paraId="03A0DCE0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D4630A0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18C44D42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207F8F40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307E1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46F23" w:rsidRPr="00E84C58" w14:paraId="086A9081" w14:textId="77777777" w:rsidTr="00746F23">
        <w:trPr>
          <w:gridAfter w:val="2"/>
          <w:wAfter w:w="121" w:type="dxa"/>
        </w:trPr>
        <w:tc>
          <w:tcPr>
            <w:tcW w:w="4606" w:type="dxa"/>
          </w:tcPr>
          <w:p w14:paraId="4F966E8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1593" w:type="dxa"/>
          </w:tcPr>
          <w:p w14:paraId="591ABC22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1B039B1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10A2373C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07BAAE2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207663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16,932 </w:t>
            </w:r>
          </w:p>
        </w:tc>
      </w:tr>
      <w:tr w:rsidR="00746F23" w:rsidRPr="00E84C58" w14:paraId="2D15A670" w14:textId="77777777" w:rsidTr="00746F23">
        <w:trPr>
          <w:gridAfter w:val="2"/>
          <w:wAfter w:w="121" w:type="dxa"/>
        </w:trPr>
        <w:tc>
          <w:tcPr>
            <w:tcW w:w="4606" w:type="dxa"/>
          </w:tcPr>
          <w:p w14:paraId="7B3664D9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70C7DDA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E903800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3DC11F1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25F6010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1B692DF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1,908 </w:t>
            </w:r>
          </w:p>
        </w:tc>
      </w:tr>
      <w:tr w:rsidR="00746F23" w:rsidRPr="00E84C58" w14:paraId="35D27BF5" w14:textId="77777777" w:rsidTr="00746F23">
        <w:trPr>
          <w:gridAfter w:val="2"/>
          <w:wAfter w:w="121" w:type="dxa"/>
        </w:trPr>
        <w:tc>
          <w:tcPr>
            <w:tcW w:w="4606" w:type="dxa"/>
          </w:tcPr>
          <w:p w14:paraId="329EEFA1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9" w:firstLine="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3" w:type="dxa"/>
          </w:tcPr>
          <w:p w14:paraId="165BBE45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89F1B2E" w14:textId="77777777" w:rsidR="00746F23" w:rsidRPr="00E84C58" w:rsidRDefault="00746F23" w:rsidP="00555BE3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AE2A3CD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</w:tcPr>
          <w:p w14:paraId="511AA32F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14:paraId="593DE04B" w14:textId="77777777" w:rsidR="00746F23" w:rsidRPr="00E84C58" w:rsidRDefault="00746F2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4C58">
              <w:rPr>
                <w:rFonts w:asciiTheme="majorBidi" w:hAnsiTheme="majorBidi" w:cstheme="majorBidi"/>
                <w:sz w:val="20"/>
                <w:szCs w:val="20"/>
              </w:rPr>
              <w:t xml:space="preserve"> 18,840 </w:t>
            </w:r>
          </w:p>
        </w:tc>
      </w:tr>
    </w:tbl>
    <w:p w14:paraId="29A58C6D" w14:textId="1D6332A7" w:rsidR="003E1033" w:rsidRPr="003E1033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"/>
        <w:jc w:val="thaiDistribute"/>
        <w:rPr>
          <w:rFonts w:ascii="Angsana New" w:hAnsi="Angsana New"/>
          <w:sz w:val="32"/>
          <w:szCs w:val="32"/>
        </w:rPr>
      </w:pPr>
      <w:r w:rsidRPr="003E103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532A" w:rsidRPr="0040532A">
        <w:rPr>
          <w:rFonts w:ascii="Angsana New" w:hAnsi="Angsana New" w:hint="cs"/>
          <w:sz w:val="32"/>
          <w:szCs w:val="32"/>
        </w:rPr>
        <w:t>1</w:t>
      </w:r>
      <w:r w:rsidRPr="003E10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0532A" w:rsidRPr="0040532A">
        <w:rPr>
          <w:rFonts w:ascii="Angsana New" w:hAnsi="Angsana New" w:hint="cs"/>
          <w:sz w:val="32"/>
          <w:szCs w:val="32"/>
        </w:rPr>
        <w:t>2563</w:t>
      </w:r>
      <w:r w:rsidRPr="003E1033">
        <w:rPr>
          <w:rFonts w:ascii="Angsana New" w:hAnsi="Angsana New" w:hint="cs"/>
          <w:sz w:val="32"/>
          <w:szCs w:val="32"/>
          <w:cs/>
        </w:rPr>
        <w:t xml:space="preserve"> บริษัทบันทึกหนี้สินตามสัญญาเช่าของที่ดินและสิ่งปลูกสร้างตามมาตรฐานการรายงานทางการเงินใหม่ และมีการเปลี่ยนแปลงประมาณการในระหว่างปี </w:t>
      </w:r>
      <w:r w:rsidR="0040532A" w:rsidRPr="0040532A">
        <w:rPr>
          <w:rFonts w:ascii="Angsana New" w:hAnsi="Angsana New" w:hint="cs"/>
          <w:sz w:val="32"/>
          <w:szCs w:val="32"/>
        </w:rPr>
        <w:t>2563</w:t>
      </w:r>
      <w:r w:rsidRPr="003E1033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p w14:paraId="4F08EC0B" w14:textId="77777777" w:rsidR="003E1033" w:rsidRPr="00FF3418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55"/>
        <w:gridCol w:w="1710"/>
        <w:gridCol w:w="4952"/>
      </w:tblGrid>
      <w:tr w:rsidR="003E1033" w:rsidRPr="003E1033" w14:paraId="17103587" w14:textId="77777777" w:rsidTr="00555BE3">
        <w:tc>
          <w:tcPr>
            <w:tcW w:w="2155" w:type="dxa"/>
            <w:shd w:val="clear" w:color="auto" w:fill="F2F2F2" w:themeFill="background1" w:themeFillShade="F2"/>
          </w:tcPr>
          <w:p w14:paraId="24542F8D" w14:textId="77777777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CB0E79F" w14:textId="77777777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วันที่มีการเปลี่ยนแปลง</w:t>
            </w:r>
          </w:p>
        </w:tc>
        <w:tc>
          <w:tcPr>
            <w:tcW w:w="4952" w:type="dxa"/>
            <w:shd w:val="clear" w:color="auto" w:fill="F2F2F2" w:themeFill="background1" w:themeFillShade="F2"/>
          </w:tcPr>
          <w:p w14:paraId="39B2AFD4" w14:textId="77777777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รายละเอียด</w:t>
            </w:r>
          </w:p>
        </w:tc>
      </w:tr>
      <w:tr w:rsidR="003E1033" w:rsidRPr="003E1033" w14:paraId="6E4558A5" w14:textId="77777777" w:rsidTr="00555BE3">
        <w:tc>
          <w:tcPr>
            <w:tcW w:w="2155" w:type="dxa"/>
          </w:tcPr>
          <w:p w14:paraId="63E249E4" w14:textId="63B0B0AD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อัตราค่าเช่าครั้งที่ </w:t>
            </w:r>
            <w:r w:rsidR="0040532A" w:rsidRPr="004053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14:paraId="7B39A576" w14:textId="2DD61520" w:rsidR="003E1033" w:rsidRPr="003E1033" w:rsidRDefault="0040532A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0532A">
              <w:rPr>
                <w:rFonts w:ascii="Angsana New" w:hAnsi="Angsana New" w:hint="cs"/>
                <w:sz w:val="24"/>
                <w:szCs w:val="24"/>
              </w:rPr>
              <w:t>31</w:t>
            </w:r>
            <w:r w:rsidR="003E1033" w:rsidRPr="003E1033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40532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4952" w:type="dxa"/>
          </w:tcPr>
          <w:p w14:paraId="6D8DA6D0" w14:textId="15734F7B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เปลี่ยนอัตราค่าเช่า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จาก </w:t>
            </w:r>
            <w:r w:rsidR="00AD221F">
              <w:rPr>
                <w:rFonts w:ascii="Angsana New" w:hAnsi="Angsana New"/>
                <w:sz w:val="24"/>
                <w:szCs w:val="24"/>
              </w:rPr>
              <w:t>2</w:t>
            </w:r>
            <w:r w:rsidR="00AD221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ล้านบาทต่อเดือนในปี 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เป็น </w:t>
            </w:r>
            <w:r w:rsidR="00AD221F">
              <w:rPr>
                <w:rFonts w:ascii="Angsana New" w:hAnsi="Angsana New"/>
                <w:sz w:val="24"/>
                <w:szCs w:val="24"/>
              </w:rPr>
              <w:t>1</w:t>
            </w:r>
            <w:r w:rsidR="00AD221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75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>ล้านบาทต่อเดือน</w:t>
            </w:r>
            <w:r w:rsidR="00AD22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EF1C61">
              <w:rPr>
                <w:rFonts w:ascii="Angsana New" w:hAnsi="Angsana New" w:hint="cs"/>
                <w:sz w:val="24"/>
                <w:szCs w:val="24"/>
                <w:cs/>
              </w:rPr>
              <w:t>เป็น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D221F">
              <w:rPr>
                <w:rFonts w:ascii="Angsana New" w:hAnsi="Angsana New"/>
                <w:sz w:val="24"/>
                <w:szCs w:val="24"/>
              </w:rPr>
              <w:t>2</w:t>
            </w:r>
            <w:r w:rsidR="00AD221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00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ล้านบาทต่อเดือน ในปี 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2565 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ถึงปี </w:t>
            </w:r>
            <w:r w:rsidR="00AD22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3E1033" w:rsidRPr="003E1033" w14:paraId="156C54A9" w14:textId="77777777" w:rsidTr="00555BE3">
        <w:tc>
          <w:tcPr>
            <w:tcW w:w="2155" w:type="dxa"/>
          </w:tcPr>
          <w:p w14:paraId="75669F1C" w14:textId="3A57A3F2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อัตราค่าเช่าครั้งที่ </w:t>
            </w:r>
            <w:r w:rsidR="0040532A" w:rsidRPr="004053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14:paraId="7CF2E809" w14:textId="4FFED594" w:rsidR="003E1033" w:rsidRPr="003E1033" w:rsidRDefault="00AD221F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952" w:type="dxa"/>
          </w:tcPr>
          <w:p w14:paraId="0DBC8CA5" w14:textId="2165F72C" w:rsidR="003E1033" w:rsidRPr="003E1033" w:rsidRDefault="00AD221F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เปลี่ยนอัตราค่าเช่า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จาก </w:t>
            </w:r>
            <w:r w:rsidR="00820527">
              <w:rPr>
                <w:rFonts w:ascii="Angsana New" w:hAnsi="Angsana New"/>
                <w:sz w:val="24"/>
                <w:szCs w:val="24"/>
              </w:rPr>
              <w:t>1</w:t>
            </w:r>
            <w:r w:rsidR="0082052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20527">
              <w:rPr>
                <w:rFonts w:ascii="Angsana New" w:hAnsi="Angsana New"/>
                <w:sz w:val="24"/>
                <w:szCs w:val="24"/>
              </w:rPr>
              <w:t>75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ล้านบาทต่อเดือนในปี </w:t>
            </w:r>
            <w:r>
              <w:rPr>
                <w:rFonts w:ascii="Angsana New" w:hAnsi="Angsana New"/>
                <w:sz w:val="24"/>
                <w:szCs w:val="24"/>
              </w:rPr>
              <w:t xml:space="preserve">2564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เป็น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2052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ล้านบาทต่อเดือน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820527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เปลี่ยนจาก </w:t>
            </w:r>
            <w:r w:rsidR="00820527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="00820527">
              <w:rPr>
                <w:rFonts w:ascii="Angsana New" w:hAnsi="Angsana New" w:hint="cs"/>
                <w:sz w:val="24"/>
                <w:szCs w:val="24"/>
                <w:cs/>
              </w:rPr>
              <w:t>ล้านบาทต่อเดือนเป็น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20527">
              <w:rPr>
                <w:rFonts w:ascii="Angsana New" w:hAnsi="Angsana New"/>
                <w:sz w:val="24"/>
                <w:szCs w:val="24"/>
              </w:rPr>
              <w:t>1</w:t>
            </w:r>
            <w:r w:rsidR="0082052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20527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="00820527">
              <w:rPr>
                <w:rFonts w:ascii="Angsana New" w:hAnsi="Angsana New" w:hint="cs"/>
                <w:sz w:val="24"/>
                <w:szCs w:val="24"/>
                <w:cs/>
              </w:rPr>
              <w:t xml:space="preserve">ล้านบาทต่อเดือนในปี </w:t>
            </w:r>
            <w:r w:rsidR="00820527">
              <w:rPr>
                <w:rFonts w:ascii="Angsana New" w:hAnsi="Angsana New"/>
                <w:sz w:val="24"/>
                <w:szCs w:val="24"/>
              </w:rPr>
              <w:t xml:space="preserve">2565 </w:t>
            </w:r>
            <w:r w:rsidR="00820527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EF1C61">
              <w:rPr>
                <w:rFonts w:ascii="Angsana New" w:hAnsi="Angsana New" w:hint="cs"/>
                <w:sz w:val="24"/>
                <w:szCs w:val="24"/>
                <w:cs/>
              </w:rPr>
              <w:t>เป็น</w:t>
            </w:r>
            <w:r w:rsidR="0082052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20527">
              <w:rPr>
                <w:rFonts w:ascii="Angsana New" w:hAnsi="Angsana New"/>
                <w:sz w:val="24"/>
                <w:szCs w:val="24"/>
              </w:rPr>
              <w:t>1</w:t>
            </w:r>
            <w:r w:rsidR="0082052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20527">
              <w:rPr>
                <w:rFonts w:ascii="Angsana New" w:hAnsi="Angsana New"/>
                <w:sz w:val="24"/>
                <w:szCs w:val="24"/>
              </w:rPr>
              <w:t xml:space="preserve">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ล้านบาทต่อเดือน ในปี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20527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ถึงปี </w:t>
            </w: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3E1033" w:rsidRPr="003E1033" w14:paraId="7C675D45" w14:textId="77777777" w:rsidTr="00555BE3">
        <w:tc>
          <w:tcPr>
            <w:tcW w:w="2155" w:type="dxa"/>
          </w:tcPr>
          <w:p w14:paraId="77F88C24" w14:textId="77777777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อายุของสัญญาเช่า</w:t>
            </w:r>
          </w:p>
        </w:tc>
        <w:tc>
          <w:tcPr>
            <w:tcW w:w="1710" w:type="dxa"/>
          </w:tcPr>
          <w:p w14:paraId="15253C7D" w14:textId="40B1ED8A" w:rsidR="003E1033" w:rsidRPr="003E1033" w:rsidRDefault="0040532A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0532A">
              <w:rPr>
                <w:rFonts w:ascii="Angsana New" w:hAnsi="Angsana New" w:hint="cs"/>
                <w:sz w:val="24"/>
                <w:szCs w:val="24"/>
              </w:rPr>
              <w:t>31</w:t>
            </w:r>
            <w:r w:rsidR="003E1033" w:rsidRPr="003E1033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40532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4952" w:type="dxa"/>
          </w:tcPr>
          <w:p w14:paraId="508E412E" w14:textId="07A38402" w:rsidR="003E1033" w:rsidRPr="003E1033" w:rsidRDefault="003E1033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เปลี่ยนจาก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 7 </w:t>
            </w: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ปี เป็</w:t>
            </w:r>
            <w:r w:rsidR="00AD221F">
              <w:rPr>
                <w:rFonts w:ascii="Angsana New" w:hAnsi="Angsana New" w:hint="cs"/>
                <w:sz w:val="24"/>
                <w:szCs w:val="24"/>
                <w:cs/>
              </w:rPr>
              <w:t xml:space="preserve">น </w:t>
            </w:r>
            <w:r w:rsidR="00AD221F">
              <w:rPr>
                <w:rFonts w:ascii="Angsana New" w:hAnsi="Angsana New"/>
                <w:sz w:val="24"/>
                <w:szCs w:val="24"/>
              </w:rPr>
              <w:t xml:space="preserve">4 </w:t>
            </w:r>
            <w:r w:rsidRPr="003E103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</w:tbl>
    <w:p w14:paraId="24721EEC" w14:textId="77777777" w:rsidR="003E1033" w:rsidRPr="00FF3418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"/>
        <w:jc w:val="thaiDistribute"/>
        <w:rPr>
          <w:rFonts w:ascii="Angsana New" w:hAnsi="Angsana New"/>
          <w:sz w:val="16"/>
          <w:szCs w:val="16"/>
        </w:rPr>
      </w:pPr>
    </w:p>
    <w:p w14:paraId="49190B24" w14:textId="72F44D04" w:rsidR="003E1033" w:rsidRPr="00FF3418" w:rsidRDefault="003E1033" w:rsidP="003E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"/>
        <w:jc w:val="thaiDistribute"/>
        <w:rPr>
          <w:rFonts w:ascii="Angsana New" w:hAnsi="Angsana New"/>
          <w:spacing w:val="-2"/>
          <w:sz w:val="32"/>
          <w:szCs w:val="32"/>
        </w:rPr>
      </w:pPr>
      <w:r w:rsidRPr="00FF3418">
        <w:rPr>
          <w:rFonts w:ascii="Angsana New" w:hAnsi="Angsana New" w:hint="cs"/>
          <w:spacing w:val="-2"/>
          <w:sz w:val="32"/>
          <w:szCs w:val="32"/>
          <w:cs/>
        </w:rPr>
        <w:t xml:space="preserve">การเปลี่ยนแปลงอัตราค่าเช่าเกิดจากการต่อรองราคากับผู้ให่เช่าที่เกิดขึ้นระหว่างปี และการเปลี่ยนแปลงอายุของสัญญาเช่าเกิดจากการตัดสินใจในการย้ายฐานการผลิตจากที่ดินเช่าไปยังที่ดินของบริษัทเองภายในปี </w:t>
      </w:r>
      <w:r w:rsidR="0040532A" w:rsidRPr="0040532A">
        <w:rPr>
          <w:rFonts w:ascii="Angsana New" w:hAnsi="Angsana New" w:hint="cs"/>
          <w:spacing w:val="-2"/>
          <w:sz w:val="32"/>
          <w:szCs w:val="32"/>
        </w:rPr>
        <w:t>2566</w:t>
      </w:r>
      <w:r w:rsidRPr="00FF3418"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ซึ่งเป็นปีที่บริษัทหมดสัญญาเช่ากับผู้เช่า ทั้งนี้ เพื่อควบคุมต้นทุนในการดำเนินงานในอนาคต</w:t>
      </w:r>
    </w:p>
    <w:p w14:paraId="46A48EF5" w14:textId="64DC60E2" w:rsidR="007C53C2" w:rsidRDefault="007C53C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757DA487" w14:textId="701DB47E" w:rsidR="00F4193D" w:rsidRDefault="00F4193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3EA243E1" w14:textId="77777777" w:rsidR="00F4193D" w:rsidRPr="00FF3418" w:rsidRDefault="00F4193D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DBED78" w14:textId="08AE54FB" w:rsidR="001F2BAF" w:rsidRPr="00267CF8" w:rsidRDefault="00663EA9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09901EE8" w14:textId="77777777" w:rsidR="00F1725F" w:rsidRDefault="00F1725F"/>
    <w:tbl>
      <w:tblPr>
        <w:tblStyle w:val="TableGrid"/>
        <w:tblW w:w="8845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87"/>
        <w:gridCol w:w="2076"/>
        <w:gridCol w:w="2682"/>
      </w:tblGrid>
      <w:tr w:rsidR="0052226D" w:rsidRPr="00176009" w14:paraId="5942FAEB" w14:textId="77777777" w:rsidTr="0052226D">
        <w:trPr>
          <w:tblHeader/>
        </w:trPr>
        <w:tc>
          <w:tcPr>
            <w:tcW w:w="4087" w:type="dxa"/>
          </w:tcPr>
          <w:p w14:paraId="0B4396D6" w14:textId="77777777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6" w:type="dxa"/>
            <w:tcBorders>
              <w:bottom w:val="single" w:sz="8" w:space="0" w:color="auto"/>
            </w:tcBorders>
          </w:tcPr>
          <w:p w14:paraId="6E7141F3" w14:textId="77777777" w:rsidR="0052226D" w:rsidRPr="00176009" w:rsidRDefault="0052226D" w:rsidP="00F1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  <w:tcBorders>
              <w:bottom w:val="single" w:sz="8" w:space="0" w:color="auto"/>
            </w:tcBorders>
            <w:vAlign w:val="bottom"/>
          </w:tcPr>
          <w:p w14:paraId="5DC7E903" w14:textId="702C4C1F" w:rsidR="0052226D" w:rsidRPr="00176009" w:rsidRDefault="0052226D" w:rsidP="00F1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2226D" w:rsidRPr="00176009" w14:paraId="2036EE17" w14:textId="77777777" w:rsidTr="0052226D">
        <w:trPr>
          <w:tblHeader/>
        </w:trPr>
        <w:tc>
          <w:tcPr>
            <w:tcW w:w="4087" w:type="dxa"/>
          </w:tcPr>
          <w:p w14:paraId="4EB60442" w14:textId="77777777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5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4647A3" w14:textId="615E6910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52226D" w:rsidRPr="00176009" w14:paraId="58F22942" w14:textId="77777777" w:rsidTr="0052226D">
        <w:trPr>
          <w:tblHeader/>
        </w:trPr>
        <w:tc>
          <w:tcPr>
            <w:tcW w:w="4087" w:type="dxa"/>
          </w:tcPr>
          <w:p w14:paraId="33781E08" w14:textId="77777777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6" w:type="dxa"/>
            <w:tcBorders>
              <w:top w:val="single" w:sz="8" w:space="0" w:color="auto"/>
              <w:bottom w:val="single" w:sz="8" w:space="0" w:color="auto"/>
            </w:tcBorders>
          </w:tcPr>
          <w:p w14:paraId="4983ABBE" w14:textId="57DC8AFF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919417C" w14:textId="25398DBA" w:rsidR="0052226D" w:rsidRPr="00176009" w:rsidRDefault="0052226D" w:rsidP="00FF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226D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52226D" w:rsidRPr="00176009" w14:paraId="186B46CE" w14:textId="77777777" w:rsidTr="0052226D">
        <w:tc>
          <w:tcPr>
            <w:tcW w:w="4087" w:type="dxa"/>
          </w:tcPr>
          <w:p w14:paraId="7A0E1A8C" w14:textId="2FCE9BF6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17600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2076" w:type="dxa"/>
            <w:tcBorders>
              <w:top w:val="single" w:sz="8" w:space="0" w:color="auto"/>
            </w:tcBorders>
          </w:tcPr>
          <w:p w14:paraId="1BC0F6B2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  <w:tcBorders>
              <w:top w:val="single" w:sz="8" w:space="0" w:color="auto"/>
            </w:tcBorders>
          </w:tcPr>
          <w:p w14:paraId="2F66DE4F" w14:textId="5B6062F3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709EFE93" w14:textId="77777777" w:rsidTr="0052226D">
        <w:tc>
          <w:tcPr>
            <w:tcW w:w="4087" w:type="dxa"/>
          </w:tcPr>
          <w:p w14:paraId="71D0A0B3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17600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</w:t>
            </w:r>
          </w:p>
        </w:tc>
        <w:tc>
          <w:tcPr>
            <w:tcW w:w="2076" w:type="dxa"/>
          </w:tcPr>
          <w:p w14:paraId="1CD8C492" w14:textId="11F9D1BE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9,681</w:t>
            </w:r>
          </w:p>
        </w:tc>
        <w:tc>
          <w:tcPr>
            <w:tcW w:w="2682" w:type="dxa"/>
          </w:tcPr>
          <w:p w14:paraId="7E2871B4" w14:textId="54C4CC2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9,681</w:t>
            </w:r>
          </w:p>
        </w:tc>
      </w:tr>
      <w:tr w:rsidR="0052226D" w:rsidRPr="00176009" w14:paraId="2BBCA64F" w14:textId="77777777" w:rsidTr="0052226D">
        <w:tc>
          <w:tcPr>
            <w:tcW w:w="4087" w:type="dxa"/>
          </w:tcPr>
          <w:p w14:paraId="1E9934BB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076" w:type="dxa"/>
          </w:tcPr>
          <w:p w14:paraId="02FBA83A" w14:textId="148FECD3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682" w:type="dxa"/>
          </w:tcPr>
          <w:p w14:paraId="5F326795" w14:textId="42F9C4B2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52226D" w:rsidRPr="00176009" w14:paraId="0F24556F" w14:textId="77777777" w:rsidTr="0052226D">
        <w:tc>
          <w:tcPr>
            <w:tcW w:w="4087" w:type="dxa"/>
          </w:tcPr>
          <w:p w14:paraId="7F44DCBE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14:paraId="164D4BD8" w14:textId="0B4B7A5E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1,680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5E196429" w14:textId="0B715818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1,680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2226D" w:rsidRPr="00176009" w14:paraId="4DDADD85" w14:textId="77777777" w:rsidTr="0052226D">
        <w:tc>
          <w:tcPr>
            <w:tcW w:w="4087" w:type="dxa"/>
          </w:tcPr>
          <w:p w14:paraId="7FEE434F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14:paraId="32A64F4E" w14:textId="0AFF1B51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8,071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5C47C21" w14:textId="2E634DA4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8,071</w:t>
            </w:r>
          </w:p>
        </w:tc>
      </w:tr>
      <w:tr w:rsidR="0052226D" w:rsidRPr="00176009" w14:paraId="51FB00DC" w14:textId="77777777" w:rsidTr="0052226D">
        <w:tc>
          <w:tcPr>
            <w:tcW w:w="4087" w:type="dxa"/>
          </w:tcPr>
          <w:p w14:paraId="73F145D2" w14:textId="285BF9BC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 ที่ดิน อาคารและอุปกรณ์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14:paraId="11125A9F" w14:textId="1E6EC91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864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5061C623" w14:textId="0A0EF6BE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783</w:t>
            </w:r>
          </w:p>
        </w:tc>
      </w:tr>
      <w:tr w:rsidR="0052226D" w:rsidRPr="00176009" w14:paraId="38608539" w14:textId="77777777" w:rsidTr="0052226D">
        <w:tc>
          <w:tcPr>
            <w:tcW w:w="4087" w:type="dxa"/>
          </w:tcPr>
          <w:p w14:paraId="372EE98D" w14:textId="70F3C9D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7B6F6FB7" w14:textId="5190C785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935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8AC630B" w14:textId="330F7B28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,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854</w:t>
            </w:r>
          </w:p>
        </w:tc>
      </w:tr>
      <w:tr w:rsidR="0052226D" w:rsidRPr="00176009" w14:paraId="7678429F" w14:textId="77777777" w:rsidTr="0052226D">
        <w:tc>
          <w:tcPr>
            <w:tcW w:w="4087" w:type="dxa"/>
          </w:tcPr>
          <w:p w14:paraId="5C4652B3" w14:textId="77777777" w:rsidR="0052226D" w:rsidRPr="002739B0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14:paraId="785F6914" w14:textId="77777777" w:rsidR="0052226D" w:rsidRPr="002739B0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4A3BE2CA" w14:textId="7D1DB96C" w:rsidR="0052226D" w:rsidRPr="002739B0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226D" w:rsidRPr="00176009" w14:paraId="4255CB62" w14:textId="77777777" w:rsidTr="0052226D">
        <w:tc>
          <w:tcPr>
            <w:tcW w:w="4087" w:type="dxa"/>
          </w:tcPr>
          <w:p w14:paraId="5E1D8EE5" w14:textId="32DA5E3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17600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2076" w:type="dxa"/>
          </w:tcPr>
          <w:p w14:paraId="1A819DFB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</w:tcPr>
          <w:p w14:paraId="6E94177B" w14:textId="7F4F266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1EC6E3A9" w14:textId="77777777" w:rsidTr="0052226D">
        <w:tc>
          <w:tcPr>
            <w:tcW w:w="4087" w:type="dxa"/>
          </w:tcPr>
          <w:p w14:paraId="2951C5A9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17600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</w:t>
            </w:r>
          </w:p>
        </w:tc>
        <w:tc>
          <w:tcPr>
            <w:tcW w:w="2076" w:type="dxa"/>
          </w:tcPr>
          <w:p w14:paraId="1A2820FB" w14:textId="4E841DE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682" w:type="dxa"/>
          </w:tcPr>
          <w:p w14:paraId="6CF21971" w14:textId="79966831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2226D" w:rsidRPr="00176009" w14:paraId="4BBD1064" w14:textId="77777777" w:rsidTr="0052226D">
        <w:tc>
          <w:tcPr>
            <w:tcW w:w="4087" w:type="dxa"/>
          </w:tcPr>
          <w:p w14:paraId="4F189B8B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14:paraId="7E48CB3C" w14:textId="696409C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2C80294C" w14:textId="1085F65B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2226D" w:rsidRPr="00176009" w14:paraId="68D3B35F" w14:textId="77777777" w:rsidTr="0052226D">
        <w:tc>
          <w:tcPr>
            <w:tcW w:w="4087" w:type="dxa"/>
          </w:tcPr>
          <w:p w14:paraId="2F2AA69E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14:paraId="0EC1C664" w14:textId="32A64394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1,148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687EF040" w14:textId="49A9B641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1,148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2226D" w:rsidRPr="00176009" w14:paraId="7E104A5C" w14:textId="77777777" w:rsidTr="0052226D">
        <w:tc>
          <w:tcPr>
            <w:tcW w:w="4087" w:type="dxa"/>
          </w:tcPr>
          <w:p w14:paraId="529A807A" w14:textId="7BBB7822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076" w:type="dxa"/>
          </w:tcPr>
          <w:p w14:paraId="6E98243D" w14:textId="22C27C9E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8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30</w:t>
            </w:r>
            <w:r w:rsidRPr="00E03DD4">
              <w:rPr>
                <w:rFonts w:asciiTheme="majorBidi" w:hAnsiTheme="majorBidi"/>
                <w:sz w:val="32"/>
                <w:szCs w:val="32"/>
                <w:highlight w:val="yellow"/>
                <w:cs/>
              </w:rPr>
              <w:t>)</w:t>
            </w:r>
          </w:p>
        </w:tc>
        <w:tc>
          <w:tcPr>
            <w:tcW w:w="2682" w:type="dxa"/>
          </w:tcPr>
          <w:p w14:paraId="0F7E5F07" w14:textId="3C8E822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DD4">
              <w:rPr>
                <w:rFonts w:asciiTheme="majorBidi" w:hAnsiTheme="majorBidi"/>
                <w:sz w:val="32"/>
                <w:szCs w:val="32"/>
                <w:highlight w:val="yellow"/>
                <w:cs/>
              </w:rPr>
              <w:t>(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8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18</w:t>
            </w:r>
            <w:r w:rsidRPr="00E03DD4">
              <w:rPr>
                <w:rFonts w:asciiTheme="majorBidi" w:hAnsiTheme="majorBidi"/>
                <w:sz w:val="32"/>
                <w:szCs w:val="32"/>
                <w:highlight w:val="yellow"/>
                <w:cs/>
              </w:rPr>
              <w:t>)</w:t>
            </w:r>
          </w:p>
        </w:tc>
      </w:tr>
      <w:tr w:rsidR="0052226D" w:rsidRPr="00176009" w14:paraId="44E3DB52" w14:textId="77777777" w:rsidTr="0052226D">
        <w:tc>
          <w:tcPr>
            <w:tcW w:w="4087" w:type="dxa"/>
          </w:tcPr>
          <w:p w14:paraId="42258411" w14:textId="683B84D4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ค่าตัดจำหน่ายที่รับโอนจากที่ดิน อาคาร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14:paraId="60A4AFB5" w14:textId="77777777" w:rsidR="00B96601" w:rsidRDefault="00B96601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F93FF2" w14:textId="3D28C89B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5,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478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72C5AADB" w14:textId="77777777" w:rsidR="00B96601" w:rsidRDefault="00B96601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2FB11BB" w14:textId="28F5A4F2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,4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59</w:t>
            </w: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2226D" w:rsidRPr="00176009" w14:paraId="410D2706" w14:textId="77777777" w:rsidTr="0052226D">
        <w:tc>
          <w:tcPr>
            <w:tcW w:w="4087" w:type="dxa"/>
          </w:tcPr>
          <w:p w14:paraId="60A818BA" w14:textId="6ABD60F0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3A4E7743" w14:textId="099E821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4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56</w:t>
            </w:r>
            <w:r w:rsidRPr="00E03DD4">
              <w:rPr>
                <w:rFonts w:asciiTheme="majorBidi" w:hAnsiTheme="majorBidi"/>
                <w:sz w:val="32"/>
                <w:szCs w:val="32"/>
                <w:highlight w:val="yellow"/>
                <w:cs/>
              </w:rPr>
              <w:t>)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42548F60" w14:textId="4A3A51DD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4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25</w:t>
            </w:r>
            <w:r w:rsidRPr="00E03DD4">
              <w:rPr>
                <w:rFonts w:asciiTheme="majorBidi" w:hAnsiTheme="majorBidi"/>
                <w:sz w:val="32"/>
                <w:szCs w:val="32"/>
                <w:highlight w:val="yellow"/>
                <w:cs/>
              </w:rPr>
              <w:t>)</w:t>
            </w:r>
          </w:p>
        </w:tc>
      </w:tr>
      <w:tr w:rsidR="0052226D" w:rsidRPr="00176009" w14:paraId="0F065AB3" w14:textId="77777777" w:rsidTr="0052226D">
        <w:tc>
          <w:tcPr>
            <w:tcW w:w="4087" w:type="dxa"/>
          </w:tcPr>
          <w:p w14:paraId="206C0199" w14:textId="6392F736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14:paraId="57932F4B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723C5143" w14:textId="6F422505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6318CAC5" w14:textId="77777777" w:rsidTr="0052226D">
        <w:tc>
          <w:tcPr>
            <w:tcW w:w="4087" w:type="dxa"/>
          </w:tcPr>
          <w:p w14:paraId="7C170F60" w14:textId="3B01F006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76" w:type="dxa"/>
            <w:tcBorders>
              <w:bottom w:val="single" w:sz="12" w:space="0" w:color="auto"/>
            </w:tcBorders>
          </w:tcPr>
          <w:p w14:paraId="06FE3751" w14:textId="647C2FB9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6,923</w:t>
            </w: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17BBD44" w14:textId="448A4176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6,923</w:t>
            </w:r>
          </w:p>
        </w:tc>
      </w:tr>
      <w:tr w:rsidR="0052226D" w:rsidRPr="00176009" w14:paraId="59DD836F" w14:textId="77777777" w:rsidTr="0052226D">
        <w:tc>
          <w:tcPr>
            <w:tcW w:w="4087" w:type="dxa"/>
          </w:tcPr>
          <w:p w14:paraId="3AB77B4C" w14:textId="4978E190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00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6" w:type="dxa"/>
            <w:tcBorders>
              <w:top w:val="single" w:sz="12" w:space="0" w:color="auto"/>
              <w:bottom w:val="single" w:sz="12" w:space="0" w:color="auto"/>
            </w:tcBorders>
          </w:tcPr>
          <w:p w14:paraId="5AE4FD4B" w14:textId="0FDE08D0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19,4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7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4626CEEF" w14:textId="4B807FCF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19,4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2</w:t>
            </w:r>
            <w:r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9</w:t>
            </w:r>
          </w:p>
        </w:tc>
      </w:tr>
      <w:tr w:rsidR="0052226D" w:rsidRPr="00176009" w14:paraId="4C667424" w14:textId="77777777" w:rsidTr="0052226D">
        <w:tc>
          <w:tcPr>
            <w:tcW w:w="4087" w:type="dxa"/>
          </w:tcPr>
          <w:p w14:paraId="49DA847E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6" w:type="dxa"/>
            <w:tcBorders>
              <w:top w:val="single" w:sz="12" w:space="0" w:color="auto"/>
            </w:tcBorders>
          </w:tcPr>
          <w:p w14:paraId="35C29E2F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592DC835" w14:textId="1DD5FFCA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51D2ACB9" w14:textId="77777777" w:rsidTr="0052226D">
        <w:tc>
          <w:tcPr>
            <w:tcW w:w="4087" w:type="dxa"/>
          </w:tcPr>
          <w:p w14:paraId="13F20197" w14:textId="6DC1B994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ค่าตัดจำหน่ายปี </w:t>
            </w: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076" w:type="dxa"/>
          </w:tcPr>
          <w:p w14:paraId="285D2B38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</w:tcPr>
          <w:p w14:paraId="41180709" w14:textId="063B349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318A8CA0" w14:textId="77777777" w:rsidTr="0052226D">
        <w:tc>
          <w:tcPr>
            <w:tcW w:w="4087" w:type="dxa"/>
          </w:tcPr>
          <w:p w14:paraId="477FCC17" w14:textId="7B17C8F4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6" w:type="dxa"/>
            <w:tcBorders>
              <w:bottom w:val="single" w:sz="12" w:space="0" w:color="auto"/>
            </w:tcBorders>
          </w:tcPr>
          <w:p w14:paraId="27E525BF" w14:textId="52F81B79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904</w:t>
            </w: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26AAD63" w14:textId="194FDD2F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904</w:t>
            </w:r>
          </w:p>
        </w:tc>
      </w:tr>
      <w:tr w:rsidR="0052226D" w:rsidRPr="00176009" w14:paraId="44E90D07" w14:textId="77777777" w:rsidTr="0052226D">
        <w:tc>
          <w:tcPr>
            <w:tcW w:w="4087" w:type="dxa"/>
          </w:tcPr>
          <w:p w14:paraId="2A989FF1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6" w:type="dxa"/>
            <w:tcBorders>
              <w:top w:val="single" w:sz="12" w:space="0" w:color="auto"/>
            </w:tcBorders>
          </w:tcPr>
          <w:p w14:paraId="3B464585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44A9E5FE" w14:textId="1CE5E9C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04701C10" w14:textId="77777777" w:rsidTr="0052226D">
        <w:tc>
          <w:tcPr>
            <w:tcW w:w="4087" w:type="dxa"/>
          </w:tcPr>
          <w:p w14:paraId="3BA59185" w14:textId="064D2B65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ค่าตัดจำหน่ายปี </w:t>
            </w:r>
            <w:r w:rsidRPr="001760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6" w:type="dxa"/>
          </w:tcPr>
          <w:p w14:paraId="37AC3D84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2" w:type="dxa"/>
          </w:tcPr>
          <w:p w14:paraId="1B722131" w14:textId="11E5CB12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26D" w:rsidRPr="00176009" w14:paraId="366A0022" w14:textId="77777777" w:rsidTr="0052226D">
        <w:tc>
          <w:tcPr>
            <w:tcW w:w="4087" w:type="dxa"/>
          </w:tcPr>
          <w:p w14:paraId="5BF13B52" w14:textId="7777777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10" w:firstLine="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6" w:type="dxa"/>
            <w:tcBorders>
              <w:bottom w:val="single" w:sz="12" w:space="0" w:color="auto"/>
            </w:tcBorders>
          </w:tcPr>
          <w:p w14:paraId="313ED343" w14:textId="4E0EF7D7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FC6BDBD" w14:textId="63C88C61" w:rsidR="0052226D" w:rsidRPr="00176009" w:rsidRDefault="0052226D" w:rsidP="0052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4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600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96601" w:rsidRPr="00E03DD4">
              <w:rPr>
                <w:rFonts w:asciiTheme="majorBidi" w:hAnsiTheme="majorBidi" w:cstheme="majorBidi"/>
                <w:sz w:val="32"/>
                <w:szCs w:val="32"/>
                <w:highlight w:val="yellow"/>
              </w:rPr>
              <w:t>18</w:t>
            </w:r>
          </w:p>
        </w:tc>
      </w:tr>
    </w:tbl>
    <w:p w14:paraId="6A282630" w14:textId="77777777" w:rsidR="00F1725F" w:rsidRPr="0077312F" w:rsidRDefault="00F1725F">
      <w:pPr>
        <w:rPr>
          <w:rFonts w:ascii="Angsana New" w:hAnsi="Angsana New"/>
          <w:sz w:val="32"/>
          <w:szCs w:val="32"/>
        </w:rPr>
      </w:pPr>
    </w:p>
    <w:p w14:paraId="4F7FA22D" w14:textId="616C2EDB" w:rsidR="00FF3418" w:rsidRDefault="00FF341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0"/>
          <w:szCs w:val="10"/>
        </w:rPr>
      </w:pPr>
    </w:p>
    <w:p w14:paraId="5BF319EE" w14:textId="15FBF02F" w:rsidR="00555BE3" w:rsidRDefault="00555BE3" w:rsidP="0055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267CF8">
        <w:rPr>
          <w:rFonts w:ascii="Angsana New" w:hAnsi="Angsana New"/>
          <w:spacing w:val="-4"/>
          <w:sz w:val="32"/>
          <w:szCs w:val="32"/>
        </w:rPr>
        <w:t>31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pacing w:val="-4"/>
          <w:sz w:val="32"/>
          <w:szCs w:val="32"/>
        </w:rPr>
        <w:t>2563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pacing w:val="-4"/>
          <w:sz w:val="32"/>
          <w:szCs w:val="32"/>
        </w:rPr>
        <w:t>2562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สินทรัพย์ไม่มีตัวตนของงบการเงินรวมและงบการเงินเฉพาะของ</w:t>
      </w:r>
      <w:r w:rsidRPr="00267CF8">
        <w:rPr>
          <w:rFonts w:ascii="Angsana New" w:hAnsi="Angsana New"/>
          <w:sz w:val="32"/>
          <w:szCs w:val="32"/>
          <w:cs/>
        </w:rPr>
        <w:t>บริษัทที่คิดค่าตัดจำหน่ายเต็มมูลค่าและยังคงใช้งานอยู่มีราคา</w:t>
      </w:r>
      <w:r w:rsidRPr="001F59C0">
        <w:rPr>
          <w:rFonts w:ascii="Angsana New" w:hAnsi="Angsana New"/>
          <w:sz w:val="32"/>
          <w:szCs w:val="32"/>
          <w:cs/>
        </w:rPr>
        <w:t xml:space="preserve">ทุน </w:t>
      </w:r>
      <w:r w:rsidRPr="001F59C0">
        <w:rPr>
          <w:rFonts w:ascii="Angsana New" w:hAnsi="Angsana New"/>
          <w:sz w:val="32"/>
          <w:szCs w:val="32"/>
        </w:rPr>
        <w:t>0</w:t>
      </w:r>
      <w:r w:rsidRPr="001F59C0">
        <w:rPr>
          <w:rFonts w:ascii="Angsana New" w:hAnsi="Angsana New"/>
          <w:sz w:val="32"/>
          <w:szCs w:val="32"/>
          <w:cs/>
        </w:rPr>
        <w:t>.</w:t>
      </w:r>
      <w:r w:rsidRPr="001F59C0">
        <w:rPr>
          <w:rFonts w:ascii="Angsana New" w:hAnsi="Angsana New"/>
          <w:sz w:val="32"/>
          <w:szCs w:val="32"/>
        </w:rPr>
        <w:t>52</w:t>
      </w:r>
      <w:r w:rsidRPr="001F59C0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เท่ากันทั้งสองปี</w:t>
      </w:r>
    </w:p>
    <w:p w14:paraId="4871224A" w14:textId="77777777" w:rsidR="00CB3AFB" w:rsidRDefault="00CB3AF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4B0C1E18" w14:textId="416637DA" w:rsidR="0030619E" w:rsidRPr="008D2DAA" w:rsidRDefault="0030619E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8D2DAA">
        <w:rPr>
          <w:rFonts w:ascii="Angsana New" w:hAnsi="Angsana New"/>
          <w:sz w:val="32"/>
          <w:szCs w:val="32"/>
          <w:u w:val="single"/>
          <w:cs/>
        </w:rPr>
        <w:t>เจ้าหนี้การค้าและเจ้าหนี้อื่น</w:t>
      </w:r>
    </w:p>
    <w:p w14:paraId="09797DCA" w14:textId="14DB6ED3" w:rsidR="00B24CCF" w:rsidRPr="005804AB" w:rsidRDefault="00B24CCF" w:rsidP="00B2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highlight w:val="yellow"/>
          <w:u w:val="single"/>
        </w:rPr>
      </w:pPr>
    </w:p>
    <w:tbl>
      <w:tblPr>
        <w:tblW w:w="8685" w:type="dxa"/>
        <w:tblInd w:w="279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26"/>
        <w:gridCol w:w="1125"/>
        <w:gridCol w:w="108"/>
        <w:gridCol w:w="1125"/>
        <w:gridCol w:w="108"/>
        <w:gridCol w:w="1152"/>
        <w:gridCol w:w="117"/>
        <w:gridCol w:w="1224"/>
      </w:tblGrid>
      <w:tr w:rsidR="00B24CCF" w:rsidRPr="004D2142" w14:paraId="55D037F9" w14:textId="77777777" w:rsidTr="00C730F8">
        <w:trPr>
          <w:cantSplit/>
          <w:tblHeader/>
        </w:trPr>
        <w:tc>
          <w:tcPr>
            <w:tcW w:w="8685" w:type="dxa"/>
            <w:gridSpan w:val="8"/>
            <w:hideMark/>
          </w:tcPr>
          <w:p w14:paraId="020D5DB2" w14:textId="77777777" w:rsidR="00B24CCF" w:rsidRPr="004D2142" w:rsidRDefault="00B24CCF" w:rsidP="00C730F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: พัน</w:t>
            </w:r>
            <w:r w:rsidRPr="004D214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4D214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24CCF" w:rsidRPr="004D2142" w14:paraId="3B5C690F" w14:textId="77777777" w:rsidTr="00C730F8">
        <w:trPr>
          <w:cantSplit/>
          <w:tblHeader/>
        </w:trPr>
        <w:tc>
          <w:tcPr>
            <w:tcW w:w="3726" w:type="dxa"/>
          </w:tcPr>
          <w:p w14:paraId="30004226" w14:textId="77777777" w:rsidR="00B24CCF" w:rsidRPr="004D2142" w:rsidRDefault="00B24CCF" w:rsidP="00C730F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66B7F" w14:textId="77777777" w:rsidR="00B24CCF" w:rsidRPr="004D2142" w:rsidRDefault="00B24CCF" w:rsidP="00C730F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C86A9BF" w14:textId="77777777" w:rsidR="00B24CCF" w:rsidRPr="004D2142" w:rsidRDefault="00B24CCF" w:rsidP="00C730F8">
            <w:pPr>
              <w:spacing w:line="240" w:lineRule="auto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AF095" w14:textId="77777777" w:rsidR="00B24CCF" w:rsidRPr="004D2142" w:rsidRDefault="00B24CCF" w:rsidP="00C730F8">
            <w:pPr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4CCF" w:rsidRPr="004D2142" w14:paraId="78BDAD21" w14:textId="77777777" w:rsidTr="00C730F8">
        <w:trPr>
          <w:cantSplit/>
          <w:tblHeader/>
        </w:trPr>
        <w:tc>
          <w:tcPr>
            <w:tcW w:w="3726" w:type="dxa"/>
          </w:tcPr>
          <w:p w14:paraId="633731A0" w14:textId="77777777" w:rsidR="00B24CCF" w:rsidRPr="004D2142" w:rsidRDefault="00B24CCF" w:rsidP="00C730F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7A469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4D2142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2F75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850C8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08" w:type="dxa"/>
          </w:tcPr>
          <w:p w14:paraId="588FC1C0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8CC54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3635E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7F778" w14:textId="77777777" w:rsidR="00B24CCF" w:rsidRPr="004D2142" w:rsidRDefault="00B24CCF" w:rsidP="00C7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2562</w:t>
            </w:r>
          </w:p>
        </w:tc>
      </w:tr>
      <w:tr w:rsidR="00B24CCF" w:rsidRPr="004D2142" w14:paraId="21E1AB4B" w14:textId="77777777" w:rsidTr="00C730F8">
        <w:trPr>
          <w:cantSplit/>
        </w:trPr>
        <w:tc>
          <w:tcPr>
            <w:tcW w:w="3726" w:type="dxa"/>
            <w:hideMark/>
          </w:tcPr>
          <w:p w14:paraId="1FA7B29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5" w:type="dxa"/>
            <w:vAlign w:val="center"/>
          </w:tcPr>
          <w:p w14:paraId="7F7C12F6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5F07714" w14:textId="77777777" w:rsidR="00B24CCF" w:rsidRPr="004D2142" w:rsidRDefault="00B24CCF" w:rsidP="00C730F8">
            <w:pPr>
              <w:spacing w:line="240" w:lineRule="auto"/>
              <w:ind w:left="-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0515231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16F0079E" w14:textId="77777777" w:rsidR="00B24CCF" w:rsidRPr="004D2142" w:rsidRDefault="00B24CCF" w:rsidP="00C730F8">
            <w:pPr>
              <w:spacing w:line="240" w:lineRule="auto"/>
              <w:ind w:left="-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160FF35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12B60AE" w14:textId="77777777" w:rsidR="00B24CCF" w:rsidRPr="004D2142" w:rsidRDefault="00B24CCF" w:rsidP="00C730F8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0828D78B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4CCF" w:rsidRPr="004D2142" w14:paraId="6ACF6907" w14:textId="77777777" w:rsidTr="00C730F8">
        <w:trPr>
          <w:cantSplit/>
        </w:trPr>
        <w:tc>
          <w:tcPr>
            <w:tcW w:w="3726" w:type="dxa"/>
            <w:hideMark/>
          </w:tcPr>
          <w:p w14:paraId="69750DC6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เจ้าหนี้การค้า-บริษัททั่วไป</w:t>
            </w:r>
          </w:p>
        </w:tc>
        <w:tc>
          <w:tcPr>
            <w:tcW w:w="1125" w:type="dxa"/>
            <w:hideMark/>
          </w:tcPr>
          <w:p w14:paraId="4A9E413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363,826 </w:t>
            </w:r>
          </w:p>
        </w:tc>
        <w:tc>
          <w:tcPr>
            <w:tcW w:w="108" w:type="dxa"/>
          </w:tcPr>
          <w:p w14:paraId="3439B8F9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2579ECF2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240,055 </w:t>
            </w:r>
          </w:p>
        </w:tc>
        <w:tc>
          <w:tcPr>
            <w:tcW w:w="108" w:type="dxa"/>
          </w:tcPr>
          <w:p w14:paraId="5183B423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44A293B5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281,318 </w:t>
            </w:r>
          </w:p>
        </w:tc>
        <w:tc>
          <w:tcPr>
            <w:tcW w:w="117" w:type="dxa"/>
          </w:tcPr>
          <w:p w14:paraId="2C095D4C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7E4CFE94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187,203 </w:t>
            </w:r>
          </w:p>
        </w:tc>
      </w:tr>
      <w:tr w:rsidR="00B24CCF" w:rsidRPr="004D2142" w14:paraId="1FFF2A15" w14:textId="77777777" w:rsidTr="00C730F8">
        <w:trPr>
          <w:cantSplit/>
        </w:trPr>
        <w:tc>
          <w:tcPr>
            <w:tcW w:w="3726" w:type="dxa"/>
            <w:hideMark/>
          </w:tcPr>
          <w:p w14:paraId="31FD15B9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เจ้าหนี้การค้า-บริษัทที่เกี่ยวข้องกัน</w:t>
            </w:r>
          </w:p>
        </w:tc>
        <w:tc>
          <w:tcPr>
            <w:tcW w:w="1125" w:type="dxa"/>
            <w:hideMark/>
          </w:tcPr>
          <w:p w14:paraId="55372E80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65,254 </w:t>
            </w:r>
          </w:p>
        </w:tc>
        <w:tc>
          <w:tcPr>
            <w:tcW w:w="108" w:type="dxa"/>
          </w:tcPr>
          <w:p w14:paraId="40FFCB9A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3032AA63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16,156 </w:t>
            </w:r>
          </w:p>
        </w:tc>
        <w:tc>
          <w:tcPr>
            <w:tcW w:w="108" w:type="dxa"/>
          </w:tcPr>
          <w:p w14:paraId="22BF70D5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25585F3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20,758 </w:t>
            </w:r>
          </w:p>
        </w:tc>
        <w:tc>
          <w:tcPr>
            <w:tcW w:w="117" w:type="dxa"/>
          </w:tcPr>
          <w:p w14:paraId="4A489D09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5EBD51F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8,384 </w:t>
            </w:r>
          </w:p>
        </w:tc>
      </w:tr>
      <w:tr w:rsidR="00B24CCF" w:rsidRPr="004D2142" w14:paraId="43810C1D" w14:textId="77777777" w:rsidTr="00C730F8">
        <w:trPr>
          <w:cantSplit/>
        </w:trPr>
        <w:tc>
          <w:tcPr>
            <w:tcW w:w="3726" w:type="dxa"/>
            <w:hideMark/>
          </w:tcPr>
          <w:p w14:paraId="1AFE32EF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125" w:type="dxa"/>
            <w:hideMark/>
          </w:tcPr>
          <w:p w14:paraId="24F4C35B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12,678 </w:t>
            </w:r>
          </w:p>
        </w:tc>
        <w:tc>
          <w:tcPr>
            <w:tcW w:w="108" w:type="dxa"/>
          </w:tcPr>
          <w:p w14:paraId="5CF74D4D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165D7B9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16,802 </w:t>
            </w:r>
          </w:p>
        </w:tc>
        <w:tc>
          <w:tcPr>
            <w:tcW w:w="108" w:type="dxa"/>
          </w:tcPr>
          <w:p w14:paraId="1B5BD415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2CE3FD40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11,609 </w:t>
            </w:r>
          </w:p>
        </w:tc>
        <w:tc>
          <w:tcPr>
            <w:tcW w:w="117" w:type="dxa"/>
          </w:tcPr>
          <w:p w14:paraId="41774F00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191E892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15,733 </w:t>
            </w:r>
          </w:p>
        </w:tc>
      </w:tr>
      <w:tr w:rsidR="00B24CCF" w:rsidRPr="0085748A" w14:paraId="79AF1AB7" w14:textId="77777777" w:rsidTr="00C730F8">
        <w:trPr>
          <w:cantSplit/>
        </w:trPr>
        <w:tc>
          <w:tcPr>
            <w:tcW w:w="3726" w:type="dxa"/>
            <w:hideMark/>
          </w:tcPr>
          <w:p w14:paraId="48BA980A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748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เจ้าหนี้เงินประกันผลงาน-บริษัทที่เกี่ยวข้องกัน</w:t>
            </w:r>
          </w:p>
        </w:tc>
        <w:tc>
          <w:tcPr>
            <w:tcW w:w="1125" w:type="dxa"/>
            <w:hideMark/>
          </w:tcPr>
          <w:p w14:paraId="396799DD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13,689 </w:t>
            </w:r>
          </w:p>
        </w:tc>
        <w:tc>
          <w:tcPr>
            <w:tcW w:w="108" w:type="dxa"/>
          </w:tcPr>
          <w:p w14:paraId="56869225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03A16DA3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12,380 </w:t>
            </w:r>
          </w:p>
        </w:tc>
        <w:tc>
          <w:tcPr>
            <w:tcW w:w="108" w:type="dxa"/>
          </w:tcPr>
          <w:p w14:paraId="62F7B1AC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5367FACF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7,870 </w:t>
            </w:r>
          </w:p>
        </w:tc>
        <w:tc>
          <w:tcPr>
            <w:tcW w:w="117" w:type="dxa"/>
          </w:tcPr>
          <w:p w14:paraId="570DC38B" w14:textId="77777777" w:rsidR="00B24CCF" w:rsidRPr="0085748A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46139E5C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6,558 </w:t>
            </w:r>
          </w:p>
        </w:tc>
      </w:tr>
      <w:tr w:rsidR="00B24CCF" w:rsidRPr="0085748A" w14:paraId="37536A16" w14:textId="77777777" w:rsidTr="00C730F8">
        <w:trPr>
          <w:cantSplit/>
        </w:trPr>
        <w:tc>
          <w:tcPr>
            <w:tcW w:w="3726" w:type="dxa"/>
            <w:hideMark/>
          </w:tcPr>
          <w:p w14:paraId="4DA0E2E1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748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เจ้าหนี้ค่าสินทรัพย์ - บริษัททั่วไป</w:t>
            </w:r>
          </w:p>
        </w:tc>
        <w:tc>
          <w:tcPr>
            <w:tcW w:w="1125" w:type="dxa"/>
            <w:hideMark/>
          </w:tcPr>
          <w:p w14:paraId="302CAA14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200 </w:t>
            </w:r>
          </w:p>
        </w:tc>
        <w:tc>
          <w:tcPr>
            <w:tcW w:w="108" w:type="dxa"/>
          </w:tcPr>
          <w:p w14:paraId="3C85A106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6D7F4243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2,262 </w:t>
            </w:r>
          </w:p>
        </w:tc>
        <w:tc>
          <w:tcPr>
            <w:tcW w:w="108" w:type="dxa"/>
          </w:tcPr>
          <w:p w14:paraId="461DF16F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05C41B26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17" w:type="dxa"/>
          </w:tcPr>
          <w:p w14:paraId="4F5242E4" w14:textId="77777777" w:rsidR="00B24CCF" w:rsidRPr="0085748A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21DD069D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</w:tr>
      <w:tr w:rsidR="00B24CCF" w:rsidRPr="0085748A" w14:paraId="7C352D87" w14:textId="77777777" w:rsidTr="00C730F8">
        <w:trPr>
          <w:cantSplit/>
        </w:trPr>
        <w:tc>
          <w:tcPr>
            <w:tcW w:w="3726" w:type="dxa"/>
            <w:hideMark/>
          </w:tcPr>
          <w:p w14:paraId="1619988C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748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เจ้าหนี้ค่าสินทรัพย์ - บริษัทที่เกี่ยวข้องกัน</w:t>
            </w:r>
          </w:p>
        </w:tc>
        <w:tc>
          <w:tcPr>
            <w:tcW w:w="1125" w:type="dxa"/>
            <w:hideMark/>
          </w:tcPr>
          <w:p w14:paraId="6EFE026E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20,643 </w:t>
            </w:r>
          </w:p>
        </w:tc>
        <w:tc>
          <w:tcPr>
            <w:tcW w:w="108" w:type="dxa"/>
          </w:tcPr>
          <w:p w14:paraId="21B0326B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7F8B0178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28,992 </w:t>
            </w:r>
          </w:p>
        </w:tc>
        <w:tc>
          <w:tcPr>
            <w:tcW w:w="108" w:type="dxa"/>
          </w:tcPr>
          <w:p w14:paraId="12C44731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0EEBDA2D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17" w:type="dxa"/>
          </w:tcPr>
          <w:p w14:paraId="091DACBE" w14:textId="77777777" w:rsidR="00B24CCF" w:rsidRPr="0085748A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5278B7EF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</w:tr>
      <w:tr w:rsidR="00B24CCF" w:rsidRPr="0085748A" w14:paraId="1A733387" w14:textId="77777777" w:rsidTr="00C730F8">
        <w:trPr>
          <w:cantSplit/>
        </w:trPr>
        <w:tc>
          <w:tcPr>
            <w:tcW w:w="3726" w:type="dxa"/>
            <w:hideMark/>
          </w:tcPr>
          <w:p w14:paraId="1F208EDA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748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เจ้าหนี้อื่น-บริษัททั่วไป</w:t>
            </w:r>
          </w:p>
        </w:tc>
        <w:tc>
          <w:tcPr>
            <w:tcW w:w="1125" w:type="dxa"/>
            <w:hideMark/>
          </w:tcPr>
          <w:p w14:paraId="3F150FF2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1,405 </w:t>
            </w:r>
          </w:p>
        </w:tc>
        <w:tc>
          <w:tcPr>
            <w:tcW w:w="108" w:type="dxa"/>
          </w:tcPr>
          <w:p w14:paraId="26118D15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0A5E3420" w14:textId="010FFFCB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559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574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59FB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" w:type="dxa"/>
          </w:tcPr>
          <w:p w14:paraId="5B026CC4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07137D70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17" w:type="dxa"/>
          </w:tcPr>
          <w:p w14:paraId="11BFEA30" w14:textId="77777777" w:rsidR="00B24CCF" w:rsidRPr="0085748A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0A87E545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CCF" w:rsidRPr="0085748A" w14:paraId="0DA44C76" w14:textId="77777777" w:rsidTr="00C730F8">
        <w:trPr>
          <w:cantSplit/>
        </w:trPr>
        <w:tc>
          <w:tcPr>
            <w:tcW w:w="3726" w:type="dxa"/>
            <w:hideMark/>
          </w:tcPr>
          <w:p w14:paraId="508C8301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748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เจ้าหนี้อื่น-บริษัทที่เกี่ยวข้องกัน</w:t>
            </w:r>
          </w:p>
        </w:tc>
        <w:tc>
          <w:tcPr>
            <w:tcW w:w="1125" w:type="dxa"/>
            <w:hideMark/>
          </w:tcPr>
          <w:p w14:paraId="398AA9B6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  <w:tc>
          <w:tcPr>
            <w:tcW w:w="108" w:type="dxa"/>
          </w:tcPr>
          <w:p w14:paraId="179D779F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0F02D3B3" w14:textId="44A7C7D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559FB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" w:type="dxa"/>
          </w:tcPr>
          <w:p w14:paraId="7A8031B2" w14:textId="77777777" w:rsidR="00B24CCF" w:rsidRPr="0085748A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22FF784C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17" w:type="dxa"/>
          </w:tcPr>
          <w:p w14:paraId="3DB6AE30" w14:textId="77777777" w:rsidR="00B24CCF" w:rsidRPr="0085748A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24453238" w14:textId="77777777" w:rsidR="00B24CCF" w:rsidRPr="0085748A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48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</w:p>
        </w:tc>
      </w:tr>
      <w:tr w:rsidR="00B24CCF" w:rsidRPr="004D2142" w14:paraId="30ED53E1" w14:textId="77777777" w:rsidTr="00C730F8">
        <w:trPr>
          <w:cantSplit/>
        </w:trPr>
        <w:tc>
          <w:tcPr>
            <w:tcW w:w="3726" w:type="dxa"/>
            <w:hideMark/>
          </w:tcPr>
          <w:p w14:paraId="7316149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ค่าใช้จ่ายค้างจ่ายอื่นๆ</w:t>
            </w:r>
          </w:p>
        </w:tc>
        <w:tc>
          <w:tcPr>
            <w:tcW w:w="1125" w:type="dxa"/>
            <w:hideMark/>
          </w:tcPr>
          <w:p w14:paraId="3121013B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57,252 </w:t>
            </w:r>
          </w:p>
        </w:tc>
        <w:tc>
          <w:tcPr>
            <w:tcW w:w="108" w:type="dxa"/>
          </w:tcPr>
          <w:p w14:paraId="5A391191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5A63DF69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29,498 </w:t>
            </w:r>
          </w:p>
        </w:tc>
        <w:tc>
          <w:tcPr>
            <w:tcW w:w="108" w:type="dxa"/>
          </w:tcPr>
          <w:p w14:paraId="447EA306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4940FBE4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41,046 </w:t>
            </w:r>
          </w:p>
        </w:tc>
        <w:tc>
          <w:tcPr>
            <w:tcW w:w="117" w:type="dxa"/>
          </w:tcPr>
          <w:p w14:paraId="5D0C2415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hideMark/>
          </w:tcPr>
          <w:p w14:paraId="35D113B2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24,391 </w:t>
            </w:r>
          </w:p>
        </w:tc>
      </w:tr>
      <w:tr w:rsidR="00B24CCF" w:rsidRPr="004D2142" w14:paraId="30CF09A6" w14:textId="77777777" w:rsidTr="00C730F8">
        <w:trPr>
          <w:cantSplit/>
        </w:trPr>
        <w:tc>
          <w:tcPr>
            <w:tcW w:w="3726" w:type="dxa"/>
            <w:hideMark/>
          </w:tcPr>
          <w:p w14:paraId="1BB7ABC4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454D8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536,449 </w:t>
            </w:r>
          </w:p>
        </w:tc>
        <w:tc>
          <w:tcPr>
            <w:tcW w:w="108" w:type="dxa"/>
          </w:tcPr>
          <w:p w14:paraId="2DBD01C6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9E3F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378,043 </w:t>
            </w:r>
          </w:p>
        </w:tc>
        <w:tc>
          <w:tcPr>
            <w:tcW w:w="108" w:type="dxa"/>
          </w:tcPr>
          <w:p w14:paraId="7BAB6F2A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D4A8C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362,601 </w:t>
            </w:r>
          </w:p>
        </w:tc>
        <w:tc>
          <w:tcPr>
            <w:tcW w:w="117" w:type="dxa"/>
          </w:tcPr>
          <w:p w14:paraId="4B5C94C4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40A6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242,269 </w:t>
            </w:r>
          </w:p>
        </w:tc>
      </w:tr>
      <w:tr w:rsidR="00B24CCF" w:rsidRPr="004D2142" w14:paraId="437D6296" w14:textId="77777777" w:rsidTr="00C730F8">
        <w:trPr>
          <w:cantSplit/>
        </w:trPr>
        <w:tc>
          <w:tcPr>
            <w:tcW w:w="3726" w:type="dxa"/>
            <w:hideMark/>
          </w:tcPr>
          <w:p w14:paraId="11B1FA0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ประมาณการหนี้สิน</w:t>
            </w:r>
          </w:p>
        </w:tc>
        <w:tc>
          <w:tcPr>
            <w:tcW w:w="1125" w:type="dxa"/>
          </w:tcPr>
          <w:p w14:paraId="73D288E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EDB115B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35D19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CB729C2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9C9DA6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4FCBB273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489BF5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CCF" w:rsidRPr="004D2142" w14:paraId="6508789D" w14:textId="77777777" w:rsidTr="00C730F8">
        <w:trPr>
          <w:cantSplit/>
        </w:trPr>
        <w:tc>
          <w:tcPr>
            <w:tcW w:w="3726" w:type="dxa"/>
            <w:hideMark/>
          </w:tcPr>
          <w:p w14:paraId="3C3BFE5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ต้นทุนค้างจ่าย</w:t>
            </w:r>
          </w:p>
        </w:tc>
        <w:tc>
          <w:tcPr>
            <w:tcW w:w="1125" w:type="dxa"/>
            <w:hideMark/>
          </w:tcPr>
          <w:p w14:paraId="649A28E0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72,501</w:t>
            </w:r>
          </w:p>
        </w:tc>
        <w:tc>
          <w:tcPr>
            <w:tcW w:w="108" w:type="dxa"/>
          </w:tcPr>
          <w:p w14:paraId="091EF338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036556A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76,689 </w:t>
            </w:r>
          </w:p>
        </w:tc>
        <w:tc>
          <w:tcPr>
            <w:tcW w:w="108" w:type="dxa"/>
          </w:tcPr>
          <w:p w14:paraId="61BA1E0E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3C1FF3A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71,455</w:t>
            </w:r>
          </w:p>
        </w:tc>
        <w:tc>
          <w:tcPr>
            <w:tcW w:w="117" w:type="dxa"/>
          </w:tcPr>
          <w:p w14:paraId="30D3FF9A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hideMark/>
          </w:tcPr>
          <w:p w14:paraId="500182E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76,563</w:t>
            </w:r>
          </w:p>
        </w:tc>
      </w:tr>
      <w:tr w:rsidR="00B24CCF" w:rsidRPr="004D2142" w14:paraId="0CBFABF5" w14:textId="77777777" w:rsidTr="00C730F8">
        <w:trPr>
          <w:cantSplit/>
        </w:trPr>
        <w:tc>
          <w:tcPr>
            <w:tcW w:w="3726" w:type="dxa"/>
            <w:hideMark/>
          </w:tcPr>
          <w:p w14:paraId="110819E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รวมประมาณการหนี้สิน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D72203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72,501</w:t>
            </w:r>
          </w:p>
        </w:tc>
        <w:tc>
          <w:tcPr>
            <w:tcW w:w="108" w:type="dxa"/>
          </w:tcPr>
          <w:p w14:paraId="1E40BE89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DA418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76,689 </w:t>
            </w:r>
          </w:p>
        </w:tc>
        <w:tc>
          <w:tcPr>
            <w:tcW w:w="108" w:type="dxa"/>
          </w:tcPr>
          <w:p w14:paraId="34115F0B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7F1E7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71,455</w:t>
            </w:r>
          </w:p>
        </w:tc>
        <w:tc>
          <w:tcPr>
            <w:tcW w:w="117" w:type="dxa"/>
          </w:tcPr>
          <w:p w14:paraId="2987FAA5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A7499B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76,563</w:t>
            </w:r>
          </w:p>
        </w:tc>
      </w:tr>
      <w:tr w:rsidR="00B24CCF" w:rsidRPr="004D2142" w14:paraId="02A46A78" w14:textId="77777777" w:rsidTr="00C730F8">
        <w:trPr>
          <w:cantSplit/>
        </w:trPr>
        <w:tc>
          <w:tcPr>
            <w:tcW w:w="3726" w:type="dxa"/>
          </w:tcPr>
          <w:p w14:paraId="30349804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8AC44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3B58C3E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CA69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94F1E93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AD9F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4A95536D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E4BF2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CCF" w:rsidRPr="004D2142" w14:paraId="4C93917D" w14:textId="77777777" w:rsidTr="00C730F8">
        <w:trPr>
          <w:cantSplit/>
        </w:trPr>
        <w:tc>
          <w:tcPr>
            <w:tcW w:w="3726" w:type="dxa"/>
            <w:hideMark/>
          </w:tcPr>
          <w:p w14:paraId="7895321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125" w:type="dxa"/>
            <w:hideMark/>
          </w:tcPr>
          <w:p w14:paraId="0EB08F68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1,520</w:t>
            </w:r>
          </w:p>
        </w:tc>
        <w:tc>
          <w:tcPr>
            <w:tcW w:w="108" w:type="dxa"/>
          </w:tcPr>
          <w:p w14:paraId="267A3F8E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3AE4FBF5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3,580 </w:t>
            </w:r>
          </w:p>
        </w:tc>
        <w:tc>
          <w:tcPr>
            <w:tcW w:w="108" w:type="dxa"/>
          </w:tcPr>
          <w:p w14:paraId="7DA2C9E1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6927C1CF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1,520 </w:t>
            </w:r>
          </w:p>
        </w:tc>
        <w:tc>
          <w:tcPr>
            <w:tcW w:w="117" w:type="dxa"/>
          </w:tcPr>
          <w:p w14:paraId="354312D1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hideMark/>
          </w:tcPr>
          <w:p w14:paraId="6935B5F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3,580 </w:t>
            </w:r>
          </w:p>
        </w:tc>
      </w:tr>
      <w:tr w:rsidR="00B24CCF" w:rsidRPr="004D2142" w14:paraId="7D2DEF3E" w14:textId="77777777" w:rsidTr="00C730F8">
        <w:trPr>
          <w:cantSplit/>
        </w:trPr>
        <w:tc>
          <w:tcPr>
            <w:tcW w:w="3726" w:type="dxa"/>
            <w:hideMark/>
          </w:tcPr>
          <w:p w14:paraId="5441356F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125" w:type="dxa"/>
            <w:hideMark/>
          </w:tcPr>
          <w:p w14:paraId="64ABD909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108" w:type="dxa"/>
          </w:tcPr>
          <w:p w14:paraId="2FB215D2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5DFBF42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2,384 </w:t>
            </w:r>
          </w:p>
        </w:tc>
        <w:tc>
          <w:tcPr>
            <w:tcW w:w="108" w:type="dxa"/>
          </w:tcPr>
          <w:p w14:paraId="25D348DA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359E994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2,767 </w:t>
            </w:r>
          </w:p>
        </w:tc>
        <w:tc>
          <w:tcPr>
            <w:tcW w:w="117" w:type="dxa"/>
          </w:tcPr>
          <w:p w14:paraId="206A2616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hideMark/>
          </w:tcPr>
          <w:p w14:paraId="2343DACF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1,701 </w:t>
            </w:r>
          </w:p>
        </w:tc>
      </w:tr>
      <w:tr w:rsidR="00B24CCF" w:rsidRPr="004D2142" w14:paraId="0A1FE098" w14:textId="77777777" w:rsidTr="00C730F8">
        <w:trPr>
          <w:cantSplit/>
        </w:trPr>
        <w:tc>
          <w:tcPr>
            <w:tcW w:w="3726" w:type="dxa"/>
            <w:hideMark/>
          </w:tcPr>
          <w:p w14:paraId="664018A1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D21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เจ้าหนี้อื่นๆ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DC31C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08" w:type="dxa"/>
          </w:tcPr>
          <w:p w14:paraId="7932F537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63C56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1,396 </w:t>
            </w:r>
          </w:p>
        </w:tc>
        <w:tc>
          <w:tcPr>
            <w:tcW w:w="108" w:type="dxa"/>
          </w:tcPr>
          <w:p w14:paraId="2B7584BD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203CD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787 </w:t>
            </w:r>
          </w:p>
        </w:tc>
        <w:tc>
          <w:tcPr>
            <w:tcW w:w="117" w:type="dxa"/>
          </w:tcPr>
          <w:p w14:paraId="6F08B1B3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62540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sz w:val="28"/>
                <w:szCs w:val="28"/>
              </w:rPr>
              <w:t xml:space="preserve"> 1,154 </w:t>
            </w:r>
          </w:p>
        </w:tc>
      </w:tr>
      <w:tr w:rsidR="00B24CCF" w:rsidRPr="004D2142" w14:paraId="29B6349D" w14:textId="77777777" w:rsidTr="00C730F8">
        <w:trPr>
          <w:cantSplit/>
        </w:trPr>
        <w:tc>
          <w:tcPr>
            <w:tcW w:w="3726" w:type="dxa"/>
            <w:hideMark/>
          </w:tcPr>
          <w:p w14:paraId="03F7E09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8" w:right="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D214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770C61E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614,970</w:t>
            </w:r>
          </w:p>
        </w:tc>
        <w:tc>
          <w:tcPr>
            <w:tcW w:w="108" w:type="dxa"/>
          </w:tcPr>
          <w:p w14:paraId="1C6D59FF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A225119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462,092 </w:t>
            </w:r>
          </w:p>
        </w:tc>
        <w:tc>
          <w:tcPr>
            <w:tcW w:w="108" w:type="dxa"/>
          </w:tcPr>
          <w:p w14:paraId="018DEE2C" w14:textId="77777777" w:rsidR="00B24CCF" w:rsidRPr="004D2142" w:rsidRDefault="00B24CCF" w:rsidP="00C730F8">
            <w:pPr>
              <w:spacing w:line="240" w:lineRule="auto"/>
              <w:ind w:left="-1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CF6C967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439,130</w:t>
            </w:r>
          </w:p>
        </w:tc>
        <w:tc>
          <w:tcPr>
            <w:tcW w:w="117" w:type="dxa"/>
          </w:tcPr>
          <w:p w14:paraId="62994FD4" w14:textId="77777777" w:rsidR="00B24CCF" w:rsidRPr="004D2142" w:rsidRDefault="00B24CCF" w:rsidP="00C730F8">
            <w:pPr>
              <w:pStyle w:val="a6"/>
              <w:ind w:left="-157" w:right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E987466" w14:textId="77777777" w:rsidR="00B24CCF" w:rsidRPr="004D2142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9"/>
              </w:tabs>
              <w:spacing w:line="240" w:lineRule="auto"/>
              <w:ind w:left="-60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325,26</w:t>
            </w:r>
            <w:r w:rsidRPr="00E03DD4"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  <w:t>7</w:t>
            </w:r>
            <w:r w:rsidRPr="004D214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76474B24" w14:textId="70E7FFDE" w:rsidR="00C730F8" w:rsidRDefault="00C730F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bookmarkStart w:id="23" w:name="_Hlk39751784"/>
    </w:p>
    <w:p w14:paraId="0F4FE229" w14:textId="06A3F1C6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5A7EF938" w14:textId="310AAC4E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18103B5" w14:textId="70C63740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7F427D78" w14:textId="4D5248DA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68C1B62C" w14:textId="4DEDDD83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3957D510" w14:textId="71318ED6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1541925E" w14:textId="77777777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bookmarkEnd w:id="23"/>
    <w:p w14:paraId="0D2CBB4E" w14:textId="2E76C160" w:rsidR="00963A78" w:rsidRPr="00267CF8" w:rsidRDefault="00371706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ผลประโยชน์พนักงาน</w:t>
      </w:r>
    </w:p>
    <w:p w14:paraId="756361AC" w14:textId="77777777" w:rsidR="00963A78" w:rsidRPr="00287B94" w:rsidRDefault="00963A7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0"/>
          <w:szCs w:val="20"/>
        </w:rPr>
      </w:pPr>
    </w:p>
    <w:p w14:paraId="3B0E91FF" w14:textId="11BA72E1" w:rsidR="00982981" w:rsidRPr="00C95024" w:rsidRDefault="00982981" w:rsidP="00F0798A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" w:hanging="540"/>
        <w:jc w:val="thaiDistribute"/>
        <w:rPr>
          <w:rFonts w:ascii="Angsana New" w:hAnsi="Angsana New"/>
          <w:sz w:val="32"/>
          <w:szCs w:val="32"/>
        </w:rPr>
      </w:pPr>
      <w:r w:rsidRPr="00C95024">
        <w:rPr>
          <w:rFonts w:ascii="Angsana New" w:hAnsi="Angsana New"/>
          <w:sz w:val="32"/>
          <w:szCs w:val="32"/>
          <w:cs/>
        </w:rPr>
        <w:t>ค่าใช้จ่ายผลประโยชน์พนักงาน</w:t>
      </w:r>
    </w:p>
    <w:p w14:paraId="3903B2E9" w14:textId="77777777" w:rsidR="00C67E91" w:rsidRPr="00287B94" w:rsidRDefault="00C67E9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sz w:val="16"/>
          <w:szCs w:val="16"/>
        </w:rPr>
      </w:pPr>
    </w:p>
    <w:p w14:paraId="5DF3753A" w14:textId="244A83D0" w:rsidR="00982981" w:rsidRDefault="0098298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2827D8">
        <w:rPr>
          <w:rFonts w:ascii="Angsana New" w:hAnsi="Angsana New"/>
          <w:sz w:val="32"/>
          <w:szCs w:val="32"/>
          <w:cs/>
          <w:lang w:val="en-GB"/>
        </w:rPr>
        <w:t>ผลประโยชน์พนักงานที่รับรู้เป็นค่าใช้จ่าย</w:t>
      </w:r>
      <w:r w:rsidR="00877027" w:rsidRPr="002827D8">
        <w:rPr>
          <w:rFonts w:ascii="Angsana New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142F8" w:rsidRPr="002827D8">
        <w:rPr>
          <w:rFonts w:ascii="Angsana New" w:hAnsi="Angsana New"/>
          <w:sz w:val="32"/>
          <w:szCs w:val="32"/>
        </w:rPr>
        <w:t>31</w:t>
      </w:r>
      <w:r w:rsidR="00877027" w:rsidRPr="002827D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2827D8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87" w:type="dxa"/>
        <w:tblInd w:w="81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870"/>
        <w:gridCol w:w="1107"/>
        <w:gridCol w:w="106"/>
        <w:gridCol w:w="1046"/>
        <w:gridCol w:w="117"/>
        <w:gridCol w:w="1071"/>
        <w:gridCol w:w="106"/>
        <w:gridCol w:w="1064"/>
      </w:tblGrid>
      <w:tr w:rsidR="00672CA0" w:rsidRPr="00267CF8" w14:paraId="47D23E55" w14:textId="77777777" w:rsidTr="00C730F8">
        <w:trPr>
          <w:tblHeader/>
        </w:trPr>
        <w:tc>
          <w:tcPr>
            <w:tcW w:w="3870" w:type="dxa"/>
          </w:tcPr>
          <w:p w14:paraId="3F1BC398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17" w:type="dxa"/>
            <w:gridSpan w:val="7"/>
            <w:hideMark/>
          </w:tcPr>
          <w:p w14:paraId="272B6BC5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672CA0" w:rsidRPr="00267CF8" w14:paraId="4B1DD861" w14:textId="77777777" w:rsidTr="00C730F8">
        <w:trPr>
          <w:tblHeader/>
        </w:trPr>
        <w:tc>
          <w:tcPr>
            <w:tcW w:w="3870" w:type="dxa"/>
          </w:tcPr>
          <w:p w14:paraId="67AE0D95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BEAA4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4A75636E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4423D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672CA0" w:rsidRPr="00267CF8" w14:paraId="32AD5C0E" w14:textId="77777777" w:rsidTr="00C730F8">
        <w:trPr>
          <w:tblHeader/>
        </w:trPr>
        <w:tc>
          <w:tcPr>
            <w:tcW w:w="3870" w:type="dxa"/>
          </w:tcPr>
          <w:p w14:paraId="5302E03F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61B704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6DE09" w14:textId="77777777" w:rsidR="00672CA0" w:rsidRPr="00267CF8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70C0FC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" w:type="dxa"/>
          </w:tcPr>
          <w:p w14:paraId="21A8427D" w14:textId="77777777" w:rsidR="00672CA0" w:rsidRPr="00267CF8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0B7F10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677DC" w14:textId="77777777" w:rsidR="00672CA0" w:rsidRPr="00267CF8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00EDBF" w14:textId="77777777" w:rsidR="00672CA0" w:rsidRPr="00267CF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2CA0" w:rsidRPr="00267CF8" w14:paraId="1738FF8E" w14:textId="77777777" w:rsidTr="00C730F8">
        <w:tc>
          <w:tcPr>
            <w:tcW w:w="3870" w:type="dxa"/>
            <w:hideMark/>
          </w:tcPr>
          <w:p w14:paraId="3FB14A3F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107" w:type="dxa"/>
          </w:tcPr>
          <w:p w14:paraId="0F7A1F77" w14:textId="2126E10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243,55</w:t>
            </w:r>
            <w:r w:rsidR="00E36301" w:rsidRPr="00E03DD4"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  <w:t>2</w:t>
            </w:r>
            <w:r w:rsidRPr="00B254D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5B15E422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</w:tcPr>
          <w:p w14:paraId="71DDC643" w14:textId="18D8E4D2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>330,16</w:t>
            </w:r>
            <w:r w:rsidR="00E36301" w:rsidRPr="00E03DD4"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  <w:t>3</w:t>
            </w:r>
          </w:p>
        </w:tc>
        <w:tc>
          <w:tcPr>
            <w:tcW w:w="117" w:type="dxa"/>
          </w:tcPr>
          <w:p w14:paraId="640BF757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</w:tcPr>
          <w:p w14:paraId="3A1CC050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206,565 </w:t>
            </w:r>
          </w:p>
        </w:tc>
        <w:tc>
          <w:tcPr>
            <w:tcW w:w="106" w:type="dxa"/>
            <w:vAlign w:val="bottom"/>
          </w:tcPr>
          <w:p w14:paraId="7C0A92A1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</w:tcPr>
          <w:p w14:paraId="3CA814F6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266,794 </w:t>
            </w:r>
          </w:p>
        </w:tc>
      </w:tr>
      <w:tr w:rsidR="00672CA0" w:rsidRPr="00267CF8" w14:paraId="24E30F5F" w14:textId="77777777" w:rsidTr="00C730F8">
        <w:tc>
          <w:tcPr>
            <w:tcW w:w="3870" w:type="dxa"/>
            <w:hideMark/>
          </w:tcPr>
          <w:p w14:paraId="00B0AA6E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107" w:type="dxa"/>
          </w:tcPr>
          <w:p w14:paraId="1486E826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5,387 </w:t>
            </w:r>
          </w:p>
        </w:tc>
        <w:tc>
          <w:tcPr>
            <w:tcW w:w="106" w:type="dxa"/>
            <w:vAlign w:val="bottom"/>
          </w:tcPr>
          <w:p w14:paraId="1684B766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</w:tcPr>
          <w:p w14:paraId="7C7C8EDE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>6,932</w:t>
            </w:r>
          </w:p>
        </w:tc>
        <w:tc>
          <w:tcPr>
            <w:tcW w:w="117" w:type="dxa"/>
          </w:tcPr>
          <w:p w14:paraId="5181D5CB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</w:tcPr>
          <w:p w14:paraId="7CF3A7A1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4,560 </w:t>
            </w:r>
          </w:p>
        </w:tc>
        <w:tc>
          <w:tcPr>
            <w:tcW w:w="106" w:type="dxa"/>
            <w:vAlign w:val="bottom"/>
          </w:tcPr>
          <w:p w14:paraId="2A72D85B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</w:tcPr>
          <w:p w14:paraId="12E2E11F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5,919 </w:t>
            </w:r>
          </w:p>
        </w:tc>
      </w:tr>
      <w:tr w:rsidR="00672CA0" w:rsidRPr="00267CF8" w14:paraId="718411C3" w14:textId="77777777" w:rsidTr="00C730F8">
        <w:tc>
          <w:tcPr>
            <w:tcW w:w="3870" w:type="dxa"/>
            <w:hideMark/>
          </w:tcPr>
          <w:p w14:paraId="35D17053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เงินสมทบ - โครงการสมทบเงิน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3ECEFE90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4,558 </w:t>
            </w:r>
          </w:p>
        </w:tc>
        <w:tc>
          <w:tcPr>
            <w:tcW w:w="106" w:type="dxa"/>
            <w:vAlign w:val="bottom"/>
          </w:tcPr>
          <w:p w14:paraId="2608AF0F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363096A3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>5,372</w:t>
            </w:r>
          </w:p>
        </w:tc>
        <w:tc>
          <w:tcPr>
            <w:tcW w:w="117" w:type="dxa"/>
          </w:tcPr>
          <w:p w14:paraId="010FA9EF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50F6EA93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3,684 </w:t>
            </w:r>
          </w:p>
        </w:tc>
        <w:tc>
          <w:tcPr>
            <w:tcW w:w="106" w:type="dxa"/>
            <w:vAlign w:val="bottom"/>
          </w:tcPr>
          <w:p w14:paraId="2B91DE73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160FA6F0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4,523 </w:t>
            </w:r>
          </w:p>
        </w:tc>
      </w:tr>
      <w:tr w:rsidR="00672CA0" w:rsidRPr="00267CF8" w14:paraId="32C6B006" w14:textId="77777777" w:rsidTr="00C730F8">
        <w:tc>
          <w:tcPr>
            <w:tcW w:w="3870" w:type="dxa"/>
          </w:tcPr>
          <w:p w14:paraId="72AA581A" w14:textId="77777777" w:rsidR="00672CA0" w:rsidRPr="00C4390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390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สวัสดิการพนักงาน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C02DDCD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22,329 </w:t>
            </w:r>
          </w:p>
        </w:tc>
        <w:tc>
          <w:tcPr>
            <w:tcW w:w="106" w:type="dxa"/>
            <w:vAlign w:val="bottom"/>
          </w:tcPr>
          <w:p w14:paraId="6503BACA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5B21D5DC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>41,013</w:t>
            </w:r>
          </w:p>
        </w:tc>
        <w:tc>
          <w:tcPr>
            <w:tcW w:w="117" w:type="dxa"/>
          </w:tcPr>
          <w:p w14:paraId="3C164A24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3E270C2A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19,321 </w:t>
            </w:r>
          </w:p>
        </w:tc>
        <w:tc>
          <w:tcPr>
            <w:tcW w:w="106" w:type="dxa"/>
            <w:vAlign w:val="bottom"/>
          </w:tcPr>
          <w:p w14:paraId="7B0A6CDD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59FF50AC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36,661 </w:t>
            </w:r>
          </w:p>
        </w:tc>
      </w:tr>
      <w:tr w:rsidR="00672CA0" w:rsidRPr="00267CF8" w14:paraId="2F35834E" w14:textId="77777777" w:rsidTr="00C730F8">
        <w:tc>
          <w:tcPr>
            <w:tcW w:w="3870" w:type="dxa"/>
          </w:tcPr>
          <w:p w14:paraId="0B5BB258" w14:textId="77777777" w:rsidR="00672CA0" w:rsidRPr="00C4390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390F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  <w:r w:rsidRPr="00C439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และระยะยาวอื่น</w:t>
            </w: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57D59D7A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7,117 </w:t>
            </w:r>
          </w:p>
        </w:tc>
        <w:tc>
          <w:tcPr>
            <w:tcW w:w="106" w:type="dxa"/>
            <w:vAlign w:val="bottom"/>
          </w:tcPr>
          <w:p w14:paraId="39074469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6D849FB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>18,472</w:t>
            </w:r>
          </w:p>
        </w:tc>
        <w:tc>
          <w:tcPr>
            <w:tcW w:w="117" w:type="dxa"/>
          </w:tcPr>
          <w:p w14:paraId="129B1A39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6349AFBB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3,836 </w:t>
            </w:r>
          </w:p>
        </w:tc>
        <w:tc>
          <w:tcPr>
            <w:tcW w:w="106" w:type="dxa"/>
            <w:vAlign w:val="bottom"/>
          </w:tcPr>
          <w:p w14:paraId="1CE78D86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A2D196E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15,673 </w:t>
            </w:r>
          </w:p>
        </w:tc>
      </w:tr>
      <w:tr w:rsidR="00672CA0" w:rsidRPr="00267CF8" w14:paraId="2335019D" w14:textId="77777777" w:rsidTr="00C730F8">
        <w:trPr>
          <w:trHeight w:val="36"/>
        </w:trPr>
        <w:tc>
          <w:tcPr>
            <w:tcW w:w="3870" w:type="dxa"/>
            <w:hideMark/>
          </w:tcPr>
          <w:p w14:paraId="32FB0202" w14:textId="77777777" w:rsidR="00672CA0" w:rsidRPr="00267CF8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8C2D1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282,943 </w:t>
            </w:r>
          </w:p>
        </w:tc>
        <w:tc>
          <w:tcPr>
            <w:tcW w:w="106" w:type="dxa"/>
            <w:vAlign w:val="bottom"/>
          </w:tcPr>
          <w:p w14:paraId="33A6BFB1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F14B521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401,952 </w:t>
            </w:r>
          </w:p>
        </w:tc>
        <w:tc>
          <w:tcPr>
            <w:tcW w:w="117" w:type="dxa"/>
          </w:tcPr>
          <w:p w14:paraId="787585EE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F9FFE96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237,966 </w:t>
            </w:r>
          </w:p>
        </w:tc>
        <w:tc>
          <w:tcPr>
            <w:tcW w:w="106" w:type="dxa"/>
            <w:vAlign w:val="bottom"/>
          </w:tcPr>
          <w:p w14:paraId="47F69589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decimal" w:pos="7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9D388D4" w14:textId="77777777" w:rsidR="00672CA0" w:rsidRPr="00B254D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4D8">
              <w:rPr>
                <w:rFonts w:ascii="Angsana New" w:hAnsi="Angsana New"/>
                <w:sz w:val="28"/>
                <w:szCs w:val="28"/>
                <w:lang w:val="en-GB"/>
              </w:rPr>
              <w:t xml:space="preserve"> 329,570 </w:t>
            </w:r>
          </w:p>
        </w:tc>
      </w:tr>
    </w:tbl>
    <w:p w14:paraId="1C872DC8" w14:textId="2867F057" w:rsidR="009D2BEC" w:rsidRPr="00267CF8" w:rsidRDefault="009D2BEC" w:rsidP="00F0798A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" w:hanging="54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โครงการสมทบเงินที่กำหนดไว้</w:t>
      </w:r>
    </w:p>
    <w:p w14:paraId="08F40A4E" w14:textId="77777777" w:rsidR="009D2BEC" w:rsidRPr="00267CF8" w:rsidRDefault="009D2BE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4AFFC2DA" w14:textId="18C3B70C" w:rsidR="00B36A19" w:rsidRDefault="009D2BE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กลุ่มบริษัทและพนักงานบริษัทได้เข้าร่วมเป็นสมาชิกกองทุนสำรองเลี้ยงชีพ ซึ่งจดทะเบียนแล้วตาม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พระราชบัญญัติกองทุนสำรองเลี้ยงชีพ พ.ศ.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2530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ซึ่งประกอบด้วยเงินที่พนักงานจ่ายสะสมและเงินที่กลุ่มบริษัทจ่ายสมทบ และจะจ่ายให้พนักงานในกรณีที่ออกจากงานตามระเบียบว่าด้วยกองทุนดังกล่าว สำหรับปี </w:t>
      </w:r>
      <w:r w:rsidRPr="00267CF8">
        <w:rPr>
          <w:rFonts w:ascii="Angsana New" w:hAnsi="Angsana New"/>
          <w:sz w:val="32"/>
          <w:szCs w:val="32"/>
          <w:lang w:val="en-GB"/>
        </w:rPr>
        <w:t>2563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2562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กลุ่มบริษัทได้จ่ายเงินสมทบกองทุนสำรองเลี้ยงชีพพนักงาน เป็นจำนวนเงิน </w:t>
      </w:r>
      <w:r w:rsidR="00A44CEC" w:rsidRPr="00E03DD4">
        <w:rPr>
          <w:rFonts w:ascii="Angsana New" w:hAnsi="Angsana New"/>
          <w:sz w:val="32"/>
          <w:szCs w:val="32"/>
          <w:highlight w:val="yellow"/>
        </w:rPr>
        <w:t>4</w:t>
      </w:r>
      <w:r w:rsidR="00A44CEC" w:rsidRPr="00E03DD4">
        <w:rPr>
          <w:rFonts w:ascii="Angsana New" w:hAnsi="Angsana New"/>
          <w:sz w:val="32"/>
          <w:szCs w:val="32"/>
          <w:highlight w:val="yellow"/>
          <w:cs/>
        </w:rPr>
        <w:t>.</w:t>
      </w:r>
      <w:r w:rsidR="00A44CEC" w:rsidRPr="00E03DD4">
        <w:rPr>
          <w:rFonts w:ascii="Angsana New" w:hAnsi="Angsana New"/>
          <w:sz w:val="32"/>
          <w:szCs w:val="32"/>
          <w:highlight w:val="yellow"/>
        </w:rPr>
        <w:t>56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ล้านบาท และ </w:t>
      </w:r>
      <w:r w:rsidR="00A44CEC" w:rsidRPr="00C96959">
        <w:rPr>
          <w:rFonts w:ascii="Angsana New" w:hAnsi="Angsana New"/>
          <w:sz w:val="32"/>
          <w:szCs w:val="32"/>
          <w:highlight w:val="yellow"/>
          <w:lang w:val="en-GB"/>
        </w:rPr>
        <w:t>5</w:t>
      </w:r>
      <w:r w:rsidR="00A44CEC" w:rsidRPr="00C96959">
        <w:rPr>
          <w:rFonts w:ascii="Angsana New" w:hAnsi="Angsana New"/>
          <w:sz w:val="32"/>
          <w:szCs w:val="32"/>
          <w:highlight w:val="yellow"/>
          <w:cs/>
          <w:lang w:val="en-GB"/>
        </w:rPr>
        <w:t>.</w:t>
      </w:r>
      <w:r w:rsidR="00A44CEC" w:rsidRPr="00C96959">
        <w:rPr>
          <w:rFonts w:ascii="Angsana New" w:hAnsi="Angsana New"/>
          <w:sz w:val="32"/>
          <w:szCs w:val="32"/>
          <w:highlight w:val="yellow"/>
          <w:lang w:val="en-GB"/>
        </w:rPr>
        <w:t>37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ล้านบาท ตามลำดับ</w:t>
      </w:r>
    </w:p>
    <w:p w14:paraId="3735D0DB" w14:textId="77777777" w:rsidR="00672CA0" w:rsidRPr="004D2142" w:rsidRDefault="00672CA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329AE71" w14:textId="7088A263" w:rsidR="001C43CD" w:rsidRPr="00267CF8" w:rsidRDefault="00877027" w:rsidP="00F0798A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" w:hanging="54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AAD587" w14:textId="77777777" w:rsidR="00217F2B" w:rsidRPr="00267CF8" w:rsidRDefault="00217F2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70CE8B29" w14:textId="19A2C9D3" w:rsidR="00BD6442" w:rsidRDefault="00E3399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827D8">
        <w:rPr>
          <w:rFonts w:ascii="Angsana New" w:hAnsi="Angsana New"/>
          <w:sz w:val="32"/>
          <w:szCs w:val="32"/>
          <w:cs/>
        </w:rPr>
        <w:t>ประกอบด้วย</w:t>
      </w:r>
      <w:r w:rsidR="00BD6442" w:rsidRPr="002827D8">
        <w:rPr>
          <w:rFonts w:ascii="Angsana New" w:hAnsi="Angsana New"/>
          <w:sz w:val="32"/>
          <w:szCs w:val="32"/>
          <w:cs/>
        </w:rPr>
        <w:t xml:space="preserve"> โครงการผลประโยชน์ที่</w:t>
      </w:r>
      <w:r w:rsidR="00BD6442" w:rsidRPr="002827D8">
        <w:rPr>
          <w:rFonts w:ascii="Angsana New" w:hAnsi="Angsana New"/>
          <w:sz w:val="32"/>
          <w:szCs w:val="32"/>
          <w:cs/>
          <w:lang w:val="en-GB"/>
        </w:rPr>
        <w:t>กำหนด</w:t>
      </w:r>
      <w:r w:rsidR="00BD6442" w:rsidRPr="002827D8">
        <w:rPr>
          <w:rFonts w:ascii="Angsana New" w:hAnsi="Angsana New"/>
          <w:sz w:val="32"/>
          <w:szCs w:val="32"/>
          <w:cs/>
        </w:rPr>
        <w:t>ไว้และผลประโยชน์ระยะยาวอื่น ดังนี้</w:t>
      </w:r>
    </w:p>
    <w:p w14:paraId="152558A1" w14:textId="54C5DC13" w:rsidR="00672CA0" w:rsidRPr="00672CA0" w:rsidRDefault="00672CA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tbl>
      <w:tblPr>
        <w:tblW w:w="8434" w:type="dxa"/>
        <w:tblInd w:w="837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94"/>
        <w:gridCol w:w="999"/>
        <w:gridCol w:w="99"/>
        <w:gridCol w:w="958"/>
        <w:gridCol w:w="78"/>
        <w:gridCol w:w="1017"/>
        <w:gridCol w:w="81"/>
        <w:gridCol w:w="1008"/>
      </w:tblGrid>
      <w:tr w:rsidR="00672CA0" w:rsidRPr="0077312F" w14:paraId="1E5514B0" w14:textId="77777777" w:rsidTr="00C730F8">
        <w:tc>
          <w:tcPr>
            <w:tcW w:w="4194" w:type="dxa"/>
          </w:tcPr>
          <w:p w14:paraId="0A22FB4E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240" w:type="dxa"/>
            <w:gridSpan w:val="7"/>
            <w:hideMark/>
          </w:tcPr>
          <w:p w14:paraId="7B0F8B0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72CA0" w:rsidRPr="0077312F" w14:paraId="6A84FD3B" w14:textId="77777777" w:rsidTr="00C730F8">
        <w:tc>
          <w:tcPr>
            <w:tcW w:w="4194" w:type="dxa"/>
          </w:tcPr>
          <w:p w14:paraId="41075DB5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2C45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49522FE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511B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672CA0" w:rsidRPr="0077312F" w14:paraId="7B28536F" w14:textId="77777777" w:rsidTr="00C730F8">
        <w:tc>
          <w:tcPr>
            <w:tcW w:w="4194" w:type="dxa"/>
          </w:tcPr>
          <w:p w14:paraId="0AF3AE5B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" w:right="-7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749E7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F3689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BE54F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8" w:type="dxa"/>
          </w:tcPr>
          <w:p w14:paraId="0068E2BE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F3AB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D227A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F084ED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72CA0" w:rsidRPr="0077312F" w14:paraId="0E15E9F6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</w:tcPr>
          <w:p w14:paraId="5515B346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3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999" w:type="dxa"/>
            <w:vAlign w:val="bottom"/>
          </w:tcPr>
          <w:p w14:paraId="3C8B584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48C6591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7C546AC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" w:type="dxa"/>
          </w:tcPr>
          <w:p w14:paraId="4D91EAB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1E6BA8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" w:type="dxa"/>
          </w:tcPr>
          <w:p w14:paraId="3B8DFE5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16440C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672CA0" w:rsidRPr="0077312F" w14:paraId="115BF4B2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</w:tcPr>
          <w:p w14:paraId="79BD49C5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</w:tcPr>
          <w:p w14:paraId="6DC40EBD" w14:textId="69606181" w:rsidR="00672CA0" w:rsidRPr="00C96959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  <w:r w:rsidRPr="00C96959"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  <w:t xml:space="preserve"> 2</w:t>
            </w:r>
            <w:r w:rsidR="0039079A" w:rsidRPr="00C96959">
              <w:rPr>
                <w:rFonts w:ascii="Angsana New" w:hAnsi="Angsana New"/>
                <w:sz w:val="26"/>
                <w:szCs w:val="26"/>
                <w:highlight w:val="yellow"/>
              </w:rPr>
              <w:t>8,179</w:t>
            </w:r>
            <w:r w:rsidRPr="00C96959"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1576526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77435ED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55,346</w:t>
            </w:r>
          </w:p>
        </w:tc>
        <w:tc>
          <w:tcPr>
            <w:tcW w:w="78" w:type="dxa"/>
            <w:shd w:val="clear" w:color="auto" w:fill="auto"/>
          </w:tcPr>
          <w:p w14:paraId="6E99D410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E695D21" w14:textId="296FC220" w:rsidR="00672CA0" w:rsidRPr="00C96959" w:rsidRDefault="0039079A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96959">
              <w:rPr>
                <w:rFonts w:ascii="Angsana New" w:hAnsi="Angsana New"/>
                <w:sz w:val="26"/>
                <w:szCs w:val="26"/>
                <w:highlight w:val="yellow"/>
              </w:rPr>
              <w:t>24,016</w:t>
            </w:r>
          </w:p>
        </w:tc>
        <w:tc>
          <w:tcPr>
            <w:tcW w:w="81" w:type="dxa"/>
            <w:shd w:val="clear" w:color="auto" w:fill="auto"/>
          </w:tcPr>
          <w:p w14:paraId="4B26837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F8D78B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51,602</w:t>
            </w:r>
          </w:p>
        </w:tc>
      </w:tr>
      <w:tr w:rsidR="00672CA0" w:rsidRPr="0077312F" w14:paraId="1A692064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</w:tcPr>
          <w:p w14:paraId="0FC714B4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6371EE2B" w14:textId="5369ADE1" w:rsidR="00672CA0" w:rsidRPr="00C96959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C96959"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  <w:t xml:space="preserve"> </w:t>
            </w:r>
            <w:r w:rsidR="0039079A" w:rsidRPr="00C96959"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  <w:t>3,483</w:t>
            </w:r>
            <w:r w:rsidRPr="00C96959"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24CACAF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12D9AD1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3,408</w:t>
            </w:r>
          </w:p>
        </w:tc>
        <w:tc>
          <w:tcPr>
            <w:tcW w:w="78" w:type="dxa"/>
            <w:shd w:val="clear" w:color="auto" w:fill="auto"/>
          </w:tcPr>
          <w:p w14:paraId="43D318A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464FCA9" w14:textId="00206119" w:rsidR="00672CA0" w:rsidRPr="00C96959" w:rsidRDefault="0039079A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96959">
              <w:rPr>
                <w:rFonts w:ascii="Angsana New" w:hAnsi="Angsana New"/>
                <w:sz w:val="26"/>
                <w:szCs w:val="26"/>
                <w:highlight w:val="yellow"/>
              </w:rPr>
              <w:t>3,280</w:t>
            </w:r>
          </w:p>
        </w:tc>
        <w:tc>
          <w:tcPr>
            <w:tcW w:w="81" w:type="dxa"/>
            <w:shd w:val="clear" w:color="auto" w:fill="auto"/>
          </w:tcPr>
          <w:p w14:paraId="013D91E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12E85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3,312</w:t>
            </w:r>
          </w:p>
        </w:tc>
      </w:tr>
      <w:tr w:rsidR="00672CA0" w:rsidRPr="0077312F" w14:paraId="0610B36D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</w:tcPr>
          <w:p w14:paraId="4E0C4AD2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89F3C1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 xml:space="preserve"> 31,662 </w:t>
            </w:r>
          </w:p>
        </w:tc>
        <w:tc>
          <w:tcPr>
            <w:tcW w:w="99" w:type="dxa"/>
            <w:shd w:val="clear" w:color="auto" w:fill="auto"/>
          </w:tcPr>
          <w:p w14:paraId="1FD1C9D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E39753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58,754</w:t>
            </w:r>
          </w:p>
        </w:tc>
        <w:tc>
          <w:tcPr>
            <w:tcW w:w="78" w:type="dxa"/>
            <w:shd w:val="clear" w:color="auto" w:fill="auto"/>
          </w:tcPr>
          <w:p w14:paraId="0D5230E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52A955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27,296</w:t>
            </w:r>
          </w:p>
        </w:tc>
        <w:tc>
          <w:tcPr>
            <w:tcW w:w="81" w:type="dxa"/>
            <w:shd w:val="clear" w:color="auto" w:fill="auto"/>
          </w:tcPr>
          <w:p w14:paraId="6DAFDD68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CDBE78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54,914</w:t>
            </w:r>
          </w:p>
        </w:tc>
      </w:tr>
      <w:tr w:rsidR="00672CA0" w:rsidRPr="0077312F" w14:paraId="122BDC15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49C0080E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7312F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6701E86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615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F3DF07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163FDE4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4,140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B3F0EB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D24D39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615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8D6B99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9A153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4,140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72CA0" w:rsidRPr="0077312F" w14:paraId="44D032A8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37A6DEF5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C421D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 xml:space="preserve"> 31,047 </w:t>
            </w:r>
          </w:p>
        </w:tc>
        <w:tc>
          <w:tcPr>
            <w:tcW w:w="99" w:type="dxa"/>
            <w:shd w:val="clear" w:color="auto" w:fill="auto"/>
          </w:tcPr>
          <w:p w14:paraId="5A53F25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85431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54,614</w:t>
            </w:r>
          </w:p>
        </w:tc>
        <w:tc>
          <w:tcPr>
            <w:tcW w:w="78" w:type="dxa"/>
            <w:shd w:val="clear" w:color="auto" w:fill="auto"/>
          </w:tcPr>
          <w:p w14:paraId="506B550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AA6DB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26,681</w:t>
            </w:r>
          </w:p>
        </w:tc>
        <w:tc>
          <w:tcPr>
            <w:tcW w:w="81" w:type="dxa"/>
            <w:shd w:val="clear" w:color="auto" w:fill="auto"/>
          </w:tcPr>
          <w:p w14:paraId="65402D2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11B81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50,774</w:t>
            </w:r>
          </w:p>
        </w:tc>
      </w:tr>
    </w:tbl>
    <w:p w14:paraId="3572AE76" w14:textId="4F3385FC" w:rsidR="00A464AC" w:rsidRPr="00267CF8" w:rsidRDefault="0098298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A04F96" w:rsidRPr="00267CF8">
        <w:rPr>
          <w:rFonts w:ascii="Angsana New" w:hAnsi="Angsana New"/>
          <w:sz w:val="32"/>
          <w:szCs w:val="32"/>
          <w:cs/>
        </w:rPr>
        <w:t>เคลื่อนไหว</w:t>
      </w:r>
      <w:r w:rsidR="00A04F96" w:rsidRPr="00267CF8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A04F96" w:rsidRPr="00267CF8">
        <w:rPr>
          <w:rFonts w:ascii="Angsana New" w:hAnsi="Angsana New"/>
          <w:sz w:val="32"/>
          <w:szCs w:val="32"/>
          <w:cs/>
          <w:lang w:val="en-GB"/>
        </w:rPr>
        <w:t>ภาระผูกพัน</w:t>
      </w:r>
      <w:r w:rsidRPr="00267CF8">
        <w:rPr>
          <w:rFonts w:ascii="Angsana New" w:hAnsi="Angsana New"/>
          <w:sz w:val="32"/>
          <w:szCs w:val="32"/>
          <w:cs/>
          <w:lang w:val="th-TH"/>
        </w:rPr>
        <w:t>ผลประโยชน์พนักงาน สำหรับ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267CF8">
        <w:rPr>
          <w:rFonts w:ascii="Angsana New" w:hAnsi="Angsana New"/>
          <w:sz w:val="32"/>
          <w:szCs w:val="32"/>
          <w:lang w:val="en-GB"/>
        </w:rPr>
        <w:t>31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  <w:lang w:val="en-GB"/>
        </w:rPr>
        <w:t>25</w:t>
      </w:r>
      <w:r w:rsidR="002652F8" w:rsidRPr="00267CF8">
        <w:rPr>
          <w:rFonts w:ascii="Angsana New" w:hAnsi="Angsana New"/>
          <w:sz w:val="32"/>
          <w:szCs w:val="32"/>
          <w:lang w:val="en-GB"/>
        </w:rPr>
        <w:t>6</w:t>
      </w:r>
      <w:r w:rsidR="00F45245" w:rsidRPr="00267CF8">
        <w:rPr>
          <w:rFonts w:ascii="Angsana New" w:hAnsi="Angsana New"/>
          <w:sz w:val="32"/>
          <w:szCs w:val="32"/>
          <w:lang w:val="en-GB"/>
        </w:rPr>
        <w:t>3</w:t>
      </w:r>
      <w:r w:rsidR="004E5E39" w:rsidRPr="00267CF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267CF8">
        <w:rPr>
          <w:rFonts w:ascii="Angsana New" w:hAnsi="Angsana New"/>
          <w:sz w:val="32"/>
          <w:szCs w:val="32"/>
          <w:lang w:val="en-GB"/>
        </w:rPr>
        <w:t>25</w:t>
      </w:r>
      <w:r w:rsidR="00ED2EB9" w:rsidRPr="00267CF8">
        <w:rPr>
          <w:rFonts w:ascii="Angsana New" w:hAnsi="Angsana New"/>
          <w:sz w:val="32"/>
          <w:szCs w:val="32"/>
          <w:lang w:val="en-GB"/>
        </w:rPr>
        <w:t>6</w:t>
      </w:r>
      <w:r w:rsidR="00F45245" w:rsidRPr="00267CF8">
        <w:rPr>
          <w:rFonts w:ascii="Angsana New" w:hAnsi="Angsana New"/>
          <w:sz w:val="32"/>
          <w:szCs w:val="32"/>
          <w:lang w:val="en-GB"/>
        </w:rPr>
        <w:t>2</w:t>
      </w:r>
      <w:r w:rsidRPr="00267CF8">
        <w:rPr>
          <w:rFonts w:ascii="Angsana New" w:hAnsi="Angsana New"/>
          <w:sz w:val="32"/>
          <w:szCs w:val="32"/>
          <w:cs/>
          <w:lang w:val="th-TH"/>
        </w:rPr>
        <w:t xml:space="preserve"> มีดังนี้</w:t>
      </w:r>
    </w:p>
    <w:p w14:paraId="2C5ABD20" w14:textId="01D780AD" w:rsidR="00A8170C" w:rsidRDefault="00A8170C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  <w:lang w:val="en-GB" w:eastAsia="th-TH"/>
        </w:rPr>
      </w:pPr>
    </w:p>
    <w:tbl>
      <w:tblPr>
        <w:tblW w:w="8442" w:type="dxa"/>
        <w:tblInd w:w="837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94"/>
        <w:gridCol w:w="999"/>
        <w:gridCol w:w="99"/>
        <w:gridCol w:w="954"/>
        <w:gridCol w:w="81"/>
        <w:gridCol w:w="1017"/>
        <w:gridCol w:w="78"/>
        <w:gridCol w:w="1020"/>
      </w:tblGrid>
      <w:tr w:rsidR="00672CA0" w:rsidRPr="0077312F" w14:paraId="09A6D1CC" w14:textId="77777777" w:rsidTr="00C730F8">
        <w:tc>
          <w:tcPr>
            <w:tcW w:w="4194" w:type="dxa"/>
          </w:tcPr>
          <w:p w14:paraId="36B9CD48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7"/>
            <w:hideMark/>
          </w:tcPr>
          <w:p w14:paraId="11050BE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72CA0" w:rsidRPr="0077312F" w14:paraId="22E1E9EF" w14:textId="77777777" w:rsidTr="00C730F8">
        <w:tc>
          <w:tcPr>
            <w:tcW w:w="4194" w:type="dxa"/>
          </w:tcPr>
          <w:p w14:paraId="5FCB4504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3965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44BC3C0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17A6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672CA0" w:rsidRPr="0077312F" w14:paraId="0D56BED4" w14:textId="77777777" w:rsidTr="00C730F8">
        <w:tc>
          <w:tcPr>
            <w:tcW w:w="4194" w:type="dxa"/>
          </w:tcPr>
          <w:p w14:paraId="4FD83CDB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A37EE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7C8CB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EEF70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" w:type="dxa"/>
          </w:tcPr>
          <w:p w14:paraId="128794DF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66F3D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68914" w14:textId="77777777" w:rsidR="00672CA0" w:rsidRPr="0077312F" w:rsidRDefault="00672CA0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E5A0C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72CA0" w:rsidRPr="0077312F" w14:paraId="45254922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53E38323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77312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7312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99" w:type="dxa"/>
            <w:shd w:val="clear" w:color="auto" w:fill="auto"/>
          </w:tcPr>
          <w:p w14:paraId="5A2AB16D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 xml:space="preserve"> 58,754 </w:t>
            </w:r>
          </w:p>
        </w:tc>
        <w:tc>
          <w:tcPr>
            <w:tcW w:w="99" w:type="dxa"/>
          </w:tcPr>
          <w:p w14:paraId="32E5890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2AC690A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37,782</w:t>
            </w:r>
          </w:p>
        </w:tc>
        <w:tc>
          <w:tcPr>
            <w:tcW w:w="81" w:type="dxa"/>
          </w:tcPr>
          <w:p w14:paraId="1EA76E7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844CBD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54,914</w:t>
            </w:r>
          </w:p>
        </w:tc>
        <w:tc>
          <w:tcPr>
            <w:tcW w:w="78" w:type="dxa"/>
          </w:tcPr>
          <w:p w14:paraId="224D4C2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A6E50F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35,800</w:t>
            </w:r>
          </w:p>
        </w:tc>
      </w:tr>
      <w:tr w:rsidR="00672CA0" w:rsidRPr="0077312F" w14:paraId="74CDE948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42736DAD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ต้นทุนบริการปีปัจจุบัน</w:t>
            </w:r>
          </w:p>
        </w:tc>
        <w:tc>
          <w:tcPr>
            <w:tcW w:w="999" w:type="dxa"/>
            <w:shd w:val="clear" w:color="auto" w:fill="auto"/>
          </w:tcPr>
          <w:p w14:paraId="614354E5" w14:textId="3F3F1452" w:rsidR="00672CA0" w:rsidRPr="00B221B8" w:rsidRDefault="00B221B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221B8">
              <w:rPr>
                <w:rFonts w:ascii="Angsana New" w:hAnsi="Angsana New"/>
                <w:sz w:val="26"/>
                <w:szCs w:val="26"/>
              </w:rPr>
              <w:t>3,126</w:t>
            </w:r>
            <w:r w:rsidR="00672CA0"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6F1CC73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3E140DC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9,863</w:t>
            </w:r>
          </w:p>
        </w:tc>
        <w:tc>
          <w:tcPr>
            <w:tcW w:w="81" w:type="dxa"/>
            <w:shd w:val="clear" w:color="auto" w:fill="auto"/>
          </w:tcPr>
          <w:p w14:paraId="22627CE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75EF81F" w14:textId="2B66965B" w:rsidR="00672CA0" w:rsidRPr="00467339" w:rsidRDefault="00467339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67339">
              <w:rPr>
                <w:rFonts w:ascii="Angsana New" w:hAnsi="Angsana New"/>
                <w:sz w:val="26"/>
                <w:szCs w:val="26"/>
              </w:rPr>
              <w:t>2,433</w:t>
            </w:r>
          </w:p>
        </w:tc>
        <w:tc>
          <w:tcPr>
            <w:tcW w:w="78" w:type="dxa"/>
            <w:shd w:val="clear" w:color="auto" w:fill="auto"/>
          </w:tcPr>
          <w:p w14:paraId="5161924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7369A6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8,577</w:t>
            </w:r>
          </w:p>
        </w:tc>
      </w:tr>
      <w:tr w:rsidR="00672CA0" w:rsidRPr="0077312F" w14:paraId="1C0AA3CF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1A7B7222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0CD64950" w14:textId="6DBE68BD" w:rsidR="00672CA0" w:rsidRPr="00B221B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B221B8" w:rsidRPr="00B221B8">
              <w:rPr>
                <w:rFonts w:ascii="Angsana New" w:hAnsi="Angsana New"/>
                <w:sz w:val="26"/>
                <w:szCs w:val="26"/>
                <w:lang w:val="en-GB"/>
              </w:rPr>
              <w:t>1,465</w:t>
            </w:r>
            <w:r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13C7361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5C71DFE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1,073</w:t>
            </w:r>
          </w:p>
        </w:tc>
        <w:tc>
          <w:tcPr>
            <w:tcW w:w="81" w:type="dxa"/>
            <w:shd w:val="clear" w:color="auto" w:fill="auto"/>
          </w:tcPr>
          <w:p w14:paraId="17A75D7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AB948B8" w14:textId="4819C0EE" w:rsidR="00672CA0" w:rsidRPr="00467339" w:rsidRDefault="00467339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7339">
              <w:rPr>
                <w:rFonts w:ascii="Angsana New" w:hAnsi="Angsana New"/>
                <w:sz w:val="26"/>
                <w:szCs w:val="26"/>
                <w:lang w:val="en-GB"/>
              </w:rPr>
              <w:t>1,403</w:t>
            </w:r>
          </w:p>
        </w:tc>
        <w:tc>
          <w:tcPr>
            <w:tcW w:w="78" w:type="dxa"/>
            <w:shd w:val="clear" w:color="auto" w:fill="auto"/>
          </w:tcPr>
          <w:p w14:paraId="01276DF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0B1B21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1,005</w:t>
            </w:r>
          </w:p>
        </w:tc>
      </w:tr>
      <w:tr w:rsidR="00672CA0" w:rsidRPr="0077312F" w14:paraId="517AC17F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5F3AEDA6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99" w:type="dxa"/>
            <w:shd w:val="clear" w:color="auto" w:fill="auto"/>
          </w:tcPr>
          <w:p w14:paraId="72BBF502" w14:textId="77777777" w:rsidR="00672CA0" w:rsidRPr="00B221B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99" w:type="dxa"/>
            <w:shd w:val="clear" w:color="auto" w:fill="auto"/>
          </w:tcPr>
          <w:p w14:paraId="2FB349A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0C1D9CA8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7,601</w:t>
            </w:r>
          </w:p>
        </w:tc>
        <w:tc>
          <w:tcPr>
            <w:tcW w:w="81" w:type="dxa"/>
            <w:shd w:val="clear" w:color="auto" w:fill="auto"/>
          </w:tcPr>
          <w:p w14:paraId="670F9EB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D48A97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79A5C60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D6AB6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7,097</w:t>
            </w:r>
          </w:p>
        </w:tc>
      </w:tr>
      <w:tr w:rsidR="00672CA0" w:rsidRPr="0077312F" w14:paraId="63F945B9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6D5E039E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กำไรจากการเปลี่ยนแปลงประมาณการผลประโยชน์</w:t>
            </w:r>
          </w:p>
        </w:tc>
        <w:tc>
          <w:tcPr>
            <w:tcW w:w="999" w:type="dxa"/>
            <w:shd w:val="clear" w:color="auto" w:fill="auto"/>
          </w:tcPr>
          <w:p w14:paraId="4ABDC679" w14:textId="77777777" w:rsidR="00672CA0" w:rsidRPr="00B221B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  <w:shd w:val="clear" w:color="auto" w:fill="auto"/>
          </w:tcPr>
          <w:p w14:paraId="6D73F66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4BFF30F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" w:type="dxa"/>
            <w:shd w:val="clear" w:color="auto" w:fill="auto"/>
          </w:tcPr>
          <w:p w14:paraId="22DC37D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5568E6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" w:type="dxa"/>
            <w:shd w:val="clear" w:color="auto" w:fill="auto"/>
          </w:tcPr>
          <w:p w14:paraId="14A16C0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FB9BFA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2CA0" w:rsidRPr="0077312F" w14:paraId="1A9BAD40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6CF4B9EC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7312F">
              <w:rPr>
                <w:rFonts w:ascii="Angsana New" w:hAnsi="Angsana New"/>
                <w:sz w:val="26"/>
                <w:szCs w:val="26"/>
                <w:cs/>
              </w:rPr>
              <w:t>หลังออกจากงาน - กำไรขาดทุนเบ็ดเสร็จอื่น</w:t>
            </w:r>
          </w:p>
        </w:tc>
        <w:tc>
          <w:tcPr>
            <w:tcW w:w="999" w:type="dxa"/>
            <w:shd w:val="clear" w:color="auto" w:fill="auto"/>
          </w:tcPr>
          <w:p w14:paraId="038D8C46" w14:textId="5AFADA72" w:rsidR="00672CA0" w:rsidRPr="00B221B8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(</w:t>
            </w:r>
            <w:r w:rsidRPr="00B221B8">
              <w:rPr>
                <w:rFonts w:ascii="Angsana New" w:hAnsi="Angsana New"/>
                <w:sz w:val="26"/>
                <w:szCs w:val="26"/>
                <w:lang w:val="en-GB"/>
              </w:rPr>
              <w:t>27,7</w:t>
            </w:r>
            <w:r w:rsidR="00B221B8" w:rsidRPr="00B221B8">
              <w:rPr>
                <w:rFonts w:ascii="Angsana New" w:hAnsi="Angsana New"/>
                <w:sz w:val="26"/>
                <w:szCs w:val="26"/>
                <w:lang w:val="en-GB"/>
              </w:rPr>
              <w:t>48</w:t>
            </w:r>
            <w:r w:rsidRPr="00B221B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84AFE8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20130AC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4,230</w:t>
            </w:r>
          </w:p>
        </w:tc>
        <w:tc>
          <w:tcPr>
            <w:tcW w:w="81" w:type="dxa"/>
            <w:shd w:val="clear" w:color="auto" w:fill="auto"/>
          </w:tcPr>
          <w:p w14:paraId="15918C0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0BB5953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27,473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029A94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94F19BF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4,230</w:t>
            </w:r>
          </w:p>
        </w:tc>
      </w:tr>
      <w:tr w:rsidR="00672CA0" w:rsidRPr="0077312F" w14:paraId="522D7FB2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61522333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กำไรจากการเปลี่ยนแปลงประมาณการผลประโยชน์</w:t>
            </w:r>
          </w:p>
          <w:p w14:paraId="271D4926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7312F">
              <w:rPr>
                <w:rFonts w:ascii="Angsana New" w:hAnsi="Angsana New"/>
                <w:sz w:val="26"/>
                <w:szCs w:val="26"/>
                <w:cs/>
              </w:rPr>
              <w:t>ระยะยาวอื่น - งบกำไรขาดทุน</w:t>
            </w:r>
          </w:p>
        </w:tc>
        <w:tc>
          <w:tcPr>
            <w:tcW w:w="999" w:type="dxa"/>
            <w:shd w:val="clear" w:color="auto" w:fill="auto"/>
          </w:tcPr>
          <w:p w14:paraId="298C06AE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E90CCF" w14:textId="49AF0F91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6743BA" w:rsidRPr="006743BA">
              <w:rPr>
                <w:rFonts w:ascii="Angsana New" w:hAnsi="Angsana New"/>
                <w:sz w:val="26"/>
                <w:szCs w:val="26"/>
              </w:rPr>
              <w:t>1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6743BA" w:rsidRPr="006743BA">
              <w:rPr>
                <w:rFonts w:ascii="Angsana New" w:hAnsi="Angsana New"/>
                <w:sz w:val="26"/>
                <w:szCs w:val="26"/>
              </w:rPr>
              <w:t>440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369D6BF8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5043CBD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3F0645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45C73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14026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  <w:p w14:paraId="37F7E3D1" w14:textId="6E265EE9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1,486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BEB9F2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946111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00A320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2CA0" w:rsidRPr="0077312F" w14:paraId="7D1D2A82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3688AB01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ผลประโยชน์ที่จ่ายชำระ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341508F3" w14:textId="50721310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6743BA" w:rsidRPr="006743BA">
              <w:rPr>
                <w:rFonts w:ascii="Angsana New" w:hAnsi="Angsana New"/>
                <w:sz w:val="26"/>
                <w:szCs w:val="26"/>
              </w:rPr>
              <w:t>2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6743BA" w:rsidRPr="006743BA">
              <w:rPr>
                <w:rFonts w:ascii="Angsana New" w:hAnsi="Angsana New"/>
                <w:sz w:val="26"/>
                <w:szCs w:val="26"/>
              </w:rPr>
              <w:t>495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260525F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E8E972D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1,795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F4A6B6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506D78F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2,494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28868F0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62E667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1,795</w:t>
            </w:r>
            <w:r w:rsidRPr="0077312F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72CA0" w:rsidRPr="0077312F" w14:paraId="643D456B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62F4C12C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77312F">
              <w:rPr>
                <w:rFonts w:ascii="Angsana New" w:hAnsi="Angsana New"/>
                <w:sz w:val="26"/>
                <w:szCs w:val="26"/>
              </w:rPr>
              <w:t>31</w:t>
            </w:r>
            <w:r w:rsidRPr="0077312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2A3B03D" w14:textId="672CFC7B" w:rsidR="00672CA0" w:rsidRPr="0077312F" w:rsidRDefault="006743BA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743BA">
              <w:rPr>
                <w:rFonts w:ascii="Angsana New" w:hAnsi="Angsana New"/>
                <w:sz w:val="26"/>
                <w:szCs w:val="26"/>
              </w:rPr>
              <w:t>31</w:t>
            </w:r>
            <w:r w:rsidR="00672CA0" w:rsidRPr="0077312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743BA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9" w:type="dxa"/>
            <w:shd w:val="clear" w:color="auto" w:fill="auto"/>
          </w:tcPr>
          <w:p w14:paraId="3CAD0CA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5CAF2C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58,754</w:t>
            </w:r>
          </w:p>
        </w:tc>
        <w:tc>
          <w:tcPr>
            <w:tcW w:w="81" w:type="dxa"/>
            <w:shd w:val="clear" w:color="auto" w:fill="auto"/>
          </w:tcPr>
          <w:p w14:paraId="65D09827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E6A0489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 xml:space="preserve"> 27,296 </w:t>
            </w:r>
          </w:p>
        </w:tc>
        <w:tc>
          <w:tcPr>
            <w:tcW w:w="78" w:type="dxa"/>
            <w:shd w:val="clear" w:color="auto" w:fill="auto"/>
          </w:tcPr>
          <w:p w14:paraId="143CB29F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79D2FB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54,914</w:t>
            </w:r>
          </w:p>
        </w:tc>
      </w:tr>
      <w:tr w:rsidR="00672CA0" w:rsidRPr="0077312F" w14:paraId="19C83B55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1D9CF91B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  <w:shd w:val="clear" w:color="auto" w:fill="auto"/>
          </w:tcPr>
          <w:p w14:paraId="2A0D557B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99" w:type="dxa"/>
            <w:shd w:val="clear" w:color="auto" w:fill="auto"/>
          </w:tcPr>
          <w:p w14:paraId="5C950CE6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shd w:val="clear" w:color="auto" w:fill="auto"/>
          </w:tcPr>
          <w:p w14:paraId="5D1CBCC1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81" w:type="dxa"/>
            <w:shd w:val="clear" w:color="auto" w:fill="auto"/>
          </w:tcPr>
          <w:p w14:paraId="328212DA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shd w:val="clear" w:color="auto" w:fill="auto"/>
          </w:tcPr>
          <w:p w14:paraId="431A0DC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78" w:type="dxa"/>
            <w:shd w:val="clear" w:color="auto" w:fill="auto"/>
          </w:tcPr>
          <w:p w14:paraId="598EC024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12" w:space="0" w:color="auto"/>
            </w:tcBorders>
            <w:shd w:val="clear" w:color="auto" w:fill="auto"/>
          </w:tcPr>
          <w:p w14:paraId="546DF7C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</w:tr>
      <w:tr w:rsidR="00672CA0" w:rsidRPr="0077312F" w14:paraId="3333E2A4" w14:textId="77777777" w:rsidTr="00C730F8">
        <w:tblPrEx>
          <w:tblLook w:val="01E0" w:firstRow="1" w:lastRow="1" w:firstColumn="1" w:lastColumn="1" w:noHBand="0" w:noVBand="0"/>
        </w:tblPrEx>
        <w:tc>
          <w:tcPr>
            <w:tcW w:w="4194" w:type="dxa"/>
            <w:shd w:val="clear" w:color="auto" w:fill="auto"/>
          </w:tcPr>
          <w:p w14:paraId="3198E6C6" w14:textId="77777777" w:rsidR="00672CA0" w:rsidRPr="0077312F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312F">
              <w:rPr>
                <w:rFonts w:ascii="Angsana New" w:hAnsi="Angsana New"/>
                <w:sz w:val="26"/>
                <w:szCs w:val="26"/>
                <w:cs/>
              </w:rPr>
              <w:t>ไม่ได้จัดตั้งเป็นกองทุนทั้งหมด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shd w:val="clear" w:color="auto" w:fill="auto"/>
          </w:tcPr>
          <w:p w14:paraId="51DA0AED" w14:textId="632453EE" w:rsidR="00672CA0" w:rsidRPr="0077312F" w:rsidRDefault="006743BA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743BA">
              <w:rPr>
                <w:rFonts w:ascii="Angsana New" w:hAnsi="Angsana New"/>
                <w:sz w:val="26"/>
                <w:szCs w:val="26"/>
              </w:rPr>
              <w:t>31</w:t>
            </w:r>
            <w:r w:rsidR="00672CA0" w:rsidRPr="0077312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743BA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9" w:type="dxa"/>
            <w:shd w:val="clear" w:color="auto" w:fill="auto"/>
          </w:tcPr>
          <w:p w14:paraId="34E20D80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shd w:val="clear" w:color="auto" w:fill="auto"/>
          </w:tcPr>
          <w:p w14:paraId="5F2CB473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58,754</w:t>
            </w:r>
          </w:p>
        </w:tc>
        <w:tc>
          <w:tcPr>
            <w:tcW w:w="81" w:type="dxa"/>
            <w:shd w:val="clear" w:color="auto" w:fill="auto"/>
          </w:tcPr>
          <w:p w14:paraId="51138E85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shd w:val="clear" w:color="auto" w:fill="auto"/>
          </w:tcPr>
          <w:p w14:paraId="764F6FF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27,296</w:t>
            </w:r>
          </w:p>
        </w:tc>
        <w:tc>
          <w:tcPr>
            <w:tcW w:w="78" w:type="dxa"/>
            <w:shd w:val="clear" w:color="auto" w:fill="auto"/>
          </w:tcPr>
          <w:p w14:paraId="6088176C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</w:tcPr>
          <w:p w14:paraId="5FF77442" w14:textId="77777777" w:rsidR="00672CA0" w:rsidRPr="0077312F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7312F">
              <w:rPr>
                <w:rFonts w:ascii="Angsana New" w:hAnsi="Angsana New"/>
                <w:sz w:val="26"/>
                <w:szCs w:val="26"/>
                <w:lang w:val="en-GB"/>
              </w:rPr>
              <w:t>54,914</w:t>
            </w:r>
          </w:p>
        </w:tc>
      </w:tr>
    </w:tbl>
    <w:p w14:paraId="1B1ACF47" w14:textId="77777777" w:rsidR="002739B0" w:rsidRDefault="002739B0" w:rsidP="002739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D6677F8" w14:textId="088CC2D3" w:rsidR="00982981" w:rsidRPr="00267CF8" w:rsidRDefault="00982981" w:rsidP="00A2391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ค่าใช้จ่ายในโครงการผลประโยชน์ของพนักงาน</w:t>
      </w:r>
    </w:p>
    <w:p w14:paraId="7F1538C9" w14:textId="77777777" w:rsidR="00982981" w:rsidRPr="00533EB0" w:rsidRDefault="0098298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183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6C307E9A" w14:textId="686839C2" w:rsidR="00982981" w:rsidRPr="00267CF8" w:rsidRDefault="0098298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ผลกำไรหรือขาดทุนที่เกี่ยวข้องกับผลประโยชน์ของกลุ่ม</w:t>
      </w:r>
      <w:r w:rsidR="00A14A44" w:rsidRPr="00267CF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100" w:type="dxa"/>
        <w:tblInd w:w="9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546"/>
        <w:gridCol w:w="1018"/>
        <w:gridCol w:w="81"/>
        <w:gridCol w:w="989"/>
        <w:gridCol w:w="78"/>
        <w:gridCol w:w="1091"/>
        <w:gridCol w:w="78"/>
        <w:gridCol w:w="12"/>
        <w:gridCol w:w="1207"/>
      </w:tblGrid>
      <w:tr w:rsidR="00E57C0F" w:rsidRPr="00A321C7" w14:paraId="1C411B8B" w14:textId="77777777" w:rsidTr="00E41401">
        <w:tc>
          <w:tcPr>
            <w:tcW w:w="3546" w:type="dxa"/>
          </w:tcPr>
          <w:p w14:paraId="0D5EDAA1" w14:textId="77777777" w:rsidR="00E57C0F" w:rsidRPr="00A321C7" w:rsidRDefault="00E57C0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54" w:type="dxa"/>
            <w:gridSpan w:val="8"/>
            <w:hideMark/>
          </w:tcPr>
          <w:p w14:paraId="0AF60C43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57C0F" w:rsidRPr="00A321C7" w14:paraId="72D45A57" w14:textId="77777777" w:rsidTr="00E41401">
        <w:tc>
          <w:tcPr>
            <w:tcW w:w="3546" w:type="dxa"/>
          </w:tcPr>
          <w:p w14:paraId="08CA55A0" w14:textId="77777777" w:rsidR="00E57C0F" w:rsidRPr="00A321C7" w:rsidRDefault="00E57C0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3A275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1EBC3959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0D2D1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57C0F" w:rsidRPr="00A321C7" w14:paraId="163C4946" w14:textId="77777777" w:rsidTr="00E41401">
        <w:tc>
          <w:tcPr>
            <w:tcW w:w="3546" w:type="dxa"/>
          </w:tcPr>
          <w:p w14:paraId="579AA135" w14:textId="77777777" w:rsidR="00E57C0F" w:rsidRPr="00A321C7" w:rsidRDefault="00E57C0F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753C8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5FE38" w14:textId="77777777" w:rsidR="00E57C0F" w:rsidRPr="00A321C7" w:rsidRDefault="00E57C0F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B666A9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8" w:type="dxa"/>
          </w:tcPr>
          <w:p w14:paraId="7F8D43B2" w14:textId="77777777" w:rsidR="00E57C0F" w:rsidRPr="00A321C7" w:rsidRDefault="00E57C0F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6B0FDA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18B4" w14:textId="77777777" w:rsidR="00E57C0F" w:rsidRPr="00A321C7" w:rsidRDefault="00E57C0F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5C8A8E" w14:textId="77777777" w:rsidR="00E57C0F" w:rsidRPr="00A321C7" w:rsidRDefault="00E57C0F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12237" w:rsidRPr="00A321C7" w14:paraId="71CE2D19" w14:textId="77777777" w:rsidTr="00E41401">
        <w:tc>
          <w:tcPr>
            <w:tcW w:w="3546" w:type="dxa"/>
            <w:hideMark/>
          </w:tcPr>
          <w:p w14:paraId="1973D384" w14:textId="77777777" w:rsidR="00912237" w:rsidRPr="00A321C7" w:rsidRDefault="00912237" w:rsidP="009122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18" w:type="dxa"/>
          </w:tcPr>
          <w:p w14:paraId="0B863863" w14:textId="25E398B3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221B8">
              <w:rPr>
                <w:rFonts w:asciiTheme="majorBidi" w:hAnsiTheme="majorBidi" w:cstheme="majorBidi"/>
                <w:sz w:val="28"/>
                <w:szCs w:val="28"/>
              </w:rPr>
              <w:t>3,126</w:t>
            </w: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</w:tcPr>
          <w:p w14:paraId="372DE1BE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</w:tcPr>
          <w:p w14:paraId="7639FD34" w14:textId="6E9EA82D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9,863</w:t>
            </w:r>
          </w:p>
        </w:tc>
        <w:tc>
          <w:tcPr>
            <w:tcW w:w="78" w:type="dxa"/>
          </w:tcPr>
          <w:p w14:paraId="29B3A329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1" w:type="dxa"/>
          </w:tcPr>
          <w:p w14:paraId="6B872BB1" w14:textId="5601F0FD" w:rsidR="00912237" w:rsidRPr="00A321C7" w:rsidRDefault="00A44CEC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  <w:tc>
          <w:tcPr>
            <w:tcW w:w="90" w:type="dxa"/>
            <w:gridSpan w:val="2"/>
          </w:tcPr>
          <w:p w14:paraId="3BA4104D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20121C23" w14:textId="5345AB00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8,577</w:t>
            </w:r>
          </w:p>
        </w:tc>
      </w:tr>
      <w:tr w:rsidR="00912237" w:rsidRPr="00A321C7" w14:paraId="1E0E4BF8" w14:textId="77777777" w:rsidTr="00E41401">
        <w:tc>
          <w:tcPr>
            <w:tcW w:w="3546" w:type="dxa"/>
          </w:tcPr>
          <w:p w14:paraId="19E4D268" w14:textId="35E95AC4" w:rsidR="00912237" w:rsidRPr="00A321C7" w:rsidRDefault="00912237" w:rsidP="009122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18" w:type="dxa"/>
          </w:tcPr>
          <w:p w14:paraId="7A68B040" w14:textId="3D155A01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221B8">
              <w:rPr>
                <w:rFonts w:asciiTheme="majorBidi" w:hAnsiTheme="majorBidi" w:cstheme="majorBidi"/>
                <w:sz w:val="28"/>
                <w:szCs w:val="28"/>
              </w:rPr>
              <w:t>1,465</w:t>
            </w: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</w:tcPr>
          <w:p w14:paraId="1D3E8A9A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</w:tcPr>
          <w:p w14:paraId="0357F976" w14:textId="277DEB5C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1,073</w:t>
            </w:r>
          </w:p>
        </w:tc>
        <w:tc>
          <w:tcPr>
            <w:tcW w:w="78" w:type="dxa"/>
          </w:tcPr>
          <w:p w14:paraId="6109CA3B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1" w:type="dxa"/>
          </w:tcPr>
          <w:p w14:paraId="4FA01346" w14:textId="454F3114" w:rsidR="00912237" w:rsidRPr="00A321C7" w:rsidRDefault="00A44CEC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1,403</w:t>
            </w:r>
          </w:p>
        </w:tc>
        <w:tc>
          <w:tcPr>
            <w:tcW w:w="90" w:type="dxa"/>
            <w:gridSpan w:val="2"/>
          </w:tcPr>
          <w:p w14:paraId="4B10361A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47F85CD6" w14:textId="344D70A9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</w:tr>
      <w:tr w:rsidR="00912237" w:rsidRPr="00A321C7" w14:paraId="2676CA22" w14:textId="77777777" w:rsidTr="00E41401">
        <w:tc>
          <w:tcPr>
            <w:tcW w:w="3546" w:type="dxa"/>
          </w:tcPr>
          <w:p w14:paraId="0DA515BD" w14:textId="1BAD8FE7" w:rsidR="00912237" w:rsidRPr="00A321C7" w:rsidRDefault="00912237" w:rsidP="009122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18" w:type="dxa"/>
          </w:tcPr>
          <w:p w14:paraId="113FBEAB" w14:textId="4FB6DD09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827D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</w:tcPr>
          <w:p w14:paraId="558252C7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</w:tcPr>
          <w:p w14:paraId="03AE8007" w14:textId="6EF9FAC9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7,601</w:t>
            </w:r>
          </w:p>
        </w:tc>
        <w:tc>
          <w:tcPr>
            <w:tcW w:w="78" w:type="dxa"/>
          </w:tcPr>
          <w:p w14:paraId="587236F4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1" w:type="dxa"/>
          </w:tcPr>
          <w:p w14:paraId="30B30123" w14:textId="12FDAE64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E3F7507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43797B2A" w14:textId="14A703B6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</w:tr>
      <w:tr w:rsidR="00912237" w:rsidRPr="00A321C7" w14:paraId="23B481A8" w14:textId="77777777" w:rsidTr="003A793A">
        <w:trPr>
          <w:trHeight w:val="36"/>
        </w:trPr>
        <w:tc>
          <w:tcPr>
            <w:tcW w:w="3546" w:type="dxa"/>
            <w:hideMark/>
          </w:tcPr>
          <w:p w14:paraId="363545F5" w14:textId="77777777" w:rsidR="00912237" w:rsidRPr="00A321C7" w:rsidRDefault="00912237" w:rsidP="009122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C9860C" w14:textId="667EA2BB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 xml:space="preserve"> 4,</w:t>
            </w:r>
            <w:r w:rsidR="002827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21B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A321C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</w:tcPr>
          <w:p w14:paraId="32283D1F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BDA208" w14:textId="26788B4F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18,537</w:t>
            </w:r>
          </w:p>
        </w:tc>
        <w:tc>
          <w:tcPr>
            <w:tcW w:w="78" w:type="dxa"/>
          </w:tcPr>
          <w:p w14:paraId="21FDE998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4F73A25" w14:textId="01C61D9E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3,836</w:t>
            </w:r>
          </w:p>
        </w:tc>
        <w:tc>
          <w:tcPr>
            <w:tcW w:w="90" w:type="dxa"/>
            <w:gridSpan w:val="2"/>
          </w:tcPr>
          <w:p w14:paraId="3B7E73AF" w14:textId="77777777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D28DD08" w14:textId="2600260E" w:rsidR="00912237" w:rsidRPr="00A321C7" w:rsidRDefault="00912237" w:rsidP="0091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1C7">
              <w:rPr>
                <w:rFonts w:asciiTheme="majorBidi" w:hAnsiTheme="majorBidi" w:cstheme="majorBidi"/>
                <w:sz w:val="28"/>
                <w:szCs w:val="28"/>
              </w:rPr>
              <w:t>16,679</w:t>
            </w:r>
          </w:p>
        </w:tc>
      </w:tr>
    </w:tbl>
    <w:p w14:paraId="278BC216" w14:textId="77777777" w:rsidR="00912237" w:rsidRPr="00595523" w:rsidRDefault="00912237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2"/>
          <w:lang w:val="en-GB"/>
        </w:rPr>
      </w:pPr>
    </w:p>
    <w:p w14:paraId="236C26A4" w14:textId="273140B2" w:rsidR="0081450C" w:rsidRPr="00267CF8" w:rsidRDefault="00982981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ต้นทุนการให้บริการในปัจจุบัน</w:t>
      </w:r>
      <w:r w:rsidR="007A658A"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และต้นทุน</w:t>
      </w:r>
      <w:r w:rsidR="00BC7C8D"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บริการในอดีต</w:t>
      </w:r>
      <w:r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จะรวมอยู่ในค่าใช้จ่ายผลประโยชน์</w:t>
      </w:r>
      <w:r w:rsidRPr="00267CF8">
        <w:rPr>
          <w:rFonts w:ascii="Angsana New" w:hAnsi="Angsana New"/>
          <w:sz w:val="32"/>
          <w:szCs w:val="32"/>
          <w:cs/>
          <w:lang w:val="en-GB"/>
        </w:rPr>
        <w:t>ของพนักงาน และดอกเบี้ยจ่ายสุทธ</w:t>
      </w:r>
      <w:r w:rsidR="00BC7C8D" w:rsidRPr="00267CF8">
        <w:rPr>
          <w:rFonts w:ascii="Angsana New" w:hAnsi="Angsana New"/>
          <w:sz w:val="32"/>
          <w:szCs w:val="32"/>
          <w:cs/>
          <w:lang w:val="en-GB"/>
        </w:rPr>
        <w:t>ิ</w:t>
      </w:r>
      <w:r w:rsidRPr="00267CF8">
        <w:rPr>
          <w:rFonts w:ascii="Angsana New" w:hAnsi="Angsana New"/>
          <w:sz w:val="32"/>
          <w:szCs w:val="32"/>
          <w:cs/>
          <w:lang w:val="en-GB"/>
        </w:rPr>
        <w:t>จะรวมอยู่ในต้นทุนทางการเงิน</w:t>
      </w:r>
    </w:p>
    <w:p w14:paraId="54DD60A7" w14:textId="62DE42FF" w:rsidR="00595523" w:rsidRDefault="0059552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03BD0DB4" w14:textId="06C3566F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0ED7A1F7" w14:textId="016D38B5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56251F2A" w14:textId="69297CED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77AA8043" w14:textId="63078752" w:rsidR="002739B0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32DF2DBB" w14:textId="77777777" w:rsidR="002739B0" w:rsidRPr="00A321C7" w:rsidRDefault="002739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pacing w:val="-10"/>
          <w:sz w:val="20"/>
          <w:szCs w:val="20"/>
        </w:rPr>
      </w:pPr>
    </w:p>
    <w:p w14:paraId="4C851FFC" w14:textId="2495B985" w:rsidR="0098706E" w:rsidRDefault="00987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z w:val="32"/>
          <w:szCs w:val="32"/>
        </w:rPr>
      </w:pPr>
      <w:r w:rsidRPr="00267CF8">
        <w:rPr>
          <w:rFonts w:ascii="Angsana New" w:eastAsia="Calibri" w:hAnsi="Angsana New"/>
          <w:spacing w:val="-10"/>
          <w:sz w:val="32"/>
          <w:szCs w:val="32"/>
          <w:cs/>
        </w:rPr>
        <w:t>กำไร (ขาดทุน) จากการประมาณการตามหลักคณิตศาสตร์ประกันภัยที่รับรู้ในกำไรขาดทุนเบ็ดเสร็จอื่น</w:t>
      </w:r>
      <w:r w:rsidRPr="00267CF8">
        <w:rPr>
          <w:rFonts w:ascii="Angsana New" w:eastAsia="Calibri" w:hAnsi="Angsana New"/>
          <w:sz w:val="32"/>
          <w:szCs w:val="32"/>
          <w:cs/>
        </w:rPr>
        <w:t>สำหรับ</w:t>
      </w:r>
      <w:r w:rsidR="00877027" w:rsidRPr="00267CF8">
        <w:rPr>
          <w:rFonts w:ascii="Angsana New" w:eastAsia="Calibri" w:hAnsi="Angsana New"/>
          <w:sz w:val="32"/>
          <w:szCs w:val="32"/>
          <w:cs/>
        </w:rPr>
        <w:t>ปี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A142F8" w:rsidRPr="00267CF8">
        <w:rPr>
          <w:rFonts w:ascii="Angsana New" w:eastAsia="Calibri" w:hAnsi="Angsana New"/>
          <w:sz w:val="32"/>
          <w:szCs w:val="32"/>
        </w:rPr>
        <w:t>31</w:t>
      </w:r>
      <w:r w:rsidRPr="00267CF8">
        <w:rPr>
          <w:rFonts w:ascii="Angsana New" w:eastAsia="Calibri" w:hAnsi="Angsana New"/>
          <w:sz w:val="32"/>
          <w:szCs w:val="32"/>
          <w:cs/>
          <w:lang w:val="en-GB"/>
        </w:rPr>
        <w:t xml:space="preserve"> </w:t>
      </w:r>
      <w:r w:rsidR="00877027" w:rsidRPr="00267CF8">
        <w:rPr>
          <w:rFonts w:ascii="Angsana New" w:eastAsia="Calibri" w:hAnsi="Angsana New"/>
          <w:sz w:val="32"/>
          <w:szCs w:val="32"/>
          <w:cs/>
        </w:rPr>
        <w:t>ธันวาคม</w:t>
      </w:r>
      <w:r w:rsidRPr="00267CF8">
        <w:rPr>
          <w:rFonts w:ascii="Angsana New" w:eastAsia="Calibri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eastAsia="Calibri" w:hAnsi="Angsana New"/>
          <w:sz w:val="32"/>
          <w:szCs w:val="32"/>
          <w:lang w:val="en-GB"/>
        </w:rPr>
        <w:t>2563</w:t>
      </w:r>
      <w:r w:rsidRPr="00267CF8">
        <w:rPr>
          <w:rFonts w:ascii="Angsana New" w:eastAsia="Calibri" w:hAnsi="Angsana New"/>
          <w:sz w:val="32"/>
          <w:szCs w:val="32"/>
          <w:cs/>
        </w:rPr>
        <w:t xml:space="preserve"> เกิดขึ้นจาก</w:t>
      </w:r>
    </w:p>
    <w:p w14:paraId="5B7ED64B" w14:textId="77777777" w:rsidR="001758A3" w:rsidRPr="00595523" w:rsidRDefault="001758A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alibri" w:hAnsi="Angsana New"/>
          <w:sz w:val="6"/>
          <w:szCs w:val="6"/>
        </w:rPr>
      </w:pPr>
    </w:p>
    <w:tbl>
      <w:tblPr>
        <w:tblW w:w="80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09"/>
        <w:gridCol w:w="1809"/>
        <w:gridCol w:w="252"/>
        <w:gridCol w:w="2421"/>
      </w:tblGrid>
      <w:tr w:rsidR="001758A3" w:rsidRPr="00A321C7" w14:paraId="38959630" w14:textId="77777777" w:rsidTr="003A793A">
        <w:tc>
          <w:tcPr>
            <w:tcW w:w="3609" w:type="dxa"/>
            <w:shd w:val="clear" w:color="auto" w:fill="auto"/>
          </w:tcPr>
          <w:p w14:paraId="6B734E8E" w14:textId="77777777" w:rsidR="001758A3" w:rsidRPr="00A321C7" w:rsidRDefault="001758A3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2" w:type="dxa"/>
            <w:gridSpan w:val="3"/>
            <w:shd w:val="clear" w:color="auto" w:fill="auto"/>
          </w:tcPr>
          <w:p w14:paraId="41997E78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58A3" w:rsidRPr="00A321C7" w14:paraId="267E1351" w14:textId="77777777" w:rsidTr="003A793A">
        <w:tc>
          <w:tcPr>
            <w:tcW w:w="3609" w:type="dxa"/>
            <w:shd w:val="clear" w:color="auto" w:fill="auto"/>
          </w:tcPr>
          <w:p w14:paraId="5DAF8C0C" w14:textId="77777777" w:rsidR="001758A3" w:rsidRPr="00A321C7" w:rsidRDefault="001758A3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C95AE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C270E93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6F97D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58A3" w:rsidRPr="00A321C7" w14:paraId="7F6811EE" w14:textId="77777777" w:rsidTr="003A793A">
        <w:tc>
          <w:tcPr>
            <w:tcW w:w="3609" w:type="dxa"/>
            <w:shd w:val="clear" w:color="auto" w:fill="auto"/>
          </w:tcPr>
          <w:p w14:paraId="4DB7DB46" w14:textId="77777777" w:rsidR="001758A3" w:rsidRPr="00A321C7" w:rsidRDefault="001758A3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สมมติฐานประชากร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2163E5E5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27,813</w:t>
            </w:r>
          </w:p>
        </w:tc>
        <w:tc>
          <w:tcPr>
            <w:tcW w:w="252" w:type="dxa"/>
            <w:shd w:val="clear" w:color="auto" w:fill="auto"/>
          </w:tcPr>
          <w:p w14:paraId="10775763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1" w:type="dxa"/>
            <w:shd w:val="clear" w:color="auto" w:fill="auto"/>
          </w:tcPr>
          <w:p w14:paraId="4D603899" w14:textId="77777777" w:rsidR="001758A3" w:rsidRPr="00A321C7" w:rsidRDefault="001758A3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</w:tbl>
    <w:p w14:paraId="55C3A702" w14:textId="4DEAEABE" w:rsidR="0098706E" w:rsidRPr="00533EB0" w:rsidRDefault="00987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13C3AEC6" w14:textId="1A16F061" w:rsidR="00E4460D" w:rsidRPr="00267CF8" w:rsidRDefault="004D413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ค่าใช้จ่าย</w:t>
      </w:r>
      <w:r w:rsidRPr="00267CF8">
        <w:rPr>
          <w:rFonts w:ascii="Angsana New" w:hAnsi="Angsana New"/>
          <w:sz w:val="32"/>
          <w:szCs w:val="32"/>
          <w:cs/>
          <w:lang w:val="en-GB"/>
        </w:rPr>
        <w:t>ทั้งหมดข้างต้นจะถูกรวมอยู่ในรายการที่ไม่ต้องจัดประเภทใหม่เข้างบกำไรหรือขาดทุนในภายหลัง</w:t>
      </w:r>
    </w:p>
    <w:p w14:paraId="6867A8CE" w14:textId="77777777" w:rsidR="00847B23" w:rsidRPr="00595523" w:rsidRDefault="00847B2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629FA21B" w14:textId="36E5000B" w:rsidR="0098706E" w:rsidRPr="00267CF8" w:rsidRDefault="00987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7CF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ข้อสมมติในการประมาณการตามหลักคณิตศาสตร์ประกันภัย</w:t>
      </w:r>
    </w:p>
    <w:p w14:paraId="211ACC3D" w14:textId="77777777" w:rsidR="0098706E" w:rsidRPr="00595523" w:rsidRDefault="00987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6"/>
          <w:szCs w:val="6"/>
        </w:rPr>
      </w:pPr>
    </w:p>
    <w:p w14:paraId="1C19FF41" w14:textId="36C4B8AB" w:rsidR="0098706E" w:rsidRDefault="0098706E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33EB0">
        <w:rPr>
          <w:rFonts w:ascii="Angsana New" w:hAnsi="Angsana New"/>
          <w:spacing w:val="-6"/>
          <w:sz w:val="32"/>
          <w:szCs w:val="32"/>
          <w:cs/>
        </w:rPr>
        <w:t>ข้อสมมติหลักในการประมาณการตามหลักคณิตศาสตร์ประกันภัย ณ วันที่</w:t>
      </w:r>
      <w:r w:rsidRPr="00533EB0">
        <w:rPr>
          <w:rFonts w:ascii="Angsana New" w:hAnsi="Angsana New"/>
          <w:spacing w:val="-6"/>
          <w:sz w:val="32"/>
          <w:szCs w:val="32"/>
        </w:rPr>
        <w:t xml:space="preserve"> 31 </w:t>
      </w:r>
      <w:r w:rsidRPr="00533EB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142F8" w:rsidRPr="00533EB0">
        <w:rPr>
          <w:rFonts w:ascii="Angsana New" w:hAnsi="Angsana New"/>
          <w:spacing w:val="-6"/>
          <w:sz w:val="32"/>
          <w:szCs w:val="32"/>
        </w:rPr>
        <w:t>2563</w:t>
      </w:r>
      <w:r w:rsidR="00F05ED9" w:rsidRPr="00533EB0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533EB0">
        <w:rPr>
          <w:rFonts w:ascii="Angsana New" w:hAnsi="Angsana New"/>
          <w:spacing w:val="-6"/>
          <w:sz w:val="32"/>
          <w:szCs w:val="32"/>
          <w:lang w:val="en-GB"/>
        </w:rPr>
        <w:t xml:space="preserve">2562 </w:t>
      </w:r>
      <w:r w:rsidRPr="00533EB0">
        <w:rPr>
          <w:rFonts w:ascii="Angsana New" w:hAnsi="Angsana New"/>
          <w:spacing w:val="-6"/>
          <w:sz w:val="32"/>
          <w:szCs w:val="32"/>
          <w:cs/>
          <w:lang w:val="en-GB"/>
        </w:rPr>
        <w:t>มีดังนี้</w:t>
      </w:r>
    </w:p>
    <w:p w14:paraId="33ED46DF" w14:textId="77777777" w:rsidR="00533EB0" w:rsidRPr="00533EB0" w:rsidRDefault="00533EB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6"/>
          <w:szCs w:val="6"/>
          <w:lang w:val="en-GB"/>
        </w:rPr>
      </w:pPr>
    </w:p>
    <w:tbl>
      <w:tblPr>
        <w:tblW w:w="8793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03"/>
        <w:gridCol w:w="1215"/>
        <w:gridCol w:w="108"/>
        <w:gridCol w:w="1188"/>
        <w:gridCol w:w="117"/>
        <w:gridCol w:w="1386"/>
        <w:gridCol w:w="108"/>
        <w:gridCol w:w="1368"/>
      </w:tblGrid>
      <w:tr w:rsidR="0098706E" w:rsidRPr="00A321C7" w14:paraId="4202B968" w14:textId="77777777" w:rsidTr="0040060C">
        <w:tc>
          <w:tcPr>
            <w:tcW w:w="3303" w:type="dxa"/>
          </w:tcPr>
          <w:p w14:paraId="2C6211D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4" w:name="_Hlk48260130"/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49534BE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1B93E537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  <w:vAlign w:val="center"/>
          </w:tcPr>
          <w:p w14:paraId="13CD31F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321C7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706E" w:rsidRPr="00A321C7" w14:paraId="3803F06D" w14:textId="77777777" w:rsidTr="0040060C">
        <w:tc>
          <w:tcPr>
            <w:tcW w:w="3303" w:type="dxa"/>
          </w:tcPr>
          <w:p w14:paraId="7D8F9B1A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29DD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30D8A8AD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C0D4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" w:type="dxa"/>
          </w:tcPr>
          <w:p w14:paraId="5DB13F8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3F4A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568BE687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B191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8706E" w:rsidRPr="00A321C7" w14:paraId="6D71C4BC" w14:textId="77777777" w:rsidTr="0040060C">
        <w:tc>
          <w:tcPr>
            <w:tcW w:w="3303" w:type="dxa"/>
          </w:tcPr>
          <w:p w14:paraId="0A2B5CE5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215" w:type="dxa"/>
            <w:vAlign w:val="bottom"/>
          </w:tcPr>
          <w:p w14:paraId="3C9761C2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50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</w:p>
        </w:tc>
        <w:tc>
          <w:tcPr>
            <w:tcW w:w="108" w:type="dxa"/>
          </w:tcPr>
          <w:p w14:paraId="168E1B8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4C2F1E4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61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07</w:t>
            </w:r>
          </w:p>
        </w:tc>
        <w:tc>
          <w:tcPr>
            <w:tcW w:w="117" w:type="dxa"/>
          </w:tcPr>
          <w:p w14:paraId="25C6AE97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224ACDF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50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71</w:t>
            </w:r>
          </w:p>
        </w:tc>
        <w:tc>
          <w:tcPr>
            <w:tcW w:w="108" w:type="dxa"/>
          </w:tcPr>
          <w:p w14:paraId="6408D4EE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1DD9A35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61</w:t>
            </w:r>
          </w:p>
        </w:tc>
      </w:tr>
      <w:tr w:rsidR="0098706E" w:rsidRPr="00A321C7" w14:paraId="3A8961E3" w14:textId="77777777" w:rsidTr="0040060C">
        <w:tc>
          <w:tcPr>
            <w:tcW w:w="3303" w:type="dxa"/>
          </w:tcPr>
          <w:p w14:paraId="40954633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215" w:type="dxa"/>
            <w:vAlign w:val="bottom"/>
          </w:tcPr>
          <w:p w14:paraId="39B2ED91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" w:type="dxa"/>
          </w:tcPr>
          <w:p w14:paraId="2050A1C1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05A26EE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3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" w:type="dxa"/>
          </w:tcPr>
          <w:p w14:paraId="2D944CAF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D4E8F58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" w:type="dxa"/>
          </w:tcPr>
          <w:p w14:paraId="39DDFE88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7A7FE6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3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98706E" w:rsidRPr="00A321C7" w14:paraId="105CD892" w14:textId="77777777" w:rsidTr="0040060C">
        <w:tc>
          <w:tcPr>
            <w:tcW w:w="3303" w:type="dxa"/>
          </w:tcPr>
          <w:p w14:paraId="437D184F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215" w:type="dxa"/>
            <w:vAlign w:val="bottom"/>
          </w:tcPr>
          <w:p w14:paraId="311A562F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91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8" w:type="dxa"/>
          </w:tcPr>
          <w:p w14:paraId="5A69077D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0A512C04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0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22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17" w:type="dxa"/>
          </w:tcPr>
          <w:p w14:paraId="6712549E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5450FF5" w14:textId="2ADC384C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34 </w:t>
            </w:r>
            <w:r w:rsidR="00D23BE7"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 30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8" w:type="dxa"/>
          </w:tcPr>
          <w:p w14:paraId="05820CB0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2D77E1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 xml:space="preserve">00 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- 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16</w:t>
            </w:r>
            <w:r w:rsidRPr="00A321C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00</w:t>
            </w:r>
          </w:p>
        </w:tc>
      </w:tr>
      <w:tr w:rsidR="0098706E" w:rsidRPr="00A321C7" w14:paraId="5BA1E501" w14:textId="77777777" w:rsidTr="0040060C">
        <w:tc>
          <w:tcPr>
            <w:tcW w:w="3303" w:type="dxa"/>
          </w:tcPr>
          <w:p w14:paraId="54ED06BF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จำนวนพนักงาน (คน)</w:t>
            </w:r>
          </w:p>
        </w:tc>
        <w:tc>
          <w:tcPr>
            <w:tcW w:w="1215" w:type="dxa"/>
            <w:vAlign w:val="bottom"/>
          </w:tcPr>
          <w:p w14:paraId="24289F96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681</w:t>
            </w:r>
          </w:p>
        </w:tc>
        <w:tc>
          <w:tcPr>
            <w:tcW w:w="108" w:type="dxa"/>
          </w:tcPr>
          <w:p w14:paraId="457EFAEF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36D7A91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1,077</w:t>
            </w:r>
          </w:p>
        </w:tc>
        <w:tc>
          <w:tcPr>
            <w:tcW w:w="117" w:type="dxa"/>
          </w:tcPr>
          <w:p w14:paraId="0A03DB0E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50F75B69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516</w:t>
            </w:r>
          </w:p>
        </w:tc>
        <w:tc>
          <w:tcPr>
            <w:tcW w:w="108" w:type="dxa"/>
          </w:tcPr>
          <w:p w14:paraId="3C7AB53E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A87ED28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967</w:t>
            </w:r>
          </w:p>
        </w:tc>
      </w:tr>
      <w:tr w:rsidR="0098706E" w:rsidRPr="00A321C7" w14:paraId="042EAD7F" w14:textId="77777777" w:rsidTr="0040060C">
        <w:tc>
          <w:tcPr>
            <w:tcW w:w="3303" w:type="dxa"/>
          </w:tcPr>
          <w:p w14:paraId="6CDB5085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21C7">
              <w:rPr>
                <w:rFonts w:ascii="Angsana New" w:hAnsi="Angsana New"/>
                <w:sz w:val="28"/>
                <w:szCs w:val="28"/>
                <w:cs/>
              </w:rPr>
              <w:t>อายุเกษียณ (ปี)</w:t>
            </w:r>
          </w:p>
        </w:tc>
        <w:tc>
          <w:tcPr>
            <w:tcW w:w="1215" w:type="dxa"/>
            <w:vAlign w:val="bottom"/>
          </w:tcPr>
          <w:p w14:paraId="34ACF381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108" w:type="dxa"/>
          </w:tcPr>
          <w:p w14:paraId="6A0678FF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55CC660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117" w:type="dxa"/>
          </w:tcPr>
          <w:p w14:paraId="23330E65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8BBF109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108" w:type="dxa"/>
          </w:tcPr>
          <w:p w14:paraId="5D1AD6E3" w14:textId="77777777" w:rsidR="0098706E" w:rsidRPr="00A321C7" w:rsidRDefault="0098706E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9B29C9A" w14:textId="77777777" w:rsidR="0098706E" w:rsidRPr="00A321C7" w:rsidRDefault="0098706E" w:rsidP="00A23915">
            <w:pPr>
              <w:pStyle w:val="acctfourfigures"/>
              <w:tabs>
                <w:tab w:val="clear" w:pos="765"/>
              </w:tabs>
              <w:spacing w:line="240" w:lineRule="auto"/>
              <w:ind w:right="15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321C7"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</w:tr>
      <w:bookmarkEnd w:id="24"/>
    </w:tbl>
    <w:p w14:paraId="3F1959DC" w14:textId="77777777" w:rsidR="00393EB2" w:rsidRPr="002739B0" w:rsidRDefault="00393EB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eastAsia="Calibri" w:hAnsi="Angsana New"/>
          <w:b/>
          <w:bCs/>
          <w:i/>
          <w:iCs/>
          <w:sz w:val="16"/>
          <w:szCs w:val="16"/>
        </w:rPr>
      </w:pPr>
    </w:p>
    <w:p w14:paraId="7BE3EF2D" w14:textId="79AADBC7" w:rsidR="003662F5" w:rsidRPr="00267CF8" w:rsidRDefault="003662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7CF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การวิเคราะห์ความอ่อนไหว</w:t>
      </w:r>
    </w:p>
    <w:p w14:paraId="725B7AD8" w14:textId="77777777" w:rsidR="003662F5" w:rsidRPr="00393EB2" w:rsidRDefault="003662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3A84A715" w14:textId="0C19D600" w:rsidR="003662F5" w:rsidRDefault="003662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2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</w:t>
      </w:r>
      <w:r w:rsidRPr="00267CF8">
        <w:rPr>
          <w:rFonts w:ascii="Angsana New" w:hAnsi="Angsana New"/>
          <w:sz w:val="32"/>
          <w:szCs w:val="32"/>
          <w:cs/>
        </w:rPr>
        <w:t>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57AF55E8" w14:textId="77777777" w:rsidR="00CC447C" w:rsidRPr="00267CF8" w:rsidRDefault="00CC447C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793" w:type="dxa"/>
        <w:tblInd w:w="324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517"/>
        <w:gridCol w:w="1177"/>
        <w:gridCol w:w="83"/>
        <w:gridCol w:w="2016"/>
      </w:tblGrid>
      <w:tr w:rsidR="003662F5" w:rsidRPr="00A321C7" w14:paraId="1AAD5EE6" w14:textId="77777777" w:rsidTr="005A2505">
        <w:trPr>
          <w:tblHeader/>
        </w:trPr>
        <w:tc>
          <w:tcPr>
            <w:tcW w:w="5517" w:type="dxa"/>
          </w:tcPr>
          <w:p w14:paraId="0E0A98CA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bookmarkStart w:id="25" w:name="_Hlk48261323"/>
          </w:p>
        </w:tc>
        <w:tc>
          <w:tcPr>
            <w:tcW w:w="3276" w:type="dxa"/>
            <w:gridSpan w:val="3"/>
          </w:tcPr>
          <w:p w14:paraId="47942DC9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3662F5" w:rsidRPr="00A321C7" w14:paraId="0CF7C767" w14:textId="77777777" w:rsidTr="005A2505">
        <w:trPr>
          <w:tblHeader/>
        </w:trPr>
        <w:tc>
          <w:tcPr>
            <w:tcW w:w="5517" w:type="dxa"/>
          </w:tcPr>
          <w:p w14:paraId="081E6018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0593796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321C7">
              <w:rPr>
                <w:rFonts w:ascii="Angsana New" w:hAnsi="Angsana New"/>
                <w:b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49B6382E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6E960983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321C7">
              <w:rPr>
                <w:rFonts w:ascii="Angsana New" w:hAnsi="Angsana New"/>
                <w:b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662F5" w:rsidRPr="00A321C7" w14:paraId="55F43123" w14:textId="77777777" w:rsidTr="005A2505">
        <w:trPr>
          <w:tblHeader/>
        </w:trPr>
        <w:tc>
          <w:tcPr>
            <w:tcW w:w="5517" w:type="dxa"/>
          </w:tcPr>
          <w:p w14:paraId="18A9619C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5113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3" w:type="dxa"/>
          </w:tcPr>
          <w:p w14:paraId="1ABD109C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E7D1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3662F5" w:rsidRPr="00A321C7" w14:paraId="7AE0F786" w14:textId="77777777" w:rsidTr="0040060C">
        <w:trPr>
          <w:trHeight w:val="269"/>
        </w:trPr>
        <w:tc>
          <w:tcPr>
            <w:tcW w:w="5517" w:type="dxa"/>
          </w:tcPr>
          <w:p w14:paraId="140E015B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177" w:type="dxa"/>
          </w:tcPr>
          <w:p w14:paraId="7856BA46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dxa"/>
          </w:tcPr>
          <w:p w14:paraId="323514CE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396BE29A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62F5" w:rsidRPr="00A321C7" w14:paraId="59A35F97" w14:textId="77777777" w:rsidTr="0040060C">
        <w:trPr>
          <w:trHeight w:val="216"/>
        </w:trPr>
        <w:tc>
          <w:tcPr>
            <w:tcW w:w="5517" w:type="dxa"/>
          </w:tcPr>
          <w:p w14:paraId="2384B7C2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177" w:type="dxa"/>
          </w:tcPr>
          <w:p w14:paraId="358A4C7E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dxa"/>
          </w:tcPr>
          <w:p w14:paraId="15A54E66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01BD639E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62F5" w:rsidRPr="00A321C7" w14:paraId="6C4C5308" w14:textId="77777777" w:rsidTr="0040060C">
        <w:tc>
          <w:tcPr>
            <w:tcW w:w="5517" w:type="dxa"/>
          </w:tcPr>
          <w:p w14:paraId="6B9710BA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(เปลี่ยนแปลงเพิ่มขึ้นร้อยละ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1177" w:type="dxa"/>
          </w:tcPr>
          <w:p w14:paraId="1D699D7E" w14:textId="7D30CFDF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2,445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77CBB03B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5C34AFE2" w14:textId="21838944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2,105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3662F5" w:rsidRPr="00A321C7" w14:paraId="59912C6C" w14:textId="77777777" w:rsidTr="0040060C">
        <w:tc>
          <w:tcPr>
            <w:tcW w:w="5517" w:type="dxa"/>
          </w:tcPr>
          <w:p w14:paraId="471A4341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(เปลี่ยนแปลงลดลงร้อยละ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1177" w:type="dxa"/>
          </w:tcPr>
          <w:p w14:paraId="5592FD70" w14:textId="2AB3CA75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2,841</w:t>
            </w:r>
          </w:p>
        </w:tc>
        <w:tc>
          <w:tcPr>
            <w:tcW w:w="83" w:type="dxa"/>
            <w:vAlign w:val="bottom"/>
          </w:tcPr>
          <w:p w14:paraId="03118FF4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53CC2415" w14:textId="4A9D6DED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2,435</w:t>
            </w:r>
          </w:p>
        </w:tc>
      </w:tr>
      <w:tr w:rsidR="003662F5" w:rsidRPr="00A321C7" w14:paraId="266E693A" w14:textId="77777777" w:rsidTr="0040060C">
        <w:tc>
          <w:tcPr>
            <w:tcW w:w="5517" w:type="dxa"/>
          </w:tcPr>
          <w:p w14:paraId="31620034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หนี้สินผลประโยชน์ระยะยาวอื่น</w:t>
            </w:r>
          </w:p>
        </w:tc>
        <w:tc>
          <w:tcPr>
            <w:tcW w:w="1177" w:type="dxa"/>
          </w:tcPr>
          <w:p w14:paraId="17AEA3FC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dxa"/>
            <w:vAlign w:val="bottom"/>
          </w:tcPr>
          <w:p w14:paraId="21D5ACE7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1D56CFCB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62F5" w:rsidRPr="00A321C7" w14:paraId="24402C0E" w14:textId="77777777" w:rsidTr="0040060C">
        <w:tc>
          <w:tcPr>
            <w:tcW w:w="5517" w:type="dxa"/>
          </w:tcPr>
          <w:p w14:paraId="74C79EAC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(เปลี่ยนแปลงเพิ่มขึ้นร้อยละ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1177" w:type="dxa"/>
          </w:tcPr>
          <w:p w14:paraId="291F2D10" w14:textId="227B2701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107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2C108CF7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11FCA485" w14:textId="00FD7DF5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97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3662F5" w:rsidRPr="00A321C7" w14:paraId="6B5ADC19" w14:textId="77777777" w:rsidTr="0040060C">
        <w:tc>
          <w:tcPr>
            <w:tcW w:w="5517" w:type="dxa"/>
          </w:tcPr>
          <w:p w14:paraId="4CE6CF3B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(เปลี่ยนแปลงลดลงร้อยละ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1177" w:type="dxa"/>
          </w:tcPr>
          <w:p w14:paraId="4DA8E279" w14:textId="4E6AA3C0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120</w:t>
            </w:r>
          </w:p>
        </w:tc>
        <w:tc>
          <w:tcPr>
            <w:tcW w:w="83" w:type="dxa"/>
            <w:vAlign w:val="bottom"/>
          </w:tcPr>
          <w:p w14:paraId="63052634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57978875" w14:textId="148EFDD5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108</w:t>
            </w:r>
          </w:p>
        </w:tc>
      </w:tr>
      <w:tr w:rsidR="003662F5" w:rsidRPr="00A321C7" w14:paraId="56CFE93E" w14:textId="77777777" w:rsidTr="0040060C">
        <w:tc>
          <w:tcPr>
            <w:tcW w:w="5517" w:type="dxa"/>
          </w:tcPr>
          <w:p w14:paraId="21634B00" w14:textId="77777777" w:rsidR="005A2505" w:rsidRDefault="005A250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  <w:p w14:paraId="17BAA4FE" w14:textId="0CBF4914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หนี้สินผลประโยชน์พนักงานหลังออกจากงานและผลประโยชน์ระยะยาวอื่น</w:t>
            </w:r>
          </w:p>
        </w:tc>
        <w:tc>
          <w:tcPr>
            <w:tcW w:w="1177" w:type="dxa"/>
          </w:tcPr>
          <w:p w14:paraId="6E586C21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dxa"/>
            <w:vAlign w:val="bottom"/>
          </w:tcPr>
          <w:p w14:paraId="51390F3F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016" w:type="dxa"/>
          </w:tcPr>
          <w:p w14:paraId="150AB509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62F5" w:rsidRPr="00A321C7" w14:paraId="79F969B4" w14:textId="77777777" w:rsidTr="0040060C">
        <w:tc>
          <w:tcPr>
            <w:tcW w:w="5517" w:type="dxa"/>
          </w:tcPr>
          <w:p w14:paraId="0133DA9A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7" w:type="dxa"/>
          </w:tcPr>
          <w:p w14:paraId="3D55E8B6" w14:textId="6C18CDE5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2,746</w:t>
            </w:r>
          </w:p>
        </w:tc>
        <w:tc>
          <w:tcPr>
            <w:tcW w:w="83" w:type="dxa"/>
            <w:vAlign w:val="bottom"/>
          </w:tcPr>
          <w:p w14:paraId="23CD72C0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016" w:type="dxa"/>
          </w:tcPr>
          <w:p w14:paraId="1BB7EC85" w14:textId="4CAC9AF6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2,353</w:t>
            </w:r>
          </w:p>
        </w:tc>
      </w:tr>
      <w:tr w:rsidR="003662F5" w:rsidRPr="00A321C7" w14:paraId="1E292628" w14:textId="77777777" w:rsidTr="0040060C">
        <w:tc>
          <w:tcPr>
            <w:tcW w:w="5517" w:type="dxa"/>
          </w:tcPr>
          <w:p w14:paraId="705911DA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7" w:type="dxa"/>
          </w:tcPr>
          <w:p w14:paraId="240ED4F4" w14:textId="2DF956EE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2,417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680C58C0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016" w:type="dxa"/>
          </w:tcPr>
          <w:p w14:paraId="3CB59BDC" w14:textId="6A649706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2,081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3662F5" w:rsidRPr="00A321C7" w14:paraId="21CB4ECC" w14:textId="77777777" w:rsidTr="0040060C">
        <w:tc>
          <w:tcPr>
            <w:tcW w:w="5517" w:type="dxa"/>
          </w:tcPr>
          <w:p w14:paraId="2BA9A134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อัตราการหมุนเวียนพนักงาน (เปลี่ยนแปลงเพิ่มขึ้นร้อยละ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20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7" w:type="dxa"/>
          </w:tcPr>
          <w:p w14:paraId="259A051C" w14:textId="5188BE1A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2,470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20C2C603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16" w:type="dxa"/>
          </w:tcPr>
          <w:p w14:paraId="6B331576" w14:textId="3002BD4D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321C7">
              <w:rPr>
                <w:rFonts w:ascii="Angsana New" w:hAnsi="Angsana New"/>
                <w:sz w:val="27"/>
                <w:szCs w:val="27"/>
              </w:rPr>
              <w:t>2,224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3662F5" w:rsidRPr="00A321C7" w14:paraId="32158B00" w14:textId="77777777" w:rsidTr="0040060C">
        <w:tc>
          <w:tcPr>
            <w:tcW w:w="5517" w:type="dxa"/>
          </w:tcPr>
          <w:p w14:paraId="0F9AB690" w14:textId="77777777" w:rsidR="003662F5" w:rsidRPr="00A321C7" w:rsidRDefault="003662F5" w:rsidP="00A2391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A321C7">
              <w:rPr>
                <w:rFonts w:ascii="Angsana New" w:hAnsi="Angsana New"/>
                <w:sz w:val="27"/>
                <w:szCs w:val="27"/>
                <w:cs/>
              </w:rPr>
              <w:t xml:space="preserve">อัตราการหมุนเวียนพนักงาน (เปลี่ยนแปลงลดลงร้อยละ </w:t>
            </w:r>
            <w:r w:rsidRPr="00A321C7">
              <w:rPr>
                <w:rFonts w:ascii="Angsana New" w:hAnsi="Angsana New"/>
                <w:sz w:val="27"/>
                <w:szCs w:val="27"/>
              </w:rPr>
              <w:t>20</w:t>
            </w:r>
            <w:r w:rsidRPr="00A321C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7" w:type="dxa"/>
          </w:tcPr>
          <w:p w14:paraId="3D5A6C9B" w14:textId="0E9FBF88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3,008</w:t>
            </w:r>
          </w:p>
        </w:tc>
        <w:tc>
          <w:tcPr>
            <w:tcW w:w="83" w:type="dxa"/>
            <w:vAlign w:val="bottom"/>
          </w:tcPr>
          <w:p w14:paraId="51055C49" w14:textId="77777777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16" w:type="dxa"/>
          </w:tcPr>
          <w:p w14:paraId="55B23E86" w14:textId="14C1AD41" w:rsidR="003662F5" w:rsidRPr="00A321C7" w:rsidRDefault="003662F5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60" w:right="-15"/>
              <w:rPr>
                <w:rFonts w:ascii="Angsana New" w:hAnsi="Angsana New"/>
                <w:sz w:val="27"/>
                <w:szCs w:val="27"/>
              </w:rPr>
            </w:pPr>
            <w:r w:rsidRPr="00A321C7">
              <w:rPr>
                <w:rFonts w:ascii="Angsana New" w:hAnsi="Angsana New"/>
                <w:sz w:val="27"/>
                <w:szCs w:val="27"/>
              </w:rPr>
              <w:t>2,714</w:t>
            </w:r>
          </w:p>
        </w:tc>
      </w:tr>
      <w:bookmarkEnd w:id="25"/>
    </w:tbl>
    <w:p w14:paraId="5F8AD0F2" w14:textId="77777777" w:rsidR="00A321C7" w:rsidRDefault="00A321C7" w:rsidP="00A3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E05C2EE" w14:textId="04A24056" w:rsidR="00963A78" w:rsidRPr="00267CF8" w:rsidRDefault="00EF409D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ส่วนของผู้ถือหุ้น</w:t>
      </w:r>
    </w:p>
    <w:p w14:paraId="109A869F" w14:textId="77777777" w:rsidR="00963A78" w:rsidRPr="006F2540" w:rsidRDefault="00963A78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16"/>
          <w:szCs w:val="16"/>
        </w:rPr>
      </w:pPr>
    </w:p>
    <w:p w14:paraId="4AE6BADC" w14:textId="75EC3962" w:rsidR="006422F3" w:rsidRPr="006F2540" w:rsidRDefault="006422F3" w:rsidP="00F0798A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4" w:right="-7" w:hanging="540"/>
        <w:jc w:val="thaiDistribute"/>
        <w:rPr>
          <w:rFonts w:ascii="Angsana New" w:hAnsi="Angsana New"/>
          <w:sz w:val="32"/>
          <w:szCs w:val="32"/>
        </w:rPr>
      </w:pPr>
      <w:r w:rsidRPr="006F2540">
        <w:rPr>
          <w:rFonts w:ascii="Angsana New" w:hAnsi="Angsana New"/>
          <w:sz w:val="32"/>
          <w:szCs w:val="32"/>
          <w:cs/>
        </w:rPr>
        <w:t>ส่วนเกินมูลค่าหุ้นสามัญ</w:t>
      </w:r>
    </w:p>
    <w:p w14:paraId="109B6B1B" w14:textId="77777777" w:rsidR="006422F3" w:rsidRPr="00267CF8" w:rsidRDefault="006422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10"/>
          <w:szCs w:val="10"/>
        </w:rPr>
      </w:pPr>
    </w:p>
    <w:p w14:paraId="3568B4D7" w14:textId="45C75BC4" w:rsidR="006422F3" w:rsidRPr="00267CF8" w:rsidRDefault="006422F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267CF8">
        <w:rPr>
          <w:rFonts w:ascii="Angsana New" w:hAnsi="Angsana New"/>
          <w:sz w:val="32"/>
          <w:szCs w:val="32"/>
        </w:rPr>
        <w:t>2535</w:t>
      </w:r>
      <w:r w:rsidRPr="00267CF8">
        <w:rPr>
          <w:rFonts w:ascii="Angsana New" w:hAnsi="Angsana New"/>
          <w:sz w:val="32"/>
          <w:szCs w:val="32"/>
          <w:cs/>
        </w:rPr>
        <w:t xml:space="preserve"> มาตรา </w:t>
      </w:r>
      <w:r w:rsidRPr="00267CF8">
        <w:rPr>
          <w:rFonts w:ascii="Angsana New" w:hAnsi="Angsana New"/>
          <w:sz w:val="32"/>
          <w:szCs w:val="32"/>
        </w:rPr>
        <w:t>51</w:t>
      </w:r>
      <w:r w:rsidRPr="00267CF8">
        <w:rPr>
          <w:rFonts w:ascii="Angsana New" w:hAnsi="Angsana New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0CD73339" w14:textId="77777777" w:rsidR="00B07903" w:rsidRPr="00267CF8" w:rsidRDefault="00B0790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16"/>
          <w:szCs w:val="16"/>
        </w:rPr>
      </w:pPr>
    </w:p>
    <w:p w14:paraId="78C5D53D" w14:textId="77777777" w:rsidR="002B2BE0" w:rsidRPr="00267CF8" w:rsidRDefault="002B2BE0" w:rsidP="00F0798A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>สำรองตามกฎหมาย</w:t>
      </w:r>
    </w:p>
    <w:p w14:paraId="589289A2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10"/>
          <w:szCs w:val="10"/>
          <w:cs/>
        </w:rPr>
      </w:pPr>
    </w:p>
    <w:p w14:paraId="08B6EB17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267CF8">
        <w:rPr>
          <w:rFonts w:ascii="Angsana New" w:hAnsi="Angsana New"/>
          <w:sz w:val="32"/>
          <w:szCs w:val="32"/>
        </w:rPr>
        <w:t>2535</w:t>
      </w:r>
      <w:r w:rsidRPr="00267CF8">
        <w:rPr>
          <w:rFonts w:ascii="Angsana New" w:hAnsi="Angsana New"/>
          <w:sz w:val="32"/>
          <w:szCs w:val="32"/>
          <w:cs/>
        </w:rPr>
        <w:t xml:space="preserve"> มาตรา </w:t>
      </w:r>
      <w:r w:rsidRPr="00267CF8">
        <w:rPr>
          <w:rFonts w:ascii="Angsana New" w:hAnsi="Angsana New"/>
          <w:sz w:val="32"/>
          <w:szCs w:val="32"/>
        </w:rPr>
        <w:t>116</w:t>
      </w:r>
      <w:r w:rsidRPr="00267CF8">
        <w:rPr>
          <w:rFonts w:ascii="Angsana New" w:hAnsi="Angsana New"/>
          <w:sz w:val="32"/>
          <w:szCs w:val="32"/>
          <w:cs/>
        </w:rPr>
        <w:t xml:space="preserve"> บริษัทจะต้องจัดสรร</w:t>
      </w:r>
      <w:r w:rsidRPr="00267CF8">
        <w:rPr>
          <w:rFonts w:ascii="Angsana New" w:hAnsi="Angsana New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267CF8">
        <w:rPr>
          <w:rFonts w:ascii="Angsana New" w:hAnsi="Angsana New"/>
          <w:spacing w:val="-6"/>
          <w:sz w:val="32"/>
          <w:szCs w:val="32"/>
        </w:rPr>
        <w:t xml:space="preserve">5 </w:t>
      </w:r>
      <w:r w:rsidRPr="00267CF8">
        <w:rPr>
          <w:rFonts w:ascii="Angsana New" w:hAnsi="Angsana New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267CF8">
        <w:rPr>
          <w:rFonts w:ascii="Angsana New" w:hAnsi="Angsana New"/>
          <w:spacing w:val="-4"/>
          <w:sz w:val="32"/>
          <w:szCs w:val="32"/>
          <w:cs/>
        </w:rPr>
        <w:t>สะสม</w:t>
      </w:r>
      <w:r w:rsidRPr="00267CF8">
        <w:rPr>
          <w:rFonts w:ascii="Angsana New" w:hAnsi="Angsana New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267CF8">
        <w:rPr>
          <w:rFonts w:ascii="Angsana New" w:hAnsi="Angsana New"/>
          <w:sz w:val="32"/>
          <w:szCs w:val="32"/>
        </w:rPr>
        <w:t>10</w:t>
      </w:r>
      <w:r w:rsidRPr="00267CF8">
        <w:rPr>
          <w:rFonts w:ascii="Angsana New" w:hAnsi="Angsana New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C657FA9" w14:textId="3D037BDB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49B35A8C" w14:textId="00A58C79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6A0AA8BD" w14:textId="35F85000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1221E02D" w14:textId="38A1DF76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350685CA" w14:textId="56475AA4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0A6D31A1" w14:textId="1A159E1F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4A5FBA51" w14:textId="557B91F6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009B70B9" w14:textId="66402154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454B6F3B" w14:textId="79F6F5F5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1246BBCE" w14:textId="3E9F94CB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0B1C0A1D" w14:textId="4DBCB042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5AC2B6E1" w14:textId="7AEECCF2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36395FBE" w14:textId="521AD15E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69DED8B7" w14:textId="252CCEF5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430C44C0" w14:textId="48B658FC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16809038" w14:textId="5D29718F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19F66427" w14:textId="1C6CE08C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17EF0D10" w14:textId="48D4ED1D" w:rsidR="005A2505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2B994442" w14:textId="77777777" w:rsidR="005A2505" w:rsidRPr="006F2540" w:rsidRDefault="005A250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  <w:cs/>
        </w:rPr>
      </w:pPr>
    </w:p>
    <w:p w14:paraId="0CDF59FA" w14:textId="77777777" w:rsidR="002B2BE0" w:rsidRPr="00267CF8" w:rsidRDefault="002B2BE0" w:rsidP="00A2391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รายได้จากการขายและบริการ</w:t>
      </w:r>
    </w:p>
    <w:p w14:paraId="6F8B8EBB" w14:textId="77777777" w:rsidR="002B2BE0" w:rsidRPr="006F254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4"/>
          <w:szCs w:val="14"/>
        </w:rPr>
      </w:pPr>
    </w:p>
    <w:p w14:paraId="57EF7DA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สัญญาที่ทำกับลูกค้า</w:t>
      </w:r>
    </w:p>
    <w:p w14:paraId="2C51729F" w14:textId="77777777" w:rsidR="0027538F" w:rsidRPr="006F2540" w:rsidRDefault="0027538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</w:rPr>
      </w:pPr>
    </w:p>
    <w:p w14:paraId="19B3D106" w14:textId="51AB1BAC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กลุ่มบริษัทมีรายได้จากสัญญาที่ทำกับลูกค้าเป็น </w:t>
      </w:r>
      <w:r w:rsidRPr="00267CF8">
        <w:rPr>
          <w:rFonts w:ascii="Angsana New" w:hAnsi="Angsana New"/>
          <w:sz w:val="32"/>
          <w:szCs w:val="32"/>
        </w:rPr>
        <w:t xml:space="preserve">3 </w:t>
      </w:r>
      <w:r w:rsidRPr="00267CF8">
        <w:rPr>
          <w:rFonts w:ascii="Angsana New" w:hAnsi="Angsana New"/>
          <w:sz w:val="32"/>
          <w:szCs w:val="32"/>
          <w:cs/>
        </w:rPr>
        <w:t>ประเภท ดังนี้</w:t>
      </w:r>
    </w:p>
    <w:p w14:paraId="2266A1DB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9040" w:type="dxa"/>
        <w:tblInd w:w="360" w:type="dxa"/>
        <w:tblLook w:val="04A0" w:firstRow="1" w:lastRow="0" w:firstColumn="1" w:lastColumn="0" w:noHBand="0" w:noVBand="1"/>
      </w:tblPr>
      <w:tblGrid>
        <w:gridCol w:w="2272"/>
        <w:gridCol w:w="2178"/>
        <w:gridCol w:w="2385"/>
        <w:gridCol w:w="2205"/>
      </w:tblGrid>
      <w:tr w:rsidR="006032C9" w:rsidRPr="00267CF8" w14:paraId="30F326B9" w14:textId="77777777" w:rsidTr="00661510">
        <w:tc>
          <w:tcPr>
            <w:tcW w:w="2272" w:type="dxa"/>
          </w:tcPr>
          <w:p w14:paraId="565C1DC2" w14:textId="2DAB1E94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178" w:type="dxa"/>
          </w:tcPr>
          <w:p w14:paraId="26EE7518" w14:textId="3BBEA39D" w:rsidR="006032C9" w:rsidRPr="00267CF8" w:rsidRDefault="006032C9" w:rsidP="006032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รายได้จากการจำหน่ายผลิตภัณฑ์คอนกรีตสำเร็จรูปและลวดแรงดึงสูงพิเศษ</w:t>
            </w:r>
          </w:p>
        </w:tc>
        <w:tc>
          <w:tcPr>
            <w:tcW w:w="2385" w:type="dxa"/>
          </w:tcPr>
          <w:p w14:paraId="250ED67D" w14:textId="222E781A" w:rsidR="006032C9" w:rsidRPr="00267CF8" w:rsidRDefault="006032C9" w:rsidP="006032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รายได้จากการจำหน่ายผลิตภัณฑ์คอนกรีตสำเร็จรูปพร้อมบริการที่เกี่ยวข้อง</w:t>
            </w:r>
          </w:p>
        </w:tc>
        <w:tc>
          <w:tcPr>
            <w:tcW w:w="2205" w:type="dxa"/>
          </w:tcPr>
          <w:p w14:paraId="6BC232B8" w14:textId="77777777" w:rsidR="006032C9" w:rsidRPr="007B3E82" w:rsidRDefault="006032C9" w:rsidP="006032C9">
            <w:pPr>
              <w:tabs>
                <w:tab w:val="clear" w:pos="6322"/>
                <w:tab w:val="left" w:pos="499"/>
                <w:tab w:val="left" w:pos="1440"/>
                <w:tab w:val="left" w:pos="2880"/>
                <w:tab w:val="left" w:pos="3240"/>
                <w:tab w:val="center" w:pos="6120"/>
                <w:tab w:val="left" w:pos="6300"/>
              </w:tabs>
              <w:spacing w:line="240" w:lineRule="auto"/>
              <w:ind w:right="-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สัญญาก่อสร้างและบริการ</w:t>
            </w:r>
          </w:p>
          <w:p w14:paraId="585ADD93" w14:textId="77777777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032C9" w:rsidRPr="00267CF8" w14:paraId="476A2395" w14:textId="77777777" w:rsidTr="00661510">
        <w:tc>
          <w:tcPr>
            <w:tcW w:w="2272" w:type="dxa"/>
          </w:tcPr>
          <w:p w14:paraId="7B214445" w14:textId="42191FB2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78" w:type="dxa"/>
          </w:tcPr>
          <w:p w14:paraId="46450CB1" w14:textId="6AAE3801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2385" w:type="dxa"/>
          </w:tcPr>
          <w:p w14:paraId="6204C56E" w14:textId="0B5941BE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ขายสินค้าพร้อมบริการ</w:t>
            </w:r>
          </w:p>
        </w:tc>
        <w:tc>
          <w:tcPr>
            <w:tcW w:w="2205" w:type="dxa"/>
          </w:tcPr>
          <w:p w14:paraId="6C16F2B6" w14:textId="615DB44D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6032C9" w:rsidRPr="00267CF8" w14:paraId="129B5232" w14:textId="77777777" w:rsidTr="00661510">
        <w:tc>
          <w:tcPr>
            <w:tcW w:w="2272" w:type="dxa"/>
          </w:tcPr>
          <w:p w14:paraId="4DE3E185" w14:textId="01666340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ลักษณะสินค้าและบริการ</w:t>
            </w:r>
          </w:p>
        </w:tc>
        <w:tc>
          <w:tcPr>
            <w:tcW w:w="2178" w:type="dxa"/>
          </w:tcPr>
          <w:p w14:paraId="3A4F95B7" w14:textId="503F3CA8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ผลิตภัณฑ์คอนกรีตสำเร็จรูปและลวดแรงดึงสูงพิเศษ</w:t>
            </w:r>
          </w:p>
        </w:tc>
        <w:tc>
          <w:tcPr>
            <w:tcW w:w="2385" w:type="dxa"/>
          </w:tcPr>
          <w:p w14:paraId="1A2F64A0" w14:textId="0FFA3C07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ผลิตภัณฑ์คอนกรีตสำเร็จรูปพร้อมบริการที่เกี่ยวข้อง เช่น ติดตั้ง ตอก เป็นต้น</w:t>
            </w:r>
          </w:p>
        </w:tc>
        <w:tc>
          <w:tcPr>
            <w:tcW w:w="2205" w:type="dxa"/>
          </w:tcPr>
          <w:p w14:paraId="27340B1E" w14:textId="05AAE081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งานเสาเข็มเจาะและบริการขุดเจาะ</w:t>
            </w:r>
          </w:p>
        </w:tc>
      </w:tr>
      <w:tr w:rsidR="006032C9" w:rsidRPr="00267CF8" w14:paraId="4BC80DCA" w14:textId="77777777" w:rsidTr="00661510">
        <w:tc>
          <w:tcPr>
            <w:tcW w:w="2272" w:type="dxa"/>
          </w:tcPr>
          <w:p w14:paraId="6BAD08E6" w14:textId="7031D1E3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ภาระที่ต้องปฏิบัติเสร็จสิ้นลงเมื่อ</w:t>
            </w:r>
          </w:p>
        </w:tc>
        <w:tc>
          <w:tcPr>
            <w:tcW w:w="2178" w:type="dxa"/>
          </w:tcPr>
          <w:p w14:paraId="683B5D5B" w14:textId="43F7D663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ส่งมอบสินค้า</w:t>
            </w:r>
          </w:p>
        </w:tc>
        <w:tc>
          <w:tcPr>
            <w:tcW w:w="2385" w:type="dxa"/>
          </w:tcPr>
          <w:p w14:paraId="48796B5D" w14:textId="10D1E91F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ส่งมอบสินค้าพร้อมบริการ</w:t>
            </w:r>
          </w:p>
        </w:tc>
        <w:tc>
          <w:tcPr>
            <w:tcW w:w="2205" w:type="dxa"/>
          </w:tcPr>
          <w:p w14:paraId="75189990" w14:textId="0C2F413C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เมื่อกำลังให้บริการ</w:t>
            </w:r>
          </w:p>
        </w:tc>
      </w:tr>
      <w:tr w:rsidR="006032C9" w:rsidRPr="00267CF8" w14:paraId="22B37832" w14:textId="77777777" w:rsidTr="00661510">
        <w:tc>
          <w:tcPr>
            <w:tcW w:w="2272" w:type="dxa"/>
          </w:tcPr>
          <w:p w14:paraId="54C5EE8D" w14:textId="1F63AD70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178" w:type="dxa"/>
          </w:tcPr>
          <w:p w14:paraId="485D6DD7" w14:textId="2612C813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ต้นทุนบวกกำไร</w:t>
            </w:r>
          </w:p>
        </w:tc>
        <w:tc>
          <w:tcPr>
            <w:tcW w:w="2385" w:type="dxa"/>
          </w:tcPr>
          <w:p w14:paraId="434BAA0C" w14:textId="3DBBA7B0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ประมาณการต้นทุนบวกกำไร</w:t>
            </w:r>
          </w:p>
        </w:tc>
        <w:tc>
          <w:tcPr>
            <w:tcW w:w="2205" w:type="dxa"/>
          </w:tcPr>
          <w:p w14:paraId="48C75923" w14:textId="6730D013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ประมาณการต้นทุนบวกกำไร</w:t>
            </w:r>
          </w:p>
        </w:tc>
      </w:tr>
      <w:tr w:rsidR="006032C9" w:rsidRPr="00267CF8" w14:paraId="6F29C641" w14:textId="77777777" w:rsidTr="00661510">
        <w:tc>
          <w:tcPr>
            <w:tcW w:w="2272" w:type="dxa"/>
          </w:tcPr>
          <w:p w14:paraId="5A16DFE4" w14:textId="05AD47DC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การปันส่วนราคา</w:t>
            </w:r>
          </w:p>
        </w:tc>
        <w:tc>
          <w:tcPr>
            <w:tcW w:w="2178" w:type="dxa"/>
          </w:tcPr>
          <w:p w14:paraId="3A9823D7" w14:textId="1DBDD688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หน่วยของสินค้า</w:t>
            </w:r>
          </w:p>
        </w:tc>
        <w:tc>
          <w:tcPr>
            <w:tcW w:w="2385" w:type="dxa"/>
          </w:tcPr>
          <w:p w14:paraId="79A3CC2A" w14:textId="0B248F0B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ประมาณการต้นทุนสินค้า</w:t>
            </w:r>
            <w:r w:rsidRPr="007B3E82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และบริการ โดยแยกเป็นแต่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ละหน่วยของสินค้า</w:t>
            </w:r>
          </w:p>
        </w:tc>
        <w:tc>
          <w:tcPr>
            <w:tcW w:w="2205" w:type="dxa"/>
          </w:tcPr>
          <w:p w14:paraId="1BDC5807" w14:textId="7F3CEAD7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ประมาณการต้นทุนแต่ละภาระที่ต้องปฏิบัติ</w:t>
            </w:r>
          </w:p>
        </w:tc>
      </w:tr>
      <w:tr w:rsidR="006032C9" w:rsidRPr="00267CF8" w14:paraId="7E6AA5EE" w14:textId="77777777" w:rsidTr="00661510">
        <w:tc>
          <w:tcPr>
            <w:tcW w:w="2272" w:type="dxa"/>
          </w:tcPr>
          <w:p w14:paraId="30A790EB" w14:textId="267FD99E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เงื่อนไขการจ่ายชำระที่สำคัญ</w:t>
            </w:r>
          </w:p>
        </w:tc>
        <w:tc>
          <w:tcPr>
            <w:tcW w:w="2178" w:type="dxa"/>
          </w:tcPr>
          <w:p w14:paraId="276F5107" w14:textId="76F6541D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ลูกค้ารับสินค้าและรับวางบิล โดยกำหนดจ่ายภายใน </w:t>
            </w:r>
            <w:r w:rsidR="00FB5C3B"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1</w:t>
            </w:r>
            <w:r w:rsidR="00457FE7" w:rsidRPr="00C96959">
              <w:rPr>
                <w:rFonts w:asciiTheme="majorBidi" w:hAnsiTheme="majorBidi"/>
                <w:sz w:val="24"/>
                <w:szCs w:val="24"/>
                <w:highlight w:val="yellow"/>
                <w:cs/>
              </w:rPr>
              <w:t>-</w:t>
            </w:r>
            <w:r w:rsidR="00FB5C3B"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60</w:t>
            </w:r>
            <w:r w:rsidR="00FB5C3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 หลังจากรับวางบิล </w:t>
            </w:r>
          </w:p>
        </w:tc>
        <w:tc>
          <w:tcPr>
            <w:tcW w:w="2385" w:type="dxa"/>
          </w:tcPr>
          <w:p w14:paraId="74844238" w14:textId="0308B076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ลูกค้ายอมรับสินค้าพร้อมบริการและรับวางบิล โดยกำหนดจ่ายภายใน </w:t>
            </w:r>
            <w:r w:rsidR="006743BA"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30</w:t>
            </w: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  <w:t>-</w:t>
            </w:r>
            <w:r w:rsidR="00457FE7"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90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หลังจากรับวางบิล</w:t>
            </w:r>
          </w:p>
        </w:tc>
        <w:tc>
          <w:tcPr>
            <w:tcW w:w="2205" w:type="dxa"/>
          </w:tcPr>
          <w:p w14:paraId="10ED65E4" w14:textId="310E1454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ลูกค้ายอมรับงานบริการและรับวางบิล โดยกำหนดจ่ายภายใน </w:t>
            </w:r>
            <w:r w:rsidR="006743BA" w:rsidRPr="006743B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6743BA" w:rsidRPr="006743B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หลังจากรับวางบิล</w:t>
            </w:r>
          </w:p>
        </w:tc>
      </w:tr>
      <w:tr w:rsidR="006032C9" w:rsidRPr="00267CF8" w14:paraId="44E6D5F6" w14:textId="77777777" w:rsidTr="00661510">
        <w:tc>
          <w:tcPr>
            <w:tcW w:w="2272" w:type="dxa"/>
          </w:tcPr>
          <w:p w14:paraId="5C6C8DF3" w14:textId="281FF80C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ภาระผูกพันในการรับคืน</w:t>
            </w:r>
          </w:p>
        </w:tc>
        <w:tc>
          <w:tcPr>
            <w:tcW w:w="2178" w:type="dxa"/>
          </w:tcPr>
          <w:p w14:paraId="4B8E9219" w14:textId="6D7BA41F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เมื่อสินค้าไม่ได้คุณภาพ</w:t>
            </w:r>
          </w:p>
        </w:tc>
        <w:tc>
          <w:tcPr>
            <w:tcW w:w="2385" w:type="dxa"/>
          </w:tcPr>
          <w:p w14:paraId="3787955C" w14:textId="3B542935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05" w:type="dxa"/>
          </w:tcPr>
          <w:p w14:paraId="6779C0D0" w14:textId="26BD981E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032C9" w:rsidRPr="00267CF8" w14:paraId="73421BAE" w14:textId="77777777" w:rsidTr="00661510">
        <w:tc>
          <w:tcPr>
            <w:tcW w:w="2272" w:type="dxa"/>
          </w:tcPr>
          <w:p w14:paraId="66AB1582" w14:textId="4DA92AB4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การรับประกัน</w:t>
            </w:r>
          </w:p>
        </w:tc>
        <w:tc>
          <w:tcPr>
            <w:tcW w:w="2178" w:type="dxa"/>
          </w:tcPr>
          <w:p w14:paraId="4C64FF95" w14:textId="71904897" w:rsidR="006032C9" w:rsidRPr="00267CF8" w:rsidRDefault="00457FE7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6959">
              <w:rPr>
                <w:rFonts w:ascii="Angsana New" w:hAnsi="Angsana New" w:hint="cs"/>
                <w:sz w:val="24"/>
                <w:szCs w:val="24"/>
                <w:highlight w:val="yellow"/>
                <w:cs/>
              </w:rPr>
              <w:t>ไม่มี</w:t>
            </w:r>
          </w:p>
        </w:tc>
        <w:tc>
          <w:tcPr>
            <w:tcW w:w="2385" w:type="dxa"/>
          </w:tcPr>
          <w:p w14:paraId="59ADCB6C" w14:textId="6E1F3118" w:rsidR="006032C9" w:rsidRPr="00267CF8" w:rsidRDefault="006743BA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1</w:t>
            </w:r>
            <w:r w:rsidR="006032C9" w:rsidRPr="00C96959"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  <w:t>-</w:t>
            </w:r>
            <w:r w:rsidR="00457FE7"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5</w:t>
            </w:r>
            <w:r w:rsidR="006032C9"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05" w:type="dxa"/>
          </w:tcPr>
          <w:p w14:paraId="7B61D555" w14:textId="76AC7EF1" w:rsidR="006032C9" w:rsidRPr="00267CF8" w:rsidRDefault="006743BA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743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32C9"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743B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32C9"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</w:tr>
      <w:tr w:rsidR="006032C9" w:rsidRPr="00267CF8" w14:paraId="64140503" w14:textId="77777777" w:rsidTr="00661510">
        <w:tc>
          <w:tcPr>
            <w:tcW w:w="2272" w:type="dxa"/>
          </w:tcPr>
          <w:p w14:paraId="4A2CE184" w14:textId="0F8549E0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ระยะเวลาของสัญญา</w:t>
            </w:r>
          </w:p>
        </w:tc>
        <w:tc>
          <w:tcPr>
            <w:tcW w:w="2178" w:type="dxa"/>
          </w:tcPr>
          <w:p w14:paraId="36D44FCF" w14:textId="6834CFA1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7B3E8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85" w:type="dxa"/>
          </w:tcPr>
          <w:p w14:paraId="0A067D49" w14:textId="58FEB421" w:rsidR="006032C9" w:rsidRPr="00C96959" w:rsidRDefault="00457FE7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 xml:space="preserve">1 </w:t>
            </w:r>
            <w:r w:rsidRPr="00C96959">
              <w:rPr>
                <w:rFonts w:asciiTheme="majorBidi" w:hAnsiTheme="majorBidi" w:cstheme="majorBidi" w:hint="cs"/>
                <w:sz w:val="24"/>
                <w:szCs w:val="24"/>
                <w:highlight w:val="yellow"/>
                <w:cs/>
              </w:rPr>
              <w:t xml:space="preserve">ปี และ </w:t>
            </w: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 xml:space="preserve">4 </w:t>
            </w:r>
            <w:r w:rsidRPr="00C96959">
              <w:rPr>
                <w:rFonts w:asciiTheme="majorBidi" w:hAnsiTheme="majorBidi" w:cstheme="majorBidi" w:hint="cs"/>
                <w:sz w:val="24"/>
                <w:szCs w:val="24"/>
                <w:highlight w:val="yellow"/>
                <w:cs/>
              </w:rPr>
              <w:t>ปี</w:t>
            </w:r>
          </w:p>
        </w:tc>
        <w:tc>
          <w:tcPr>
            <w:tcW w:w="2205" w:type="dxa"/>
          </w:tcPr>
          <w:p w14:paraId="36011F21" w14:textId="2A439055" w:rsidR="006032C9" w:rsidRPr="00C96959" w:rsidRDefault="00457FE7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1</w:t>
            </w: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  <w:t>-</w:t>
            </w: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t>2</w:t>
            </w:r>
            <w:r w:rsidRPr="00C96959"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  <w:t xml:space="preserve"> ปี</w:t>
            </w:r>
          </w:p>
        </w:tc>
      </w:tr>
      <w:tr w:rsidR="006032C9" w:rsidRPr="00267CF8" w14:paraId="7724D640" w14:textId="77777777" w:rsidTr="00661510">
        <w:tc>
          <w:tcPr>
            <w:tcW w:w="2272" w:type="dxa"/>
          </w:tcPr>
          <w:p w14:paraId="6F111DA0" w14:textId="240B2052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ประเภทการรับรู้รายได้</w:t>
            </w:r>
          </w:p>
        </w:tc>
        <w:tc>
          <w:tcPr>
            <w:tcW w:w="2178" w:type="dxa"/>
          </w:tcPr>
          <w:p w14:paraId="7EAA85A6" w14:textId="0CC7435C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85" w:type="dxa"/>
          </w:tcPr>
          <w:p w14:paraId="6ED61B53" w14:textId="0603DA81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05" w:type="dxa"/>
          </w:tcPr>
          <w:p w14:paraId="26E34041" w14:textId="6D8EB128" w:rsidR="006032C9" w:rsidRPr="00267CF8" w:rsidRDefault="006032C9" w:rsidP="0060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49"/>
              <w:rPr>
                <w:rFonts w:ascii="Angsana New" w:hAnsi="Angsana New"/>
                <w:sz w:val="24"/>
                <w:szCs w:val="24"/>
              </w:rPr>
            </w:pPr>
            <w:r w:rsidRPr="007B3E82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 โดยใช้วิธีผลผลิต</w:t>
            </w:r>
          </w:p>
        </w:tc>
      </w:tr>
    </w:tbl>
    <w:p w14:paraId="60337F0B" w14:textId="77777777" w:rsidR="00393EB2" w:rsidRPr="00393EB2" w:rsidRDefault="00393EB2" w:rsidP="00672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20"/>
          <w:szCs w:val="20"/>
          <w:highlight w:val="cyan"/>
        </w:rPr>
      </w:pPr>
    </w:p>
    <w:p w14:paraId="24CC72C5" w14:textId="512A5609" w:rsidR="00672CA0" w:rsidRPr="00267CF8" w:rsidRDefault="00672CA0" w:rsidP="00672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6032C9">
        <w:rPr>
          <w:rFonts w:ascii="Angsana New" w:hAnsi="Angsana New"/>
          <w:i/>
          <w:iCs/>
          <w:sz w:val="32"/>
          <w:szCs w:val="32"/>
          <w:cs/>
        </w:rPr>
        <w:t>การจำแนกรายได้</w:t>
      </w:r>
    </w:p>
    <w:tbl>
      <w:tblPr>
        <w:tblStyle w:val="TableGrid1"/>
        <w:tblW w:w="8984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729"/>
        <w:gridCol w:w="711"/>
        <w:gridCol w:w="810"/>
        <w:gridCol w:w="893"/>
        <w:gridCol w:w="783"/>
        <w:gridCol w:w="770"/>
        <w:gridCol w:w="751"/>
        <w:gridCol w:w="810"/>
        <w:gridCol w:w="828"/>
        <w:gridCol w:w="784"/>
        <w:gridCol w:w="8"/>
      </w:tblGrid>
      <w:tr w:rsidR="00672CA0" w:rsidRPr="00BD5A49" w14:paraId="635C1681" w14:textId="77777777" w:rsidTr="00C730F8">
        <w:trPr>
          <w:trHeight w:val="93"/>
        </w:trPr>
        <w:tc>
          <w:tcPr>
            <w:tcW w:w="1107" w:type="dxa"/>
          </w:tcPr>
          <w:p w14:paraId="525BAD62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9" w:type="dxa"/>
          </w:tcPr>
          <w:p w14:paraId="22175CD3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7550C46B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8C3ECC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</w:tcPr>
          <w:p w14:paraId="3D51F0C0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0B8DCB06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0" w:type="dxa"/>
          </w:tcPr>
          <w:p w14:paraId="59B24D6A" w14:textId="77777777" w:rsidR="00672CA0" w:rsidRPr="00B132DE" w:rsidRDefault="00672CA0" w:rsidP="00C730F8">
            <w:pPr>
              <w:spacing w:line="240" w:lineRule="auto"/>
              <w:ind w:left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1" w:type="dxa"/>
          </w:tcPr>
          <w:p w14:paraId="2850CA1B" w14:textId="77777777" w:rsidR="00672CA0" w:rsidRPr="00B132DE" w:rsidRDefault="00672CA0" w:rsidP="00C730F8">
            <w:pPr>
              <w:spacing w:line="240" w:lineRule="auto"/>
              <w:ind w:left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66252E" w14:textId="77777777" w:rsidR="00672CA0" w:rsidRPr="00B132DE" w:rsidRDefault="00672CA0" w:rsidP="00C730F8">
            <w:pPr>
              <w:spacing w:line="240" w:lineRule="auto"/>
              <w:ind w:left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FAD3877" w14:textId="77777777" w:rsidR="00672CA0" w:rsidRPr="00B132DE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6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672CA0" w:rsidRPr="00B132DE" w14:paraId="6E04629C" w14:textId="77777777" w:rsidTr="00C730F8">
        <w:trPr>
          <w:gridAfter w:val="1"/>
          <w:wAfter w:w="8" w:type="dxa"/>
          <w:trHeight w:val="75"/>
        </w:trPr>
        <w:tc>
          <w:tcPr>
            <w:tcW w:w="1107" w:type="dxa"/>
          </w:tcPr>
          <w:p w14:paraId="5ED834A5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869" w:type="dxa"/>
            <w:gridSpan w:val="10"/>
          </w:tcPr>
          <w:p w14:paraId="2768795B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2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72CA0" w:rsidRPr="00BD5A49" w14:paraId="3C172791" w14:textId="77777777" w:rsidTr="00C730F8">
        <w:trPr>
          <w:trHeight w:val="912"/>
        </w:trPr>
        <w:tc>
          <w:tcPr>
            <w:tcW w:w="1107" w:type="dxa"/>
          </w:tcPr>
          <w:p w14:paraId="3947F09C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E666EB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รายได้จากการจำหน่าย</w:t>
            </w:r>
          </w:p>
          <w:p w14:paraId="7D06FB77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ผลิตภัณฑ์คอนกรีต</w:t>
            </w:r>
          </w:p>
          <w:p w14:paraId="0FEA09FB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สำเร็จรูปและลวด</w:t>
            </w:r>
          </w:p>
          <w:p w14:paraId="208D9E81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cs/>
                <w:lang w:val="th-TH" w:bidi="th-TH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แรงดึงสูงพิเศษ</w:t>
            </w:r>
          </w:p>
        </w:tc>
        <w:tc>
          <w:tcPr>
            <w:tcW w:w="1703" w:type="dxa"/>
            <w:gridSpan w:val="2"/>
            <w:vAlign w:val="bottom"/>
          </w:tcPr>
          <w:p w14:paraId="740676CE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รายได้จากการจำหน่าย</w:t>
            </w:r>
          </w:p>
          <w:p w14:paraId="3708A2AA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ผลิตภัณฑ์คอนกรีตสำเร็จรูป</w:t>
            </w:r>
          </w:p>
          <w:p w14:paraId="615527E7" w14:textId="77777777" w:rsidR="00672CA0" w:rsidRPr="00B132DE" w:rsidRDefault="00672CA0" w:rsidP="00C730F8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cs/>
                <w:lang w:val="th-TH" w:bidi="th-TH"/>
              </w:rPr>
            </w:pPr>
            <w:r w:rsidRPr="00B132DE">
              <w:rPr>
                <w:rFonts w:ascii="Angsana New" w:hAnsi="Angsana New" w:cs="Angsana New"/>
                <w:sz w:val="20"/>
                <w:cs/>
                <w:lang w:bidi="th-TH"/>
              </w:rPr>
              <w:t>พร้อมบริการที่เกี่ยวข้อง</w:t>
            </w:r>
          </w:p>
        </w:tc>
        <w:tc>
          <w:tcPr>
            <w:tcW w:w="1553" w:type="dxa"/>
            <w:gridSpan w:val="2"/>
            <w:vAlign w:val="bottom"/>
          </w:tcPr>
          <w:p w14:paraId="1AE8A216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left" w:pos="499"/>
                <w:tab w:val="left" w:pos="1440"/>
                <w:tab w:val="left" w:pos="2880"/>
                <w:tab w:val="left" w:pos="3240"/>
                <w:tab w:val="center" w:pos="6120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</w:rPr>
              <w:t>สัญญาก่อสร้างและบริการ</w:t>
            </w:r>
          </w:p>
        </w:tc>
        <w:tc>
          <w:tcPr>
            <w:tcW w:w="1561" w:type="dxa"/>
            <w:gridSpan w:val="2"/>
            <w:vAlign w:val="bottom"/>
          </w:tcPr>
          <w:p w14:paraId="699EDF4F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รายการระหว่างกัน</w:t>
            </w:r>
          </w:p>
        </w:tc>
        <w:tc>
          <w:tcPr>
            <w:tcW w:w="1620" w:type="dxa"/>
            <w:gridSpan w:val="3"/>
            <w:vAlign w:val="bottom"/>
          </w:tcPr>
          <w:p w14:paraId="0EE9D82E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672CA0" w:rsidRPr="00BD5A49" w14:paraId="0E2AB06B" w14:textId="77777777" w:rsidTr="00C730F8">
        <w:trPr>
          <w:trHeight w:val="111"/>
        </w:trPr>
        <w:tc>
          <w:tcPr>
            <w:tcW w:w="1107" w:type="dxa"/>
          </w:tcPr>
          <w:p w14:paraId="5F55AAC2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9" w:type="dxa"/>
          </w:tcPr>
          <w:p w14:paraId="7484C072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B132D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711" w:type="dxa"/>
          </w:tcPr>
          <w:p w14:paraId="23D7CBCE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810" w:type="dxa"/>
          </w:tcPr>
          <w:p w14:paraId="28B25104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B132D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93" w:type="dxa"/>
          </w:tcPr>
          <w:p w14:paraId="5BDABC40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783" w:type="dxa"/>
          </w:tcPr>
          <w:p w14:paraId="7174CD1F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B132D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770" w:type="dxa"/>
          </w:tcPr>
          <w:p w14:paraId="28EE115A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751" w:type="dxa"/>
          </w:tcPr>
          <w:p w14:paraId="501C8389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2563</w:t>
            </w:r>
          </w:p>
        </w:tc>
        <w:tc>
          <w:tcPr>
            <w:tcW w:w="810" w:type="dxa"/>
          </w:tcPr>
          <w:p w14:paraId="70EEF070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828" w:type="dxa"/>
          </w:tcPr>
          <w:p w14:paraId="198AF871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2563</w:t>
            </w:r>
          </w:p>
        </w:tc>
        <w:tc>
          <w:tcPr>
            <w:tcW w:w="792" w:type="dxa"/>
            <w:gridSpan w:val="2"/>
          </w:tcPr>
          <w:p w14:paraId="0369D55B" w14:textId="77777777" w:rsidR="00672CA0" w:rsidRPr="00B132DE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59" w:right="-4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</w:tr>
      <w:tr w:rsidR="00672CA0" w:rsidRPr="00BD5A49" w14:paraId="776FEDAA" w14:textId="77777777" w:rsidTr="00C730F8">
        <w:trPr>
          <w:trHeight w:val="129"/>
        </w:trPr>
        <w:tc>
          <w:tcPr>
            <w:tcW w:w="1107" w:type="dxa"/>
          </w:tcPr>
          <w:p w14:paraId="16BEC0BB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729" w:type="dxa"/>
          </w:tcPr>
          <w:p w14:paraId="2EF480D4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445,581 </w:t>
            </w:r>
          </w:p>
        </w:tc>
        <w:tc>
          <w:tcPr>
            <w:tcW w:w="711" w:type="dxa"/>
          </w:tcPr>
          <w:p w14:paraId="74FF1603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444,046 </w:t>
            </w:r>
          </w:p>
        </w:tc>
        <w:tc>
          <w:tcPr>
            <w:tcW w:w="810" w:type="dxa"/>
          </w:tcPr>
          <w:p w14:paraId="78FC587D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1,165,344 </w:t>
            </w:r>
          </w:p>
        </w:tc>
        <w:tc>
          <w:tcPr>
            <w:tcW w:w="893" w:type="dxa"/>
          </w:tcPr>
          <w:p w14:paraId="03DBA6BB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1,789,751 </w:t>
            </w:r>
          </w:p>
        </w:tc>
        <w:tc>
          <w:tcPr>
            <w:tcW w:w="783" w:type="dxa"/>
          </w:tcPr>
          <w:p w14:paraId="1C97F607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76,032 </w:t>
            </w:r>
          </w:p>
        </w:tc>
        <w:tc>
          <w:tcPr>
            <w:tcW w:w="770" w:type="dxa"/>
          </w:tcPr>
          <w:p w14:paraId="0CC636D3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751" w:type="dxa"/>
          </w:tcPr>
          <w:p w14:paraId="2B31ECAF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(</w:t>
            </w: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>91,937</w:t>
            </w: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810" w:type="dxa"/>
          </w:tcPr>
          <w:p w14:paraId="3551B99C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(</w:t>
            </w: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>199,749</w:t>
            </w: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828" w:type="dxa"/>
          </w:tcPr>
          <w:p w14:paraId="1B4A6CD1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1,595,020 </w:t>
            </w:r>
          </w:p>
        </w:tc>
        <w:tc>
          <w:tcPr>
            <w:tcW w:w="792" w:type="dxa"/>
            <w:gridSpan w:val="2"/>
          </w:tcPr>
          <w:p w14:paraId="113D4AEC" w14:textId="77777777" w:rsidR="00672CA0" w:rsidRPr="003E21CC" w:rsidRDefault="00672CA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2,034,048 </w:t>
            </w:r>
          </w:p>
        </w:tc>
      </w:tr>
      <w:tr w:rsidR="00672CA0" w:rsidRPr="00BD5A49" w14:paraId="30F7A97E" w14:textId="77777777" w:rsidTr="00C730F8">
        <w:trPr>
          <w:trHeight w:val="68"/>
        </w:trPr>
        <w:tc>
          <w:tcPr>
            <w:tcW w:w="1107" w:type="dxa"/>
          </w:tcPr>
          <w:p w14:paraId="1BFD79DD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ต่างประเทศ</w:t>
            </w:r>
          </w:p>
        </w:tc>
        <w:tc>
          <w:tcPr>
            <w:tcW w:w="729" w:type="dxa"/>
          </w:tcPr>
          <w:p w14:paraId="6638C45C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540 </w:t>
            </w:r>
          </w:p>
        </w:tc>
        <w:tc>
          <w:tcPr>
            <w:tcW w:w="711" w:type="dxa"/>
          </w:tcPr>
          <w:p w14:paraId="2AD1FCA7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392 </w:t>
            </w:r>
          </w:p>
        </w:tc>
        <w:tc>
          <w:tcPr>
            <w:tcW w:w="810" w:type="dxa"/>
          </w:tcPr>
          <w:p w14:paraId="54D6567A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93" w:type="dxa"/>
          </w:tcPr>
          <w:p w14:paraId="3DC06EEC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783" w:type="dxa"/>
          </w:tcPr>
          <w:p w14:paraId="1A6C1D17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770" w:type="dxa"/>
          </w:tcPr>
          <w:p w14:paraId="40A4CE87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751" w:type="dxa"/>
          </w:tcPr>
          <w:p w14:paraId="0D93DC59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10" w:type="dxa"/>
          </w:tcPr>
          <w:p w14:paraId="7C790ADC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28" w:type="dxa"/>
          </w:tcPr>
          <w:p w14:paraId="4AA29388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540 </w:t>
            </w:r>
          </w:p>
        </w:tc>
        <w:tc>
          <w:tcPr>
            <w:tcW w:w="792" w:type="dxa"/>
            <w:gridSpan w:val="2"/>
          </w:tcPr>
          <w:p w14:paraId="5A029AC0" w14:textId="77777777" w:rsidR="00672CA0" w:rsidRPr="003E21CC" w:rsidRDefault="00672CA0" w:rsidP="00C730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392 </w:t>
            </w:r>
          </w:p>
        </w:tc>
      </w:tr>
      <w:tr w:rsidR="00672CA0" w:rsidRPr="00267CF8" w14:paraId="0AE1E2A2" w14:textId="77777777" w:rsidTr="00C730F8">
        <w:trPr>
          <w:trHeight w:val="68"/>
        </w:trPr>
        <w:tc>
          <w:tcPr>
            <w:tcW w:w="1107" w:type="dxa"/>
          </w:tcPr>
          <w:p w14:paraId="282E1646" w14:textId="77777777" w:rsidR="00672CA0" w:rsidRPr="00B132DE" w:rsidRDefault="00672CA0" w:rsidP="00C73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132DE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729" w:type="dxa"/>
          </w:tcPr>
          <w:p w14:paraId="0B194A8F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446,121 </w:t>
            </w:r>
          </w:p>
        </w:tc>
        <w:tc>
          <w:tcPr>
            <w:tcW w:w="711" w:type="dxa"/>
          </w:tcPr>
          <w:p w14:paraId="644DFC3B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444,438 </w:t>
            </w:r>
          </w:p>
        </w:tc>
        <w:tc>
          <w:tcPr>
            <w:tcW w:w="810" w:type="dxa"/>
          </w:tcPr>
          <w:p w14:paraId="1ED24AB0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1,165,344 </w:t>
            </w:r>
          </w:p>
        </w:tc>
        <w:tc>
          <w:tcPr>
            <w:tcW w:w="893" w:type="dxa"/>
          </w:tcPr>
          <w:p w14:paraId="048800F5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1,789,751 </w:t>
            </w:r>
          </w:p>
        </w:tc>
        <w:tc>
          <w:tcPr>
            <w:tcW w:w="783" w:type="dxa"/>
          </w:tcPr>
          <w:p w14:paraId="70996143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76,032 </w:t>
            </w:r>
          </w:p>
        </w:tc>
        <w:tc>
          <w:tcPr>
            <w:tcW w:w="770" w:type="dxa"/>
          </w:tcPr>
          <w:p w14:paraId="47353243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751" w:type="dxa"/>
          </w:tcPr>
          <w:p w14:paraId="5ED615F8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(</w:t>
            </w: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>91,937</w:t>
            </w: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810" w:type="dxa"/>
          </w:tcPr>
          <w:p w14:paraId="5615BEEF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(</w:t>
            </w: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>199,749</w:t>
            </w:r>
            <w:r w:rsidRPr="00183D88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828" w:type="dxa"/>
          </w:tcPr>
          <w:p w14:paraId="1B4AA99F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1,595,560 </w:t>
            </w:r>
          </w:p>
        </w:tc>
        <w:tc>
          <w:tcPr>
            <w:tcW w:w="792" w:type="dxa"/>
            <w:gridSpan w:val="2"/>
          </w:tcPr>
          <w:p w14:paraId="1A5A0797" w14:textId="77777777" w:rsidR="00672CA0" w:rsidRPr="003E21CC" w:rsidRDefault="00672CA0" w:rsidP="00C730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27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183D88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2,034,440 </w:t>
            </w:r>
          </w:p>
        </w:tc>
      </w:tr>
    </w:tbl>
    <w:p w14:paraId="34B67994" w14:textId="41045176" w:rsidR="00B24CCF" w:rsidRDefault="00B24CCF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DB5EE23" w14:textId="277D9F7D" w:rsidR="00393EB2" w:rsidRDefault="00393EB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95C5208" w14:textId="05C3CBA9" w:rsidR="00393EB2" w:rsidRDefault="00393EB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4368C233" w14:textId="77777777" w:rsidR="00393EB2" w:rsidRPr="00393EB2" w:rsidRDefault="00393EB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</w:p>
    <w:tbl>
      <w:tblPr>
        <w:tblStyle w:val="TableGrid1"/>
        <w:tblW w:w="8829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7"/>
        <w:gridCol w:w="960"/>
        <w:gridCol w:w="943"/>
        <w:gridCol w:w="894"/>
        <w:gridCol w:w="888"/>
        <w:gridCol w:w="887"/>
        <w:gridCol w:w="866"/>
        <w:gridCol w:w="982"/>
        <w:gridCol w:w="972"/>
      </w:tblGrid>
      <w:tr w:rsidR="00661510" w:rsidRPr="00267CF8" w14:paraId="320BC4DD" w14:textId="77777777" w:rsidTr="003A793A">
        <w:tc>
          <w:tcPr>
            <w:tcW w:w="1437" w:type="dxa"/>
          </w:tcPr>
          <w:p w14:paraId="1BD3C69E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267753BF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3" w:type="dxa"/>
          </w:tcPr>
          <w:p w14:paraId="4AD490A4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57BDBDA4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25212328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034E8290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</w:tcPr>
          <w:p w14:paraId="75F3774C" w14:textId="77777777" w:rsidR="00661510" w:rsidRPr="00267CF8" w:rsidRDefault="00661510" w:rsidP="003A793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4" w:type="dxa"/>
            <w:gridSpan w:val="2"/>
          </w:tcPr>
          <w:p w14:paraId="1834862A" w14:textId="77777777" w:rsidR="00661510" w:rsidRPr="00267CF8" w:rsidRDefault="00661510" w:rsidP="003A793A">
            <w:pPr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661510" w:rsidRPr="00267CF8" w14:paraId="444B5C90" w14:textId="77777777" w:rsidTr="003A793A">
        <w:tc>
          <w:tcPr>
            <w:tcW w:w="1437" w:type="dxa"/>
          </w:tcPr>
          <w:p w14:paraId="088C1054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2" w:type="dxa"/>
            <w:gridSpan w:val="8"/>
          </w:tcPr>
          <w:p w14:paraId="005B2948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งบการเงินเฉพาะของบริษัท</w:t>
            </w:r>
          </w:p>
        </w:tc>
      </w:tr>
      <w:tr w:rsidR="00661510" w:rsidRPr="00267CF8" w14:paraId="6E46B807" w14:textId="77777777" w:rsidTr="003A793A">
        <w:tc>
          <w:tcPr>
            <w:tcW w:w="1437" w:type="dxa"/>
          </w:tcPr>
          <w:p w14:paraId="1A2ADD01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03" w:type="dxa"/>
            <w:gridSpan w:val="2"/>
            <w:vAlign w:val="bottom"/>
          </w:tcPr>
          <w:p w14:paraId="796D254F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รายได้จากการจำหน่าย</w:t>
            </w:r>
          </w:p>
          <w:p w14:paraId="6B3D3F82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ผลิตภัณฑ์คอนกรีตสำเร็จรูป</w:t>
            </w:r>
          </w:p>
          <w:p w14:paraId="27BA4927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  <w:cs/>
                <w:lang w:val="th-TH" w:bidi="th-TH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และลวดแรงดึงสูงพิเศษ</w:t>
            </w:r>
          </w:p>
        </w:tc>
        <w:tc>
          <w:tcPr>
            <w:tcW w:w="1782" w:type="dxa"/>
            <w:gridSpan w:val="2"/>
            <w:vAlign w:val="bottom"/>
          </w:tcPr>
          <w:p w14:paraId="30951870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รายได้จากการจำหน่าย</w:t>
            </w:r>
          </w:p>
          <w:p w14:paraId="62D74E29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ผลิตภัณฑ์คอนกรีตสำเร็จรูป</w:t>
            </w:r>
          </w:p>
          <w:p w14:paraId="78DE740D" w14:textId="77777777" w:rsidR="00661510" w:rsidRPr="00267CF8" w:rsidRDefault="00661510" w:rsidP="003A793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0"/>
                <w:cs/>
                <w:lang w:val="th-TH" w:bidi="th-TH"/>
              </w:rPr>
            </w:pPr>
            <w:r w:rsidRPr="00267CF8">
              <w:rPr>
                <w:rFonts w:ascii="Angsana New" w:hAnsi="Angsana New" w:cs="Angsana New"/>
                <w:sz w:val="20"/>
                <w:cs/>
                <w:lang w:bidi="th-TH"/>
              </w:rPr>
              <w:t>พร้อมบริการที่เกี่ยวข้อง</w:t>
            </w:r>
          </w:p>
        </w:tc>
        <w:tc>
          <w:tcPr>
            <w:tcW w:w="1753" w:type="dxa"/>
            <w:gridSpan w:val="2"/>
            <w:vAlign w:val="bottom"/>
          </w:tcPr>
          <w:p w14:paraId="09170BEA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left" w:pos="499"/>
                <w:tab w:val="left" w:pos="1440"/>
                <w:tab w:val="left" w:pos="2880"/>
                <w:tab w:val="left" w:pos="3240"/>
                <w:tab w:val="center" w:pos="6120"/>
              </w:tabs>
              <w:spacing w:line="240" w:lineRule="auto"/>
              <w:ind w:right="-34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</w:rPr>
              <w:t>สัญญาก่อสร้างและบริการ</w:t>
            </w:r>
          </w:p>
        </w:tc>
        <w:tc>
          <w:tcPr>
            <w:tcW w:w="1954" w:type="dxa"/>
            <w:gridSpan w:val="2"/>
            <w:vAlign w:val="bottom"/>
          </w:tcPr>
          <w:p w14:paraId="5430C6C8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661510" w:rsidRPr="00267CF8" w14:paraId="67E1AAEF" w14:textId="77777777" w:rsidTr="003A793A">
        <w:tc>
          <w:tcPr>
            <w:tcW w:w="1437" w:type="dxa"/>
          </w:tcPr>
          <w:p w14:paraId="2A0EC86D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142BB606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267CF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943" w:type="dxa"/>
          </w:tcPr>
          <w:p w14:paraId="6BF2AF09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894" w:type="dxa"/>
          </w:tcPr>
          <w:p w14:paraId="5831E893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267CF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88" w:type="dxa"/>
          </w:tcPr>
          <w:p w14:paraId="0DB4366F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267CF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14:paraId="5598EA6F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267CF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66" w:type="dxa"/>
          </w:tcPr>
          <w:p w14:paraId="6666814F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  <w:tc>
          <w:tcPr>
            <w:tcW w:w="982" w:type="dxa"/>
          </w:tcPr>
          <w:p w14:paraId="057B9D80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</w:t>
            </w:r>
            <w:r w:rsidRPr="00267CF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972" w:type="dxa"/>
          </w:tcPr>
          <w:p w14:paraId="7255FD41" w14:textId="77777777" w:rsidR="00661510" w:rsidRPr="00267CF8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2562</w:t>
            </w:r>
          </w:p>
        </w:tc>
      </w:tr>
      <w:tr w:rsidR="00661510" w:rsidRPr="00267CF8" w14:paraId="5060D1D9" w14:textId="77777777" w:rsidTr="003A793A">
        <w:tc>
          <w:tcPr>
            <w:tcW w:w="1437" w:type="dxa"/>
          </w:tcPr>
          <w:p w14:paraId="57678AA2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960" w:type="dxa"/>
          </w:tcPr>
          <w:p w14:paraId="3A3E53B3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49,586 </w:t>
            </w:r>
          </w:p>
        </w:tc>
        <w:tc>
          <w:tcPr>
            <w:tcW w:w="943" w:type="dxa"/>
          </w:tcPr>
          <w:p w14:paraId="041DD49F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94,331 </w:t>
            </w:r>
          </w:p>
        </w:tc>
        <w:tc>
          <w:tcPr>
            <w:tcW w:w="894" w:type="dxa"/>
          </w:tcPr>
          <w:p w14:paraId="07727C08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1,157,598 </w:t>
            </w:r>
          </w:p>
        </w:tc>
        <w:tc>
          <w:tcPr>
            <w:tcW w:w="888" w:type="dxa"/>
          </w:tcPr>
          <w:p w14:paraId="4E0CEF16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1,780,212 </w:t>
            </w:r>
          </w:p>
        </w:tc>
        <w:tc>
          <w:tcPr>
            <w:tcW w:w="887" w:type="dxa"/>
          </w:tcPr>
          <w:p w14:paraId="613CF0F6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76,032 </w:t>
            </w:r>
          </w:p>
        </w:tc>
        <w:tc>
          <w:tcPr>
            <w:tcW w:w="866" w:type="dxa"/>
          </w:tcPr>
          <w:p w14:paraId="79F502A0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982" w:type="dxa"/>
          </w:tcPr>
          <w:p w14:paraId="4772BE98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1,283,216 </w:t>
            </w:r>
          </w:p>
        </w:tc>
        <w:tc>
          <w:tcPr>
            <w:tcW w:w="972" w:type="dxa"/>
          </w:tcPr>
          <w:p w14:paraId="18069A79" w14:textId="77777777" w:rsidR="00661510" w:rsidRPr="00BD5A49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1,874,543 </w:t>
            </w:r>
          </w:p>
        </w:tc>
      </w:tr>
      <w:tr w:rsidR="00661510" w:rsidRPr="00267CF8" w14:paraId="3D6CC838" w14:textId="77777777" w:rsidTr="003A793A">
        <w:tc>
          <w:tcPr>
            <w:tcW w:w="1437" w:type="dxa"/>
          </w:tcPr>
          <w:p w14:paraId="2D5F4D05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ต่างประเทศ</w:t>
            </w:r>
          </w:p>
        </w:tc>
        <w:tc>
          <w:tcPr>
            <w:tcW w:w="960" w:type="dxa"/>
          </w:tcPr>
          <w:p w14:paraId="3C1A94D4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540 </w:t>
            </w:r>
          </w:p>
        </w:tc>
        <w:tc>
          <w:tcPr>
            <w:tcW w:w="943" w:type="dxa"/>
          </w:tcPr>
          <w:p w14:paraId="62CC64F3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392 </w:t>
            </w:r>
          </w:p>
        </w:tc>
        <w:tc>
          <w:tcPr>
            <w:tcW w:w="894" w:type="dxa"/>
          </w:tcPr>
          <w:p w14:paraId="5649B99C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88" w:type="dxa"/>
          </w:tcPr>
          <w:p w14:paraId="65626EC2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87" w:type="dxa"/>
          </w:tcPr>
          <w:p w14:paraId="0C40078F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866" w:type="dxa"/>
          </w:tcPr>
          <w:p w14:paraId="0F6EAED3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982" w:type="dxa"/>
          </w:tcPr>
          <w:p w14:paraId="24359F22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540 </w:t>
            </w:r>
          </w:p>
        </w:tc>
        <w:tc>
          <w:tcPr>
            <w:tcW w:w="972" w:type="dxa"/>
          </w:tcPr>
          <w:p w14:paraId="3826A3F5" w14:textId="77777777" w:rsidR="00661510" w:rsidRPr="00BD5A49" w:rsidRDefault="00661510" w:rsidP="003A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392 </w:t>
            </w:r>
          </w:p>
        </w:tc>
      </w:tr>
      <w:tr w:rsidR="00661510" w:rsidRPr="00267CF8" w14:paraId="2434078A" w14:textId="77777777" w:rsidTr="003A793A">
        <w:tc>
          <w:tcPr>
            <w:tcW w:w="1437" w:type="dxa"/>
          </w:tcPr>
          <w:p w14:paraId="1149DA7F" w14:textId="77777777" w:rsidR="00661510" w:rsidRPr="00267CF8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267CF8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960" w:type="dxa"/>
          </w:tcPr>
          <w:p w14:paraId="594FFEEB" w14:textId="227CE6C4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50,12</w:t>
            </w:r>
            <w:r w:rsidR="00483798" w:rsidRPr="00C96959">
              <w:rPr>
                <w:rFonts w:ascii="Angsana New" w:hAnsi="Angsana New" w:cs="Angsana New"/>
                <w:sz w:val="20"/>
                <w:szCs w:val="20"/>
                <w:highlight w:val="yellow"/>
                <w:lang w:val="en-GB" w:bidi="ar-SA"/>
              </w:rPr>
              <w:t>6</w:t>
            </w: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943" w:type="dxa"/>
          </w:tcPr>
          <w:p w14:paraId="6CF373D5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94,723 </w:t>
            </w:r>
          </w:p>
        </w:tc>
        <w:tc>
          <w:tcPr>
            <w:tcW w:w="894" w:type="dxa"/>
          </w:tcPr>
          <w:p w14:paraId="52AF92E3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1,157,598 </w:t>
            </w:r>
          </w:p>
        </w:tc>
        <w:tc>
          <w:tcPr>
            <w:tcW w:w="888" w:type="dxa"/>
          </w:tcPr>
          <w:p w14:paraId="34A2E682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1,780,212 </w:t>
            </w:r>
          </w:p>
        </w:tc>
        <w:tc>
          <w:tcPr>
            <w:tcW w:w="887" w:type="dxa"/>
          </w:tcPr>
          <w:p w14:paraId="6871CD1C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76,032 </w:t>
            </w:r>
          </w:p>
        </w:tc>
        <w:tc>
          <w:tcPr>
            <w:tcW w:w="866" w:type="dxa"/>
          </w:tcPr>
          <w:p w14:paraId="70D69ABD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982" w:type="dxa"/>
          </w:tcPr>
          <w:p w14:paraId="73FB3041" w14:textId="77777777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1,283,756 </w:t>
            </w:r>
          </w:p>
        </w:tc>
        <w:tc>
          <w:tcPr>
            <w:tcW w:w="972" w:type="dxa"/>
          </w:tcPr>
          <w:p w14:paraId="06772787" w14:textId="1D8F52A6" w:rsidR="00661510" w:rsidRPr="00BD5A49" w:rsidRDefault="00661510" w:rsidP="003A79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BD5A49">
              <w:rPr>
                <w:rFonts w:ascii="Angsana New" w:hAnsi="Angsana New" w:cs="Angsana New"/>
                <w:sz w:val="20"/>
                <w:szCs w:val="20"/>
                <w:lang w:val="en-GB" w:bidi="ar-SA"/>
              </w:rPr>
              <w:t xml:space="preserve"> 1,874,93</w:t>
            </w:r>
            <w:r w:rsidR="00483798" w:rsidRPr="00C96959">
              <w:rPr>
                <w:rFonts w:ascii="Angsana New" w:hAnsi="Angsana New" w:cs="Angsana New"/>
                <w:sz w:val="20"/>
                <w:szCs w:val="20"/>
                <w:highlight w:val="yellow"/>
                <w:lang w:val="en-GB" w:bidi="ar-SA"/>
              </w:rPr>
              <w:t>5</w:t>
            </w:r>
            <w:r w:rsidRPr="00BD5A49">
              <w:rPr>
                <w:rFonts w:ascii="Angsana New" w:hAnsi="Angsana New" w:cs="Angsana New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</w:tbl>
    <w:p w14:paraId="7B11F406" w14:textId="77777777" w:rsidR="00661510" w:rsidRPr="00267CF8" w:rsidRDefault="00661510" w:rsidP="00661510">
      <w:pPr>
        <w:spacing w:line="240" w:lineRule="auto"/>
        <w:ind w:left="426"/>
        <w:rPr>
          <w:rFonts w:ascii="Angsana New" w:hAnsi="Angsana New"/>
          <w:sz w:val="2"/>
          <w:szCs w:val="2"/>
        </w:rPr>
      </w:pPr>
    </w:p>
    <w:p w14:paraId="5F224BF1" w14:textId="77777777" w:rsidR="00672CA0" w:rsidRPr="00393EB2" w:rsidRDefault="00672CA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822871F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ยอดคงเหลือของสัญญา</w:t>
      </w:r>
    </w:p>
    <w:p w14:paraId="5600323D" w14:textId="77777777" w:rsidR="00661510" w:rsidRPr="00393EB2" w:rsidRDefault="00661510" w:rsidP="00661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C1C7B34" w14:textId="1A12958E" w:rsidR="00661510" w:rsidRPr="00267CF8" w:rsidRDefault="00661510" w:rsidP="00661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สินทรัพย์ที่เกิดจากสัญญา</w:t>
      </w:r>
    </w:p>
    <w:tbl>
      <w:tblPr>
        <w:tblW w:w="8775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527"/>
        <w:gridCol w:w="990"/>
        <w:gridCol w:w="81"/>
        <w:gridCol w:w="1017"/>
        <w:gridCol w:w="81"/>
        <w:gridCol w:w="990"/>
        <w:gridCol w:w="81"/>
        <w:gridCol w:w="1008"/>
      </w:tblGrid>
      <w:tr w:rsidR="00661510" w:rsidRPr="00393EB2" w14:paraId="40FDAAE3" w14:textId="77777777" w:rsidTr="003A793A">
        <w:trPr>
          <w:cantSplit/>
          <w:tblHeader/>
        </w:trPr>
        <w:tc>
          <w:tcPr>
            <w:tcW w:w="4527" w:type="dxa"/>
          </w:tcPr>
          <w:p w14:paraId="6BAF6CD4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248" w:type="dxa"/>
            <w:gridSpan w:val="7"/>
          </w:tcPr>
          <w:p w14:paraId="43EEF36E" w14:textId="77777777" w:rsidR="00661510" w:rsidRPr="00393EB2" w:rsidRDefault="00661510" w:rsidP="003A793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61510" w:rsidRPr="00393EB2" w14:paraId="12BBCD35" w14:textId="77777777" w:rsidTr="003A793A">
        <w:trPr>
          <w:cantSplit/>
          <w:tblHeader/>
        </w:trPr>
        <w:tc>
          <w:tcPr>
            <w:tcW w:w="4527" w:type="dxa"/>
          </w:tcPr>
          <w:p w14:paraId="5E919DD4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14:paraId="1360C647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02A359BA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4FB5F66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661510" w:rsidRPr="00393EB2" w14:paraId="328D30DF" w14:textId="77777777" w:rsidTr="003A793A">
        <w:trPr>
          <w:cantSplit/>
          <w:tblHeader/>
        </w:trPr>
        <w:tc>
          <w:tcPr>
            <w:tcW w:w="4527" w:type="dxa"/>
          </w:tcPr>
          <w:p w14:paraId="49BC1C4E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96C310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42C617C7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AF46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" w:type="dxa"/>
            <w:vAlign w:val="bottom"/>
          </w:tcPr>
          <w:p w14:paraId="21CED55B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DBD7E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AF69C9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17D3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61510" w:rsidRPr="00393EB2" w14:paraId="4B452C43" w14:textId="77777777" w:rsidTr="003A793A">
        <w:trPr>
          <w:cantSplit/>
        </w:trPr>
        <w:tc>
          <w:tcPr>
            <w:tcW w:w="4527" w:type="dxa"/>
            <w:vAlign w:val="bottom"/>
          </w:tcPr>
          <w:p w14:paraId="6D98B3F3" w14:textId="77777777" w:rsidR="00661510" w:rsidRPr="00393EB2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990" w:type="dxa"/>
          </w:tcPr>
          <w:p w14:paraId="163C626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25988780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</w:tcPr>
          <w:p w14:paraId="6793112A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1006660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4F85A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68387E6B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A56B40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510" w:rsidRPr="00393EB2" w14:paraId="11ACBF7E" w14:textId="77777777" w:rsidTr="003A793A">
        <w:trPr>
          <w:cantSplit/>
        </w:trPr>
        <w:tc>
          <w:tcPr>
            <w:tcW w:w="4527" w:type="dxa"/>
            <w:vAlign w:val="bottom"/>
          </w:tcPr>
          <w:p w14:paraId="37BFD743" w14:textId="77777777" w:rsidR="00661510" w:rsidRPr="00393EB2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55B205C6" w14:textId="068FD309" w:rsidR="00661510" w:rsidRPr="00393EB2" w:rsidRDefault="0040532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15</w:t>
            </w:r>
            <w:r w:rsidR="00661510" w:rsidRPr="00393EB2">
              <w:rPr>
                <w:rFonts w:ascii="Angsana New" w:hAnsi="Angsana New"/>
                <w:sz w:val="28"/>
                <w:szCs w:val="28"/>
              </w:rPr>
              <w:t>,</w:t>
            </w:r>
            <w:r w:rsidRPr="00393EB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81" w:type="dxa"/>
          </w:tcPr>
          <w:p w14:paraId="29944E01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</w:tcPr>
          <w:p w14:paraId="3981445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</w:tcPr>
          <w:p w14:paraId="2F28B95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B2DB9" w14:textId="490A0930" w:rsidR="00661510" w:rsidRPr="00393EB2" w:rsidRDefault="0040532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15</w:t>
            </w:r>
            <w:r w:rsidR="00661510" w:rsidRPr="00393EB2">
              <w:rPr>
                <w:rFonts w:ascii="Angsana New" w:hAnsi="Angsana New"/>
                <w:sz w:val="28"/>
                <w:szCs w:val="28"/>
              </w:rPr>
              <w:t>,</w:t>
            </w:r>
            <w:r w:rsidRPr="00393EB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81" w:type="dxa"/>
          </w:tcPr>
          <w:p w14:paraId="6CF5FA5B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392615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61510" w:rsidRPr="00393EB2" w14:paraId="764D4D28" w14:textId="77777777" w:rsidTr="003A793A">
        <w:trPr>
          <w:cantSplit/>
        </w:trPr>
        <w:tc>
          <w:tcPr>
            <w:tcW w:w="4527" w:type="dxa"/>
            <w:vAlign w:val="bottom"/>
          </w:tcPr>
          <w:p w14:paraId="2B3AEE6F" w14:textId="77777777" w:rsidR="00661510" w:rsidRPr="00393EB2" w:rsidRDefault="00661510" w:rsidP="003A7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D9F1DE" w14:textId="616DFDA6" w:rsidR="00661510" w:rsidRPr="00393EB2" w:rsidRDefault="0040532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15</w:t>
            </w:r>
            <w:r w:rsidR="00661510" w:rsidRPr="00393EB2">
              <w:rPr>
                <w:rFonts w:ascii="Angsana New" w:hAnsi="Angsana New"/>
                <w:sz w:val="28"/>
                <w:szCs w:val="28"/>
              </w:rPr>
              <w:t>,</w:t>
            </w:r>
            <w:r w:rsidRPr="00393EB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81" w:type="dxa"/>
          </w:tcPr>
          <w:p w14:paraId="5A208772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CF90A4A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</w:tcPr>
          <w:p w14:paraId="690C859B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6E8B83" w14:textId="07F7AF13" w:rsidR="00661510" w:rsidRPr="00393EB2" w:rsidRDefault="0040532A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15</w:t>
            </w:r>
            <w:r w:rsidR="00661510" w:rsidRPr="00393EB2">
              <w:rPr>
                <w:rFonts w:ascii="Angsana New" w:hAnsi="Angsana New"/>
                <w:sz w:val="28"/>
                <w:szCs w:val="28"/>
              </w:rPr>
              <w:t>,</w:t>
            </w:r>
            <w:r w:rsidRPr="00393EB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81" w:type="dxa"/>
          </w:tcPr>
          <w:p w14:paraId="4BEAF24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5CCDB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E9E6918" w14:textId="77777777" w:rsidR="00661510" w:rsidRPr="00595523" w:rsidRDefault="00661510" w:rsidP="00661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4AD5760B" w14:textId="72136F36" w:rsidR="00661510" w:rsidRPr="00267CF8" w:rsidRDefault="00661510" w:rsidP="00661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หนี้สินที่เกิดจากสัญญา</w:t>
      </w:r>
    </w:p>
    <w:p w14:paraId="7A1E5A03" w14:textId="77777777" w:rsidR="00661510" w:rsidRPr="00595523" w:rsidRDefault="00661510" w:rsidP="00661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"/>
          <w:szCs w:val="2"/>
        </w:rPr>
      </w:pPr>
    </w:p>
    <w:tbl>
      <w:tblPr>
        <w:tblW w:w="8775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437"/>
        <w:gridCol w:w="1053"/>
        <w:gridCol w:w="90"/>
        <w:gridCol w:w="1035"/>
        <w:gridCol w:w="90"/>
        <w:gridCol w:w="999"/>
        <w:gridCol w:w="80"/>
        <w:gridCol w:w="991"/>
      </w:tblGrid>
      <w:tr w:rsidR="00661510" w:rsidRPr="00393EB2" w14:paraId="29452663" w14:textId="77777777" w:rsidTr="003A793A">
        <w:trPr>
          <w:cantSplit/>
          <w:tblHeader/>
        </w:trPr>
        <w:tc>
          <w:tcPr>
            <w:tcW w:w="4437" w:type="dxa"/>
          </w:tcPr>
          <w:p w14:paraId="79701302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338" w:type="dxa"/>
            <w:gridSpan w:val="7"/>
          </w:tcPr>
          <w:p w14:paraId="5B961F8C" w14:textId="77777777" w:rsidR="00661510" w:rsidRPr="00393EB2" w:rsidRDefault="00661510" w:rsidP="003A793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61510" w:rsidRPr="00393EB2" w14:paraId="4CAF9362" w14:textId="77777777" w:rsidTr="003A793A">
        <w:trPr>
          <w:cantSplit/>
          <w:tblHeader/>
        </w:trPr>
        <w:tc>
          <w:tcPr>
            <w:tcW w:w="4437" w:type="dxa"/>
          </w:tcPr>
          <w:p w14:paraId="5CDE665A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</w:tcPr>
          <w:p w14:paraId="5B0961F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200F1D7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94A912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661510" w:rsidRPr="00393EB2" w14:paraId="7532892A" w14:textId="77777777" w:rsidTr="003A793A">
        <w:trPr>
          <w:cantSplit/>
          <w:tblHeader/>
        </w:trPr>
        <w:tc>
          <w:tcPr>
            <w:tcW w:w="4437" w:type="dxa"/>
          </w:tcPr>
          <w:p w14:paraId="06B5E701" w14:textId="77777777" w:rsidR="00661510" w:rsidRPr="00393EB2" w:rsidRDefault="00661510" w:rsidP="003A793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B6BC10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FD8A460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6BC41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  <w:vAlign w:val="bottom"/>
          </w:tcPr>
          <w:p w14:paraId="6A11117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BD79B7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09749FB2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F1341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61510" w:rsidRPr="00393EB2" w14:paraId="4FADD839" w14:textId="77777777" w:rsidTr="003A793A">
        <w:trPr>
          <w:cantSplit/>
        </w:trPr>
        <w:tc>
          <w:tcPr>
            <w:tcW w:w="4437" w:type="dxa"/>
            <w:vAlign w:val="bottom"/>
          </w:tcPr>
          <w:p w14:paraId="2EC50752" w14:textId="77777777" w:rsidR="00661510" w:rsidRPr="00393EB2" w:rsidRDefault="00661510" w:rsidP="003A793A">
            <w:pPr>
              <w:pStyle w:val="block"/>
              <w:spacing w:after="0" w:line="240" w:lineRule="auto"/>
              <w:ind w:left="12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393EB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รายได้จากการจำหน่ายผลิตภัณฑ์คอนกรีตสำเร็จรูปพร้อมบริการที่เกี่ยวข้อง</w:t>
            </w:r>
          </w:p>
        </w:tc>
        <w:tc>
          <w:tcPr>
            <w:tcW w:w="1053" w:type="dxa"/>
          </w:tcPr>
          <w:p w14:paraId="57B6A06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3400B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2A0CEF0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D3BE63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DFBCF0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104233D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CB489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510" w:rsidRPr="00393EB2" w14:paraId="5DD26E57" w14:textId="77777777" w:rsidTr="003A793A">
        <w:trPr>
          <w:cantSplit/>
        </w:trPr>
        <w:tc>
          <w:tcPr>
            <w:tcW w:w="4437" w:type="dxa"/>
            <w:vAlign w:val="bottom"/>
          </w:tcPr>
          <w:p w14:paraId="5B4CE217" w14:textId="77777777" w:rsidR="00661510" w:rsidRPr="00393EB2" w:rsidRDefault="00661510" w:rsidP="003A793A">
            <w:pPr>
              <w:pStyle w:val="a4"/>
              <w:widowControl/>
              <w:ind w:left="12" w:right="-19"/>
              <w:jc w:val="thaiDistribute"/>
              <w:rPr>
                <w:rFonts w:ascii="Angsana New" w:hAnsi="Angsana New" w:cs="Angsana New"/>
                <w:cs/>
              </w:rPr>
            </w:pPr>
            <w:r w:rsidRPr="00393EB2">
              <w:rPr>
                <w:rFonts w:ascii="Angsana New" w:hAnsi="Angsana New" w:cs="Angsana New"/>
                <w:cs/>
              </w:rPr>
              <w:t>เงินรับล่วงหน้าจากลูกค้า - ลูกค้าทั่วไป</w:t>
            </w:r>
          </w:p>
        </w:tc>
        <w:tc>
          <w:tcPr>
            <w:tcW w:w="1053" w:type="dxa"/>
          </w:tcPr>
          <w:p w14:paraId="2F8A6EF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174,332</w:t>
            </w:r>
          </w:p>
        </w:tc>
        <w:tc>
          <w:tcPr>
            <w:tcW w:w="90" w:type="dxa"/>
          </w:tcPr>
          <w:p w14:paraId="6CCFAEB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766E195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63,705</w:t>
            </w:r>
          </w:p>
        </w:tc>
        <w:tc>
          <w:tcPr>
            <w:tcW w:w="90" w:type="dxa"/>
          </w:tcPr>
          <w:p w14:paraId="78CEF272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6380982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173,685</w:t>
            </w:r>
          </w:p>
        </w:tc>
        <w:tc>
          <w:tcPr>
            <w:tcW w:w="80" w:type="dxa"/>
          </w:tcPr>
          <w:p w14:paraId="1ED1911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68B75F5D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60,495</w:t>
            </w:r>
          </w:p>
        </w:tc>
      </w:tr>
      <w:tr w:rsidR="00661510" w:rsidRPr="00393EB2" w14:paraId="2BF97EC7" w14:textId="77777777" w:rsidTr="003A793A">
        <w:trPr>
          <w:cantSplit/>
        </w:trPr>
        <w:tc>
          <w:tcPr>
            <w:tcW w:w="4437" w:type="dxa"/>
            <w:vAlign w:val="bottom"/>
          </w:tcPr>
          <w:p w14:paraId="2B582B6B" w14:textId="77777777" w:rsidR="00661510" w:rsidRPr="00393EB2" w:rsidRDefault="00661510" w:rsidP="003A793A">
            <w:pPr>
              <w:tabs>
                <w:tab w:val="left" w:pos="499"/>
                <w:tab w:val="left" w:pos="1440"/>
                <w:tab w:val="left" w:pos="2880"/>
                <w:tab w:val="left" w:pos="3240"/>
                <w:tab w:val="center" w:pos="6120"/>
              </w:tabs>
              <w:spacing w:line="240" w:lineRule="auto"/>
              <w:ind w:left="12"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053" w:type="dxa"/>
          </w:tcPr>
          <w:p w14:paraId="7086644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EC1479D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07E533D2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01B46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F731807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D6DB65B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F9BDF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510" w:rsidRPr="00393EB2" w14:paraId="6A406219" w14:textId="77777777" w:rsidTr="003A793A">
        <w:trPr>
          <w:cantSplit/>
        </w:trPr>
        <w:tc>
          <w:tcPr>
            <w:tcW w:w="4437" w:type="dxa"/>
            <w:vAlign w:val="bottom"/>
          </w:tcPr>
          <w:p w14:paraId="1D816E3D" w14:textId="77777777" w:rsidR="00661510" w:rsidRPr="00393EB2" w:rsidRDefault="00661510" w:rsidP="003A793A">
            <w:pPr>
              <w:pStyle w:val="a4"/>
              <w:widowControl/>
              <w:ind w:left="12" w:right="-19"/>
              <w:jc w:val="thaiDistribute"/>
              <w:rPr>
                <w:rFonts w:ascii="Angsana New" w:hAnsi="Angsana New" w:cs="Angsana New"/>
                <w:cs/>
              </w:rPr>
            </w:pPr>
            <w:r w:rsidRPr="00393EB2">
              <w:rPr>
                <w:rFonts w:ascii="Angsana New" w:hAnsi="Angsana New" w:cs="Angsana New"/>
                <w:cs/>
              </w:rPr>
              <w:t>เงินรับล่วงหน้าจากลูกค้า - ลูกค้าทั่วไป</w:t>
            </w:r>
          </w:p>
        </w:tc>
        <w:tc>
          <w:tcPr>
            <w:tcW w:w="1053" w:type="dxa"/>
          </w:tcPr>
          <w:p w14:paraId="096EDAC1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90" w:type="dxa"/>
          </w:tcPr>
          <w:p w14:paraId="7CCAC140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0964BBB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8826B4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59FF5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80" w:type="dxa"/>
          </w:tcPr>
          <w:p w14:paraId="1DA5C5B0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B9DA7EE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61510" w:rsidRPr="00393EB2" w14:paraId="09C891BF" w14:textId="77777777" w:rsidTr="003A793A">
        <w:trPr>
          <w:cantSplit/>
        </w:trPr>
        <w:tc>
          <w:tcPr>
            <w:tcW w:w="4437" w:type="dxa"/>
            <w:vAlign w:val="bottom"/>
          </w:tcPr>
          <w:p w14:paraId="6F830F36" w14:textId="77777777" w:rsidR="00661510" w:rsidRPr="00393EB2" w:rsidRDefault="00661510" w:rsidP="003A793A">
            <w:pPr>
              <w:pStyle w:val="a4"/>
              <w:widowControl/>
              <w:ind w:left="12" w:right="-19"/>
              <w:jc w:val="thaiDistribute"/>
              <w:rPr>
                <w:rFonts w:ascii="Angsana New" w:hAnsi="Angsana New" w:cs="Angsana New"/>
                <w:cs/>
              </w:rPr>
            </w:pPr>
            <w:r w:rsidRPr="00393EB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1EB738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176,872</w:t>
            </w:r>
          </w:p>
        </w:tc>
        <w:tc>
          <w:tcPr>
            <w:tcW w:w="90" w:type="dxa"/>
          </w:tcPr>
          <w:p w14:paraId="10BB742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264F1C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63,705</w:t>
            </w:r>
          </w:p>
        </w:tc>
        <w:tc>
          <w:tcPr>
            <w:tcW w:w="90" w:type="dxa"/>
          </w:tcPr>
          <w:p w14:paraId="759B92A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C557E6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176,225</w:t>
            </w:r>
          </w:p>
        </w:tc>
        <w:tc>
          <w:tcPr>
            <w:tcW w:w="80" w:type="dxa"/>
          </w:tcPr>
          <w:p w14:paraId="26DE809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0F81EF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</w:rPr>
              <w:t>60,495</w:t>
            </w:r>
          </w:p>
        </w:tc>
      </w:tr>
      <w:tr w:rsidR="00661510" w:rsidRPr="00393EB2" w14:paraId="1A173AB1" w14:textId="77777777" w:rsidTr="003A793A">
        <w:trPr>
          <w:cantSplit/>
        </w:trPr>
        <w:tc>
          <w:tcPr>
            <w:tcW w:w="4437" w:type="dxa"/>
            <w:vAlign w:val="bottom"/>
          </w:tcPr>
          <w:p w14:paraId="6E8BFFB6" w14:textId="77777777" w:rsidR="00661510" w:rsidRPr="00393EB2" w:rsidRDefault="00661510" w:rsidP="003A793A">
            <w:pPr>
              <w:pStyle w:val="a4"/>
              <w:widowControl/>
              <w:tabs>
                <w:tab w:val="left" w:pos="273"/>
              </w:tabs>
              <w:ind w:left="12" w:right="0"/>
              <w:jc w:val="thaiDistribute"/>
              <w:rPr>
                <w:rFonts w:ascii="Angsana New" w:hAnsi="Angsana New" w:cs="Angsana New"/>
                <w:cs/>
              </w:rPr>
            </w:pPr>
            <w:r w:rsidRPr="00393EB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93EB2">
              <w:rPr>
                <w:rFonts w:ascii="Angsana New" w:hAnsi="Angsana New" w:cs="Angsana New"/>
                <w:cs/>
              </w:rPr>
              <w:tab/>
              <w:t>ส่วนที่ถึงกำหนดรับชำระภายในหนึ่งปี</w:t>
            </w:r>
          </w:p>
        </w:tc>
        <w:tc>
          <w:tcPr>
            <w:tcW w:w="1053" w:type="dxa"/>
            <w:vAlign w:val="bottom"/>
          </w:tcPr>
          <w:p w14:paraId="0BDDD33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3EB2">
              <w:rPr>
                <w:rFonts w:ascii="Angsana New" w:hAnsi="Angsana New"/>
                <w:sz w:val="28"/>
                <w:szCs w:val="28"/>
              </w:rPr>
              <w:t>176,872</w:t>
            </w:r>
            <w:r w:rsidRPr="00393E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7FCC69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175C4284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3EB2">
              <w:rPr>
                <w:rFonts w:ascii="Angsana New" w:hAnsi="Angsana New"/>
                <w:sz w:val="28"/>
                <w:szCs w:val="28"/>
              </w:rPr>
              <w:t>63,705</w:t>
            </w:r>
            <w:r w:rsidRPr="00393E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9706E6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9479AC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3EB2">
              <w:rPr>
                <w:rFonts w:ascii="Angsana New" w:hAnsi="Angsana New"/>
                <w:sz w:val="28"/>
                <w:szCs w:val="28"/>
              </w:rPr>
              <w:t>176,225</w:t>
            </w:r>
            <w:r w:rsidRPr="00393E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4B0A1485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CC203C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3EB2">
              <w:rPr>
                <w:rFonts w:ascii="Angsana New" w:hAnsi="Angsana New"/>
                <w:sz w:val="28"/>
                <w:szCs w:val="28"/>
              </w:rPr>
              <w:t>60,495</w:t>
            </w:r>
            <w:r w:rsidRPr="00393E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61510" w:rsidRPr="00393EB2" w14:paraId="46599EC2" w14:textId="77777777" w:rsidTr="003A793A">
        <w:trPr>
          <w:cantSplit/>
        </w:trPr>
        <w:tc>
          <w:tcPr>
            <w:tcW w:w="4437" w:type="dxa"/>
            <w:vAlign w:val="center"/>
          </w:tcPr>
          <w:p w14:paraId="08334C88" w14:textId="77777777" w:rsidR="00661510" w:rsidRPr="00393EB2" w:rsidRDefault="00661510" w:rsidP="003A793A">
            <w:pPr>
              <w:pStyle w:val="a4"/>
              <w:widowControl/>
              <w:tabs>
                <w:tab w:val="left" w:pos="438"/>
              </w:tabs>
              <w:ind w:left="12" w:right="-19"/>
              <w:jc w:val="thaiDistribute"/>
              <w:rPr>
                <w:rFonts w:ascii="Angsana New" w:hAnsi="Angsana New" w:cs="Angsana New"/>
                <w:cs/>
              </w:rPr>
            </w:pPr>
            <w:r w:rsidRPr="00393EB2">
              <w:rPr>
                <w:rFonts w:ascii="Angsana New" w:hAnsi="Angsana New" w:cs="Angsana New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330BA1AC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0461A06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</w:tcPr>
          <w:p w14:paraId="7C615083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C5AA6DA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7CBFDD5F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</w:tcPr>
          <w:p w14:paraId="679C8018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</w:tcPr>
          <w:p w14:paraId="79EAF8D9" w14:textId="77777777" w:rsidR="00661510" w:rsidRPr="00393EB2" w:rsidRDefault="00661510" w:rsidP="003A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93E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B3F9A77" w14:textId="77777777" w:rsidR="00393EB2" w:rsidRPr="00393EB2" w:rsidRDefault="00393EB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5313B4FB" w14:textId="0A51B2A8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เงินรับล่วงหน้าจากลูกค้าจะถูกหักตามเงื่อนไขของสัญญาเมื่อมีการส่งมอบสินค้าให้กับลูกค้าแล้ว</w:t>
      </w:r>
    </w:p>
    <w:p w14:paraId="093FD1FB" w14:textId="6B00F705" w:rsidR="00B24CCF" w:rsidRPr="00393EB2" w:rsidRDefault="00B24CCF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1E45CC4C" w14:textId="76BB461D" w:rsidR="00393EB2" w:rsidRPr="00393EB2" w:rsidRDefault="00393EB2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97DC3D2" w14:textId="38CDF760" w:rsidR="00393EB2" w:rsidRPr="00393EB2" w:rsidRDefault="00393EB2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5097FE88" w14:textId="720C8D62" w:rsidR="00393EB2" w:rsidRPr="00393EB2" w:rsidRDefault="00393EB2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F96C241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รายการเปิดเผยอื่น</w:t>
      </w:r>
    </w:p>
    <w:p w14:paraId="25A701A5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p w14:paraId="12F6DC1A" w14:textId="77777777" w:rsidR="002B2BE0" w:rsidRPr="00267CF8" w:rsidRDefault="002B2BE0" w:rsidP="00F0798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จำนวนรายได้ที่รับรู้ในงวดจากหนี้สินตามสัญญาต้นงวด</w:t>
      </w:r>
    </w:p>
    <w:tbl>
      <w:tblPr>
        <w:tblW w:w="8426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66"/>
        <w:gridCol w:w="936"/>
        <w:gridCol w:w="79"/>
        <w:gridCol w:w="992"/>
        <w:gridCol w:w="81"/>
        <w:gridCol w:w="1040"/>
        <w:gridCol w:w="78"/>
        <w:gridCol w:w="954"/>
      </w:tblGrid>
      <w:tr w:rsidR="002B2BE0" w:rsidRPr="00267CF8" w14:paraId="0E672824" w14:textId="77777777" w:rsidTr="00393EB2">
        <w:trPr>
          <w:cantSplit/>
          <w:tblHeader/>
        </w:trPr>
        <w:tc>
          <w:tcPr>
            <w:tcW w:w="4266" w:type="dxa"/>
          </w:tcPr>
          <w:p w14:paraId="32C91815" w14:textId="77777777" w:rsidR="002B2BE0" w:rsidRPr="00267CF8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160" w:type="dxa"/>
            <w:gridSpan w:val="7"/>
          </w:tcPr>
          <w:p w14:paraId="67ADB78A" w14:textId="77777777" w:rsidR="002B2BE0" w:rsidRPr="00267CF8" w:rsidRDefault="002B2BE0" w:rsidP="00A239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s/>
              </w:rPr>
            </w:pPr>
            <w:r w:rsidRPr="00267CF8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2B2BE0" w:rsidRPr="00267CF8" w14:paraId="5D48331E" w14:textId="77777777" w:rsidTr="00393EB2">
        <w:trPr>
          <w:cantSplit/>
          <w:tblHeader/>
        </w:trPr>
        <w:tc>
          <w:tcPr>
            <w:tcW w:w="4266" w:type="dxa"/>
          </w:tcPr>
          <w:p w14:paraId="267B9BFC" w14:textId="77777777" w:rsidR="002B2BE0" w:rsidRPr="00267CF8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14:paraId="6F1BE12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67CF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1B99370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5FE1320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67CF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2B2BE0" w:rsidRPr="00267CF8" w14:paraId="49D4BC83" w14:textId="77777777" w:rsidTr="00393EB2">
        <w:trPr>
          <w:cantSplit/>
          <w:tblHeader/>
        </w:trPr>
        <w:tc>
          <w:tcPr>
            <w:tcW w:w="4266" w:type="dxa"/>
          </w:tcPr>
          <w:p w14:paraId="35DDEF2C" w14:textId="77777777" w:rsidR="002B2BE0" w:rsidRPr="00267CF8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2D4CB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CF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4AE3F6B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DCC1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CF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" w:type="dxa"/>
            <w:vAlign w:val="bottom"/>
          </w:tcPr>
          <w:p w14:paraId="430A510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DD2B9B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CF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182B118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C012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CF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457FE7" w:rsidRPr="00267CF8" w14:paraId="5CEC4C61" w14:textId="77777777" w:rsidTr="00393EB2">
        <w:trPr>
          <w:cantSplit/>
        </w:trPr>
        <w:tc>
          <w:tcPr>
            <w:tcW w:w="4266" w:type="dxa"/>
            <w:vAlign w:val="bottom"/>
          </w:tcPr>
          <w:p w14:paraId="7D781BF8" w14:textId="77777777" w:rsidR="00457FE7" w:rsidRPr="00267CF8" w:rsidRDefault="00457FE7" w:rsidP="00457F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13"/>
              <w:jc w:val="thaiDistribute"/>
              <w:rPr>
                <w:rFonts w:ascii="Angsana New" w:hAnsi="Angsana New"/>
                <w:i/>
                <w:iCs/>
                <w:spacing w:val="-6"/>
                <w:cs/>
              </w:rPr>
            </w:pPr>
            <w:r w:rsidRPr="00267CF8">
              <w:rPr>
                <w:rFonts w:ascii="Angsana New" w:hAnsi="Angsana New"/>
                <w:i/>
                <w:iCs/>
                <w:spacing w:val="-6"/>
                <w:cs/>
              </w:rPr>
              <w:t>รายได้จากการจำหน่ายผลิตภัณฑ์คอนกรีตสำเร็จรูปพร้อมบริการที่เกี่ยวข้อง</w:t>
            </w:r>
          </w:p>
        </w:tc>
        <w:tc>
          <w:tcPr>
            <w:tcW w:w="936" w:type="dxa"/>
          </w:tcPr>
          <w:p w14:paraId="03D5F21B" w14:textId="5ADA5E0D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41,587</w:t>
            </w:r>
          </w:p>
        </w:tc>
        <w:tc>
          <w:tcPr>
            <w:tcW w:w="79" w:type="dxa"/>
          </w:tcPr>
          <w:p w14:paraId="41B5B6C6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992" w:type="dxa"/>
          </w:tcPr>
          <w:p w14:paraId="73318FE9" w14:textId="604B0880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90,836</w:t>
            </w:r>
          </w:p>
        </w:tc>
        <w:tc>
          <w:tcPr>
            <w:tcW w:w="81" w:type="dxa"/>
          </w:tcPr>
          <w:p w14:paraId="4F6AD082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</w:tcPr>
          <w:p w14:paraId="4FCDF699" w14:textId="481D2EB8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38,506</w:t>
            </w:r>
          </w:p>
        </w:tc>
        <w:tc>
          <w:tcPr>
            <w:tcW w:w="78" w:type="dxa"/>
          </w:tcPr>
          <w:p w14:paraId="2B7A3096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54" w:type="dxa"/>
          </w:tcPr>
          <w:p w14:paraId="09A6BEA4" w14:textId="319C0923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90,836</w:t>
            </w:r>
          </w:p>
        </w:tc>
      </w:tr>
      <w:tr w:rsidR="00457FE7" w:rsidRPr="00267CF8" w14:paraId="37EC9751" w14:textId="77777777" w:rsidTr="00393EB2">
        <w:trPr>
          <w:cantSplit/>
        </w:trPr>
        <w:tc>
          <w:tcPr>
            <w:tcW w:w="4266" w:type="dxa"/>
            <w:vAlign w:val="bottom"/>
          </w:tcPr>
          <w:p w14:paraId="28350E86" w14:textId="77777777" w:rsidR="00457FE7" w:rsidRPr="00267CF8" w:rsidRDefault="00457FE7" w:rsidP="00457FE7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67CF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7B0486" w14:textId="75CB2984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41,587</w:t>
            </w:r>
          </w:p>
        </w:tc>
        <w:tc>
          <w:tcPr>
            <w:tcW w:w="79" w:type="dxa"/>
          </w:tcPr>
          <w:p w14:paraId="086933FE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FC4A4D" w14:textId="69F708FC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90,836</w:t>
            </w:r>
          </w:p>
        </w:tc>
        <w:tc>
          <w:tcPr>
            <w:tcW w:w="81" w:type="dxa"/>
          </w:tcPr>
          <w:p w14:paraId="57BB3A32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4B48248" w14:textId="32D9CB9A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38,506</w:t>
            </w:r>
          </w:p>
        </w:tc>
        <w:tc>
          <w:tcPr>
            <w:tcW w:w="78" w:type="dxa"/>
          </w:tcPr>
          <w:p w14:paraId="5BF6D022" w14:textId="77777777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69B893C" w14:textId="7D0846C8" w:rsidR="00457FE7" w:rsidRPr="00C96959" w:rsidRDefault="00457FE7" w:rsidP="004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90,836</w:t>
            </w:r>
          </w:p>
        </w:tc>
      </w:tr>
    </w:tbl>
    <w:p w14:paraId="69E857C0" w14:textId="77777777" w:rsidR="002B2BE0" w:rsidRPr="006B039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7B5DE2" w14:textId="77777777" w:rsidR="002B2BE0" w:rsidRPr="00267CF8" w:rsidRDefault="002B2BE0" w:rsidP="00392CA3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รายได้อื่น</w:t>
      </w:r>
    </w:p>
    <w:tbl>
      <w:tblPr>
        <w:tblW w:w="8793" w:type="dxa"/>
        <w:tblInd w:w="32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96"/>
        <w:gridCol w:w="1152"/>
        <w:gridCol w:w="108"/>
        <w:gridCol w:w="1080"/>
        <w:gridCol w:w="106"/>
        <w:gridCol w:w="1118"/>
        <w:gridCol w:w="106"/>
        <w:gridCol w:w="1127"/>
      </w:tblGrid>
      <w:tr w:rsidR="002B2BE0" w:rsidRPr="005804AB" w14:paraId="693F2FBB" w14:textId="77777777" w:rsidTr="00B00EC8">
        <w:tc>
          <w:tcPr>
            <w:tcW w:w="3996" w:type="dxa"/>
          </w:tcPr>
          <w:p w14:paraId="6337E80D" w14:textId="77777777" w:rsidR="002B2BE0" w:rsidRPr="005804AB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797" w:type="dxa"/>
            <w:gridSpan w:val="7"/>
            <w:hideMark/>
          </w:tcPr>
          <w:p w14:paraId="72CE23C5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2B2BE0" w:rsidRPr="005804AB" w14:paraId="618D4108" w14:textId="77777777" w:rsidTr="00B00EC8">
        <w:tc>
          <w:tcPr>
            <w:tcW w:w="3996" w:type="dxa"/>
          </w:tcPr>
          <w:p w14:paraId="3816F9D1" w14:textId="77777777" w:rsidR="002B2BE0" w:rsidRPr="005804AB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A9B71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4EAA3A0E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821C86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2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B2BE0" w:rsidRPr="005804AB" w14:paraId="1FC51A51" w14:textId="77777777" w:rsidTr="00B00EC8">
        <w:tc>
          <w:tcPr>
            <w:tcW w:w="3996" w:type="dxa"/>
          </w:tcPr>
          <w:p w14:paraId="0304AF98" w14:textId="77777777" w:rsidR="002B2BE0" w:rsidRPr="005804AB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79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5D10BF8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804AB">
              <w:rPr>
                <w:rFonts w:ascii="Angsana New" w:hAnsi="Angsana New"/>
                <w:sz w:val="24"/>
                <w:szCs w:val="24"/>
              </w:rPr>
              <w:t>31</w:t>
            </w:r>
            <w:r w:rsidRPr="005804A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B2BE0" w:rsidRPr="005804AB" w14:paraId="6942B68A" w14:textId="77777777" w:rsidTr="00B00EC8">
        <w:tc>
          <w:tcPr>
            <w:tcW w:w="3996" w:type="dxa"/>
          </w:tcPr>
          <w:p w14:paraId="678F4B26" w14:textId="77777777" w:rsidR="002B2BE0" w:rsidRPr="005804AB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42D3B5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0BDF7" w14:textId="77777777" w:rsidR="002B2BE0" w:rsidRPr="005804AB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448646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DFE13A" w14:textId="77777777" w:rsidR="002B2BE0" w:rsidRPr="005804AB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057F2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AABA5" w14:textId="77777777" w:rsidR="002B2BE0" w:rsidRPr="005804AB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278C6B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22C0C" w:rsidRPr="005804AB" w14:paraId="30AD73B9" w14:textId="77777777" w:rsidTr="00195D0C">
        <w:trPr>
          <w:trHeight w:val="287"/>
        </w:trPr>
        <w:tc>
          <w:tcPr>
            <w:tcW w:w="3996" w:type="dxa"/>
            <w:hideMark/>
          </w:tcPr>
          <w:p w14:paraId="3F61CBE3" w14:textId="77777777" w:rsidR="00222C0C" w:rsidRPr="005804AB" w:rsidRDefault="00222C0C" w:rsidP="00222C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รายได้จากการขายเหล็กและคอนกรีต</w:t>
            </w:r>
          </w:p>
        </w:tc>
        <w:tc>
          <w:tcPr>
            <w:tcW w:w="1152" w:type="dxa"/>
          </w:tcPr>
          <w:p w14:paraId="25D791B1" w14:textId="5C175CBA" w:rsidR="00222C0C" w:rsidRPr="005804AB" w:rsidRDefault="00195D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  <w:r w:rsidR="00222C0C" w:rsidRPr="005804A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" w:type="dxa"/>
          </w:tcPr>
          <w:p w14:paraId="59FCFF0D" w14:textId="77777777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9D18810" w14:textId="76267F65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1,916 </w:t>
            </w:r>
          </w:p>
        </w:tc>
        <w:tc>
          <w:tcPr>
            <w:tcW w:w="106" w:type="dxa"/>
          </w:tcPr>
          <w:p w14:paraId="565DAEB2" w14:textId="77777777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6303B72E" w14:textId="103CCD4A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20975BB8" w14:textId="77777777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69A66CEB" w14:textId="121B8339" w:rsidR="00222C0C" w:rsidRPr="005804AB" w:rsidRDefault="00222C0C" w:rsidP="0022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2,462 </w:t>
            </w:r>
          </w:p>
        </w:tc>
      </w:tr>
      <w:tr w:rsidR="00195D0C" w:rsidRPr="005804AB" w14:paraId="1E588A29" w14:textId="77777777" w:rsidTr="00B00EC8">
        <w:tc>
          <w:tcPr>
            <w:tcW w:w="3996" w:type="dxa"/>
            <w:hideMark/>
          </w:tcPr>
          <w:p w14:paraId="093D5FD2" w14:textId="77777777" w:rsidR="00195D0C" w:rsidRPr="005804AB" w:rsidRDefault="00195D0C" w:rsidP="00195D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รายได้ขายวัสดุก่อสร้าง</w:t>
            </w:r>
          </w:p>
        </w:tc>
        <w:tc>
          <w:tcPr>
            <w:tcW w:w="1152" w:type="dxa"/>
          </w:tcPr>
          <w:p w14:paraId="1291A614" w14:textId="60F673B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8,284 </w:t>
            </w:r>
          </w:p>
        </w:tc>
        <w:tc>
          <w:tcPr>
            <w:tcW w:w="108" w:type="dxa"/>
          </w:tcPr>
          <w:p w14:paraId="789CF5E0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8917D73" w14:textId="54F5EF6B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14,546 </w:t>
            </w:r>
          </w:p>
        </w:tc>
        <w:tc>
          <w:tcPr>
            <w:tcW w:w="106" w:type="dxa"/>
          </w:tcPr>
          <w:p w14:paraId="40866DFC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003621C9" w14:textId="342A63AD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8,283 </w:t>
            </w:r>
          </w:p>
        </w:tc>
        <w:tc>
          <w:tcPr>
            <w:tcW w:w="106" w:type="dxa"/>
          </w:tcPr>
          <w:p w14:paraId="37BAC934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13C597AD" w14:textId="2F1D9324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14,870 </w:t>
            </w:r>
          </w:p>
        </w:tc>
      </w:tr>
      <w:tr w:rsidR="00195D0C" w:rsidRPr="005804AB" w14:paraId="0A62BA14" w14:textId="77777777" w:rsidTr="00B00EC8">
        <w:tc>
          <w:tcPr>
            <w:tcW w:w="3996" w:type="dxa"/>
          </w:tcPr>
          <w:p w14:paraId="45B91738" w14:textId="77777777" w:rsidR="00195D0C" w:rsidRPr="005804AB" w:rsidRDefault="00195D0C" w:rsidP="00195D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52" w:type="dxa"/>
          </w:tcPr>
          <w:p w14:paraId="68BC8E64" w14:textId="39F3AD07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 xml:space="preserve"> - </w:t>
            </w:r>
          </w:p>
        </w:tc>
        <w:tc>
          <w:tcPr>
            <w:tcW w:w="108" w:type="dxa"/>
          </w:tcPr>
          <w:p w14:paraId="24AF845F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C75F584" w14:textId="1AAFEF2A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5458D452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6ED621EE" w14:textId="53FA9D66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6,750 </w:t>
            </w:r>
          </w:p>
        </w:tc>
        <w:tc>
          <w:tcPr>
            <w:tcW w:w="106" w:type="dxa"/>
          </w:tcPr>
          <w:p w14:paraId="27E0A6FE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707317BE" w14:textId="14F72DF0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7,760 </w:t>
            </w:r>
          </w:p>
        </w:tc>
      </w:tr>
      <w:tr w:rsidR="00195D0C" w:rsidRPr="005804AB" w14:paraId="73C0BEE0" w14:textId="77777777" w:rsidTr="00B00EC8">
        <w:tc>
          <w:tcPr>
            <w:tcW w:w="3996" w:type="dxa"/>
          </w:tcPr>
          <w:p w14:paraId="08895408" w14:textId="77777777" w:rsidR="00195D0C" w:rsidRPr="005804AB" w:rsidRDefault="00195D0C" w:rsidP="00195D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รายได้ค่าเช่า</w:t>
            </w:r>
          </w:p>
        </w:tc>
        <w:tc>
          <w:tcPr>
            <w:tcW w:w="1152" w:type="dxa"/>
          </w:tcPr>
          <w:p w14:paraId="17696451" w14:textId="01D283C4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175  </w:t>
            </w:r>
          </w:p>
        </w:tc>
        <w:tc>
          <w:tcPr>
            <w:tcW w:w="108" w:type="dxa"/>
          </w:tcPr>
          <w:p w14:paraId="413A2DC0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6FF9ECAC" w14:textId="066D135D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6" w:type="dxa"/>
          </w:tcPr>
          <w:p w14:paraId="61F97F17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3B8D71E4" w14:textId="3978297F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5,175 </w:t>
            </w:r>
          </w:p>
        </w:tc>
        <w:tc>
          <w:tcPr>
            <w:tcW w:w="106" w:type="dxa"/>
          </w:tcPr>
          <w:p w14:paraId="3C571E2E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752DA931" w14:textId="254AC3A1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5,000 </w:t>
            </w:r>
          </w:p>
        </w:tc>
      </w:tr>
      <w:tr w:rsidR="00195D0C" w:rsidRPr="005804AB" w14:paraId="07C4DAFA" w14:textId="77777777" w:rsidTr="00B00EC8">
        <w:tc>
          <w:tcPr>
            <w:tcW w:w="3996" w:type="dxa"/>
          </w:tcPr>
          <w:p w14:paraId="44677DCD" w14:textId="77777777" w:rsidR="00195D0C" w:rsidRPr="005804AB" w:rsidRDefault="00195D0C" w:rsidP="00195D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52" w:type="dxa"/>
          </w:tcPr>
          <w:p w14:paraId="51520700" w14:textId="1386C452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1,492</w:t>
            </w:r>
          </w:p>
        </w:tc>
        <w:tc>
          <w:tcPr>
            <w:tcW w:w="108" w:type="dxa"/>
          </w:tcPr>
          <w:p w14:paraId="52E3698F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95575A0" w14:textId="579349B0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4,003 </w:t>
            </w:r>
          </w:p>
        </w:tc>
        <w:tc>
          <w:tcPr>
            <w:tcW w:w="106" w:type="dxa"/>
          </w:tcPr>
          <w:p w14:paraId="5E8E83CB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1C62E893" w14:textId="19EA831D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2,031 </w:t>
            </w:r>
          </w:p>
        </w:tc>
        <w:tc>
          <w:tcPr>
            <w:tcW w:w="106" w:type="dxa"/>
          </w:tcPr>
          <w:p w14:paraId="19812379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0A3AAB28" w14:textId="4A862CAD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1,660 </w:t>
            </w:r>
          </w:p>
        </w:tc>
      </w:tr>
      <w:tr w:rsidR="00195D0C" w:rsidRPr="005804AB" w14:paraId="1E997450" w14:textId="77777777" w:rsidTr="00B00EC8">
        <w:tc>
          <w:tcPr>
            <w:tcW w:w="3996" w:type="dxa"/>
          </w:tcPr>
          <w:p w14:paraId="26115A33" w14:textId="0C718D85" w:rsidR="00195D0C" w:rsidRPr="005804AB" w:rsidRDefault="00195D0C" w:rsidP="00195D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</w:tcPr>
          <w:p w14:paraId="02BE24E8" w14:textId="243EF4FC" w:rsidR="00195D0C" w:rsidRPr="00195D0C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7,985 </w:t>
            </w:r>
          </w:p>
        </w:tc>
        <w:tc>
          <w:tcPr>
            <w:tcW w:w="108" w:type="dxa"/>
          </w:tcPr>
          <w:p w14:paraId="539A8B9B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6AEAA368" w14:textId="7F768909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6,575 </w:t>
            </w:r>
          </w:p>
        </w:tc>
        <w:tc>
          <w:tcPr>
            <w:tcW w:w="106" w:type="dxa"/>
          </w:tcPr>
          <w:p w14:paraId="468BC56A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</w:tcPr>
          <w:p w14:paraId="7B215E6D" w14:textId="667DE7E6" w:rsidR="00195D0C" w:rsidRPr="00C96959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8,826</w:t>
            </w:r>
            <w:r w:rsidRPr="00C96959">
              <w:rPr>
                <w:highlight w:val="yellow"/>
                <w:cs/>
              </w:rPr>
              <w:t xml:space="preserve"> </w:t>
            </w:r>
          </w:p>
        </w:tc>
        <w:tc>
          <w:tcPr>
            <w:tcW w:w="106" w:type="dxa"/>
          </w:tcPr>
          <w:p w14:paraId="4A308384" w14:textId="77777777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</w:tcPr>
          <w:p w14:paraId="42324BF9" w14:textId="16065635" w:rsidR="00195D0C" w:rsidRPr="005804AB" w:rsidRDefault="00195D0C" w:rsidP="0019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 xml:space="preserve"> 9,306 </w:t>
            </w:r>
          </w:p>
        </w:tc>
      </w:tr>
      <w:tr w:rsidR="00C654F0" w:rsidRPr="005804AB" w14:paraId="430A54D3" w14:textId="77777777" w:rsidTr="008512DB">
        <w:trPr>
          <w:trHeight w:val="36"/>
        </w:trPr>
        <w:tc>
          <w:tcPr>
            <w:tcW w:w="3996" w:type="dxa"/>
            <w:hideMark/>
          </w:tcPr>
          <w:p w14:paraId="5FF6F70C" w14:textId="77777777" w:rsidR="00C654F0" w:rsidRPr="005804AB" w:rsidRDefault="00C654F0" w:rsidP="00C654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1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07067CB" w14:textId="7687EA1C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17,936</w:t>
            </w:r>
          </w:p>
        </w:tc>
        <w:tc>
          <w:tcPr>
            <w:tcW w:w="108" w:type="dxa"/>
            <w:vAlign w:val="bottom"/>
          </w:tcPr>
          <w:p w14:paraId="134AA7D2" w14:textId="77777777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EB4C" w14:textId="651F0551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27,040</w:t>
            </w:r>
          </w:p>
        </w:tc>
        <w:tc>
          <w:tcPr>
            <w:tcW w:w="106" w:type="dxa"/>
          </w:tcPr>
          <w:p w14:paraId="67938B70" w14:textId="77777777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25936CF" w14:textId="35455902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31,065</w:t>
            </w:r>
          </w:p>
        </w:tc>
        <w:tc>
          <w:tcPr>
            <w:tcW w:w="106" w:type="dxa"/>
          </w:tcPr>
          <w:p w14:paraId="539864FC" w14:textId="77777777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6703D2" w14:textId="4BFAE649" w:rsidR="00C654F0" w:rsidRPr="005804AB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41,058</w:t>
            </w:r>
          </w:p>
        </w:tc>
      </w:tr>
    </w:tbl>
    <w:p w14:paraId="58613F78" w14:textId="25CCD01D" w:rsidR="006F2540" w:rsidRDefault="006F254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0B35C6B" w14:textId="7E0DC983" w:rsidR="002B2BE0" w:rsidRPr="00C654F0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C654F0">
        <w:rPr>
          <w:rFonts w:ascii="Angsana New" w:hAnsi="Angsana New"/>
          <w:sz w:val="32"/>
          <w:szCs w:val="32"/>
          <w:u w:val="single"/>
          <w:cs/>
        </w:rPr>
        <w:t>ค่าใช้จ่ายตามลักษณะ</w:t>
      </w:r>
    </w:p>
    <w:tbl>
      <w:tblPr>
        <w:tblW w:w="4739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525"/>
        <w:gridCol w:w="956"/>
        <w:gridCol w:w="106"/>
        <w:gridCol w:w="935"/>
        <w:gridCol w:w="108"/>
        <w:gridCol w:w="977"/>
        <w:gridCol w:w="106"/>
        <w:gridCol w:w="994"/>
      </w:tblGrid>
      <w:tr w:rsidR="00B24CCF" w:rsidRPr="00267CF8" w14:paraId="345CCAB8" w14:textId="77777777" w:rsidTr="00C730F8">
        <w:trPr>
          <w:tblHeader/>
        </w:trPr>
        <w:tc>
          <w:tcPr>
            <w:tcW w:w="2598" w:type="pct"/>
          </w:tcPr>
          <w:p w14:paraId="672CE568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6" w:name="_Hlk65550995"/>
          </w:p>
        </w:tc>
        <w:tc>
          <w:tcPr>
            <w:tcW w:w="2402" w:type="pct"/>
            <w:gridSpan w:val="7"/>
          </w:tcPr>
          <w:p w14:paraId="4069C2A3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24CCF" w:rsidRPr="00267CF8" w14:paraId="360CADE6" w14:textId="77777777" w:rsidTr="00C730F8">
        <w:trPr>
          <w:trHeight w:val="234"/>
          <w:tblHeader/>
        </w:trPr>
        <w:tc>
          <w:tcPr>
            <w:tcW w:w="2598" w:type="pct"/>
          </w:tcPr>
          <w:p w14:paraId="66D9D713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pct"/>
            <w:gridSpan w:val="3"/>
            <w:tcBorders>
              <w:bottom w:val="single" w:sz="4" w:space="0" w:color="auto"/>
            </w:tcBorders>
          </w:tcPr>
          <w:p w14:paraId="4E1CD2C3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42CE5B08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018713BB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24CCF" w:rsidRPr="00267CF8" w14:paraId="37A9965D" w14:textId="77777777" w:rsidTr="00C730F8">
        <w:trPr>
          <w:trHeight w:val="260"/>
          <w:tblHeader/>
        </w:trPr>
        <w:tc>
          <w:tcPr>
            <w:tcW w:w="2598" w:type="pct"/>
          </w:tcPr>
          <w:p w14:paraId="1F78168B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pct"/>
            <w:gridSpan w:val="7"/>
            <w:tcBorders>
              <w:bottom w:val="single" w:sz="4" w:space="0" w:color="auto"/>
            </w:tcBorders>
          </w:tcPr>
          <w:p w14:paraId="5D058419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67C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67CF8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B24CCF" w:rsidRPr="00267CF8" w14:paraId="73FBA81D" w14:textId="77777777" w:rsidTr="005804AB">
        <w:trPr>
          <w:trHeight w:val="197"/>
          <w:tblHeader/>
        </w:trPr>
        <w:tc>
          <w:tcPr>
            <w:tcW w:w="2598" w:type="pct"/>
          </w:tcPr>
          <w:p w14:paraId="7FFA3B1C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DBA8C65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61" w:type="pct"/>
          </w:tcPr>
          <w:p w14:paraId="38A8D5D5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0202FBC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2" w:type="pct"/>
          </w:tcPr>
          <w:p w14:paraId="2DD41398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C006EF5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61" w:type="pct"/>
          </w:tcPr>
          <w:p w14:paraId="77AD8471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6BEE247" w14:textId="77777777" w:rsidR="00B24CCF" w:rsidRPr="00267CF8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CF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24CCF" w:rsidRPr="00267CF8" w14:paraId="56BF0B1A" w14:textId="77777777" w:rsidTr="005804AB">
        <w:trPr>
          <w:trHeight w:val="113"/>
        </w:trPr>
        <w:tc>
          <w:tcPr>
            <w:tcW w:w="2598" w:type="pct"/>
          </w:tcPr>
          <w:p w14:paraId="186D5713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49" w:type="pct"/>
          </w:tcPr>
          <w:p w14:paraId="35B2352A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99,652 </w:t>
            </w:r>
          </w:p>
        </w:tc>
        <w:tc>
          <w:tcPr>
            <w:tcW w:w="61" w:type="pct"/>
            <w:vAlign w:val="bottom"/>
          </w:tcPr>
          <w:p w14:paraId="10AE6E1E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vAlign w:val="bottom"/>
          </w:tcPr>
          <w:p w14:paraId="0EC330EB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47,697</w:t>
            </w:r>
          </w:p>
        </w:tc>
        <w:tc>
          <w:tcPr>
            <w:tcW w:w="62" w:type="pct"/>
            <w:vAlign w:val="bottom"/>
          </w:tcPr>
          <w:p w14:paraId="71386DCD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1CD947C9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109,920 </w:t>
            </w:r>
          </w:p>
        </w:tc>
        <w:tc>
          <w:tcPr>
            <w:tcW w:w="61" w:type="pct"/>
            <w:vAlign w:val="bottom"/>
          </w:tcPr>
          <w:p w14:paraId="56A3BCAA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6289AD02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54,836</w:t>
            </w:r>
          </w:p>
        </w:tc>
      </w:tr>
      <w:tr w:rsidR="00B24CCF" w:rsidRPr="00267CF8" w14:paraId="6F67F7D7" w14:textId="77777777" w:rsidTr="005804AB">
        <w:trPr>
          <w:trHeight w:val="113"/>
        </w:trPr>
        <w:tc>
          <w:tcPr>
            <w:tcW w:w="2598" w:type="pct"/>
          </w:tcPr>
          <w:p w14:paraId="7A19DB6E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549" w:type="pct"/>
          </w:tcPr>
          <w:p w14:paraId="4D03F5E2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47,425 </w:t>
            </w:r>
          </w:p>
        </w:tc>
        <w:tc>
          <w:tcPr>
            <w:tcW w:w="61" w:type="pct"/>
            <w:vAlign w:val="bottom"/>
          </w:tcPr>
          <w:p w14:paraId="2BFCC0BC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1A7AB9C6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19,844</w:t>
            </w:r>
          </w:p>
        </w:tc>
        <w:tc>
          <w:tcPr>
            <w:tcW w:w="62" w:type="pct"/>
            <w:vAlign w:val="bottom"/>
          </w:tcPr>
          <w:p w14:paraId="7135B3B9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343CB565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17,568 </w:t>
            </w:r>
          </w:p>
        </w:tc>
        <w:tc>
          <w:tcPr>
            <w:tcW w:w="61" w:type="pct"/>
            <w:vAlign w:val="bottom"/>
          </w:tcPr>
          <w:p w14:paraId="1807C0D4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7C7D5662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153,051</w:t>
            </w:r>
          </w:p>
        </w:tc>
      </w:tr>
      <w:tr w:rsidR="00B24CCF" w:rsidRPr="00267CF8" w14:paraId="3485991E" w14:textId="77777777" w:rsidTr="005804AB">
        <w:trPr>
          <w:trHeight w:val="113"/>
        </w:trPr>
        <w:tc>
          <w:tcPr>
            <w:tcW w:w="2598" w:type="pct"/>
          </w:tcPr>
          <w:p w14:paraId="029BF842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49" w:type="pct"/>
          </w:tcPr>
          <w:p w14:paraId="348FA6E9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 726,379</w:t>
            </w:r>
          </w:p>
        </w:tc>
        <w:tc>
          <w:tcPr>
            <w:tcW w:w="61" w:type="pct"/>
            <w:vAlign w:val="bottom"/>
          </w:tcPr>
          <w:p w14:paraId="06031590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3F5EE26B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930,659</w:t>
            </w:r>
          </w:p>
        </w:tc>
        <w:tc>
          <w:tcPr>
            <w:tcW w:w="62" w:type="pct"/>
            <w:vAlign w:val="bottom"/>
          </w:tcPr>
          <w:p w14:paraId="36210A0C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2C8B4CC5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488,250</w:t>
            </w:r>
          </w:p>
        </w:tc>
        <w:tc>
          <w:tcPr>
            <w:tcW w:w="61" w:type="pct"/>
            <w:vAlign w:val="bottom"/>
          </w:tcPr>
          <w:p w14:paraId="770CF64F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47521F3F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712,744</w:t>
            </w:r>
          </w:p>
        </w:tc>
      </w:tr>
      <w:tr w:rsidR="00B24CCF" w:rsidRPr="00267CF8" w14:paraId="367A60C2" w14:textId="77777777" w:rsidTr="005804AB">
        <w:trPr>
          <w:trHeight w:val="113"/>
        </w:trPr>
        <w:tc>
          <w:tcPr>
            <w:tcW w:w="2598" w:type="pct"/>
          </w:tcPr>
          <w:p w14:paraId="044FD697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549" w:type="pct"/>
          </w:tcPr>
          <w:p w14:paraId="05E8054C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282,943 </w:t>
            </w:r>
          </w:p>
        </w:tc>
        <w:tc>
          <w:tcPr>
            <w:tcW w:w="61" w:type="pct"/>
            <w:vAlign w:val="bottom"/>
          </w:tcPr>
          <w:p w14:paraId="311FEF0E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37" w:type="pct"/>
          </w:tcPr>
          <w:p w14:paraId="3122B9A3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401,952</w:t>
            </w:r>
          </w:p>
        </w:tc>
        <w:tc>
          <w:tcPr>
            <w:tcW w:w="62" w:type="pct"/>
          </w:tcPr>
          <w:p w14:paraId="1C387BFB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61" w:type="pct"/>
          </w:tcPr>
          <w:p w14:paraId="3DF916E3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237,968 </w:t>
            </w:r>
          </w:p>
        </w:tc>
        <w:tc>
          <w:tcPr>
            <w:tcW w:w="61" w:type="pct"/>
            <w:vAlign w:val="bottom"/>
          </w:tcPr>
          <w:p w14:paraId="17EFDFFA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71" w:type="pct"/>
          </w:tcPr>
          <w:p w14:paraId="687047AB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329,570</w:t>
            </w:r>
          </w:p>
        </w:tc>
      </w:tr>
      <w:tr w:rsidR="00B24CCF" w:rsidRPr="00267CF8" w14:paraId="15C5A814" w14:textId="77777777" w:rsidTr="005804AB">
        <w:trPr>
          <w:trHeight w:val="113"/>
        </w:trPr>
        <w:tc>
          <w:tcPr>
            <w:tcW w:w="2598" w:type="pct"/>
          </w:tcPr>
          <w:p w14:paraId="0FDED310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ค่าจ้างทั่วไป</w:t>
            </w:r>
          </w:p>
        </w:tc>
        <w:tc>
          <w:tcPr>
            <w:tcW w:w="549" w:type="pct"/>
          </w:tcPr>
          <w:p w14:paraId="7253C575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74,141 </w:t>
            </w:r>
          </w:p>
        </w:tc>
        <w:tc>
          <w:tcPr>
            <w:tcW w:w="61" w:type="pct"/>
            <w:vAlign w:val="bottom"/>
          </w:tcPr>
          <w:p w14:paraId="12CAFFA2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10BDB382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70,331</w:t>
            </w:r>
          </w:p>
        </w:tc>
        <w:tc>
          <w:tcPr>
            <w:tcW w:w="62" w:type="pct"/>
            <w:vAlign w:val="bottom"/>
          </w:tcPr>
          <w:p w14:paraId="589C4AE8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7EF28776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66,446 </w:t>
            </w:r>
          </w:p>
        </w:tc>
        <w:tc>
          <w:tcPr>
            <w:tcW w:w="61" w:type="pct"/>
            <w:vAlign w:val="bottom"/>
          </w:tcPr>
          <w:p w14:paraId="3943AA43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73E7917F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68,830</w:t>
            </w:r>
          </w:p>
        </w:tc>
      </w:tr>
      <w:tr w:rsidR="00B24CCF" w:rsidRPr="00267CF8" w14:paraId="4414D37A" w14:textId="77777777" w:rsidTr="005804AB">
        <w:trPr>
          <w:trHeight w:val="113"/>
        </w:trPr>
        <w:tc>
          <w:tcPr>
            <w:tcW w:w="2598" w:type="pct"/>
            <w:shd w:val="clear" w:color="auto" w:fill="auto"/>
          </w:tcPr>
          <w:p w14:paraId="5ACDD351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ค่าติดตั้งผลิตภัณฑ์</w:t>
            </w:r>
          </w:p>
        </w:tc>
        <w:tc>
          <w:tcPr>
            <w:tcW w:w="549" w:type="pct"/>
            <w:shd w:val="clear" w:color="auto" w:fill="auto"/>
          </w:tcPr>
          <w:p w14:paraId="2530B247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144,247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8341E31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shd w:val="clear" w:color="auto" w:fill="auto"/>
          </w:tcPr>
          <w:p w14:paraId="627713D1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208,048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0D4026D9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shd w:val="clear" w:color="auto" w:fill="auto"/>
          </w:tcPr>
          <w:p w14:paraId="711F1837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118,161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0F0D776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shd w:val="clear" w:color="auto" w:fill="auto"/>
          </w:tcPr>
          <w:p w14:paraId="4286AFD8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204,344</w:t>
            </w:r>
          </w:p>
        </w:tc>
      </w:tr>
      <w:tr w:rsidR="00B24CCF" w:rsidRPr="00267CF8" w14:paraId="4E611261" w14:textId="77777777" w:rsidTr="005804AB">
        <w:trPr>
          <w:trHeight w:val="113"/>
        </w:trPr>
        <w:tc>
          <w:tcPr>
            <w:tcW w:w="2598" w:type="pct"/>
            <w:shd w:val="clear" w:color="auto" w:fill="auto"/>
          </w:tcPr>
          <w:p w14:paraId="6E01B946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ค่าแรงงานการผลิต</w:t>
            </w:r>
          </w:p>
        </w:tc>
        <w:tc>
          <w:tcPr>
            <w:tcW w:w="549" w:type="pct"/>
            <w:shd w:val="clear" w:color="auto" w:fill="auto"/>
          </w:tcPr>
          <w:p w14:paraId="532D96FC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116,136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7061266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shd w:val="clear" w:color="auto" w:fill="auto"/>
          </w:tcPr>
          <w:p w14:paraId="5EFC8627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178,830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18B381BA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shd w:val="clear" w:color="auto" w:fill="auto"/>
          </w:tcPr>
          <w:p w14:paraId="39848434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108,958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BD08B3E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shd w:val="clear" w:color="auto" w:fill="auto"/>
          </w:tcPr>
          <w:p w14:paraId="7A7AA6E1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151,504</w:t>
            </w:r>
          </w:p>
        </w:tc>
      </w:tr>
      <w:tr w:rsidR="00B24CCF" w:rsidRPr="00267CF8" w14:paraId="54457ECE" w14:textId="77777777" w:rsidTr="005804AB">
        <w:trPr>
          <w:trHeight w:val="113"/>
        </w:trPr>
        <w:tc>
          <w:tcPr>
            <w:tcW w:w="2598" w:type="pct"/>
          </w:tcPr>
          <w:p w14:paraId="7D0AEAD3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549" w:type="pct"/>
          </w:tcPr>
          <w:p w14:paraId="26DFADD2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133,584 </w:t>
            </w:r>
          </w:p>
        </w:tc>
        <w:tc>
          <w:tcPr>
            <w:tcW w:w="61" w:type="pct"/>
            <w:vAlign w:val="bottom"/>
          </w:tcPr>
          <w:p w14:paraId="6E1C0CDB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452616E8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112,455</w:t>
            </w:r>
          </w:p>
        </w:tc>
        <w:tc>
          <w:tcPr>
            <w:tcW w:w="62" w:type="pct"/>
            <w:vAlign w:val="bottom"/>
          </w:tcPr>
          <w:p w14:paraId="6149AB1B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62360911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83,073 </w:t>
            </w:r>
          </w:p>
        </w:tc>
        <w:tc>
          <w:tcPr>
            <w:tcW w:w="61" w:type="pct"/>
            <w:vAlign w:val="bottom"/>
          </w:tcPr>
          <w:p w14:paraId="4E06BE59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73C128C2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70,953</w:t>
            </w:r>
          </w:p>
        </w:tc>
      </w:tr>
      <w:tr w:rsidR="00B24CCF" w:rsidRPr="00267CF8" w14:paraId="534A337D" w14:textId="77777777" w:rsidTr="005804AB">
        <w:trPr>
          <w:trHeight w:val="113"/>
        </w:trPr>
        <w:tc>
          <w:tcPr>
            <w:tcW w:w="2598" w:type="pct"/>
          </w:tcPr>
          <w:p w14:paraId="091E8712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ค่าขนส่ง</w:t>
            </w:r>
          </w:p>
        </w:tc>
        <w:tc>
          <w:tcPr>
            <w:tcW w:w="549" w:type="pct"/>
          </w:tcPr>
          <w:p w14:paraId="73307608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78,256 </w:t>
            </w:r>
          </w:p>
        </w:tc>
        <w:tc>
          <w:tcPr>
            <w:tcW w:w="61" w:type="pct"/>
            <w:vAlign w:val="bottom"/>
          </w:tcPr>
          <w:p w14:paraId="252D0F76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4CB6F3C3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101,723</w:t>
            </w:r>
          </w:p>
        </w:tc>
        <w:tc>
          <w:tcPr>
            <w:tcW w:w="62" w:type="pct"/>
            <w:vAlign w:val="bottom"/>
          </w:tcPr>
          <w:p w14:paraId="21B26E23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5537F693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66,361 </w:t>
            </w:r>
          </w:p>
        </w:tc>
        <w:tc>
          <w:tcPr>
            <w:tcW w:w="61" w:type="pct"/>
            <w:vAlign w:val="bottom"/>
          </w:tcPr>
          <w:p w14:paraId="5EFB58A4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6B84735A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98,506</w:t>
            </w:r>
          </w:p>
        </w:tc>
      </w:tr>
      <w:tr w:rsidR="00B24CCF" w:rsidRPr="00267CF8" w14:paraId="520C1FDD" w14:textId="77777777" w:rsidTr="005804AB">
        <w:trPr>
          <w:trHeight w:val="113"/>
        </w:trPr>
        <w:tc>
          <w:tcPr>
            <w:tcW w:w="2598" w:type="pct"/>
          </w:tcPr>
          <w:p w14:paraId="60A61C8C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9" w:type="pct"/>
          </w:tcPr>
          <w:p w14:paraId="5FA21467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>(</w:t>
            </w: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6,686</w:t>
            </w: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) </w:t>
            </w:r>
          </w:p>
        </w:tc>
        <w:tc>
          <w:tcPr>
            <w:tcW w:w="61" w:type="pct"/>
            <w:vAlign w:val="bottom"/>
          </w:tcPr>
          <w:p w14:paraId="67F5A2AF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556F09A9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20,523</w:t>
            </w:r>
          </w:p>
        </w:tc>
        <w:tc>
          <w:tcPr>
            <w:tcW w:w="62" w:type="pct"/>
            <w:vAlign w:val="bottom"/>
          </w:tcPr>
          <w:p w14:paraId="1FD27C6D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68FC27E1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>(</w:t>
            </w: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11,023</w:t>
            </w: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61" w:type="pct"/>
            <w:vAlign w:val="bottom"/>
          </w:tcPr>
          <w:p w14:paraId="2C92CB1D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1686F25A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7CF8">
              <w:rPr>
                <w:rFonts w:ascii="Angsana New" w:hAnsi="Angsana New"/>
                <w:sz w:val="24"/>
                <w:szCs w:val="24"/>
                <w:lang w:val="en-GB"/>
              </w:rPr>
              <w:t>20,523</w:t>
            </w:r>
          </w:p>
        </w:tc>
      </w:tr>
      <w:tr w:rsidR="00B24CCF" w:rsidRPr="00267CF8" w14:paraId="17866EBF" w14:textId="77777777" w:rsidTr="005804AB">
        <w:trPr>
          <w:trHeight w:val="113"/>
        </w:trPr>
        <w:tc>
          <w:tcPr>
            <w:tcW w:w="2598" w:type="pct"/>
          </w:tcPr>
          <w:p w14:paraId="362F51D4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ค่าเผื่อจากการลดมูลค่าของสินค้า</w:t>
            </w:r>
          </w:p>
        </w:tc>
        <w:tc>
          <w:tcPr>
            <w:tcW w:w="549" w:type="pct"/>
          </w:tcPr>
          <w:p w14:paraId="5063051C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>(</w:t>
            </w: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>22,431</w:t>
            </w:r>
            <w:r w:rsidRPr="004A4635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61" w:type="pct"/>
            <w:vAlign w:val="bottom"/>
          </w:tcPr>
          <w:p w14:paraId="01C7EDE0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6DFD50A9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21,572 </w:t>
            </w:r>
          </w:p>
        </w:tc>
        <w:tc>
          <w:tcPr>
            <w:tcW w:w="62" w:type="pct"/>
            <w:vAlign w:val="bottom"/>
          </w:tcPr>
          <w:p w14:paraId="2A0C5CA2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374A795C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(</w:t>
            </w:r>
            <w:r w:rsidRPr="006A3822">
              <w:rPr>
                <w:rFonts w:ascii="Angsana New" w:hAnsi="Angsana New"/>
                <w:sz w:val="24"/>
                <w:szCs w:val="24"/>
                <w:lang w:val="en-GB"/>
              </w:rPr>
              <w:t>17,497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61" w:type="pct"/>
            <w:vAlign w:val="bottom"/>
          </w:tcPr>
          <w:p w14:paraId="3F1E9557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1353F90F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54D8">
              <w:rPr>
                <w:rFonts w:ascii="Angsana New" w:hAnsi="Angsana New"/>
                <w:sz w:val="24"/>
                <w:szCs w:val="24"/>
                <w:lang w:val="en-GB"/>
              </w:rPr>
              <w:t xml:space="preserve"> 12,730 </w:t>
            </w:r>
          </w:p>
        </w:tc>
      </w:tr>
      <w:tr w:rsidR="00A321C7" w:rsidRPr="00267CF8" w14:paraId="76BE0C23" w14:textId="77777777" w:rsidTr="005804AB">
        <w:trPr>
          <w:trHeight w:val="113"/>
        </w:trPr>
        <w:tc>
          <w:tcPr>
            <w:tcW w:w="2598" w:type="pct"/>
          </w:tcPr>
          <w:p w14:paraId="19C3B06B" w14:textId="4D3C1807" w:rsidR="00A321C7" w:rsidRPr="00267CF8" w:rsidRDefault="00A321C7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ขาดทุนจากการด้อยค่าเงินลงทุน</w:t>
            </w:r>
          </w:p>
        </w:tc>
        <w:tc>
          <w:tcPr>
            <w:tcW w:w="549" w:type="pct"/>
          </w:tcPr>
          <w:p w14:paraId="0353AD7A" w14:textId="4D5DE4C1" w:rsidR="00A321C7" w:rsidRPr="00A321C7" w:rsidRDefault="00A321C7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1" w:type="pct"/>
            <w:vAlign w:val="bottom"/>
          </w:tcPr>
          <w:p w14:paraId="3C32C211" w14:textId="77777777" w:rsidR="00A321C7" w:rsidRPr="004A4635" w:rsidRDefault="00A321C7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</w:tcPr>
          <w:p w14:paraId="024BC81E" w14:textId="261D8F3D" w:rsidR="00A321C7" w:rsidRPr="004A4635" w:rsidRDefault="00A321C7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2" w:type="pct"/>
            <w:vAlign w:val="bottom"/>
          </w:tcPr>
          <w:p w14:paraId="3048EB62" w14:textId="77777777" w:rsidR="00A321C7" w:rsidRPr="004A4635" w:rsidRDefault="00A321C7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</w:tcPr>
          <w:p w14:paraId="787AE930" w14:textId="6EC43A34" w:rsidR="00A321C7" w:rsidRPr="006A3822" w:rsidRDefault="00A321C7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5,359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61" w:type="pct"/>
            <w:vAlign w:val="bottom"/>
          </w:tcPr>
          <w:p w14:paraId="1E50DE6F" w14:textId="77777777" w:rsidR="00A321C7" w:rsidRPr="004A4635" w:rsidRDefault="00A321C7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</w:tcPr>
          <w:p w14:paraId="1F7215E1" w14:textId="681A5017" w:rsidR="00A321C7" w:rsidRPr="00B254D8" w:rsidRDefault="00A321C7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22,246</w:t>
            </w:r>
          </w:p>
        </w:tc>
      </w:tr>
      <w:tr w:rsidR="00B24CCF" w:rsidRPr="00267CF8" w14:paraId="68D0CADD" w14:textId="77777777" w:rsidTr="005804AB">
        <w:trPr>
          <w:trHeight w:val="113"/>
        </w:trPr>
        <w:tc>
          <w:tcPr>
            <w:tcW w:w="2598" w:type="pct"/>
          </w:tcPr>
          <w:p w14:paraId="1B535501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6F0C301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90,798 </w:t>
            </w:r>
          </w:p>
        </w:tc>
        <w:tc>
          <w:tcPr>
            <w:tcW w:w="61" w:type="pct"/>
            <w:vAlign w:val="bottom"/>
          </w:tcPr>
          <w:p w14:paraId="3D75EDAE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02C10C3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172,513 </w:t>
            </w:r>
          </w:p>
        </w:tc>
        <w:tc>
          <w:tcPr>
            <w:tcW w:w="62" w:type="pct"/>
            <w:vAlign w:val="bottom"/>
          </w:tcPr>
          <w:p w14:paraId="658BFFE6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6E50C85" w14:textId="675B76C9" w:rsidR="00B24CCF" w:rsidRPr="00267CF8" w:rsidRDefault="00A321C7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134</w:t>
            </w:r>
            <w:r w:rsidR="00B24CCF" w:rsidRPr="006A3822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61" w:type="pct"/>
            <w:vAlign w:val="bottom"/>
          </w:tcPr>
          <w:p w14:paraId="5C1E2EB8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CF331F9" w14:textId="128EA6DD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54D8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A321C7">
              <w:rPr>
                <w:rFonts w:ascii="Angsana New" w:hAnsi="Angsana New"/>
                <w:sz w:val="24"/>
                <w:szCs w:val="24"/>
                <w:lang w:val="en-GB"/>
              </w:rPr>
              <w:t>148</w:t>
            </w:r>
            <w:r w:rsidRPr="00B254D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A321C7">
              <w:rPr>
                <w:rFonts w:ascii="Angsana New" w:hAnsi="Angsana New"/>
                <w:sz w:val="24"/>
                <w:szCs w:val="24"/>
                <w:lang w:val="en-GB"/>
              </w:rPr>
              <w:t>082</w:t>
            </w:r>
            <w:r w:rsidRPr="00B254D8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24CCF" w:rsidRPr="00267CF8" w14:paraId="2C81D1C6" w14:textId="77777777" w:rsidTr="005804AB">
        <w:trPr>
          <w:trHeight w:val="113"/>
        </w:trPr>
        <w:tc>
          <w:tcPr>
            <w:tcW w:w="2598" w:type="pct"/>
          </w:tcPr>
          <w:p w14:paraId="2D035CF9" w14:textId="77777777" w:rsidR="00B24CCF" w:rsidRPr="00267CF8" w:rsidRDefault="00B24CCF" w:rsidP="00C730F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CF8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รวมค่าใช้จ่ายตามลักษณะ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75128A61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1,764,444 </w:t>
            </w:r>
          </w:p>
        </w:tc>
        <w:tc>
          <w:tcPr>
            <w:tcW w:w="61" w:type="pct"/>
            <w:vAlign w:val="bottom"/>
          </w:tcPr>
          <w:p w14:paraId="6353A7D8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1B5AE602" w14:textId="77777777" w:rsidR="00B24CCF" w:rsidRPr="004A4635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4635">
              <w:rPr>
                <w:rFonts w:ascii="Angsana New" w:hAnsi="Angsana New"/>
                <w:sz w:val="24"/>
                <w:szCs w:val="24"/>
                <w:lang w:val="en-GB"/>
              </w:rPr>
              <w:t xml:space="preserve"> 2,286,147 </w:t>
            </w:r>
          </w:p>
        </w:tc>
        <w:tc>
          <w:tcPr>
            <w:tcW w:w="62" w:type="pct"/>
            <w:vAlign w:val="bottom"/>
          </w:tcPr>
          <w:p w14:paraId="09369AB8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0EDA3CF8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A3822">
              <w:rPr>
                <w:rFonts w:ascii="Angsana New" w:hAnsi="Angsana New"/>
                <w:sz w:val="24"/>
                <w:szCs w:val="24"/>
                <w:lang w:val="en-GB"/>
              </w:rPr>
              <w:t>1,396,838</w:t>
            </w:r>
          </w:p>
        </w:tc>
        <w:tc>
          <w:tcPr>
            <w:tcW w:w="61" w:type="pct"/>
            <w:vAlign w:val="bottom"/>
          </w:tcPr>
          <w:p w14:paraId="6561AB71" w14:textId="77777777" w:rsidR="00B24CCF" w:rsidRPr="004A4635" w:rsidRDefault="00B24CCF" w:rsidP="00C730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EFAF47A" w14:textId="77777777" w:rsidR="00B24CCF" w:rsidRPr="00267CF8" w:rsidRDefault="00B24CCF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54D8">
              <w:rPr>
                <w:rFonts w:ascii="Angsana New" w:hAnsi="Angsana New"/>
                <w:sz w:val="24"/>
                <w:szCs w:val="24"/>
                <w:lang w:val="en-GB"/>
              </w:rPr>
              <w:t xml:space="preserve"> 2,047,919 </w:t>
            </w:r>
          </w:p>
        </w:tc>
      </w:tr>
    </w:tbl>
    <w:bookmarkEnd w:id="26"/>
    <w:p w14:paraId="24B58DEA" w14:textId="11AB125A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ภาษีเงินได้รอการตัดบัญชีและภาษีเงินได้</w:t>
      </w:r>
    </w:p>
    <w:p w14:paraId="64121190" w14:textId="77777777" w:rsidR="002B2BE0" w:rsidRPr="006B039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p w14:paraId="2438AD10" w14:textId="059F0A99" w:rsidR="002B2BE0" w:rsidRPr="006F2540" w:rsidRDefault="002B2BE0" w:rsidP="00F0798A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-7" w:hanging="522"/>
        <w:jc w:val="thaiDistribute"/>
        <w:rPr>
          <w:rFonts w:ascii="Angsana New" w:hAnsi="Angsana New"/>
          <w:sz w:val="32"/>
          <w:szCs w:val="32"/>
          <w:lang w:val="en-GB"/>
        </w:rPr>
      </w:pPr>
      <w:r w:rsidRPr="006F2540">
        <w:rPr>
          <w:rFonts w:ascii="Angsana New" w:hAnsi="Angsana New"/>
          <w:sz w:val="32"/>
          <w:szCs w:val="32"/>
          <w:cs/>
          <w:lang w:val="en-GB"/>
        </w:rPr>
        <w:t>ภาษีเงินได้</w:t>
      </w:r>
    </w:p>
    <w:p w14:paraId="2D53F9EF" w14:textId="77777777" w:rsidR="002B2BE0" w:rsidRPr="00AF6E52" w:rsidRDefault="002B2BE0" w:rsidP="00A23915">
      <w:pPr>
        <w:tabs>
          <w:tab w:val="clear" w:pos="454"/>
          <w:tab w:val="left" w:pos="720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9A8055E" w14:textId="1E32C163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  <w:r w:rsidRPr="00267CF8">
        <w:rPr>
          <w:rFonts w:ascii="Angsana New" w:hAnsi="Angsana New"/>
          <w:i/>
          <w:iCs/>
          <w:sz w:val="32"/>
          <w:szCs w:val="32"/>
          <w:cs/>
          <w:lang w:val="en-GB"/>
        </w:rPr>
        <w:t>ภาษีเงินได้ที่รับรู้ในงบกำไรขาดทุน</w:t>
      </w:r>
    </w:p>
    <w:p w14:paraId="1C31B8E0" w14:textId="77777777" w:rsidR="00AF6E52" w:rsidRPr="00AF6E52" w:rsidRDefault="00AF6E5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4537" w:type="pct"/>
        <w:tblInd w:w="81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54"/>
        <w:gridCol w:w="955"/>
        <w:gridCol w:w="107"/>
        <w:gridCol w:w="937"/>
        <w:gridCol w:w="108"/>
        <w:gridCol w:w="979"/>
        <w:gridCol w:w="107"/>
        <w:gridCol w:w="989"/>
      </w:tblGrid>
      <w:tr w:rsidR="002B2BE0" w:rsidRPr="00683263" w14:paraId="6AAEB2BF" w14:textId="77777777" w:rsidTr="00683263">
        <w:tc>
          <w:tcPr>
            <w:tcW w:w="2492" w:type="pct"/>
          </w:tcPr>
          <w:p w14:paraId="0DE29BD4" w14:textId="77777777" w:rsidR="002B2BE0" w:rsidRPr="00683263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08" w:type="pct"/>
            <w:gridSpan w:val="7"/>
          </w:tcPr>
          <w:p w14:paraId="4980BBBA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2B2BE0" w:rsidRPr="00683263" w14:paraId="0C390B4E" w14:textId="77777777" w:rsidTr="00595523">
        <w:trPr>
          <w:trHeight w:val="234"/>
        </w:trPr>
        <w:tc>
          <w:tcPr>
            <w:tcW w:w="2492" w:type="pct"/>
          </w:tcPr>
          <w:p w14:paraId="4B0C43F8" w14:textId="77777777" w:rsidR="002B2BE0" w:rsidRPr="00683263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9" w:type="pct"/>
            <w:gridSpan w:val="3"/>
            <w:tcBorders>
              <w:bottom w:val="single" w:sz="4" w:space="0" w:color="auto"/>
            </w:tcBorders>
          </w:tcPr>
          <w:p w14:paraId="3098613A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65" w:type="pct"/>
          </w:tcPr>
          <w:p w14:paraId="60D6C9A2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5" w:type="pct"/>
            <w:gridSpan w:val="3"/>
            <w:tcBorders>
              <w:bottom w:val="single" w:sz="4" w:space="0" w:color="auto"/>
            </w:tcBorders>
          </w:tcPr>
          <w:p w14:paraId="2B02245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B2BE0" w:rsidRPr="00683263" w14:paraId="792DC43A" w14:textId="77777777" w:rsidTr="00595523">
        <w:trPr>
          <w:trHeight w:val="197"/>
        </w:trPr>
        <w:tc>
          <w:tcPr>
            <w:tcW w:w="2492" w:type="pct"/>
          </w:tcPr>
          <w:p w14:paraId="03735FD2" w14:textId="77777777" w:rsidR="002B2BE0" w:rsidRPr="00683263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C2F9C67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64" w:type="pct"/>
          </w:tcPr>
          <w:p w14:paraId="4990268F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A2421A1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65" w:type="pct"/>
          </w:tcPr>
          <w:p w14:paraId="172AE3A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36B2533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64" w:type="pct"/>
          </w:tcPr>
          <w:p w14:paraId="207EF896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2134AEA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2B2BE0" w:rsidRPr="00683263" w14:paraId="7696C509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E160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83263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73" w:type="pct"/>
            <w:vAlign w:val="bottom"/>
          </w:tcPr>
          <w:p w14:paraId="544C06E7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03B19C7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vAlign w:val="bottom"/>
          </w:tcPr>
          <w:p w14:paraId="4FCC652F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" w:type="pct"/>
            <w:vAlign w:val="bottom"/>
          </w:tcPr>
          <w:p w14:paraId="6F52A1C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50142F3F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31655E54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</w:tcPr>
          <w:p w14:paraId="18E07936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2B2BE0" w:rsidRPr="00683263" w14:paraId="12479D96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1111E1DC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ภาษีเงินได้ปัจจุบัน</w:t>
            </w:r>
          </w:p>
        </w:tc>
        <w:tc>
          <w:tcPr>
            <w:tcW w:w="573" w:type="pct"/>
            <w:vAlign w:val="bottom"/>
          </w:tcPr>
          <w:p w14:paraId="76126480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3AA66974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vAlign w:val="bottom"/>
          </w:tcPr>
          <w:p w14:paraId="1D2850CC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" w:type="pct"/>
            <w:vAlign w:val="bottom"/>
          </w:tcPr>
          <w:p w14:paraId="2EB06ACB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40FDA891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5E388CB4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</w:tcPr>
          <w:p w14:paraId="3A7AC0EA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2B2BE0" w:rsidRPr="00683263" w14:paraId="2BF488B1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60754F65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573" w:type="pct"/>
            <w:vAlign w:val="bottom"/>
          </w:tcPr>
          <w:p w14:paraId="0F73AF9C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172,929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6424A5F2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308B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288,205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14F63976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45072C2C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100,004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3F3678B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27C0D693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142,590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5123CB0E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5F2CA61F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อัตราภาษีเงินได้ร้อยละ</w:t>
            </w:r>
          </w:p>
        </w:tc>
        <w:tc>
          <w:tcPr>
            <w:tcW w:w="573" w:type="pct"/>
            <w:vAlign w:val="bottom"/>
          </w:tcPr>
          <w:p w14:paraId="4EEDD977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20</w:t>
            </w:r>
          </w:p>
        </w:tc>
        <w:tc>
          <w:tcPr>
            <w:tcW w:w="64" w:type="pct"/>
            <w:vAlign w:val="bottom"/>
          </w:tcPr>
          <w:p w14:paraId="15BC7AC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083E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65" w:type="pct"/>
            <w:vAlign w:val="bottom"/>
          </w:tcPr>
          <w:p w14:paraId="0DAC3E91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23E906E3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20</w:t>
            </w:r>
          </w:p>
        </w:tc>
        <w:tc>
          <w:tcPr>
            <w:tcW w:w="64" w:type="pct"/>
            <w:vAlign w:val="bottom"/>
          </w:tcPr>
          <w:p w14:paraId="3DB9ED82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20D9732A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20</w:t>
            </w:r>
          </w:p>
        </w:tc>
      </w:tr>
      <w:tr w:rsidR="002B2BE0" w:rsidRPr="00683263" w14:paraId="2407373B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6531A5C9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จำนวนภาษีตามอัตราภาษีเงินได้</w:t>
            </w:r>
          </w:p>
        </w:tc>
        <w:tc>
          <w:tcPr>
            <w:tcW w:w="573" w:type="pct"/>
            <w:vAlign w:val="bottom"/>
          </w:tcPr>
          <w:p w14:paraId="3CB1F7B9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34,586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127936AC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4F331C61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57,641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76D4A26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56676292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20,001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573D5F5E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68807B4D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28,518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353A9D2E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43DE8862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ผลกระทบทางภาษี</w:t>
            </w:r>
          </w:p>
        </w:tc>
        <w:tc>
          <w:tcPr>
            <w:tcW w:w="573" w:type="pct"/>
            <w:vAlign w:val="bottom"/>
          </w:tcPr>
          <w:p w14:paraId="4B22E90C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15535C36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A0537D8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" w:type="pct"/>
            <w:vAlign w:val="bottom"/>
          </w:tcPr>
          <w:p w14:paraId="753C241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1F41A9A0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3515312C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090C3ADB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2B2BE0" w:rsidRPr="00683263" w14:paraId="36F1EB0E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24ACBB57" w14:textId="77777777" w:rsidR="002B2BE0" w:rsidRPr="00683263" w:rsidRDefault="002B2BE0" w:rsidP="00A23915">
            <w:pPr>
              <w:pStyle w:val="a4"/>
              <w:widowControl/>
              <w:tabs>
                <w:tab w:val="left" w:pos="196"/>
              </w:tabs>
              <w:ind w:left="78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68326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รายได้ที่ได้รับยกเว้น</w:t>
            </w:r>
          </w:p>
        </w:tc>
        <w:tc>
          <w:tcPr>
            <w:tcW w:w="573" w:type="pct"/>
            <w:vAlign w:val="bottom"/>
          </w:tcPr>
          <w:p w14:paraId="119BB2FA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3,114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1D2DE76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0513384F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4,671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4D63D2AA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0995A4CB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3,114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4CDFBBD7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3E35F482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4,671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3FAFA5AF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79D34B07" w14:textId="77777777" w:rsidR="002B2BE0" w:rsidRPr="00683263" w:rsidRDefault="002B2BE0" w:rsidP="00A23915">
            <w:pPr>
              <w:pStyle w:val="a4"/>
              <w:widowControl/>
              <w:tabs>
                <w:tab w:val="left" w:pos="196"/>
              </w:tabs>
              <w:ind w:left="78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68326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ค่าใช้จ่ายที่สามารถหักได้เพิ่ม</w:t>
            </w:r>
          </w:p>
        </w:tc>
        <w:tc>
          <w:tcPr>
            <w:tcW w:w="573" w:type="pct"/>
          </w:tcPr>
          <w:p w14:paraId="39F24EAB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3,120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1FC0CB2B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423EEA51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</w:rPr>
              <w:t>8,063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02AFFA06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34176E6E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3,070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01F438ED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113880BE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2,255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571773EC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5073FEF1" w14:textId="77777777" w:rsidR="002B2BE0" w:rsidRPr="00683263" w:rsidRDefault="002B2BE0" w:rsidP="00A23915">
            <w:pPr>
              <w:pStyle w:val="a4"/>
              <w:widowControl/>
              <w:tabs>
                <w:tab w:val="left" w:pos="196"/>
              </w:tabs>
              <w:ind w:left="78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68326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ค่าใช้จ่ายต้องห้าม</w:t>
            </w:r>
          </w:p>
        </w:tc>
        <w:tc>
          <w:tcPr>
            <w:tcW w:w="573" w:type="pct"/>
          </w:tcPr>
          <w:p w14:paraId="0D0851A0" w14:textId="64E466E3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 xml:space="preserve"> 14,626</w:t>
            </w:r>
          </w:p>
        </w:tc>
        <w:tc>
          <w:tcPr>
            <w:tcW w:w="64" w:type="pct"/>
            <w:vAlign w:val="bottom"/>
          </w:tcPr>
          <w:p w14:paraId="13301416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67F42DF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16,599</w:t>
            </w:r>
          </w:p>
        </w:tc>
        <w:tc>
          <w:tcPr>
            <w:tcW w:w="65" w:type="pct"/>
            <w:vAlign w:val="bottom"/>
          </w:tcPr>
          <w:p w14:paraId="4B35254D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50E4CEF7" w14:textId="65E9921A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12,059</w:t>
            </w:r>
          </w:p>
        </w:tc>
        <w:tc>
          <w:tcPr>
            <w:tcW w:w="64" w:type="pct"/>
            <w:vAlign w:val="bottom"/>
          </w:tcPr>
          <w:p w14:paraId="74E4CB52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0858F0B8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14,438</w:t>
            </w:r>
          </w:p>
        </w:tc>
      </w:tr>
      <w:tr w:rsidR="002B2BE0" w:rsidRPr="00683263" w14:paraId="42F8DBE8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39C6FD9A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ผลกระทบของรายการระหว่างกัน</w:t>
            </w:r>
          </w:p>
        </w:tc>
        <w:tc>
          <w:tcPr>
            <w:tcW w:w="573" w:type="pct"/>
            <w:vAlign w:val="bottom"/>
          </w:tcPr>
          <w:p w14:paraId="21FBC0C2" w14:textId="04DAC0EA" w:rsidR="002B2BE0" w:rsidRPr="00916512" w:rsidRDefault="00E8469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84697"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  <w:t>-</w:t>
            </w:r>
          </w:p>
        </w:tc>
        <w:tc>
          <w:tcPr>
            <w:tcW w:w="64" w:type="pct"/>
            <w:vAlign w:val="bottom"/>
          </w:tcPr>
          <w:p w14:paraId="521E94B6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7A3BF9D5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4,289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69EC59E9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2B423176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64" w:type="pct"/>
            <w:vAlign w:val="bottom"/>
          </w:tcPr>
          <w:p w14:paraId="25705256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3783E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</w:tr>
      <w:tr w:rsidR="002B2BE0" w:rsidRPr="00683263" w14:paraId="153BB943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60193702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ขาดทุนของบริษัทย่อย</w:t>
            </w:r>
          </w:p>
        </w:tc>
        <w:tc>
          <w:tcPr>
            <w:tcW w:w="573" w:type="pct"/>
            <w:vAlign w:val="bottom"/>
          </w:tcPr>
          <w:p w14:paraId="42603EDD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64" w:type="pct"/>
            <w:vAlign w:val="bottom"/>
          </w:tcPr>
          <w:p w14:paraId="015876C9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9D1AFF9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28,480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3C58AAB7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</w:tcPr>
          <w:p w14:paraId="309A09D2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64" w:type="pct"/>
            <w:vAlign w:val="bottom"/>
          </w:tcPr>
          <w:p w14:paraId="207780E0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E512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</w:tr>
      <w:tr w:rsidR="002B2BE0" w:rsidRPr="00683263" w14:paraId="156D76E5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2F3EEB06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จำนวนภาษีของผลขาดทุนในปีปัจจุบันที่ไม่รับรู้เป็นสินทรัพย์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1BCB1B0D" w14:textId="62B2EA7E" w:rsidR="002B2BE0" w:rsidRPr="00916512" w:rsidRDefault="00E84697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84697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9,594</w:t>
            </w:r>
          </w:p>
        </w:tc>
        <w:tc>
          <w:tcPr>
            <w:tcW w:w="64" w:type="pct"/>
            <w:vAlign w:val="bottom"/>
          </w:tcPr>
          <w:p w14:paraId="59D97B57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DAC99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</w:rPr>
              <w:t>83,298</w:t>
            </w:r>
          </w:p>
        </w:tc>
        <w:tc>
          <w:tcPr>
            <w:tcW w:w="65" w:type="pct"/>
            <w:vAlign w:val="bottom"/>
          </w:tcPr>
          <w:p w14:paraId="2FB323F4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6770E3A" w14:textId="4AB05370" w:rsidR="002B2BE0" w:rsidRPr="00916512" w:rsidRDefault="0041019A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1,114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20697E98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A578D" w14:textId="66AEE7F4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18,</w:t>
            </w:r>
            <w:r w:rsidR="00084BE4" w:rsidRPr="00C96959">
              <w:rPr>
                <w:rFonts w:ascii="Angsana New" w:hAnsi="Angsana New"/>
                <w:sz w:val="25"/>
                <w:szCs w:val="25"/>
                <w:highlight w:val="yellow"/>
              </w:rPr>
              <w:t>023</w:t>
            </w:r>
          </w:p>
        </w:tc>
      </w:tr>
      <w:tr w:rsidR="002B2BE0" w:rsidRPr="00683263" w14:paraId="05DEC32B" w14:textId="77777777" w:rsidTr="00595523">
        <w:trPr>
          <w:trHeight w:val="113"/>
        </w:trPr>
        <w:tc>
          <w:tcPr>
            <w:tcW w:w="2492" w:type="pct"/>
            <w:tcBorders>
              <w:top w:val="nil"/>
              <w:left w:val="nil"/>
              <w:bottom w:val="nil"/>
              <w:right w:val="nil"/>
            </w:tcBorders>
          </w:tcPr>
          <w:p w14:paraId="2376EB49" w14:textId="77777777" w:rsidR="002B2BE0" w:rsidRPr="00683263" w:rsidRDefault="002B2BE0" w:rsidP="00A23915">
            <w:pPr>
              <w:pStyle w:val="a4"/>
              <w:widowControl/>
              <w:ind w:left="46" w:right="-9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2D1CEC" w14:textId="78060644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16,</w:t>
            </w:r>
            <w:r w:rsidR="00FF7392" w:rsidRPr="00916512">
              <w:rPr>
                <w:rFonts w:ascii="Angsana New" w:hAnsi="Angsana New"/>
                <w:sz w:val="25"/>
                <w:szCs w:val="25"/>
                <w:lang w:val="en-GB"/>
              </w:rPr>
              <w:t>600</w:t>
            </w: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71BB558F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ACE4842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3,247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16B6E8D1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12" w:space="0" w:color="auto"/>
            </w:tcBorders>
          </w:tcPr>
          <w:p w14:paraId="020E4F6E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15,240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7A09D698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67A88CB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2,983</w:t>
            </w: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</w:tbl>
    <w:p w14:paraId="2F3BFF64" w14:textId="2BC15F9E" w:rsidR="00595523" w:rsidRDefault="00595523"/>
    <w:tbl>
      <w:tblPr>
        <w:tblW w:w="4537" w:type="pct"/>
        <w:tblInd w:w="81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54"/>
        <w:gridCol w:w="955"/>
        <w:gridCol w:w="107"/>
        <w:gridCol w:w="937"/>
        <w:gridCol w:w="108"/>
        <w:gridCol w:w="979"/>
        <w:gridCol w:w="107"/>
        <w:gridCol w:w="989"/>
      </w:tblGrid>
      <w:tr w:rsidR="002B2BE0" w:rsidRPr="00683263" w14:paraId="05A9AA6F" w14:textId="77777777" w:rsidTr="00683263">
        <w:tc>
          <w:tcPr>
            <w:tcW w:w="2492" w:type="pct"/>
          </w:tcPr>
          <w:p w14:paraId="57F3B628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08" w:type="pct"/>
            <w:gridSpan w:val="7"/>
          </w:tcPr>
          <w:p w14:paraId="3BA009ED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2B2BE0" w:rsidRPr="00683263" w14:paraId="26222FD7" w14:textId="77777777" w:rsidTr="00595523">
        <w:trPr>
          <w:trHeight w:val="351"/>
        </w:trPr>
        <w:tc>
          <w:tcPr>
            <w:tcW w:w="2492" w:type="pct"/>
          </w:tcPr>
          <w:p w14:paraId="58FC15ED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9" w:type="pct"/>
            <w:gridSpan w:val="3"/>
            <w:tcBorders>
              <w:bottom w:val="single" w:sz="4" w:space="0" w:color="auto"/>
            </w:tcBorders>
          </w:tcPr>
          <w:p w14:paraId="59E2086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65" w:type="pct"/>
          </w:tcPr>
          <w:p w14:paraId="4F683E9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5" w:type="pct"/>
            <w:gridSpan w:val="3"/>
            <w:tcBorders>
              <w:bottom w:val="single" w:sz="4" w:space="0" w:color="auto"/>
            </w:tcBorders>
          </w:tcPr>
          <w:p w14:paraId="6D350588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B2BE0" w:rsidRPr="00683263" w14:paraId="357B54ED" w14:textId="77777777" w:rsidTr="00683263">
        <w:trPr>
          <w:trHeight w:val="351"/>
        </w:trPr>
        <w:tc>
          <w:tcPr>
            <w:tcW w:w="2492" w:type="pct"/>
          </w:tcPr>
          <w:p w14:paraId="08920148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08" w:type="pct"/>
            <w:gridSpan w:val="7"/>
            <w:tcBorders>
              <w:bottom w:val="single" w:sz="4" w:space="0" w:color="auto"/>
            </w:tcBorders>
          </w:tcPr>
          <w:p w14:paraId="6447E725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683263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683263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</w:tr>
      <w:tr w:rsidR="002B2BE0" w:rsidRPr="00683263" w14:paraId="63588D0C" w14:textId="77777777" w:rsidTr="00595523">
        <w:trPr>
          <w:trHeight w:val="351"/>
        </w:trPr>
        <w:tc>
          <w:tcPr>
            <w:tcW w:w="2492" w:type="pct"/>
          </w:tcPr>
          <w:p w14:paraId="5775E3CF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0B162A0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64" w:type="pct"/>
          </w:tcPr>
          <w:p w14:paraId="10217995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F41FA5B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65" w:type="pct"/>
          </w:tcPr>
          <w:p w14:paraId="512E5BDC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A86E8DA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64" w:type="pct"/>
          </w:tcPr>
          <w:p w14:paraId="249FDC8C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3DCA953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2B2BE0" w:rsidRPr="00683263" w14:paraId="35CEA336" w14:textId="77777777" w:rsidTr="00595523">
        <w:trPr>
          <w:trHeight w:val="113"/>
        </w:trPr>
        <w:tc>
          <w:tcPr>
            <w:tcW w:w="2492" w:type="pct"/>
          </w:tcPr>
          <w:p w14:paraId="5727F287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ภาษีเงินได้งวดปัจจุบัน</w:t>
            </w:r>
          </w:p>
        </w:tc>
        <w:tc>
          <w:tcPr>
            <w:tcW w:w="573" w:type="pct"/>
            <w:vAlign w:val="bottom"/>
          </w:tcPr>
          <w:p w14:paraId="329017D6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64" w:type="pct"/>
            <w:vAlign w:val="bottom"/>
          </w:tcPr>
          <w:p w14:paraId="5CEF2AB5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vAlign w:val="bottom"/>
          </w:tcPr>
          <w:p w14:paraId="5E4643E9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65" w:type="pct"/>
            <w:vAlign w:val="bottom"/>
          </w:tcPr>
          <w:p w14:paraId="48A81989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vAlign w:val="bottom"/>
          </w:tcPr>
          <w:p w14:paraId="73E87914" w14:textId="77777777" w:rsidR="002B2BE0" w:rsidRPr="00683263" w:rsidRDefault="002B2BE0" w:rsidP="0068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64" w:type="pct"/>
            <w:vAlign w:val="bottom"/>
          </w:tcPr>
          <w:p w14:paraId="3879EC14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vAlign w:val="bottom"/>
          </w:tcPr>
          <w:p w14:paraId="38627FD3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</w:tr>
      <w:tr w:rsidR="002B2BE0" w:rsidRPr="00683263" w14:paraId="31129913" w14:textId="77777777" w:rsidTr="00595523">
        <w:trPr>
          <w:trHeight w:val="113"/>
        </w:trPr>
        <w:tc>
          <w:tcPr>
            <w:tcW w:w="2492" w:type="pct"/>
          </w:tcPr>
          <w:p w14:paraId="53581520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52F438A" w14:textId="31C2FDCB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16,</w:t>
            </w:r>
            <w:r w:rsidR="008466BD" w:rsidRPr="00916512">
              <w:rPr>
                <w:rFonts w:ascii="Angsana New" w:hAnsi="Angsana New"/>
                <w:sz w:val="25"/>
                <w:szCs w:val="25"/>
                <w:lang w:val="en-GB"/>
              </w:rPr>
              <w:t>600</w:t>
            </w: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313EF9F2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80799A5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3,247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369E3BE3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6C5159" w14:textId="77777777" w:rsidR="002B2BE0" w:rsidRPr="00916512" w:rsidRDefault="002B2BE0" w:rsidP="0068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15,240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2979B407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CFC2B36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2,983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5F78307A" w14:textId="77777777" w:rsidTr="00595523">
        <w:trPr>
          <w:trHeight w:val="113"/>
        </w:trPr>
        <w:tc>
          <w:tcPr>
            <w:tcW w:w="2492" w:type="pct"/>
          </w:tcPr>
          <w:p w14:paraId="31873B4E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รวมภาษีเงินได้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</w:tcPr>
          <w:p w14:paraId="2BFAEB2A" w14:textId="7BF9A1B2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16,</w:t>
            </w:r>
            <w:r w:rsidR="008466BD" w:rsidRPr="00916512">
              <w:rPr>
                <w:rFonts w:ascii="Angsana New" w:hAnsi="Angsana New"/>
                <w:sz w:val="25"/>
                <w:szCs w:val="25"/>
                <w:lang w:val="en-GB"/>
              </w:rPr>
              <w:t>600</w:t>
            </w: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541C7D34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12" w:space="0" w:color="auto"/>
            </w:tcBorders>
          </w:tcPr>
          <w:p w14:paraId="63FC10A6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3,247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5" w:type="pct"/>
            <w:vAlign w:val="bottom"/>
          </w:tcPr>
          <w:p w14:paraId="5817AB90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12" w:space="0" w:color="auto"/>
            </w:tcBorders>
          </w:tcPr>
          <w:p w14:paraId="1F1D8570" w14:textId="77777777" w:rsidR="002B2BE0" w:rsidRPr="00916512" w:rsidRDefault="002B2BE0" w:rsidP="0068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15,240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4A94D029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12" w:space="0" w:color="auto"/>
            </w:tcBorders>
          </w:tcPr>
          <w:p w14:paraId="4A0290C2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2,983</w:t>
            </w:r>
            <w:r w:rsidRPr="00683263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2B2BE0" w:rsidRPr="00683263" w14:paraId="597D1700" w14:textId="77777777" w:rsidTr="00595523">
        <w:trPr>
          <w:trHeight w:val="113"/>
        </w:trPr>
        <w:tc>
          <w:tcPr>
            <w:tcW w:w="2492" w:type="pct"/>
          </w:tcPr>
          <w:p w14:paraId="20E89589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73" w:type="pct"/>
            <w:tcBorders>
              <w:top w:val="single" w:sz="12" w:space="0" w:color="auto"/>
              <w:bottom w:val="nil"/>
            </w:tcBorders>
          </w:tcPr>
          <w:p w14:paraId="15BD5AC0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1C4F3126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2" w:type="pct"/>
            <w:tcBorders>
              <w:top w:val="single" w:sz="12" w:space="0" w:color="auto"/>
              <w:bottom w:val="nil"/>
            </w:tcBorders>
          </w:tcPr>
          <w:p w14:paraId="251D3787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" w:type="pct"/>
            <w:vAlign w:val="bottom"/>
          </w:tcPr>
          <w:p w14:paraId="6CE7FCC6" w14:textId="77777777" w:rsidR="002B2BE0" w:rsidRPr="00916512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7" w:type="pct"/>
            <w:tcBorders>
              <w:top w:val="single" w:sz="12" w:space="0" w:color="auto"/>
              <w:bottom w:val="nil"/>
            </w:tcBorders>
          </w:tcPr>
          <w:p w14:paraId="1AD923C1" w14:textId="77777777" w:rsidR="002B2BE0" w:rsidRPr="00916512" w:rsidRDefault="002B2BE0" w:rsidP="0068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" w:type="pct"/>
            <w:vAlign w:val="bottom"/>
          </w:tcPr>
          <w:p w14:paraId="173D6547" w14:textId="77777777" w:rsidR="002B2BE0" w:rsidRPr="00683263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3" w:type="pct"/>
            <w:tcBorders>
              <w:top w:val="single" w:sz="12" w:space="0" w:color="auto"/>
              <w:bottom w:val="nil"/>
            </w:tcBorders>
          </w:tcPr>
          <w:p w14:paraId="2963172E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2B2BE0" w:rsidRPr="00683263" w14:paraId="0BFD5E5D" w14:textId="77777777" w:rsidTr="00595523">
        <w:trPr>
          <w:trHeight w:val="113"/>
        </w:trPr>
        <w:tc>
          <w:tcPr>
            <w:tcW w:w="2492" w:type="pct"/>
          </w:tcPr>
          <w:p w14:paraId="2EE84C4B" w14:textId="77777777" w:rsidR="002B2BE0" w:rsidRPr="00683263" w:rsidRDefault="002B2BE0" w:rsidP="00A23915">
            <w:pPr>
              <w:pStyle w:val="a4"/>
              <w:widowControl/>
              <w:ind w:left="39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83263">
              <w:rPr>
                <w:rFonts w:ascii="Angsana New" w:hAnsi="Angsana New" w:cs="Angsana New"/>
                <w:sz w:val="25"/>
                <w:szCs w:val="25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573" w:type="pct"/>
            <w:tcBorders>
              <w:bottom w:val="single" w:sz="12" w:space="0" w:color="auto"/>
            </w:tcBorders>
          </w:tcPr>
          <w:p w14:paraId="20C3A54D" w14:textId="17B2AFEA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  <w:lang w:val="en-GB"/>
              </w:rPr>
              <w:t>39,</w:t>
            </w:r>
            <w:r w:rsidR="00916512" w:rsidRPr="00916512">
              <w:rPr>
                <w:rFonts w:ascii="Angsana New" w:hAnsi="Angsana New"/>
                <w:sz w:val="25"/>
                <w:szCs w:val="25"/>
                <w:lang w:val="en-GB"/>
              </w:rPr>
              <w:t>830</w:t>
            </w:r>
            <w:r w:rsidRPr="0091651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64" w:type="pct"/>
            <w:vAlign w:val="bottom"/>
          </w:tcPr>
          <w:p w14:paraId="0CA93C77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2" w:type="pct"/>
            <w:tcBorders>
              <w:bottom w:val="single" w:sz="12" w:space="0" w:color="auto"/>
            </w:tcBorders>
          </w:tcPr>
          <w:p w14:paraId="53814B44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</w:rPr>
              <w:t>134,758</w:t>
            </w:r>
          </w:p>
        </w:tc>
        <w:tc>
          <w:tcPr>
            <w:tcW w:w="65" w:type="pct"/>
          </w:tcPr>
          <w:p w14:paraId="223145B9" w14:textId="77777777" w:rsidR="002B2BE0" w:rsidRPr="00916512" w:rsidRDefault="002B2BE0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87" w:type="pct"/>
            <w:tcBorders>
              <w:bottom w:val="single" w:sz="12" w:space="0" w:color="auto"/>
            </w:tcBorders>
          </w:tcPr>
          <w:p w14:paraId="574C91C3" w14:textId="77777777" w:rsidR="002B2BE0" w:rsidRPr="00916512" w:rsidRDefault="002B2BE0" w:rsidP="0068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91651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16512">
              <w:rPr>
                <w:rFonts w:ascii="Angsana New" w:hAnsi="Angsana New"/>
                <w:sz w:val="25"/>
                <w:szCs w:val="25"/>
              </w:rPr>
              <w:t>39,775</w:t>
            </w:r>
            <w:r w:rsidRPr="0091651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64" w:type="pct"/>
            <w:vAlign w:val="bottom"/>
          </w:tcPr>
          <w:p w14:paraId="2F80D197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93" w:type="pct"/>
            <w:tcBorders>
              <w:bottom w:val="single" w:sz="12" w:space="0" w:color="auto"/>
            </w:tcBorders>
          </w:tcPr>
          <w:p w14:paraId="7BF548F8" w14:textId="77777777" w:rsidR="002B2BE0" w:rsidRPr="00683263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83263">
              <w:rPr>
                <w:rFonts w:ascii="Angsana New" w:hAnsi="Angsana New"/>
                <w:sz w:val="25"/>
                <w:szCs w:val="25"/>
                <w:lang w:val="en-GB"/>
              </w:rPr>
              <w:t>134,758</w:t>
            </w:r>
          </w:p>
        </w:tc>
      </w:tr>
    </w:tbl>
    <w:p w14:paraId="45A04661" w14:textId="607F7334" w:rsidR="00595523" w:rsidRDefault="00595523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14736C68" w14:textId="2B129571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02FBEAB8" w14:textId="15684015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5B6F11B0" w14:textId="4F067649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45F4B732" w14:textId="5824C97C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16528F76" w14:textId="77777777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</w:p>
    <w:p w14:paraId="10E88529" w14:textId="6C243F60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  <w:r w:rsidRPr="00267CF8">
        <w:rPr>
          <w:rFonts w:ascii="Angsana New" w:hAnsi="Angsana New"/>
          <w:i/>
          <w:iCs/>
          <w:sz w:val="32"/>
          <w:szCs w:val="32"/>
          <w:cs/>
          <w:lang w:val="en-GB"/>
        </w:rPr>
        <w:t>ภาษีเงินได้ที่รับรู้ในกำไรขาดทุนเบ็ดเสร็จอื่น</w:t>
      </w:r>
    </w:p>
    <w:p w14:paraId="43492061" w14:textId="77777777" w:rsidR="002B2BE0" w:rsidRPr="00E15D7A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154" w:type="dxa"/>
        <w:tblInd w:w="85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34"/>
        <w:gridCol w:w="867"/>
        <w:gridCol w:w="78"/>
        <w:gridCol w:w="890"/>
        <w:gridCol w:w="11"/>
        <w:gridCol w:w="72"/>
        <w:gridCol w:w="18"/>
        <w:gridCol w:w="855"/>
        <w:gridCol w:w="8"/>
        <w:gridCol w:w="78"/>
        <w:gridCol w:w="929"/>
        <w:gridCol w:w="10"/>
        <w:gridCol w:w="78"/>
        <w:gridCol w:w="945"/>
        <w:gridCol w:w="80"/>
        <w:gridCol w:w="901"/>
      </w:tblGrid>
      <w:tr w:rsidR="002B2BE0" w:rsidRPr="00267CF8" w14:paraId="5074AA1F" w14:textId="77777777" w:rsidTr="00CC0EB2">
        <w:trPr>
          <w:cantSplit/>
        </w:trPr>
        <w:tc>
          <w:tcPr>
            <w:tcW w:w="2334" w:type="dxa"/>
          </w:tcPr>
          <w:p w14:paraId="676C02B3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0" w:type="dxa"/>
            <w:gridSpan w:val="15"/>
          </w:tcPr>
          <w:p w14:paraId="35B08896" w14:textId="77777777" w:rsidR="002B2BE0" w:rsidRPr="00267CF8" w:rsidRDefault="002B2BE0" w:rsidP="00A2391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2B2BE0" w:rsidRPr="00267CF8" w14:paraId="30362FFD" w14:textId="77777777" w:rsidTr="00CC0EB2">
        <w:trPr>
          <w:cantSplit/>
        </w:trPr>
        <w:tc>
          <w:tcPr>
            <w:tcW w:w="2334" w:type="dxa"/>
          </w:tcPr>
          <w:p w14:paraId="26AF59FB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0" w:type="dxa"/>
            <w:gridSpan w:val="15"/>
            <w:tcBorders>
              <w:bottom w:val="single" w:sz="4" w:space="0" w:color="auto"/>
            </w:tcBorders>
          </w:tcPr>
          <w:p w14:paraId="301BA92F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2B2BE0" w:rsidRPr="00267CF8" w14:paraId="2AC18CC0" w14:textId="77777777" w:rsidTr="00CC0EB2">
        <w:trPr>
          <w:cantSplit/>
        </w:trPr>
        <w:tc>
          <w:tcPr>
            <w:tcW w:w="2334" w:type="dxa"/>
          </w:tcPr>
          <w:p w14:paraId="29DBD46E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171396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lang w:bidi="th-TH"/>
              </w:rPr>
              <w:t>256</w:t>
            </w:r>
            <w:r w:rsidRPr="00267CF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86" w:type="dxa"/>
            <w:gridSpan w:val="2"/>
            <w:tcBorders>
              <w:top w:val="single" w:sz="4" w:space="0" w:color="auto"/>
            </w:tcBorders>
          </w:tcPr>
          <w:p w14:paraId="1FB51704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4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40B738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lang w:bidi="th-TH"/>
              </w:rPr>
              <w:t>2562</w:t>
            </w:r>
          </w:p>
        </w:tc>
      </w:tr>
      <w:tr w:rsidR="002B2BE0" w:rsidRPr="00267CF8" w14:paraId="254BB884" w14:textId="77777777" w:rsidTr="00CC0EB2">
        <w:trPr>
          <w:cantSplit/>
        </w:trPr>
        <w:tc>
          <w:tcPr>
            <w:tcW w:w="2334" w:type="dxa"/>
          </w:tcPr>
          <w:p w14:paraId="5E417E70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C681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</w:t>
            </w:r>
          </w:p>
          <w:p w14:paraId="38530564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4029389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D02D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05592D49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(ค่าใช้จ่าย)</w:t>
            </w:r>
          </w:p>
          <w:p w14:paraId="492B0251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83" w:type="dxa"/>
            <w:gridSpan w:val="2"/>
            <w:tcBorders>
              <w:top w:val="single" w:sz="4" w:space="0" w:color="auto"/>
            </w:tcBorders>
            <w:vAlign w:val="bottom"/>
          </w:tcPr>
          <w:p w14:paraId="1204AB21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D253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3E02A2F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86" w:type="dxa"/>
            <w:gridSpan w:val="2"/>
            <w:vAlign w:val="bottom"/>
          </w:tcPr>
          <w:p w14:paraId="06332F15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1FF6F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</w:t>
            </w:r>
          </w:p>
          <w:p w14:paraId="05D1381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66294DD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5C471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457DFAF1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(ค่าใช้จ่าย)</w:t>
            </w:r>
          </w:p>
          <w:p w14:paraId="0D10CBD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5869AEBB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26C7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4F19A13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2B2BE0" w:rsidRPr="00267CF8" w14:paraId="68C710BE" w14:textId="77777777" w:rsidTr="00CC0EB2">
        <w:trPr>
          <w:cantSplit/>
        </w:trPr>
        <w:tc>
          <w:tcPr>
            <w:tcW w:w="2334" w:type="dxa"/>
          </w:tcPr>
          <w:p w14:paraId="64F2767E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</w:rPr>
              <w:t>ขาดทุนที่ยังไม่เกิดขึ้นจริงใน</w:t>
            </w:r>
          </w:p>
          <w:p w14:paraId="44B8B81C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14:paraId="7D7BD91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171,283</w:t>
            </w:r>
          </w:p>
        </w:tc>
        <w:tc>
          <w:tcPr>
            <w:tcW w:w="78" w:type="dxa"/>
          </w:tcPr>
          <w:p w14:paraId="13436BA5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</w:tcPr>
          <w:p w14:paraId="2C8B761F" w14:textId="77777777" w:rsidR="00AF6E52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C856632" w14:textId="297C9C78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34,257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" w:type="dxa"/>
            <w:gridSpan w:val="2"/>
          </w:tcPr>
          <w:p w14:paraId="44AE4A0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D5BD64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137,026</w:t>
            </w:r>
          </w:p>
        </w:tc>
        <w:tc>
          <w:tcPr>
            <w:tcW w:w="86" w:type="dxa"/>
            <w:gridSpan w:val="2"/>
          </w:tcPr>
          <w:p w14:paraId="7738177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3DE825F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669,562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</w:tcPr>
          <w:p w14:paraId="0E062FF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6A83B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74B3E9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133,912</w:t>
            </w:r>
          </w:p>
        </w:tc>
        <w:tc>
          <w:tcPr>
            <w:tcW w:w="80" w:type="dxa"/>
          </w:tcPr>
          <w:p w14:paraId="1CAE366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268C7D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535,650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B2BE0" w:rsidRPr="00267CF8" w14:paraId="1020ED30" w14:textId="77777777" w:rsidTr="00CC0EB2">
        <w:trPr>
          <w:cantSplit/>
        </w:trPr>
        <w:tc>
          <w:tcPr>
            <w:tcW w:w="2334" w:type="dxa"/>
          </w:tcPr>
          <w:p w14:paraId="37DA251C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กำไรจากการประมาณ</w:t>
            </w:r>
          </w:p>
          <w:p w14:paraId="46CE8614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ตามหลักคณิตศาสตร์</w:t>
            </w: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ประกันภัย</w:t>
            </w:r>
          </w:p>
        </w:tc>
        <w:tc>
          <w:tcPr>
            <w:tcW w:w="867" w:type="dxa"/>
          </w:tcPr>
          <w:p w14:paraId="7F34AA88" w14:textId="77777777" w:rsidR="00AF6E52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BFA7E1C" w14:textId="7B0E69A8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27,</w:t>
            </w:r>
            <w:r w:rsidR="006743BA" w:rsidRPr="006743BA">
              <w:rPr>
                <w:rFonts w:ascii="Angsana New" w:hAnsi="Angsana New" w:hint="cs"/>
                <w:sz w:val="26"/>
                <w:szCs w:val="26"/>
              </w:rPr>
              <w:t>748</w:t>
            </w:r>
          </w:p>
        </w:tc>
        <w:tc>
          <w:tcPr>
            <w:tcW w:w="78" w:type="dxa"/>
          </w:tcPr>
          <w:p w14:paraId="53C4F800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</w:tcPr>
          <w:p w14:paraId="03D35A6C" w14:textId="77777777" w:rsidR="00AF6E52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66AED58" w14:textId="4B97B511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5,</w:t>
            </w:r>
            <w:r w:rsidR="006743BA" w:rsidRPr="006743BA">
              <w:rPr>
                <w:rFonts w:ascii="Angsana New" w:hAnsi="Angsana New" w:hint="cs"/>
                <w:sz w:val="26"/>
                <w:szCs w:val="26"/>
              </w:rPr>
              <w:t>573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" w:type="dxa"/>
            <w:gridSpan w:val="2"/>
          </w:tcPr>
          <w:p w14:paraId="0F201E8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6CE98F0E" w14:textId="77777777" w:rsidR="00AF6E52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E40583E" w14:textId="1F1FEF46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</w:t>
            </w:r>
            <w:r w:rsidR="006743BA" w:rsidRPr="006743BA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267CF8">
              <w:rPr>
                <w:rFonts w:ascii="Angsana New" w:hAnsi="Angsana New"/>
                <w:sz w:val="26"/>
                <w:szCs w:val="26"/>
              </w:rPr>
              <w:t>,</w:t>
            </w:r>
            <w:r w:rsidR="006743BA" w:rsidRPr="006743BA">
              <w:rPr>
                <w:rFonts w:ascii="Angsana New" w:hAnsi="Angsana New" w:hint="cs"/>
                <w:sz w:val="26"/>
                <w:szCs w:val="26"/>
              </w:rPr>
              <w:t>175</w:t>
            </w:r>
          </w:p>
        </w:tc>
        <w:tc>
          <w:tcPr>
            <w:tcW w:w="86" w:type="dxa"/>
            <w:gridSpan w:val="2"/>
          </w:tcPr>
          <w:p w14:paraId="658620A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gridSpan w:val="2"/>
          </w:tcPr>
          <w:p w14:paraId="659EC61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220EA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4,230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" w:type="dxa"/>
          </w:tcPr>
          <w:p w14:paraId="10994CF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42AD5A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A5368C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80" w:type="dxa"/>
          </w:tcPr>
          <w:p w14:paraId="4CE7262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5AAEB4A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B553D6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3,384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16512" w:rsidRPr="00267CF8" w14:paraId="2C832895" w14:textId="77777777" w:rsidTr="00CC0EB2">
        <w:trPr>
          <w:cantSplit/>
        </w:trPr>
        <w:tc>
          <w:tcPr>
            <w:tcW w:w="2334" w:type="dxa"/>
          </w:tcPr>
          <w:p w14:paraId="2D383ED6" w14:textId="77777777" w:rsidR="00916512" w:rsidRPr="00267CF8" w:rsidRDefault="00916512" w:rsidP="0091651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กำไรจากการประมาณ</w:t>
            </w:r>
          </w:p>
          <w:p w14:paraId="52FFBA45" w14:textId="77777777" w:rsidR="00916512" w:rsidRDefault="00916512" w:rsidP="0091651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ตามหลักคณิตศาสตร์</w:t>
            </w: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ประกันภัย</w:t>
            </w:r>
          </w:p>
          <w:p w14:paraId="2C3FACC1" w14:textId="306D4B8D" w:rsidR="00916512" w:rsidRPr="00267CF8" w:rsidRDefault="00916512" w:rsidP="0091651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val="en-GB"/>
              </w:rPr>
              <w:t xml:space="preserve">   ของบริษัทร่วม</w:t>
            </w:r>
          </w:p>
        </w:tc>
        <w:tc>
          <w:tcPr>
            <w:tcW w:w="867" w:type="dxa"/>
          </w:tcPr>
          <w:p w14:paraId="61A154E2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AF687B8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1D33D75" w14:textId="38EB2DE8" w:rsidR="00916512" w:rsidRDefault="006743BA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743BA">
              <w:rPr>
                <w:rFonts w:ascii="Angsana New" w:hAnsi="Angsana New" w:hint="cs"/>
                <w:sz w:val="26"/>
                <w:szCs w:val="26"/>
              </w:rPr>
              <w:t>1</w:t>
            </w:r>
            <w:r w:rsidR="00916512">
              <w:rPr>
                <w:rFonts w:ascii="Angsana New" w:hAnsi="Angsana New"/>
                <w:sz w:val="26"/>
                <w:szCs w:val="26"/>
              </w:rPr>
              <w:t>,</w:t>
            </w:r>
            <w:r w:rsidRPr="006743BA">
              <w:rPr>
                <w:rFonts w:ascii="Angsana New" w:hAnsi="Angsana New" w:hint="cs"/>
                <w:sz w:val="26"/>
                <w:szCs w:val="26"/>
              </w:rPr>
              <w:t>185</w:t>
            </w:r>
          </w:p>
        </w:tc>
        <w:tc>
          <w:tcPr>
            <w:tcW w:w="78" w:type="dxa"/>
          </w:tcPr>
          <w:p w14:paraId="3FE98713" w14:textId="77777777" w:rsidR="00916512" w:rsidRPr="00267CF8" w:rsidRDefault="00916512" w:rsidP="0091651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</w:tcPr>
          <w:p w14:paraId="407C0AB8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31FE732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CEFA802" w14:textId="19F5404F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3" w:type="dxa"/>
            <w:gridSpan w:val="2"/>
          </w:tcPr>
          <w:p w14:paraId="110D5934" w14:textId="77777777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66B222C0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DFD578D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AD44EC7" w14:textId="6CC8DEF0" w:rsidR="00916512" w:rsidRDefault="006743BA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743BA">
              <w:rPr>
                <w:rFonts w:ascii="Angsana New" w:hAnsi="Angsana New" w:hint="cs"/>
                <w:sz w:val="26"/>
                <w:szCs w:val="26"/>
              </w:rPr>
              <w:t>1</w:t>
            </w:r>
            <w:r w:rsidR="00916512">
              <w:rPr>
                <w:rFonts w:ascii="Angsana New" w:hAnsi="Angsana New"/>
                <w:sz w:val="26"/>
                <w:szCs w:val="26"/>
              </w:rPr>
              <w:t>,</w:t>
            </w:r>
            <w:r w:rsidRPr="006743BA">
              <w:rPr>
                <w:rFonts w:ascii="Angsana New" w:hAnsi="Angsana New" w:hint="cs"/>
                <w:sz w:val="26"/>
                <w:szCs w:val="26"/>
              </w:rPr>
              <w:t>185</w:t>
            </w:r>
          </w:p>
          <w:p w14:paraId="4823D8C3" w14:textId="6B1474DE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  <w:gridSpan w:val="2"/>
          </w:tcPr>
          <w:p w14:paraId="223F8583" w14:textId="77777777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gridSpan w:val="2"/>
          </w:tcPr>
          <w:p w14:paraId="6F373EAE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22C6A7F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9F1AFCE" w14:textId="1CFE49D4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" w:type="dxa"/>
          </w:tcPr>
          <w:p w14:paraId="47F25B09" w14:textId="77777777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937E806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F7DF5C2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379B4302" w14:textId="6E49C8C0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0" w:type="dxa"/>
          </w:tcPr>
          <w:p w14:paraId="5A667C4A" w14:textId="77777777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714864E2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DBE031A" w14:textId="77777777" w:rsidR="00916512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8BB178C" w14:textId="586EFEFB" w:rsidR="00916512" w:rsidRPr="00267CF8" w:rsidRDefault="00916512" w:rsidP="0091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14B7B646" w14:textId="77777777" w:rsidTr="00CC0EB2">
        <w:trPr>
          <w:cantSplit/>
        </w:trPr>
        <w:tc>
          <w:tcPr>
            <w:tcW w:w="2334" w:type="dxa"/>
          </w:tcPr>
          <w:p w14:paraId="5A380568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14:paraId="32343EC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</w:tcPr>
          <w:p w14:paraId="195808AB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</w:tcPr>
          <w:p w14:paraId="6151557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  <w:gridSpan w:val="2"/>
          </w:tcPr>
          <w:p w14:paraId="0847E1A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48A8014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  <w:gridSpan w:val="2"/>
          </w:tcPr>
          <w:p w14:paraId="7046038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gridSpan w:val="2"/>
          </w:tcPr>
          <w:p w14:paraId="4902C3E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" w:type="dxa"/>
          </w:tcPr>
          <w:p w14:paraId="0A22A86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EA21F7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5C9E526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40CD07F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BE0" w:rsidRPr="00267CF8" w14:paraId="6BEB38B8" w14:textId="77777777" w:rsidTr="00CC0EB2">
        <w:trPr>
          <w:cantSplit/>
        </w:trPr>
        <w:tc>
          <w:tcPr>
            <w:tcW w:w="2334" w:type="dxa"/>
          </w:tcPr>
          <w:p w14:paraId="66D85499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820" w:type="dxa"/>
            <w:gridSpan w:val="15"/>
          </w:tcPr>
          <w:p w14:paraId="14326221" w14:textId="77777777" w:rsidR="002B2BE0" w:rsidRPr="00267CF8" w:rsidRDefault="002B2BE0" w:rsidP="00A2391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2B2BE0" w:rsidRPr="00267CF8" w14:paraId="759B3EAC" w14:textId="77777777" w:rsidTr="00CC0EB2">
        <w:trPr>
          <w:cantSplit/>
        </w:trPr>
        <w:tc>
          <w:tcPr>
            <w:tcW w:w="2334" w:type="dxa"/>
          </w:tcPr>
          <w:p w14:paraId="39EBD58B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820" w:type="dxa"/>
            <w:gridSpan w:val="15"/>
            <w:tcBorders>
              <w:bottom w:val="single" w:sz="4" w:space="0" w:color="auto"/>
            </w:tcBorders>
          </w:tcPr>
          <w:p w14:paraId="276C0226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2B2BE0" w:rsidRPr="00267CF8" w14:paraId="368C9CAA" w14:textId="77777777" w:rsidTr="00CC0EB2">
        <w:trPr>
          <w:cantSplit/>
        </w:trPr>
        <w:tc>
          <w:tcPr>
            <w:tcW w:w="2334" w:type="dxa"/>
          </w:tcPr>
          <w:p w14:paraId="5FC048A4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EAF94A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lang w:bidi="th-TH"/>
              </w:rPr>
              <w:t>256</w:t>
            </w:r>
            <w:r w:rsidRPr="00267CF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0E73CD6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4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15B9FB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lang w:bidi="th-TH"/>
              </w:rPr>
              <w:t>2562</w:t>
            </w:r>
          </w:p>
        </w:tc>
      </w:tr>
      <w:tr w:rsidR="002B2BE0" w:rsidRPr="00267CF8" w14:paraId="48193154" w14:textId="77777777" w:rsidTr="00CC0EB2">
        <w:trPr>
          <w:cantSplit/>
        </w:trPr>
        <w:tc>
          <w:tcPr>
            <w:tcW w:w="2334" w:type="dxa"/>
          </w:tcPr>
          <w:p w14:paraId="4B62EE5D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F4000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</w:t>
            </w:r>
          </w:p>
          <w:p w14:paraId="3A270E27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0756B2F5" w14:textId="77777777" w:rsidR="002B2BE0" w:rsidRPr="00267CF8" w:rsidRDefault="002B2BE0" w:rsidP="00A23915">
            <w:pPr>
              <w:pStyle w:val="acctfourfigures"/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0AB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62D4D52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(ค่าใช้จ่าย)</w:t>
            </w:r>
          </w:p>
          <w:p w14:paraId="1A02AAA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7359FFA4" w14:textId="77777777" w:rsidR="002B2BE0" w:rsidRPr="00267CF8" w:rsidRDefault="002B2BE0" w:rsidP="00A23915">
            <w:pPr>
              <w:pStyle w:val="acctfourfigures"/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2625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4D11451D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78" w:type="dxa"/>
            <w:vAlign w:val="bottom"/>
          </w:tcPr>
          <w:p w14:paraId="2A95440D" w14:textId="77777777" w:rsidR="002B2BE0" w:rsidRPr="00267CF8" w:rsidRDefault="002B2BE0" w:rsidP="00A23915">
            <w:pPr>
              <w:pStyle w:val="acctfourfigures"/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06A62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</w:t>
            </w:r>
          </w:p>
          <w:p w14:paraId="7CDE0C43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88" w:type="dxa"/>
            <w:gridSpan w:val="2"/>
            <w:tcBorders>
              <w:top w:val="single" w:sz="4" w:space="0" w:color="auto"/>
            </w:tcBorders>
            <w:vAlign w:val="bottom"/>
          </w:tcPr>
          <w:p w14:paraId="6D895E4C" w14:textId="77777777" w:rsidR="002B2BE0" w:rsidRPr="00267CF8" w:rsidRDefault="002B2BE0" w:rsidP="00A23915">
            <w:pPr>
              <w:pStyle w:val="acctfourfigures"/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38278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1DE10EFC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(ค่าใช้จ่าย)</w:t>
            </w:r>
          </w:p>
          <w:p w14:paraId="5E08A7C5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0D1922B0" w14:textId="77777777" w:rsidR="002B2BE0" w:rsidRPr="00267CF8" w:rsidRDefault="002B2BE0" w:rsidP="00A23915">
            <w:pPr>
              <w:pStyle w:val="acctfourfigures"/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5F8E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77E2851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2B2BE0" w:rsidRPr="00267CF8" w14:paraId="1498EABE" w14:textId="77777777" w:rsidTr="00CC0EB2">
        <w:trPr>
          <w:cantSplit/>
        </w:trPr>
        <w:tc>
          <w:tcPr>
            <w:tcW w:w="2334" w:type="dxa"/>
          </w:tcPr>
          <w:p w14:paraId="0986392A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ขาดทุนที่ยังไม่เกิดขึ้นจริง</w:t>
            </w:r>
          </w:p>
          <w:p w14:paraId="7D4BA4F8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ในหลักทรัพย์เผื่อขาย</w:t>
            </w:r>
          </w:p>
        </w:tc>
        <w:tc>
          <w:tcPr>
            <w:tcW w:w="867" w:type="dxa"/>
            <w:vAlign w:val="bottom"/>
          </w:tcPr>
          <w:p w14:paraId="5A04BE7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171,283</w:t>
            </w:r>
          </w:p>
        </w:tc>
        <w:tc>
          <w:tcPr>
            <w:tcW w:w="78" w:type="dxa"/>
          </w:tcPr>
          <w:p w14:paraId="030AFB1A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gridSpan w:val="2"/>
          </w:tcPr>
          <w:p w14:paraId="328A5870" w14:textId="77777777" w:rsidR="00AF6E52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74FC632" w14:textId="3505974E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34,257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" w:type="dxa"/>
            <w:gridSpan w:val="2"/>
          </w:tcPr>
          <w:p w14:paraId="2A735D62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6D254B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137,026</w:t>
            </w:r>
          </w:p>
        </w:tc>
        <w:tc>
          <w:tcPr>
            <w:tcW w:w="78" w:type="dxa"/>
            <w:vAlign w:val="bottom"/>
          </w:tcPr>
          <w:p w14:paraId="6E07C6D7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3B641D5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669,562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8" w:type="dxa"/>
            <w:gridSpan w:val="2"/>
            <w:vAlign w:val="bottom"/>
          </w:tcPr>
          <w:p w14:paraId="0AC585F8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6B130E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133,912</w:t>
            </w:r>
          </w:p>
        </w:tc>
        <w:tc>
          <w:tcPr>
            <w:tcW w:w="80" w:type="dxa"/>
            <w:vAlign w:val="bottom"/>
          </w:tcPr>
          <w:p w14:paraId="66AD84B3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9C8BA1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535,650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B2BE0" w:rsidRPr="00267CF8" w14:paraId="7DBF5399" w14:textId="77777777" w:rsidTr="00CC0EB2">
        <w:trPr>
          <w:cantSplit/>
        </w:trPr>
        <w:tc>
          <w:tcPr>
            <w:tcW w:w="2334" w:type="dxa"/>
          </w:tcPr>
          <w:p w14:paraId="49722655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ขาดทุนจากการประมาณ</w:t>
            </w:r>
          </w:p>
          <w:p w14:paraId="3B356445" w14:textId="77777777" w:rsidR="002B2BE0" w:rsidRPr="00267CF8" w:rsidRDefault="002B2BE0" w:rsidP="00A2391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867" w:type="dxa"/>
          </w:tcPr>
          <w:p w14:paraId="5400E4CB" w14:textId="77777777" w:rsidR="00AF6E52" w:rsidRPr="00DD6C77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A54794C" w14:textId="5EBC0F63" w:rsidR="002B2BE0" w:rsidRPr="00DD6C7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D6C77">
              <w:rPr>
                <w:rFonts w:ascii="Angsana New" w:hAnsi="Angsana New"/>
                <w:sz w:val="26"/>
                <w:szCs w:val="26"/>
              </w:rPr>
              <w:t>2</w:t>
            </w:r>
            <w:r w:rsidR="00DD6C77" w:rsidRPr="00DD6C77">
              <w:rPr>
                <w:rFonts w:ascii="Angsana New" w:hAnsi="Angsana New"/>
                <w:sz w:val="26"/>
                <w:szCs w:val="26"/>
              </w:rPr>
              <w:t>7</w:t>
            </w:r>
            <w:r w:rsidRPr="00DD6C77">
              <w:rPr>
                <w:rFonts w:ascii="Angsana New" w:hAnsi="Angsana New"/>
                <w:sz w:val="26"/>
                <w:szCs w:val="26"/>
              </w:rPr>
              <w:t>,</w:t>
            </w:r>
            <w:r w:rsidR="008466BD" w:rsidRPr="00DD6C77">
              <w:rPr>
                <w:rFonts w:ascii="Angsana New" w:hAnsi="Angsana New"/>
                <w:sz w:val="26"/>
                <w:szCs w:val="26"/>
              </w:rPr>
              <w:t>4</w:t>
            </w:r>
            <w:r w:rsidR="00DD6C77" w:rsidRPr="00DD6C7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78" w:type="dxa"/>
          </w:tcPr>
          <w:p w14:paraId="65BDFDFF" w14:textId="77777777" w:rsidR="002B2BE0" w:rsidRPr="00DD6C77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gridSpan w:val="2"/>
          </w:tcPr>
          <w:p w14:paraId="1F570A2C" w14:textId="77777777" w:rsidR="00AF6E52" w:rsidRPr="00DD6C77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4C611FA" w14:textId="26437AA8" w:rsidR="002B2BE0" w:rsidRPr="00DD6C7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D6C7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6C77">
              <w:rPr>
                <w:rFonts w:ascii="Angsana New" w:hAnsi="Angsana New"/>
                <w:sz w:val="26"/>
                <w:szCs w:val="26"/>
              </w:rPr>
              <w:t>5,</w:t>
            </w:r>
            <w:r w:rsidR="00DD6C77" w:rsidRPr="00DD6C77">
              <w:rPr>
                <w:rFonts w:ascii="Angsana New" w:hAnsi="Angsana New"/>
                <w:sz w:val="26"/>
                <w:szCs w:val="26"/>
              </w:rPr>
              <w:t>518</w:t>
            </w:r>
            <w:r w:rsidRPr="00DD6C7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DAC84B3" w14:textId="77777777" w:rsidR="002B2BE0" w:rsidRPr="00DD6C77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3" w:type="dxa"/>
            <w:gridSpan w:val="2"/>
          </w:tcPr>
          <w:p w14:paraId="263A28A8" w14:textId="77777777" w:rsidR="00AF6E52" w:rsidRPr="00DD6C77" w:rsidRDefault="00AF6E52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E6BC1E9" w14:textId="25DADC04" w:rsidR="002B2BE0" w:rsidRPr="00DD6C7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D6C77">
              <w:rPr>
                <w:rFonts w:ascii="Angsana New" w:hAnsi="Angsana New"/>
                <w:sz w:val="26"/>
                <w:szCs w:val="26"/>
              </w:rPr>
              <w:t>2</w:t>
            </w:r>
            <w:r w:rsidR="00DD6C77" w:rsidRPr="00DD6C77">
              <w:rPr>
                <w:rFonts w:ascii="Angsana New" w:hAnsi="Angsana New"/>
                <w:sz w:val="26"/>
                <w:szCs w:val="26"/>
              </w:rPr>
              <w:t>1</w:t>
            </w:r>
            <w:r w:rsidRPr="00DD6C77">
              <w:rPr>
                <w:rFonts w:ascii="Angsana New" w:hAnsi="Angsana New"/>
                <w:sz w:val="26"/>
                <w:szCs w:val="26"/>
              </w:rPr>
              <w:t>,</w:t>
            </w:r>
            <w:r w:rsidR="008466BD" w:rsidRPr="00DD6C77">
              <w:rPr>
                <w:rFonts w:ascii="Angsana New" w:hAnsi="Angsana New"/>
                <w:sz w:val="26"/>
                <w:szCs w:val="26"/>
              </w:rPr>
              <w:t>9</w:t>
            </w:r>
            <w:r w:rsidR="00DD6C77" w:rsidRPr="00DD6C7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78" w:type="dxa"/>
            <w:vAlign w:val="bottom"/>
          </w:tcPr>
          <w:p w14:paraId="66FADD49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9" w:type="dxa"/>
          </w:tcPr>
          <w:p w14:paraId="41082AF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64F95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lang w:val="en-GB"/>
              </w:rPr>
              <w:t>4,230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8" w:type="dxa"/>
            <w:gridSpan w:val="2"/>
          </w:tcPr>
          <w:p w14:paraId="49BEF7AB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5" w:type="dxa"/>
          </w:tcPr>
          <w:p w14:paraId="3E302C4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91F220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80" w:type="dxa"/>
          </w:tcPr>
          <w:p w14:paraId="1A69C4B5" w14:textId="77777777" w:rsidR="002B2BE0" w:rsidRPr="00267CF8" w:rsidRDefault="002B2BE0" w:rsidP="00A2391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</w:tcPr>
          <w:p w14:paraId="66AC1CE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3DCEEB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</w:rPr>
              <w:t>3,384</w:t>
            </w:r>
            <w:r w:rsidRPr="00267CF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26B558DF" w14:textId="77777777" w:rsidR="005804AB" w:rsidRDefault="005804AB" w:rsidP="005804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-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A082FF7" w14:textId="78566D8B" w:rsidR="002B2BE0" w:rsidRPr="00267CF8" w:rsidRDefault="002B2BE0" w:rsidP="00F0798A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-7" w:hanging="522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6724E148" w14:textId="77777777" w:rsidR="002B2BE0" w:rsidRPr="00E15D7A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81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CE37D19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42D7D1" w14:textId="77777777" w:rsidR="002B2BE0" w:rsidRPr="00E15D7A" w:rsidRDefault="002B2BE0" w:rsidP="00A23915">
      <w:pPr>
        <w:spacing w:line="240" w:lineRule="auto"/>
        <w:ind w:left="540" w:hanging="90"/>
        <w:rPr>
          <w:rFonts w:ascii="Angsana New" w:hAnsi="Angsana New"/>
          <w:spacing w:val="-4"/>
          <w:sz w:val="16"/>
          <w:szCs w:val="16"/>
        </w:rPr>
      </w:pPr>
    </w:p>
    <w:tbl>
      <w:tblPr>
        <w:tblW w:w="8136" w:type="dxa"/>
        <w:tblInd w:w="86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5"/>
        <w:gridCol w:w="1071"/>
        <w:gridCol w:w="117"/>
        <w:gridCol w:w="990"/>
        <w:gridCol w:w="108"/>
        <w:gridCol w:w="999"/>
        <w:gridCol w:w="108"/>
        <w:gridCol w:w="1008"/>
      </w:tblGrid>
      <w:tr w:rsidR="00BB28CB" w:rsidRPr="00743C1D" w14:paraId="10BCEAD0" w14:textId="77777777" w:rsidTr="00ED565E">
        <w:tc>
          <w:tcPr>
            <w:tcW w:w="3735" w:type="dxa"/>
          </w:tcPr>
          <w:p w14:paraId="355E1517" w14:textId="77777777" w:rsidR="00BB28CB" w:rsidRPr="00743C1D" w:rsidRDefault="00BB28CB" w:rsidP="00A23915">
            <w:pPr>
              <w:pStyle w:val="a4"/>
              <w:widowControl/>
              <w:ind w:left="-68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</w:tcPr>
          <w:p w14:paraId="5EF89341" w14:textId="77777777" w:rsidR="00BB28CB" w:rsidRPr="00743C1D" w:rsidRDefault="00BB28CB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8" w:type="dxa"/>
          </w:tcPr>
          <w:p w14:paraId="72D76150" w14:textId="77777777" w:rsidR="00BB28CB" w:rsidRPr="00743C1D" w:rsidRDefault="00BB28CB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  <w:hideMark/>
          </w:tcPr>
          <w:p w14:paraId="01360726" w14:textId="40CC25EA" w:rsidR="00BB28CB" w:rsidRPr="00743C1D" w:rsidRDefault="00BB28CB" w:rsidP="00ED565E">
            <w:pPr>
              <w:spacing w:line="240" w:lineRule="auto"/>
              <w:ind w:right="-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GB"/>
              </w:rPr>
            </w:pPr>
            <w:r w:rsidRPr="00743C1D">
              <w:rPr>
                <w:rFonts w:ascii="Angsana New" w:hAnsi="Angsana New"/>
                <w:snapToGrid w:val="0"/>
                <w:sz w:val="26"/>
                <w:szCs w:val="26"/>
                <w:cs/>
              </w:rPr>
              <w:t xml:space="preserve">(หน่วย </w:t>
            </w:r>
            <w:r w:rsidRPr="00743C1D">
              <w:rPr>
                <w:rFonts w:ascii="Angsana New" w:hAnsi="Angsana New"/>
                <w:snapToGrid w:val="0"/>
                <w:sz w:val="26"/>
                <w:szCs w:val="26"/>
                <w:cs/>
                <w:lang w:val="en-GB"/>
              </w:rPr>
              <w:t>: พันบาท)</w:t>
            </w:r>
          </w:p>
        </w:tc>
      </w:tr>
      <w:tr w:rsidR="00BB28CB" w:rsidRPr="00743C1D" w14:paraId="779B15D2" w14:textId="77777777" w:rsidTr="00ED565E">
        <w:tc>
          <w:tcPr>
            <w:tcW w:w="3735" w:type="dxa"/>
          </w:tcPr>
          <w:p w14:paraId="3A88F545" w14:textId="77777777" w:rsidR="00BB28CB" w:rsidRPr="00743C1D" w:rsidRDefault="00BB28CB" w:rsidP="00A23915">
            <w:pPr>
              <w:pStyle w:val="a4"/>
              <w:widowControl/>
              <w:ind w:left="-68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hideMark/>
          </w:tcPr>
          <w:p w14:paraId="333636E4" w14:textId="77777777" w:rsidR="00BB28CB" w:rsidRPr="00743C1D" w:rsidRDefault="00BB28CB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08" w:type="dxa"/>
          </w:tcPr>
          <w:p w14:paraId="35B61159" w14:textId="77777777" w:rsidR="00BB28CB" w:rsidRPr="00743C1D" w:rsidRDefault="00BB28CB" w:rsidP="00BB28C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  <w:hideMark/>
          </w:tcPr>
          <w:p w14:paraId="41E48A51" w14:textId="4BBD3C10" w:rsidR="00BB28CB" w:rsidRPr="00743C1D" w:rsidRDefault="00BB28CB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C276E0" w:rsidRPr="00743C1D" w14:paraId="3D7DC26D" w14:textId="77777777" w:rsidTr="00ED565E">
        <w:tc>
          <w:tcPr>
            <w:tcW w:w="3735" w:type="dxa"/>
          </w:tcPr>
          <w:p w14:paraId="13A115AC" w14:textId="77777777" w:rsidR="00C276E0" w:rsidRPr="00743C1D" w:rsidRDefault="00C276E0" w:rsidP="00A23915">
            <w:pPr>
              <w:pStyle w:val="a4"/>
              <w:widowControl/>
              <w:ind w:left="-68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C92F0B" w14:textId="77777777" w:rsidR="00C276E0" w:rsidRPr="00743C1D" w:rsidRDefault="00C276E0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3C1D">
              <w:rPr>
                <w:rFonts w:ascii="Angsana New" w:hAnsi="Angsana New"/>
                <w:sz w:val="26"/>
                <w:szCs w:val="26"/>
                <w:lang w:bidi="th-TH"/>
              </w:rPr>
              <w:t>256</w:t>
            </w:r>
            <w:r w:rsidRPr="00743C1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9DF1B19" w14:textId="77777777" w:rsidR="00C276E0" w:rsidRPr="00743C1D" w:rsidRDefault="00C276E0" w:rsidP="00C276E0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1E7E62" w14:textId="16A31812" w:rsidR="00C276E0" w:rsidRPr="00743C1D" w:rsidRDefault="00C276E0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3C1D">
              <w:rPr>
                <w:rFonts w:ascii="Angsana New" w:hAnsi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" w:type="dxa"/>
          </w:tcPr>
          <w:p w14:paraId="06796613" w14:textId="77777777" w:rsidR="00C276E0" w:rsidRPr="00743C1D" w:rsidRDefault="00C276E0" w:rsidP="00C276E0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E330B8" w14:textId="4440D6B3" w:rsidR="00C276E0" w:rsidRPr="00743C1D" w:rsidRDefault="00C276E0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3C1D">
              <w:rPr>
                <w:rFonts w:ascii="Angsana New" w:hAnsi="Angsana New"/>
                <w:sz w:val="26"/>
                <w:szCs w:val="26"/>
                <w:lang w:bidi="th-TH"/>
              </w:rPr>
              <w:t>256</w:t>
            </w:r>
            <w:r w:rsidRPr="00743C1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A8FD5C0" w14:textId="77777777" w:rsidR="00C276E0" w:rsidRPr="00743C1D" w:rsidRDefault="00C276E0" w:rsidP="00C276E0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D0E8BF" w14:textId="69E8FF1C" w:rsidR="00C276E0" w:rsidRPr="00743C1D" w:rsidRDefault="00C276E0" w:rsidP="00D90A81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3C1D">
              <w:rPr>
                <w:rFonts w:ascii="Angsana New" w:hAnsi="Angsana New"/>
                <w:sz w:val="26"/>
                <w:szCs w:val="26"/>
                <w:lang w:bidi="th-TH"/>
              </w:rPr>
              <w:t>2562</w:t>
            </w:r>
          </w:p>
        </w:tc>
      </w:tr>
      <w:tr w:rsidR="00C276E0" w:rsidRPr="00743C1D" w14:paraId="268AE941" w14:textId="77777777" w:rsidTr="00ED565E">
        <w:tc>
          <w:tcPr>
            <w:tcW w:w="3735" w:type="dxa"/>
            <w:hideMark/>
          </w:tcPr>
          <w:p w14:paraId="1C989DAD" w14:textId="77777777" w:rsidR="00C276E0" w:rsidRPr="00743C1D" w:rsidRDefault="00C276E0" w:rsidP="00E830D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43C1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5E5B3AA" w14:textId="77777777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136,611</w:t>
            </w:r>
          </w:p>
        </w:tc>
        <w:tc>
          <w:tcPr>
            <w:tcW w:w="117" w:type="dxa"/>
          </w:tcPr>
          <w:p w14:paraId="7B6DF046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2A54F9" w14:textId="4F1F362B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159,841</w:t>
            </w:r>
          </w:p>
        </w:tc>
        <w:tc>
          <w:tcPr>
            <w:tcW w:w="108" w:type="dxa"/>
          </w:tcPr>
          <w:p w14:paraId="0F16E22E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B0ADAF5" w14:textId="7A4DA098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134,833</w:t>
            </w:r>
          </w:p>
        </w:tc>
        <w:tc>
          <w:tcPr>
            <w:tcW w:w="108" w:type="dxa"/>
          </w:tcPr>
          <w:p w14:paraId="2B4B06B4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A7E9E47" w14:textId="6B07F4E6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159,368</w:t>
            </w:r>
          </w:p>
        </w:tc>
      </w:tr>
      <w:tr w:rsidR="00C276E0" w:rsidRPr="00743C1D" w14:paraId="20DB988B" w14:textId="77777777" w:rsidTr="00ED565E">
        <w:tc>
          <w:tcPr>
            <w:tcW w:w="3735" w:type="dxa"/>
          </w:tcPr>
          <w:p w14:paraId="3A2325D3" w14:textId="77777777" w:rsidR="00C276E0" w:rsidRPr="00743C1D" w:rsidRDefault="00C276E0" w:rsidP="00E830D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C1D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1" w:type="dxa"/>
          </w:tcPr>
          <w:p w14:paraId="716EE6DE" w14:textId="77777777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148E9CA7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BBCF9" w14:textId="43A7B9C5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3600E832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FAD6CB4" w14:textId="7BEFB508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</w:tcPr>
          <w:p w14:paraId="3BC516A9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3023D6" w14:textId="784CF7A3" w:rsidR="00C276E0" w:rsidRPr="00743C1D" w:rsidRDefault="00C276E0" w:rsidP="00ED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6E0" w:rsidRPr="00743C1D" w14:paraId="1BEB641A" w14:textId="77777777" w:rsidTr="00ED565E">
        <w:tc>
          <w:tcPr>
            <w:tcW w:w="3735" w:type="dxa"/>
          </w:tcPr>
          <w:p w14:paraId="2377D122" w14:textId="77777777" w:rsidR="00C276E0" w:rsidRPr="00743C1D" w:rsidRDefault="00C276E0" w:rsidP="00E830D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3C1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1" w:type="dxa"/>
          </w:tcPr>
          <w:p w14:paraId="469EC783" w14:textId="77777777" w:rsidR="00C276E0" w:rsidRPr="00743C1D" w:rsidRDefault="00C276E0" w:rsidP="00DD6C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136,611</w:t>
            </w:r>
          </w:p>
        </w:tc>
        <w:tc>
          <w:tcPr>
            <w:tcW w:w="117" w:type="dxa"/>
          </w:tcPr>
          <w:p w14:paraId="61315A80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58D557" w14:textId="3E1C5D3A" w:rsidR="00C276E0" w:rsidRPr="00743C1D" w:rsidRDefault="00C276E0" w:rsidP="00DD6C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159,841</w:t>
            </w:r>
          </w:p>
        </w:tc>
        <w:tc>
          <w:tcPr>
            <w:tcW w:w="108" w:type="dxa"/>
          </w:tcPr>
          <w:p w14:paraId="1FF51E3F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FD41E5" w14:textId="5BD89C68" w:rsidR="00C276E0" w:rsidRPr="00743C1D" w:rsidRDefault="00C276E0" w:rsidP="00DD6C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134,833</w:t>
            </w:r>
          </w:p>
        </w:tc>
        <w:tc>
          <w:tcPr>
            <w:tcW w:w="108" w:type="dxa"/>
          </w:tcPr>
          <w:p w14:paraId="7A22FF89" w14:textId="77777777" w:rsidR="00C276E0" w:rsidRPr="00743C1D" w:rsidRDefault="00C276E0" w:rsidP="00DD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4D5DF7D" w14:textId="13032159" w:rsidR="00C276E0" w:rsidRPr="00743C1D" w:rsidRDefault="00C276E0" w:rsidP="00DD6C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3C1D">
              <w:rPr>
                <w:rFonts w:ascii="Angsana New" w:hAnsi="Angsana New"/>
                <w:sz w:val="26"/>
                <w:szCs w:val="26"/>
              </w:rPr>
              <w:t>159,368</w:t>
            </w:r>
          </w:p>
        </w:tc>
      </w:tr>
    </w:tbl>
    <w:p w14:paraId="58A3D220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FC10173" w14:textId="77777777" w:rsidR="002B2BE0" w:rsidRPr="00267CF8" w:rsidRDefault="002B2BE0" w:rsidP="0001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4A615ADD" w14:textId="77777777" w:rsidR="002B2BE0" w:rsidRPr="00267CF8" w:rsidRDefault="002B2BE0" w:rsidP="0001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307" w:type="dxa"/>
        <w:tblInd w:w="864" w:type="dxa"/>
        <w:tblLayout w:type="fixed"/>
        <w:tblLook w:val="01E0" w:firstRow="1" w:lastRow="1" w:firstColumn="1" w:lastColumn="1" w:noHBand="0" w:noVBand="0"/>
      </w:tblPr>
      <w:tblGrid>
        <w:gridCol w:w="3816"/>
        <w:gridCol w:w="1071"/>
        <w:gridCol w:w="1035"/>
        <w:gridCol w:w="1215"/>
        <w:gridCol w:w="1170"/>
      </w:tblGrid>
      <w:tr w:rsidR="002B2BE0" w:rsidRPr="00222C0C" w14:paraId="4C95C3B8" w14:textId="77777777" w:rsidTr="00222C0C">
        <w:tc>
          <w:tcPr>
            <w:tcW w:w="3816" w:type="dxa"/>
            <w:vAlign w:val="bottom"/>
          </w:tcPr>
          <w:p w14:paraId="13E7B212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3AA71197" w14:textId="77777777" w:rsidR="002B2BE0" w:rsidRPr="00222C0C" w:rsidRDefault="002B2BE0" w:rsidP="00A2391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365A9869" w14:textId="77777777" w:rsidR="002B2BE0" w:rsidRPr="00222C0C" w:rsidRDefault="002B2BE0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B2BE0" w:rsidRPr="00222C0C" w14:paraId="30E435BF" w14:textId="77777777" w:rsidTr="00222C0C">
        <w:tc>
          <w:tcPr>
            <w:tcW w:w="3816" w:type="dxa"/>
            <w:vAlign w:val="bottom"/>
          </w:tcPr>
          <w:p w14:paraId="28823FF0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491" w:type="dxa"/>
            <w:gridSpan w:val="4"/>
          </w:tcPr>
          <w:p w14:paraId="27DBA8B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B2BE0" w:rsidRPr="00222C0C" w14:paraId="14F2F59C" w14:textId="77777777" w:rsidTr="00222C0C">
        <w:tc>
          <w:tcPr>
            <w:tcW w:w="3816" w:type="dxa"/>
            <w:vAlign w:val="bottom"/>
          </w:tcPr>
          <w:p w14:paraId="3DEE9BE1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05DEE91F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3A210B2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บันทึกใน</w:t>
            </w:r>
          </w:p>
        </w:tc>
        <w:tc>
          <w:tcPr>
            <w:tcW w:w="1170" w:type="dxa"/>
            <w:vAlign w:val="bottom"/>
          </w:tcPr>
          <w:p w14:paraId="0B674C9E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BE0" w:rsidRPr="00222C0C" w14:paraId="7FF88936" w14:textId="77777777" w:rsidTr="00222C0C">
        <w:tc>
          <w:tcPr>
            <w:tcW w:w="3816" w:type="dxa"/>
            <w:vAlign w:val="bottom"/>
          </w:tcPr>
          <w:p w14:paraId="47C51B97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  <w:hideMark/>
          </w:tcPr>
          <w:p w14:paraId="6FC0595A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</w:t>
            </w: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  <w:p w14:paraId="4130C84F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14:paraId="078146DC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งบกำไร</w:t>
            </w:r>
          </w:p>
          <w:p w14:paraId="05881654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15" w:type="dxa"/>
            <w:vAlign w:val="bottom"/>
            <w:hideMark/>
          </w:tcPr>
          <w:p w14:paraId="50CD550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7043D671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  <w:vAlign w:val="bottom"/>
            <w:hideMark/>
          </w:tcPr>
          <w:p w14:paraId="7586924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31</w:t>
            </w: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46A696EB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B2BE0" w:rsidRPr="00222C0C" w14:paraId="2894D72E" w14:textId="77777777" w:rsidTr="00222C0C">
        <w:tc>
          <w:tcPr>
            <w:tcW w:w="3816" w:type="dxa"/>
            <w:vAlign w:val="bottom"/>
            <w:hideMark/>
          </w:tcPr>
          <w:p w14:paraId="7CB4E6A2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22C0C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71" w:type="dxa"/>
            <w:vAlign w:val="bottom"/>
          </w:tcPr>
          <w:p w14:paraId="4300C52B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F98E741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7EC59EA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4253C7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BE0" w:rsidRPr="00222C0C" w14:paraId="503E1F1C" w14:textId="77777777" w:rsidTr="00222C0C">
        <w:tc>
          <w:tcPr>
            <w:tcW w:w="3816" w:type="dxa"/>
            <w:vAlign w:val="bottom"/>
          </w:tcPr>
          <w:p w14:paraId="710FCA0A" w14:textId="77777777" w:rsidR="002B2BE0" w:rsidRPr="00222C0C" w:rsidRDefault="002B2BE0" w:rsidP="000121B0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71" w:type="dxa"/>
          </w:tcPr>
          <w:p w14:paraId="05C6C2AB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11,462</w:t>
            </w:r>
          </w:p>
        </w:tc>
        <w:tc>
          <w:tcPr>
            <w:tcW w:w="1035" w:type="dxa"/>
          </w:tcPr>
          <w:p w14:paraId="3526D64A" w14:textId="155AC72F" w:rsidR="002B2BE0" w:rsidRPr="00222C0C" w:rsidRDefault="00EA04B7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215" w:type="dxa"/>
            <w:vAlign w:val="bottom"/>
          </w:tcPr>
          <w:p w14:paraId="2DF7A941" w14:textId="0CF9E3CC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2C0C">
              <w:rPr>
                <w:rFonts w:ascii="Angsana New" w:hAnsi="Angsana New"/>
                <w:sz w:val="28"/>
                <w:szCs w:val="28"/>
              </w:rPr>
              <w:t>5,</w:t>
            </w:r>
            <w:r w:rsidR="00EA04B7">
              <w:rPr>
                <w:rFonts w:ascii="Angsana New" w:hAnsi="Angsana New"/>
                <w:sz w:val="28"/>
                <w:szCs w:val="28"/>
              </w:rPr>
              <w:t>573</w:t>
            </w:r>
            <w:r w:rsidRPr="00222C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124EA53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6,333</w:t>
            </w:r>
          </w:p>
        </w:tc>
      </w:tr>
      <w:tr w:rsidR="00EA04B7" w:rsidRPr="00222C0C" w14:paraId="79EE41D3" w14:textId="77777777" w:rsidTr="00222C0C">
        <w:tc>
          <w:tcPr>
            <w:tcW w:w="3816" w:type="dxa"/>
            <w:vAlign w:val="bottom"/>
          </w:tcPr>
          <w:p w14:paraId="7A3C4E69" w14:textId="74940AB2" w:rsidR="00EA04B7" w:rsidRPr="00222C0C" w:rsidRDefault="00EA04B7" w:rsidP="00EA04B7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spacing w:val="-2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</w:tcPr>
          <w:p w14:paraId="7698F8CB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658D7E40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10,656 </w:t>
            </w:r>
          </w:p>
        </w:tc>
        <w:tc>
          <w:tcPr>
            <w:tcW w:w="1215" w:type="dxa"/>
            <w:vAlign w:val="bottom"/>
          </w:tcPr>
          <w:p w14:paraId="00315CDB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0C3FDDA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10,656 </w:t>
            </w:r>
          </w:p>
        </w:tc>
      </w:tr>
      <w:tr w:rsidR="00EA04B7" w:rsidRPr="00222C0C" w14:paraId="1FC501E8" w14:textId="77777777" w:rsidTr="00222C0C">
        <w:tc>
          <w:tcPr>
            <w:tcW w:w="3816" w:type="dxa"/>
            <w:vAlign w:val="bottom"/>
          </w:tcPr>
          <w:p w14:paraId="44603B9E" w14:textId="2342290E" w:rsidR="00EA04B7" w:rsidRPr="00222C0C" w:rsidRDefault="00EA04B7" w:rsidP="00EA04B7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71" w:type="dxa"/>
          </w:tcPr>
          <w:p w14:paraId="3ADBF44A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3379732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  <w:tc>
          <w:tcPr>
            <w:tcW w:w="1215" w:type="dxa"/>
            <w:vAlign w:val="bottom"/>
          </w:tcPr>
          <w:p w14:paraId="26B02A9D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F5F8D85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</w:tr>
      <w:tr w:rsidR="00EA04B7" w:rsidRPr="00222C0C" w14:paraId="1F9826B3" w14:textId="77777777" w:rsidTr="00222C0C">
        <w:tc>
          <w:tcPr>
            <w:tcW w:w="3816" w:type="dxa"/>
            <w:vAlign w:val="bottom"/>
          </w:tcPr>
          <w:p w14:paraId="63E6EBE8" w14:textId="408BACC7" w:rsidR="00EA04B7" w:rsidRPr="00222C0C" w:rsidRDefault="00EA04B7" w:rsidP="00EA04B7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สินทรัพย์ตามสัญญาเช่า</w:t>
            </w:r>
          </w:p>
        </w:tc>
        <w:tc>
          <w:tcPr>
            <w:tcW w:w="1071" w:type="dxa"/>
          </w:tcPr>
          <w:p w14:paraId="2CF52030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52E0A369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22C0C">
              <w:rPr>
                <w:rFonts w:ascii="Angsana New" w:hAnsi="Angsana New"/>
                <w:sz w:val="28"/>
                <w:szCs w:val="28"/>
              </w:rPr>
              <w:t>12,646</w:t>
            </w:r>
            <w:r w:rsidRPr="00222C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EE9C20C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8C6041A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22C0C">
              <w:rPr>
                <w:rFonts w:ascii="Angsana New" w:hAnsi="Angsana New"/>
                <w:sz w:val="28"/>
                <w:szCs w:val="28"/>
              </w:rPr>
              <w:t>12,646</w:t>
            </w:r>
            <w:r w:rsidRPr="00222C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04B7" w:rsidRPr="00222C0C" w14:paraId="76AA406C" w14:textId="77777777" w:rsidTr="00222C0C">
        <w:tc>
          <w:tcPr>
            <w:tcW w:w="3816" w:type="dxa"/>
            <w:vAlign w:val="bottom"/>
          </w:tcPr>
          <w:p w14:paraId="2B115EEB" w14:textId="6DC93D25" w:rsidR="00EA04B7" w:rsidRPr="00222C0C" w:rsidRDefault="00EA04B7" w:rsidP="00EA04B7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5473388F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634DA1F6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13,002 </w:t>
            </w:r>
          </w:p>
        </w:tc>
        <w:tc>
          <w:tcPr>
            <w:tcW w:w="1215" w:type="dxa"/>
            <w:vAlign w:val="bottom"/>
          </w:tcPr>
          <w:p w14:paraId="344B364E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46F234E" w14:textId="77777777" w:rsidR="00EA04B7" w:rsidRPr="00222C0C" w:rsidRDefault="00EA04B7" w:rsidP="00E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13,002 </w:t>
            </w:r>
          </w:p>
        </w:tc>
      </w:tr>
      <w:tr w:rsidR="002B2BE0" w:rsidRPr="00222C0C" w14:paraId="0445C44D" w14:textId="77777777" w:rsidTr="00222C0C">
        <w:tc>
          <w:tcPr>
            <w:tcW w:w="3816" w:type="dxa"/>
            <w:vAlign w:val="bottom"/>
          </w:tcPr>
          <w:p w14:paraId="7C766E4F" w14:textId="77777777" w:rsidR="002B2BE0" w:rsidRPr="00222C0C" w:rsidRDefault="002B2BE0" w:rsidP="00A23915">
            <w:pPr>
              <w:pStyle w:val="a4"/>
              <w:widowControl/>
              <w:ind w:left="112" w:right="-82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cs/>
              </w:rPr>
              <w:t>ประมาณการหนี้สินจากการรื้อถอน</w:t>
            </w:r>
          </w:p>
        </w:tc>
        <w:tc>
          <w:tcPr>
            <w:tcW w:w="1071" w:type="dxa"/>
          </w:tcPr>
          <w:p w14:paraId="6672CF4C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5D878786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630 </w:t>
            </w:r>
          </w:p>
        </w:tc>
        <w:tc>
          <w:tcPr>
            <w:tcW w:w="1215" w:type="dxa"/>
            <w:vAlign w:val="bottom"/>
          </w:tcPr>
          <w:p w14:paraId="3367159E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4B5247E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 xml:space="preserve"> 630 </w:t>
            </w:r>
          </w:p>
        </w:tc>
      </w:tr>
      <w:tr w:rsidR="002B2BE0" w:rsidRPr="00222C0C" w14:paraId="2EA78742" w14:textId="77777777" w:rsidTr="00222C0C">
        <w:tc>
          <w:tcPr>
            <w:tcW w:w="3816" w:type="dxa"/>
            <w:vAlign w:val="bottom"/>
          </w:tcPr>
          <w:p w14:paraId="03887F3D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cs/>
              </w:rPr>
              <w:t>เงินลงทุนในตราสารทุน</w:t>
            </w:r>
          </w:p>
        </w:tc>
        <w:tc>
          <w:tcPr>
            <w:tcW w:w="1071" w:type="dxa"/>
          </w:tcPr>
          <w:p w14:paraId="268602A8" w14:textId="77777777" w:rsidR="002B2BE0" w:rsidRPr="00222C0C" w:rsidRDefault="002B2BE0" w:rsidP="00F44C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148,379</w:t>
            </w:r>
          </w:p>
        </w:tc>
        <w:tc>
          <w:tcPr>
            <w:tcW w:w="1035" w:type="dxa"/>
          </w:tcPr>
          <w:p w14:paraId="7E20A30C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51BF028" w14:textId="77777777" w:rsidR="002B2BE0" w:rsidRPr="00222C0C" w:rsidRDefault="002B2BE0" w:rsidP="00A239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2C0C">
              <w:rPr>
                <w:rFonts w:ascii="Angsana New" w:hAnsi="Angsana New"/>
                <w:sz w:val="28"/>
                <w:szCs w:val="28"/>
              </w:rPr>
              <w:t>34,257</w:t>
            </w:r>
            <w:r w:rsidRPr="00222C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BD8FE7A" w14:textId="77777777" w:rsidR="002B2BE0" w:rsidRPr="00222C0C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114,122</w:t>
            </w:r>
          </w:p>
        </w:tc>
      </w:tr>
      <w:tr w:rsidR="002B2BE0" w:rsidRPr="00222C0C" w14:paraId="0EBE045A" w14:textId="77777777" w:rsidTr="00222C0C">
        <w:tc>
          <w:tcPr>
            <w:tcW w:w="3816" w:type="dxa"/>
            <w:vAlign w:val="bottom"/>
          </w:tcPr>
          <w:p w14:paraId="6BFCA8E5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vAlign w:val="bottom"/>
          </w:tcPr>
          <w:p w14:paraId="56E842B0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159,841</w:t>
            </w:r>
          </w:p>
        </w:tc>
        <w:tc>
          <w:tcPr>
            <w:tcW w:w="1035" w:type="dxa"/>
            <w:vAlign w:val="bottom"/>
          </w:tcPr>
          <w:p w14:paraId="2753508D" w14:textId="35DC00C4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16,</w:t>
            </w:r>
            <w:r w:rsidR="00EA04B7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215" w:type="dxa"/>
            <w:vAlign w:val="bottom"/>
          </w:tcPr>
          <w:p w14:paraId="4245F94E" w14:textId="2B0159C0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2C0C">
              <w:rPr>
                <w:rFonts w:ascii="Angsana New" w:hAnsi="Angsana New"/>
                <w:sz w:val="28"/>
                <w:szCs w:val="28"/>
              </w:rPr>
              <w:t>39,</w:t>
            </w:r>
            <w:r w:rsidR="00EA04B7" w:rsidRPr="00C96959">
              <w:rPr>
                <w:rFonts w:ascii="Angsana New" w:hAnsi="Angsana New"/>
                <w:sz w:val="28"/>
                <w:szCs w:val="28"/>
                <w:highlight w:val="yellow"/>
              </w:rPr>
              <w:t>8</w:t>
            </w:r>
            <w:r w:rsidR="00084BE4" w:rsidRPr="00C96959">
              <w:rPr>
                <w:rFonts w:ascii="Angsana New" w:hAnsi="Angsana New"/>
                <w:sz w:val="28"/>
                <w:szCs w:val="28"/>
                <w:highlight w:val="yellow"/>
              </w:rPr>
              <w:t>30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179F523" w14:textId="77777777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</w:tr>
      <w:tr w:rsidR="002B2BE0" w:rsidRPr="00222C0C" w14:paraId="1AC13834" w14:textId="77777777" w:rsidTr="00222C0C">
        <w:tc>
          <w:tcPr>
            <w:tcW w:w="3816" w:type="dxa"/>
            <w:vAlign w:val="bottom"/>
          </w:tcPr>
          <w:p w14:paraId="2AB9B2DC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310F644F" w14:textId="77777777" w:rsidR="002B2BE0" w:rsidRPr="00222C0C" w:rsidRDefault="002B2BE0" w:rsidP="00A2391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8801FE" w14:textId="77777777" w:rsidR="002B2BE0" w:rsidRPr="00222C0C" w:rsidRDefault="002B2BE0" w:rsidP="00A2391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BE0" w:rsidRPr="00222C0C" w14:paraId="3ED4A98F" w14:textId="77777777" w:rsidTr="00222C0C">
        <w:tc>
          <w:tcPr>
            <w:tcW w:w="3816" w:type="dxa"/>
            <w:vAlign w:val="bottom"/>
          </w:tcPr>
          <w:p w14:paraId="0195EEF2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6FFC7B66" w14:textId="77777777" w:rsidR="002B2BE0" w:rsidRPr="00222C0C" w:rsidRDefault="002B2BE0" w:rsidP="00A2391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416EED1" w14:textId="77777777" w:rsidR="002B2BE0" w:rsidRPr="00222C0C" w:rsidRDefault="002B2BE0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B2BE0" w:rsidRPr="00222C0C" w14:paraId="0A421998" w14:textId="77777777" w:rsidTr="00222C0C">
        <w:tc>
          <w:tcPr>
            <w:tcW w:w="3816" w:type="dxa"/>
            <w:vAlign w:val="bottom"/>
          </w:tcPr>
          <w:p w14:paraId="7F79A06C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491" w:type="dxa"/>
            <w:gridSpan w:val="4"/>
          </w:tcPr>
          <w:p w14:paraId="780C4864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B2BE0" w:rsidRPr="00222C0C" w14:paraId="082A55F1" w14:textId="77777777" w:rsidTr="00222C0C">
        <w:tc>
          <w:tcPr>
            <w:tcW w:w="3816" w:type="dxa"/>
            <w:vAlign w:val="bottom"/>
          </w:tcPr>
          <w:p w14:paraId="24DC9A09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3E0E1F7D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3EDADE8B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บันทึกใน</w:t>
            </w:r>
          </w:p>
        </w:tc>
        <w:tc>
          <w:tcPr>
            <w:tcW w:w="1170" w:type="dxa"/>
            <w:vAlign w:val="bottom"/>
          </w:tcPr>
          <w:p w14:paraId="6D98560E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BE0" w:rsidRPr="00222C0C" w14:paraId="030BE08F" w14:textId="77777777" w:rsidTr="00222C0C">
        <w:tc>
          <w:tcPr>
            <w:tcW w:w="3816" w:type="dxa"/>
            <w:vAlign w:val="bottom"/>
          </w:tcPr>
          <w:p w14:paraId="5B2FC5F5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  <w:hideMark/>
          </w:tcPr>
          <w:p w14:paraId="52CA25D0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</w:t>
            </w: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  <w:p w14:paraId="3019864A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  <w:hideMark/>
          </w:tcPr>
          <w:p w14:paraId="5E4183AC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งบกำไร</w:t>
            </w:r>
          </w:p>
          <w:p w14:paraId="12653F92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15" w:type="dxa"/>
            <w:vAlign w:val="bottom"/>
            <w:hideMark/>
          </w:tcPr>
          <w:p w14:paraId="51446E99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953C404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  <w:vAlign w:val="bottom"/>
            <w:hideMark/>
          </w:tcPr>
          <w:p w14:paraId="2D939E8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31</w:t>
            </w:r>
            <w:r w:rsidRPr="00222C0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1335690D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B2BE0" w:rsidRPr="00222C0C" w14:paraId="407CBAB3" w14:textId="77777777" w:rsidTr="00222C0C">
        <w:tc>
          <w:tcPr>
            <w:tcW w:w="3816" w:type="dxa"/>
            <w:vAlign w:val="bottom"/>
            <w:hideMark/>
          </w:tcPr>
          <w:p w14:paraId="79B27057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22C0C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71" w:type="dxa"/>
            <w:vAlign w:val="bottom"/>
          </w:tcPr>
          <w:p w14:paraId="4D8CA1C2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266C77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1BD4AB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BA69E1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BE0" w:rsidRPr="00222C0C" w14:paraId="08B26533" w14:textId="77777777" w:rsidTr="00222C0C">
        <w:tc>
          <w:tcPr>
            <w:tcW w:w="3816" w:type="dxa"/>
            <w:vAlign w:val="bottom"/>
          </w:tcPr>
          <w:p w14:paraId="0C133654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71" w:type="dxa"/>
          </w:tcPr>
          <w:p w14:paraId="5817EB10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7,369</w:t>
            </w:r>
          </w:p>
        </w:tc>
        <w:tc>
          <w:tcPr>
            <w:tcW w:w="1035" w:type="dxa"/>
          </w:tcPr>
          <w:p w14:paraId="28A1A7A5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3,247</w:t>
            </w:r>
          </w:p>
        </w:tc>
        <w:tc>
          <w:tcPr>
            <w:tcW w:w="1215" w:type="dxa"/>
            <w:vAlign w:val="bottom"/>
          </w:tcPr>
          <w:p w14:paraId="5CA92ED2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170" w:type="dxa"/>
          </w:tcPr>
          <w:p w14:paraId="61760BDF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11,462</w:t>
            </w:r>
          </w:p>
        </w:tc>
      </w:tr>
      <w:tr w:rsidR="002B2BE0" w:rsidRPr="00222C0C" w14:paraId="47B0CD45" w14:textId="77777777" w:rsidTr="00222C0C">
        <w:tc>
          <w:tcPr>
            <w:tcW w:w="3816" w:type="dxa"/>
            <w:vAlign w:val="bottom"/>
          </w:tcPr>
          <w:p w14:paraId="3EE0FA51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cs/>
              </w:rPr>
            </w:pPr>
            <w:r w:rsidRPr="00222C0C">
              <w:rPr>
                <w:rFonts w:ascii="Angsana New" w:hAnsi="Angsana New" w:cs="Angsana New"/>
                <w:cs/>
              </w:rPr>
              <w:t>เงินลงทุนในตราสารทุน</w:t>
            </w:r>
          </w:p>
        </w:tc>
        <w:tc>
          <w:tcPr>
            <w:tcW w:w="1071" w:type="dxa"/>
          </w:tcPr>
          <w:p w14:paraId="57EFD662" w14:textId="77777777" w:rsidR="002B2BE0" w:rsidRPr="00222C0C" w:rsidRDefault="002B2BE0" w:rsidP="00F44C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14,467</w:t>
            </w:r>
          </w:p>
        </w:tc>
        <w:tc>
          <w:tcPr>
            <w:tcW w:w="1035" w:type="dxa"/>
          </w:tcPr>
          <w:p w14:paraId="27004917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100C8E0" w14:textId="77777777" w:rsidR="002B2BE0" w:rsidRPr="00222C0C" w:rsidRDefault="002B2BE0" w:rsidP="00A239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133,912</w:t>
            </w:r>
          </w:p>
        </w:tc>
        <w:tc>
          <w:tcPr>
            <w:tcW w:w="1170" w:type="dxa"/>
          </w:tcPr>
          <w:p w14:paraId="26272B31" w14:textId="77777777" w:rsidR="002B2BE0" w:rsidRPr="00222C0C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148,379</w:t>
            </w:r>
          </w:p>
        </w:tc>
      </w:tr>
      <w:tr w:rsidR="002B2BE0" w:rsidRPr="00222C0C" w14:paraId="4830A10D" w14:textId="77777777" w:rsidTr="00222C0C">
        <w:tc>
          <w:tcPr>
            <w:tcW w:w="3816" w:type="dxa"/>
            <w:vAlign w:val="bottom"/>
          </w:tcPr>
          <w:p w14:paraId="64BF9B11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vAlign w:val="bottom"/>
          </w:tcPr>
          <w:p w14:paraId="25ACD490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21,836</w:t>
            </w:r>
          </w:p>
        </w:tc>
        <w:tc>
          <w:tcPr>
            <w:tcW w:w="1035" w:type="dxa"/>
            <w:vAlign w:val="bottom"/>
          </w:tcPr>
          <w:p w14:paraId="726355AD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3,247</w:t>
            </w:r>
          </w:p>
        </w:tc>
        <w:tc>
          <w:tcPr>
            <w:tcW w:w="1215" w:type="dxa"/>
            <w:vAlign w:val="bottom"/>
          </w:tcPr>
          <w:p w14:paraId="67DAC4FB" w14:textId="77777777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134,758</w:t>
            </w:r>
          </w:p>
        </w:tc>
        <w:tc>
          <w:tcPr>
            <w:tcW w:w="1170" w:type="dxa"/>
            <w:vAlign w:val="bottom"/>
          </w:tcPr>
          <w:p w14:paraId="4EC3CA31" w14:textId="77777777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2C0C">
              <w:rPr>
                <w:rFonts w:ascii="Angsana New" w:hAnsi="Angsana New"/>
                <w:sz w:val="28"/>
                <w:szCs w:val="28"/>
              </w:rPr>
              <w:t>159,841</w:t>
            </w:r>
          </w:p>
        </w:tc>
      </w:tr>
    </w:tbl>
    <w:p w14:paraId="102F93EB" w14:textId="1957D70C" w:rsidR="005804AB" w:rsidRDefault="005804AB">
      <w:pPr>
        <w:rPr>
          <w:rFonts w:ascii="Angsana New" w:hAnsi="Angsana New"/>
          <w:sz w:val="32"/>
          <w:szCs w:val="32"/>
        </w:rPr>
      </w:pPr>
    </w:p>
    <w:p w14:paraId="59E1AC5E" w14:textId="419E7727" w:rsidR="005804AB" w:rsidRDefault="005804AB">
      <w:pPr>
        <w:rPr>
          <w:rFonts w:ascii="Angsana New" w:hAnsi="Angsana New"/>
          <w:sz w:val="32"/>
          <w:szCs w:val="32"/>
        </w:rPr>
      </w:pPr>
    </w:p>
    <w:p w14:paraId="774DE74F" w14:textId="02AFC13B" w:rsidR="005804AB" w:rsidRDefault="005804AB">
      <w:pPr>
        <w:rPr>
          <w:rFonts w:ascii="Angsana New" w:hAnsi="Angsana New"/>
          <w:sz w:val="32"/>
          <w:szCs w:val="32"/>
        </w:rPr>
      </w:pPr>
    </w:p>
    <w:p w14:paraId="2B94ADE8" w14:textId="01E05CFA" w:rsidR="005804AB" w:rsidRDefault="005804AB">
      <w:pPr>
        <w:rPr>
          <w:rFonts w:ascii="Angsana New" w:hAnsi="Angsana New"/>
          <w:sz w:val="32"/>
          <w:szCs w:val="32"/>
        </w:rPr>
      </w:pPr>
    </w:p>
    <w:p w14:paraId="175B9613" w14:textId="2F9913AC" w:rsidR="005804AB" w:rsidRDefault="005804AB">
      <w:pPr>
        <w:rPr>
          <w:rFonts w:ascii="Angsana New" w:hAnsi="Angsana New"/>
          <w:sz w:val="32"/>
          <w:szCs w:val="32"/>
        </w:rPr>
      </w:pPr>
    </w:p>
    <w:p w14:paraId="1E9483E1" w14:textId="77777777" w:rsidR="005804AB" w:rsidRPr="005804AB" w:rsidRDefault="005804AB">
      <w:pPr>
        <w:rPr>
          <w:rFonts w:ascii="Angsana New" w:hAnsi="Angsana New"/>
          <w:sz w:val="32"/>
          <w:szCs w:val="32"/>
        </w:rPr>
      </w:pPr>
    </w:p>
    <w:tbl>
      <w:tblPr>
        <w:tblW w:w="8298" w:type="dxa"/>
        <w:tblInd w:w="864" w:type="dxa"/>
        <w:tblLayout w:type="fixed"/>
        <w:tblLook w:val="01E0" w:firstRow="1" w:lastRow="1" w:firstColumn="1" w:lastColumn="1" w:noHBand="0" w:noVBand="0"/>
      </w:tblPr>
      <w:tblGrid>
        <w:gridCol w:w="3816"/>
        <w:gridCol w:w="1071"/>
        <w:gridCol w:w="1035"/>
        <w:gridCol w:w="1233"/>
        <w:gridCol w:w="1143"/>
      </w:tblGrid>
      <w:tr w:rsidR="002B2BE0" w:rsidRPr="00222C0C" w14:paraId="645A6AA3" w14:textId="77777777" w:rsidTr="005804AB">
        <w:trPr>
          <w:tblHeader/>
        </w:trPr>
        <w:tc>
          <w:tcPr>
            <w:tcW w:w="3816" w:type="dxa"/>
            <w:vAlign w:val="bottom"/>
          </w:tcPr>
          <w:p w14:paraId="57909711" w14:textId="77777777" w:rsidR="002B2BE0" w:rsidRPr="00222C0C" w:rsidRDefault="002B2BE0" w:rsidP="00A23915">
            <w:pPr>
              <w:spacing w:line="240" w:lineRule="auto"/>
              <w:ind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482" w:type="dxa"/>
            <w:gridSpan w:val="4"/>
            <w:vAlign w:val="bottom"/>
            <w:hideMark/>
          </w:tcPr>
          <w:p w14:paraId="61005219" w14:textId="77777777" w:rsidR="002B2BE0" w:rsidRPr="00222C0C" w:rsidRDefault="002B2BE0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(หน่วย : พันบาท)</w:t>
            </w:r>
          </w:p>
        </w:tc>
      </w:tr>
      <w:tr w:rsidR="002B2BE0" w:rsidRPr="00222C0C" w14:paraId="5571CF18" w14:textId="77777777" w:rsidTr="005804AB">
        <w:trPr>
          <w:tblHeader/>
        </w:trPr>
        <w:tc>
          <w:tcPr>
            <w:tcW w:w="3816" w:type="dxa"/>
            <w:vAlign w:val="bottom"/>
          </w:tcPr>
          <w:p w14:paraId="7BB9DC15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482" w:type="dxa"/>
            <w:gridSpan w:val="4"/>
            <w:vAlign w:val="bottom"/>
            <w:hideMark/>
          </w:tcPr>
          <w:p w14:paraId="243D0EE9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งบการเงินเฉพาะของบริษัท</w:t>
            </w:r>
          </w:p>
        </w:tc>
      </w:tr>
      <w:tr w:rsidR="002B2BE0" w:rsidRPr="00222C0C" w14:paraId="13C69007" w14:textId="77777777" w:rsidTr="005804AB">
        <w:trPr>
          <w:tblHeader/>
        </w:trPr>
        <w:tc>
          <w:tcPr>
            <w:tcW w:w="3816" w:type="dxa"/>
            <w:vAlign w:val="bottom"/>
          </w:tcPr>
          <w:p w14:paraId="0A22AC61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</w:tcPr>
          <w:p w14:paraId="6F3BC4DA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62FBC133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บันทึกใน</w:t>
            </w:r>
          </w:p>
        </w:tc>
        <w:tc>
          <w:tcPr>
            <w:tcW w:w="1143" w:type="dxa"/>
            <w:vAlign w:val="bottom"/>
          </w:tcPr>
          <w:p w14:paraId="6F2FB1D8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2BE0" w:rsidRPr="00222C0C" w14:paraId="25318FE8" w14:textId="77777777" w:rsidTr="005804AB">
        <w:trPr>
          <w:tblHeader/>
        </w:trPr>
        <w:tc>
          <w:tcPr>
            <w:tcW w:w="3816" w:type="dxa"/>
            <w:vAlign w:val="bottom"/>
          </w:tcPr>
          <w:p w14:paraId="43900707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  <w:hideMark/>
          </w:tcPr>
          <w:p w14:paraId="076A7103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</w:t>
            </w: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มกราคม</w:t>
            </w:r>
          </w:p>
          <w:p w14:paraId="197E2EEC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14:paraId="18DADB5E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งบกำไร</w:t>
            </w:r>
          </w:p>
          <w:p w14:paraId="1F1E7181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6DF518DC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กำไรขาดทุน</w:t>
            </w:r>
          </w:p>
          <w:p w14:paraId="6EC79632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เบ็ดเสร็จอื่น</w:t>
            </w:r>
          </w:p>
        </w:tc>
        <w:tc>
          <w:tcPr>
            <w:tcW w:w="1143" w:type="dxa"/>
            <w:vAlign w:val="bottom"/>
            <w:hideMark/>
          </w:tcPr>
          <w:p w14:paraId="79D9FA1E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31</w:t>
            </w: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ธันวาคม</w:t>
            </w:r>
          </w:p>
          <w:p w14:paraId="3A5D37C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2B2BE0" w:rsidRPr="00222C0C" w14:paraId="0A4D9AE4" w14:textId="77777777" w:rsidTr="005804AB">
        <w:tc>
          <w:tcPr>
            <w:tcW w:w="3816" w:type="dxa"/>
            <w:vAlign w:val="bottom"/>
            <w:hideMark/>
          </w:tcPr>
          <w:p w14:paraId="796A7D1C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22C0C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71" w:type="dxa"/>
            <w:vAlign w:val="bottom"/>
          </w:tcPr>
          <w:p w14:paraId="054EA678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554F07C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169A82F1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3" w:type="dxa"/>
            <w:vAlign w:val="bottom"/>
          </w:tcPr>
          <w:p w14:paraId="409E0C60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2BE0" w:rsidRPr="00222C0C" w14:paraId="55E86698" w14:textId="77777777" w:rsidTr="005804AB">
        <w:tc>
          <w:tcPr>
            <w:tcW w:w="3816" w:type="dxa"/>
            <w:vAlign w:val="bottom"/>
          </w:tcPr>
          <w:p w14:paraId="5E3BD266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71" w:type="dxa"/>
          </w:tcPr>
          <w:p w14:paraId="38038E63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10,989</w:t>
            </w:r>
          </w:p>
        </w:tc>
        <w:tc>
          <w:tcPr>
            <w:tcW w:w="1035" w:type="dxa"/>
          </w:tcPr>
          <w:p w14:paraId="7B7A450D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13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33" w:type="dxa"/>
          </w:tcPr>
          <w:p w14:paraId="1CB802CE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5,518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143" w:type="dxa"/>
          </w:tcPr>
          <w:p w14:paraId="5A504EB5" w14:textId="1194E041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 xml:space="preserve"> 5,458 </w:t>
            </w:r>
          </w:p>
        </w:tc>
      </w:tr>
      <w:tr w:rsidR="002B2BE0" w:rsidRPr="00222C0C" w14:paraId="6408BD81" w14:textId="77777777" w:rsidTr="005804AB">
        <w:tc>
          <w:tcPr>
            <w:tcW w:w="3816" w:type="dxa"/>
            <w:vAlign w:val="bottom"/>
          </w:tcPr>
          <w:p w14:paraId="4FB4C430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pacing w:val="-2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pacing w:val="-2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</w:tcPr>
          <w:p w14:paraId="64D73FA6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35" w:type="dxa"/>
          </w:tcPr>
          <w:p w14:paraId="30B1B7D2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9,789</w:t>
            </w:r>
          </w:p>
        </w:tc>
        <w:tc>
          <w:tcPr>
            <w:tcW w:w="1233" w:type="dxa"/>
          </w:tcPr>
          <w:p w14:paraId="2CE5B813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143" w:type="dxa"/>
          </w:tcPr>
          <w:p w14:paraId="03D38101" w14:textId="5BC84B62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 xml:space="preserve"> 9,789 </w:t>
            </w:r>
          </w:p>
        </w:tc>
      </w:tr>
      <w:tr w:rsidR="002B2BE0" w:rsidRPr="00222C0C" w14:paraId="212560FE" w14:textId="77777777" w:rsidTr="005804AB">
        <w:tc>
          <w:tcPr>
            <w:tcW w:w="3816" w:type="dxa"/>
            <w:vAlign w:val="bottom"/>
          </w:tcPr>
          <w:p w14:paraId="3E5AFC45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71" w:type="dxa"/>
          </w:tcPr>
          <w:p w14:paraId="438CA6F4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35" w:type="dxa"/>
          </w:tcPr>
          <w:p w14:paraId="05EDA7D9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4,514</w:t>
            </w:r>
          </w:p>
        </w:tc>
        <w:tc>
          <w:tcPr>
            <w:tcW w:w="1233" w:type="dxa"/>
          </w:tcPr>
          <w:p w14:paraId="094CF512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143" w:type="dxa"/>
          </w:tcPr>
          <w:p w14:paraId="686260B8" w14:textId="7EC9FFD0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 xml:space="preserve"> 4,514 </w:t>
            </w:r>
          </w:p>
        </w:tc>
      </w:tr>
      <w:tr w:rsidR="002B2BE0" w:rsidRPr="00222C0C" w14:paraId="4CA81F31" w14:textId="77777777" w:rsidTr="005804AB">
        <w:tc>
          <w:tcPr>
            <w:tcW w:w="3816" w:type="dxa"/>
            <w:vAlign w:val="bottom"/>
          </w:tcPr>
          <w:p w14:paraId="3206A433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สินทรัพย์ตามสัญญาเช่า</w:t>
            </w:r>
          </w:p>
        </w:tc>
        <w:tc>
          <w:tcPr>
            <w:tcW w:w="1071" w:type="dxa"/>
          </w:tcPr>
          <w:p w14:paraId="43D60DA5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35" w:type="dxa"/>
          </w:tcPr>
          <w:p w14:paraId="05D659F9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11,770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33" w:type="dxa"/>
          </w:tcPr>
          <w:p w14:paraId="0B464F92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143" w:type="dxa"/>
          </w:tcPr>
          <w:p w14:paraId="23674AAA" w14:textId="6C23FF94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11,770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2B2BE0" w:rsidRPr="00222C0C" w14:paraId="570D2614" w14:textId="77777777" w:rsidTr="005804AB">
        <w:tc>
          <w:tcPr>
            <w:tcW w:w="3816" w:type="dxa"/>
            <w:vAlign w:val="bottom"/>
          </w:tcPr>
          <w:p w14:paraId="68C186EC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6361E9B1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35" w:type="dxa"/>
          </w:tcPr>
          <w:p w14:paraId="3E4F22F6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12,090</w:t>
            </w:r>
          </w:p>
        </w:tc>
        <w:tc>
          <w:tcPr>
            <w:tcW w:w="1233" w:type="dxa"/>
          </w:tcPr>
          <w:p w14:paraId="7CFD1446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143" w:type="dxa"/>
          </w:tcPr>
          <w:p w14:paraId="13FFCAA0" w14:textId="7607A0E1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 xml:space="preserve"> 12,090 </w:t>
            </w:r>
          </w:p>
        </w:tc>
      </w:tr>
      <w:tr w:rsidR="002B2BE0" w:rsidRPr="00222C0C" w14:paraId="5819DC9F" w14:textId="77777777" w:rsidTr="005804AB">
        <w:tc>
          <w:tcPr>
            <w:tcW w:w="3816" w:type="dxa"/>
            <w:vAlign w:val="bottom"/>
          </w:tcPr>
          <w:p w14:paraId="2E7AB1D2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ประมาณการหนี้สินจากการรื้อถอน</w:t>
            </w:r>
          </w:p>
        </w:tc>
        <w:tc>
          <w:tcPr>
            <w:tcW w:w="1071" w:type="dxa"/>
          </w:tcPr>
          <w:p w14:paraId="340495FD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35" w:type="dxa"/>
          </w:tcPr>
          <w:p w14:paraId="2EFAD670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630</w:t>
            </w:r>
          </w:p>
        </w:tc>
        <w:tc>
          <w:tcPr>
            <w:tcW w:w="1233" w:type="dxa"/>
          </w:tcPr>
          <w:p w14:paraId="6801641F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143" w:type="dxa"/>
          </w:tcPr>
          <w:p w14:paraId="186AE683" w14:textId="05092021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 xml:space="preserve"> 630 </w:t>
            </w:r>
          </w:p>
        </w:tc>
      </w:tr>
      <w:tr w:rsidR="002B2BE0" w:rsidRPr="00222C0C" w14:paraId="7D00C7D2" w14:textId="77777777" w:rsidTr="005804AB">
        <w:tc>
          <w:tcPr>
            <w:tcW w:w="3816" w:type="dxa"/>
            <w:vAlign w:val="bottom"/>
          </w:tcPr>
          <w:p w14:paraId="73319FF8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071" w:type="dxa"/>
          </w:tcPr>
          <w:p w14:paraId="51D2CFA0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148,379</w:t>
            </w:r>
          </w:p>
        </w:tc>
        <w:tc>
          <w:tcPr>
            <w:tcW w:w="1035" w:type="dxa"/>
            <w:vAlign w:val="center"/>
          </w:tcPr>
          <w:p w14:paraId="1F740192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33" w:type="dxa"/>
            <w:vAlign w:val="center"/>
          </w:tcPr>
          <w:p w14:paraId="406D0CB7" w14:textId="77777777" w:rsidR="002B2BE0" w:rsidRPr="00222C0C" w:rsidRDefault="002B2BE0" w:rsidP="00A239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34,257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143" w:type="dxa"/>
          </w:tcPr>
          <w:p w14:paraId="328D97AE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114,122</w:t>
            </w:r>
          </w:p>
        </w:tc>
      </w:tr>
      <w:tr w:rsidR="002B2BE0" w:rsidRPr="00222C0C" w14:paraId="6394B86B" w14:textId="77777777" w:rsidTr="005804AB">
        <w:tc>
          <w:tcPr>
            <w:tcW w:w="3816" w:type="dxa"/>
            <w:vAlign w:val="bottom"/>
          </w:tcPr>
          <w:p w14:paraId="21FECCC9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71" w:type="dxa"/>
          </w:tcPr>
          <w:p w14:paraId="4702FA7C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159,368</w:t>
            </w:r>
          </w:p>
        </w:tc>
        <w:tc>
          <w:tcPr>
            <w:tcW w:w="1035" w:type="dxa"/>
            <w:vAlign w:val="center"/>
          </w:tcPr>
          <w:p w14:paraId="58503B1E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15,240</w:t>
            </w:r>
          </w:p>
        </w:tc>
        <w:tc>
          <w:tcPr>
            <w:tcW w:w="1233" w:type="dxa"/>
            <w:vAlign w:val="center"/>
          </w:tcPr>
          <w:p w14:paraId="18F8C019" w14:textId="77777777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222C0C">
              <w:rPr>
                <w:rFonts w:ascii="Angsana New" w:hAnsi="Angsana New"/>
                <w:sz w:val="29"/>
                <w:szCs w:val="29"/>
              </w:rPr>
              <w:t>39,775</w:t>
            </w:r>
            <w:r w:rsidRPr="00222C0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143" w:type="dxa"/>
          </w:tcPr>
          <w:p w14:paraId="19EE3C87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134,833</w:t>
            </w:r>
          </w:p>
        </w:tc>
      </w:tr>
      <w:tr w:rsidR="002B2BE0" w:rsidRPr="00222C0C" w14:paraId="15130286" w14:textId="77777777" w:rsidTr="005804AB">
        <w:trPr>
          <w:tblHeader/>
        </w:trPr>
        <w:tc>
          <w:tcPr>
            <w:tcW w:w="3816" w:type="dxa"/>
            <w:vAlign w:val="bottom"/>
          </w:tcPr>
          <w:p w14:paraId="5B73D59C" w14:textId="77777777" w:rsidR="002B2BE0" w:rsidRPr="00222C0C" w:rsidRDefault="002B2BE0" w:rsidP="00A23915">
            <w:pPr>
              <w:spacing w:line="240" w:lineRule="auto"/>
              <w:ind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482" w:type="dxa"/>
            <w:gridSpan w:val="4"/>
            <w:vAlign w:val="bottom"/>
          </w:tcPr>
          <w:p w14:paraId="05D69B5D" w14:textId="77777777" w:rsidR="002B2BE0" w:rsidRPr="00222C0C" w:rsidRDefault="002B2BE0" w:rsidP="00A2391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2BE0" w:rsidRPr="00222C0C" w14:paraId="29B94AE9" w14:textId="77777777" w:rsidTr="005804AB">
        <w:trPr>
          <w:tblHeader/>
        </w:trPr>
        <w:tc>
          <w:tcPr>
            <w:tcW w:w="3816" w:type="dxa"/>
            <w:vAlign w:val="bottom"/>
          </w:tcPr>
          <w:p w14:paraId="155489F3" w14:textId="77777777" w:rsidR="002B2BE0" w:rsidRPr="00222C0C" w:rsidRDefault="002B2BE0" w:rsidP="00A23915">
            <w:pPr>
              <w:spacing w:line="240" w:lineRule="auto"/>
              <w:ind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482" w:type="dxa"/>
            <w:gridSpan w:val="4"/>
            <w:vAlign w:val="bottom"/>
          </w:tcPr>
          <w:p w14:paraId="673CFCC0" w14:textId="77777777" w:rsidR="002B2BE0" w:rsidRPr="00222C0C" w:rsidRDefault="002B2BE0" w:rsidP="00A23915">
            <w:pPr>
              <w:spacing w:line="240" w:lineRule="auto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(หน่วย : พันบาท)</w:t>
            </w:r>
          </w:p>
        </w:tc>
      </w:tr>
      <w:tr w:rsidR="002B2BE0" w:rsidRPr="00222C0C" w14:paraId="34E9024F" w14:textId="77777777" w:rsidTr="005804AB">
        <w:trPr>
          <w:tblHeader/>
        </w:trPr>
        <w:tc>
          <w:tcPr>
            <w:tcW w:w="3816" w:type="dxa"/>
            <w:vAlign w:val="bottom"/>
          </w:tcPr>
          <w:p w14:paraId="447B9B78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482" w:type="dxa"/>
            <w:gridSpan w:val="4"/>
            <w:vAlign w:val="bottom"/>
            <w:hideMark/>
          </w:tcPr>
          <w:p w14:paraId="550827BB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งบการเงินเฉพาะของบริษัท</w:t>
            </w:r>
          </w:p>
        </w:tc>
      </w:tr>
      <w:tr w:rsidR="002B2BE0" w:rsidRPr="00222C0C" w14:paraId="2074CDE2" w14:textId="77777777" w:rsidTr="005804AB">
        <w:trPr>
          <w:tblHeader/>
        </w:trPr>
        <w:tc>
          <w:tcPr>
            <w:tcW w:w="3816" w:type="dxa"/>
            <w:vAlign w:val="bottom"/>
          </w:tcPr>
          <w:p w14:paraId="6A0A4E37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</w:tcPr>
          <w:p w14:paraId="286772B1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23A7BA8F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บันทึกใน</w:t>
            </w:r>
          </w:p>
        </w:tc>
        <w:tc>
          <w:tcPr>
            <w:tcW w:w="1143" w:type="dxa"/>
            <w:vAlign w:val="bottom"/>
          </w:tcPr>
          <w:p w14:paraId="74ACB3A6" w14:textId="77777777" w:rsidR="002B2BE0" w:rsidRPr="00222C0C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2BE0" w:rsidRPr="00222C0C" w14:paraId="4CC9899B" w14:textId="77777777" w:rsidTr="005804AB">
        <w:trPr>
          <w:tblHeader/>
        </w:trPr>
        <w:tc>
          <w:tcPr>
            <w:tcW w:w="3816" w:type="dxa"/>
            <w:vAlign w:val="bottom"/>
          </w:tcPr>
          <w:p w14:paraId="3C0B2434" w14:textId="77777777" w:rsidR="002B2BE0" w:rsidRPr="00222C0C" w:rsidRDefault="002B2BE0" w:rsidP="00A23915">
            <w:pPr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  <w:hideMark/>
          </w:tcPr>
          <w:p w14:paraId="1278B536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</w:t>
            </w: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มกราคม</w:t>
            </w:r>
          </w:p>
          <w:p w14:paraId="3BCC95AF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035" w:type="dxa"/>
            <w:vAlign w:val="bottom"/>
            <w:hideMark/>
          </w:tcPr>
          <w:p w14:paraId="329735D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งบกำไร</w:t>
            </w:r>
          </w:p>
          <w:p w14:paraId="6DF935B8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0C8ED207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กำไรขาดทุน</w:t>
            </w:r>
          </w:p>
          <w:p w14:paraId="5E1C0586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เบ็ดเสร็จอื่น</w:t>
            </w:r>
          </w:p>
        </w:tc>
        <w:tc>
          <w:tcPr>
            <w:tcW w:w="1143" w:type="dxa"/>
            <w:vAlign w:val="bottom"/>
            <w:hideMark/>
          </w:tcPr>
          <w:p w14:paraId="740CBB3F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31</w:t>
            </w:r>
            <w:r w:rsidRPr="00222C0C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ธันวาคม</w:t>
            </w:r>
          </w:p>
          <w:p w14:paraId="27784A5D" w14:textId="77777777" w:rsidR="002B2BE0" w:rsidRPr="00222C0C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2B2BE0" w:rsidRPr="00222C0C" w14:paraId="6A4CE4B1" w14:textId="77777777" w:rsidTr="005804AB">
        <w:tc>
          <w:tcPr>
            <w:tcW w:w="3816" w:type="dxa"/>
            <w:vAlign w:val="bottom"/>
            <w:hideMark/>
          </w:tcPr>
          <w:p w14:paraId="6AB0E582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22C0C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71" w:type="dxa"/>
            <w:vAlign w:val="bottom"/>
          </w:tcPr>
          <w:p w14:paraId="1F61A324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7FBC59AA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77C8DACC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3" w:type="dxa"/>
            <w:vAlign w:val="bottom"/>
          </w:tcPr>
          <w:p w14:paraId="6F7EB0AE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2BE0" w:rsidRPr="00222C0C" w14:paraId="075B182F" w14:textId="77777777" w:rsidTr="005804AB">
        <w:tc>
          <w:tcPr>
            <w:tcW w:w="3816" w:type="dxa"/>
            <w:vAlign w:val="bottom"/>
          </w:tcPr>
          <w:p w14:paraId="22EE4048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71" w:type="dxa"/>
          </w:tcPr>
          <w:p w14:paraId="2924C5CD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7,160</w:t>
            </w:r>
          </w:p>
        </w:tc>
        <w:tc>
          <w:tcPr>
            <w:tcW w:w="1035" w:type="dxa"/>
          </w:tcPr>
          <w:p w14:paraId="02C5136E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2,983</w:t>
            </w:r>
          </w:p>
        </w:tc>
        <w:tc>
          <w:tcPr>
            <w:tcW w:w="1233" w:type="dxa"/>
          </w:tcPr>
          <w:p w14:paraId="5D872126" w14:textId="77777777" w:rsidR="002B2BE0" w:rsidRPr="00222C0C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846</w:t>
            </w:r>
          </w:p>
        </w:tc>
        <w:tc>
          <w:tcPr>
            <w:tcW w:w="1143" w:type="dxa"/>
          </w:tcPr>
          <w:p w14:paraId="240FA5DF" w14:textId="77777777" w:rsidR="002B2BE0" w:rsidRPr="00222C0C" w:rsidRDefault="002B2BE0" w:rsidP="00F4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10,989</w:t>
            </w:r>
          </w:p>
        </w:tc>
      </w:tr>
      <w:tr w:rsidR="002B2BE0" w:rsidRPr="00222C0C" w14:paraId="4DA52D5E" w14:textId="77777777" w:rsidTr="005804AB">
        <w:tc>
          <w:tcPr>
            <w:tcW w:w="3816" w:type="dxa"/>
            <w:vAlign w:val="bottom"/>
          </w:tcPr>
          <w:p w14:paraId="4CBB7114" w14:textId="77777777" w:rsidR="002B2BE0" w:rsidRPr="00222C0C" w:rsidRDefault="002B2BE0" w:rsidP="00A23915">
            <w:pPr>
              <w:pStyle w:val="a4"/>
              <w:widowControl/>
              <w:ind w:left="112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2C0C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071" w:type="dxa"/>
          </w:tcPr>
          <w:p w14:paraId="4DEDFA56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14,467</w:t>
            </w:r>
          </w:p>
        </w:tc>
        <w:tc>
          <w:tcPr>
            <w:tcW w:w="1035" w:type="dxa"/>
            <w:vAlign w:val="center"/>
          </w:tcPr>
          <w:p w14:paraId="3DA98890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33" w:type="dxa"/>
            <w:vAlign w:val="center"/>
          </w:tcPr>
          <w:p w14:paraId="2BE8D58E" w14:textId="77777777" w:rsidR="002B2BE0" w:rsidRPr="00222C0C" w:rsidRDefault="002B2BE0" w:rsidP="00A239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133,912</w:t>
            </w:r>
          </w:p>
        </w:tc>
        <w:tc>
          <w:tcPr>
            <w:tcW w:w="1143" w:type="dxa"/>
          </w:tcPr>
          <w:p w14:paraId="1E5568E0" w14:textId="77777777" w:rsidR="002B2BE0" w:rsidRPr="00222C0C" w:rsidRDefault="002B2BE0" w:rsidP="00F44C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148,379</w:t>
            </w:r>
          </w:p>
        </w:tc>
      </w:tr>
      <w:tr w:rsidR="002B2BE0" w:rsidRPr="00222C0C" w14:paraId="465F005A" w14:textId="77777777" w:rsidTr="005804AB">
        <w:tc>
          <w:tcPr>
            <w:tcW w:w="3816" w:type="dxa"/>
            <w:vAlign w:val="bottom"/>
          </w:tcPr>
          <w:p w14:paraId="54CA60BD" w14:textId="77777777" w:rsidR="002B2BE0" w:rsidRPr="00222C0C" w:rsidRDefault="002B2BE0" w:rsidP="00A23915">
            <w:pPr>
              <w:pStyle w:val="a4"/>
              <w:widowControl/>
              <w:ind w:left="-68" w:right="-8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71" w:type="dxa"/>
          </w:tcPr>
          <w:p w14:paraId="72EE1A95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21,627</w:t>
            </w:r>
          </w:p>
        </w:tc>
        <w:tc>
          <w:tcPr>
            <w:tcW w:w="1035" w:type="dxa"/>
            <w:vAlign w:val="center"/>
          </w:tcPr>
          <w:p w14:paraId="337EC3DC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2,983</w:t>
            </w:r>
          </w:p>
        </w:tc>
        <w:tc>
          <w:tcPr>
            <w:tcW w:w="1233" w:type="dxa"/>
            <w:vAlign w:val="center"/>
          </w:tcPr>
          <w:p w14:paraId="212CA0F8" w14:textId="77777777" w:rsidR="002B2BE0" w:rsidRPr="00222C0C" w:rsidRDefault="002B2BE0" w:rsidP="00A239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134,758</w:t>
            </w:r>
          </w:p>
        </w:tc>
        <w:tc>
          <w:tcPr>
            <w:tcW w:w="1143" w:type="dxa"/>
          </w:tcPr>
          <w:p w14:paraId="48281FF6" w14:textId="77777777" w:rsidR="002B2BE0" w:rsidRPr="00222C0C" w:rsidRDefault="002B2BE0" w:rsidP="00F44C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222C0C">
              <w:rPr>
                <w:rFonts w:ascii="Angsana New" w:hAnsi="Angsana New"/>
                <w:sz w:val="29"/>
                <w:szCs w:val="29"/>
              </w:rPr>
              <w:t>159,368</w:t>
            </w:r>
          </w:p>
        </w:tc>
      </w:tr>
    </w:tbl>
    <w:p w14:paraId="459D4A52" w14:textId="77777777" w:rsidR="002B2BE0" w:rsidRPr="00222C0C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48D1A0AC" w14:textId="77777777" w:rsidR="00194C3E" w:rsidRPr="00194C3E" w:rsidRDefault="00194C3E" w:rsidP="0019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194C3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4C3E">
        <w:rPr>
          <w:rFonts w:asciiTheme="majorBidi" w:hAnsiTheme="majorBidi"/>
          <w:sz w:val="32"/>
          <w:szCs w:val="32"/>
          <w:cs/>
        </w:rPr>
        <w:t xml:space="preserve"> </w:t>
      </w:r>
      <w:r w:rsidRPr="00194C3E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194C3E">
        <w:rPr>
          <w:rFonts w:asciiTheme="majorBidi" w:hAnsiTheme="majorBidi"/>
          <w:sz w:val="32"/>
          <w:szCs w:val="32"/>
          <w:cs/>
        </w:rPr>
        <w:t xml:space="preserve"> </w:t>
      </w:r>
      <w:r w:rsidRPr="00194C3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94C3E">
        <w:rPr>
          <w:rFonts w:asciiTheme="majorBidi" w:hAnsiTheme="majorBidi" w:cstheme="majorBidi"/>
          <w:sz w:val="32"/>
          <w:szCs w:val="32"/>
        </w:rPr>
        <w:t xml:space="preserve"> 2563 </w:t>
      </w:r>
      <w:r w:rsidRPr="00194C3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บริษัทและบริษัทย่อยยังไม่ได้บันทึกสินทรัพย์ภาษีเงินได้รอการตัดบัญชี ดังนี้</w:t>
      </w:r>
    </w:p>
    <w:p w14:paraId="2D0DB2D6" w14:textId="77777777" w:rsidR="00194C3E" w:rsidRPr="00222C0C" w:rsidRDefault="00194C3E" w:rsidP="00194C3E">
      <w:pPr>
        <w:spacing w:line="240" w:lineRule="auto"/>
        <w:ind w:left="426"/>
        <w:jc w:val="thaiDistribute"/>
        <w:rPr>
          <w:rFonts w:asciiTheme="majorBidi" w:hAnsiTheme="majorBidi" w:cstheme="majorBidi"/>
          <w:sz w:val="6"/>
          <w:szCs w:val="6"/>
        </w:rPr>
      </w:pPr>
    </w:p>
    <w:p w14:paraId="0192991B" w14:textId="7C8A7D25" w:rsidR="00194C3E" w:rsidRPr="00194C3E" w:rsidRDefault="00194C3E" w:rsidP="00194C3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194C3E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>สะสม</w:t>
      </w:r>
      <w:r w:rsidRPr="00194C3E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ในงบการเงินรวมและงบการเงินเฉพาะของบริษัท</w:t>
      </w:r>
      <w:r w:rsidRPr="00194C3E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194C3E">
        <w:rPr>
          <w:rFonts w:asciiTheme="majorBidi" w:hAnsiTheme="majorBidi" w:cstheme="majorBidi"/>
          <w:sz w:val="32"/>
          <w:szCs w:val="32"/>
        </w:rPr>
        <w:t xml:space="preserve"> 145</w:t>
      </w:r>
      <w:r w:rsidRPr="00194C3E">
        <w:rPr>
          <w:rFonts w:asciiTheme="majorBidi" w:hAnsiTheme="majorBidi"/>
          <w:sz w:val="32"/>
          <w:szCs w:val="32"/>
          <w:cs/>
        </w:rPr>
        <w:t>.</w:t>
      </w:r>
      <w:r w:rsidRPr="00194C3E">
        <w:rPr>
          <w:rFonts w:asciiTheme="majorBidi" w:hAnsiTheme="majorBidi" w:cstheme="majorBidi"/>
          <w:sz w:val="32"/>
          <w:szCs w:val="32"/>
        </w:rPr>
        <w:t xml:space="preserve">44  </w:t>
      </w:r>
      <w:r w:rsidRPr="00194C3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94C3E">
        <w:rPr>
          <w:rFonts w:asciiTheme="majorBidi" w:hAnsiTheme="majorBidi" w:cstheme="majorBidi"/>
          <w:sz w:val="32"/>
          <w:szCs w:val="32"/>
        </w:rPr>
        <w:t>102</w:t>
      </w:r>
      <w:r w:rsidRPr="00194C3E">
        <w:rPr>
          <w:rFonts w:asciiTheme="majorBidi" w:hAnsiTheme="majorBidi"/>
          <w:sz w:val="32"/>
          <w:szCs w:val="32"/>
          <w:cs/>
        </w:rPr>
        <w:t>.</w:t>
      </w:r>
      <w:r w:rsidRPr="00194C3E">
        <w:rPr>
          <w:rFonts w:asciiTheme="majorBidi" w:hAnsiTheme="majorBidi" w:cstheme="majorBidi"/>
          <w:sz w:val="32"/>
          <w:szCs w:val="32"/>
        </w:rPr>
        <w:t xml:space="preserve">37 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Pr="00194C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0860B8" w14:textId="7FBB9AE0" w:rsidR="00194C3E" w:rsidRPr="00194C3E" w:rsidRDefault="00194C3E" w:rsidP="00194C3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194C3E">
        <w:rPr>
          <w:rFonts w:asciiTheme="majorBidi" w:hAnsiTheme="majorBidi" w:cstheme="majorBidi"/>
          <w:sz w:val="32"/>
          <w:szCs w:val="32"/>
          <w:cs/>
        </w:rPr>
        <w:t>ในงบการเงินเฉพาะของบริษัท ค่าเผื่อ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 xml:space="preserve">การด้อยค่าของเงินลงทุนในบริษัทร่วมและการร่วมค้า </w:t>
      </w:r>
      <w:r w:rsidRPr="00194C3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35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>.</w:t>
      </w:r>
      <w:r w:rsidR="0040532A" w:rsidRPr="0040532A">
        <w:rPr>
          <w:rFonts w:asciiTheme="majorBidi" w:hAnsiTheme="majorBidi" w:cstheme="majorBidi" w:hint="cs"/>
          <w:sz w:val="32"/>
          <w:szCs w:val="32"/>
        </w:rPr>
        <w:t>93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94C3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5C1D142" w14:textId="77777777" w:rsidR="00194C3E" w:rsidRPr="00222C0C" w:rsidRDefault="00194C3E" w:rsidP="00194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6"/>
        <w:jc w:val="thaiDistribute"/>
        <w:rPr>
          <w:rFonts w:asciiTheme="majorBidi" w:hAnsiTheme="majorBidi" w:cstheme="majorBidi"/>
          <w:sz w:val="8"/>
          <w:szCs w:val="8"/>
        </w:rPr>
      </w:pPr>
    </w:p>
    <w:p w14:paraId="0C7370BA" w14:textId="0AFB3092" w:rsidR="00194C3E" w:rsidRDefault="00194C3E" w:rsidP="0019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194C3E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เนื่องจากพิจารณาแล้วเห็นว่า</w:t>
      </w:r>
      <w:r w:rsidRPr="00194C3E">
        <w:rPr>
          <w:rFonts w:asciiTheme="majorBidi" w:hAnsiTheme="majorBidi" w:cstheme="majorBidi" w:hint="cs"/>
          <w:color w:val="000000"/>
          <w:sz w:val="32"/>
          <w:szCs w:val="32"/>
          <w:cs/>
        </w:rPr>
        <w:t>กล</w:t>
      </w:r>
      <w:r w:rsidRPr="00194C3E">
        <w:rPr>
          <w:rFonts w:asciiTheme="majorBidi" w:hAnsiTheme="majorBidi" w:cstheme="majorBidi" w:hint="cs"/>
          <w:sz w:val="32"/>
          <w:szCs w:val="32"/>
          <w:cs/>
        </w:rPr>
        <w:t>ุ่</w:t>
      </w:r>
      <w:r w:rsidRPr="00194C3E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Pr="00194C3E">
        <w:rPr>
          <w:rFonts w:asciiTheme="majorBidi" w:hAnsiTheme="majorBidi" w:cstheme="majorBidi"/>
          <w:color w:val="000000"/>
          <w:sz w:val="32"/>
          <w:szCs w:val="32"/>
          <w:cs/>
        </w:rPr>
        <w:t>บริษัท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  <w:r w:rsidRPr="00194C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C931416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สิทธิพิเศษที่ได้รับจากการส่งเสริมการลงทุน</w:t>
      </w:r>
    </w:p>
    <w:p w14:paraId="11767287" w14:textId="77777777" w:rsidR="002B2BE0" w:rsidRPr="00CC0EB2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814530D" w14:textId="50351C50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บริษัทย่อยได้รับบัตรส่งเสริมการลงทุนจากคณะกรรมการส่งเสริมการลงทุน เมื่อวันที่ </w:t>
      </w:r>
      <w:r w:rsidR="00127324">
        <w:rPr>
          <w:rFonts w:ascii="Angsana New" w:hAnsi="Angsana New"/>
          <w:sz w:val="32"/>
          <w:szCs w:val="32"/>
          <w:lang w:val="en-GB"/>
        </w:rPr>
        <w:t xml:space="preserve">17 </w:t>
      </w:r>
      <w:r w:rsidR="00127324">
        <w:rPr>
          <w:rFonts w:ascii="Angsana New" w:hAnsi="Angsana New" w:hint="cs"/>
          <w:sz w:val="32"/>
          <w:szCs w:val="32"/>
          <w:cs/>
          <w:lang w:val="en-GB"/>
        </w:rPr>
        <w:t xml:space="preserve">พฤศจิกายน </w:t>
      </w:r>
      <w:r w:rsidR="00127324">
        <w:rPr>
          <w:rFonts w:ascii="Angsana New" w:hAnsi="Angsana New"/>
          <w:sz w:val="32"/>
          <w:szCs w:val="32"/>
        </w:rPr>
        <w:t xml:space="preserve">2559 </w:t>
      </w:r>
      <w:r w:rsidRPr="00267CF8">
        <w:rPr>
          <w:rFonts w:ascii="Angsana New" w:hAnsi="Angsana New"/>
          <w:spacing w:val="2"/>
          <w:sz w:val="32"/>
          <w:szCs w:val="32"/>
          <w:cs/>
          <w:lang w:val="en-GB"/>
        </w:rPr>
        <w:t>กิจการผลิตผลิตภัณฑ์โลหะ โดยได้รับสิทธิและประโยชน์ในการยกเว้นภาษีอากรบางประเภท รวมทั้ง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267CF8">
        <w:rPr>
          <w:rFonts w:ascii="Angsana New" w:hAnsi="Angsana New"/>
          <w:spacing w:val="-4"/>
          <w:sz w:val="32"/>
          <w:szCs w:val="32"/>
          <w:lang w:val="en-GB"/>
        </w:rPr>
        <w:t xml:space="preserve">7 </w:t>
      </w:r>
      <w:r w:rsidRPr="00267CF8">
        <w:rPr>
          <w:rFonts w:ascii="Angsana New" w:hAnsi="Angsana New"/>
          <w:spacing w:val="-4"/>
          <w:sz w:val="32"/>
          <w:szCs w:val="32"/>
          <w:cs/>
          <w:lang w:val="en-GB"/>
        </w:rPr>
        <w:t>ปี นับตั้งแต่วันที่เริ่มมีรายได้จากการประกอบกิจการนั้นในฐานะที่ได้รับการส่งเสริมการ</w:t>
      </w:r>
      <w:r w:rsidRPr="00267CF8">
        <w:rPr>
          <w:rFonts w:ascii="Angsana New" w:hAnsi="Angsana New"/>
          <w:sz w:val="32"/>
          <w:szCs w:val="32"/>
          <w:cs/>
          <w:lang w:val="en-GB"/>
        </w:rPr>
        <w:t>ลงทุน บริษัทย่อยต้องปฎิบัติตามเงื่อนไขและข้อกำหนดต่าง ๆ ตามที่ระบุไว้ในแต่ละบัตรส่งเสริมการลงทุน บริษัทย่อยยังไม่ได้เริ่มกระบวนการผลิตจากสิทธิพิเศษดังกล่าว</w:t>
      </w:r>
    </w:p>
    <w:p w14:paraId="0EC2E16F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54F0C47" w14:textId="77777777" w:rsidR="002B2BE0" w:rsidRPr="00C96959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C96959">
        <w:rPr>
          <w:rFonts w:ascii="Angsana New" w:hAnsi="Angsana New"/>
          <w:sz w:val="32"/>
          <w:szCs w:val="32"/>
          <w:u w:val="single"/>
          <w:cs/>
        </w:rPr>
        <w:t>ส่วนงานดำเนินงาน</w:t>
      </w:r>
    </w:p>
    <w:p w14:paraId="2496FF66" w14:textId="77777777" w:rsidR="002B2BE0" w:rsidRPr="00CC0EB2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4FD0AC58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 xml:space="preserve">ข้อมูลรายได้และกำไรขั้นต้นของส่วนงานของบริษัทและบริษัทย่อยสำหรับปีสิ้นสุดวันที่ </w:t>
      </w:r>
      <w:r w:rsidRPr="00267CF8">
        <w:rPr>
          <w:rFonts w:ascii="Angsana New" w:hAnsi="Angsana New"/>
          <w:spacing w:val="-2"/>
          <w:sz w:val="32"/>
          <w:szCs w:val="32"/>
        </w:rPr>
        <w:t xml:space="preserve">31 </w:t>
      </w:r>
      <w:r w:rsidRPr="00267CF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67CF8">
        <w:rPr>
          <w:rFonts w:ascii="Angsana New" w:hAnsi="Angsana New"/>
          <w:sz w:val="32"/>
          <w:szCs w:val="32"/>
          <w:cs/>
        </w:rPr>
        <w:t xml:space="preserve">และ </w:t>
      </w:r>
      <w:r w:rsidRPr="00267CF8">
        <w:rPr>
          <w:rFonts w:ascii="Angsana New" w:hAnsi="Angsana New"/>
          <w:sz w:val="32"/>
          <w:szCs w:val="32"/>
        </w:rPr>
        <w:t xml:space="preserve">2562 </w:t>
      </w:r>
      <w:r w:rsidRPr="00267CF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85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597"/>
        <w:gridCol w:w="945"/>
        <w:gridCol w:w="900"/>
        <w:gridCol w:w="706"/>
        <w:gridCol w:w="675"/>
        <w:gridCol w:w="883"/>
        <w:gridCol w:w="810"/>
        <w:gridCol w:w="674"/>
        <w:gridCol w:w="666"/>
      </w:tblGrid>
      <w:tr w:rsidR="002B2BE0" w:rsidRPr="005C0281" w14:paraId="72F42BED" w14:textId="77777777" w:rsidTr="00CC0EB2">
        <w:trPr>
          <w:tblHeader/>
        </w:trPr>
        <w:tc>
          <w:tcPr>
            <w:tcW w:w="2597" w:type="dxa"/>
            <w:shd w:val="clear" w:color="auto" w:fill="auto"/>
          </w:tcPr>
          <w:p w14:paraId="13707FF7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259" w:type="dxa"/>
            <w:gridSpan w:val="8"/>
            <w:shd w:val="clear" w:color="auto" w:fill="auto"/>
          </w:tcPr>
          <w:p w14:paraId="5DE9F1F5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: ล้านบาท)</w:t>
            </w:r>
          </w:p>
        </w:tc>
      </w:tr>
      <w:tr w:rsidR="002B2BE0" w:rsidRPr="005C0281" w14:paraId="715B36AD" w14:textId="77777777" w:rsidTr="00CC0EB2">
        <w:trPr>
          <w:tblHeader/>
        </w:trPr>
        <w:tc>
          <w:tcPr>
            <w:tcW w:w="2597" w:type="dxa"/>
            <w:shd w:val="clear" w:color="auto" w:fill="auto"/>
          </w:tcPr>
          <w:p w14:paraId="1C4620D4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259" w:type="dxa"/>
            <w:gridSpan w:val="8"/>
            <w:shd w:val="clear" w:color="auto" w:fill="auto"/>
          </w:tcPr>
          <w:p w14:paraId="49663710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B2BE0" w:rsidRPr="005C0281" w14:paraId="4FA31DFC" w14:textId="77777777" w:rsidTr="00CC0EB2">
        <w:trPr>
          <w:tblHeader/>
        </w:trPr>
        <w:tc>
          <w:tcPr>
            <w:tcW w:w="2597" w:type="dxa"/>
            <w:shd w:val="clear" w:color="auto" w:fill="auto"/>
          </w:tcPr>
          <w:p w14:paraId="534D9131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259" w:type="dxa"/>
            <w:gridSpan w:val="8"/>
            <w:shd w:val="clear" w:color="auto" w:fill="auto"/>
            <w:vAlign w:val="bottom"/>
          </w:tcPr>
          <w:p w14:paraId="61C7F8DD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0281">
              <w:rPr>
                <w:rFonts w:ascii="Angsana New" w:hAnsi="Angsana New"/>
                <w:sz w:val="22"/>
                <w:szCs w:val="22"/>
              </w:rPr>
              <w:t>31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B2BE0" w:rsidRPr="005C0281" w14:paraId="3586F841" w14:textId="77777777" w:rsidTr="00CC0EB2">
        <w:trPr>
          <w:tblHeader/>
        </w:trPr>
        <w:tc>
          <w:tcPr>
            <w:tcW w:w="2597" w:type="dxa"/>
            <w:shd w:val="clear" w:color="auto" w:fill="auto"/>
          </w:tcPr>
          <w:p w14:paraId="3FC2355F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8865BC6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14:paraId="757B81BC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ผลิตภัณฑ์คอนกรีตสำเร็จรูป</w:t>
            </w:r>
          </w:p>
        </w:tc>
        <w:tc>
          <w:tcPr>
            <w:tcW w:w="1381" w:type="dxa"/>
            <w:gridSpan w:val="2"/>
            <w:shd w:val="clear" w:color="auto" w:fill="auto"/>
            <w:vAlign w:val="bottom"/>
          </w:tcPr>
          <w:p w14:paraId="1E2CFC17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3ECFBC52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ลวดแรงดึงสูงพิเศษ</w:t>
            </w: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14:paraId="427877F2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ตัดรายการ</w:t>
            </w:r>
          </w:p>
          <w:p w14:paraId="229E56CF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F74F926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B2BE0" w:rsidRPr="005C0281" w14:paraId="25203CD4" w14:textId="77777777" w:rsidTr="00CC0EB2">
        <w:trPr>
          <w:tblHeader/>
        </w:trPr>
        <w:tc>
          <w:tcPr>
            <w:tcW w:w="2597" w:type="dxa"/>
            <w:shd w:val="clear" w:color="auto" w:fill="auto"/>
          </w:tcPr>
          <w:p w14:paraId="15EE9A1A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7D9A8BAB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2CED101D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14:paraId="1D8FFF14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75" w:type="dxa"/>
            <w:shd w:val="clear" w:color="auto" w:fill="auto"/>
          </w:tcPr>
          <w:p w14:paraId="3839743D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3" w:type="dxa"/>
            <w:shd w:val="clear" w:color="auto" w:fill="auto"/>
          </w:tcPr>
          <w:p w14:paraId="0F2D1710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4FDA7E8E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0C35DAD7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auto"/>
          </w:tcPr>
          <w:p w14:paraId="09192800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94086" w:rsidRPr="005C0281" w14:paraId="775CBFFC" w14:textId="77777777" w:rsidTr="00CC0EB2">
        <w:tc>
          <w:tcPr>
            <w:tcW w:w="2597" w:type="dxa"/>
            <w:shd w:val="clear" w:color="auto" w:fill="auto"/>
          </w:tcPr>
          <w:p w14:paraId="60CA46AA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รายได้จากการขายให้ลูกค้าภายนอก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5C3B2" w14:textId="4C5B279C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92F82">
              <w:rPr>
                <w:rFonts w:ascii="Angsana New" w:hAnsi="Angsana New"/>
                <w:sz w:val="22"/>
                <w:szCs w:val="22"/>
              </w:rPr>
              <w:t xml:space="preserve"> 1,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4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1</w:t>
            </w:r>
            <w:r w:rsidRPr="00092F82">
              <w:rPr>
                <w:rFonts w:ascii="Angsana New" w:hAnsi="Angsana New"/>
                <w:sz w:val="22"/>
                <w:szCs w:val="22"/>
              </w:rPr>
              <w:t xml:space="preserve">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58A2" w14:textId="4C25AA2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1,915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217F0" w14:textId="2AA29E4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1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7</w:t>
            </w:r>
            <w:r w:rsidR="00362069">
              <w:rPr>
                <w:rFonts w:ascii="Angsana New" w:hAnsi="Angsana New"/>
                <w:sz w:val="22"/>
                <w:szCs w:val="22"/>
              </w:rPr>
              <w:t>7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5144" w14:textId="3337694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119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79F1" w14:textId="6636478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9DD07" w14:textId="302479DF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4484" w14:textId="5874043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5C2A">
              <w:rPr>
                <w:rFonts w:ascii="Angsana New" w:hAnsi="Angsana New"/>
                <w:sz w:val="22"/>
                <w:szCs w:val="22"/>
              </w:rPr>
              <w:t xml:space="preserve">1,596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2FCE" w14:textId="41AE4711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2,034 </w:t>
            </w:r>
          </w:p>
        </w:tc>
      </w:tr>
      <w:tr w:rsidR="00C94086" w:rsidRPr="005C0281" w14:paraId="2ABC6E37" w14:textId="77777777" w:rsidTr="00CC0EB2">
        <w:tc>
          <w:tcPr>
            <w:tcW w:w="2597" w:type="dxa"/>
            <w:shd w:val="clear" w:color="auto" w:fill="auto"/>
          </w:tcPr>
          <w:p w14:paraId="3C3E11B2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A9EA" w14:textId="64675953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-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83E17" w14:textId="247FDDC5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46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C828" w14:textId="3D7123AE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9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2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6B2A" w14:textId="206A3B09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151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12C8" w14:textId="6BF49531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92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6B68" w14:textId="76572F6F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197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4C39" w14:textId="34B026DD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FF92" w14:textId="0DE2D9FD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</w:tr>
      <w:tr w:rsidR="00C94086" w:rsidRPr="005C0281" w14:paraId="27542A76" w14:textId="77777777" w:rsidTr="00CC0EB2">
        <w:tc>
          <w:tcPr>
            <w:tcW w:w="2597" w:type="dxa"/>
            <w:shd w:val="clear" w:color="auto" w:fill="auto"/>
          </w:tcPr>
          <w:p w14:paraId="19DCF638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8BB3" w14:textId="46C8010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092F82">
              <w:rPr>
                <w:rFonts w:ascii="Angsana New" w:hAnsi="Angsana New"/>
                <w:sz w:val="22"/>
                <w:szCs w:val="22"/>
              </w:rPr>
              <w:t xml:space="preserve"> 1,419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22533" w14:textId="78C1876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1,961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E0D5" w14:textId="14048BDF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269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13E9" w14:textId="1C592101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270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A4E4" w14:textId="08260819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92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9119" w14:textId="50E6277A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197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56DA" w14:textId="1DBFC621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5C2A">
              <w:rPr>
                <w:rFonts w:ascii="Angsana New" w:hAnsi="Angsana New"/>
                <w:sz w:val="22"/>
                <w:szCs w:val="22"/>
              </w:rPr>
              <w:t xml:space="preserve">1,596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CE32D" w14:textId="3A9DA434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2,034 </w:t>
            </w:r>
          </w:p>
        </w:tc>
      </w:tr>
      <w:tr w:rsidR="00C94086" w:rsidRPr="005C0281" w14:paraId="5EE5C45E" w14:textId="77777777" w:rsidTr="00CC0EB2">
        <w:tc>
          <w:tcPr>
            <w:tcW w:w="2597" w:type="dxa"/>
            <w:shd w:val="clear" w:color="auto" w:fill="auto"/>
          </w:tcPr>
          <w:p w14:paraId="62EDC71C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กำไร(ขาดทุน) ก่อนดอกเบี้ย ภาษี</w:t>
            </w:r>
          </w:p>
          <w:p w14:paraId="56FC59A2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ค่าเสื่อมราคา และตัดจำหน่าย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9422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2A077B3D" w14:textId="4AC0AC86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6A74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C0F8F66" w14:textId="2735A867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6E56F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BFD3DC1" w14:textId="3AACCF1B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E553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36FF23" w14:textId="6A7D5945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8181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E6BC75" w14:textId="6DEC1750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</w:rPr>
              <w:t>13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7E12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BD886B6" w14:textId="560E5932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13BD4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CB49C0F" w14:textId="2F70F5E1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BFCF" w14:textId="7777777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7D3AECE" w14:textId="265257FE" w:rsidR="00C94086" w:rsidRPr="00C142E6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70C1B1BA" w14:textId="77777777" w:rsidTr="00CC0EB2">
        <w:tc>
          <w:tcPr>
            <w:tcW w:w="2597" w:type="dxa"/>
            <w:shd w:val="clear" w:color="auto" w:fill="auto"/>
          </w:tcPr>
          <w:p w14:paraId="2FAB318B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85F29" w14:textId="5538FAB0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7948A" w14:textId="4E64BDFA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A5A82" w14:textId="6575887A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10 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4F0809" w14:textId="7D4BBF79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11 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4472B" w14:textId="62C4BDD0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B06DF" w14:textId="51E216B3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39970" w14:textId="7EB50C3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24445" w14:textId="350FD73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C94086" w:rsidRPr="005C0281" w14:paraId="6FDD24CC" w14:textId="77777777" w:rsidTr="00CC0EB2">
        <w:tc>
          <w:tcPr>
            <w:tcW w:w="2597" w:type="dxa"/>
            <w:shd w:val="clear" w:color="auto" w:fill="auto"/>
          </w:tcPr>
          <w:p w14:paraId="51CC2248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C0BC9" w14:textId="6CA63668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60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D983" w14:textId="7EDDB5A3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58F9" w14:textId="5CE221D2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26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0EE3" w14:textId="0D3D96C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29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10C7" w14:textId="27FF3F0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F74F1" w14:textId="6EA12FA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1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60271" w14:textId="7F6A2D30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68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86811" w14:textId="6EE7C376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70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221A1886" w14:textId="77777777" w:rsidTr="00CC0EB2">
        <w:tc>
          <w:tcPr>
            <w:tcW w:w="2597" w:type="dxa"/>
            <w:shd w:val="clear" w:color="auto" w:fill="auto"/>
          </w:tcPr>
          <w:p w14:paraId="11D99109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C189" w14:textId="2D2CE8BC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</w:rPr>
              <w:t>117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6989C" w14:textId="47088AA8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91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96B78" w14:textId="65B8594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(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2</w:t>
            </w:r>
            <w:r w:rsidR="00DD6C40" w:rsidRPr="00C96959">
              <w:rPr>
                <w:rFonts w:ascii="Angsana New" w:hAnsi="Angsana New"/>
                <w:sz w:val="22"/>
                <w:szCs w:val="22"/>
                <w:highlight w:val="yellow"/>
              </w:rPr>
              <w:t>4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A96B" w14:textId="4A565F7E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</w:rPr>
              <w:t>22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4B02" w14:textId="363C9166" w:rsidR="00C94086" w:rsidRPr="005C0281" w:rsidRDefault="00DD6C40" w:rsidP="00DD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D1A" w14:textId="3DDCC7F3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6BF7" w14:textId="54301C24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39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9B14" w14:textId="2AC0F0A9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112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731BB5C7" w14:textId="77777777" w:rsidTr="00CC0EB2">
        <w:tc>
          <w:tcPr>
            <w:tcW w:w="2597" w:type="dxa"/>
            <w:shd w:val="clear" w:color="auto" w:fill="auto"/>
          </w:tcPr>
          <w:p w14:paraId="5E2B806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การลด(กลับรายการ)มูลค่าสินค้าคงเหลือ</w:t>
            </w:r>
          </w:p>
          <w:p w14:paraId="45E8EFD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ให้เป็นมูลค่าสุทธิที่จะได้รับ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BD38E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444F1F4" w14:textId="01AFC4D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88B4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402ECFE" w14:textId="62B95AFF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DEB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4A8D75" w14:textId="745DBBC3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9A42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A21C2C2" w14:textId="4313A58D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739F3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C394CB1" w14:textId="785706E6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677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D3FEF53" w14:textId="3D18EE3D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54F8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8CD38DD" w14:textId="6F7B875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A79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40B5DD5" w14:textId="489E07DF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70FAF0BD" w14:textId="77777777" w:rsidTr="00CC0EB2">
        <w:tc>
          <w:tcPr>
            <w:tcW w:w="2597" w:type="dxa"/>
            <w:shd w:val="clear" w:color="auto" w:fill="auto"/>
          </w:tcPr>
          <w:p w14:paraId="091987CF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กำไร(ขาดทุน)จากการจำหน่ายที่ดิน</w:t>
            </w:r>
          </w:p>
          <w:p w14:paraId="337BD50F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อาคารและอุปกรณ์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EF2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0A97784" w14:textId="17C85774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F7EB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05ADF56" w14:textId="5868E96E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2F28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936E505" w14:textId="3CCE01A0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12AE5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9FCD78A" w14:textId="01776FE2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C80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3E5CA75" w14:textId="659C8FEC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0FD2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94D820" w14:textId="1BEBA2EC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2F75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6341393" w14:textId="6D8A834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D96A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26DFC0FA" w14:textId="62888C1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94086" w:rsidRPr="005C0281" w14:paraId="144AAD89" w14:textId="77777777" w:rsidTr="00CC0EB2">
        <w:tc>
          <w:tcPr>
            <w:tcW w:w="2597" w:type="dxa"/>
            <w:shd w:val="clear" w:color="auto" w:fill="auto"/>
          </w:tcPr>
          <w:p w14:paraId="27C4659F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ส่วนแบ่งผลกำไรหรือผลขาดทุนจาก</w:t>
            </w:r>
          </w:p>
          <w:p w14:paraId="347B5550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บริษัทร่วมและการร่วมค้าที่บันทึก</w:t>
            </w:r>
          </w:p>
          <w:p w14:paraId="7A849BA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ตามวิธีส่วนได้เสีย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1DD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30E54A9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4C543B58" w14:textId="67D2C0E4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7421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D830C27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6758B8A" w14:textId="7775F8CD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3F776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4B94820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6770E89" w14:textId="3310E0CC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721A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6040B3D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075A311" w14:textId="542FFB0D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470B7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2A050754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4BFDA269" w14:textId="1DF6FC42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0D03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7F3FECF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C4C6AD0" w14:textId="6683396B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E65DC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A4665D7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AAA9124" w14:textId="39BDB66F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29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3325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5DCC878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C8EFB46" w14:textId="520355A5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0281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C94086" w:rsidRPr="005C0281" w14:paraId="72023DAB" w14:textId="77777777" w:rsidTr="00CC0EB2">
        <w:tc>
          <w:tcPr>
            <w:tcW w:w="2597" w:type="dxa"/>
            <w:shd w:val="clear" w:color="auto" w:fill="auto"/>
            <w:vAlign w:val="bottom"/>
          </w:tcPr>
          <w:p w14:paraId="7D5F6860" w14:textId="77777777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5A25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345E" w14:textId="54A99445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</w:rPr>
              <w:t>166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DFF9" w14:textId="7BCBF273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24DE4" w14:textId="24E83C65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(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3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2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F62D" w14:textId="65AFA240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E7BA" w14:textId="2B7E9CBF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 xml:space="preserve"> 2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5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9A12" w14:textId="495DBDAF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B73AA" w14:textId="19C9C316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173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1368" w14:textId="001E374C" w:rsidR="00C94086" w:rsidRPr="005A2505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5C2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EE5C2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EE5C2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58D2F814" w14:textId="77777777" w:rsidTr="00CC0EB2">
        <w:tc>
          <w:tcPr>
            <w:tcW w:w="2597" w:type="dxa"/>
            <w:shd w:val="clear" w:color="auto" w:fill="auto"/>
            <w:vAlign w:val="bottom"/>
          </w:tcPr>
          <w:p w14:paraId="5B04AE7F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ผลประโยชน์ทางภาษี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3532" w14:textId="7571E8F5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0B10D" w14:textId="40C98B3F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 xml:space="preserve"> 3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4385" w14:textId="20B8CF22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32A3" w14:textId="2828B763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71A7" w14:textId="2DE58DED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F6B9" w14:textId="5D8696A3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F5FE" w14:textId="3617758D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E280" w14:textId="157E0E9C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94086" w:rsidRPr="005C0281" w14:paraId="6C5CDE0E" w14:textId="77777777" w:rsidTr="00CC0EB2">
        <w:tc>
          <w:tcPr>
            <w:tcW w:w="2597" w:type="dxa"/>
            <w:shd w:val="clear" w:color="auto" w:fill="auto"/>
            <w:vAlign w:val="bottom"/>
          </w:tcPr>
          <w:p w14:paraId="3083FE38" w14:textId="26949E1D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</w:t>
            </w:r>
            <w:r w:rsidRPr="004014A5">
              <w:rPr>
                <w:rFonts w:ascii="Angsana New" w:hAnsi="Angsana New" w:hint="cs"/>
                <w:sz w:val="22"/>
                <w:szCs w:val="22"/>
                <w:highlight w:val="yellow"/>
                <w:cs/>
              </w:rPr>
              <w:t>ปี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C73D9" w14:textId="35C2367A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2CF1" w14:textId="731115DC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09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9DC9D" w14:textId="4B295FAD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(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3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1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13C51" w14:textId="0E980171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31A42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B31A42">
              <w:rPr>
                <w:rFonts w:ascii="Angsana New" w:hAnsi="Angsana New"/>
                <w:sz w:val="22"/>
                <w:szCs w:val="22"/>
              </w:rPr>
              <w:t>74</w:t>
            </w:r>
            <w:r w:rsidRPr="00B31A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3BBA0" w14:textId="21D6D498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96959">
              <w:rPr>
                <w:rFonts w:ascii="Angsana New" w:hAnsi="Angsana New"/>
                <w:sz w:val="22"/>
                <w:szCs w:val="22"/>
                <w:highlight w:val="yellow"/>
              </w:rPr>
              <w:t>2</w:t>
            </w:r>
            <w:r w:rsidR="00362069" w:rsidRPr="00C96959">
              <w:rPr>
                <w:rFonts w:ascii="Angsana New" w:hAnsi="Angsana New"/>
                <w:sz w:val="22"/>
                <w:szCs w:val="22"/>
                <w:highlight w:val="yellow"/>
              </w:rPr>
              <w:t>5</w:t>
            </w:r>
            <w:r w:rsidRPr="00C96959">
              <w:rPr>
                <w:rFonts w:ascii="Angsana New" w:hAnsi="Angsana New"/>
                <w:sz w:val="22"/>
                <w:szCs w:val="22"/>
                <w:highlight w:val="yellow"/>
                <w:cs/>
              </w:rPr>
              <w:t xml:space="preserve">  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DEEB" w14:textId="7A5EEFF1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7F2A" w14:textId="442358A7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0281"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4507" w14:textId="54488283" w:rsidR="00C94086" w:rsidRPr="005C0281" w:rsidRDefault="00C94086" w:rsidP="00C94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C0281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41BFA7FC" w14:textId="77777777" w:rsidR="002B2BE0" w:rsidRPr="00267CF8" w:rsidRDefault="002B2BE0" w:rsidP="00A23915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8729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610"/>
        <w:gridCol w:w="999"/>
        <w:gridCol w:w="927"/>
        <w:gridCol w:w="729"/>
        <w:gridCol w:w="706"/>
        <w:gridCol w:w="725"/>
        <w:gridCol w:w="729"/>
        <w:gridCol w:w="652"/>
        <w:gridCol w:w="652"/>
      </w:tblGrid>
      <w:tr w:rsidR="002B2BE0" w:rsidRPr="005C0281" w14:paraId="0CA65923" w14:textId="77777777" w:rsidTr="00CC0EB2">
        <w:trPr>
          <w:tblHeader/>
        </w:trPr>
        <w:tc>
          <w:tcPr>
            <w:tcW w:w="2610" w:type="dxa"/>
            <w:shd w:val="clear" w:color="auto" w:fill="auto"/>
          </w:tcPr>
          <w:p w14:paraId="709C53C6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119" w:type="dxa"/>
            <w:gridSpan w:val="8"/>
            <w:shd w:val="clear" w:color="auto" w:fill="auto"/>
          </w:tcPr>
          <w:p w14:paraId="3846BBFB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: ล้านบาท)</w:t>
            </w:r>
          </w:p>
        </w:tc>
      </w:tr>
      <w:tr w:rsidR="002B2BE0" w:rsidRPr="005C0281" w14:paraId="3CCE06D8" w14:textId="77777777" w:rsidTr="00CC0EB2">
        <w:trPr>
          <w:tblHeader/>
        </w:trPr>
        <w:tc>
          <w:tcPr>
            <w:tcW w:w="2610" w:type="dxa"/>
            <w:shd w:val="clear" w:color="auto" w:fill="auto"/>
          </w:tcPr>
          <w:p w14:paraId="64B65C18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119" w:type="dxa"/>
            <w:gridSpan w:val="8"/>
            <w:shd w:val="clear" w:color="auto" w:fill="auto"/>
          </w:tcPr>
          <w:p w14:paraId="42F7F064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B2BE0" w:rsidRPr="005C0281" w14:paraId="3224C444" w14:textId="77777777" w:rsidTr="00CC0EB2">
        <w:trPr>
          <w:tblHeader/>
        </w:trPr>
        <w:tc>
          <w:tcPr>
            <w:tcW w:w="2610" w:type="dxa"/>
            <w:shd w:val="clear" w:color="auto" w:fill="auto"/>
          </w:tcPr>
          <w:p w14:paraId="46E95021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119" w:type="dxa"/>
            <w:gridSpan w:val="8"/>
            <w:shd w:val="clear" w:color="auto" w:fill="auto"/>
            <w:vAlign w:val="bottom"/>
          </w:tcPr>
          <w:p w14:paraId="7FB3DCA6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5C0281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5C0281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B2BE0" w:rsidRPr="005C0281" w14:paraId="508469A8" w14:textId="77777777" w:rsidTr="00CC0EB2">
        <w:trPr>
          <w:tblHeader/>
        </w:trPr>
        <w:tc>
          <w:tcPr>
            <w:tcW w:w="2610" w:type="dxa"/>
            <w:shd w:val="clear" w:color="auto" w:fill="auto"/>
          </w:tcPr>
          <w:p w14:paraId="478A3733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1C7478D8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14:paraId="3B4CBDBA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ผลิตภัณฑ์คอนกรีตสำเร็จรูป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0A175873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3CA8D904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ลวดแรงดึงสูงพิเศษ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349A52DC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ตัดรายการ</w:t>
            </w:r>
          </w:p>
          <w:p w14:paraId="1F6984AF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E140158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B2BE0" w:rsidRPr="005C0281" w14:paraId="57960C32" w14:textId="77777777" w:rsidTr="00CC0EB2">
        <w:trPr>
          <w:tblHeader/>
        </w:trPr>
        <w:tc>
          <w:tcPr>
            <w:tcW w:w="2610" w:type="dxa"/>
            <w:shd w:val="clear" w:color="auto" w:fill="auto"/>
          </w:tcPr>
          <w:p w14:paraId="02D61FF6" w14:textId="77777777" w:rsidR="002B2BE0" w:rsidRPr="005C0281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6B94D03E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14:paraId="4705DD5A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shd w:val="clear" w:color="auto" w:fill="auto"/>
          </w:tcPr>
          <w:p w14:paraId="470995CB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14:paraId="55C46D41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5" w:type="dxa"/>
            <w:shd w:val="clear" w:color="auto" w:fill="auto"/>
          </w:tcPr>
          <w:p w14:paraId="6BA02EA7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7B2AA6EA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</w:tcPr>
          <w:p w14:paraId="2E524EBA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</w:tcPr>
          <w:p w14:paraId="26A308D1" w14:textId="77777777" w:rsidR="002B2BE0" w:rsidRPr="005C0281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5C028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94086" w:rsidRPr="005C0281" w14:paraId="50D6A16E" w14:textId="77777777" w:rsidTr="00CC0EB2">
        <w:tc>
          <w:tcPr>
            <w:tcW w:w="2610" w:type="dxa"/>
            <w:shd w:val="clear" w:color="auto" w:fill="auto"/>
            <w:vAlign w:val="bottom"/>
          </w:tcPr>
          <w:p w14:paraId="325EC4F0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5FECE" w14:textId="618B6B31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D19F2" w14:textId="4B1D2AE7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95586" w14:textId="613EBF06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2ABDA" w14:textId="297CB55A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7B08B" w14:textId="06C630B6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C957" w14:textId="5AEFBAC9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10C2" w14:textId="0586502E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4,21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A996" w14:textId="0A833CE3" w:rsidR="00C94086" w:rsidRPr="00864A7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  <w:highlight w:val="cyan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4,080 </w:t>
            </w:r>
          </w:p>
        </w:tc>
      </w:tr>
      <w:tr w:rsidR="00C94086" w:rsidRPr="005C0281" w14:paraId="4B1D14BE" w14:textId="77777777" w:rsidTr="00CC0EB2">
        <w:tc>
          <w:tcPr>
            <w:tcW w:w="2610" w:type="dxa"/>
            <w:shd w:val="clear" w:color="auto" w:fill="auto"/>
            <w:vAlign w:val="bottom"/>
          </w:tcPr>
          <w:p w14:paraId="54FBCCCE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DE7D" w14:textId="53A67AD7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5194" w14:textId="49F1A926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7163" w14:textId="443716E3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958B" w14:textId="1194D069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DC047" w14:textId="0B96233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621E8" w14:textId="7904AC19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FB160" w14:textId="394DA456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708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7F86" w14:textId="6E372A3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537 </w:t>
            </w:r>
          </w:p>
        </w:tc>
      </w:tr>
      <w:tr w:rsidR="00C94086" w:rsidRPr="005C0281" w14:paraId="4DDD6CCF" w14:textId="77777777" w:rsidTr="00CC0EB2">
        <w:tc>
          <w:tcPr>
            <w:tcW w:w="2610" w:type="dxa"/>
            <w:shd w:val="clear" w:color="auto" w:fill="auto"/>
            <w:vAlign w:val="bottom"/>
          </w:tcPr>
          <w:p w14:paraId="35B1876E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54898" w14:textId="0CBF4D8C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F3EB" w14:textId="2AAE97F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04C39" w14:textId="62307EEF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F5FC" w14:textId="1DB2C9B7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7EC4" w14:textId="35B60A92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0437" w14:textId="2572F88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71C0" w14:textId="1BCA4F2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F75F7" w14:textId="32FEE78D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271 </w:t>
            </w:r>
          </w:p>
        </w:tc>
      </w:tr>
      <w:tr w:rsidR="00C94086" w:rsidRPr="005C0281" w14:paraId="1136C736" w14:textId="77777777" w:rsidTr="00CC0EB2">
        <w:tc>
          <w:tcPr>
            <w:tcW w:w="2610" w:type="dxa"/>
            <w:shd w:val="clear" w:color="auto" w:fill="auto"/>
            <w:vAlign w:val="bottom"/>
          </w:tcPr>
          <w:p w14:paraId="42A41724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A708" w14:textId="156904B6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4732A">
              <w:rPr>
                <w:rFonts w:asciiTheme="majorBidi" w:hAnsiTheme="majorBidi" w:cstheme="majorBidi"/>
                <w:sz w:val="22"/>
                <w:szCs w:val="22"/>
              </w:rPr>
              <w:t xml:space="preserve"> 1,289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A769" w14:textId="3D011B2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4732A">
              <w:rPr>
                <w:rFonts w:asciiTheme="majorBidi" w:hAnsiTheme="majorBidi" w:cstheme="majorBidi"/>
                <w:sz w:val="22"/>
                <w:szCs w:val="22"/>
              </w:rPr>
              <w:t xml:space="preserve"> 1,289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F4840" w14:textId="711102FF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A8AD" w14:textId="65676A7A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BE34" w14:textId="251B857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FA411" w14:textId="1BE56299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5C51E" w14:textId="21010D1D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99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D86D" w14:textId="5C9528B3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99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</w:tr>
      <w:tr w:rsidR="00C94086" w:rsidRPr="005C0281" w14:paraId="6CE4E90E" w14:textId="77777777" w:rsidTr="00CC0EB2">
        <w:tc>
          <w:tcPr>
            <w:tcW w:w="2610" w:type="dxa"/>
            <w:shd w:val="clear" w:color="auto" w:fill="auto"/>
            <w:vAlign w:val="bottom"/>
          </w:tcPr>
          <w:p w14:paraId="7D850E99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02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F552" w14:textId="0490112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473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40CE" w14:textId="4302F255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473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912</w:t>
            </w: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7D59C" w14:textId="185B7CE3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930A" w14:textId="1C70FB29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Pr="0034732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F0E1" w14:textId="4146AAD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A029" w14:textId="5C335EF6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161D" w14:textId="52958E9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6,213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52D7" w14:textId="4F6313AA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5,88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</w:tr>
      <w:tr w:rsidR="00C94086" w:rsidRPr="005C0281" w14:paraId="33F1E9EE" w14:textId="77777777" w:rsidTr="00CC0EB2">
        <w:tc>
          <w:tcPr>
            <w:tcW w:w="2610" w:type="dxa"/>
            <w:shd w:val="clear" w:color="auto" w:fill="auto"/>
            <w:vAlign w:val="bottom"/>
          </w:tcPr>
          <w:p w14:paraId="24CDADF5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5C0281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การเพิ่มขึ้น(ลดลง)ของสินทรัพย์</w:t>
            </w:r>
          </w:p>
          <w:p w14:paraId="01974AD4" w14:textId="77777777" w:rsidR="00C94086" w:rsidRPr="00127324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i/>
                <w:iCs/>
                <w:spacing w:val="-4"/>
                <w:sz w:val="22"/>
                <w:szCs w:val="22"/>
              </w:rPr>
            </w:pPr>
            <w:r w:rsidRPr="005C028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</w:t>
            </w:r>
            <w:r w:rsidRPr="005C0281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ไม่หมุนเวียนของส่วนงาน</w:t>
            </w:r>
            <w:r w:rsidRPr="0012732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Pr="00127324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>นอกเหนือ</w:t>
            </w:r>
          </w:p>
          <w:p w14:paraId="241E4AAF" w14:textId="77777777" w:rsidR="00C94086" w:rsidRPr="00127324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2732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 จากเครื่องมือทางการเงิน สินทรัพย์</w:t>
            </w:r>
          </w:p>
          <w:p w14:paraId="3923E0BC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bidi="ar-SA"/>
              </w:rPr>
            </w:pPr>
            <w:r w:rsidRPr="0012732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FED5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B1157C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92034D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716460" w14:textId="40955EDD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40F7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4A4609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D75F4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249164" w14:textId="3A52CB56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CC5B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428605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1C21D1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EA6CFD" w14:textId="364A2B03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AB7C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68D84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FAFC8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640092" w14:textId="0B2779A8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BD79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8BB20F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AC0E4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76D901" w14:textId="6106C3B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D58E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05984D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B0BB95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6FA780" w14:textId="1319157A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0687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E5382C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A89C45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798C74" w14:textId="5D7FC3F4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308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8971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35789C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60DA3B" w14:textId="77777777" w:rsidR="00C94086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0E0567" w14:textId="33A0CFF1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C94086" w:rsidRPr="005C0281" w14:paraId="12129B2B" w14:textId="77777777" w:rsidTr="00CC0EB2">
        <w:tc>
          <w:tcPr>
            <w:tcW w:w="2610" w:type="dxa"/>
            <w:shd w:val="clear" w:color="auto" w:fill="auto"/>
            <w:vAlign w:val="bottom"/>
          </w:tcPr>
          <w:p w14:paraId="62A81B10" w14:textId="77777777" w:rsidR="00C94086" w:rsidRPr="005C0281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5C02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31937" w14:textId="7334F50A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B3C1A" w14:textId="6FC5F7CB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730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AB94" w14:textId="1C33462A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2999" w14:textId="7F81AE20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4CF" w14:textId="3E9A4FF5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D759" w14:textId="59AB026D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8D2DA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5C7B" w14:textId="73333408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2,433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AAC8" w14:textId="17663EB8" w:rsidR="00C94086" w:rsidRPr="008D2DAA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27"/>
              <w:rPr>
                <w:rFonts w:ascii="Angsana New" w:hAnsi="Angsana New"/>
                <w:sz w:val="22"/>
                <w:szCs w:val="22"/>
              </w:rPr>
            </w:pPr>
            <w:r w:rsidRPr="008D2DAA">
              <w:rPr>
                <w:rFonts w:asciiTheme="majorBidi" w:hAnsiTheme="majorBidi" w:cstheme="majorBidi"/>
                <w:sz w:val="22"/>
                <w:szCs w:val="22"/>
              </w:rPr>
              <w:t xml:space="preserve"> 2,07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D2DA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</w:tr>
    </w:tbl>
    <w:p w14:paraId="6ED7724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5A48B7DB" w14:textId="77777777" w:rsidR="002B2BE0" w:rsidRPr="00267CF8" w:rsidRDefault="002B2BE0" w:rsidP="003210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14:paraId="32C23C47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 31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Pr="00267CF8">
        <w:rPr>
          <w:rFonts w:ascii="Angsana New" w:hAnsi="Angsana New"/>
          <w:sz w:val="32"/>
          <w:szCs w:val="32"/>
          <w:lang w:val="en-GB"/>
        </w:rPr>
        <w:t>256</w:t>
      </w:r>
      <w:r w:rsidRPr="00267CF8">
        <w:rPr>
          <w:rFonts w:ascii="Angsana New" w:hAnsi="Angsana New"/>
          <w:sz w:val="32"/>
          <w:szCs w:val="32"/>
        </w:rPr>
        <w:t>3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267CF8">
        <w:rPr>
          <w:rFonts w:ascii="Angsana New" w:hAnsi="Angsana New"/>
          <w:sz w:val="32"/>
          <w:szCs w:val="32"/>
          <w:lang w:val="en-GB"/>
        </w:rPr>
        <w:t>256</w:t>
      </w:r>
      <w:r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บริษัทมีรายได้จากลูกค้าที่มีมูลค่ามากกว่าร้อยละ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10 </w:t>
      </w:r>
      <w:r w:rsidRPr="00267CF8">
        <w:rPr>
          <w:rFonts w:ascii="Angsana New" w:hAnsi="Angsana New"/>
          <w:sz w:val="32"/>
          <w:szCs w:val="32"/>
          <w:cs/>
          <w:lang w:val="en-GB"/>
        </w:rPr>
        <w:t>ของรายได้ตาม งบการเงินรวม</w:t>
      </w:r>
      <w:r w:rsidRPr="00267CF8">
        <w:rPr>
          <w:rFonts w:ascii="Angsana New" w:hAnsi="Angsana New"/>
          <w:sz w:val="32"/>
          <w:szCs w:val="32"/>
          <w:cs/>
        </w:rPr>
        <w:t>และงบการเงินเฉพาะของบริษัท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จำนวน </w:t>
      </w:r>
      <w:r w:rsidRPr="00267CF8">
        <w:rPr>
          <w:rFonts w:ascii="Angsana New" w:hAnsi="Angsana New"/>
          <w:sz w:val="32"/>
          <w:szCs w:val="32"/>
          <w:lang w:val="en-GB"/>
        </w:rPr>
        <w:t>1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ราย และ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1 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ราย เป็นจำนวนเงิน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141 </w:t>
      </w:r>
      <w:r w:rsidRPr="00267CF8">
        <w:rPr>
          <w:rFonts w:ascii="Angsana New" w:hAnsi="Angsana New"/>
          <w:sz w:val="32"/>
          <w:szCs w:val="32"/>
          <w:cs/>
          <w:lang w:val="en-GB"/>
        </w:rPr>
        <w:t>ล้านบาท และ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 </w:t>
      </w:r>
      <w:bookmarkStart w:id="27" w:name="_Hlk1863114"/>
      <w:r w:rsidRPr="00267CF8">
        <w:rPr>
          <w:rFonts w:ascii="Angsana New" w:hAnsi="Angsana New"/>
          <w:sz w:val="32"/>
          <w:szCs w:val="32"/>
          <w:lang w:val="en-GB"/>
        </w:rPr>
        <w:t>339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</w:t>
      </w:r>
      <w:bookmarkEnd w:id="27"/>
      <w:r w:rsidRPr="00267CF8">
        <w:rPr>
          <w:rFonts w:ascii="Angsana New" w:hAnsi="Angsana New"/>
          <w:sz w:val="32"/>
          <w:szCs w:val="32"/>
          <w:cs/>
          <w:lang w:val="en-GB"/>
        </w:rPr>
        <w:t>ล้านบาท ตามลำดับ</w:t>
      </w:r>
    </w:p>
    <w:p w14:paraId="0344BA1E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EA4D54E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ขาดทุนต่อหุ้นขั้นพื้นฐาน</w:t>
      </w:r>
    </w:p>
    <w:p w14:paraId="14980B53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7F72E9E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สำหรับปีสิ้นสุดวันที่ </w:t>
      </w:r>
      <w:r w:rsidRPr="00267CF8">
        <w:rPr>
          <w:rFonts w:ascii="Angsana New" w:eastAsia="SimSun" w:hAnsi="Angsana New"/>
          <w:sz w:val="32"/>
          <w:szCs w:val="32"/>
          <w:lang w:val="en-GB"/>
        </w:rPr>
        <w:t>31</w:t>
      </w:r>
      <w:r w:rsidRPr="00267CF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267CF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67CF8">
        <w:rPr>
          <w:rFonts w:ascii="Angsana New" w:hAnsi="Angsana New"/>
          <w:sz w:val="32"/>
          <w:szCs w:val="32"/>
          <w:lang w:val="en-GB"/>
        </w:rPr>
        <w:t>25</w:t>
      </w:r>
      <w:r w:rsidRPr="00267CF8">
        <w:rPr>
          <w:rFonts w:ascii="Angsana New" w:hAnsi="Angsana New"/>
          <w:sz w:val="32"/>
          <w:szCs w:val="32"/>
        </w:rPr>
        <w:t>63</w:t>
      </w:r>
      <w:r w:rsidRPr="00267CF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267CF8">
        <w:rPr>
          <w:rFonts w:ascii="Angsana New" w:hAnsi="Angsana New"/>
          <w:sz w:val="32"/>
          <w:szCs w:val="32"/>
          <w:lang w:val="en-GB"/>
        </w:rPr>
        <w:t xml:space="preserve">2562 </w:t>
      </w:r>
      <w:r w:rsidRPr="00267CF8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p w14:paraId="50C43778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739" w:type="dxa"/>
        <w:tblInd w:w="31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870"/>
        <w:gridCol w:w="1134"/>
        <w:gridCol w:w="117"/>
        <w:gridCol w:w="1107"/>
        <w:gridCol w:w="117"/>
        <w:gridCol w:w="1161"/>
        <w:gridCol w:w="117"/>
        <w:gridCol w:w="1116"/>
      </w:tblGrid>
      <w:tr w:rsidR="002B2BE0" w:rsidRPr="00267CF8" w14:paraId="15B552AF" w14:textId="77777777" w:rsidTr="00CC0EB2">
        <w:trPr>
          <w:cantSplit/>
        </w:trPr>
        <w:tc>
          <w:tcPr>
            <w:tcW w:w="3870" w:type="dxa"/>
          </w:tcPr>
          <w:p w14:paraId="1290C8CB" w14:textId="77777777" w:rsidR="002B2BE0" w:rsidRPr="00267CF8" w:rsidRDefault="002B2BE0" w:rsidP="00A23915">
            <w:pPr>
              <w:pStyle w:val="a4"/>
              <w:widowControl/>
              <w:ind w:left="3" w:right="-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58" w:type="dxa"/>
            <w:gridSpan w:val="3"/>
            <w:tcBorders>
              <w:left w:val="nil"/>
              <w:bottom w:val="single" w:sz="4" w:space="0" w:color="auto"/>
            </w:tcBorders>
          </w:tcPr>
          <w:p w14:paraId="5773D130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17" w:type="dxa"/>
            <w:tcBorders>
              <w:left w:val="nil"/>
            </w:tcBorders>
          </w:tcPr>
          <w:p w14:paraId="112CF62F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</w:tcPr>
          <w:p w14:paraId="04ED1117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งบการเงินเฉพาะของบริษัท</w:t>
            </w:r>
          </w:p>
        </w:tc>
      </w:tr>
      <w:tr w:rsidR="002B2BE0" w:rsidRPr="00267CF8" w14:paraId="334EEF7E" w14:textId="77777777" w:rsidTr="00CC0EB2">
        <w:trPr>
          <w:cantSplit/>
        </w:trPr>
        <w:tc>
          <w:tcPr>
            <w:tcW w:w="3870" w:type="dxa"/>
          </w:tcPr>
          <w:p w14:paraId="6831C74F" w14:textId="77777777" w:rsidR="002B2BE0" w:rsidRPr="00267CF8" w:rsidRDefault="002B2BE0" w:rsidP="00A23915">
            <w:pPr>
              <w:pStyle w:val="a4"/>
              <w:widowControl/>
              <w:ind w:left="3" w:right="-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B80354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" w:type="dxa"/>
            <w:vAlign w:val="center"/>
          </w:tcPr>
          <w:p w14:paraId="2664A15B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8EF2D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" w:type="dxa"/>
            <w:tcBorders>
              <w:left w:val="nil"/>
            </w:tcBorders>
          </w:tcPr>
          <w:p w14:paraId="70078A61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AEBC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center"/>
          </w:tcPr>
          <w:p w14:paraId="07C05A1C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A8BA" w14:textId="77777777" w:rsidR="002B2BE0" w:rsidRPr="00267CF8" w:rsidRDefault="002B2BE0" w:rsidP="00A23915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B2BE0" w:rsidRPr="00267CF8" w14:paraId="16D94FF8" w14:textId="77777777" w:rsidTr="00CC0EB2">
        <w:trPr>
          <w:cantSplit/>
        </w:trPr>
        <w:tc>
          <w:tcPr>
            <w:tcW w:w="3870" w:type="dxa"/>
          </w:tcPr>
          <w:p w14:paraId="76467B6E" w14:textId="77777777" w:rsidR="002B2BE0" w:rsidRPr="00267CF8" w:rsidRDefault="002B2BE0" w:rsidP="00A23915">
            <w:pPr>
              <w:pStyle w:val="a4"/>
              <w:widowControl/>
              <w:ind w:left="3" w:right="-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(พันหุ้น)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8FA0FD1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5,397,877</w:t>
            </w:r>
          </w:p>
        </w:tc>
        <w:tc>
          <w:tcPr>
            <w:tcW w:w="117" w:type="dxa"/>
            <w:shd w:val="clear" w:color="auto" w:fill="auto"/>
          </w:tcPr>
          <w:p w14:paraId="7C3D8B48" w14:textId="77777777" w:rsidR="002B2BE0" w:rsidRPr="00267CF8" w:rsidRDefault="002B2BE0" w:rsidP="00A23915">
            <w:pPr>
              <w:pStyle w:val="a6"/>
              <w:ind w:left="-157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7" w:type="dxa"/>
            <w:tcBorders>
              <w:left w:val="nil"/>
            </w:tcBorders>
            <w:shd w:val="clear" w:color="auto" w:fill="auto"/>
          </w:tcPr>
          <w:p w14:paraId="6015388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5,397,877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</w:tcPr>
          <w:p w14:paraId="29255D58" w14:textId="77777777" w:rsidR="002B2BE0" w:rsidRPr="00267CF8" w:rsidRDefault="002B2BE0" w:rsidP="00A23915">
            <w:pPr>
              <w:spacing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14:paraId="197AC074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5,397,877</w:t>
            </w:r>
          </w:p>
        </w:tc>
        <w:tc>
          <w:tcPr>
            <w:tcW w:w="117" w:type="dxa"/>
            <w:shd w:val="clear" w:color="auto" w:fill="auto"/>
          </w:tcPr>
          <w:p w14:paraId="1535E08F" w14:textId="77777777" w:rsidR="002B2BE0" w:rsidRPr="00267CF8" w:rsidRDefault="002B2BE0" w:rsidP="00A23915">
            <w:pPr>
              <w:pStyle w:val="a6"/>
              <w:ind w:left="-157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EF48D30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5,397,877</w:t>
            </w:r>
          </w:p>
        </w:tc>
      </w:tr>
      <w:tr w:rsidR="002B2BE0" w:rsidRPr="00267CF8" w14:paraId="23FC6D83" w14:textId="77777777" w:rsidTr="00CC0EB2">
        <w:trPr>
          <w:cantSplit/>
        </w:trPr>
        <w:tc>
          <w:tcPr>
            <w:tcW w:w="3870" w:type="dxa"/>
          </w:tcPr>
          <w:p w14:paraId="29DD954B" w14:textId="77777777" w:rsidR="002B2BE0" w:rsidRPr="00267CF8" w:rsidRDefault="002B2BE0" w:rsidP="00A23915">
            <w:pPr>
              <w:pStyle w:val="a4"/>
              <w:widowControl/>
              <w:ind w:left="3" w:right="-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 w:cs="Angsana New"/>
                <w:sz w:val="32"/>
                <w:szCs w:val="32"/>
                <w:cs/>
              </w:rPr>
              <w:t>ขาดทุนสำหรับปี (พันบาท)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4B51A90" w14:textId="541673C4" w:rsidR="002B2BE0" w:rsidRPr="00267CF8" w:rsidRDefault="00A2136A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D37BE">
              <w:rPr>
                <w:rFonts w:ascii="Angsana New" w:hAnsi="Angsana New"/>
                <w:sz w:val="32"/>
                <w:szCs w:val="32"/>
              </w:rPr>
              <w:t>144</w:t>
            </w:r>
            <w:r w:rsidR="002B2BE0" w:rsidRPr="00267CF8">
              <w:rPr>
                <w:rFonts w:ascii="Angsana New" w:hAnsi="Angsana New"/>
                <w:sz w:val="32"/>
                <w:szCs w:val="32"/>
              </w:rPr>
              <w:t>,</w:t>
            </w:r>
            <w:r w:rsidR="008D37BE">
              <w:rPr>
                <w:rFonts w:ascii="Angsana New" w:hAnsi="Angsana New"/>
                <w:sz w:val="32"/>
                <w:szCs w:val="32"/>
              </w:rPr>
              <w:t>751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2C8E89F" w14:textId="77777777" w:rsidR="002B2BE0" w:rsidRPr="00267CF8" w:rsidRDefault="002B2BE0" w:rsidP="00A23915">
            <w:pPr>
              <w:pStyle w:val="a6"/>
              <w:ind w:left="-157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090DB3B" w14:textId="25411268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2</w:t>
            </w:r>
            <w:r w:rsidR="00A2136A">
              <w:rPr>
                <w:rFonts w:ascii="Angsana New" w:hAnsi="Angsana New"/>
                <w:sz w:val="32"/>
                <w:szCs w:val="32"/>
              </w:rPr>
              <w:t>72</w:t>
            </w:r>
            <w:r w:rsidRPr="00267CF8">
              <w:rPr>
                <w:rFonts w:ascii="Angsana New" w:hAnsi="Angsana New"/>
                <w:sz w:val="32"/>
                <w:szCs w:val="32"/>
              </w:rPr>
              <w:t>,9</w:t>
            </w:r>
            <w:r w:rsidR="00A2136A">
              <w:rPr>
                <w:rFonts w:ascii="Angsana New" w:hAnsi="Angsana New"/>
                <w:sz w:val="32"/>
                <w:szCs w:val="32"/>
              </w:rPr>
              <w:t>06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</w:tcPr>
          <w:p w14:paraId="20371424" w14:textId="77777777" w:rsidR="002B2BE0" w:rsidRPr="00267CF8" w:rsidRDefault="002B2BE0" w:rsidP="00A23915">
            <w:pPr>
              <w:spacing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C0C7B45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84,764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5E2103D" w14:textId="77777777" w:rsidR="002B2BE0" w:rsidRPr="00267CF8" w:rsidRDefault="002B2BE0" w:rsidP="00A23915">
            <w:pPr>
              <w:pStyle w:val="a6"/>
              <w:ind w:left="-157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C95A58A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139,608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B2BE0" w:rsidRPr="00267CF8" w14:paraId="184F0986" w14:textId="77777777" w:rsidTr="00CC0EB2">
        <w:trPr>
          <w:cantSplit/>
        </w:trPr>
        <w:tc>
          <w:tcPr>
            <w:tcW w:w="3870" w:type="dxa"/>
          </w:tcPr>
          <w:p w14:paraId="2601EDEB" w14:textId="77777777" w:rsidR="002B2BE0" w:rsidRPr="00267CF8" w:rsidRDefault="002B2BE0" w:rsidP="00A23915">
            <w:pPr>
              <w:pStyle w:val="a4"/>
              <w:widowControl/>
              <w:ind w:left="3" w:right="-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 w:cs="Angsana New"/>
                <w:sz w:val="32"/>
                <w:szCs w:val="32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3311141B" w14:textId="7D0B432E" w:rsidR="002B2BE0" w:rsidRPr="00267CF8" w:rsidRDefault="00A2136A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B2BE0"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="002B2BE0"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B2BE0"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="008D37BE">
              <w:rPr>
                <w:rFonts w:ascii="Angsana New" w:hAnsi="Angsana New"/>
                <w:sz w:val="32"/>
                <w:szCs w:val="32"/>
              </w:rPr>
              <w:t>2682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13D3171" w14:textId="77777777" w:rsidR="002B2BE0" w:rsidRPr="00267CF8" w:rsidRDefault="002B2BE0" w:rsidP="00A23915">
            <w:pPr>
              <w:spacing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139E8988" w14:textId="4D73FD8F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05</w:t>
            </w:r>
            <w:r w:rsidR="00A2136A">
              <w:rPr>
                <w:rFonts w:ascii="Angsana New" w:hAnsi="Angsana New"/>
                <w:sz w:val="32"/>
                <w:szCs w:val="32"/>
              </w:rPr>
              <w:t>056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</w:tcPr>
          <w:p w14:paraId="440ED2D7" w14:textId="77777777" w:rsidR="002B2BE0" w:rsidRPr="00267CF8" w:rsidRDefault="002B2BE0" w:rsidP="00A23915">
            <w:pPr>
              <w:spacing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BB50EF" w14:textId="77777777" w:rsidR="002B2BE0" w:rsidRPr="00267CF8" w:rsidRDefault="002B2BE0" w:rsidP="00D2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01570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1C9799" w14:textId="77777777" w:rsidR="002B2BE0" w:rsidRPr="00267CF8" w:rsidRDefault="002B2BE0" w:rsidP="00A23915">
            <w:pPr>
              <w:pStyle w:val="a6"/>
              <w:ind w:left="-108" w:righ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BF099F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02586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2B2D1207" w14:textId="618317C5" w:rsidR="002B2BE0" w:rsidRDefault="002B2BE0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D33D0E1" w14:textId="47E152A8" w:rsidR="00C74F68" w:rsidRDefault="00C74F68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A2CC7E1" w14:textId="12FCDC35" w:rsidR="00C74F68" w:rsidRDefault="00C74F68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9988C16" w14:textId="3C42EFA0" w:rsidR="00C74F68" w:rsidRDefault="00C74F68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EEF9979" w14:textId="78DFBAAE" w:rsidR="00C74F68" w:rsidRDefault="00C74F68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A098BA3" w14:textId="77777777" w:rsidR="00C74F68" w:rsidRPr="00267CF8" w:rsidRDefault="00C74F68" w:rsidP="00C7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B1960CB" w14:textId="77777777" w:rsidR="002B2BE0" w:rsidRPr="00E32FA3" w:rsidRDefault="002B2BE0" w:rsidP="005804AB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E32FA3">
        <w:rPr>
          <w:rFonts w:ascii="Angsana New" w:hAnsi="Angsana New"/>
          <w:sz w:val="32"/>
          <w:szCs w:val="32"/>
          <w:u w:val="single"/>
          <w:cs/>
        </w:rPr>
        <w:t>การหักกลบสินทรัพย์และหนี้สินทางการเงิน</w:t>
      </w:r>
    </w:p>
    <w:p w14:paraId="6EAE1AB5" w14:textId="77777777" w:rsidR="002B2BE0" w:rsidRPr="00853BD9" w:rsidRDefault="002B2BE0" w:rsidP="0058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8"/>
          <w:szCs w:val="8"/>
          <w:highlight w:val="green"/>
        </w:rPr>
      </w:pPr>
    </w:p>
    <w:p w14:paraId="28439315" w14:textId="0568F067" w:rsidR="002B2BE0" w:rsidRDefault="002B2BE0" w:rsidP="0058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E321E8">
        <w:rPr>
          <w:rFonts w:ascii="Angsana New" w:hAnsi="Angsana New"/>
          <w:i/>
          <w:iCs/>
          <w:sz w:val="32"/>
          <w:szCs w:val="32"/>
          <w:cs/>
        </w:rPr>
        <w:t>งบการเงินรวม</w:t>
      </w:r>
    </w:p>
    <w:tbl>
      <w:tblPr>
        <w:tblStyle w:val="TableGrid"/>
        <w:tblW w:w="892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770"/>
        <w:gridCol w:w="986"/>
        <w:gridCol w:w="1111"/>
        <w:gridCol w:w="1530"/>
        <w:gridCol w:w="1278"/>
        <w:gridCol w:w="855"/>
      </w:tblGrid>
      <w:tr w:rsidR="002B2BE0" w:rsidRPr="00C74F68" w14:paraId="4A5D49BC" w14:textId="77777777" w:rsidTr="00CC0EB2">
        <w:tc>
          <w:tcPr>
            <w:tcW w:w="2398" w:type="dxa"/>
          </w:tcPr>
          <w:p w14:paraId="436E53E3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7" w:type="dxa"/>
            <w:gridSpan w:val="3"/>
          </w:tcPr>
          <w:p w14:paraId="7A94FB56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63" w:type="dxa"/>
            <w:gridSpan w:val="3"/>
          </w:tcPr>
          <w:p w14:paraId="407B0435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2B2BE0" w:rsidRPr="00C74F68" w14:paraId="3711CF8F" w14:textId="77777777" w:rsidTr="00CC0EB2">
        <w:tc>
          <w:tcPr>
            <w:tcW w:w="2398" w:type="dxa"/>
          </w:tcPr>
          <w:p w14:paraId="77E27B06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7" w:type="dxa"/>
            <w:gridSpan w:val="3"/>
          </w:tcPr>
          <w:p w14:paraId="46968B31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ผลกระทบจากการหักกลบในงบแสดงฐานะการเงิน</w:t>
            </w:r>
          </w:p>
        </w:tc>
        <w:tc>
          <w:tcPr>
            <w:tcW w:w="3663" w:type="dxa"/>
            <w:gridSpan w:val="3"/>
          </w:tcPr>
          <w:p w14:paraId="1866B3F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จำนวนที่ไม่ได้หักกลบที่เกี่ยวข้อง</w:t>
            </w:r>
          </w:p>
        </w:tc>
      </w:tr>
      <w:tr w:rsidR="002B2BE0" w:rsidRPr="00C74F68" w14:paraId="403A2CBC" w14:textId="77777777" w:rsidTr="00CC0EB2">
        <w:tc>
          <w:tcPr>
            <w:tcW w:w="2398" w:type="dxa"/>
          </w:tcPr>
          <w:p w14:paraId="415484D4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highlight w:val="green"/>
                <w:u w:val="single"/>
              </w:rPr>
            </w:pPr>
          </w:p>
        </w:tc>
        <w:tc>
          <w:tcPr>
            <w:tcW w:w="770" w:type="dxa"/>
          </w:tcPr>
          <w:p w14:paraId="627897B9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76184D3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  <w:p w14:paraId="03316CB8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986" w:type="dxa"/>
          </w:tcPr>
          <w:p w14:paraId="1A248F0F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90FF7B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</w:t>
            </w:r>
          </w:p>
          <w:p w14:paraId="60A5D1AC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หักกลบลบหนี้</w:t>
            </w:r>
          </w:p>
        </w:tc>
        <w:tc>
          <w:tcPr>
            <w:tcW w:w="1111" w:type="dxa"/>
          </w:tcPr>
          <w:p w14:paraId="546991F8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จำนวนเงินสุทธิ</w:t>
            </w:r>
          </w:p>
          <w:p w14:paraId="7111B2CE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ที่แสดงในงบแสดง</w:t>
            </w:r>
          </w:p>
          <w:p w14:paraId="4F056F43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ฐานะการเงิน</w:t>
            </w:r>
          </w:p>
        </w:tc>
        <w:tc>
          <w:tcPr>
            <w:tcW w:w="1530" w:type="dxa"/>
          </w:tcPr>
          <w:p w14:paraId="1E8A42DF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จำนวนเงินที่อยู่ภายใต้</w:t>
            </w:r>
          </w:p>
          <w:p w14:paraId="39341D35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ข้อตกลงของการหักกลบ</w:t>
            </w:r>
          </w:p>
          <w:p w14:paraId="1F515CF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แต่เงื่อนไขยังไม่ครบถ้วน</w:t>
            </w:r>
          </w:p>
        </w:tc>
        <w:tc>
          <w:tcPr>
            <w:tcW w:w="1278" w:type="dxa"/>
          </w:tcPr>
          <w:p w14:paraId="0F671F22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จำนวนเงินที่เกี่ยวข้อง</w:t>
            </w:r>
          </w:p>
          <w:p w14:paraId="02221AD2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กับหลักประกัน</w:t>
            </w:r>
          </w:p>
          <w:p w14:paraId="716B97FE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47B2E3D6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4DB5D3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  <w:p w14:paraId="5E92C91C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2B2BE0" w:rsidRPr="008512DB" w14:paraId="4E3C0061" w14:textId="77777777" w:rsidTr="00CC0EB2">
        <w:tc>
          <w:tcPr>
            <w:tcW w:w="2398" w:type="dxa"/>
          </w:tcPr>
          <w:p w14:paraId="12D301EA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512D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0" w:type="dxa"/>
          </w:tcPr>
          <w:p w14:paraId="43FD2AC6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86" w:type="dxa"/>
          </w:tcPr>
          <w:p w14:paraId="625ED3AE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11" w:type="dxa"/>
          </w:tcPr>
          <w:p w14:paraId="6AEBADAC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E729C2A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78" w:type="dxa"/>
          </w:tcPr>
          <w:p w14:paraId="3DDDDAB0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55" w:type="dxa"/>
          </w:tcPr>
          <w:p w14:paraId="031B6D47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B2BE0" w:rsidRPr="008512DB" w14:paraId="0888FAFB" w14:textId="77777777" w:rsidTr="00CC0EB2">
        <w:tc>
          <w:tcPr>
            <w:tcW w:w="2398" w:type="dxa"/>
          </w:tcPr>
          <w:p w14:paraId="783C7820" w14:textId="59210290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"/>
              <w:jc w:val="thaiDistribute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8512DB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770" w:type="dxa"/>
          </w:tcPr>
          <w:p w14:paraId="42D95764" w14:textId="27092E1C" w:rsidR="002B2BE0" w:rsidRPr="008512DB" w:rsidRDefault="00E32FA3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</w:rPr>
              <w:t>389</w:t>
            </w:r>
            <w:r w:rsidR="003A2C84" w:rsidRPr="008512DB">
              <w:rPr>
                <w:rFonts w:ascii="Angsana New" w:hAnsi="Angsana New"/>
                <w:sz w:val="20"/>
                <w:szCs w:val="20"/>
              </w:rPr>
              <w:t>,</w:t>
            </w:r>
            <w:r w:rsidRPr="008512DB">
              <w:rPr>
                <w:rFonts w:ascii="Angsana New" w:hAnsi="Angsana New"/>
                <w:sz w:val="20"/>
                <w:szCs w:val="20"/>
              </w:rPr>
              <w:t>041</w:t>
            </w:r>
          </w:p>
        </w:tc>
        <w:tc>
          <w:tcPr>
            <w:tcW w:w="986" w:type="dxa"/>
          </w:tcPr>
          <w:p w14:paraId="26FA633B" w14:textId="225BDCF2" w:rsidR="002B2BE0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512DB">
              <w:rPr>
                <w:rFonts w:ascii="Angsana New" w:hAnsi="Angsana New"/>
                <w:sz w:val="20"/>
                <w:szCs w:val="20"/>
              </w:rPr>
              <w:t>40,116</w:t>
            </w:r>
            <w:r w:rsidRPr="008512D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11" w:type="dxa"/>
          </w:tcPr>
          <w:p w14:paraId="6EBDA858" w14:textId="159036AB" w:rsidR="002B2BE0" w:rsidRPr="008512DB" w:rsidRDefault="00E32FA3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</w:rPr>
              <w:t>348</w:t>
            </w:r>
            <w:r w:rsidR="003A2C84" w:rsidRPr="008512DB">
              <w:rPr>
                <w:rFonts w:ascii="Angsana New" w:hAnsi="Angsana New"/>
                <w:sz w:val="20"/>
                <w:szCs w:val="20"/>
              </w:rPr>
              <w:t>,</w:t>
            </w:r>
            <w:r w:rsidRPr="008512DB">
              <w:rPr>
                <w:rFonts w:ascii="Angsana New" w:hAnsi="Angsana New"/>
                <w:sz w:val="20"/>
                <w:szCs w:val="20"/>
              </w:rPr>
              <w:t>925</w:t>
            </w:r>
          </w:p>
        </w:tc>
        <w:tc>
          <w:tcPr>
            <w:tcW w:w="1530" w:type="dxa"/>
          </w:tcPr>
          <w:p w14:paraId="7CF036F8" w14:textId="65D753A3" w:rsidR="002B2BE0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512DB">
              <w:rPr>
                <w:rFonts w:ascii="Angsana New" w:hAnsi="Angsana New"/>
                <w:sz w:val="20"/>
                <w:szCs w:val="20"/>
              </w:rPr>
              <w:t>6,957</w:t>
            </w:r>
            <w:r w:rsidRPr="008512D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2679C3CD" w14:textId="317FDCB9" w:rsidR="002B2BE0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5" w:type="dxa"/>
          </w:tcPr>
          <w:p w14:paraId="2859651E" w14:textId="6B03E122" w:rsidR="002B2BE0" w:rsidRPr="008512DB" w:rsidRDefault="00E32FA3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512DB">
              <w:rPr>
                <w:rFonts w:ascii="Angsana New" w:hAnsi="Angsana New"/>
                <w:sz w:val="20"/>
                <w:szCs w:val="20"/>
              </w:rPr>
              <w:t>341</w:t>
            </w:r>
            <w:r w:rsidR="003A2C84" w:rsidRPr="008512DB">
              <w:rPr>
                <w:rFonts w:ascii="Angsana New" w:hAnsi="Angsana New"/>
                <w:sz w:val="20"/>
                <w:szCs w:val="20"/>
              </w:rPr>
              <w:t>,</w:t>
            </w:r>
            <w:r w:rsidRPr="008512DB">
              <w:rPr>
                <w:rFonts w:ascii="Angsana New" w:hAnsi="Angsana New"/>
                <w:sz w:val="20"/>
                <w:szCs w:val="20"/>
              </w:rPr>
              <w:t>968</w:t>
            </w:r>
          </w:p>
        </w:tc>
      </w:tr>
      <w:tr w:rsidR="002B2BE0" w:rsidRPr="008512DB" w14:paraId="0F924DD1" w14:textId="77777777" w:rsidTr="00CC0EB2">
        <w:tc>
          <w:tcPr>
            <w:tcW w:w="2398" w:type="dxa"/>
          </w:tcPr>
          <w:p w14:paraId="1F1A1854" w14:textId="77777777" w:rsidR="002B2BE0" w:rsidRPr="008512D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512D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0" w:type="dxa"/>
          </w:tcPr>
          <w:p w14:paraId="47240298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86" w:type="dxa"/>
          </w:tcPr>
          <w:p w14:paraId="4B844969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11" w:type="dxa"/>
          </w:tcPr>
          <w:p w14:paraId="2D012E8B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21634578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78" w:type="dxa"/>
          </w:tcPr>
          <w:p w14:paraId="786CBE31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55" w:type="dxa"/>
          </w:tcPr>
          <w:p w14:paraId="7EC96771" w14:textId="77777777" w:rsidR="002B2BE0" w:rsidRPr="008512DB" w:rsidRDefault="002B2BE0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3A2C84" w:rsidRPr="008512DB" w14:paraId="35D31137" w14:textId="77777777" w:rsidTr="00CC0EB2">
        <w:tc>
          <w:tcPr>
            <w:tcW w:w="2398" w:type="dxa"/>
            <w:vAlign w:val="center"/>
          </w:tcPr>
          <w:p w14:paraId="781EEF52" w14:textId="77777777" w:rsidR="003A2C84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8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70" w:type="dxa"/>
          </w:tcPr>
          <w:p w14:paraId="55D002FE" w14:textId="51805D0D" w:rsidR="003A2C84" w:rsidRPr="008512DB" w:rsidRDefault="00133A31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496,333</w:t>
            </w:r>
          </w:p>
        </w:tc>
        <w:tc>
          <w:tcPr>
            <w:tcW w:w="986" w:type="dxa"/>
          </w:tcPr>
          <w:p w14:paraId="280F9AD3" w14:textId="11CCCE96" w:rsidR="003A2C84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512DB">
              <w:rPr>
                <w:rFonts w:ascii="Angsana New" w:hAnsi="Angsana New"/>
                <w:sz w:val="20"/>
                <w:szCs w:val="20"/>
              </w:rPr>
              <w:t>40,116</w:t>
            </w:r>
            <w:r w:rsidRPr="008512D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11" w:type="dxa"/>
          </w:tcPr>
          <w:p w14:paraId="79B34E3D" w14:textId="5396517F" w:rsidR="003A2C84" w:rsidRPr="008512DB" w:rsidRDefault="00E32FA3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5</w:t>
            </w:r>
            <w:r w:rsidR="00133A31" w:rsidRPr="00C96959">
              <w:rPr>
                <w:rFonts w:ascii="Angsana New" w:hAnsi="Angsana New"/>
                <w:sz w:val="20"/>
                <w:szCs w:val="20"/>
                <w:highlight w:val="yellow"/>
              </w:rPr>
              <w:t>36,449</w:t>
            </w:r>
          </w:p>
        </w:tc>
        <w:tc>
          <w:tcPr>
            <w:tcW w:w="1530" w:type="dxa"/>
          </w:tcPr>
          <w:p w14:paraId="6ECD8633" w14:textId="771BE1E1" w:rsidR="003A2C84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512DB">
              <w:rPr>
                <w:rFonts w:ascii="Angsana New" w:hAnsi="Angsana New"/>
                <w:sz w:val="20"/>
                <w:szCs w:val="20"/>
              </w:rPr>
              <w:t>14,098</w:t>
            </w:r>
            <w:r w:rsidRPr="008512D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5DA23F19" w14:textId="5D0583B2" w:rsidR="003A2C84" w:rsidRPr="008512DB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512D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5" w:type="dxa"/>
          </w:tcPr>
          <w:p w14:paraId="345B8391" w14:textId="18F67365" w:rsidR="003A2C84" w:rsidRPr="008512DB" w:rsidRDefault="00133A31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522,351</w:t>
            </w:r>
          </w:p>
        </w:tc>
      </w:tr>
    </w:tbl>
    <w:p w14:paraId="03F85407" w14:textId="77777777" w:rsidR="002B2BE0" w:rsidRPr="00853BD9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8"/>
          <w:szCs w:val="8"/>
          <w:u w:val="single"/>
        </w:rPr>
      </w:pPr>
    </w:p>
    <w:p w14:paraId="68BC5301" w14:textId="6969D3F9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E321E8">
        <w:rPr>
          <w:rFonts w:ascii="Angsana New" w:hAnsi="Angsana New"/>
          <w:i/>
          <w:iCs/>
          <w:sz w:val="32"/>
          <w:szCs w:val="32"/>
          <w:cs/>
        </w:rPr>
        <w:t>งบการเงินเฉพาะของบริษัท</w:t>
      </w:r>
    </w:p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3"/>
        <w:gridCol w:w="765"/>
        <w:gridCol w:w="927"/>
        <w:gridCol w:w="1188"/>
        <w:gridCol w:w="1503"/>
        <w:gridCol w:w="1287"/>
        <w:gridCol w:w="837"/>
      </w:tblGrid>
      <w:tr w:rsidR="002B2BE0" w:rsidRPr="00C74F68" w14:paraId="0A2E1B95" w14:textId="77777777" w:rsidTr="00CC0EB2">
        <w:tc>
          <w:tcPr>
            <w:tcW w:w="2403" w:type="dxa"/>
          </w:tcPr>
          <w:p w14:paraId="1BC92BA0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3"/>
          </w:tcPr>
          <w:p w14:paraId="0F9B5FEF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6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7" w:type="dxa"/>
            <w:gridSpan w:val="3"/>
          </w:tcPr>
          <w:p w14:paraId="56BC2040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2B2BE0" w:rsidRPr="00C74F68" w14:paraId="6F264B22" w14:textId="77777777" w:rsidTr="00CC0EB2">
        <w:tc>
          <w:tcPr>
            <w:tcW w:w="2403" w:type="dxa"/>
          </w:tcPr>
          <w:p w14:paraId="25E4DEEC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3"/>
          </w:tcPr>
          <w:p w14:paraId="5848DBA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ผลกระทบจากการหักกลบในงบแสดงฐานะการเงิน</w:t>
            </w:r>
          </w:p>
        </w:tc>
        <w:tc>
          <w:tcPr>
            <w:tcW w:w="3627" w:type="dxa"/>
            <w:gridSpan w:val="3"/>
          </w:tcPr>
          <w:p w14:paraId="7E1E656F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จำนวนที่ไม่ได้หักกลบที่เกี่ยวข้อง</w:t>
            </w:r>
          </w:p>
        </w:tc>
      </w:tr>
      <w:tr w:rsidR="003A2C84" w:rsidRPr="00C74F68" w14:paraId="17ABEF59" w14:textId="77777777" w:rsidTr="00CC0EB2">
        <w:tc>
          <w:tcPr>
            <w:tcW w:w="2403" w:type="dxa"/>
          </w:tcPr>
          <w:p w14:paraId="2B1D4247" w14:textId="77777777" w:rsidR="002B2BE0" w:rsidRPr="00C74F6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8"/>
              <w:jc w:val="thaiDistribute"/>
              <w:rPr>
                <w:rFonts w:ascii="Angsana New" w:hAnsi="Angsana New"/>
                <w:sz w:val="20"/>
                <w:szCs w:val="20"/>
                <w:highlight w:val="green"/>
                <w:u w:val="single"/>
              </w:rPr>
            </w:pPr>
          </w:p>
        </w:tc>
        <w:tc>
          <w:tcPr>
            <w:tcW w:w="765" w:type="dxa"/>
          </w:tcPr>
          <w:p w14:paraId="1C84591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59884A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  <w:p w14:paraId="31CE51AE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927" w:type="dxa"/>
          </w:tcPr>
          <w:p w14:paraId="53204F09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4E968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</w:t>
            </w:r>
          </w:p>
          <w:p w14:paraId="1AFB0C28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หักกลบลบหนี้</w:t>
            </w:r>
          </w:p>
        </w:tc>
        <w:tc>
          <w:tcPr>
            <w:tcW w:w="1188" w:type="dxa"/>
          </w:tcPr>
          <w:p w14:paraId="2C0E180D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จำนวนเงินสุทธิ</w:t>
            </w:r>
          </w:p>
          <w:p w14:paraId="33BD6312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ที่แสดงในงบแสดง</w:t>
            </w:r>
          </w:p>
          <w:p w14:paraId="038E73CC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ฐานะการเงิน</w:t>
            </w:r>
          </w:p>
        </w:tc>
        <w:tc>
          <w:tcPr>
            <w:tcW w:w="1503" w:type="dxa"/>
          </w:tcPr>
          <w:p w14:paraId="0AFD0CD0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จำนวนเงินที่อยู่ภายใต้</w:t>
            </w:r>
          </w:p>
          <w:p w14:paraId="28E147C7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ข้อตกลงของการหักกลบ</w:t>
            </w:r>
          </w:p>
          <w:p w14:paraId="658B6A51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แต่เงื่อนไขยังไม่ครบถ้วน</w:t>
            </w:r>
          </w:p>
        </w:tc>
        <w:tc>
          <w:tcPr>
            <w:tcW w:w="1287" w:type="dxa"/>
          </w:tcPr>
          <w:p w14:paraId="307A9B24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จำนวนเงินที่เกี่ยวข้อง</w:t>
            </w:r>
          </w:p>
          <w:p w14:paraId="6A9E7543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กับหลักประกัน</w:t>
            </w:r>
          </w:p>
          <w:p w14:paraId="5C058C97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</w:tcPr>
          <w:p w14:paraId="5BEF635B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9C3867C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  <w:p w14:paraId="2D0AF028" w14:textId="77777777" w:rsidR="002B2BE0" w:rsidRPr="00C74F68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F68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A2C84" w:rsidRPr="00C74F68" w14:paraId="19223F92" w14:textId="77777777" w:rsidTr="00CC0EB2">
        <w:tc>
          <w:tcPr>
            <w:tcW w:w="2403" w:type="dxa"/>
          </w:tcPr>
          <w:p w14:paraId="3A09E161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6D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65" w:type="dxa"/>
          </w:tcPr>
          <w:p w14:paraId="28181AFC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7" w:type="dxa"/>
          </w:tcPr>
          <w:p w14:paraId="3FCFF9BB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88" w:type="dxa"/>
          </w:tcPr>
          <w:p w14:paraId="28AC6003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03" w:type="dxa"/>
          </w:tcPr>
          <w:p w14:paraId="77EC2E33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87" w:type="dxa"/>
          </w:tcPr>
          <w:p w14:paraId="3AB555EF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37" w:type="dxa"/>
          </w:tcPr>
          <w:p w14:paraId="59AE91F5" w14:textId="77777777" w:rsidR="002B2BE0" w:rsidRPr="00336DD7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3A2C84" w:rsidRPr="00C74F68" w14:paraId="75EE96F9" w14:textId="77777777" w:rsidTr="00CC0EB2">
        <w:tc>
          <w:tcPr>
            <w:tcW w:w="2403" w:type="dxa"/>
          </w:tcPr>
          <w:p w14:paraId="34242505" w14:textId="6FDEA826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4"/>
              <w:jc w:val="thaiDistribute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765" w:type="dxa"/>
          </w:tcPr>
          <w:p w14:paraId="69AD0CC0" w14:textId="1B27B8AA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</w:rPr>
              <w:t>3</w:t>
            </w:r>
            <w:r w:rsidR="007532C6">
              <w:rPr>
                <w:rFonts w:ascii="Angsana New" w:hAnsi="Angsana New"/>
                <w:sz w:val="20"/>
                <w:szCs w:val="20"/>
              </w:rPr>
              <w:t>52</w:t>
            </w:r>
            <w:r w:rsidRPr="00336DD7">
              <w:rPr>
                <w:rFonts w:ascii="Angsana New" w:hAnsi="Angsana New"/>
                <w:sz w:val="20"/>
                <w:szCs w:val="20"/>
              </w:rPr>
              <w:t>,</w:t>
            </w:r>
            <w:r w:rsidR="007532C6">
              <w:rPr>
                <w:rFonts w:ascii="Angsana New" w:hAnsi="Angsana New"/>
                <w:sz w:val="20"/>
                <w:szCs w:val="20"/>
              </w:rPr>
              <w:t>004</w:t>
            </w:r>
          </w:p>
        </w:tc>
        <w:tc>
          <w:tcPr>
            <w:tcW w:w="927" w:type="dxa"/>
          </w:tcPr>
          <w:p w14:paraId="2ECF1D15" w14:textId="1B5DC0EC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36DD7">
              <w:rPr>
                <w:rFonts w:ascii="Angsana New" w:hAnsi="Angsana New"/>
                <w:sz w:val="20"/>
                <w:szCs w:val="20"/>
              </w:rPr>
              <w:t>22,063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88" w:type="dxa"/>
          </w:tcPr>
          <w:p w14:paraId="5A9B87B8" w14:textId="5BE28B0D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</w:rPr>
              <w:t>3</w:t>
            </w:r>
            <w:r w:rsidR="00336DD7" w:rsidRPr="00336DD7">
              <w:rPr>
                <w:rFonts w:ascii="Angsana New" w:hAnsi="Angsana New"/>
                <w:sz w:val="20"/>
                <w:szCs w:val="20"/>
              </w:rPr>
              <w:t>29</w:t>
            </w:r>
            <w:r w:rsidRPr="00336DD7">
              <w:rPr>
                <w:rFonts w:ascii="Angsana New" w:hAnsi="Angsana New"/>
                <w:sz w:val="20"/>
                <w:szCs w:val="20"/>
              </w:rPr>
              <w:t>,</w:t>
            </w:r>
            <w:r w:rsidR="00336DD7" w:rsidRPr="00336DD7">
              <w:rPr>
                <w:rFonts w:ascii="Angsana New" w:hAnsi="Angsana New"/>
                <w:sz w:val="20"/>
                <w:szCs w:val="20"/>
              </w:rPr>
              <w:t>941</w:t>
            </w:r>
          </w:p>
        </w:tc>
        <w:tc>
          <w:tcPr>
            <w:tcW w:w="1503" w:type="dxa"/>
          </w:tcPr>
          <w:p w14:paraId="1BB27690" w14:textId="30621DE5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36DD7">
              <w:rPr>
                <w:rFonts w:ascii="Angsana New" w:hAnsi="Angsana New"/>
                <w:sz w:val="20"/>
                <w:szCs w:val="20"/>
              </w:rPr>
              <w:t>37,874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87" w:type="dxa"/>
          </w:tcPr>
          <w:p w14:paraId="287B2830" w14:textId="7BDF336B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</w:tcPr>
          <w:p w14:paraId="17C183EB" w14:textId="20328180" w:rsidR="003A2C84" w:rsidRPr="00336DD7" w:rsidRDefault="007532C6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292</w:t>
            </w:r>
            <w:r w:rsidR="003A2C84" w:rsidRPr="00336DD7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067</w:t>
            </w:r>
          </w:p>
        </w:tc>
      </w:tr>
      <w:tr w:rsidR="003A2C84" w:rsidRPr="00C74F68" w14:paraId="5EA6385B" w14:textId="77777777" w:rsidTr="00CC0EB2">
        <w:tc>
          <w:tcPr>
            <w:tcW w:w="2403" w:type="dxa"/>
          </w:tcPr>
          <w:p w14:paraId="71E37C43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6D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65" w:type="dxa"/>
          </w:tcPr>
          <w:p w14:paraId="3F22FC2B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7" w:type="dxa"/>
          </w:tcPr>
          <w:p w14:paraId="3C30D1C4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88" w:type="dxa"/>
          </w:tcPr>
          <w:p w14:paraId="37EC255E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03" w:type="dxa"/>
          </w:tcPr>
          <w:p w14:paraId="796266D4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87" w:type="dxa"/>
          </w:tcPr>
          <w:p w14:paraId="4F0FD17E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37" w:type="dxa"/>
          </w:tcPr>
          <w:p w14:paraId="2CE4BFFE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3A2C84" w:rsidRPr="00C74F68" w14:paraId="6903D028" w14:textId="77777777" w:rsidTr="00CC0EB2">
        <w:tc>
          <w:tcPr>
            <w:tcW w:w="2403" w:type="dxa"/>
            <w:vAlign w:val="center"/>
          </w:tcPr>
          <w:p w14:paraId="3480A9D8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4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65" w:type="dxa"/>
          </w:tcPr>
          <w:p w14:paraId="4700931E" w14:textId="33D17662" w:rsidR="003A2C84" w:rsidRPr="00336DD7" w:rsidRDefault="00FB5C3B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340,538</w:t>
            </w:r>
          </w:p>
        </w:tc>
        <w:tc>
          <w:tcPr>
            <w:tcW w:w="927" w:type="dxa"/>
          </w:tcPr>
          <w:p w14:paraId="7C18C2F5" w14:textId="4F6EFF5F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36DD7">
              <w:rPr>
                <w:rFonts w:ascii="Angsana New" w:hAnsi="Angsana New"/>
                <w:sz w:val="20"/>
                <w:szCs w:val="20"/>
              </w:rPr>
              <w:t>22,063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88" w:type="dxa"/>
          </w:tcPr>
          <w:p w14:paraId="5CFC21C5" w14:textId="7177B3FA" w:rsidR="003A2C84" w:rsidRPr="00336DD7" w:rsidRDefault="00336DD7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36</w:t>
            </w:r>
            <w:r w:rsidR="00133A31" w:rsidRPr="00C96959">
              <w:rPr>
                <w:rFonts w:ascii="Angsana New" w:hAnsi="Angsana New"/>
                <w:sz w:val="20"/>
                <w:szCs w:val="20"/>
                <w:highlight w:val="yellow"/>
              </w:rPr>
              <w:t>2</w:t>
            </w:r>
            <w:r w:rsidR="003A2C84" w:rsidRPr="00C96959">
              <w:rPr>
                <w:rFonts w:ascii="Angsana New" w:hAnsi="Angsana New"/>
                <w:sz w:val="20"/>
                <w:szCs w:val="20"/>
                <w:highlight w:val="yellow"/>
              </w:rPr>
              <w:t>,</w:t>
            </w:r>
            <w:r w:rsidRPr="00336DD7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1503" w:type="dxa"/>
          </w:tcPr>
          <w:p w14:paraId="4FA86AA4" w14:textId="3461E715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36DD7">
              <w:rPr>
                <w:rFonts w:ascii="Angsana New" w:hAnsi="Angsana New"/>
                <w:sz w:val="20"/>
                <w:szCs w:val="20"/>
              </w:rPr>
              <w:t>12,631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87" w:type="dxa"/>
          </w:tcPr>
          <w:p w14:paraId="0B0FFAE2" w14:textId="51D1CE70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</w:tcPr>
          <w:p w14:paraId="7F1879C1" w14:textId="6983961D" w:rsidR="003A2C84" w:rsidRPr="00C96959" w:rsidRDefault="007532C6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highlight w:val="yellow"/>
                <w:u w:val="single"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3</w:t>
            </w:r>
            <w:r w:rsidR="00133A31" w:rsidRPr="00C96959">
              <w:rPr>
                <w:rFonts w:ascii="Angsana New" w:hAnsi="Angsana New"/>
                <w:sz w:val="20"/>
                <w:szCs w:val="20"/>
                <w:highlight w:val="yellow"/>
              </w:rPr>
              <w:t>49</w:t>
            </w:r>
            <w:r w:rsidR="003A2C84" w:rsidRPr="00C96959">
              <w:rPr>
                <w:rFonts w:ascii="Angsana New" w:hAnsi="Angsana New"/>
                <w:sz w:val="20"/>
                <w:szCs w:val="20"/>
                <w:highlight w:val="yellow"/>
              </w:rPr>
              <w:t>,</w:t>
            </w: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970</w:t>
            </w:r>
          </w:p>
        </w:tc>
      </w:tr>
      <w:tr w:rsidR="003A2C84" w:rsidRPr="00C74F68" w14:paraId="1D0FE446" w14:textId="77777777" w:rsidTr="00CC0EB2">
        <w:tc>
          <w:tcPr>
            <w:tcW w:w="2403" w:type="dxa"/>
            <w:vAlign w:val="center"/>
          </w:tcPr>
          <w:p w14:paraId="52556FDD" w14:textId="77777777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4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เงินกู้ยืมและดอกเบี้ยค้างจ่าย 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336DD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บริษัทย่อย</w:t>
            </w:r>
          </w:p>
        </w:tc>
        <w:tc>
          <w:tcPr>
            <w:tcW w:w="765" w:type="dxa"/>
          </w:tcPr>
          <w:p w14:paraId="32B14941" w14:textId="7E839DBA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6DD7">
              <w:rPr>
                <w:rFonts w:ascii="Angsana New" w:hAnsi="Angsana New"/>
                <w:sz w:val="20"/>
                <w:szCs w:val="20"/>
              </w:rPr>
              <w:t>182,005</w:t>
            </w:r>
          </w:p>
        </w:tc>
        <w:tc>
          <w:tcPr>
            <w:tcW w:w="927" w:type="dxa"/>
          </w:tcPr>
          <w:p w14:paraId="5653FF87" w14:textId="20944702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6F7ED1BB" w14:textId="6F514BBE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6DD7">
              <w:rPr>
                <w:rFonts w:ascii="Angsana New" w:hAnsi="Angsana New"/>
                <w:sz w:val="20"/>
                <w:szCs w:val="20"/>
              </w:rPr>
              <w:t>182,005</w:t>
            </w:r>
          </w:p>
        </w:tc>
        <w:tc>
          <w:tcPr>
            <w:tcW w:w="1503" w:type="dxa"/>
          </w:tcPr>
          <w:p w14:paraId="6F40DE27" w14:textId="6040DB05" w:rsidR="003A2C84" w:rsidRPr="00336DD7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36DD7">
              <w:rPr>
                <w:rFonts w:ascii="Angsana New" w:hAnsi="Angsana New"/>
                <w:sz w:val="20"/>
                <w:szCs w:val="20"/>
              </w:rPr>
              <w:t>25,243</w:t>
            </w:r>
            <w:r w:rsidRPr="00336D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87" w:type="dxa"/>
          </w:tcPr>
          <w:p w14:paraId="26977BAD" w14:textId="42D3B135" w:rsidR="003A2C84" w:rsidRPr="00336DD7" w:rsidRDefault="00E32FA3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6DD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</w:tcPr>
          <w:p w14:paraId="1C7058EB" w14:textId="3483FB07" w:rsidR="003A2C84" w:rsidRPr="00C96959" w:rsidRDefault="003A2C84" w:rsidP="003A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0"/>
                <w:szCs w:val="20"/>
                <w:highlight w:val="yellow"/>
              </w:rPr>
              <w:t>156,76</w:t>
            </w:r>
            <w:r w:rsidR="007532C6" w:rsidRPr="00C96959">
              <w:rPr>
                <w:rFonts w:ascii="Angsana New" w:hAnsi="Angsana New"/>
                <w:sz w:val="20"/>
                <w:szCs w:val="20"/>
                <w:highlight w:val="yellow"/>
              </w:rPr>
              <w:t>2</w:t>
            </w:r>
          </w:p>
        </w:tc>
      </w:tr>
    </w:tbl>
    <w:p w14:paraId="4E3184CD" w14:textId="77777777" w:rsidR="002B2BE0" w:rsidRPr="00853BD9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61EA715A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32"/>
          <w:szCs w:val="32"/>
        </w:rPr>
      </w:pP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สินทรัพย์และหนี้สินทางการเงินต้องหักกลบกันและแสดงจำนวนสุทธิในงบแสดงฐานะการเงินเมื่อกลุ่มบริษัทมีสิทธิบังคับใช้ตามกฎหมายและตั้งใจที่จะชำระด้วยจำนวนเงินสุทธิ หรือตั้งใจที่จะรับสินทรัพย์และชำระหนี้สินพร้อมกัน ณ วันที่ </w:t>
      </w:r>
      <w:r w:rsidRPr="00267CF8">
        <w:rPr>
          <w:rFonts w:ascii="Angsana New" w:hAnsi="Angsana New"/>
          <w:spacing w:val="-8"/>
          <w:sz w:val="32"/>
          <w:szCs w:val="32"/>
        </w:rPr>
        <w:t>31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pacing w:val="-8"/>
          <w:sz w:val="32"/>
          <w:szCs w:val="32"/>
        </w:rPr>
        <w:t>2563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7A0B7810" w14:textId="77777777" w:rsidR="002B2BE0" w:rsidRPr="00853BD9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2509ED02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สินทรัพย์ที่นำไปวางไว้เป็นหลักประกัน</w:t>
      </w:r>
    </w:p>
    <w:p w14:paraId="08D62E7C" w14:textId="77777777" w:rsidR="002B2BE0" w:rsidRPr="00853BD9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1BC20CD6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มูลค่าตามบัญชีของสินทรัพย์ที่นำไปวางไว้เป็นหลักประกันสำหรับเงินกู้ยืมระยะสั้นและระยะยาว มีดังนี้</w:t>
      </w:r>
    </w:p>
    <w:p w14:paraId="7E7333A6" w14:textId="77777777" w:rsidR="002B2BE0" w:rsidRPr="0043341E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</w:rPr>
      </w:pP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2B2BE0" w:rsidRPr="005804AB" w14:paraId="58B0E0A6" w14:textId="77777777" w:rsidTr="0043341E">
        <w:trPr>
          <w:cantSplit/>
        </w:trPr>
        <w:tc>
          <w:tcPr>
            <w:tcW w:w="3064" w:type="dxa"/>
          </w:tcPr>
          <w:p w14:paraId="24915334" w14:textId="77777777" w:rsidR="002B2BE0" w:rsidRPr="005804AB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631BAF1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CDDB392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</w:tcPr>
          <w:p w14:paraId="103EEA58" w14:textId="77777777" w:rsidR="002B2BE0" w:rsidRPr="005804AB" w:rsidRDefault="002B2BE0" w:rsidP="00A239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B2BE0" w:rsidRPr="005804AB" w14:paraId="6E55F2AD" w14:textId="77777777" w:rsidTr="0043341E">
        <w:trPr>
          <w:cantSplit/>
        </w:trPr>
        <w:tc>
          <w:tcPr>
            <w:tcW w:w="3064" w:type="dxa"/>
          </w:tcPr>
          <w:p w14:paraId="14A7205E" w14:textId="77777777" w:rsidR="002B2BE0" w:rsidRPr="005804AB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6A916460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6C4B9D9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241AA728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2D8B5D88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5690067E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2B2BE0" w:rsidRPr="005804AB" w14:paraId="150B1FFC" w14:textId="77777777" w:rsidTr="0043341E">
        <w:trPr>
          <w:cantSplit/>
        </w:trPr>
        <w:tc>
          <w:tcPr>
            <w:tcW w:w="3064" w:type="dxa"/>
          </w:tcPr>
          <w:p w14:paraId="724BCE0E" w14:textId="77777777" w:rsidR="002B2BE0" w:rsidRPr="005804AB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612CEEFD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13D93C26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FE54849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A12E11F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62D6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2703A042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127C8D6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090CE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03195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B2BE0" w:rsidRPr="005804AB" w14:paraId="47C67F2D" w14:textId="77777777" w:rsidTr="0043341E">
        <w:trPr>
          <w:cantSplit/>
        </w:trPr>
        <w:tc>
          <w:tcPr>
            <w:tcW w:w="3064" w:type="dxa"/>
            <w:vAlign w:val="bottom"/>
          </w:tcPr>
          <w:p w14:paraId="66D6CDF4" w14:textId="77777777" w:rsidR="002B2BE0" w:rsidRPr="005804AB" w:rsidRDefault="002B2BE0" w:rsidP="00A23915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59A7E773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9671081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1F0E3A8" w14:textId="77777777" w:rsidR="002B2BE0" w:rsidRPr="005804AB" w:rsidRDefault="002B2BE0" w:rsidP="0043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5A5FC0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731819AB" w14:textId="77777777" w:rsidR="002B2BE0" w:rsidRPr="005804AB" w:rsidRDefault="002B2BE0" w:rsidP="0043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E9DBBEA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43EF786" w14:textId="77777777" w:rsidR="002B2BE0" w:rsidRPr="005804AB" w:rsidRDefault="002B2BE0" w:rsidP="0043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AA785D" w14:textId="77777777" w:rsidR="002B2BE0" w:rsidRPr="005804AB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CD879D3" w14:textId="77777777" w:rsidR="002B2BE0" w:rsidRPr="005804AB" w:rsidRDefault="002B2BE0" w:rsidP="0043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B44" w:rsidRPr="005804AB" w14:paraId="16921D5E" w14:textId="77777777" w:rsidTr="0043341E">
        <w:trPr>
          <w:cantSplit/>
          <w:trHeight w:val="126"/>
        </w:trPr>
        <w:tc>
          <w:tcPr>
            <w:tcW w:w="3064" w:type="dxa"/>
            <w:vAlign w:val="bottom"/>
          </w:tcPr>
          <w:p w14:paraId="2509AE00" w14:textId="6EAD113A" w:rsidR="00982B44" w:rsidRPr="005804AB" w:rsidRDefault="00982B44" w:rsidP="00982B44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702" w:type="dxa"/>
          </w:tcPr>
          <w:p w14:paraId="7F6508DE" w14:textId="007ACACC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9</w:t>
            </w:r>
            <w:r w:rsidRPr="005804A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804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6" w:type="dxa"/>
          </w:tcPr>
          <w:p w14:paraId="621228CE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DB43FEC" w14:textId="01C296CE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0" w:type="dxa"/>
          </w:tcPr>
          <w:p w14:paraId="37053FD0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5F6DEACC" w14:textId="21201423" w:rsidR="00982B44" w:rsidRPr="005804AB" w:rsidRDefault="00982B44" w:rsidP="00853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6D584F4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85A4D40" w14:textId="66B143A3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0" w:type="dxa"/>
          </w:tcPr>
          <w:p w14:paraId="5B524419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E0B6798" w14:textId="397CA942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82B44" w:rsidRPr="005804AB" w14:paraId="7CC71010" w14:textId="77777777" w:rsidTr="0043341E">
        <w:trPr>
          <w:cantSplit/>
        </w:trPr>
        <w:tc>
          <w:tcPr>
            <w:tcW w:w="3064" w:type="dxa"/>
            <w:vAlign w:val="bottom"/>
          </w:tcPr>
          <w:p w14:paraId="7E7D6F65" w14:textId="77777777" w:rsidR="00982B44" w:rsidRPr="005804AB" w:rsidRDefault="00982B44" w:rsidP="00982B44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2D276423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B3962A9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38AE654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B304CC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68CBEF9B" w14:textId="77777777" w:rsidR="00982B44" w:rsidRPr="005804AB" w:rsidRDefault="00982B44" w:rsidP="00853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2B403EB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F073CD0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3B4EDE0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F167D05" w14:textId="77777777" w:rsidR="00982B44" w:rsidRPr="005804AB" w:rsidRDefault="00982B44" w:rsidP="0098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4923" w:rsidRPr="005804AB" w14:paraId="781C424A" w14:textId="77777777" w:rsidTr="0043341E">
        <w:trPr>
          <w:cantSplit/>
        </w:trPr>
        <w:tc>
          <w:tcPr>
            <w:tcW w:w="3064" w:type="dxa"/>
            <w:vAlign w:val="bottom"/>
          </w:tcPr>
          <w:p w14:paraId="33C6F37D" w14:textId="4364092D" w:rsidR="00254923" w:rsidRPr="005804AB" w:rsidRDefault="00254923" w:rsidP="00254923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6959">
              <w:rPr>
                <w:rFonts w:ascii="Angsana New" w:hAnsi="Angsana New" w:cs="Angsana New" w:hint="cs"/>
                <w:sz w:val="24"/>
                <w:szCs w:val="24"/>
                <w:highlight w:val="yellow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277E3D0" w14:textId="5E287237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9</w:t>
            </w: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.</w:t>
            </w: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86" w:type="dxa"/>
          </w:tcPr>
          <w:p w14:paraId="7C6BA7DB" w14:textId="77777777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8" w:type="dxa"/>
          </w:tcPr>
          <w:p w14:paraId="49138228" w14:textId="3FD8E50E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358,540 </w:t>
            </w:r>
          </w:p>
        </w:tc>
        <w:tc>
          <w:tcPr>
            <w:tcW w:w="90" w:type="dxa"/>
          </w:tcPr>
          <w:p w14:paraId="0C750D47" w14:textId="77777777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197" w:type="dxa"/>
          </w:tcPr>
          <w:p w14:paraId="018B20FB" w14:textId="44D8AD6B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  <w:tc>
          <w:tcPr>
            <w:tcW w:w="81" w:type="dxa"/>
          </w:tcPr>
          <w:p w14:paraId="517CFBE6" w14:textId="77777777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8" w:type="dxa"/>
          </w:tcPr>
          <w:p w14:paraId="42D881AB" w14:textId="0871C9D3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358,540</w:t>
            </w:r>
          </w:p>
        </w:tc>
        <w:tc>
          <w:tcPr>
            <w:tcW w:w="90" w:type="dxa"/>
          </w:tcPr>
          <w:p w14:paraId="06F35DA2" w14:textId="77777777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6" w:type="dxa"/>
          </w:tcPr>
          <w:p w14:paraId="415BC187" w14:textId="26EE2BDA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</w:tr>
      <w:tr w:rsidR="00254923" w:rsidRPr="005804AB" w14:paraId="513B7BB2" w14:textId="77777777" w:rsidTr="0043341E">
        <w:trPr>
          <w:cantSplit/>
        </w:trPr>
        <w:tc>
          <w:tcPr>
            <w:tcW w:w="3064" w:type="dxa"/>
            <w:vAlign w:val="bottom"/>
          </w:tcPr>
          <w:p w14:paraId="7BC0418D" w14:textId="148FB02B" w:rsidR="00254923" w:rsidRPr="005804AB" w:rsidRDefault="00254923" w:rsidP="00254923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702" w:type="dxa"/>
          </w:tcPr>
          <w:p w14:paraId="199FB549" w14:textId="683B0249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43BA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1EFA7D20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A9EF2AB" w14:textId="54536616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190,538 </w:t>
            </w:r>
          </w:p>
        </w:tc>
        <w:tc>
          <w:tcPr>
            <w:tcW w:w="90" w:type="dxa"/>
          </w:tcPr>
          <w:p w14:paraId="0ED04CE3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68224DDF" w14:textId="373A4516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  <w:tc>
          <w:tcPr>
            <w:tcW w:w="81" w:type="dxa"/>
          </w:tcPr>
          <w:p w14:paraId="071240B4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248E0F3" w14:textId="37C3C290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175,041 </w:t>
            </w:r>
          </w:p>
        </w:tc>
        <w:tc>
          <w:tcPr>
            <w:tcW w:w="90" w:type="dxa"/>
          </w:tcPr>
          <w:p w14:paraId="20EAC6E3" w14:textId="77777777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</w:tcPr>
          <w:p w14:paraId="69DCA890" w14:textId="1FD0321A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</w:tr>
      <w:tr w:rsidR="00254923" w:rsidRPr="005804AB" w14:paraId="21C75308" w14:textId="77777777" w:rsidTr="00982B44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3F4E1FF6" w14:textId="77777777" w:rsidR="00254923" w:rsidRPr="005804AB" w:rsidRDefault="00254923" w:rsidP="00254923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332CF124" w14:textId="147116CE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  <w:shd w:val="clear" w:color="auto" w:fill="auto"/>
          </w:tcPr>
          <w:p w14:paraId="5E2BC493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02114B7" w14:textId="31592524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987,930 </w:t>
            </w:r>
          </w:p>
        </w:tc>
        <w:tc>
          <w:tcPr>
            <w:tcW w:w="90" w:type="dxa"/>
            <w:shd w:val="clear" w:color="auto" w:fill="auto"/>
          </w:tcPr>
          <w:p w14:paraId="20249E1A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</w:tcPr>
          <w:p w14:paraId="37D21B52" w14:textId="4CB045F2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987,930 </w:t>
            </w:r>
          </w:p>
        </w:tc>
        <w:tc>
          <w:tcPr>
            <w:tcW w:w="81" w:type="dxa"/>
            <w:shd w:val="clear" w:color="auto" w:fill="auto"/>
          </w:tcPr>
          <w:p w14:paraId="126EE465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33CB4BB" w14:textId="65539BF4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1,280,650 </w:t>
            </w:r>
          </w:p>
        </w:tc>
        <w:tc>
          <w:tcPr>
            <w:tcW w:w="90" w:type="dxa"/>
            <w:shd w:val="clear" w:color="auto" w:fill="auto"/>
          </w:tcPr>
          <w:p w14:paraId="0AEE5310" w14:textId="77777777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  <w:shd w:val="clear" w:color="auto" w:fill="auto"/>
          </w:tcPr>
          <w:p w14:paraId="73F53A37" w14:textId="4393FF4C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1,280,650 </w:t>
            </w:r>
          </w:p>
        </w:tc>
      </w:tr>
      <w:tr w:rsidR="00254923" w:rsidRPr="005804AB" w14:paraId="18286285" w14:textId="77777777" w:rsidTr="0043341E">
        <w:trPr>
          <w:cantSplit/>
        </w:trPr>
        <w:tc>
          <w:tcPr>
            <w:tcW w:w="3064" w:type="dxa"/>
            <w:vAlign w:val="bottom"/>
          </w:tcPr>
          <w:p w14:paraId="76C927E7" w14:textId="77777777" w:rsidR="00254923" w:rsidRPr="005804AB" w:rsidRDefault="00254923" w:rsidP="00254923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702" w:type="dxa"/>
          </w:tcPr>
          <w:p w14:paraId="1E0CCC7F" w14:textId="64454E62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6C0DD61D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9DBF64B" w14:textId="1975C17F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2,004,115 </w:t>
            </w:r>
          </w:p>
        </w:tc>
        <w:tc>
          <w:tcPr>
            <w:tcW w:w="90" w:type="dxa"/>
          </w:tcPr>
          <w:p w14:paraId="36847A7B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135B955B" w14:textId="1986B7E1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853BD9">
              <w:rPr>
                <w:rFonts w:ascii="Angsana New" w:hAnsi="Angsana New"/>
                <w:sz w:val="24"/>
                <w:szCs w:val="24"/>
              </w:rPr>
              <w:t xml:space="preserve"> 2,223,124 </w:t>
            </w:r>
          </w:p>
        </w:tc>
        <w:tc>
          <w:tcPr>
            <w:tcW w:w="81" w:type="dxa"/>
          </w:tcPr>
          <w:p w14:paraId="3B7D8147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8D543A1" w14:textId="1FEEE7C3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771,940 </w:t>
            </w:r>
          </w:p>
        </w:tc>
        <w:tc>
          <w:tcPr>
            <w:tcW w:w="90" w:type="dxa"/>
          </w:tcPr>
          <w:p w14:paraId="0890523B" w14:textId="77777777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</w:tcPr>
          <w:p w14:paraId="23AF53A3" w14:textId="7FFB3EC4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 xml:space="preserve"> 946,878 </w:t>
            </w:r>
          </w:p>
        </w:tc>
      </w:tr>
      <w:tr w:rsidR="00254923" w:rsidRPr="005804AB" w14:paraId="2155E468" w14:textId="77777777" w:rsidTr="00E03DD4">
        <w:trPr>
          <w:cantSplit/>
        </w:trPr>
        <w:tc>
          <w:tcPr>
            <w:tcW w:w="3064" w:type="dxa"/>
            <w:vAlign w:val="bottom"/>
          </w:tcPr>
          <w:p w14:paraId="605834AC" w14:textId="77777777" w:rsidR="00254923" w:rsidRPr="005804AB" w:rsidRDefault="00254923" w:rsidP="00254923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2" w:type="dxa"/>
          </w:tcPr>
          <w:p w14:paraId="32E998B4" w14:textId="2160A4A1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04AB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86" w:type="dxa"/>
          </w:tcPr>
          <w:p w14:paraId="469412A6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99C3B4E" w14:textId="69CB4598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63,228</w:t>
            </w:r>
          </w:p>
        </w:tc>
        <w:tc>
          <w:tcPr>
            <w:tcW w:w="90" w:type="dxa"/>
          </w:tcPr>
          <w:p w14:paraId="399BE060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2BFB8FD4" w14:textId="643BF863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  <w:tc>
          <w:tcPr>
            <w:tcW w:w="81" w:type="dxa"/>
          </w:tcPr>
          <w:p w14:paraId="6CC98065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94F8E5E" w14:textId="7C4EB36D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58,852</w:t>
            </w:r>
          </w:p>
        </w:tc>
        <w:tc>
          <w:tcPr>
            <w:tcW w:w="90" w:type="dxa"/>
          </w:tcPr>
          <w:p w14:paraId="4C156060" w14:textId="77777777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</w:tcPr>
          <w:p w14:paraId="6B1F0D80" w14:textId="0D973680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  <w:cs/>
              </w:rPr>
              <w:t>-</w:t>
            </w:r>
          </w:p>
        </w:tc>
      </w:tr>
      <w:tr w:rsidR="00254923" w:rsidRPr="005804AB" w14:paraId="56A3B148" w14:textId="77777777" w:rsidTr="0043341E">
        <w:trPr>
          <w:cantSplit/>
        </w:trPr>
        <w:tc>
          <w:tcPr>
            <w:tcW w:w="3064" w:type="dxa"/>
            <w:vAlign w:val="center"/>
          </w:tcPr>
          <w:p w14:paraId="77283BD3" w14:textId="77777777" w:rsidR="00254923" w:rsidRPr="005804AB" w:rsidRDefault="00254923" w:rsidP="00254923">
            <w:pPr>
              <w:pStyle w:val="a4"/>
              <w:widowControl/>
              <w:tabs>
                <w:tab w:val="left" w:pos="438"/>
              </w:tabs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04AB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5D8C09E2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064033C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77DCF05B" w14:textId="14981686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3,614,351</w:t>
            </w:r>
          </w:p>
        </w:tc>
        <w:tc>
          <w:tcPr>
            <w:tcW w:w="90" w:type="dxa"/>
          </w:tcPr>
          <w:p w14:paraId="71FDD1E9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316AC56A" w14:textId="32D9AC9E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3,211,054</w:t>
            </w:r>
          </w:p>
        </w:tc>
        <w:tc>
          <w:tcPr>
            <w:tcW w:w="81" w:type="dxa"/>
          </w:tcPr>
          <w:p w14:paraId="68245164" w14:textId="77777777" w:rsidR="00254923" w:rsidRPr="005804AB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54535A05" w14:textId="4A59E4C4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2,655,023</w:t>
            </w:r>
          </w:p>
        </w:tc>
        <w:tc>
          <w:tcPr>
            <w:tcW w:w="90" w:type="dxa"/>
          </w:tcPr>
          <w:p w14:paraId="1CB152DA" w14:textId="77777777" w:rsidR="00254923" w:rsidRPr="00853BD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</w:tcPr>
          <w:p w14:paraId="59C43149" w14:textId="1A1915C5" w:rsidR="00254923" w:rsidRPr="00C96959" w:rsidRDefault="00254923" w:rsidP="0025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6959">
              <w:rPr>
                <w:rFonts w:ascii="Angsana New" w:hAnsi="Angsana New"/>
                <w:sz w:val="24"/>
                <w:szCs w:val="24"/>
                <w:highlight w:val="yellow"/>
              </w:rPr>
              <w:t>2,227,528</w:t>
            </w:r>
          </w:p>
        </w:tc>
      </w:tr>
    </w:tbl>
    <w:p w14:paraId="67D46E47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การบริหารความเสี่ยงทางการเงิน</w:t>
      </w:r>
    </w:p>
    <w:p w14:paraId="5B97768E" w14:textId="77777777" w:rsidR="002B2BE0" w:rsidRPr="0043341E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16"/>
          <w:szCs w:val="16"/>
        </w:rPr>
      </w:pPr>
    </w:p>
    <w:p w14:paraId="5CABFA7A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ความเสี่ยงทางการเงินที่กระทบกับการดำเนินงานทางการเงินในอนาคต มีดังนี้</w:t>
      </w:r>
    </w:p>
    <w:p w14:paraId="4CB512CE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2097"/>
        <w:gridCol w:w="2160"/>
        <w:gridCol w:w="1873"/>
      </w:tblGrid>
      <w:tr w:rsidR="002B2BE0" w:rsidRPr="0043341E" w14:paraId="4C6EFFB2" w14:textId="77777777" w:rsidTr="0043341E">
        <w:tc>
          <w:tcPr>
            <w:tcW w:w="2673" w:type="dxa"/>
          </w:tcPr>
          <w:p w14:paraId="599F45AC" w14:textId="77777777" w:rsidR="002B2BE0" w:rsidRPr="0043341E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240" w:lineRule="auto"/>
              <w:ind w:left="0" w:right="4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097" w:type="dxa"/>
          </w:tcPr>
          <w:p w14:paraId="4E40B359" w14:textId="77777777" w:rsidR="002B2BE0" w:rsidRPr="0043341E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4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เกิดจาก</w:t>
            </w:r>
          </w:p>
        </w:tc>
        <w:tc>
          <w:tcPr>
            <w:tcW w:w="2160" w:type="dxa"/>
          </w:tcPr>
          <w:p w14:paraId="232D2B56" w14:textId="77777777" w:rsidR="002B2BE0" w:rsidRPr="0043341E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  <w:tab w:val="left" w:pos="254"/>
              </w:tabs>
              <w:spacing w:line="240" w:lineRule="auto"/>
              <w:ind w:left="0" w:right="6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การวัดผล</w:t>
            </w:r>
          </w:p>
        </w:tc>
        <w:tc>
          <w:tcPr>
            <w:tcW w:w="1873" w:type="dxa"/>
          </w:tcPr>
          <w:p w14:paraId="16E43918" w14:textId="77777777" w:rsidR="002B2BE0" w:rsidRPr="0043341E" w:rsidRDefault="002B2BE0" w:rsidP="00A23915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การบริหาร</w:t>
            </w:r>
          </w:p>
        </w:tc>
      </w:tr>
      <w:tr w:rsidR="002B2BE0" w:rsidRPr="0043341E" w14:paraId="7EFF8E29" w14:textId="77777777" w:rsidTr="0043341E">
        <w:tc>
          <w:tcPr>
            <w:tcW w:w="2673" w:type="dxa"/>
          </w:tcPr>
          <w:p w14:paraId="59542F6C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ความเสี่ยงด้านสภาพคล่อง </w:t>
            </w:r>
          </w:p>
        </w:tc>
        <w:tc>
          <w:tcPr>
            <w:tcW w:w="2097" w:type="dxa"/>
          </w:tcPr>
          <w:p w14:paraId="0DAC2152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เงินกู้ยืมและหนี้สินอื่น</w:t>
            </w:r>
          </w:p>
        </w:tc>
        <w:tc>
          <w:tcPr>
            <w:tcW w:w="2160" w:type="dxa"/>
          </w:tcPr>
          <w:p w14:paraId="1F870D86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ประมาณการกระแสเงินสดหมุนเวียน</w:t>
            </w:r>
          </w:p>
        </w:tc>
        <w:tc>
          <w:tcPr>
            <w:tcW w:w="1873" w:type="dxa"/>
          </w:tcPr>
          <w:p w14:paraId="1B1E9324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ความสามารถในการขอวงเงินสินเชื่อ</w:t>
            </w:r>
          </w:p>
        </w:tc>
      </w:tr>
      <w:tr w:rsidR="002B2BE0" w:rsidRPr="0043341E" w14:paraId="7B469A6C" w14:textId="77777777" w:rsidTr="0043341E">
        <w:tc>
          <w:tcPr>
            <w:tcW w:w="2673" w:type="dxa"/>
          </w:tcPr>
          <w:p w14:paraId="2CFDC30A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ความเสี่ยงด้านเครดิต</w:t>
            </w:r>
          </w:p>
        </w:tc>
        <w:tc>
          <w:tcPr>
            <w:tcW w:w="2097" w:type="dxa"/>
          </w:tcPr>
          <w:p w14:paraId="1E30321F" w14:textId="7E137A1B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เงินสดและรายการเท่า</w:t>
            </w:r>
            <w:r w:rsidR="0043341E" w:rsidRPr="0043341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Pr="0043341E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เงินสด </w:t>
            </w:r>
            <w:r w:rsidRPr="0043341E">
              <w:rPr>
                <w:rFonts w:ascii="Angsana New" w:hAnsi="Angsana New"/>
                <w:spacing w:val="4"/>
                <w:sz w:val="26"/>
                <w:szCs w:val="26"/>
                <w:cs/>
              </w:rPr>
              <w:t>ลูกหนี้การค้า เงินลงทุน</w:t>
            </w:r>
            <w:r w:rsidR="004334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3341E">
              <w:rPr>
                <w:rFonts w:ascii="Angsana New" w:hAnsi="Angsana New"/>
                <w:sz w:val="26"/>
                <w:szCs w:val="26"/>
                <w:cs/>
              </w:rPr>
              <w:t>ในหนี้ และสินทรัพย์ที่เกิดจากสัญญา</w:t>
            </w:r>
          </w:p>
        </w:tc>
        <w:tc>
          <w:tcPr>
            <w:tcW w:w="2160" w:type="dxa"/>
          </w:tcPr>
          <w:p w14:paraId="39FFA0C9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การวิเคราะห์อายุและอันดับความน่าเชื่อ</w:t>
            </w:r>
          </w:p>
        </w:tc>
        <w:tc>
          <w:tcPr>
            <w:tcW w:w="1873" w:type="dxa"/>
          </w:tcPr>
          <w:p w14:paraId="1EC80A7A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กระจายความเสี่ยงของ</w:t>
            </w:r>
            <w:r w:rsidRPr="0043341E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เงินฝากธนาคารและวงเงิน</w:t>
            </w:r>
            <w:r w:rsidRPr="0043341E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</w:p>
        </w:tc>
      </w:tr>
      <w:tr w:rsidR="002B2BE0" w:rsidRPr="0043341E" w14:paraId="2F98685A" w14:textId="77777777" w:rsidTr="0043341E">
        <w:tc>
          <w:tcPr>
            <w:tcW w:w="2673" w:type="dxa"/>
          </w:tcPr>
          <w:p w14:paraId="5E9F1299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3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ความเสี่ยงด้านตลาด</w:t>
            </w:r>
          </w:p>
        </w:tc>
        <w:tc>
          <w:tcPr>
            <w:tcW w:w="2097" w:type="dxa"/>
          </w:tcPr>
          <w:p w14:paraId="1799710B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4927754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3" w:type="dxa"/>
          </w:tcPr>
          <w:p w14:paraId="31F8C488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BE0" w:rsidRPr="0043341E" w14:paraId="763F2AEF" w14:textId="77777777" w:rsidTr="0043341E">
        <w:tc>
          <w:tcPr>
            <w:tcW w:w="2673" w:type="dxa"/>
          </w:tcPr>
          <w:p w14:paraId="04E82176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68" w:right="2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334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2097" w:type="dxa"/>
          </w:tcPr>
          <w:p w14:paraId="58585A66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รายการสินทรัพย์และหนี้สินที่เป็นสกุลเงินตราต่างประเทศ</w:t>
            </w:r>
          </w:p>
        </w:tc>
        <w:tc>
          <w:tcPr>
            <w:tcW w:w="2160" w:type="dxa"/>
          </w:tcPr>
          <w:p w14:paraId="5090CD2D" w14:textId="540C6DA3" w:rsidR="002B2BE0" w:rsidRPr="0043341E" w:rsidRDefault="0064739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ไม่มีนัยสำคัญ</w:t>
            </w:r>
          </w:p>
        </w:tc>
        <w:tc>
          <w:tcPr>
            <w:tcW w:w="1873" w:type="dxa"/>
          </w:tcPr>
          <w:p w14:paraId="5E1C142F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2BE0" w:rsidRPr="0043341E" w14:paraId="05487635" w14:textId="77777777" w:rsidTr="0043341E">
        <w:tc>
          <w:tcPr>
            <w:tcW w:w="2673" w:type="dxa"/>
          </w:tcPr>
          <w:p w14:paraId="705F072F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68" w:right="2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334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97" w:type="dxa"/>
          </w:tcPr>
          <w:p w14:paraId="08A399BA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เงินกู้ยืมที่มีความผันผวนของอัตราดอกเบี้ย</w:t>
            </w:r>
          </w:p>
        </w:tc>
        <w:tc>
          <w:tcPr>
            <w:tcW w:w="2160" w:type="dxa"/>
          </w:tcPr>
          <w:p w14:paraId="074D2D98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1873" w:type="dxa"/>
          </w:tcPr>
          <w:p w14:paraId="36DADC76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2BE0" w:rsidRPr="0043341E" w14:paraId="672826C6" w14:textId="77777777" w:rsidTr="0043341E">
        <w:tc>
          <w:tcPr>
            <w:tcW w:w="2673" w:type="dxa"/>
          </w:tcPr>
          <w:p w14:paraId="47EB92D7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0" w:right="2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334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ราคาหลักทรัพย์</w:t>
            </w:r>
          </w:p>
        </w:tc>
        <w:tc>
          <w:tcPr>
            <w:tcW w:w="2097" w:type="dxa"/>
          </w:tcPr>
          <w:p w14:paraId="336D15CD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160" w:type="dxa"/>
          </w:tcPr>
          <w:p w14:paraId="7AEA2F30" w14:textId="318B41C3" w:rsidR="002B2BE0" w:rsidRPr="0043341E" w:rsidRDefault="00A93822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93822">
              <w:rPr>
                <w:rFonts w:ascii="Angsana New" w:hAnsi="Angsana New"/>
                <w:sz w:val="26"/>
                <w:szCs w:val="26"/>
                <w:highlight w:val="yellow"/>
                <w:cs/>
              </w:rPr>
              <w:t>-</w:t>
            </w:r>
          </w:p>
        </w:tc>
        <w:tc>
          <w:tcPr>
            <w:tcW w:w="1873" w:type="dxa"/>
          </w:tcPr>
          <w:p w14:paraId="05213CDA" w14:textId="77777777" w:rsidR="002B2BE0" w:rsidRPr="0043341E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24" w:firstLine="2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341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8567BCA" w14:textId="77777777" w:rsidR="005804AB" w:rsidRPr="005804AB" w:rsidRDefault="005804AB" w:rsidP="005804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sz w:val="20"/>
          <w:szCs w:val="20"/>
        </w:rPr>
      </w:pPr>
    </w:p>
    <w:p w14:paraId="47E5879B" w14:textId="09345967" w:rsidR="002B2BE0" w:rsidRPr="00A52698" w:rsidRDefault="002B2BE0" w:rsidP="00F0798A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 w:hanging="540"/>
        <w:jc w:val="thaiDistribute"/>
        <w:rPr>
          <w:rFonts w:ascii="Angsana New" w:hAnsi="Angsana New"/>
          <w:sz w:val="32"/>
          <w:szCs w:val="32"/>
        </w:rPr>
      </w:pPr>
      <w:r w:rsidRPr="00A52698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4B90266A" w14:textId="77777777" w:rsidR="002B2BE0" w:rsidRPr="00186E76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741E99EE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>กลุ่มบริษัทมีการบริหารความเสี่ยงด้านสภาพคล่องอย่างระมัดระวังโดยการประมาณการกระแสเงิน</w:t>
      </w:r>
      <w:r w:rsidRPr="00267CF8">
        <w:rPr>
          <w:rFonts w:ascii="Angsana New" w:hAnsi="Angsana New"/>
          <w:sz w:val="32"/>
          <w:szCs w:val="32"/>
          <w:cs/>
        </w:rPr>
        <w:t>สด</w:t>
      </w:r>
      <w:r w:rsidRPr="00267CF8">
        <w:rPr>
          <w:rFonts w:ascii="Angsana New" w:hAnsi="Angsana New"/>
          <w:spacing w:val="-4"/>
          <w:sz w:val="32"/>
          <w:szCs w:val="32"/>
          <w:cs/>
        </w:rPr>
        <w:t>หมุนเวียน การรักษาระดับของเงินสดและรายการเทียบเท่าเงินสดและความสามารถในการหา</w:t>
      </w:r>
      <w:r w:rsidRPr="00267CF8">
        <w:rPr>
          <w:rFonts w:ascii="Angsana New" w:hAnsi="Angsana New"/>
          <w:sz w:val="32"/>
          <w:szCs w:val="32"/>
          <w:cs/>
        </w:rPr>
        <w:t>เงินทุนให้เพียงพอจากวงเงินสินเชื่อเพื่อจ่ายชำระให้เป็นไปตามเงื่อนไขของภาระผูกพัน</w:t>
      </w:r>
    </w:p>
    <w:p w14:paraId="55042F1A" w14:textId="77777777" w:rsidR="002B2BE0" w:rsidRPr="00186E76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p w14:paraId="1C8FEB2A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กำหนดชำระของหนี้สินทางการเงิน 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22"/>
          <w:szCs w:val="2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 xml:space="preserve">และ </w:t>
      </w:r>
      <w:r w:rsidRPr="00267CF8">
        <w:rPr>
          <w:rFonts w:ascii="Angsana New" w:hAnsi="Angsana New"/>
          <w:sz w:val="32"/>
          <w:szCs w:val="32"/>
        </w:rPr>
        <w:t>2562</w:t>
      </w:r>
      <w:r w:rsidRPr="00267CF8">
        <w:rPr>
          <w:rFonts w:ascii="Angsana New" w:hAnsi="Angsana New"/>
          <w:sz w:val="22"/>
          <w:szCs w:val="22"/>
          <w:cs/>
        </w:rPr>
        <w:t xml:space="preserve"> </w:t>
      </w:r>
      <w:r w:rsidRPr="00267CF8">
        <w:rPr>
          <w:rFonts w:ascii="Angsana New" w:hAnsi="Angsana New"/>
          <w:sz w:val="32"/>
          <w:szCs w:val="32"/>
          <w:cs/>
        </w:rPr>
        <w:t>มีดังนี้</w:t>
      </w:r>
    </w:p>
    <w:p w14:paraId="583D6141" w14:textId="77777777" w:rsidR="002B2BE0" w:rsidRPr="00BD284D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45C8E0E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งบการเงินรวม</w:t>
      </w:r>
    </w:p>
    <w:p w14:paraId="46686258" w14:textId="77777777" w:rsidR="002B2BE0" w:rsidRPr="00BD284D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2D91A9CE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</w:p>
    <w:tbl>
      <w:tblPr>
        <w:tblStyle w:val="TableGrid"/>
        <w:tblW w:w="8383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791"/>
        <w:gridCol w:w="826"/>
        <w:gridCol w:w="765"/>
        <w:gridCol w:w="782"/>
        <w:gridCol w:w="959"/>
        <w:gridCol w:w="805"/>
      </w:tblGrid>
      <w:tr w:rsidR="002B2BE0" w:rsidRPr="00FC5535" w14:paraId="417536DD" w14:textId="77777777" w:rsidTr="000B0677">
        <w:tc>
          <w:tcPr>
            <w:tcW w:w="3455" w:type="dxa"/>
          </w:tcPr>
          <w:p w14:paraId="482C0386" w14:textId="77777777" w:rsidR="002B2BE0" w:rsidRPr="00FC5535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28" w:type="dxa"/>
            <w:gridSpan w:val="6"/>
          </w:tcPr>
          <w:p w14:paraId="5B9014A7" w14:textId="77777777" w:rsidR="002B2BE0" w:rsidRPr="00FC5535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B2BE0" w:rsidRPr="00FC5535" w14:paraId="2F9E56A7" w14:textId="77777777" w:rsidTr="000B0677">
        <w:tc>
          <w:tcPr>
            <w:tcW w:w="3455" w:type="dxa"/>
          </w:tcPr>
          <w:p w14:paraId="48C6A137" w14:textId="77777777" w:rsidR="002B2BE0" w:rsidRPr="00FC5535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07238829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0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6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26" w:type="dxa"/>
          </w:tcPr>
          <w:p w14:paraId="792B43D0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6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12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65" w:type="dxa"/>
          </w:tcPr>
          <w:p w14:paraId="0BD5883D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1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82" w:type="dxa"/>
          </w:tcPr>
          <w:p w14:paraId="19D84170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5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9" w:type="dxa"/>
          </w:tcPr>
          <w:p w14:paraId="18531EC9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C5535">
              <w:rPr>
                <w:rFonts w:ascii="Angsana New" w:hAnsi="Angsana New"/>
                <w:sz w:val="22"/>
                <w:szCs w:val="22"/>
              </w:rPr>
              <w:t>5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05" w:type="dxa"/>
          </w:tcPr>
          <w:p w14:paraId="47D0C83B" w14:textId="77777777" w:rsidR="002B2BE0" w:rsidRPr="00FC5535" w:rsidRDefault="002B2BE0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B2BE0" w:rsidRPr="00FC5535" w14:paraId="2A968E86" w14:textId="77777777" w:rsidTr="000B0677">
        <w:tc>
          <w:tcPr>
            <w:tcW w:w="3455" w:type="dxa"/>
          </w:tcPr>
          <w:p w14:paraId="686F08A0" w14:textId="77777777" w:rsidR="002B2BE0" w:rsidRPr="00FC5535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1" w:type="dxa"/>
          </w:tcPr>
          <w:p w14:paraId="06AAD8AA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6346B2DE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2A48E8EF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A1CDD15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</w:tcPr>
          <w:p w14:paraId="505A5AAD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5" w:type="dxa"/>
          </w:tcPr>
          <w:p w14:paraId="355575D7" w14:textId="77777777" w:rsidR="002B2BE0" w:rsidRPr="00FC5535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5358" w:rsidRPr="00FC5535" w14:paraId="5EE10B69" w14:textId="77777777" w:rsidTr="000B0677">
        <w:tc>
          <w:tcPr>
            <w:tcW w:w="3455" w:type="dxa"/>
            <w:vAlign w:val="center"/>
          </w:tcPr>
          <w:p w14:paraId="6CE68737" w14:textId="3FE4CB36" w:rsidR="00D65358" w:rsidRPr="00D65358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91" w:type="dxa"/>
          </w:tcPr>
          <w:p w14:paraId="62DE2F55" w14:textId="148E40B9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603,10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6" w:type="dxa"/>
          </w:tcPr>
          <w:p w14:paraId="00CAAE84" w14:textId="4A11763C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65" w:type="dxa"/>
          </w:tcPr>
          <w:p w14:paraId="7A95C13C" w14:textId="46FFD24F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82" w:type="dxa"/>
          </w:tcPr>
          <w:p w14:paraId="5E231F58" w14:textId="66730512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59" w:type="dxa"/>
          </w:tcPr>
          <w:p w14:paraId="047664CA" w14:textId="5A404215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5" w:type="dxa"/>
          </w:tcPr>
          <w:p w14:paraId="4D05497C" w14:textId="606FD706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>603,10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D65358" w:rsidRPr="00FC5535" w14:paraId="46D53780" w14:textId="77777777" w:rsidTr="000B0677">
        <w:tc>
          <w:tcPr>
            <w:tcW w:w="3455" w:type="dxa"/>
            <w:vAlign w:val="center"/>
          </w:tcPr>
          <w:p w14:paraId="7A7FB486" w14:textId="62678B0D" w:rsidR="00D65358" w:rsidRPr="00D65358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91" w:type="dxa"/>
          </w:tcPr>
          <w:p w14:paraId="103D82C7" w14:textId="54B3746E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580</w:t>
            </w:r>
            <w:r w:rsidRPr="00BE762F">
              <w:rPr>
                <w:rFonts w:ascii="Angsana New" w:hAnsi="Angsana New"/>
                <w:sz w:val="22"/>
                <w:szCs w:val="22"/>
              </w:rPr>
              <w:t>,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852</w:t>
            </w: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6" w:type="dxa"/>
          </w:tcPr>
          <w:p w14:paraId="22CEB6C8" w14:textId="495255EE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65" w:type="dxa"/>
          </w:tcPr>
          <w:p w14:paraId="6F46C9C1" w14:textId="745A10C8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82" w:type="dxa"/>
          </w:tcPr>
          <w:p w14:paraId="09B6ECAC" w14:textId="1FD9176F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59" w:type="dxa"/>
          </w:tcPr>
          <w:p w14:paraId="49A24A31" w14:textId="42F5F694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5" w:type="dxa"/>
          </w:tcPr>
          <w:p w14:paraId="72050D1E" w14:textId="75811C1F" w:rsidR="00D65358" w:rsidRPr="00E32FA3" w:rsidRDefault="006743BA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6743BA">
              <w:rPr>
                <w:rFonts w:ascii="Angsana New" w:hAnsi="Angsana New" w:hint="cs"/>
                <w:sz w:val="22"/>
                <w:szCs w:val="22"/>
              </w:rPr>
              <w:t>580</w:t>
            </w:r>
            <w:r w:rsidR="00D65358" w:rsidRPr="00BE762F">
              <w:rPr>
                <w:rFonts w:ascii="Angsana New" w:hAnsi="Angsana New"/>
                <w:sz w:val="22"/>
                <w:szCs w:val="22"/>
              </w:rPr>
              <w:t>,</w:t>
            </w:r>
            <w:r w:rsidRPr="006743BA">
              <w:rPr>
                <w:rFonts w:ascii="Angsana New" w:hAnsi="Angsana New" w:hint="cs"/>
                <w:sz w:val="22"/>
                <w:szCs w:val="22"/>
              </w:rPr>
              <w:t>852</w:t>
            </w:r>
          </w:p>
        </w:tc>
      </w:tr>
      <w:tr w:rsidR="00D65358" w:rsidRPr="00FC5535" w14:paraId="21780122" w14:textId="77777777" w:rsidTr="000B0677">
        <w:tc>
          <w:tcPr>
            <w:tcW w:w="3455" w:type="dxa"/>
            <w:vAlign w:val="center"/>
          </w:tcPr>
          <w:p w14:paraId="7CBF1039" w14:textId="189CEDEF" w:rsidR="00D65358" w:rsidRPr="00D65358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1" w:type="dxa"/>
          </w:tcPr>
          <w:p w14:paraId="48DE5C08" w14:textId="33650348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56,444 </w:t>
            </w:r>
          </w:p>
        </w:tc>
        <w:tc>
          <w:tcPr>
            <w:tcW w:w="826" w:type="dxa"/>
          </w:tcPr>
          <w:p w14:paraId="157D8C87" w14:textId="1B544A6C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94,408 </w:t>
            </w:r>
          </w:p>
        </w:tc>
        <w:tc>
          <w:tcPr>
            <w:tcW w:w="765" w:type="dxa"/>
          </w:tcPr>
          <w:p w14:paraId="0C84E6EC" w14:textId="23B78F27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270,990 </w:t>
            </w:r>
          </w:p>
        </w:tc>
        <w:tc>
          <w:tcPr>
            <w:tcW w:w="782" w:type="dxa"/>
          </w:tcPr>
          <w:p w14:paraId="619B90F9" w14:textId="76B41DE1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430,634 </w:t>
            </w:r>
          </w:p>
        </w:tc>
        <w:tc>
          <w:tcPr>
            <w:tcW w:w="959" w:type="dxa"/>
          </w:tcPr>
          <w:p w14:paraId="281584DD" w14:textId="3A43EE01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82,490 </w:t>
            </w:r>
          </w:p>
        </w:tc>
        <w:tc>
          <w:tcPr>
            <w:tcW w:w="805" w:type="dxa"/>
          </w:tcPr>
          <w:p w14:paraId="5C96D50B" w14:textId="55693418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>934,966</w:t>
            </w:r>
          </w:p>
        </w:tc>
      </w:tr>
      <w:tr w:rsidR="00D65358" w:rsidRPr="00FC5535" w14:paraId="2739E7A3" w14:textId="77777777" w:rsidTr="000B0677">
        <w:tc>
          <w:tcPr>
            <w:tcW w:w="3455" w:type="dxa"/>
            <w:vAlign w:val="center"/>
          </w:tcPr>
          <w:p w14:paraId="13D02BAD" w14:textId="6B91D4C0" w:rsidR="00D65358" w:rsidRPr="00D65358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342859C6" w14:textId="77DEA48A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8,558 </w:t>
            </w:r>
          </w:p>
        </w:tc>
        <w:tc>
          <w:tcPr>
            <w:tcW w:w="826" w:type="dxa"/>
          </w:tcPr>
          <w:p w14:paraId="0B08D72D" w14:textId="4DF01BB7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8,634 </w:t>
            </w:r>
          </w:p>
        </w:tc>
        <w:tc>
          <w:tcPr>
            <w:tcW w:w="765" w:type="dxa"/>
          </w:tcPr>
          <w:p w14:paraId="6D338F72" w14:textId="1127B336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44,579 </w:t>
            </w:r>
          </w:p>
        </w:tc>
        <w:tc>
          <w:tcPr>
            <w:tcW w:w="782" w:type="dxa"/>
          </w:tcPr>
          <w:p w14:paraId="6E12E7CC" w14:textId="5A77A6E2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3,238 </w:t>
            </w:r>
          </w:p>
        </w:tc>
        <w:tc>
          <w:tcPr>
            <w:tcW w:w="959" w:type="dxa"/>
          </w:tcPr>
          <w:p w14:paraId="66535FCA" w14:textId="23D54913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5" w:type="dxa"/>
          </w:tcPr>
          <w:p w14:paraId="278EAAC4" w14:textId="5342B59A" w:rsidR="00D65358" w:rsidRPr="00FC5535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>65,009</w:t>
            </w:r>
          </w:p>
        </w:tc>
      </w:tr>
    </w:tbl>
    <w:p w14:paraId="6637866A" w14:textId="4AF44C35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91C5A6F" w14:textId="6FC60B3E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AA4F33" w14:textId="77777777" w:rsidR="005804AB" w:rsidRP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</w:p>
    <w:p w14:paraId="7B2C83A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งบการเงินเฉพาะของบริษัท</w:t>
      </w:r>
    </w:p>
    <w:p w14:paraId="75C4554B" w14:textId="77777777" w:rsidR="002B2BE0" w:rsidRPr="00BD284D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0809092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</w:p>
    <w:tbl>
      <w:tblPr>
        <w:tblStyle w:val="TableGrid"/>
        <w:tblW w:w="8395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808"/>
        <w:gridCol w:w="826"/>
        <w:gridCol w:w="747"/>
        <w:gridCol w:w="782"/>
        <w:gridCol w:w="968"/>
        <w:gridCol w:w="809"/>
      </w:tblGrid>
      <w:tr w:rsidR="002B2BE0" w:rsidRPr="00BD284D" w14:paraId="012AC318" w14:textId="77777777" w:rsidTr="000B0677">
        <w:tc>
          <w:tcPr>
            <w:tcW w:w="8395" w:type="dxa"/>
            <w:gridSpan w:val="7"/>
          </w:tcPr>
          <w:p w14:paraId="5DB19840" w14:textId="77777777" w:rsidR="002B2BE0" w:rsidRPr="00BD284D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284D">
              <w:rPr>
                <w:rFonts w:ascii="Angsana New" w:hAnsi="Angsan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345959" w:rsidRPr="00BD284D" w14:paraId="0592FC6D" w14:textId="77777777" w:rsidTr="009715B1">
        <w:tc>
          <w:tcPr>
            <w:tcW w:w="3455" w:type="dxa"/>
          </w:tcPr>
          <w:p w14:paraId="608B1C26" w14:textId="77777777" w:rsidR="00345959" w:rsidRPr="00BD284D" w:rsidRDefault="00345959" w:rsidP="003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53C3D2FE" w14:textId="06AB5937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0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6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26" w:type="dxa"/>
          </w:tcPr>
          <w:p w14:paraId="1A8242E0" w14:textId="2F1A4692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6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12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47" w:type="dxa"/>
          </w:tcPr>
          <w:p w14:paraId="124C54BC" w14:textId="3550441B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1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82" w:type="dxa"/>
          </w:tcPr>
          <w:p w14:paraId="155B5D1B" w14:textId="4D100082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535">
              <w:rPr>
                <w:rFonts w:ascii="Angsana New" w:hAnsi="Angsana New"/>
                <w:sz w:val="22"/>
                <w:szCs w:val="22"/>
              </w:rPr>
              <w:t>2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C5535">
              <w:rPr>
                <w:rFonts w:ascii="Angsana New" w:hAnsi="Angsana New"/>
                <w:sz w:val="22"/>
                <w:szCs w:val="22"/>
              </w:rPr>
              <w:t>5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68" w:type="dxa"/>
          </w:tcPr>
          <w:p w14:paraId="6D0FA01C" w14:textId="178895FC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C5535">
              <w:rPr>
                <w:rFonts w:ascii="Angsana New" w:hAnsi="Angsana New"/>
                <w:sz w:val="22"/>
                <w:szCs w:val="22"/>
              </w:rPr>
              <w:t>5</w:t>
            </w:r>
            <w:r w:rsidRPr="00FC55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0B7E4112" w14:textId="758FECBF" w:rsidR="00345959" w:rsidRPr="00BD284D" w:rsidRDefault="00345959" w:rsidP="004E60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5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B2BE0" w:rsidRPr="00BD284D" w14:paraId="6AE64EA3" w14:textId="77777777" w:rsidTr="009715B1">
        <w:tc>
          <w:tcPr>
            <w:tcW w:w="3455" w:type="dxa"/>
          </w:tcPr>
          <w:p w14:paraId="72EA8D81" w14:textId="77777777" w:rsidR="002B2BE0" w:rsidRPr="00BD284D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8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4378A3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5677D8E9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4EC9385D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188419D6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1EDFD640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C2B0EE0" w14:textId="77777777" w:rsidR="002B2BE0" w:rsidRPr="00BD284D" w:rsidRDefault="002B2BE0" w:rsidP="000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5358" w:rsidRPr="00BD284D" w14:paraId="7CBC62EA" w14:textId="77777777" w:rsidTr="009715B1">
        <w:tc>
          <w:tcPr>
            <w:tcW w:w="3455" w:type="dxa"/>
            <w:vAlign w:val="center"/>
          </w:tcPr>
          <w:p w14:paraId="2063A3F3" w14:textId="30E561D1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84D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08" w:type="dxa"/>
          </w:tcPr>
          <w:p w14:paraId="299567F0" w14:textId="22A1AC26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395,440 </w:t>
            </w:r>
          </w:p>
        </w:tc>
        <w:tc>
          <w:tcPr>
            <w:tcW w:w="826" w:type="dxa"/>
          </w:tcPr>
          <w:p w14:paraId="63C120AD" w14:textId="0CAA9917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47" w:type="dxa"/>
          </w:tcPr>
          <w:p w14:paraId="030F796C" w14:textId="629A4199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82" w:type="dxa"/>
          </w:tcPr>
          <w:p w14:paraId="03B1DF48" w14:textId="1771DEDA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8" w:type="dxa"/>
          </w:tcPr>
          <w:p w14:paraId="59CF85BA" w14:textId="52618677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9" w:type="dxa"/>
          </w:tcPr>
          <w:p w14:paraId="094A26BA" w14:textId="2D307BE2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395,440 </w:t>
            </w:r>
          </w:p>
        </w:tc>
      </w:tr>
      <w:tr w:rsidR="00D65358" w:rsidRPr="00BD284D" w14:paraId="5FB91E38" w14:textId="77777777" w:rsidTr="009715B1">
        <w:tc>
          <w:tcPr>
            <w:tcW w:w="3455" w:type="dxa"/>
            <w:vAlign w:val="center"/>
          </w:tcPr>
          <w:p w14:paraId="622BB7CC" w14:textId="72DD2F1F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D284D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08" w:type="dxa"/>
          </w:tcPr>
          <w:p w14:paraId="4236F2A3" w14:textId="117A2E69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326</w:t>
            </w:r>
            <w:r w:rsidRPr="00BE762F">
              <w:rPr>
                <w:rFonts w:ascii="Angsana New" w:hAnsi="Angsana New"/>
                <w:sz w:val="22"/>
                <w:szCs w:val="22"/>
              </w:rPr>
              <w:t>,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601</w:t>
            </w: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6" w:type="dxa"/>
          </w:tcPr>
          <w:p w14:paraId="510735C6" w14:textId="61F727DC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47" w:type="dxa"/>
          </w:tcPr>
          <w:p w14:paraId="1CA6CF9D" w14:textId="4473ED97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82" w:type="dxa"/>
          </w:tcPr>
          <w:p w14:paraId="467775FA" w14:textId="60B52166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8" w:type="dxa"/>
          </w:tcPr>
          <w:p w14:paraId="6FF5DDA5" w14:textId="69BF3213" w:rsidR="00D65358" w:rsidRPr="00E32FA3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9" w:type="dxa"/>
          </w:tcPr>
          <w:p w14:paraId="4644FD60" w14:textId="4524DF94" w:rsidR="00D65358" w:rsidRPr="00E32FA3" w:rsidRDefault="006743BA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6743BA">
              <w:rPr>
                <w:rFonts w:ascii="Angsana New" w:hAnsi="Angsana New" w:hint="cs"/>
                <w:sz w:val="22"/>
                <w:szCs w:val="22"/>
              </w:rPr>
              <w:t>326</w:t>
            </w:r>
            <w:r w:rsidR="00D65358" w:rsidRPr="00BE762F">
              <w:rPr>
                <w:rFonts w:ascii="Angsana New" w:hAnsi="Angsana New"/>
                <w:sz w:val="22"/>
                <w:szCs w:val="22"/>
              </w:rPr>
              <w:t>,</w:t>
            </w:r>
            <w:r w:rsidRPr="006743BA">
              <w:rPr>
                <w:rFonts w:ascii="Angsana New" w:hAnsi="Angsana New" w:hint="cs"/>
                <w:sz w:val="22"/>
                <w:szCs w:val="22"/>
              </w:rPr>
              <w:t>601</w:t>
            </w:r>
          </w:p>
        </w:tc>
      </w:tr>
      <w:tr w:rsidR="00D65358" w:rsidRPr="00BD284D" w14:paraId="1AA320BC" w14:textId="77777777" w:rsidTr="009715B1">
        <w:tc>
          <w:tcPr>
            <w:tcW w:w="3455" w:type="dxa"/>
            <w:vAlign w:val="center"/>
          </w:tcPr>
          <w:p w14:paraId="5BC93C15" w14:textId="034CA4B3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84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เงินกู้ยืมและดอกเบี้ยค้างจ่าย </w:t>
            </w:r>
            <w:r w:rsidRPr="00BD284D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BD284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บริษัทย่อย</w:t>
            </w:r>
          </w:p>
        </w:tc>
        <w:tc>
          <w:tcPr>
            <w:tcW w:w="808" w:type="dxa"/>
          </w:tcPr>
          <w:p w14:paraId="5212E77E" w14:textId="5CA3CF6D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182,005 </w:t>
            </w:r>
          </w:p>
        </w:tc>
        <w:tc>
          <w:tcPr>
            <w:tcW w:w="826" w:type="dxa"/>
          </w:tcPr>
          <w:p w14:paraId="3A479BE6" w14:textId="6A978C86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47" w:type="dxa"/>
          </w:tcPr>
          <w:p w14:paraId="68349933" w14:textId="65F4263D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82" w:type="dxa"/>
          </w:tcPr>
          <w:p w14:paraId="44E620C7" w14:textId="5E8ED5E0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8" w:type="dxa"/>
          </w:tcPr>
          <w:p w14:paraId="4B8457AC" w14:textId="7C81DCE8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9" w:type="dxa"/>
          </w:tcPr>
          <w:p w14:paraId="2F24321C" w14:textId="5677E7DD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182,005 </w:t>
            </w:r>
          </w:p>
        </w:tc>
      </w:tr>
      <w:tr w:rsidR="00D65358" w:rsidRPr="00BD284D" w14:paraId="49AA5860" w14:textId="77777777" w:rsidTr="009715B1">
        <w:tc>
          <w:tcPr>
            <w:tcW w:w="3455" w:type="dxa"/>
            <w:vAlign w:val="center"/>
          </w:tcPr>
          <w:p w14:paraId="7F2B877D" w14:textId="12469D27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84D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43F9B348" w14:textId="4E7CBF85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30,522 </w:t>
            </w:r>
          </w:p>
        </w:tc>
        <w:tc>
          <w:tcPr>
            <w:tcW w:w="826" w:type="dxa"/>
          </w:tcPr>
          <w:p w14:paraId="5D5FA826" w14:textId="0EC881E3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30,530 </w:t>
            </w:r>
          </w:p>
        </w:tc>
        <w:tc>
          <w:tcPr>
            <w:tcW w:w="747" w:type="dxa"/>
          </w:tcPr>
          <w:p w14:paraId="39C28F39" w14:textId="4B8D9844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61,100 </w:t>
            </w:r>
          </w:p>
        </w:tc>
        <w:tc>
          <w:tcPr>
            <w:tcW w:w="782" w:type="dxa"/>
          </w:tcPr>
          <w:p w14:paraId="77FD5A3E" w14:textId="22663467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115,991 </w:t>
            </w:r>
          </w:p>
        </w:tc>
        <w:tc>
          <w:tcPr>
            <w:tcW w:w="968" w:type="dxa"/>
          </w:tcPr>
          <w:p w14:paraId="4D7BE2E0" w14:textId="654FA2C4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8,789 </w:t>
            </w:r>
          </w:p>
        </w:tc>
        <w:tc>
          <w:tcPr>
            <w:tcW w:w="809" w:type="dxa"/>
          </w:tcPr>
          <w:p w14:paraId="24BB8A03" w14:textId="73966C2C" w:rsidR="00D65358" w:rsidRPr="00BD284D" w:rsidRDefault="00D65358" w:rsidP="00D6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246,932 </w:t>
            </w:r>
          </w:p>
        </w:tc>
      </w:tr>
      <w:tr w:rsidR="00510A0D" w:rsidRPr="00BD284D" w14:paraId="3F16D739" w14:textId="77777777" w:rsidTr="009715B1">
        <w:tc>
          <w:tcPr>
            <w:tcW w:w="3455" w:type="dxa"/>
            <w:vAlign w:val="center"/>
          </w:tcPr>
          <w:p w14:paraId="56F0A3F0" w14:textId="60356E61" w:rsidR="00510A0D" w:rsidRPr="00BD284D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72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E762F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8" w:type="dxa"/>
          </w:tcPr>
          <w:p w14:paraId="68CE0361" w14:textId="3F4CDDC0" w:rsidR="00510A0D" w:rsidRPr="00BE762F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7,63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BE76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6" w:type="dxa"/>
          </w:tcPr>
          <w:p w14:paraId="42648E3C" w14:textId="16EEB720" w:rsidR="00510A0D" w:rsidRPr="00BE762F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7,689 </w:t>
            </w:r>
          </w:p>
        </w:tc>
        <w:tc>
          <w:tcPr>
            <w:tcW w:w="747" w:type="dxa"/>
          </w:tcPr>
          <w:p w14:paraId="26B16027" w14:textId="5EF3FDFF" w:rsidR="00510A0D" w:rsidRPr="00BE762F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43,035 </w:t>
            </w:r>
          </w:p>
        </w:tc>
        <w:tc>
          <w:tcPr>
            <w:tcW w:w="782" w:type="dxa"/>
          </w:tcPr>
          <w:p w14:paraId="7DC26F29" w14:textId="51640264" w:rsidR="00510A0D" w:rsidRPr="00BE762F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2,087 </w:t>
            </w:r>
          </w:p>
        </w:tc>
        <w:tc>
          <w:tcPr>
            <w:tcW w:w="968" w:type="dxa"/>
          </w:tcPr>
          <w:p w14:paraId="272F8489" w14:textId="68381DAF" w:rsidR="00510A0D" w:rsidRPr="00BE762F" w:rsidRDefault="00A76472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9" w:type="dxa"/>
          </w:tcPr>
          <w:p w14:paraId="64FC535C" w14:textId="06F99504" w:rsidR="00510A0D" w:rsidRPr="00BE762F" w:rsidRDefault="00510A0D" w:rsidP="0051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E762F">
              <w:rPr>
                <w:rFonts w:ascii="Angsana New" w:hAnsi="Angsana New"/>
                <w:sz w:val="22"/>
                <w:szCs w:val="22"/>
              </w:rPr>
              <w:t xml:space="preserve"> 60,44</w:t>
            </w:r>
            <w:r w:rsidR="006743BA" w:rsidRPr="006743BA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</w:tbl>
    <w:p w14:paraId="237E63CA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2C70D9B" w14:textId="693A67D5" w:rsidR="002B2BE0" w:rsidRPr="00267CF8" w:rsidRDefault="002B2BE0" w:rsidP="00F0798A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 w:hanging="54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6961C940" w14:textId="77777777" w:rsidR="002B2BE0" w:rsidRPr="005804AB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67728333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ความเสี่ยงด้านเครดิตเกิดขึ้นจากเงินสดและรายการเทียบเท่าเงินสด เงินให้กู้ยืม เงินฝากธนาคารที่มีข้อจำกัดในการใช้ และเครดิตที่ให้กับลูกหนี้จากการขายสินค้าและบริการ</w:t>
      </w:r>
    </w:p>
    <w:p w14:paraId="2F202B66" w14:textId="77777777" w:rsidR="002B2BE0" w:rsidRPr="00C5338A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002DA2CD" w14:textId="77777777" w:rsidR="002B2BE0" w:rsidRPr="00267CF8" w:rsidRDefault="002B2BE0" w:rsidP="00F0798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209D320E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ความเสี่ยงด้านเครดิตมีการบริหารแบบกลุ่ม ดังนี้</w:t>
      </w:r>
    </w:p>
    <w:p w14:paraId="4995F750" w14:textId="77777777" w:rsidR="002B2BE0" w:rsidRPr="00267CF8" w:rsidRDefault="002B2BE0" w:rsidP="00F0798A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ธนาคารและสถาบันการเงิน ซึ่งมีอันดับความน่าเชื่อถืออยู่ในระดับที่ </w:t>
      </w:r>
      <w:r w:rsidRPr="00267CF8">
        <w:rPr>
          <w:rFonts w:ascii="Angsana New" w:hAnsi="Angsana New"/>
          <w:sz w:val="32"/>
          <w:szCs w:val="32"/>
        </w:rPr>
        <w:t>BBB</w:t>
      </w:r>
      <w:r w:rsidRPr="00267CF8">
        <w:rPr>
          <w:rFonts w:ascii="Angsana New" w:hAnsi="Angsana New"/>
          <w:sz w:val="32"/>
          <w:szCs w:val="32"/>
          <w:cs/>
        </w:rPr>
        <w:t>+ (อ้างอิงจาก</w:t>
      </w:r>
      <w:r w:rsidRPr="00267CF8">
        <w:rPr>
          <w:rFonts w:ascii="Angsana New" w:hAnsi="Angsana New"/>
          <w:sz w:val="32"/>
          <w:szCs w:val="32"/>
          <w:shd w:val="clear" w:color="auto" w:fill="FFFFFF"/>
          <w:cs/>
        </w:rPr>
        <w:t>สถาบันจัดอันดับความน่าเชื่อถือที่มีความเป็นอิสระ)</w:t>
      </w:r>
    </w:p>
    <w:p w14:paraId="193D82B2" w14:textId="77777777" w:rsidR="002B2BE0" w:rsidRPr="00267CF8" w:rsidRDefault="002B2BE0" w:rsidP="00F0798A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6"/>
          <w:sz w:val="32"/>
          <w:szCs w:val="32"/>
          <w:cs/>
        </w:rPr>
        <w:t>ลูกค้าที่มีการจัดอันดับความน่าเชื่อถือจาก</w:t>
      </w:r>
      <w:r w:rsidRPr="00267CF8">
        <w:rPr>
          <w:rFonts w:ascii="Angsana New" w:hAnsi="Angsana New"/>
          <w:spacing w:val="6"/>
          <w:sz w:val="32"/>
          <w:szCs w:val="32"/>
          <w:shd w:val="clear" w:color="auto" w:fill="FFFFFF"/>
          <w:cs/>
        </w:rPr>
        <w:t>สถาบันจัดอันดับความน่าเชื่อถือที่มีความเป็น</w:t>
      </w:r>
      <w:r w:rsidRPr="00267CF8">
        <w:rPr>
          <w:rFonts w:ascii="Angsana New" w:hAnsi="Angsana New"/>
          <w:sz w:val="32"/>
          <w:szCs w:val="32"/>
          <w:shd w:val="clear" w:color="auto" w:fill="FFFFFF"/>
          <w:cs/>
        </w:rPr>
        <w:t>อิสระ จะถูกนำมาใช้ในการพิจารณาความเสี่ยงดานเครดิต ส่วนที่ไม่มีการจัดลำดับความน่าเชื่อถือโดยสถาบันจัดอันดับความน่าเชื่อถือที่มีความเป็นอิสระ กลุ่มบริษัท</w:t>
      </w:r>
      <w:r w:rsidRPr="00267CF8">
        <w:rPr>
          <w:rFonts w:ascii="Angsana New" w:hAnsi="Angsana New"/>
          <w:spacing w:val="-2"/>
          <w:sz w:val="32"/>
          <w:szCs w:val="32"/>
          <w:shd w:val="clear" w:color="auto" w:fill="FFFFFF"/>
          <w:cs/>
        </w:rPr>
        <w:t>ประเมิน</w:t>
      </w:r>
      <w:r w:rsidRPr="00267CF8">
        <w:rPr>
          <w:rFonts w:ascii="Angsana New" w:hAnsi="Angsana New"/>
          <w:sz w:val="32"/>
          <w:szCs w:val="32"/>
          <w:shd w:val="clear" w:color="auto" w:fill="FFFFFF"/>
          <w:cs/>
        </w:rPr>
        <w:t>ความเสี่ยงการควบคุมคุณภาพการให้เครดิตกับลูกค้า โดยพิจารณาจากฐานะการเงิน ประสบการณ์ในอดีต และปัจจัยอื่น การกำหนดวงเงินเครดิตให้กับลูกค้าปกติมีการควบคุมโดยผู้บริหารของส่วนงานที่เกี่ยวข้อง</w:t>
      </w:r>
    </w:p>
    <w:p w14:paraId="67CB96D7" w14:textId="77777777" w:rsidR="002B2BE0" w:rsidRPr="00672FF6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12"/>
          <w:szCs w:val="12"/>
          <w:cs/>
        </w:rPr>
      </w:pPr>
    </w:p>
    <w:p w14:paraId="0866AE72" w14:textId="77777777" w:rsidR="002B2BE0" w:rsidRPr="00267CF8" w:rsidRDefault="002B2BE0" w:rsidP="00F0798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การประกัน</w:t>
      </w:r>
    </w:p>
    <w:p w14:paraId="18219562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ลูกหนี้บางรายมีการจ่ายเงินมัดจำหรือเงินจ่ายล่วงหน้าบางส่วนเพื่อเป็นการประกันการทำงานให้เสร็จสิ้นตามสัญญา</w:t>
      </w:r>
    </w:p>
    <w:p w14:paraId="5B6C9DDA" w14:textId="77777777" w:rsidR="002B2BE0" w:rsidRPr="00672FF6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12"/>
          <w:szCs w:val="12"/>
        </w:rPr>
      </w:pPr>
    </w:p>
    <w:p w14:paraId="70F09872" w14:textId="77777777" w:rsidR="002B2BE0" w:rsidRPr="00267CF8" w:rsidRDefault="002B2BE0" w:rsidP="00F0798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218335D2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กลุ่มบริษัทมี </w:t>
      </w:r>
      <w:r w:rsidRPr="00267CF8">
        <w:rPr>
          <w:rFonts w:ascii="Angsana New" w:hAnsi="Angsana New"/>
          <w:spacing w:val="4"/>
          <w:sz w:val="32"/>
          <w:szCs w:val="32"/>
        </w:rPr>
        <w:t>3</w:t>
      </w:r>
      <w:r w:rsidRPr="00267CF8">
        <w:rPr>
          <w:rFonts w:ascii="Angsana New" w:hAnsi="Angsana New"/>
          <w:spacing w:val="4"/>
          <w:sz w:val="32"/>
          <w:szCs w:val="32"/>
          <w:cs/>
        </w:rPr>
        <w:t xml:space="preserve"> ประเภทของสินทรัพย์ทางการเงินที่ต้องพิจารณาค่าเผื่อผลขาดทุนด้านเครดิต</w:t>
      </w:r>
      <w:r w:rsidRPr="00267CF8">
        <w:rPr>
          <w:rFonts w:ascii="Angsana New" w:hAnsi="Angsana New"/>
          <w:sz w:val="32"/>
          <w:szCs w:val="32"/>
          <w:cs/>
        </w:rPr>
        <w:t>ที่คาดว่าจะเกิดขึ้น ดังนี้</w:t>
      </w:r>
    </w:p>
    <w:p w14:paraId="41B475D5" w14:textId="77777777" w:rsidR="002B2BE0" w:rsidRPr="00267CF8" w:rsidRDefault="002B2BE0" w:rsidP="00F079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ลูกหนี้การค้าจากการขายและบริการ</w:t>
      </w:r>
    </w:p>
    <w:p w14:paraId="43193D3A" w14:textId="77777777" w:rsidR="002B2BE0" w:rsidRPr="00267CF8" w:rsidRDefault="002B2BE0" w:rsidP="00F079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สินทรัพย์ที่เกิดจากสัญญาในการให้บริการ</w:t>
      </w:r>
    </w:p>
    <w:p w14:paraId="3A4EB389" w14:textId="77777777" w:rsidR="002B2BE0" w:rsidRPr="00267CF8" w:rsidRDefault="002B2BE0" w:rsidP="00F079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เงินให้กู้ยืมแก่บริษัทย่อย ซึ่งรับรู้ด้วยต้นทุนตัดจำหน่าย</w:t>
      </w:r>
    </w:p>
    <w:p w14:paraId="784A63F6" w14:textId="77777777" w:rsidR="002B2BE0" w:rsidRPr="00672FF6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4"/>
          <w:szCs w:val="14"/>
        </w:rPr>
      </w:pPr>
    </w:p>
    <w:p w14:paraId="58E9C25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67C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เงินให้กู้ยืมแก่บริษัทย่อย พิจารณา</w:t>
      </w:r>
      <w:r w:rsidRPr="00267CF8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ค่าเผื่อผลขาดทุนด้านเครดิตที่คาดว่าจะเกิดขึ้นตามวิธีการ</w:t>
      </w:r>
      <w:r w:rsidRPr="00267CF8">
        <w:rPr>
          <w:rFonts w:ascii="Angsana New" w:hAnsi="Angsana New"/>
          <w:sz w:val="32"/>
          <w:szCs w:val="32"/>
          <w:cs/>
        </w:rPr>
        <w:t xml:space="preserve">ทั่วไป </w:t>
      </w:r>
      <w:r w:rsidRPr="00267CF8">
        <w:rPr>
          <w:rFonts w:ascii="Angsana New" w:hAnsi="Angsana New"/>
          <w:spacing w:val="-4"/>
          <w:sz w:val="32"/>
          <w:szCs w:val="32"/>
          <w:cs/>
        </w:rPr>
        <w:t>โดยการวัดมูลค่าของค่าเผื่อผลขาดทุนของเงินให้ยืมด้วยจำนวนเงินที่เท่ากับผลขาดทุนด้านเครดิต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ที่คาดว่าจะเกิดขึ้นใน </w:t>
      </w:r>
      <w:r w:rsidRPr="00267CF8">
        <w:rPr>
          <w:rFonts w:ascii="Angsana New" w:hAnsi="Angsana New"/>
          <w:spacing w:val="-8"/>
          <w:sz w:val="32"/>
          <w:szCs w:val="32"/>
        </w:rPr>
        <w:t>12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 เดือนข้างหน้า ทั้งนี้เงินให้กู้ยืมยังไม่เกินกำหนดชำระและยังไม่มีความ</w:t>
      </w:r>
      <w:r w:rsidRPr="00267CF8">
        <w:rPr>
          <w:rFonts w:ascii="Angsana New" w:hAnsi="Angsana New"/>
          <w:spacing w:val="-4"/>
          <w:sz w:val="32"/>
          <w:szCs w:val="32"/>
          <w:cs/>
        </w:rPr>
        <w:t>เสี่ยง</w:t>
      </w:r>
      <w:r w:rsidRPr="00267CF8">
        <w:rPr>
          <w:rFonts w:ascii="Angsana New" w:hAnsi="Angsana New"/>
          <w:sz w:val="32"/>
          <w:szCs w:val="32"/>
          <w:cs/>
        </w:rPr>
        <w:t xml:space="preserve">ด้านเครดิตที่เพิ่มขึ้นจึงยังไม่มีการบันทึกผลขาดทุนดังกล่าว 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</w:p>
    <w:p w14:paraId="1AD23624" w14:textId="77777777" w:rsidR="002B2BE0" w:rsidRPr="00672FF6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</w:rPr>
      </w:pPr>
    </w:p>
    <w:p w14:paraId="0D73BA1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ลูกหนี้การค้าและสินทรัพย์ที่เกิดจากสัญญา พิจาณาค่าเผื่อผลขาดทุนด้านเครดิตที่คาดว่าจะเกิดขึ้นตามวิธีการอย่างง่าย ณ วันที่ </w:t>
      </w:r>
      <w:r w:rsidRPr="00267CF8">
        <w:rPr>
          <w:rFonts w:ascii="Angsana New" w:hAnsi="Angsana New"/>
          <w:sz w:val="32"/>
          <w:szCs w:val="32"/>
        </w:rPr>
        <w:t>1</w:t>
      </w:r>
      <w:r w:rsidRPr="00267CF8">
        <w:rPr>
          <w:rFonts w:ascii="Angsana New" w:hAnsi="Angsana New"/>
          <w:sz w:val="32"/>
          <w:szCs w:val="32"/>
          <w:cs/>
        </w:rPr>
        <w:t xml:space="preserve"> มกราคม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B6512E" w14:textId="77777777" w:rsidR="002B2BE0" w:rsidRPr="00672FF6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C55293B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งบการเงินรวม</w:t>
      </w:r>
    </w:p>
    <w:tbl>
      <w:tblPr>
        <w:tblStyle w:val="TableGrid"/>
        <w:tblW w:w="8694" w:type="dxa"/>
        <w:tblInd w:w="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819"/>
        <w:gridCol w:w="720"/>
        <w:gridCol w:w="648"/>
        <w:gridCol w:w="729"/>
        <w:gridCol w:w="702"/>
        <w:gridCol w:w="783"/>
        <w:gridCol w:w="1002"/>
        <w:gridCol w:w="6"/>
        <w:gridCol w:w="720"/>
      </w:tblGrid>
      <w:tr w:rsidR="002B2BE0" w:rsidRPr="00C37905" w14:paraId="50250C1C" w14:textId="77777777" w:rsidTr="00BB712B">
        <w:trPr>
          <w:trHeight w:val="257"/>
        </w:trPr>
        <w:tc>
          <w:tcPr>
            <w:tcW w:w="2565" w:type="dxa"/>
          </w:tcPr>
          <w:p w14:paraId="3A1B75E7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9" w:type="dxa"/>
          </w:tcPr>
          <w:p w14:paraId="4A8704F8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720" w:type="dxa"/>
          </w:tcPr>
          <w:p w14:paraId="38D68712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648" w:type="dxa"/>
          </w:tcPr>
          <w:p w14:paraId="19088360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729" w:type="dxa"/>
          </w:tcPr>
          <w:p w14:paraId="76A4B870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702" w:type="dxa"/>
          </w:tcPr>
          <w:p w14:paraId="2844943B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2511" w:type="dxa"/>
            <w:gridSpan w:val="4"/>
          </w:tcPr>
          <w:p w14:paraId="69F75281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77" w:right="-80"/>
              <w:jc w:val="right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(หน่วย : พันบาท)</w:t>
            </w:r>
          </w:p>
        </w:tc>
      </w:tr>
      <w:tr w:rsidR="002B2BE0" w:rsidRPr="00C37905" w14:paraId="7496F31F" w14:textId="77777777" w:rsidTr="00BB712B">
        <w:trPr>
          <w:trHeight w:val="257"/>
        </w:trPr>
        <w:tc>
          <w:tcPr>
            <w:tcW w:w="2565" w:type="dxa"/>
            <w:vMerge w:val="restart"/>
          </w:tcPr>
          <w:p w14:paraId="384E6191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</w:p>
          <w:p w14:paraId="3201D7E3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ณ วันที่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31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ธันวาคม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2563</w:t>
            </w:r>
          </w:p>
        </w:tc>
        <w:tc>
          <w:tcPr>
            <w:tcW w:w="819" w:type="dxa"/>
            <w:vMerge w:val="restart"/>
          </w:tcPr>
          <w:p w14:paraId="0BC3DBA3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ยังไม่ถึง</w:t>
            </w:r>
          </w:p>
          <w:p w14:paraId="73CDAA38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กำหนดชำระ</w:t>
            </w:r>
          </w:p>
        </w:tc>
        <w:tc>
          <w:tcPr>
            <w:tcW w:w="4584" w:type="dxa"/>
            <w:gridSpan w:val="6"/>
            <w:tcBorders>
              <w:bottom w:val="single" w:sz="4" w:space="0" w:color="auto"/>
            </w:tcBorders>
          </w:tcPr>
          <w:p w14:paraId="3408146A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ค้างชำระ</w:t>
            </w:r>
          </w:p>
        </w:tc>
        <w:tc>
          <w:tcPr>
            <w:tcW w:w="726" w:type="dxa"/>
            <w:gridSpan w:val="2"/>
          </w:tcPr>
          <w:p w14:paraId="3503F9E7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รวม</w:t>
            </w:r>
          </w:p>
        </w:tc>
      </w:tr>
      <w:tr w:rsidR="002B2BE0" w:rsidRPr="00C37905" w14:paraId="4EDFFFBA" w14:textId="77777777" w:rsidTr="00BB712B">
        <w:trPr>
          <w:trHeight w:val="280"/>
        </w:trPr>
        <w:tc>
          <w:tcPr>
            <w:tcW w:w="2565" w:type="dxa"/>
            <w:vMerge/>
          </w:tcPr>
          <w:p w14:paraId="5DF9F527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0"/>
                <w:tab w:val="left" w:pos="70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</w:p>
        </w:tc>
        <w:tc>
          <w:tcPr>
            <w:tcW w:w="819" w:type="dxa"/>
            <w:vMerge/>
          </w:tcPr>
          <w:p w14:paraId="593ED3F9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A56EC7E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6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 xml:space="preserve">30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วัน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3BB9356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31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60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วัน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5E1023DB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61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90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วัน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2C3C6BB1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91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180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วัน</w:t>
            </w:r>
          </w:p>
        </w:tc>
        <w:tc>
          <w:tcPr>
            <w:tcW w:w="783" w:type="dxa"/>
          </w:tcPr>
          <w:p w14:paraId="24FC24B1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181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365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วัน</w:t>
            </w:r>
          </w:p>
        </w:tc>
        <w:tc>
          <w:tcPr>
            <w:tcW w:w="1008" w:type="dxa"/>
            <w:gridSpan w:val="2"/>
          </w:tcPr>
          <w:p w14:paraId="78186766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มากกว่า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  <w:t>365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  <w:cs/>
              </w:rPr>
              <w:t xml:space="preserve"> วัน</w:t>
            </w:r>
          </w:p>
        </w:tc>
        <w:tc>
          <w:tcPr>
            <w:tcW w:w="720" w:type="dxa"/>
          </w:tcPr>
          <w:p w14:paraId="5B43B0BC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  <w:u w:val="single"/>
              </w:rPr>
            </w:pPr>
          </w:p>
        </w:tc>
      </w:tr>
      <w:tr w:rsidR="002B2BE0" w:rsidRPr="00C37905" w14:paraId="614913B0" w14:textId="77777777" w:rsidTr="00BB712B">
        <w:trPr>
          <w:trHeight w:val="257"/>
        </w:trPr>
        <w:tc>
          <w:tcPr>
            <w:tcW w:w="2565" w:type="dxa"/>
          </w:tcPr>
          <w:p w14:paraId="02625DD6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อัตราผลขาดทุนด้านเครดิตที่คาดว่า</w:t>
            </w:r>
          </w:p>
          <w:p w14:paraId="12B6975D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 xml:space="preserve">   จะเกิดขึ้น(ร้อยละ)</w:t>
            </w:r>
          </w:p>
        </w:tc>
        <w:tc>
          <w:tcPr>
            <w:tcW w:w="819" w:type="dxa"/>
          </w:tcPr>
          <w:p w14:paraId="5B8C7911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01D97C3F" w14:textId="62C5DBC1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 xml:space="preserve">02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 xml:space="preserve">-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28</w:t>
            </w:r>
          </w:p>
        </w:tc>
        <w:tc>
          <w:tcPr>
            <w:tcW w:w="720" w:type="dxa"/>
          </w:tcPr>
          <w:p w14:paraId="185AC3C1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0F801C82" w14:textId="370D67FA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 xml:space="preserve">02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 xml:space="preserve">-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648" w:type="dxa"/>
          </w:tcPr>
          <w:p w14:paraId="476955C2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40D273BB" w14:textId="6D148619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05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42</w:t>
            </w:r>
          </w:p>
        </w:tc>
        <w:tc>
          <w:tcPr>
            <w:tcW w:w="729" w:type="dxa"/>
          </w:tcPr>
          <w:p w14:paraId="71663E64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64AEA8DE" w14:textId="2F0BC3E0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 xml:space="preserve">11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 xml:space="preserve">-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73</w:t>
            </w:r>
          </w:p>
        </w:tc>
        <w:tc>
          <w:tcPr>
            <w:tcW w:w="702" w:type="dxa"/>
          </w:tcPr>
          <w:p w14:paraId="60030CB5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1B9147FC" w14:textId="7A74703F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16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-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86</w:t>
            </w:r>
          </w:p>
        </w:tc>
        <w:tc>
          <w:tcPr>
            <w:tcW w:w="783" w:type="dxa"/>
          </w:tcPr>
          <w:p w14:paraId="0012E08C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2F834146" w14:textId="700B644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0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.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 xml:space="preserve">27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 xml:space="preserve">- </w:t>
            </w: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008" w:type="dxa"/>
            <w:gridSpan w:val="2"/>
          </w:tcPr>
          <w:p w14:paraId="13FFCF0F" w14:textId="77777777" w:rsidR="00F634EE" w:rsidRDefault="00F634EE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  <w:p w14:paraId="596BF325" w14:textId="6F3D0BEF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720" w:type="dxa"/>
          </w:tcPr>
          <w:p w14:paraId="1D5BAEAE" w14:textId="77777777" w:rsidR="002B2BE0" w:rsidRPr="00C37905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</w:p>
        </w:tc>
      </w:tr>
      <w:tr w:rsidR="00E84697" w:rsidRPr="00C37905" w14:paraId="6681BBE8" w14:textId="77777777" w:rsidTr="00BB712B">
        <w:trPr>
          <w:trHeight w:val="268"/>
        </w:trPr>
        <w:tc>
          <w:tcPr>
            <w:tcW w:w="2565" w:type="dxa"/>
          </w:tcPr>
          <w:p w14:paraId="4B8535E8" w14:textId="777777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ลูกหนี้การค้า</w:t>
            </w:r>
          </w:p>
        </w:tc>
        <w:tc>
          <w:tcPr>
            <w:tcW w:w="819" w:type="dxa"/>
          </w:tcPr>
          <w:p w14:paraId="5071DF7F" w14:textId="7166687F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258,152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20" w:type="dxa"/>
          </w:tcPr>
          <w:p w14:paraId="3B97D94A" w14:textId="6FACD2EC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39,462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648" w:type="dxa"/>
          </w:tcPr>
          <w:p w14:paraId="4B77B0AB" w14:textId="1D87DCAF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12,476 </w:t>
            </w:r>
          </w:p>
        </w:tc>
        <w:tc>
          <w:tcPr>
            <w:tcW w:w="729" w:type="dxa"/>
          </w:tcPr>
          <w:p w14:paraId="49C16038" w14:textId="64864AB5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5,700 </w:t>
            </w:r>
          </w:p>
        </w:tc>
        <w:tc>
          <w:tcPr>
            <w:tcW w:w="702" w:type="dxa"/>
          </w:tcPr>
          <w:p w14:paraId="1A9524DB" w14:textId="30E4C871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8,112 </w:t>
            </w:r>
          </w:p>
        </w:tc>
        <w:tc>
          <w:tcPr>
            <w:tcW w:w="783" w:type="dxa"/>
          </w:tcPr>
          <w:p w14:paraId="66B3973C" w14:textId="60593645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13,972 </w:t>
            </w:r>
          </w:p>
        </w:tc>
        <w:tc>
          <w:tcPr>
            <w:tcW w:w="1008" w:type="dxa"/>
            <w:gridSpan w:val="2"/>
          </w:tcPr>
          <w:p w14:paraId="12BDC30C" w14:textId="34965E90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47,691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20" w:type="dxa"/>
          </w:tcPr>
          <w:p w14:paraId="14F06C91" w14:textId="7E3F7D4D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385,565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</w:tr>
      <w:tr w:rsidR="00E84697" w:rsidRPr="00C37905" w14:paraId="1D4CEA2E" w14:textId="77777777" w:rsidTr="00BB712B">
        <w:trPr>
          <w:trHeight w:val="268"/>
        </w:trPr>
        <w:tc>
          <w:tcPr>
            <w:tcW w:w="2565" w:type="dxa"/>
          </w:tcPr>
          <w:p w14:paraId="1A12AD31" w14:textId="777777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ลูกหนี้เงินประกันผลงาน</w:t>
            </w:r>
          </w:p>
        </w:tc>
        <w:tc>
          <w:tcPr>
            <w:tcW w:w="819" w:type="dxa"/>
          </w:tcPr>
          <w:p w14:paraId="598AF895" w14:textId="563A9E18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77,582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20" w:type="dxa"/>
          </w:tcPr>
          <w:p w14:paraId="436F466B" w14:textId="41A4AA3A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1,293 </w:t>
            </w:r>
          </w:p>
        </w:tc>
        <w:tc>
          <w:tcPr>
            <w:tcW w:w="648" w:type="dxa"/>
          </w:tcPr>
          <w:p w14:paraId="1EED4BFE" w14:textId="17EB2591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21 </w:t>
            </w:r>
          </w:p>
        </w:tc>
        <w:tc>
          <w:tcPr>
            <w:tcW w:w="729" w:type="dxa"/>
          </w:tcPr>
          <w:p w14:paraId="10890FF1" w14:textId="1238318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969 </w:t>
            </w:r>
          </w:p>
        </w:tc>
        <w:tc>
          <w:tcPr>
            <w:tcW w:w="702" w:type="dxa"/>
          </w:tcPr>
          <w:p w14:paraId="75353AA8" w14:textId="5CCF2A25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783" w:type="dxa"/>
          </w:tcPr>
          <w:p w14:paraId="16184262" w14:textId="53F2555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710 </w:t>
            </w:r>
          </w:p>
        </w:tc>
        <w:tc>
          <w:tcPr>
            <w:tcW w:w="1008" w:type="dxa"/>
            <w:gridSpan w:val="2"/>
          </w:tcPr>
          <w:p w14:paraId="3BB76D1D" w14:textId="33470B62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5,648 </w:t>
            </w:r>
          </w:p>
        </w:tc>
        <w:tc>
          <w:tcPr>
            <w:tcW w:w="720" w:type="dxa"/>
          </w:tcPr>
          <w:p w14:paraId="06E1BE44" w14:textId="70FCFB0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86,223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</w:tr>
      <w:tr w:rsidR="00E84697" w:rsidRPr="00C37905" w14:paraId="50CBE193" w14:textId="77777777" w:rsidTr="00BB712B">
        <w:trPr>
          <w:trHeight w:val="268"/>
        </w:trPr>
        <w:tc>
          <w:tcPr>
            <w:tcW w:w="2565" w:type="dxa"/>
          </w:tcPr>
          <w:p w14:paraId="2AC0B862" w14:textId="777777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สินทรัพย์ที่เกิดจากสัญญา</w:t>
            </w:r>
          </w:p>
        </w:tc>
        <w:tc>
          <w:tcPr>
            <w:tcW w:w="819" w:type="dxa"/>
          </w:tcPr>
          <w:p w14:paraId="3E6E60FE" w14:textId="44B14EE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15,416 </w:t>
            </w:r>
          </w:p>
        </w:tc>
        <w:tc>
          <w:tcPr>
            <w:tcW w:w="720" w:type="dxa"/>
          </w:tcPr>
          <w:p w14:paraId="2B8BBE80" w14:textId="39139703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648" w:type="dxa"/>
          </w:tcPr>
          <w:p w14:paraId="2B180041" w14:textId="59407A96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729" w:type="dxa"/>
          </w:tcPr>
          <w:p w14:paraId="52CE8997" w14:textId="6C5D56EA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702" w:type="dxa"/>
          </w:tcPr>
          <w:p w14:paraId="588146BD" w14:textId="44480E44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783" w:type="dxa"/>
          </w:tcPr>
          <w:p w14:paraId="7283952D" w14:textId="1E6F6B79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1008" w:type="dxa"/>
            <w:gridSpan w:val="2"/>
          </w:tcPr>
          <w:p w14:paraId="3CFEDB5B" w14:textId="07AA9E01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  </w:t>
            </w:r>
          </w:p>
        </w:tc>
        <w:tc>
          <w:tcPr>
            <w:tcW w:w="720" w:type="dxa"/>
          </w:tcPr>
          <w:p w14:paraId="1831FD37" w14:textId="36F17286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15,416 </w:t>
            </w:r>
          </w:p>
        </w:tc>
      </w:tr>
      <w:tr w:rsidR="00E84697" w:rsidRPr="00C37905" w14:paraId="2F369EF3" w14:textId="77777777" w:rsidTr="00BB712B">
        <w:trPr>
          <w:trHeight w:val="268"/>
        </w:trPr>
        <w:tc>
          <w:tcPr>
            <w:tcW w:w="2565" w:type="dxa"/>
          </w:tcPr>
          <w:p w14:paraId="38999FE4" w14:textId="777777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หนี้สินและรับชำระหลังวันสิ้นงวด</w:t>
            </w:r>
          </w:p>
        </w:tc>
        <w:tc>
          <w:tcPr>
            <w:tcW w:w="819" w:type="dxa"/>
            <w:tcBorders>
              <w:bottom w:val="single" w:sz="2" w:space="0" w:color="auto"/>
            </w:tcBorders>
          </w:tcPr>
          <w:p w14:paraId="7897BF59" w14:textId="4D330BF6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150,148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  <w:cs/>
              </w:rPr>
              <w:t>)</w:t>
            </w: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14:paraId="7094AB25" w14:textId="5E7E010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33,014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648" w:type="dxa"/>
            <w:tcBorders>
              <w:bottom w:val="single" w:sz="2" w:space="0" w:color="auto"/>
            </w:tcBorders>
          </w:tcPr>
          <w:p w14:paraId="1276A75A" w14:textId="1EC2E26F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8,504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729" w:type="dxa"/>
            <w:tcBorders>
              <w:bottom w:val="single" w:sz="2" w:space="0" w:color="auto"/>
            </w:tcBorders>
          </w:tcPr>
          <w:p w14:paraId="6CFED360" w14:textId="79794D29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4,378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702" w:type="dxa"/>
            <w:tcBorders>
              <w:bottom w:val="single" w:sz="2" w:space="0" w:color="auto"/>
            </w:tcBorders>
          </w:tcPr>
          <w:p w14:paraId="0700061C" w14:textId="2A5FCDD5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5,751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783" w:type="dxa"/>
            <w:tcBorders>
              <w:bottom w:val="single" w:sz="2" w:space="0" w:color="auto"/>
            </w:tcBorders>
          </w:tcPr>
          <w:p w14:paraId="26F719F2" w14:textId="0FB7F815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7,005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1008" w:type="dxa"/>
            <w:gridSpan w:val="2"/>
            <w:tcBorders>
              <w:bottom w:val="single" w:sz="2" w:space="0" w:color="auto"/>
            </w:tcBorders>
          </w:tcPr>
          <w:p w14:paraId="70AB0E1C" w14:textId="7D4A36B1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24,227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14:paraId="6D494706" w14:textId="46EFF84D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233,027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>)</w:t>
            </w:r>
          </w:p>
        </w:tc>
      </w:tr>
      <w:tr w:rsidR="00E84697" w:rsidRPr="00C37905" w14:paraId="6B6CC0E2" w14:textId="77777777" w:rsidTr="00BB712B">
        <w:trPr>
          <w:trHeight w:val="157"/>
        </w:trPr>
        <w:tc>
          <w:tcPr>
            <w:tcW w:w="2565" w:type="dxa"/>
          </w:tcPr>
          <w:p w14:paraId="5D7CAE29" w14:textId="777777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</w:pPr>
            <w:r w:rsidRPr="00C37905">
              <w:rPr>
                <w:rFonts w:ascii="Angsana New" w:hAnsi="Angsana New"/>
                <w:color w:val="000000" w:themeColor="text1"/>
                <w:sz w:val="21"/>
                <w:szCs w:val="21"/>
                <w:cs/>
              </w:rPr>
              <w:t>มูลค่าสุทธิที่นำมาคำนวณ</w:t>
            </w:r>
          </w:p>
        </w:tc>
        <w:tc>
          <w:tcPr>
            <w:tcW w:w="819" w:type="dxa"/>
            <w:tcBorders>
              <w:top w:val="single" w:sz="2" w:space="0" w:color="auto"/>
            </w:tcBorders>
          </w:tcPr>
          <w:p w14:paraId="13324B97" w14:textId="75F3CF7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201,002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14:paraId="0B8A9A87" w14:textId="1452318B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7,741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648" w:type="dxa"/>
            <w:tcBorders>
              <w:top w:val="single" w:sz="2" w:space="0" w:color="auto"/>
            </w:tcBorders>
          </w:tcPr>
          <w:p w14:paraId="5F56E922" w14:textId="22228600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3,99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729" w:type="dxa"/>
            <w:tcBorders>
              <w:top w:val="single" w:sz="2" w:space="0" w:color="auto"/>
            </w:tcBorders>
          </w:tcPr>
          <w:p w14:paraId="243AB11E" w14:textId="1A67BCAB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2,291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02" w:type="dxa"/>
            <w:tcBorders>
              <w:top w:val="single" w:sz="2" w:space="0" w:color="auto"/>
            </w:tcBorders>
          </w:tcPr>
          <w:p w14:paraId="7AA997B9" w14:textId="40BCBE6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2,361 </w:t>
            </w:r>
          </w:p>
        </w:tc>
        <w:tc>
          <w:tcPr>
            <w:tcW w:w="783" w:type="dxa"/>
            <w:tcBorders>
              <w:top w:val="single" w:sz="2" w:space="0" w:color="auto"/>
            </w:tcBorders>
          </w:tcPr>
          <w:p w14:paraId="572E8D84" w14:textId="3F3EA9C1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7,677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top w:val="single" w:sz="2" w:space="0" w:color="auto"/>
            </w:tcBorders>
          </w:tcPr>
          <w:p w14:paraId="2FF7DDCA" w14:textId="2FC176BC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29,112 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14:paraId="53046A3E" w14:textId="6B3497A7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 </w:t>
            </w: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254,177</w:t>
            </w:r>
            <w:r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</w:t>
            </w:r>
          </w:p>
        </w:tc>
      </w:tr>
      <w:tr w:rsidR="00E84697" w:rsidRPr="00C37905" w14:paraId="0556E229" w14:textId="77777777" w:rsidTr="00BB712B">
        <w:trPr>
          <w:trHeight w:val="257"/>
        </w:trPr>
        <w:tc>
          <w:tcPr>
            <w:tcW w:w="2565" w:type="dxa"/>
          </w:tcPr>
          <w:p w14:paraId="4630A1AD" w14:textId="77777777" w:rsidR="00E84697" w:rsidRPr="00F634EE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pacing w:val="-2"/>
                <w:sz w:val="21"/>
                <w:szCs w:val="21"/>
                <w:cs/>
              </w:rPr>
            </w:pPr>
            <w:r w:rsidRPr="00F634EE">
              <w:rPr>
                <w:rFonts w:ascii="Angsana New" w:hAnsi="Angsana New"/>
                <w:spacing w:val="-2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9" w:type="dxa"/>
          </w:tcPr>
          <w:p w14:paraId="52B74230" w14:textId="459F5A12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  <w:highlight w:val="yellow"/>
              </w:rPr>
              <w:t>4,235</w:t>
            </w:r>
          </w:p>
        </w:tc>
        <w:tc>
          <w:tcPr>
            <w:tcW w:w="720" w:type="dxa"/>
          </w:tcPr>
          <w:p w14:paraId="5B730B32" w14:textId="35E1EC59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122 </w:t>
            </w:r>
          </w:p>
        </w:tc>
        <w:tc>
          <w:tcPr>
            <w:tcW w:w="648" w:type="dxa"/>
          </w:tcPr>
          <w:p w14:paraId="67815C3F" w14:textId="03CE0BBD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208 </w:t>
            </w:r>
          </w:p>
        </w:tc>
        <w:tc>
          <w:tcPr>
            <w:tcW w:w="729" w:type="dxa"/>
          </w:tcPr>
          <w:p w14:paraId="68BCC9FB" w14:textId="5FF97EEE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260 </w:t>
            </w:r>
          </w:p>
        </w:tc>
        <w:tc>
          <w:tcPr>
            <w:tcW w:w="702" w:type="dxa"/>
          </w:tcPr>
          <w:p w14:paraId="2D9D8E02" w14:textId="3DECA123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337 </w:t>
            </w:r>
          </w:p>
        </w:tc>
        <w:tc>
          <w:tcPr>
            <w:tcW w:w="783" w:type="dxa"/>
          </w:tcPr>
          <w:p w14:paraId="105DA4D1" w14:textId="10486D19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2,905 </w:t>
            </w:r>
          </w:p>
        </w:tc>
        <w:tc>
          <w:tcPr>
            <w:tcW w:w="1008" w:type="dxa"/>
            <w:gridSpan w:val="2"/>
          </w:tcPr>
          <w:p w14:paraId="7388A157" w14:textId="74CE8516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45,215 </w:t>
            </w:r>
          </w:p>
        </w:tc>
        <w:tc>
          <w:tcPr>
            <w:tcW w:w="720" w:type="dxa"/>
          </w:tcPr>
          <w:p w14:paraId="5BA28861" w14:textId="40F08354" w:rsidR="00E84697" w:rsidRPr="00C37905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 xml:space="preserve"> 53,282 </w:t>
            </w:r>
          </w:p>
        </w:tc>
      </w:tr>
    </w:tbl>
    <w:p w14:paraId="7ACC51EE" w14:textId="77777777" w:rsidR="005804AB" w:rsidRP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F8B29E7" w14:textId="476EA568" w:rsidR="002B2BE0" w:rsidRPr="00267CF8" w:rsidRDefault="004D214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งบการเงินเฉพาะของบริษัท</w:t>
      </w:r>
    </w:p>
    <w:tbl>
      <w:tblPr>
        <w:tblStyle w:val="TableGrid"/>
        <w:tblW w:w="8775" w:type="dxa"/>
        <w:tblInd w:w="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819"/>
        <w:gridCol w:w="720"/>
        <w:gridCol w:w="648"/>
        <w:gridCol w:w="684"/>
        <w:gridCol w:w="702"/>
        <w:gridCol w:w="783"/>
        <w:gridCol w:w="1008"/>
        <w:gridCol w:w="693"/>
      </w:tblGrid>
      <w:tr w:rsidR="002B2BE0" w:rsidRPr="00267CF8" w14:paraId="44B754DB" w14:textId="77777777" w:rsidTr="00CC0EB2">
        <w:trPr>
          <w:trHeight w:val="257"/>
        </w:trPr>
        <w:tc>
          <w:tcPr>
            <w:tcW w:w="2718" w:type="dxa"/>
          </w:tcPr>
          <w:p w14:paraId="08D3518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819" w:type="dxa"/>
          </w:tcPr>
          <w:p w14:paraId="2DEB238C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</w:p>
        </w:tc>
        <w:tc>
          <w:tcPr>
            <w:tcW w:w="720" w:type="dxa"/>
          </w:tcPr>
          <w:p w14:paraId="30BF8F99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</w:p>
        </w:tc>
        <w:tc>
          <w:tcPr>
            <w:tcW w:w="648" w:type="dxa"/>
          </w:tcPr>
          <w:p w14:paraId="3FF49CF9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7" w:right="-80"/>
              <w:rPr>
                <w:rFonts w:ascii="Angsana New" w:hAnsi="Angsana New"/>
                <w:sz w:val="22"/>
              </w:rPr>
            </w:pPr>
          </w:p>
        </w:tc>
        <w:tc>
          <w:tcPr>
            <w:tcW w:w="684" w:type="dxa"/>
          </w:tcPr>
          <w:p w14:paraId="2636E5BC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</w:p>
        </w:tc>
        <w:tc>
          <w:tcPr>
            <w:tcW w:w="702" w:type="dxa"/>
          </w:tcPr>
          <w:p w14:paraId="231818A4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</w:p>
        </w:tc>
        <w:tc>
          <w:tcPr>
            <w:tcW w:w="2484" w:type="dxa"/>
            <w:gridSpan w:val="3"/>
          </w:tcPr>
          <w:p w14:paraId="6E76200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77" w:right="-80"/>
              <w:jc w:val="right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(หน่วย : พันบาท)</w:t>
            </w:r>
          </w:p>
        </w:tc>
      </w:tr>
      <w:tr w:rsidR="002B2BE0" w:rsidRPr="00267CF8" w14:paraId="29267396" w14:textId="77777777" w:rsidTr="00CC0EB2">
        <w:trPr>
          <w:trHeight w:val="257"/>
        </w:trPr>
        <w:tc>
          <w:tcPr>
            <w:tcW w:w="2718" w:type="dxa"/>
            <w:vMerge w:val="restart"/>
          </w:tcPr>
          <w:p w14:paraId="483F24E8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</w:p>
          <w:p w14:paraId="3977BFD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ณ วันที่ 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31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ธันวาคม 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2563</w:t>
            </w:r>
          </w:p>
        </w:tc>
        <w:tc>
          <w:tcPr>
            <w:tcW w:w="819" w:type="dxa"/>
            <w:vMerge w:val="restart"/>
          </w:tcPr>
          <w:p w14:paraId="42072944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ยังไม่ถึง</w:t>
            </w:r>
          </w:p>
          <w:p w14:paraId="27C6FC3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กำหนดชำระ</w:t>
            </w:r>
          </w:p>
        </w:tc>
        <w:tc>
          <w:tcPr>
            <w:tcW w:w="4545" w:type="dxa"/>
            <w:gridSpan w:val="6"/>
            <w:tcBorders>
              <w:bottom w:val="single" w:sz="4" w:space="0" w:color="auto"/>
            </w:tcBorders>
          </w:tcPr>
          <w:p w14:paraId="17C64351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ค้างชำระ</w:t>
            </w:r>
          </w:p>
        </w:tc>
        <w:tc>
          <w:tcPr>
            <w:tcW w:w="693" w:type="dxa"/>
          </w:tcPr>
          <w:p w14:paraId="2C112789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รวม</w:t>
            </w:r>
          </w:p>
        </w:tc>
      </w:tr>
      <w:tr w:rsidR="002B2BE0" w:rsidRPr="00267CF8" w14:paraId="33DEFAB7" w14:textId="77777777" w:rsidTr="00CC0EB2">
        <w:trPr>
          <w:trHeight w:val="280"/>
        </w:trPr>
        <w:tc>
          <w:tcPr>
            <w:tcW w:w="2718" w:type="dxa"/>
            <w:vMerge/>
          </w:tcPr>
          <w:p w14:paraId="432CF98A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0"/>
                <w:tab w:val="left" w:pos="70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</w:p>
        </w:tc>
        <w:tc>
          <w:tcPr>
            <w:tcW w:w="819" w:type="dxa"/>
            <w:vMerge/>
          </w:tcPr>
          <w:p w14:paraId="2F6DF7E1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8CB36ED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6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-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 xml:space="preserve">30 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วัน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1706E0D1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31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-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60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วัน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7DEB66AC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61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-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90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วัน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4ACECFE4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91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-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180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วัน</w:t>
            </w:r>
          </w:p>
        </w:tc>
        <w:tc>
          <w:tcPr>
            <w:tcW w:w="783" w:type="dxa"/>
          </w:tcPr>
          <w:p w14:paraId="7B0A3DF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181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>-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365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วัน</w:t>
            </w:r>
          </w:p>
        </w:tc>
        <w:tc>
          <w:tcPr>
            <w:tcW w:w="1008" w:type="dxa"/>
          </w:tcPr>
          <w:p w14:paraId="52F7E1EE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มากกว่า 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</w:rPr>
              <w:t>365</w:t>
            </w:r>
            <w:r w:rsidRPr="00267CF8">
              <w:rPr>
                <w:rFonts w:ascii="Angsana New" w:hAnsi="Angsana New"/>
                <w:color w:val="000000" w:themeColor="text1"/>
                <w:sz w:val="22"/>
                <w:u w:val="single"/>
                <w:cs/>
              </w:rPr>
              <w:t xml:space="preserve"> วัน</w:t>
            </w:r>
          </w:p>
        </w:tc>
        <w:tc>
          <w:tcPr>
            <w:tcW w:w="693" w:type="dxa"/>
          </w:tcPr>
          <w:p w14:paraId="0AA3401B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color w:val="000000" w:themeColor="text1"/>
                <w:sz w:val="22"/>
                <w:u w:val="single"/>
              </w:rPr>
            </w:pPr>
          </w:p>
        </w:tc>
      </w:tr>
      <w:tr w:rsidR="002B2BE0" w:rsidRPr="00267CF8" w14:paraId="11ACD36C" w14:textId="77777777" w:rsidTr="00CC0EB2">
        <w:trPr>
          <w:trHeight w:val="257"/>
        </w:trPr>
        <w:tc>
          <w:tcPr>
            <w:tcW w:w="2718" w:type="dxa"/>
          </w:tcPr>
          <w:p w14:paraId="0C450D15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อัตราผลขาดทุนด้านเครดิตที่คาดว่า</w:t>
            </w:r>
          </w:p>
          <w:p w14:paraId="5013A6DC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  จะเกิดขึ้น(ร้อยละ)</w:t>
            </w:r>
          </w:p>
        </w:tc>
        <w:tc>
          <w:tcPr>
            <w:tcW w:w="819" w:type="dxa"/>
          </w:tcPr>
          <w:p w14:paraId="4E44DC09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1CF523A9" w14:textId="360DE632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02</w:t>
            </w:r>
          </w:p>
        </w:tc>
        <w:tc>
          <w:tcPr>
            <w:tcW w:w="720" w:type="dxa"/>
          </w:tcPr>
          <w:p w14:paraId="7CE5DD33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0365C6CA" w14:textId="42BA373C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02</w:t>
            </w:r>
          </w:p>
        </w:tc>
        <w:tc>
          <w:tcPr>
            <w:tcW w:w="648" w:type="dxa"/>
          </w:tcPr>
          <w:p w14:paraId="262E9884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7287F64B" w14:textId="1963D6A8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05</w:t>
            </w:r>
          </w:p>
        </w:tc>
        <w:tc>
          <w:tcPr>
            <w:tcW w:w="684" w:type="dxa"/>
          </w:tcPr>
          <w:p w14:paraId="1271E3B2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65007CF3" w14:textId="649DBD3E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11</w:t>
            </w:r>
          </w:p>
        </w:tc>
        <w:tc>
          <w:tcPr>
            <w:tcW w:w="702" w:type="dxa"/>
          </w:tcPr>
          <w:p w14:paraId="3D26B750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5EC67115" w14:textId="3638D3EB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16</w:t>
            </w:r>
          </w:p>
        </w:tc>
        <w:tc>
          <w:tcPr>
            <w:tcW w:w="783" w:type="dxa"/>
          </w:tcPr>
          <w:p w14:paraId="42381696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7DED27AA" w14:textId="115342D8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27</w:t>
            </w:r>
          </w:p>
        </w:tc>
        <w:tc>
          <w:tcPr>
            <w:tcW w:w="1008" w:type="dxa"/>
          </w:tcPr>
          <w:p w14:paraId="0344545C" w14:textId="77777777" w:rsidR="00C10FCF" w:rsidRDefault="00C10FCF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</w:rPr>
            </w:pPr>
          </w:p>
          <w:p w14:paraId="0E179A53" w14:textId="7CC74238" w:rsidR="002B2BE0" w:rsidRPr="00267CF8" w:rsidRDefault="002B2BE0" w:rsidP="00C10F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0"/>
              <w:jc w:val="center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.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00</w:t>
            </w:r>
          </w:p>
        </w:tc>
        <w:tc>
          <w:tcPr>
            <w:tcW w:w="693" w:type="dxa"/>
          </w:tcPr>
          <w:p w14:paraId="3A88157B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BE0" w:rsidRPr="00267CF8" w14:paraId="3DDE5B2D" w14:textId="77777777" w:rsidTr="00CC0EB2">
        <w:trPr>
          <w:trHeight w:val="268"/>
        </w:trPr>
        <w:tc>
          <w:tcPr>
            <w:tcW w:w="2718" w:type="dxa"/>
          </w:tcPr>
          <w:p w14:paraId="2E379181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ลูกหนี้การค้า</w:t>
            </w:r>
          </w:p>
        </w:tc>
        <w:tc>
          <w:tcPr>
            <w:tcW w:w="819" w:type="dxa"/>
          </w:tcPr>
          <w:p w14:paraId="24D5CF57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 xml:space="preserve"> 225,834 </w:t>
            </w:r>
          </w:p>
        </w:tc>
        <w:tc>
          <w:tcPr>
            <w:tcW w:w="720" w:type="dxa"/>
          </w:tcPr>
          <w:p w14:paraId="39800F67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24,938</w:t>
            </w:r>
          </w:p>
        </w:tc>
        <w:tc>
          <w:tcPr>
            <w:tcW w:w="648" w:type="dxa"/>
          </w:tcPr>
          <w:p w14:paraId="00DBB13F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12,478</w:t>
            </w:r>
          </w:p>
        </w:tc>
        <w:tc>
          <w:tcPr>
            <w:tcW w:w="684" w:type="dxa"/>
          </w:tcPr>
          <w:p w14:paraId="072B74AA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5,700</w:t>
            </w:r>
          </w:p>
        </w:tc>
        <w:tc>
          <w:tcPr>
            <w:tcW w:w="702" w:type="dxa"/>
          </w:tcPr>
          <w:p w14:paraId="292748C5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7,768</w:t>
            </w:r>
          </w:p>
        </w:tc>
        <w:tc>
          <w:tcPr>
            <w:tcW w:w="783" w:type="dxa"/>
          </w:tcPr>
          <w:p w14:paraId="631F7695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12,233</w:t>
            </w:r>
          </w:p>
        </w:tc>
        <w:tc>
          <w:tcPr>
            <w:tcW w:w="1008" w:type="dxa"/>
          </w:tcPr>
          <w:p w14:paraId="49151F7D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59,770</w:t>
            </w:r>
          </w:p>
        </w:tc>
        <w:tc>
          <w:tcPr>
            <w:tcW w:w="693" w:type="dxa"/>
          </w:tcPr>
          <w:p w14:paraId="4A65C90A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348,721</w:t>
            </w:r>
          </w:p>
        </w:tc>
      </w:tr>
      <w:tr w:rsidR="00E84697" w:rsidRPr="00267CF8" w14:paraId="2DD5E966" w14:textId="77777777" w:rsidTr="00CC0EB2">
        <w:trPr>
          <w:trHeight w:val="268"/>
        </w:trPr>
        <w:tc>
          <w:tcPr>
            <w:tcW w:w="2718" w:type="dxa"/>
          </w:tcPr>
          <w:p w14:paraId="165C9F52" w14:textId="77777777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 w:hint="cs"/>
                <w:color w:val="000000" w:themeColor="text1"/>
                <w:sz w:val="22"/>
                <w:cs/>
              </w:rPr>
              <w:t>ลูกหนี้เงินประกันผลงาน</w:t>
            </w:r>
          </w:p>
        </w:tc>
        <w:tc>
          <w:tcPr>
            <w:tcW w:w="819" w:type="dxa"/>
          </w:tcPr>
          <w:p w14:paraId="7A58DBAF" w14:textId="24BA5B31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 xml:space="preserve">76,212 </w:t>
            </w:r>
          </w:p>
        </w:tc>
        <w:tc>
          <w:tcPr>
            <w:tcW w:w="720" w:type="dxa"/>
          </w:tcPr>
          <w:p w14:paraId="3DF0D30B" w14:textId="3CF4B6C8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 1,293</w:t>
            </w:r>
          </w:p>
        </w:tc>
        <w:tc>
          <w:tcPr>
            <w:tcW w:w="648" w:type="dxa"/>
          </w:tcPr>
          <w:p w14:paraId="5ADD1A3F" w14:textId="261BA125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  <w:highlight w:val="yellow"/>
              </w:rPr>
              <w:t>22</w:t>
            </w:r>
          </w:p>
        </w:tc>
        <w:tc>
          <w:tcPr>
            <w:tcW w:w="684" w:type="dxa"/>
          </w:tcPr>
          <w:p w14:paraId="6F44C723" w14:textId="1B1F23AB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  <w:highlight w:val="yellow"/>
              </w:rPr>
              <w:t>968</w:t>
            </w:r>
          </w:p>
        </w:tc>
        <w:tc>
          <w:tcPr>
            <w:tcW w:w="702" w:type="dxa"/>
          </w:tcPr>
          <w:p w14:paraId="3C988B44" w14:textId="10716150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  <w:cs/>
              </w:rPr>
              <w:t>-</w:t>
            </w:r>
          </w:p>
        </w:tc>
        <w:tc>
          <w:tcPr>
            <w:tcW w:w="783" w:type="dxa"/>
          </w:tcPr>
          <w:p w14:paraId="43238BCA" w14:textId="1C795AAD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710</w:t>
            </w:r>
          </w:p>
        </w:tc>
        <w:tc>
          <w:tcPr>
            <w:tcW w:w="1008" w:type="dxa"/>
          </w:tcPr>
          <w:p w14:paraId="45B6A74A" w14:textId="4C5EAE8A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5,648</w:t>
            </w:r>
          </w:p>
        </w:tc>
        <w:tc>
          <w:tcPr>
            <w:tcW w:w="693" w:type="dxa"/>
          </w:tcPr>
          <w:p w14:paraId="0B3C92BC" w14:textId="20A0FAD6" w:rsidR="00E84697" w:rsidRPr="00267CF8" w:rsidRDefault="00E84697" w:rsidP="00E846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84,853</w:t>
            </w:r>
          </w:p>
        </w:tc>
      </w:tr>
      <w:tr w:rsidR="002B2BE0" w:rsidRPr="00267CF8" w14:paraId="63B8D16F" w14:textId="77777777" w:rsidTr="00CC0EB2">
        <w:trPr>
          <w:trHeight w:val="268"/>
        </w:trPr>
        <w:tc>
          <w:tcPr>
            <w:tcW w:w="2718" w:type="dxa"/>
          </w:tcPr>
          <w:p w14:paraId="0267C341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สินทรัพย์ที่เกิดจากสัญญา</w:t>
            </w:r>
          </w:p>
        </w:tc>
        <w:tc>
          <w:tcPr>
            <w:tcW w:w="819" w:type="dxa"/>
          </w:tcPr>
          <w:p w14:paraId="61BA35E1" w14:textId="6C0C8B3A" w:rsidR="002B2BE0" w:rsidRPr="00267CF8" w:rsidRDefault="0040532A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40532A">
              <w:rPr>
                <w:rFonts w:ascii="Angsana New" w:hAnsi="Angsana New"/>
                <w:color w:val="000000" w:themeColor="text1"/>
                <w:sz w:val="22"/>
              </w:rPr>
              <w:t>15</w:t>
            </w:r>
            <w:r w:rsidR="002B2BE0" w:rsidRPr="00267CF8">
              <w:rPr>
                <w:rFonts w:ascii="Angsana New" w:hAnsi="Angsana New"/>
                <w:color w:val="000000" w:themeColor="text1"/>
                <w:sz w:val="22"/>
              </w:rPr>
              <w:t>,</w:t>
            </w:r>
            <w:r w:rsidRPr="0040532A">
              <w:rPr>
                <w:rFonts w:ascii="Angsana New" w:hAnsi="Angsana New"/>
                <w:color w:val="000000" w:themeColor="text1"/>
                <w:sz w:val="22"/>
              </w:rPr>
              <w:t>416</w:t>
            </w:r>
          </w:p>
        </w:tc>
        <w:tc>
          <w:tcPr>
            <w:tcW w:w="720" w:type="dxa"/>
          </w:tcPr>
          <w:p w14:paraId="3FB1EB75" w14:textId="3F712020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648" w:type="dxa"/>
          </w:tcPr>
          <w:p w14:paraId="27A2B582" w14:textId="71EA3474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684" w:type="dxa"/>
          </w:tcPr>
          <w:p w14:paraId="2819F313" w14:textId="40EB3542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702" w:type="dxa"/>
          </w:tcPr>
          <w:p w14:paraId="068EF83F" w14:textId="1A670D34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783" w:type="dxa"/>
          </w:tcPr>
          <w:p w14:paraId="35D64248" w14:textId="7E7250C3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1008" w:type="dxa"/>
          </w:tcPr>
          <w:p w14:paraId="77B9A33D" w14:textId="029156FC" w:rsidR="002B2BE0" w:rsidRPr="00C96959" w:rsidRDefault="0021060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  <w:highlight w:val="yellow"/>
              </w:rPr>
            </w:pPr>
            <w:r w:rsidRPr="00C96959">
              <w:rPr>
                <w:rFonts w:ascii="Angsana New" w:hAnsi="Angsana New"/>
                <w:color w:val="000000" w:themeColor="text1"/>
                <w:sz w:val="22"/>
                <w:highlight w:val="yellow"/>
                <w:cs/>
              </w:rPr>
              <w:t>-</w:t>
            </w:r>
          </w:p>
        </w:tc>
        <w:tc>
          <w:tcPr>
            <w:tcW w:w="693" w:type="dxa"/>
          </w:tcPr>
          <w:p w14:paraId="27B84842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15,416</w:t>
            </w:r>
          </w:p>
        </w:tc>
      </w:tr>
      <w:tr w:rsidR="002B2BE0" w:rsidRPr="00267CF8" w14:paraId="428EA1DF" w14:textId="77777777" w:rsidTr="00CC0EB2">
        <w:trPr>
          <w:trHeight w:val="268"/>
        </w:trPr>
        <w:tc>
          <w:tcPr>
            <w:tcW w:w="2718" w:type="dxa"/>
          </w:tcPr>
          <w:p w14:paraId="444777C6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หนี้สินและรับชำระหลังวันสิ้นงวด</w:t>
            </w:r>
          </w:p>
        </w:tc>
        <w:tc>
          <w:tcPr>
            <w:tcW w:w="819" w:type="dxa"/>
            <w:tcBorders>
              <w:bottom w:val="single" w:sz="2" w:space="0" w:color="auto"/>
            </w:tcBorders>
          </w:tcPr>
          <w:p w14:paraId="04CAC8B7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112,980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14:paraId="7282C987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20,132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648" w:type="dxa"/>
            <w:tcBorders>
              <w:bottom w:val="single" w:sz="2" w:space="0" w:color="auto"/>
            </w:tcBorders>
          </w:tcPr>
          <w:p w14:paraId="1E7A30F6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8,504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684" w:type="dxa"/>
            <w:tcBorders>
              <w:bottom w:val="single" w:sz="2" w:space="0" w:color="auto"/>
            </w:tcBorders>
          </w:tcPr>
          <w:p w14:paraId="50B51D04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4,378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702" w:type="dxa"/>
            <w:tcBorders>
              <w:bottom w:val="single" w:sz="2" w:space="0" w:color="auto"/>
            </w:tcBorders>
          </w:tcPr>
          <w:p w14:paraId="4F26FF83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5,670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783" w:type="dxa"/>
            <w:tcBorders>
              <w:bottom w:val="single" w:sz="2" w:space="0" w:color="auto"/>
            </w:tcBorders>
          </w:tcPr>
          <w:p w14:paraId="2625355C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6,638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</w:tcPr>
          <w:p w14:paraId="7C7CCC0E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22,242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  <w:tc>
          <w:tcPr>
            <w:tcW w:w="693" w:type="dxa"/>
            <w:tcBorders>
              <w:bottom w:val="single" w:sz="2" w:space="0" w:color="auto"/>
            </w:tcBorders>
          </w:tcPr>
          <w:p w14:paraId="5AAD39C8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 xml:space="preserve"> (</w:t>
            </w:r>
            <w:r w:rsidRPr="00267CF8">
              <w:rPr>
                <w:rFonts w:ascii="Angsana New" w:hAnsi="Angsana New"/>
                <w:color w:val="000000" w:themeColor="text1"/>
                <w:sz w:val="22"/>
              </w:rPr>
              <w:t>180,544</w:t>
            </w: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)</w:t>
            </w:r>
          </w:p>
        </w:tc>
      </w:tr>
      <w:tr w:rsidR="002B2BE0" w:rsidRPr="00267CF8" w14:paraId="68611A6A" w14:textId="77777777" w:rsidTr="00CC0EB2">
        <w:trPr>
          <w:trHeight w:val="157"/>
        </w:trPr>
        <w:tc>
          <w:tcPr>
            <w:tcW w:w="2718" w:type="dxa"/>
          </w:tcPr>
          <w:p w14:paraId="74E4B748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  <w:cs/>
              </w:rPr>
              <w:t>มูลค่าสุทธิที่นำมาคำนวณ</w:t>
            </w:r>
          </w:p>
        </w:tc>
        <w:tc>
          <w:tcPr>
            <w:tcW w:w="819" w:type="dxa"/>
            <w:tcBorders>
              <w:top w:val="single" w:sz="2" w:space="0" w:color="auto"/>
            </w:tcBorders>
          </w:tcPr>
          <w:p w14:paraId="05584C1B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204,482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14:paraId="276C6088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6,099</w:t>
            </w:r>
          </w:p>
        </w:tc>
        <w:tc>
          <w:tcPr>
            <w:tcW w:w="648" w:type="dxa"/>
            <w:tcBorders>
              <w:top w:val="single" w:sz="2" w:space="0" w:color="auto"/>
            </w:tcBorders>
          </w:tcPr>
          <w:p w14:paraId="03C00824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3,996</w:t>
            </w:r>
          </w:p>
        </w:tc>
        <w:tc>
          <w:tcPr>
            <w:tcW w:w="684" w:type="dxa"/>
            <w:tcBorders>
              <w:top w:val="single" w:sz="2" w:space="0" w:color="auto"/>
            </w:tcBorders>
          </w:tcPr>
          <w:p w14:paraId="79051289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2,290</w:t>
            </w:r>
          </w:p>
        </w:tc>
        <w:tc>
          <w:tcPr>
            <w:tcW w:w="702" w:type="dxa"/>
            <w:tcBorders>
              <w:top w:val="single" w:sz="2" w:space="0" w:color="auto"/>
            </w:tcBorders>
          </w:tcPr>
          <w:p w14:paraId="52A4FA38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2,098</w:t>
            </w:r>
          </w:p>
        </w:tc>
        <w:tc>
          <w:tcPr>
            <w:tcW w:w="783" w:type="dxa"/>
            <w:tcBorders>
              <w:top w:val="single" w:sz="2" w:space="0" w:color="auto"/>
            </w:tcBorders>
          </w:tcPr>
          <w:p w14:paraId="1E201847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6,305</w:t>
            </w:r>
          </w:p>
        </w:tc>
        <w:tc>
          <w:tcPr>
            <w:tcW w:w="1008" w:type="dxa"/>
            <w:tcBorders>
              <w:top w:val="single" w:sz="2" w:space="0" w:color="auto"/>
            </w:tcBorders>
          </w:tcPr>
          <w:p w14:paraId="50501EC7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43,176</w:t>
            </w:r>
          </w:p>
        </w:tc>
        <w:tc>
          <w:tcPr>
            <w:tcW w:w="693" w:type="dxa"/>
            <w:tcBorders>
              <w:top w:val="single" w:sz="2" w:space="0" w:color="auto"/>
            </w:tcBorders>
          </w:tcPr>
          <w:p w14:paraId="2CB9A0F8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268,446</w:t>
            </w:r>
          </w:p>
        </w:tc>
      </w:tr>
      <w:tr w:rsidR="002B2BE0" w:rsidRPr="00267CF8" w14:paraId="3D8D8BC4" w14:textId="77777777" w:rsidTr="00CC0EB2">
        <w:trPr>
          <w:trHeight w:val="257"/>
        </w:trPr>
        <w:tc>
          <w:tcPr>
            <w:tcW w:w="2718" w:type="dxa"/>
          </w:tcPr>
          <w:p w14:paraId="703F49EB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1"/>
              <w:jc w:val="thaiDistribute"/>
              <w:rPr>
                <w:rFonts w:ascii="Angsana New" w:hAnsi="Angsana New"/>
                <w:color w:val="000000" w:themeColor="text1"/>
                <w:sz w:val="22"/>
                <w:cs/>
              </w:rPr>
            </w:pPr>
            <w:r w:rsidRPr="00267CF8">
              <w:rPr>
                <w:rFonts w:ascii="Angsana New" w:hAnsi="Angsana New"/>
                <w:sz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9" w:type="dxa"/>
          </w:tcPr>
          <w:p w14:paraId="4703AE69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3,169</w:t>
            </w:r>
          </w:p>
        </w:tc>
        <w:tc>
          <w:tcPr>
            <w:tcW w:w="720" w:type="dxa"/>
          </w:tcPr>
          <w:p w14:paraId="7346DDAA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122</w:t>
            </w:r>
          </w:p>
        </w:tc>
        <w:tc>
          <w:tcPr>
            <w:tcW w:w="648" w:type="dxa"/>
          </w:tcPr>
          <w:p w14:paraId="00B2B5B4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208</w:t>
            </w:r>
          </w:p>
        </w:tc>
        <w:tc>
          <w:tcPr>
            <w:tcW w:w="684" w:type="dxa"/>
          </w:tcPr>
          <w:p w14:paraId="62F16014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260</w:t>
            </w:r>
          </w:p>
        </w:tc>
        <w:tc>
          <w:tcPr>
            <w:tcW w:w="702" w:type="dxa"/>
          </w:tcPr>
          <w:p w14:paraId="60FFC71E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337</w:t>
            </w:r>
          </w:p>
        </w:tc>
        <w:tc>
          <w:tcPr>
            <w:tcW w:w="783" w:type="dxa"/>
          </w:tcPr>
          <w:p w14:paraId="4F86A5C3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1,673</w:t>
            </w:r>
          </w:p>
        </w:tc>
        <w:tc>
          <w:tcPr>
            <w:tcW w:w="1008" w:type="dxa"/>
          </w:tcPr>
          <w:p w14:paraId="7B91F7D6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43,176</w:t>
            </w:r>
          </w:p>
        </w:tc>
        <w:tc>
          <w:tcPr>
            <w:tcW w:w="693" w:type="dxa"/>
          </w:tcPr>
          <w:p w14:paraId="29DDD051" w14:textId="77777777" w:rsidR="002B2BE0" w:rsidRPr="00267CF8" w:rsidRDefault="002B2BE0" w:rsidP="00EF67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7" w:right="-80"/>
              <w:rPr>
                <w:rFonts w:ascii="Angsana New" w:hAnsi="Angsana New"/>
                <w:color w:val="000000" w:themeColor="text1"/>
                <w:sz w:val="22"/>
              </w:rPr>
            </w:pPr>
            <w:r w:rsidRPr="00267CF8">
              <w:rPr>
                <w:rFonts w:ascii="Angsana New" w:hAnsi="Angsana New"/>
                <w:color w:val="000000" w:themeColor="text1"/>
                <w:sz w:val="22"/>
              </w:rPr>
              <w:t>48,945</w:t>
            </w:r>
          </w:p>
        </w:tc>
      </w:tr>
    </w:tbl>
    <w:p w14:paraId="7A37BDF5" w14:textId="0869D470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78422" w14:textId="3E64F613" w:rsidR="005804AB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2411C0E" w14:textId="77777777" w:rsidR="005804AB" w:rsidRPr="005641F5" w:rsidRDefault="005804A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526140" w14:textId="77777777" w:rsidR="005641F5" w:rsidRDefault="005641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68CF464" w14:textId="77777777" w:rsidR="005641F5" w:rsidRDefault="005641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AF3C50E" w14:textId="77777777" w:rsidR="005641F5" w:rsidRDefault="005641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EB1212" w14:textId="77777777" w:rsidR="005641F5" w:rsidRDefault="005641F5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7F6573" w14:textId="04DB80DB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>ในระหว่างปี บริษัทมีรายการเคลื่อนไหวของค่าเผื่อผลขาดทุนด้านเครดิตที่คาดว่าจะเกิดขึ้น ดังต่อไปนี้</w:t>
      </w:r>
    </w:p>
    <w:p w14:paraId="7D63D9F2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4"/>
          <w:szCs w:val="14"/>
        </w:rPr>
      </w:pPr>
    </w:p>
    <w:tbl>
      <w:tblPr>
        <w:tblW w:w="8541" w:type="dxa"/>
        <w:tblInd w:w="85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85"/>
        <w:gridCol w:w="945"/>
        <w:gridCol w:w="109"/>
        <w:gridCol w:w="962"/>
        <w:gridCol w:w="117"/>
        <w:gridCol w:w="1026"/>
        <w:gridCol w:w="117"/>
        <w:gridCol w:w="1080"/>
      </w:tblGrid>
      <w:tr w:rsidR="002B2BE0" w:rsidRPr="00267CF8" w14:paraId="2B6E6114" w14:textId="77777777" w:rsidTr="00CC0EB2">
        <w:tc>
          <w:tcPr>
            <w:tcW w:w="4185" w:type="dxa"/>
          </w:tcPr>
          <w:p w14:paraId="7AAD0BB3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6" w:type="dxa"/>
            <w:gridSpan w:val="7"/>
          </w:tcPr>
          <w:p w14:paraId="5BA6DCB8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2B2BE0" w:rsidRPr="00267CF8" w14:paraId="7E53D889" w14:textId="77777777" w:rsidTr="00CC0EB2">
        <w:tc>
          <w:tcPr>
            <w:tcW w:w="4185" w:type="dxa"/>
          </w:tcPr>
          <w:p w14:paraId="448EF4C3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gridSpan w:val="3"/>
            <w:tcBorders>
              <w:bottom w:val="single" w:sz="4" w:space="0" w:color="auto"/>
            </w:tcBorders>
          </w:tcPr>
          <w:p w14:paraId="3B50B50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223DC5B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</w:tcPr>
          <w:p w14:paraId="36D757E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2B2BE0" w:rsidRPr="00267CF8" w14:paraId="4A297D16" w14:textId="77777777" w:rsidTr="00CC0EB2">
        <w:trPr>
          <w:trHeight w:val="351"/>
        </w:trPr>
        <w:tc>
          <w:tcPr>
            <w:tcW w:w="4185" w:type="dxa"/>
          </w:tcPr>
          <w:p w14:paraId="71A6F2A2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2CB71C3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9" w:type="dxa"/>
            <w:vAlign w:val="bottom"/>
          </w:tcPr>
          <w:p w14:paraId="07C29BC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4FDF492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" w:type="dxa"/>
            <w:vAlign w:val="bottom"/>
          </w:tcPr>
          <w:p w14:paraId="4405726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0026CC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" w:type="dxa"/>
            <w:vAlign w:val="bottom"/>
          </w:tcPr>
          <w:p w14:paraId="1812D65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B5CA9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2BE0" w:rsidRPr="00267CF8" w14:paraId="680C2201" w14:textId="77777777" w:rsidTr="00CC0EB2">
        <w:trPr>
          <w:trHeight w:hRule="exact" w:val="354"/>
        </w:trPr>
        <w:tc>
          <w:tcPr>
            <w:tcW w:w="4185" w:type="dxa"/>
          </w:tcPr>
          <w:p w14:paraId="34B08F5B" w14:textId="77777777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67CF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74787225" w14:textId="77777777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4BBFD85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37,947</w:t>
            </w:r>
          </w:p>
        </w:tc>
        <w:tc>
          <w:tcPr>
            <w:tcW w:w="109" w:type="dxa"/>
          </w:tcPr>
          <w:p w14:paraId="19DB9F2F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1976812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17,298</w:t>
            </w:r>
          </w:p>
        </w:tc>
        <w:tc>
          <w:tcPr>
            <w:tcW w:w="117" w:type="dxa"/>
          </w:tcPr>
          <w:p w14:paraId="7246708A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3584C2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37,947</w:t>
            </w:r>
          </w:p>
        </w:tc>
        <w:tc>
          <w:tcPr>
            <w:tcW w:w="117" w:type="dxa"/>
          </w:tcPr>
          <w:p w14:paraId="3D6D5A57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F98F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17,298</w:t>
            </w:r>
          </w:p>
        </w:tc>
      </w:tr>
      <w:tr w:rsidR="002B2BE0" w:rsidRPr="00267CF8" w14:paraId="06203AE4" w14:textId="77777777" w:rsidTr="00CC0EB2">
        <w:trPr>
          <w:trHeight w:hRule="exact" w:val="354"/>
        </w:trPr>
        <w:tc>
          <w:tcPr>
            <w:tcW w:w="4185" w:type="dxa"/>
          </w:tcPr>
          <w:p w14:paraId="34817E3E" w14:textId="3FF10B58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2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="00DD18A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67CF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945" w:type="dxa"/>
          </w:tcPr>
          <w:p w14:paraId="66D4F05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22,194</w:t>
            </w:r>
          </w:p>
        </w:tc>
        <w:tc>
          <w:tcPr>
            <w:tcW w:w="109" w:type="dxa"/>
          </w:tcPr>
          <w:p w14:paraId="1215B91D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66B502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dxa"/>
          </w:tcPr>
          <w:p w14:paraId="3DEE87A3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2D65D2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22,194</w:t>
            </w:r>
          </w:p>
        </w:tc>
        <w:tc>
          <w:tcPr>
            <w:tcW w:w="117" w:type="dxa"/>
          </w:tcPr>
          <w:p w14:paraId="74C0219D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687B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2BE0" w:rsidRPr="00267CF8" w14:paraId="36CE7A76" w14:textId="77777777" w:rsidTr="00CC0EB2">
        <w:trPr>
          <w:trHeight w:val="113"/>
        </w:trPr>
        <w:tc>
          <w:tcPr>
            <w:tcW w:w="4185" w:type="dxa"/>
            <w:vAlign w:val="bottom"/>
          </w:tcPr>
          <w:p w14:paraId="1D7FE90A" w14:textId="2376D1E2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2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="00DD18A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67CF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รับรู้เพิ่ม</w:t>
            </w:r>
          </w:p>
        </w:tc>
        <w:tc>
          <w:tcPr>
            <w:tcW w:w="945" w:type="dxa"/>
          </w:tcPr>
          <w:p w14:paraId="4F1BDE8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7,193</w:t>
            </w:r>
          </w:p>
        </w:tc>
        <w:tc>
          <w:tcPr>
            <w:tcW w:w="109" w:type="dxa"/>
          </w:tcPr>
          <w:p w14:paraId="7B35B0B8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55C9797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22,113</w:t>
            </w:r>
          </w:p>
        </w:tc>
        <w:tc>
          <w:tcPr>
            <w:tcW w:w="117" w:type="dxa"/>
          </w:tcPr>
          <w:p w14:paraId="2D4545A9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8E3B2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2,856</w:t>
            </w:r>
          </w:p>
        </w:tc>
        <w:tc>
          <w:tcPr>
            <w:tcW w:w="117" w:type="dxa"/>
          </w:tcPr>
          <w:p w14:paraId="4C807AC5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2C07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22,113</w:t>
            </w:r>
          </w:p>
        </w:tc>
      </w:tr>
      <w:tr w:rsidR="002B2BE0" w:rsidRPr="00267CF8" w14:paraId="4D54F914" w14:textId="77777777" w:rsidTr="00CC0EB2">
        <w:trPr>
          <w:trHeight w:val="113"/>
        </w:trPr>
        <w:tc>
          <w:tcPr>
            <w:tcW w:w="4185" w:type="dxa"/>
            <w:vAlign w:val="bottom"/>
          </w:tcPr>
          <w:p w14:paraId="2A3CC3A1" w14:textId="77777777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2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ab/>
              <w:t>กลับรายการ</w:t>
            </w:r>
          </w:p>
        </w:tc>
        <w:tc>
          <w:tcPr>
            <w:tcW w:w="945" w:type="dxa"/>
          </w:tcPr>
          <w:p w14:paraId="7829CB4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</w:rPr>
              <w:t>14,052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9" w:type="dxa"/>
          </w:tcPr>
          <w:p w14:paraId="76677FA9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B996AC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</w:rPr>
              <w:t>1,464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47A171C3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796253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</w:rPr>
              <w:t>14,052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761EDE4F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37E6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67CF8">
              <w:rPr>
                <w:rFonts w:ascii="Angsana New" w:hAnsi="Angsana New"/>
                <w:sz w:val="30"/>
                <w:szCs w:val="30"/>
              </w:rPr>
              <w:t>1,464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B2BE0" w:rsidRPr="00267CF8" w14:paraId="46E78B2E" w14:textId="77777777" w:rsidTr="00CC0EB2">
        <w:trPr>
          <w:trHeight w:val="329"/>
        </w:trPr>
        <w:tc>
          <w:tcPr>
            <w:tcW w:w="4185" w:type="dxa"/>
            <w:vAlign w:val="bottom"/>
          </w:tcPr>
          <w:p w14:paraId="4FE44EEE" w14:textId="77777777" w:rsidR="002B2BE0" w:rsidRPr="00267CF8" w:rsidRDefault="002B2BE0" w:rsidP="00DD18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CF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67C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7CF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</w:tcPr>
          <w:p w14:paraId="04B4D21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53,282</w:t>
            </w:r>
          </w:p>
        </w:tc>
        <w:tc>
          <w:tcPr>
            <w:tcW w:w="109" w:type="dxa"/>
          </w:tcPr>
          <w:p w14:paraId="27EB5BDF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</w:tcPr>
          <w:p w14:paraId="0B304C5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37,947</w:t>
            </w:r>
          </w:p>
        </w:tc>
        <w:tc>
          <w:tcPr>
            <w:tcW w:w="117" w:type="dxa"/>
          </w:tcPr>
          <w:p w14:paraId="56EE30CC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0AD2F7F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48,945</w:t>
            </w:r>
          </w:p>
        </w:tc>
        <w:tc>
          <w:tcPr>
            <w:tcW w:w="117" w:type="dxa"/>
          </w:tcPr>
          <w:p w14:paraId="5A7FDA94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75F158C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CF8">
              <w:rPr>
                <w:rFonts w:ascii="Angsana New" w:hAnsi="Angsana New"/>
                <w:sz w:val="30"/>
                <w:szCs w:val="30"/>
              </w:rPr>
              <w:t>37,947</w:t>
            </w:r>
          </w:p>
        </w:tc>
      </w:tr>
    </w:tbl>
    <w:p w14:paraId="3BD3493D" w14:textId="77777777" w:rsidR="002B2BE0" w:rsidRPr="0005760A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3AD87B9" w14:textId="4E2F4218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ในระหว่างปีสิ้นสุดวันที่ </w:t>
      </w:r>
      <w:r w:rsidRPr="00267CF8">
        <w:rPr>
          <w:rFonts w:ascii="Angsana New" w:hAnsi="Angsana New"/>
          <w:spacing w:val="-8"/>
          <w:sz w:val="32"/>
          <w:szCs w:val="32"/>
        </w:rPr>
        <w:t xml:space="preserve">31 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pacing w:val="-8"/>
          <w:sz w:val="32"/>
          <w:szCs w:val="32"/>
        </w:rPr>
        <w:t>2563</w:t>
      </w:r>
      <w:r w:rsidRPr="00267CF8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กลุ่มบริษัทมีการเปลี่ยนแปลงวิธีการคำนวณค่าเผื่อผล</w:t>
      </w:r>
      <w:r w:rsidRPr="00267CF8">
        <w:rPr>
          <w:rFonts w:ascii="Angsana New" w:hAnsi="Angsana New"/>
          <w:spacing w:val="-4"/>
          <w:sz w:val="32"/>
          <w:szCs w:val="32"/>
          <w:cs/>
        </w:rPr>
        <w:t>ขาดทุน</w:t>
      </w:r>
      <w:r w:rsidRPr="00267CF8">
        <w:rPr>
          <w:rFonts w:ascii="Angsana New" w:hAnsi="Angsana New"/>
          <w:spacing w:val="2"/>
          <w:sz w:val="32"/>
          <w:szCs w:val="32"/>
          <w:cs/>
        </w:rPr>
        <w:t>ด้านเครดิตที่คาดว่าจะเกิดขึ้นโดยแยกลูกหนี้ออกเป็นกลุ่มตามลักษณะธุรกิจเพื่อให้ประมาณการ</w:t>
      </w:r>
      <w:r w:rsidRPr="00267CF8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ค่าเผื่อผลขาดทุนด้านเครดิตที่คาดว่าจะเกิดขึ้นเหมาะสมมากยิ่งขึ้น เป็นผลให้มีการกลับรายการค่า</w:t>
      </w:r>
      <w:r w:rsidRPr="00267CF8">
        <w:rPr>
          <w:rFonts w:ascii="Angsana New" w:hAnsi="Angsana New"/>
          <w:sz w:val="32"/>
          <w:szCs w:val="32"/>
          <w:cs/>
        </w:rPr>
        <w:t>เผื่อ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ผลขาดทุนด้านเครดิตที่คาดว่าจะเกิดขึ้นจำนวน </w:t>
      </w:r>
      <w:r w:rsidR="00647390">
        <w:rPr>
          <w:rFonts w:ascii="Angsana New" w:hAnsi="Angsana New"/>
          <w:spacing w:val="-4"/>
          <w:sz w:val="32"/>
          <w:szCs w:val="32"/>
        </w:rPr>
        <w:t>14</w:t>
      </w:r>
      <w:r w:rsidR="00647390">
        <w:rPr>
          <w:rFonts w:ascii="Angsana New" w:hAnsi="Angsana New"/>
          <w:spacing w:val="-4"/>
          <w:sz w:val="32"/>
          <w:szCs w:val="32"/>
          <w:cs/>
        </w:rPr>
        <w:t>.</w:t>
      </w:r>
      <w:r w:rsidR="00647390">
        <w:rPr>
          <w:rFonts w:ascii="Angsana New" w:hAnsi="Angsana New"/>
          <w:spacing w:val="-4"/>
          <w:sz w:val="32"/>
          <w:szCs w:val="32"/>
        </w:rPr>
        <w:t>05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ล้านบาท ในงบการเงินรวมและงบการเงิน</w:t>
      </w:r>
      <w:r w:rsidRPr="00267CF8">
        <w:rPr>
          <w:rFonts w:ascii="Angsana New" w:hAnsi="Angsana New"/>
          <w:sz w:val="32"/>
          <w:szCs w:val="32"/>
          <w:cs/>
        </w:rPr>
        <w:t>เฉพาะของบริษัท</w:t>
      </w:r>
    </w:p>
    <w:p w14:paraId="233C8087" w14:textId="77777777" w:rsidR="002B2BE0" w:rsidRPr="0005760A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31B76F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4"/>
          <w:sz w:val="32"/>
          <w:szCs w:val="32"/>
          <w:cs/>
        </w:rPr>
        <w:t>ผลขาดทุนด้านเครดิตที่คาดว่าจะเกิดขึ้นจากลูกหนี้การค้าและลูกหนี้หมุนเวียนอื่น และสินทรัพย์</w:t>
      </w:r>
      <w:r w:rsidRPr="00267CF8">
        <w:rPr>
          <w:rFonts w:ascii="Angsana New" w:hAnsi="Angsana New"/>
          <w:spacing w:val="-6"/>
          <w:sz w:val="32"/>
          <w:szCs w:val="32"/>
          <w:cs/>
        </w:rPr>
        <w:t>ที่เกิดจากสัญญาแสดงรายการสุทธิในค่าใช้จ่ายในการบริหาร การกลับรายการของงวดก่อนใน</w:t>
      </w:r>
      <w:r w:rsidRPr="00267CF8">
        <w:rPr>
          <w:rFonts w:ascii="Angsana New" w:hAnsi="Angsana New"/>
          <w:sz w:val="32"/>
          <w:szCs w:val="32"/>
          <w:cs/>
        </w:rPr>
        <w:t>ภายหลังจะแสดงรายการสุทธิในรายการบรรทัดเดียวกันที่ได้บันทึกไปแล้ว</w:t>
      </w:r>
    </w:p>
    <w:p w14:paraId="6D2100A6" w14:textId="2622CFA6" w:rsidR="00E433FA" w:rsidRPr="005804AB" w:rsidRDefault="00E433FA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Angsana New" w:hAnsi="Angsana New"/>
          <w:sz w:val="24"/>
          <w:szCs w:val="24"/>
        </w:rPr>
      </w:pPr>
    </w:p>
    <w:p w14:paraId="224641F2" w14:textId="3D3B3B37" w:rsidR="002B2BE0" w:rsidRPr="00267CF8" w:rsidRDefault="008443BC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2B2BE0" w:rsidRPr="00267CF8">
        <w:rPr>
          <w:rFonts w:ascii="Angsana New" w:hAnsi="Angsana New"/>
          <w:sz w:val="32"/>
          <w:szCs w:val="32"/>
          <w:cs/>
        </w:rPr>
        <w:t>ความเสี่ยงด้านตลาด</w:t>
      </w:r>
    </w:p>
    <w:p w14:paraId="7C5CB31B" w14:textId="77777777" w:rsidR="002B2BE0" w:rsidRPr="00C55A8A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Angsana New" w:hAnsi="Angsana New"/>
          <w:sz w:val="16"/>
          <w:szCs w:val="16"/>
          <w:cs/>
        </w:rPr>
      </w:pPr>
    </w:p>
    <w:p w14:paraId="0B501CFB" w14:textId="77777777" w:rsidR="002B2BE0" w:rsidRPr="00267CF8" w:rsidRDefault="002B2BE0" w:rsidP="00C55A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ความเสี่ยงของอัตราแลกเปลี่ยนเงินตราต่างประเทศ</w:t>
      </w:r>
    </w:p>
    <w:p w14:paraId="1B747A90" w14:textId="77777777" w:rsidR="002B2BE0" w:rsidRPr="00267CF8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5E8EB4B0" w14:textId="77777777" w:rsidR="002B2BE0" w:rsidRPr="00267CF8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2"/>
          <w:sz w:val="32"/>
          <w:szCs w:val="32"/>
          <w:cs/>
        </w:rPr>
        <w:t>กลุ่มบริษัทมีรายการบางรายการเป็นเงินตราต่างประเทศ ซึ่งทำให้เกิดความเสี่ยงจากการ</w:t>
      </w:r>
      <w:r w:rsidRPr="00267CF8">
        <w:rPr>
          <w:rFonts w:ascii="Angsana New" w:hAnsi="Angsana New"/>
          <w:sz w:val="32"/>
          <w:szCs w:val="32"/>
          <w:cs/>
        </w:rPr>
        <w:t>เปลี่ยนแปลง</w:t>
      </w:r>
      <w:r w:rsidRPr="00267CF8">
        <w:rPr>
          <w:rFonts w:ascii="Angsana New" w:hAnsi="Angsana New"/>
          <w:spacing w:val="-4"/>
          <w:sz w:val="32"/>
          <w:szCs w:val="32"/>
          <w:cs/>
        </w:rPr>
        <w:t>ของอัตราแลกเปลี่ยนเงินตราต่างประเทศ อย่างไรก็ตาม ผู้บริหารเชื่อว่าความเสี่ยงจากอัตรา</w:t>
      </w:r>
      <w:r w:rsidRPr="00267CF8">
        <w:rPr>
          <w:rFonts w:ascii="Angsana New" w:hAnsi="Angsana New"/>
          <w:sz w:val="32"/>
          <w:szCs w:val="32"/>
          <w:cs/>
        </w:rPr>
        <w:t>แลกเปลี่ยนเงินตราต่างประเทศไม่เป็นสาระสำคัญ</w:t>
      </w:r>
    </w:p>
    <w:p w14:paraId="23B69DA1" w14:textId="77777777" w:rsidR="002B2BE0" w:rsidRPr="00267CF8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2FC9ED3A" w14:textId="77777777" w:rsidR="002B2BE0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6"/>
          <w:sz w:val="32"/>
          <w:szCs w:val="32"/>
          <w:cs/>
        </w:rPr>
        <w:t>กลุ่มบริษัทมีสินทรัพย์และหนี้สินทางการเงินที่เป็นสกุลเงินตรา</w:t>
      </w:r>
      <w:r w:rsidRPr="00267CF8">
        <w:rPr>
          <w:rFonts w:ascii="Angsana New" w:hAnsi="Angsana New"/>
          <w:sz w:val="32"/>
          <w:szCs w:val="32"/>
          <w:cs/>
        </w:rPr>
        <w:t>ต่างประเทศที่ไม่ได้ทำการป้องกันความเสี่ยง ดังนี้</w:t>
      </w:r>
    </w:p>
    <w:p w14:paraId="709E8556" w14:textId="470729DA" w:rsidR="002B2BE0" w:rsidRDefault="002B2BE0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78DD6CF4" w14:textId="61A9C7E5" w:rsidR="005804AB" w:rsidRDefault="005804AB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496694C0" w14:textId="7F656D8D" w:rsidR="005804AB" w:rsidRDefault="005804AB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7128B853" w14:textId="42343CF7" w:rsidR="005804AB" w:rsidRDefault="005804AB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6913B076" w14:textId="77777777" w:rsidR="005804AB" w:rsidRDefault="005804AB" w:rsidP="00C5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6FF62DCC" w14:textId="7FE3162D" w:rsidR="00B22BD4" w:rsidRPr="00B22BD4" w:rsidRDefault="00B22BD4" w:rsidP="00B22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B22BD4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tbl>
      <w:tblPr>
        <w:tblW w:w="8235" w:type="dxa"/>
        <w:tblInd w:w="819" w:type="dxa"/>
        <w:tblLayout w:type="fixed"/>
        <w:tblLook w:val="0000" w:firstRow="0" w:lastRow="0" w:firstColumn="0" w:lastColumn="0" w:noHBand="0" w:noVBand="0"/>
      </w:tblPr>
      <w:tblGrid>
        <w:gridCol w:w="2331"/>
        <w:gridCol w:w="1449"/>
        <w:gridCol w:w="1422"/>
        <w:gridCol w:w="1521"/>
        <w:gridCol w:w="1512"/>
      </w:tblGrid>
      <w:tr w:rsidR="00B22BD4" w:rsidRPr="00B22BD4" w14:paraId="2ABBB158" w14:textId="77777777" w:rsidTr="00E03DD4">
        <w:trPr>
          <w:cantSplit/>
        </w:trPr>
        <w:tc>
          <w:tcPr>
            <w:tcW w:w="2331" w:type="dxa"/>
            <w:vAlign w:val="bottom"/>
          </w:tcPr>
          <w:p w14:paraId="5247F02E" w14:textId="77777777" w:rsidR="00B22BD4" w:rsidRPr="00B22BD4" w:rsidRDefault="00B22BD4" w:rsidP="00E03DD4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2CD60554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2B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Pr="00B22BD4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B22B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B22BD4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033" w:type="dxa"/>
            <w:gridSpan w:val="2"/>
            <w:vAlign w:val="bottom"/>
          </w:tcPr>
          <w:p w14:paraId="29974195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B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Pr="00B22BD4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B22B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B22BD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B22BD4" w:rsidRPr="00B22BD4" w14:paraId="03C55FBD" w14:textId="77777777" w:rsidTr="00E03DD4">
        <w:tc>
          <w:tcPr>
            <w:tcW w:w="2331" w:type="dxa"/>
            <w:vAlign w:val="bottom"/>
          </w:tcPr>
          <w:p w14:paraId="7D8F49FE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2B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449" w:type="dxa"/>
            <w:vAlign w:val="bottom"/>
          </w:tcPr>
          <w:p w14:paraId="7D168AFB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BD4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ดอลลาร์สหรัฐ</w:t>
            </w:r>
          </w:p>
        </w:tc>
        <w:tc>
          <w:tcPr>
            <w:tcW w:w="1422" w:type="dxa"/>
            <w:vAlign w:val="bottom"/>
          </w:tcPr>
          <w:p w14:paraId="64DECD2C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BD4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เยน</w:t>
            </w:r>
          </w:p>
        </w:tc>
        <w:tc>
          <w:tcPr>
            <w:tcW w:w="1521" w:type="dxa"/>
            <w:vAlign w:val="bottom"/>
          </w:tcPr>
          <w:p w14:paraId="5271F2EA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BD4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เหรียญสหรัฐฯ</w:t>
            </w:r>
          </w:p>
        </w:tc>
        <w:tc>
          <w:tcPr>
            <w:tcW w:w="1512" w:type="dxa"/>
            <w:vAlign w:val="bottom"/>
          </w:tcPr>
          <w:p w14:paraId="7880E45B" w14:textId="77777777" w:rsidR="00B22BD4" w:rsidRPr="00B22BD4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BD4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เยน</w:t>
            </w:r>
          </w:p>
        </w:tc>
      </w:tr>
      <w:tr w:rsidR="00B22BD4" w:rsidRPr="000E5FAA" w14:paraId="25C3BBA9" w14:textId="77777777" w:rsidTr="00E03DD4">
        <w:tc>
          <w:tcPr>
            <w:tcW w:w="2331" w:type="dxa"/>
            <w:vAlign w:val="bottom"/>
          </w:tcPr>
          <w:p w14:paraId="45F67FB2" w14:textId="4AFE6893" w:rsidR="00B22BD4" w:rsidRPr="00C96959" w:rsidRDefault="00B22BD4" w:rsidP="00E03DD4">
            <w:pPr>
              <w:pStyle w:val="a4"/>
              <w:widowControl/>
              <w:ind w:left="-67" w:right="-8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 w:cs="Angsana New" w:hint="cs"/>
                <w:color w:val="000000"/>
                <w:sz w:val="30"/>
                <w:szCs w:val="30"/>
                <w:highlight w:val="yellow"/>
                <w:cs/>
              </w:rPr>
              <w:t>สินทรัพย์ทางการเงิน</w:t>
            </w:r>
          </w:p>
        </w:tc>
        <w:tc>
          <w:tcPr>
            <w:tcW w:w="1449" w:type="dxa"/>
          </w:tcPr>
          <w:p w14:paraId="1C8DA5AF" w14:textId="61AFC6EF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</w:rPr>
              <w:t>2,099</w:t>
            </w:r>
          </w:p>
        </w:tc>
        <w:tc>
          <w:tcPr>
            <w:tcW w:w="1422" w:type="dxa"/>
          </w:tcPr>
          <w:p w14:paraId="0119F223" w14:textId="31D69729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5B6AC7BC" w14:textId="77777777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2A7D58C8" w14:textId="1ED8BED1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</w:tr>
      <w:tr w:rsidR="00B22BD4" w:rsidRPr="000E5FAA" w14:paraId="26676011" w14:textId="77777777" w:rsidTr="00E03DD4">
        <w:trPr>
          <w:trHeight w:val="366"/>
        </w:trPr>
        <w:tc>
          <w:tcPr>
            <w:tcW w:w="2331" w:type="dxa"/>
            <w:vAlign w:val="bottom"/>
          </w:tcPr>
          <w:p w14:paraId="6103156A" w14:textId="20899B9E" w:rsidR="00B22BD4" w:rsidRPr="00C96959" w:rsidRDefault="00B22BD4" w:rsidP="00E03DD4">
            <w:pPr>
              <w:pStyle w:val="a4"/>
              <w:widowControl/>
              <w:ind w:left="-67" w:right="-8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 w:cs="Angsana New" w:hint="cs"/>
                <w:color w:val="000000"/>
                <w:sz w:val="30"/>
                <w:szCs w:val="30"/>
                <w:highlight w:val="yellow"/>
                <w:cs/>
              </w:rPr>
              <w:t>หนี้สินทางการเงิน</w:t>
            </w:r>
          </w:p>
        </w:tc>
        <w:tc>
          <w:tcPr>
            <w:tcW w:w="1449" w:type="dxa"/>
          </w:tcPr>
          <w:p w14:paraId="4E59673D" w14:textId="2F6FBAC2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422" w:type="dxa"/>
          </w:tcPr>
          <w:p w14:paraId="56DA5FEF" w14:textId="275B27D3" w:rsidR="00B22BD4" w:rsidRPr="00791CA0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91CA0">
              <w:rPr>
                <w:rFonts w:ascii="Angsana New" w:hAnsi="Angsana New"/>
                <w:sz w:val="30"/>
                <w:szCs w:val="30"/>
              </w:rPr>
              <w:t>5,100,000</w:t>
            </w:r>
          </w:p>
        </w:tc>
        <w:tc>
          <w:tcPr>
            <w:tcW w:w="1521" w:type="dxa"/>
            <w:vAlign w:val="bottom"/>
          </w:tcPr>
          <w:p w14:paraId="129F2653" w14:textId="79E0FAF4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</w:rPr>
              <w:t>1,011,845</w:t>
            </w:r>
          </w:p>
        </w:tc>
        <w:tc>
          <w:tcPr>
            <w:tcW w:w="1512" w:type="dxa"/>
            <w:vAlign w:val="bottom"/>
          </w:tcPr>
          <w:p w14:paraId="7E8DF11A" w14:textId="29D2033F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</w:rPr>
              <w:t>26,868,000</w:t>
            </w:r>
          </w:p>
        </w:tc>
      </w:tr>
    </w:tbl>
    <w:p w14:paraId="0F31B764" w14:textId="77777777" w:rsidR="00791CA0" w:rsidRDefault="00791CA0" w:rsidP="00B22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6DD3C1F" w14:textId="4E89954E" w:rsidR="00B22BD4" w:rsidRPr="00E321E8" w:rsidRDefault="00B22BD4" w:rsidP="00B22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E321E8">
        <w:rPr>
          <w:rFonts w:ascii="Angsana New" w:hAnsi="Angsana New"/>
          <w:sz w:val="32"/>
          <w:szCs w:val="32"/>
          <w:u w:val="single"/>
          <w:cs/>
        </w:rPr>
        <w:t>งบการเงินเฉพาะของบริษัท</w:t>
      </w:r>
    </w:p>
    <w:p w14:paraId="50586A32" w14:textId="77777777" w:rsidR="00B22BD4" w:rsidRPr="00E321E8" w:rsidRDefault="00B22BD4" w:rsidP="00B22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tbl>
      <w:tblPr>
        <w:tblW w:w="8199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2295"/>
        <w:gridCol w:w="1449"/>
        <w:gridCol w:w="1422"/>
        <w:gridCol w:w="1521"/>
        <w:gridCol w:w="1512"/>
      </w:tblGrid>
      <w:tr w:rsidR="00B22BD4" w:rsidRPr="00791CA0" w14:paraId="5D9E370E" w14:textId="77777777" w:rsidTr="00E03DD4">
        <w:trPr>
          <w:cantSplit/>
        </w:trPr>
        <w:tc>
          <w:tcPr>
            <w:tcW w:w="2295" w:type="dxa"/>
            <w:vAlign w:val="bottom"/>
          </w:tcPr>
          <w:p w14:paraId="6AEEE072" w14:textId="77777777" w:rsidR="00B22BD4" w:rsidRPr="00C96959" w:rsidRDefault="00B22BD4" w:rsidP="00E03DD4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9255EE9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  <w:t xml:space="preserve">วันที่ 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  <w:t>31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  <w:t xml:space="preserve"> ธันวาคม 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  <w:t>2563</w:t>
            </w:r>
          </w:p>
        </w:tc>
        <w:tc>
          <w:tcPr>
            <w:tcW w:w="3033" w:type="dxa"/>
            <w:gridSpan w:val="2"/>
            <w:vAlign w:val="bottom"/>
          </w:tcPr>
          <w:p w14:paraId="59B70741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  <w:t xml:space="preserve">วันที่ 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  <w:t>31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  <w:t xml:space="preserve"> ธันวาคม </w:t>
            </w:r>
            <w:r w:rsidRPr="00C96959"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  <w:t>2562</w:t>
            </w:r>
          </w:p>
        </w:tc>
      </w:tr>
      <w:tr w:rsidR="00B22BD4" w:rsidRPr="00791CA0" w14:paraId="59D1100C" w14:textId="77777777" w:rsidTr="00E03DD4">
        <w:tc>
          <w:tcPr>
            <w:tcW w:w="2295" w:type="dxa"/>
            <w:vAlign w:val="bottom"/>
          </w:tcPr>
          <w:p w14:paraId="19B30A40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  <w:t>รายการ</w:t>
            </w:r>
          </w:p>
        </w:tc>
        <w:tc>
          <w:tcPr>
            <w:tcW w:w="1449" w:type="dxa"/>
            <w:vAlign w:val="bottom"/>
          </w:tcPr>
          <w:p w14:paraId="049CFDE3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  <w:t>ดอลลาร์สหรัฐ</w:t>
            </w:r>
          </w:p>
        </w:tc>
        <w:tc>
          <w:tcPr>
            <w:tcW w:w="1422" w:type="dxa"/>
            <w:vAlign w:val="bottom"/>
          </w:tcPr>
          <w:p w14:paraId="15C4AFA1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  <w:t>เยน</w:t>
            </w:r>
          </w:p>
        </w:tc>
        <w:tc>
          <w:tcPr>
            <w:tcW w:w="1521" w:type="dxa"/>
            <w:vAlign w:val="bottom"/>
          </w:tcPr>
          <w:p w14:paraId="359275E0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  <w:t>เหรียญสหรัฐฯ</w:t>
            </w:r>
          </w:p>
        </w:tc>
        <w:tc>
          <w:tcPr>
            <w:tcW w:w="1512" w:type="dxa"/>
            <w:vAlign w:val="bottom"/>
          </w:tcPr>
          <w:p w14:paraId="4EC0E9AA" w14:textId="77777777" w:rsidR="00B22BD4" w:rsidRPr="00C96959" w:rsidRDefault="00B22BD4" w:rsidP="00E03D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  <w:t>เยน</w:t>
            </w:r>
          </w:p>
        </w:tc>
      </w:tr>
      <w:tr w:rsidR="00B22BD4" w:rsidRPr="00791CA0" w14:paraId="395CD94B" w14:textId="77777777" w:rsidTr="00E03DD4">
        <w:tc>
          <w:tcPr>
            <w:tcW w:w="2295" w:type="dxa"/>
            <w:vAlign w:val="bottom"/>
          </w:tcPr>
          <w:p w14:paraId="44618EC6" w14:textId="70484E9A" w:rsidR="00B22BD4" w:rsidRPr="00C96959" w:rsidRDefault="00B22BD4" w:rsidP="00B22BD4">
            <w:pPr>
              <w:pStyle w:val="a4"/>
              <w:widowControl/>
              <w:ind w:left="-67" w:right="-8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 w:cs="Angsana New" w:hint="cs"/>
                <w:color w:val="000000"/>
                <w:sz w:val="30"/>
                <w:szCs w:val="30"/>
                <w:highlight w:val="yellow"/>
                <w:cs/>
              </w:rPr>
              <w:t>สินทรัพย์ทางการเงิน</w:t>
            </w:r>
          </w:p>
        </w:tc>
        <w:tc>
          <w:tcPr>
            <w:tcW w:w="1449" w:type="dxa"/>
          </w:tcPr>
          <w:p w14:paraId="6DAF29C7" w14:textId="20FC4E6D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</w:rPr>
              <w:t>2,099</w:t>
            </w:r>
          </w:p>
        </w:tc>
        <w:tc>
          <w:tcPr>
            <w:tcW w:w="1422" w:type="dxa"/>
          </w:tcPr>
          <w:p w14:paraId="73E2AE0D" w14:textId="0A597568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5A3C252D" w14:textId="24F9C709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506B244F" w14:textId="1D557D36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</w:tr>
      <w:tr w:rsidR="00B22BD4" w:rsidRPr="000E5FAA" w14:paraId="4384C195" w14:textId="77777777" w:rsidTr="00B22BD4">
        <w:tc>
          <w:tcPr>
            <w:tcW w:w="2295" w:type="dxa"/>
            <w:vAlign w:val="bottom"/>
          </w:tcPr>
          <w:p w14:paraId="699F08BC" w14:textId="77777777" w:rsidR="00B22BD4" w:rsidRPr="00C96959" w:rsidRDefault="00B22BD4" w:rsidP="00E03DD4">
            <w:pPr>
              <w:pStyle w:val="a4"/>
              <w:widowControl/>
              <w:ind w:left="-67" w:right="-8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96959">
              <w:rPr>
                <w:rFonts w:ascii="Angsana New" w:hAnsi="Angsana New" w:cs="Angsana New" w:hint="cs"/>
                <w:color w:val="000000"/>
                <w:sz w:val="30"/>
                <w:szCs w:val="30"/>
                <w:highlight w:val="yellow"/>
                <w:cs/>
              </w:rPr>
              <w:t>หนี้สินทางการเงิน</w:t>
            </w:r>
          </w:p>
        </w:tc>
        <w:tc>
          <w:tcPr>
            <w:tcW w:w="1449" w:type="dxa"/>
          </w:tcPr>
          <w:p w14:paraId="151F0135" w14:textId="77777777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422" w:type="dxa"/>
          </w:tcPr>
          <w:p w14:paraId="617E156F" w14:textId="72C725E3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3D093298" w14:textId="5632B7EF" w:rsidR="00B22BD4" w:rsidRPr="00C96959" w:rsidRDefault="00B22BD4" w:rsidP="00B2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24E6C0F2" w14:textId="58E96BA3" w:rsidR="00B22BD4" w:rsidRPr="00C96959" w:rsidRDefault="00B22BD4" w:rsidP="00E0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959">
              <w:rPr>
                <w:rFonts w:ascii="Angsana New" w:hAnsi="Angsana New"/>
                <w:sz w:val="30"/>
                <w:szCs w:val="30"/>
                <w:highlight w:val="yellow"/>
              </w:rPr>
              <w:t>268,000</w:t>
            </w:r>
          </w:p>
        </w:tc>
      </w:tr>
    </w:tbl>
    <w:p w14:paraId="623BC8D2" w14:textId="77777777" w:rsidR="00791CA0" w:rsidRDefault="00791CA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755FE" w14:textId="5CA933F9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ผลรวมของกำไร (ขาดทุน) จากอัตราแลกเปลี่ยนเงินตราต่างประเทศสำหรับปีสิ้นสุดวันที่ </w:t>
      </w:r>
      <w:r w:rsidRPr="00267CF8">
        <w:rPr>
          <w:rFonts w:ascii="Angsana New" w:hAnsi="Angsana New"/>
          <w:spacing w:val="-4"/>
          <w:sz w:val="32"/>
          <w:szCs w:val="32"/>
        </w:rPr>
        <w:t>31</w:t>
      </w:r>
      <w:r w:rsidRPr="00267CF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Pr="00267CF8">
        <w:rPr>
          <w:rFonts w:ascii="Angsana New" w:hAnsi="Angsana New"/>
          <w:sz w:val="32"/>
          <w:szCs w:val="32"/>
        </w:rPr>
        <w:t>2562</w:t>
      </w:r>
    </w:p>
    <w:tbl>
      <w:tblPr>
        <w:tblW w:w="8154" w:type="dxa"/>
        <w:tblInd w:w="85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9"/>
        <w:gridCol w:w="1134"/>
        <w:gridCol w:w="117"/>
        <w:gridCol w:w="1089"/>
        <w:gridCol w:w="106"/>
        <w:gridCol w:w="1154"/>
        <w:gridCol w:w="109"/>
        <w:gridCol w:w="1196"/>
      </w:tblGrid>
      <w:tr w:rsidR="002B2BE0" w:rsidRPr="007E3D64" w14:paraId="3C06D63A" w14:textId="77777777" w:rsidTr="00CC0EB2">
        <w:tc>
          <w:tcPr>
            <w:tcW w:w="3249" w:type="dxa"/>
          </w:tcPr>
          <w:p w14:paraId="6AFAC138" w14:textId="77777777" w:rsidR="002B2BE0" w:rsidRPr="007E3D64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5" w:type="dxa"/>
            <w:gridSpan w:val="7"/>
          </w:tcPr>
          <w:p w14:paraId="30D37A47" w14:textId="77777777" w:rsidR="002B2BE0" w:rsidRPr="007E3D64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B2BE0" w:rsidRPr="007E3D64" w14:paraId="03B16F83" w14:textId="77777777" w:rsidTr="00CC0EB2">
        <w:tc>
          <w:tcPr>
            <w:tcW w:w="3249" w:type="dxa"/>
          </w:tcPr>
          <w:p w14:paraId="6D554024" w14:textId="77777777" w:rsidR="002B2BE0" w:rsidRPr="007E3D64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A8A9372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1476BAF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14:paraId="1BFAE860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B2BE0" w:rsidRPr="007E3D64" w14:paraId="03210267" w14:textId="77777777" w:rsidTr="00CC0EB2">
        <w:trPr>
          <w:trHeight w:val="351"/>
        </w:trPr>
        <w:tc>
          <w:tcPr>
            <w:tcW w:w="3249" w:type="dxa"/>
          </w:tcPr>
          <w:p w14:paraId="490FB6C0" w14:textId="77777777" w:rsidR="002B2BE0" w:rsidRPr="007E3D64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E2CC7F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" w:type="dxa"/>
            <w:vAlign w:val="bottom"/>
          </w:tcPr>
          <w:p w14:paraId="69CC21CA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73933C0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" w:type="dxa"/>
            <w:vAlign w:val="bottom"/>
          </w:tcPr>
          <w:p w14:paraId="48831FC5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966AC4B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9" w:type="dxa"/>
            <w:vAlign w:val="bottom"/>
          </w:tcPr>
          <w:p w14:paraId="22ECB062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D377218" w14:textId="77777777" w:rsidR="002B2BE0" w:rsidRPr="007E3D64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B2BE0" w:rsidRPr="007E3D64" w14:paraId="5C7B51DB" w14:textId="77777777" w:rsidTr="00CC0EB2">
        <w:trPr>
          <w:trHeight w:val="113"/>
        </w:trPr>
        <w:tc>
          <w:tcPr>
            <w:tcW w:w="3249" w:type="dxa"/>
            <w:vAlign w:val="bottom"/>
          </w:tcPr>
          <w:p w14:paraId="2465CA50" w14:textId="77777777" w:rsidR="002B2BE0" w:rsidRPr="007E3D64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  <w:p w14:paraId="700F2EF0" w14:textId="77777777" w:rsidR="002B2BE0" w:rsidRPr="007E3D64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 xml:space="preserve">   เงินตราต่างประเทศ</w:t>
            </w:r>
          </w:p>
        </w:tc>
        <w:tc>
          <w:tcPr>
            <w:tcW w:w="1134" w:type="dxa"/>
          </w:tcPr>
          <w:p w14:paraId="7988483F" w14:textId="77777777" w:rsidR="00C55A8A" w:rsidRPr="007E3D64" w:rsidRDefault="00C55A8A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1888FCC" w14:textId="453E13BE" w:rsidR="002B2BE0" w:rsidRPr="007E3D64" w:rsidRDefault="002B2BE0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E3D64">
              <w:rPr>
                <w:rFonts w:ascii="Angsana New" w:hAnsi="Angsana New"/>
                <w:sz w:val="28"/>
                <w:szCs w:val="28"/>
              </w:rPr>
              <w:t>102</w:t>
            </w:r>
            <w:r w:rsidRPr="007E3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3F013A16" w14:textId="77777777" w:rsidR="002B2BE0" w:rsidRPr="007E3D64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7EC5BB1" w14:textId="77777777" w:rsidR="00C55A8A" w:rsidRPr="007E3D64" w:rsidRDefault="00C55A8A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D1E2194" w14:textId="7C489796" w:rsidR="002B2BE0" w:rsidRPr="007E3D64" w:rsidRDefault="002B2BE0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106" w:type="dxa"/>
          </w:tcPr>
          <w:p w14:paraId="77FAFE75" w14:textId="77777777" w:rsidR="002B2BE0" w:rsidRPr="007E3D64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97A36C1" w14:textId="77777777" w:rsidR="00C55A8A" w:rsidRPr="007E3D64" w:rsidRDefault="00C55A8A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300CA95" w14:textId="11865511" w:rsidR="002B2BE0" w:rsidRPr="007E3D64" w:rsidRDefault="002B2BE0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0068AE8B" w14:textId="77777777" w:rsidR="002B2BE0" w:rsidRPr="007E3D64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39080BF" w14:textId="77777777" w:rsidR="00C55A8A" w:rsidRPr="007E3D64" w:rsidRDefault="00C55A8A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FCBA13" w14:textId="10937231" w:rsidR="002B2BE0" w:rsidRPr="007E3D64" w:rsidRDefault="002B2BE0" w:rsidP="00C5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E3D64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</w:tbl>
    <w:p w14:paraId="74C7ADFD" w14:textId="77777777" w:rsidR="002B2BE0" w:rsidRPr="00AE15C1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sz w:val="20"/>
          <w:szCs w:val="20"/>
        </w:rPr>
      </w:pPr>
    </w:p>
    <w:p w14:paraId="366AC849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ความเสี่ยงของอัตราดอกเบี้ย</w:t>
      </w:r>
    </w:p>
    <w:p w14:paraId="3992664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06B39EA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</w:t>
      </w:r>
      <w:r w:rsidRPr="00267CF8">
        <w:rPr>
          <w:rFonts w:ascii="Angsana New" w:hAnsi="Angsana New"/>
          <w:sz w:val="32"/>
          <w:szCs w:val="32"/>
          <w:cs/>
        </w:rPr>
        <w:t>ในอนาคต ซึ่งส่งผลกระทบต่อกระแสเงินสดของกลุ่มบริษัท เนื่องจากเงินกู้ยืมส่วนใหญ่มีอัตราดอกเบี้ยแบบลอยตัว กลุ่มบริษัทมีความเสี่ยงด้านอัตราดอกเบี้ยของกระแสเงินสดที่เกิดจากเงินกู้ยืม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6C99AAB6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5E36E6C0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7B3F3D78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  <w:cs/>
        </w:rPr>
        <w:sectPr w:rsidR="002B2BE0" w:rsidRPr="00267CF8" w:rsidSect="00B5190F">
          <w:footerReference w:type="default" r:id="rId11"/>
          <w:pgSz w:w="11909" w:h="16834" w:code="9"/>
          <w:pgMar w:top="1584" w:right="1008" w:bottom="1296" w:left="1714" w:header="994" w:footer="374" w:gutter="0"/>
          <w:pgNumType w:start="10"/>
          <w:cols w:space="720"/>
          <w:docGrid w:linePitch="245"/>
        </w:sectPr>
      </w:pPr>
    </w:p>
    <w:p w14:paraId="4426301C" w14:textId="17F55662" w:rsidR="002B2BE0" w:rsidRPr="00004746" w:rsidRDefault="002B2BE0" w:rsidP="00004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1"/>
        <w:jc w:val="thaiDistribute"/>
        <w:rPr>
          <w:rFonts w:ascii="Angsana New" w:hAnsi="Angsana New"/>
          <w:sz w:val="16"/>
          <w:szCs w:val="16"/>
          <w:lang w:val="en-GB"/>
        </w:rPr>
      </w:pPr>
      <w:r w:rsidRPr="0000474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04746">
        <w:rPr>
          <w:rFonts w:ascii="Angsana New" w:hAnsi="Angsana New"/>
          <w:sz w:val="32"/>
          <w:szCs w:val="32"/>
        </w:rPr>
        <w:t>31</w:t>
      </w:r>
      <w:r w:rsidRPr="0000474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04746">
        <w:rPr>
          <w:rFonts w:ascii="Angsana New" w:hAnsi="Angsana New"/>
          <w:sz w:val="32"/>
          <w:szCs w:val="32"/>
        </w:rPr>
        <w:t>2563</w:t>
      </w:r>
      <w:r w:rsidRPr="00004746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8108468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14418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3222"/>
        <w:gridCol w:w="1269"/>
        <w:gridCol w:w="1035"/>
        <w:gridCol w:w="972"/>
        <w:gridCol w:w="1323"/>
        <w:gridCol w:w="1044"/>
        <w:gridCol w:w="1224"/>
        <w:gridCol w:w="1098"/>
        <w:gridCol w:w="927"/>
        <w:gridCol w:w="1341"/>
        <w:gridCol w:w="963"/>
      </w:tblGrid>
      <w:tr w:rsidR="002B2BE0" w:rsidRPr="00267CF8" w14:paraId="2B3E1672" w14:textId="77777777" w:rsidTr="009715B1">
        <w:tc>
          <w:tcPr>
            <w:tcW w:w="3222" w:type="dxa"/>
            <w:shd w:val="clear" w:color="auto" w:fill="auto"/>
          </w:tcPr>
          <w:p w14:paraId="7CB4424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96" w:type="dxa"/>
            <w:gridSpan w:val="10"/>
            <w:shd w:val="clear" w:color="auto" w:fill="auto"/>
          </w:tcPr>
          <w:p w14:paraId="2A5F75F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27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2B2BE0" w:rsidRPr="00267CF8" w14:paraId="0820F60B" w14:textId="77777777" w:rsidTr="009715B1">
        <w:tc>
          <w:tcPr>
            <w:tcW w:w="3222" w:type="dxa"/>
            <w:shd w:val="clear" w:color="auto" w:fill="auto"/>
          </w:tcPr>
          <w:p w14:paraId="07EFDB5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96" w:type="dxa"/>
            <w:gridSpan w:val="10"/>
            <w:shd w:val="clear" w:color="auto" w:fill="auto"/>
            <w:vAlign w:val="bottom"/>
          </w:tcPr>
          <w:p w14:paraId="17BEA732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B2BE0" w:rsidRPr="00267CF8" w14:paraId="096B9EAE" w14:textId="77777777" w:rsidTr="009715B1">
        <w:tc>
          <w:tcPr>
            <w:tcW w:w="3222" w:type="dxa"/>
            <w:shd w:val="clear" w:color="auto" w:fill="auto"/>
          </w:tcPr>
          <w:p w14:paraId="738BC56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643" w:type="dxa"/>
            <w:gridSpan w:val="5"/>
            <w:shd w:val="clear" w:color="auto" w:fill="auto"/>
            <w:vAlign w:val="bottom"/>
          </w:tcPr>
          <w:p w14:paraId="54211693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5553" w:type="dxa"/>
            <w:gridSpan w:val="5"/>
            <w:shd w:val="clear" w:color="auto" w:fill="auto"/>
            <w:vAlign w:val="bottom"/>
          </w:tcPr>
          <w:p w14:paraId="146BDF8B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2B2BE0" w:rsidRPr="00267CF8" w14:paraId="4E8E703D" w14:textId="77777777" w:rsidTr="009715B1">
        <w:tc>
          <w:tcPr>
            <w:tcW w:w="3222" w:type="dxa"/>
            <w:shd w:val="clear" w:color="auto" w:fill="auto"/>
          </w:tcPr>
          <w:p w14:paraId="00B3421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14:paraId="77FC489E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2367" w:type="dxa"/>
            <w:gridSpan w:val="2"/>
            <w:shd w:val="clear" w:color="auto" w:fill="auto"/>
            <w:vAlign w:val="bottom"/>
          </w:tcPr>
          <w:p w14:paraId="247ADFCB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อัตราดอกเบี้ยถัวเฉลี่ย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ร้อยละ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249" w:type="dxa"/>
            <w:gridSpan w:val="3"/>
            <w:shd w:val="clear" w:color="auto" w:fill="auto"/>
            <w:vAlign w:val="bottom"/>
          </w:tcPr>
          <w:p w14:paraId="18E840A5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104C1E0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อัตราดอกเบี้ยถัวเฉลี่ย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ร้อยละ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B2BE0" w:rsidRPr="00267CF8" w14:paraId="02F7B097" w14:textId="77777777" w:rsidTr="009715B1">
        <w:tc>
          <w:tcPr>
            <w:tcW w:w="3222" w:type="dxa"/>
            <w:shd w:val="clear" w:color="auto" w:fill="auto"/>
          </w:tcPr>
          <w:p w14:paraId="4974A109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A52BE0C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73519BC9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ปรับขึ้นลง</w:t>
            </w:r>
          </w:p>
          <w:p w14:paraId="1CD26E86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ตามอัตราตลาด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FE6D1F0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</w:t>
            </w:r>
          </w:p>
          <w:p w14:paraId="6510B40F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ดอกเบี้ยคงที่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CD8956A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E8E7EA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ปรับขึ้นลง</w:t>
            </w:r>
          </w:p>
          <w:p w14:paraId="2115BEC5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ตามอัตราตลาด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445F56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คงที่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0A42EF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00B67264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ปรับขึ้นลงตาม</w:t>
            </w:r>
          </w:p>
          <w:p w14:paraId="724F1634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อัตราตลาด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F13CBB7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</w:t>
            </w:r>
          </w:p>
          <w:p w14:paraId="157B1668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ดอกเบี้ยคงที่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E174EFA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F3D9354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ปรับขึ้นลง</w:t>
            </w:r>
          </w:p>
          <w:p w14:paraId="0849D470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ตามอัตราตลาด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36774C7" w14:textId="77777777" w:rsidR="002B2BE0" w:rsidRPr="00267CF8" w:rsidRDefault="002B2BE0" w:rsidP="00A2391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3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คงที่</w:t>
            </w:r>
          </w:p>
        </w:tc>
      </w:tr>
      <w:tr w:rsidR="002B2BE0" w:rsidRPr="00267CF8" w14:paraId="2C09AA76" w14:textId="77777777" w:rsidTr="009715B1">
        <w:tc>
          <w:tcPr>
            <w:tcW w:w="3222" w:type="dxa"/>
            <w:shd w:val="clear" w:color="auto" w:fill="auto"/>
          </w:tcPr>
          <w:p w14:paraId="733E507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14:paraId="38A1ED9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37250DF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2396124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4F47FB3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77C78F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3A7B3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6795F01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E2910B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</w:tcPr>
          <w:p w14:paraId="08729B8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</w:tcPr>
          <w:p w14:paraId="2FC4CD6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BE0" w:rsidRPr="00267CF8" w14:paraId="3E85CE8A" w14:textId="77777777" w:rsidTr="009715B1">
        <w:tc>
          <w:tcPr>
            <w:tcW w:w="3222" w:type="dxa"/>
            <w:shd w:val="clear" w:color="auto" w:fill="auto"/>
          </w:tcPr>
          <w:p w14:paraId="09DD3ED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7C1A7D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517B4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F2991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8E8332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FFBF6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5FAB6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3ED94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722F46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306EB4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B7E120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BE0" w:rsidRPr="00267CF8" w14:paraId="24CB606A" w14:textId="77777777" w:rsidTr="009715B1">
        <w:tc>
          <w:tcPr>
            <w:tcW w:w="3222" w:type="dxa"/>
            <w:shd w:val="clear" w:color="auto" w:fill="auto"/>
          </w:tcPr>
          <w:p w14:paraId="2E51489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- เงินฝากออมทรัพย์</w:t>
            </w:r>
          </w:p>
        </w:tc>
        <w:tc>
          <w:tcPr>
            <w:tcW w:w="1269" w:type="dxa"/>
            <w:shd w:val="clear" w:color="auto" w:fill="auto"/>
          </w:tcPr>
          <w:p w14:paraId="7F5BAFF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12,881</w:t>
            </w:r>
          </w:p>
        </w:tc>
        <w:tc>
          <w:tcPr>
            <w:tcW w:w="1035" w:type="dxa"/>
            <w:shd w:val="clear" w:color="auto" w:fill="auto"/>
          </w:tcPr>
          <w:p w14:paraId="7B7B478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43744FA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12,881</w:t>
            </w:r>
          </w:p>
        </w:tc>
        <w:tc>
          <w:tcPr>
            <w:tcW w:w="1323" w:type="dxa"/>
            <w:shd w:val="clear" w:color="auto" w:fill="auto"/>
          </w:tcPr>
          <w:p w14:paraId="602171E4" w14:textId="6EF8213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 xml:space="preserve">05 </w:t>
            </w:r>
            <w:r w:rsidR="00E4738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 xml:space="preserve"> 0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 xml:space="preserve">375 </w:t>
            </w:r>
          </w:p>
        </w:tc>
        <w:tc>
          <w:tcPr>
            <w:tcW w:w="1044" w:type="dxa"/>
            <w:shd w:val="clear" w:color="auto" w:fill="auto"/>
          </w:tcPr>
          <w:p w14:paraId="7E1B340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A9036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12,880</w:t>
            </w:r>
          </w:p>
        </w:tc>
        <w:tc>
          <w:tcPr>
            <w:tcW w:w="1098" w:type="dxa"/>
            <w:shd w:val="clear" w:color="auto" w:fill="auto"/>
          </w:tcPr>
          <w:p w14:paraId="12F5870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7049D8F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12,880</w:t>
            </w:r>
          </w:p>
        </w:tc>
        <w:tc>
          <w:tcPr>
            <w:tcW w:w="1341" w:type="dxa"/>
            <w:shd w:val="clear" w:color="auto" w:fill="auto"/>
          </w:tcPr>
          <w:p w14:paraId="5C14F86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05 – 0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 xml:space="preserve">375 </w:t>
            </w:r>
          </w:p>
        </w:tc>
        <w:tc>
          <w:tcPr>
            <w:tcW w:w="963" w:type="dxa"/>
            <w:shd w:val="clear" w:color="auto" w:fill="auto"/>
          </w:tcPr>
          <w:p w14:paraId="2B8B947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01B0AEEF" w14:textId="77777777" w:rsidTr="009715B1">
        <w:tc>
          <w:tcPr>
            <w:tcW w:w="3222" w:type="dxa"/>
            <w:shd w:val="clear" w:color="auto" w:fill="auto"/>
          </w:tcPr>
          <w:p w14:paraId="293E8B6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5F77313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AA8887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2E88038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2FBA11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A60BE4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C70CDC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3E946F9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88E0C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</w:tcPr>
          <w:p w14:paraId="2123D04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</w:tcPr>
          <w:p w14:paraId="75F98D5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07C59FA9" w14:textId="77777777" w:rsidTr="009715B1">
        <w:tc>
          <w:tcPr>
            <w:tcW w:w="3222" w:type="dxa"/>
            <w:shd w:val="clear" w:color="auto" w:fill="auto"/>
          </w:tcPr>
          <w:p w14:paraId="7233B66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14:paraId="44E9745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B22411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7C2814B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28B009B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470E1B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8EBF4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744C01C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22EDB93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</w:tcPr>
          <w:p w14:paraId="14E73F2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</w:tcPr>
          <w:p w14:paraId="066FBD8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3A795793" w14:textId="77777777" w:rsidTr="009715B1">
        <w:tc>
          <w:tcPr>
            <w:tcW w:w="3222" w:type="dxa"/>
            <w:shd w:val="clear" w:color="auto" w:fill="auto"/>
          </w:tcPr>
          <w:p w14:paraId="438AC6C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3DF966F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603,108</w:t>
            </w:r>
          </w:p>
        </w:tc>
        <w:tc>
          <w:tcPr>
            <w:tcW w:w="1035" w:type="dxa"/>
            <w:shd w:val="clear" w:color="auto" w:fill="auto"/>
          </w:tcPr>
          <w:p w14:paraId="23F0BA7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652D8CA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603,108</w:t>
            </w:r>
          </w:p>
        </w:tc>
        <w:tc>
          <w:tcPr>
            <w:tcW w:w="1323" w:type="dxa"/>
            <w:shd w:val="clear" w:color="auto" w:fill="auto"/>
          </w:tcPr>
          <w:p w14:paraId="1F7958A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0D49E54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6EE28B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395,440</w:t>
            </w:r>
          </w:p>
        </w:tc>
        <w:tc>
          <w:tcPr>
            <w:tcW w:w="1098" w:type="dxa"/>
            <w:shd w:val="clear" w:color="auto" w:fill="auto"/>
          </w:tcPr>
          <w:p w14:paraId="599BDBD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4B4E13F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395,440</w:t>
            </w:r>
          </w:p>
        </w:tc>
        <w:tc>
          <w:tcPr>
            <w:tcW w:w="1341" w:type="dxa"/>
            <w:shd w:val="clear" w:color="auto" w:fill="auto"/>
          </w:tcPr>
          <w:p w14:paraId="0D608F1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63" w:type="dxa"/>
            <w:shd w:val="clear" w:color="auto" w:fill="auto"/>
          </w:tcPr>
          <w:p w14:paraId="4C5D830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02664C5D" w14:textId="77777777" w:rsidTr="009715B1">
        <w:tc>
          <w:tcPr>
            <w:tcW w:w="3222" w:type="dxa"/>
            <w:shd w:val="clear" w:color="auto" w:fill="auto"/>
          </w:tcPr>
          <w:p w14:paraId="5C2171A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0A12DA6F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934,966</w:t>
            </w:r>
          </w:p>
        </w:tc>
        <w:tc>
          <w:tcPr>
            <w:tcW w:w="1035" w:type="dxa"/>
            <w:shd w:val="clear" w:color="auto" w:fill="auto"/>
          </w:tcPr>
          <w:p w14:paraId="10528CF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49F6EC3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934,966</w:t>
            </w:r>
          </w:p>
        </w:tc>
        <w:tc>
          <w:tcPr>
            <w:tcW w:w="1323" w:type="dxa"/>
            <w:shd w:val="clear" w:color="auto" w:fill="auto"/>
          </w:tcPr>
          <w:p w14:paraId="7F4BA35F" w14:textId="77777777" w:rsidR="00D87AB4" w:rsidRPr="00C96959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MLR</w:t>
            </w:r>
            <w:r w:rsidR="00D87AB4"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 xml:space="preserve">, </w:t>
            </w:r>
          </w:p>
          <w:p w14:paraId="20D1104A" w14:textId="11623303" w:rsidR="002B2BE0" w:rsidRPr="00267CF8" w:rsidRDefault="00D87AB4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MLR</w:t>
            </w:r>
            <w:r w:rsidR="002B2BE0"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>-</w:t>
            </w:r>
            <w:r w:rsidR="002B2BE0"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0</w:t>
            </w:r>
            <w:r w:rsidR="002B2BE0"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>.</w:t>
            </w:r>
            <w:r w:rsidR="002B2BE0"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 xml:space="preserve">5 </w:t>
            </w:r>
            <w:r w:rsidR="002B2BE0"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 xml:space="preserve">- </w:t>
            </w: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044" w:type="dxa"/>
            <w:shd w:val="clear" w:color="auto" w:fill="auto"/>
          </w:tcPr>
          <w:p w14:paraId="0F6AA89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9D2B48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246,392</w:t>
            </w:r>
          </w:p>
        </w:tc>
        <w:tc>
          <w:tcPr>
            <w:tcW w:w="1098" w:type="dxa"/>
            <w:shd w:val="clear" w:color="auto" w:fill="auto"/>
          </w:tcPr>
          <w:p w14:paraId="7364425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6851A5E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246,392</w:t>
            </w:r>
          </w:p>
        </w:tc>
        <w:tc>
          <w:tcPr>
            <w:tcW w:w="1341" w:type="dxa"/>
            <w:shd w:val="clear" w:color="auto" w:fill="auto"/>
          </w:tcPr>
          <w:p w14:paraId="69ACC2AC" w14:textId="77777777" w:rsidR="00D87AB4" w:rsidRPr="00C96959" w:rsidRDefault="00D87AB4" w:rsidP="00D8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 xml:space="preserve">MLR, </w:t>
            </w:r>
          </w:p>
          <w:p w14:paraId="1F573012" w14:textId="79E6D9EB" w:rsidR="002B2BE0" w:rsidRPr="00267CF8" w:rsidRDefault="00D87AB4" w:rsidP="00D8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MLR</w:t>
            </w:r>
            <w:r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>-</w:t>
            </w: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0</w:t>
            </w:r>
            <w:r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>.</w:t>
            </w: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 xml:space="preserve">5 </w:t>
            </w:r>
            <w:r w:rsidRPr="00C96959">
              <w:rPr>
                <w:rFonts w:asciiTheme="majorBidi" w:hAnsiTheme="majorBidi"/>
                <w:sz w:val="26"/>
                <w:szCs w:val="26"/>
                <w:highlight w:val="yellow"/>
                <w:cs/>
              </w:rPr>
              <w:t xml:space="preserve">- </w:t>
            </w:r>
            <w:r w:rsidRPr="00C96959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963" w:type="dxa"/>
            <w:shd w:val="clear" w:color="auto" w:fill="auto"/>
          </w:tcPr>
          <w:p w14:paraId="6EDBD42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B2BE0" w:rsidRPr="00267CF8" w14:paraId="2281E7ED" w14:textId="77777777" w:rsidTr="009715B1">
        <w:tc>
          <w:tcPr>
            <w:tcW w:w="3222" w:type="dxa"/>
            <w:shd w:val="clear" w:color="auto" w:fill="auto"/>
          </w:tcPr>
          <w:p w14:paraId="298C32D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69" w:type="dxa"/>
            <w:shd w:val="clear" w:color="auto" w:fill="auto"/>
          </w:tcPr>
          <w:p w14:paraId="0286947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FFB1CA1" w14:textId="6400265F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65,0</w:t>
            </w:r>
            <w:r w:rsidR="007E3D64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972" w:type="dxa"/>
            <w:shd w:val="clear" w:color="auto" w:fill="auto"/>
          </w:tcPr>
          <w:p w14:paraId="5F86468C" w14:textId="784935E4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65,0</w:t>
            </w:r>
            <w:r w:rsidR="007E3D64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323" w:type="dxa"/>
            <w:shd w:val="clear" w:color="auto" w:fill="auto"/>
          </w:tcPr>
          <w:p w14:paraId="3D4D559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5AD8FE1C" w14:textId="7DF96E2B" w:rsidR="002B2BE0" w:rsidRPr="00267CF8" w:rsidRDefault="009715B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224" w:type="dxa"/>
            <w:shd w:val="clear" w:color="auto" w:fill="auto"/>
          </w:tcPr>
          <w:p w14:paraId="51994ED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0173543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60,448</w:t>
            </w:r>
          </w:p>
        </w:tc>
        <w:tc>
          <w:tcPr>
            <w:tcW w:w="927" w:type="dxa"/>
            <w:shd w:val="clear" w:color="auto" w:fill="auto"/>
          </w:tcPr>
          <w:p w14:paraId="4071C8D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60,448</w:t>
            </w:r>
          </w:p>
        </w:tc>
        <w:tc>
          <w:tcPr>
            <w:tcW w:w="1341" w:type="dxa"/>
            <w:shd w:val="clear" w:color="auto" w:fill="auto"/>
          </w:tcPr>
          <w:p w14:paraId="6832052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61FC2E1D" w14:textId="7304B2EF" w:rsidR="002B2BE0" w:rsidRPr="00267CF8" w:rsidRDefault="009715B1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2B2BE0" w:rsidRPr="00267CF8" w14:paraId="490E86F1" w14:textId="77777777" w:rsidTr="009715B1">
        <w:tc>
          <w:tcPr>
            <w:tcW w:w="3222" w:type="dxa"/>
            <w:shd w:val="clear" w:color="auto" w:fill="auto"/>
          </w:tcPr>
          <w:p w14:paraId="6CAB3D5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7CF8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 </w:t>
            </w:r>
            <w:r w:rsidRPr="00267CF8">
              <w:rPr>
                <w:rFonts w:ascii="Angsana New" w:hAnsi="Angsana New"/>
                <w:sz w:val="26"/>
                <w:szCs w:val="26"/>
                <w:cs/>
                <w:lang w:val="en-GB"/>
              </w:rPr>
              <w:t>- บริษัทย่อย</w:t>
            </w:r>
          </w:p>
        </w:tc>
        <w:tc>
          <w:tcPr>
            <w:tcW w:w="1269" w:type="dxa"/>
            <w:shd w:val="clear" w:color="auto" w:fill="auto"/>
          </w:tcPr>
          <w:p w14:paraId="005C64E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397E455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251F78B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43677CB8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7428701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E60121E" w14:textId="4B3DAA98" w:rsidR="002B2BE0" w:rsidRPr="00267CF8" w:rsidRDefault="008443B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2B2BE0" w:rsidRPr="00267C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1098" w:type="dxa"/>
            <w:shd w:val="clear" w:color="auto" w:fill="auto"/>
          </w:tcPr>
          <w:p w14:paraId="56A3EFE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6A382792" w14:textId="3673CFB5" w:rsidR="002B2BE0" w:rsidRPr="00267CF8" w:rsidRDefault="008443BC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1341" w:type="dxa"/>
            <w:shd w:val="clear" w:color="auto" w:fill="auto"/>
          </w:tcPr>
          <w:p w14:paraId="0752E90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67CF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63" w:type="dxa"/>
            <w:shd w:val="clear" w:color="auto" w:fill="auto"/>
          </w:tcPr>
          <w:p w14:paraId="12C274FB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CF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4D5BA983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082D7E3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6A0FC60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8FED1B5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FBC0E85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  <w:sectPr w:rsidR="002B2BE0" w:rsidRPr="00267CF8" w:rsidSect="00004746">
          <w:headerReference w:type="default" r:id="rId12"/>
          <w:footerReference w:type="default" r:id="rId13"/>
          <w:pgSz w:w="16834" w:h="11909" w:orient="landscape" w:code="9"/>
          <w:pgMar w:top="1584" w:right="1152" w:bottom="1008" w:left="1152" w:header="720" w:footer="432" w:gutter="0"/>
          <w:cols w:space="720"/>
        </w:sectPr>
      </w:pPr>
    </w:p>
    <w:p w14:paraId="7C85E1AC" w14:textId="72D0CCC2" w:rsidR="002B2BE0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Angsana New" w:hAnsi="Angsana New"/>
          <w:sz w:val="32"/>
          <w:szCs w:val="32"/>
          <w:u w:val="single"/>
        </w:rPr>
      </w:pPr>
      <w:r w:rsidRPr="00B51704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</w:t>
      </w:r>
    </w:p>
    <w:tbl>
      <w:tblPr>
        <w:tblW w:w="7947" w:type="dxa"/>
        <w:tblInd w:w="87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537"/>
        <w:gridCol w:w="1800"/>
        <w:gridCol w:w="110"/>
        <w:gridCol w:w="2500"/>
      </w:tblGrid>
      <w:tr w:rsidR="009715B1" w:rsidRPr="00B51704" w14:paraId="435643E7" w14:textId="77777777" w:rsidTr="009715B1">
        <w:tc>
          <w:tcPr>
            <w:tcW w:w="3537" w:type="dxa"/>
          </w:tcPr>
          <w:p w14:paraId="4B335214" w14:textId="77777777" w:rsidR="009715B1" w:rsidRPr="00B51704" w:rsidRDefault="009715B1" w:rsidP="00555B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14:paraId="0AE09792" w14:textId="2528DD32" w:rsidR="009715B1" w:rsidRPr="00B51704" w:rsidRDefault="009715B1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15B1">
              <w:rPr>
                <w:rFonts w:ascii="Angsana New" w:hAnsi="Angsana New"/>
                <w:sz w:val="32"/>
                <w:szCs w:val="32"/>
                <w:cs/>
              </w:rPr>
              <w:t>(หน่วย : พันบาท)</w:t>
            </w:r>
          </w:p>
        </w:tc>
      </w:tr>
      <w:tr w:rsidR="009715B1" w:rsidRPr="00B51704" w14:paraId="23235AC5" w14:textId="77777777" w:rsidTr="009715B1">
        <w:trPr>
          <w:trHeight w:val="351"/>
        </w:trPr>
        <w:tc>
          <w:tcPr>
            <w:tcW w:w="3537" w:type="dxa"/>
          </w:tcPr>
          <w:p w14:paraId="5482986B" w14:textId="77777777" w:rsidR="009715B1" w:rsidRPr="00B51704" w:rsidRDefault="009715B1" w:rsidP="009715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1E1E9C" w14:textId="648BE4D1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7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vAlign w:val="bottom"/>
          </w:tcPr>
          <w:p w14:paraId="6B890310" w14:textId="77777777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14:paraId="02476617" w14:textId="2F34FD9C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70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9715B1" w:rsidRPr="00B51704" w14:paraId="40B93F07" w14:textId="77777777" w:rsidTr="009715B1">
        <w:trPr>
          <w:trHeight w:val="351"/>
        </w:trPr>
        <w:tc>
          <w:tcPr>
            <w:tcW w:w="3537" w:type="dxa"/>
          </w:tcPr>
          <w:p w14:paraId="5F77C5EA" w14:textId="77777777" w:rsidR="009715B1" w:rsidRPr="00B51704" w:rsidRDefault="009715B1" w:rsidP="009715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F08969" w14:textId="77777777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70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" w:type="dxa"/>
            <w:vAlign w:val="bottom"/>
          </w:tcPr>
          <w:p w14:paraId="76D44E18" w14:textId="77777777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49C4DD76" w14:textId="492F76EF" w:rsidR="009715B1" w:rsidRPr="00B51704" w:rsidRDefault="009715B1" w:rsidP="0097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7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715B1" w:rsidRPr="00B51704" w14:paraId="256220D5" w14:textId="77777777" w:rsidTr="009715B1">
        <w:trPr>
          <w:trHeight w:val="113"/>
        </w:trPr>
        <w:tc>
          <w:tcPr>
            <w:tcW w:w="3537" w:type="dxa"/>
            <w:vAlign w:val="bottom"/>
          </w:tcPr>
          <w:p w14:paraId="1DB3BF1F" w14:textId="25F847BB" w:rsidR="009715B1" w:rsidRPr="00B51704" w:rsidRDefault="009715B1" w:rsidP="009715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17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อัตราดอกเบี้ย - เพิ่มขึ้น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1704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800" w:type="dxa"/>
          </w:tcPr>
          <w:p w14:paraId="13B7B7FE" w14:textId="00E2DB9D" w:rsidR="009715B1" w:rsidRPr="00B51704" w:rsidRDefault="00E73256" w:rsidP="00E7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11,149</w:t>
            </w:r>
          </w:p>
        </w:tc>
        <w:tc>
          <w:tcPr>
            <w:tcW w:w="110" w:type="dxa"/>
          </w:tcPr>
          <w:p w14:paraId="0A1A59CD" w14:textId="77777777" w:rsidR="009715B1" w:rsidRPr="00B51704" w:rsidRDefault="009715B1" w:rsidP="009715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0" w:type="dxa"/>
          </w:tcPr>
          <w:p w14:paraId="2FF3CEBD" w14:textId="4C2754B5" w:rsidR="009715B1" w:rsidRPr="00B51704" w:rsidRDefault="00E73256" w:rsidP="00E7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8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3,626</w:t>
            </w:r>
          </w:p>
        </w:tc>
      </w:tr>
      <w:tr w:rsidR="009715B1" w:rsidRPr="002514A4" w14:paraId="6F81A7C3" w14:textId="77777777" w:rsidTr="009715B1">
        <w:trPr>
          <w:trHeight w:val="113"/>
        </w:trPr>
        <w:tc>
          <w:tcPr>
            <w:tcW w:w="3537" w:type="dxa"/>
            <w:vAlign w:val="bottom"/>
          </w:tcPr>
          <w:p w14:paraId="40924C58" w14:textId="4DF93A26" w:rsidR="009715B1" w:rsidRPr="002514A4" w:rsidRDefault="009715B1" w:rsidP="009715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7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อัตราดอกเบี้ย - ลดลง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1704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800" w:type="dxa"/>
          </w:tcPr>
          <w:p w14:paraId="478791F4" w14:textId="3D1298F4" w:rsidR="009715B1" w:rsidRPr="002514A4" w:rsidRDefault="00E73256" w:rsidP="00E7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11,149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0" w:type="dxa"/>
          </w:tcPr>
          <w:p w14:paraId="36F70A25" w14:textId="77777777" w:rsidR="009715B1" w:rsidRPr="002514A4" w:rsidRDefault="009715B1" w:rsidP="009715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0" w:type="dxa"/>
          </w:tcPr>
          <w:p w14:paraId="3E4CF260" w14:textId="684C38A0" w:rsidR="009715B1" w:rsidRPr="002514A4" w:rsidRDefault="00E73256" w:rsidP="00E7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8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3,626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54D1B1F0" w14:textId="77777777" w:rsidR="002B2BE0" w:rsidRPr="00B51704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20"/>
          <w:szCs w:val="20"/>
        </w:rPr>
      </w:pPr>
    </w:p>
    <w:p w14:paraId="35E0D905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ความเสี่ยงของราคาหลักทรัพย์</w:t>
      </w:r>
    </w:p>
    <w:p w14:paraId="0DF272DB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12"/>
          <w:szCs w:val="12"/>
        </w:rPr>
      </w:pPr>
    </w:p>
    <w:p w14:paraId="292CED76" w14:textId="77777777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มีความเสี่ยงจากราคาหลักทรัพย์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0296C8C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0362454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การบริหารส่วนทุน</w:t>
      </w:r>
    </w:p>
    <w:p w14:paraId="181C92D2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1B392FC6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267CF8">
        <w:rPr>
          <w:rFonts w:ascii="Angsana New" w:hAnsi="Angsana New"/>
          <w:i/>
          <w:iCs/>
          <w:sz w:val="32"/>
          <w:szCs w:val="32"/>
          <w:cs/>
        </w:rPr>
        <w:t>การบริหารความเสี่ยง</w:t>
      </w:r>
    </w:p>
    <w:p w14:paraId="7BEA7C38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6DAC6082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กลุ่มบริษัทมีวัตถุประสงค์ในการบริการส่วนทุน ดังนี้</w:t>
      </w:r>
    </w:p>
    <w:p w14:paraId="08FF5849" w14:textId="77777777" w:rsidR="002B2BE0" w:rsidRPr="00267CF8" w:rsidRDefault="002B2BE0" w:rsidP="00A2391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180"/>
        <w:jc w:val="thaiDistribute"/>
        <w:rPr>
          <w:rFonts w:ascii="Angsana New" w:hAnsi="Angsana New"/>
          <w:sz w:val="32"/>
          <w:szCs w:val="32"/>
        </w:rPr>
      </w:pPr>
      <w:r w:rsidRPr="00DE6834">
        <w:rPr>
          <w:rFonts w:ascii="Angsana New" w:hAnsi="Angsana New"/>
          <w:spacing w:val="-4"/>
          <w:sz w:val="32"/>
          <w:szCs w:val="32"/>
          <w:cs/>
        </w:rPr>
        <w:t>ดำรงไว้ซึ่งความสามารถในการดำเนินงานอย่างต่อเนื่อง เพื่อให้สามารถจ่ายคืนเงินทุนและ</w:t>
      </w:r>
      <w:r w:rsidRPr="00267CF8">
        <w:rPr>
          <w:rFonts w:ascii="Angsana New" w:hAnsi="Angsana New"/>
          <w:sz w:val="32"/>
          <w:szCs w:val="32"/>
          <w:cs/>
        </w:rPr>
        <w:t>ผลประโยชน์ให้กับผู้ถือหุ้นและผู้มีส่วนได้เสียอื่น</w:t>
      </w:r>
    </w:p>
    <w:p w14:paraId="46EAA224" w14:textId="77777777" w:rsidR="002B2BE0" w:rsidRPr="00267CF8" w:rsidRDefault="002B2BE0" w:rsidP="00A2391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18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>รักษาไว้ซึ่งโครงสร้างส่วนทุนที่เหมาะสมที่สุดเพื่อลดต้นทุนเงินทุน</w:t>
      </w:r>
    </w:p>
    <w:p w14:paraId="325B0CB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6A03361F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DE6834">
        <w:rPr>
          <w:rFonts w:ascii="Angsana New" w:hAnsi="Angsana New"/>
          <w:spacing w:val="-6"/>
          <w:sz w:val="32"/>
          <w:szCs w:val="32"/>
          <w:cs/>
        </w:rPr>
        <w:t>การรักษาไว้หรือการปรับปรุงโครงสร้างส่วนทุน กลุ่มบริษัทอาจปรับปรุงจำนวนการจ่ายเงินปันผล การคืน</w:t>
      </w:r>
      <w:r w:rsidRPr="00267CF8">
        <w:rPr>
          <w:rFonts w:ascii="Angsana New" w:hAnsi="Angsana New"/>
          <w:sz w:val="32"/>
          <w:szCs w:val="32"/>
          <w:cs/>
        </w:rPr>
        <w:t>ทุน การออกหุ้นใหม่ หรือการขายสินทรัพย์เพื่อลดหนี้</w:t>
      </w:r>
    </w:p>
    <w:p w14:paraId="523A5CD0" w14:textId="77777777" w:rsidR="00DE6834" w:rsidRPr="00267CF8" w:rsidRDefault="00DE6834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71863F23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กลุ่มบริษัทมีการติดตามและตรวจสอบส่วนทุนภายใต้เงื่อนไขของสัญญาเงินกู้ยืม โดยให้มีอัตราส่วนหนี้สินต่อทุนไม่เกินกว่า </w:t>
      </w:r>
      <w:r w:rsidRPr="00267CF8">
        <w:rPr>
          <w:rFonts w:ascii="Angsana New" w:hAnsi="Angsana New"/>
          <w:sz w:val="32"/>
          <w:szCs w:val="32"/>
        </w:rPr>
        <w:t>2</w:t>
      </w:r>
      <w:r w:rsidRPr="00267CF8">
        <w:rPr>
          <w:rFonts w:ascii="Angsana New" w:hAnsi="Angsana New"/>
          <w:sz w:val="32"/>
          <w:szCs w:val="32"/>
          <w:cs/>
        </w:rPr>
        <w:t xml:space="preserve"> เท่า อัตราส่วนหนี้สินต่อทุน มีรายละเอียด ณ 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ดังนี้</w:t>
      </w:r>
    </w:p>
    <w:p w14:paraId="46311268" w14:textId="77777777" w:rsidR="002B2BE0" w:rsidRPr="00BA11D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</w:rPr>
      </w:pPr>
    </w:p>
    <w:tbl>
      <w:tblPr>
        <w:tblW w:w="8721" w:type="dxa"/>
        <w:tblInd w:w="28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16"/>
        <w:gridCol w:w="1134"/>
        <w:gridCol w:w="110"/>
        <w:gridCol w:w="1096"/>
        <w:gridCol w:w="106"/>
        <w:gridCol w:w="1154"/>
        <w:gridCol w:w="109"/>
        <w:gridCol w:w="1196"/>
      </w:tblGrid>
      <w:tr w:rsidR="002B2BE0" w:rsidRPr="00267CF8" w14:paraId="659EA337" w14:textId="77777777" w:rsidTr="00CC0EB2">
        <w:tc>
          <w:tcPr>
            <w:tcW w:w="3816" w:type="dxa"/>
          </w:tcPr>
          <w:p w14:paraId="639C00D0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5" w:type="dxa"/>
            <w:gridSpan w:val="7"/>
          </w:tcPr>
          <w:p w14:paraId="72D80E04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(หน่วย : พันบาท)</w:t>
            </w:r>
          </w:p>
        </w:tc>
      </w:tr>
      <w:tr w:rsidR="002B2BE0" w:rsidRPr="00267CF8" w14:paraId="1AC56870" w14:textId="77777777" w:rsidTr="00CC0EB2">
        <w:tc>
          <w:tcPr>
            <w:tcW w:w="3816" w:type="dxa"/>
          </w:tcPr>
          <w:p w14:paraId="11E86740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BCDB5C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DC4521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14:paraId="2F8EF7C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2B2BE0" w:rsidRPr="00267CF8" w14:paraId="399BB8D6" w14:textId="77777777" w:rsidTr="00CC0EB2">
        <w:trPr>
          <w:trHeight w:val="351"/>
        </w:trPr>
        <w:tc>
          <w:tcPr>
            <w:tcW w:w="3816" w:type="dxa"/>
          </w:tcPr>
          <w:p w14:paraId="224458EC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140D1C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" w:type="dxa"/>
            <w:vAlign w:val="bottom"/>
          </w:tcPr>
          <w:p w14:paraId="2347A79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EF4289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6" w:type="dxa"/>
            <w:vAlign w:val="bottom"/>
          </w:tcPr>
          <w:p w14:paraId="47C5E43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DD04CF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9" w:type="dxa"/>
            <w:vAlign w:val="bottom"/>
          </w:tcPr>
          <w:p w14:paraId="0B25BB2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188D68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B2BE0" w:rsidRPr="00267CF8" w14:paraId="2925CC10" w14:textId="77777777" w:rsidTr="00CC0EB2">
        <w:trPr>
          <w:trHeight w:val="113"/>
        </w:trPr>
        <w:tc>
          <w:tcPr>
            <w:tcW w:w="3816" w:type="dxa"/>
            <w:vAlign w:val="bottom"/>
          </w:tcPr>
          <w:p w14:paraId="260ECCE0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 w:hint="cs"/>
                <w:sz w:val="32"/>
                <w:szCs w:val="32"/>
                <w:cs/>
              </w:rPr>
              <w:t>หนี้สินสุทธิ</w:t>
            </w:r>
          </w:p>
        </w:tc>
        <w:tc>
          <w:tcPr>
            <w:tcW w:w="1134" w:type="dxa"/>
          </w:tcPr>
          <w:p w14:paraId="20D66CC4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2,433,353</w:t>
            </w:r>
          </w:p>
        </w:tc>
        <w:tc>
          <w:tcPr>
            <w:tcW w:w="110" w:type="dxa"/>
          </w:tcPr>
          <w:p w14:paraId="5D17684E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66094EA7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2,076,683</w:t>
            </w:r>
          </w:p>
        </w:tc>
        <w:tc>
          <w:tcPr>
            <w:tcW w:w="106" w:type="dxa"/>
          </w:tcPr>
          <w:p w14:paraId="0E1B401A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</w:tcPr>
          <w:p w14:paraId="4676DA58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1,534,120</w:t>
            </w:r>
          </w:p>
        </w:tc>
        <w:tc>
          <w:tcPr>
            <w:tcW w:w="109" w:type="dxa"/>
          </w:tcPr>
          <w:p w14:paraId="58A344F3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0A98F619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1,192,562</w:t>
            </w:r>
          </w:p>
        </w:tc>
      </w:tr>
      <w:tr w:rsidR="002B2BE0" w:rsidRPr="00267CF8" w14:paraId="7ECF545F" w14:textId="77777777" w:rsidTr="00CC0EB2">
        <w:trPr>
          <w:trHeight w:val="113"/>
        </w:trPr>
        <w:tc>
          <w:tcPr>
            <w:tcW w:w="3816" w:type="dxa"/>
            <w:vAlign w:val="bottom"/>
          </w:tcPr>
          <w:p w14:paraId="2A125762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134" w:type="dxa"/>
          </w:tcPr>
          <w:p w14:paraId="1CAF0EB7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3,780,084</w:t>
            </w:r>
          </w:p>
        </w:tc>
        <w:tc>
          <w:tcPr>
            <w:tcW w:w="110" w:type="dxa"/>
          </w:tcPr>
          <w:p w14:paraId="02D43A3B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2CAA24E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3,808,349</w:t>
            </w:r>
          </w:p>
        </w:tc>
        <w:tc>
          <w:tcPr>
            <w:tcW w:w="106" w:type="dxa"/>
          </w:tcPr>
          <w:p w14:paraId="52C15F02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</w:tcPr>
          <w:p w14:paraId="5F66A3F2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4,120,036</w:t>
            </w:r>
          </w:p>
        </w:tc>
        <w:tc>
          <w:tcPr>
            <w:tcW w:w="109" w:type="dxa"/>
          </w:tcPr>
          <w:p w14:paraId="7FAC5B0B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122DB6ED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4,068,935</w:t>
            </w:r>
          </w:p>
        </w:tc>
      </w:tr>
      <w:tr w:rsidR="002B2BE0" w:rsidRPr="00267CF8" w14:paraId="01002FF0" w14:textId="77777777" w:rsidTr="00CC0EB2">
        <w:trPr>
          <w:trHeight w:val="329"/>
        </w:trPr>
        <w:tc>
          <w:tcPr>
            <w:tcW w:w="3816" w:type="dxa"/>
            <w:vAlign w:val="bottom"/>
          </w:tcPr>
          <w:p w14:paraId="72E4BC24" w14:textId="77777777" w:rsidR="002B2BE0" w:rsidRPr="00267CF8" w:rsidRDefault="002B2BE0" w:rsidP="00A239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right="-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7CF8">
              <w:rPr>
                <w:rFonts w:ascii="Angsana New" w:hAnsi="Angsana New"/>
                <w:sz w:val="32"/>
                <w:szCs w:val="32"/>
                <w:cs/>
              </w:rPr>
              <w:t>อัตราส่วนหนี้สินต่อทุน (เท่า)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C12A631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10" w:type="dxa"/>
          </w:tcPr>
          <w:p w14:paraId="027E7C0C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</w:tcPr>
          <w:p w14:paraId="49698E75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06" w:type="dxa"/>
          </w:tcPr>
          <w:p w14:paraId="718AFDE3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7C3AE712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09" w:type="dxa"/>
          </w:tcPr>
          <w:p w14:paraId="7ABF963F" w14:textId="77777777" w:rsidR="002B2BE0" w:rsidRPr="00267CF8" w:rsidRDefault="002B2BE0" w:rsidP="00A239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</w:tcPr>
          <w:p w14:paraId="22F3E0B4" w14:textId="77777777" w:rsidR="002B2BE0" w:rsidRPr="00267CF8" w:rsidRDefault="002B2BE0" w:rsidP="00DB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F8">
              <w:rPr>
                <w:rFonts w:ascii="Angsana New" w:hAnsi="Angsana New"/>
                <w:sz w:val="32"/>
                <w:szCs w:val="32"/>
              </w:rPr>
              <w:t>0</w:t>
            </w:r>
            <w:r w:rsidRPr="00267C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7CF8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</w:tbl>
    <w:p w14:paraId="7F3BB5CB" w14:textId="76ED2347" w:rsidR="002B2BE0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</w:rPr>
      </w:pPr>
    </w:p>
    <w:p w14:paraId="026F5BC0" w14:textId="77777777" w:rsidR="00A35F82" w:rsidRPr="00267CF8" w:rsidRDefault="00A35F82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</w:rPr>
      </w:pPr>
    </w:p>
    <w:p w14:paraId="78C29272" w14:textId="73E750BB" w:rsidR="002B2BE0" w:rsidRPr="008443BC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8443BC">
        <w:rPr>
          <w:rFonts w:ascii="Angsana New" w:hAnsi="Angsana New"/>
          <w:sz w:val="32"/>
          <w:szCs w:val="32"/>
          <w:u w:val="single"/>
          <w:cs/>
        </w:rPr>
        <w:t>การเปลี่ยนแปลงในหนี้สินที่เกิดขึ้นจากกิจกรรมจัดหาเงิน</w:t>
      </w:r>
    </w:p>
    <w:p w14:paraId="0C110B80" w14:textId="04F2E0D4" w:rsidR="00FD2E61" w:rsidRPr="000245C5" w:rsidRDefault="00FD2E61" w:rsidP="00FD2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  <w:u w:val="single"/>
        </w:rPr>
      </w:pPr>
    </w:p>
    <w:tbl>
      <w:tblPr>
        <w:tblStyle w:val="TableGrid"/>
        <w:tblW w:w="8685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483"/>
        <w:gridCol w:w="1412"/>
        <w:gridCol w:w="92"/>
        <w:gridCol w:w="1348"/>
        <w:gridCol w:w="92"/>
        <w:gridCol w:w="1258"/>
      </w:tblGrid>
      <w:tr w:rsidR="002003F0" w:rsidRPr="000245C5" w14:paraId="1EBDEB8F" w14:textId="77777777" w:rsidTr="008512DB">
        <w:tc>
          <w:tcPr>
            <w:tcW w:w="4483" w:type="dxa"/>
          </w:tcPr>
          <w:p w14:paraId="074782D3" w14:textId="77777777" w:rsidR="002003F0" w:rsidRPr="000245C5" w:rsidRDefault="002003F0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D728C20" w14:textId="77777777" w:rsidR="002003F0" w:rsidRPr="000245C5" w:rsidRDefault="002003F0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14:paraId="0E769FAA" w14:textId="77777777" w:rsidR="002003F0" w:rsidRPr="000245C5" w:rsidRDefault="002003F0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bottom"/>
          </w:tcPr>
          <w:p w14:paraId="2DD9FCA4" w14:textId="0FC9BD2E" w:rsidR="002003F0" w:rsidRPr="000245C5" w:rsidRDefault="002003F0" w:rsidP="002003F0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: 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003F0" w:rsidRPr="000245C5" w14:paraId="38259D9E" w14:textId="77777777" w:rsidTr="008512DB">
        <w:tc>
          <w:tcPr>
            <w:tcW w:w="4483" w:type="dxa"/>
          </w:tcPr>
          <w:p w14:paraId="0807F010" w14:textId="77777777" w:rsidR="002003F0" w:rsidRPr="000245C5" w:rsidRDefault="002003F0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EA5D" w14:textId="737EAF74" w:rsidR="002003F0" w:rsidRPr="000245C5" w:rsidRDefault="002003F0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30F8" w:rsidRPr="000245C5" w14:paraId="24980B4D" w14:textId="77777777" w:rsidTr="002003F0">
        <w:tc>
          <w:tcPr>
            <w:tcW w:w="4483" w:type="dxa"/>
          </w:tcPr>
          <w:p w14:paraId="0D33A8F7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E91E2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</w:t>
            </w:r>
          </w:p>
          <w:p w14:paraId="7A7F7353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06782A65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2641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  <w:p w14:paraId="396B62FB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ระยะยาว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67C10914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328F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4E802C" w14:textId="77777777" w:rsidR="00C730F8" w:rsidRPr="000245C5" w:rsidRDefault="00C730F8" w:rsidP="00C730F8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30F8" w:rsidRPr="002003F0" w14:paraId="2FA7A873" w14:textId="77777777" w:rsidTr="002003F0">
        <w:tc>
          <w:tcPr>
            <w:tcW w:w="4483" w:type="dxa"/>
          </w:tcPr>
          <w:p w14:paraId="77F6516D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  <w:lang w:val="en-GB"/>
              </w:rPr>
              <w:t xml:space="preserve">1 </w:t>
            </w:r>
            <w:r w:rsidRPr="000245C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มกราคม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F7CBA5C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92" w:type="dxa"/>
          </w:tcPr>
          <w:p w14:paraId="4F0650AF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0522DAE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896,246</w:t>
            </w:r>
          </w:p>
        </w:tc>
        <w:tc>
          <w:tcPr>
            <w:tcW w:w="92" w:type="dxa"/>
          </w:tcPr>
          <w:p w14:paraId="2BAF3977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C3C481E" w14:textId="59D177CD" w:rsidR="00C730F8" w:rsidRPr="002003F0" w:rsidRDefault="002003F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896</w:t>
            </w:r>
            <w:r w:rsidR="00C730F8"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698</w:t>
            </w:r>
          </w:p>
        </w:tc>
      </w:tr>
      <w:tr w:rsidR="00C730F8" w:rsidRPr="002003F0" w14:paraId="3007E5B6" w14:textId="77777777" w:rsidTr="002003F0">
        <w:trPr>
          <w:trHeight w:val="47"/>
        </w:trPr>
        <w:tc>
          <w:tcPr>
            <w:tcW w:w="4483" w:type="dxa"/>
          </w:tcPr>
          <w:p w14:paraId="4DF61FDD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574AA5D8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5C92BA1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19BA95C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7BBD2182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1BB786E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730F8" w:rsidRPr="002003F0" w14:paraId="6D03E66D" w14:textId="77777777" w:rsidTr="002003F0">
        <w:tc>
          <w:tcPr>
            <w:tcW w:w="4483" w:type="dxa"/>
          </w:tcPr>
          <w:p w14:paraId="3A04311D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การเปลี่ยนแปลงนโยบายการบัญชี</w:t>
            </w:r>
          </w:p>
        </w:tc>
        <w:tc>
          <w:tcPr>
            <w:tcW w:w="1412" w:type="dxa"/>
          </w:tcPr>
          <w:p w14:paraId="13C01236" w14:textId="4F7F0ABF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3F0">
              <w:rPr>
                <w:rFonts w:asciiTheme="majorBidi" w:hAnsiTheme="majorBidi" w:cstheme="majorBidi"/>
                <w:sz w:val="28"/>
                <w:szCs w:val="28"/>
              </w:rPr>
              <w:t>175,382</w:t>
            </w:r>
          </w:p>
        </w:tc>
        <w:tc>
          <w:tcPr>
            <w:tcW w:w="92" w:type="dxa"/>
          </w:tcPr>
          <w:p w14:paraId="4A876DE5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488FC095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" w:type="dxa"/>
          </w:tcPr>
          <w:p w14:paraId="4DDBFE87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BC05830" w14:textId="4AF5A07C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sz w:val="28"/>
                <w:szCs w:val="28"/>
              </w:rPr>
              <w:t>175,382</w:t>
            </w:r>
          </w:p>
        </w:tc>
      </w:tr>
      <w:tr w:rsidR="00C730F8" w:rsidRPr="002003F0" w14:paraId="10D44050" w14:textId="77777777" w:rsidTr="002003F0">
        <w:tc>
          <w:tcPr>
            <w:tcW w:w="4483" w:type="dxa"/>
          </w:tcPr>
          <w:p w14:paraId="49ABDE41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การเปลี่ยนแปลงประมาณการ</w:t>
            </w:r>
          </w:p>
        </w:tc>
        <w:tc>
          <w:tcPr>
            <w:tcW w:w="1412" w:type="dxa"/>
          </w:tcPr>
          <w:p w14:paraId="68AF117D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</w:rPr>
              <w:t>100,917</w:t>
            </w: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</w:tcPr>
          <w:p w14:paraId="1F3ED2F6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482FE615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" w:type="dxa"/>
          </w:tcPr>
          <w:p w14:paraId="709A8EBD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7462E410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</w:rPr>
              <w:t>100,917</w:t>
            </w: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730F8" w:rsidRPr="002003F0" w14:paraId="29D9065D" w14:textId="77777777" w:rsidTr="002003F0">
        <w:tc>
          <w:tcPr>
            <w:tcW w:w="4483" w:type="dxa"/>
          </w:tcPr>
          <w:p w14:paraId="39B3F256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0245C5">
              <w:rPr>
                <w:rFonts w:asciiTheme="majorBidi" w:hAnsiTheme="majorBidi" w:cstheme="majorBidi"/>
                <w:i/>
                <w:iCs/>
                <w:cs/>
              </w:rPr>
              <w:t>รายการที่เกิดขึ้นจากกระแสเงินสด</w:t>
            </w:r>
            <w:r w:rsidRPr="000245C5">
              <w:rPr>
                <w:rFonts w:asciiTheme="majorBidi" w:hAnsiTheme="majorBidi" w:cs="Angsana New"/>
                <w:i/>
                <w:iCs/>
                <w:cs/>
              </w:rPr>
              <w:t>:</w:t>
            </w:r>
          </w:p>
        </w:tc>
        <w:tc>
          <w:tcPr>
            <w:tcW w:w="1412" w:type="dxa"/>
          </w:tcPr>
          <w:p w14:paraId="1382432A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7576639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3EF94284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7B79A96D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565B4E2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730F8" w:rsidRPr="002003F0" w14:paraId="7F8D086E" w14:textId="77777777" w:rsidTr="002003F0">
        <w:tc>
          <w:tcPr>
            <w:tcW w:w="4483" w:type="dxa"/>
          </w:tcPr>
          <w:p w14:paraId="05D5E379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การจ่ายคืน</w:t>
            </w:r>
          </w:p>
        </w:tc>
        <w:tc>
          <w:tcPr>
            <w:tcW w:w="1412" w:type="dxa"/>
          </w:tcPr>
          <w:p w14:paraId="3E7FCB2E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</w:rPr>
              <w:t>16,748</w:t>
            </w: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47A28A10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4197664C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100,809</w:t>
            </w: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683C4D52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6C6F2937" w14:textId="2307F075" w:rsidR="00C730F8" w:rsidRPr="002003F0" w:rsidRDefault="002003F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117,557</w:t>
            </w: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730F8" w:rsidRPr="002003F0" w14:paraId="1A7C7D2B" w14:textId="77777777" w:rsidTr="002003F0">
        <w:tc>
          <w:tcPr>
            <w:tcW w:w="4483" w:type="dxa"/>
          </w:tcPr>
          <w:p w14:paraId="60896210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เงินสดรับ</w:t>
            </w:r>
          </w:p>
        </w:tc>
        <w:tc>
          <w:tcPr>
            <w:tcW w:w="1412" w:type="dxa"/>
          </w:tcPr>
          <w:p w14:paraId="27A8A4A3" w14:textId="33415C9E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03F0">
              <w:rPr>
                <w:rFonts w:asciiTheme="majorBidi" w:hAnsiTheme="majorBidi" w:cstheme="majorBidi"/>
                <w:sz w:val="28"/>
                <w:szCs w:val="28"/>
              </w:rPr>
              <w:t>6,840</w:t>
            </w:r>
          </w:p>
        </w:tc>
        <w:tc>
          <w:tcPr>
            <w:tcW w:w="92" w:type="dxa"/>
          </w:tcPr>
          <w:p w14:paraId="0BC0BCDC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7C1A0DDF" w14:textId="00B14C1E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sz w:val="28"/>
                <w:szCs w:val="28"/>
              </w:rPr>
              <w:t>140,200</w:t>
            </w:r>
          </w:p>
        </w:tc>
        <w:tc>
          <w:tcPr>
            <w:tcW w:w="92" w:type="dxa"/>
          </w:tcPr>
          <w:p w14:paraId="0E932EEF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3F7C314F" w14:textId="1E158669" w:rsidR="00C730F8" w:rsidRPr="002003F0" w:rsidRDefault="002003F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147,040</w:t>
            </w:r>
          </w:p>
        </w:tc>
      </w:tr>
      <w:tr w:rsidR="00C730F8" w:rsidRPr="002003F0" w14:paraId="27D6416C" w14:textId="77777777" w:rsidTr="002003F0">
        <w:tc>
          <w:tcPr>
            <w:tcW w:w="4483" w:type="dxa"/>
          </w:tcPr>
          <w:p w14:paraId="34DA8974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ค่าธรรมเนียมทางการเงินตัดจ่าย</w:t>
            </w:r>
          </w:p>
        </w:tc>
        <w:tc>
          <w:tcPr>
            <w:tcW w:w="1412" w:type="dxa"/>
          </w:tcPr>
          <w:p w14:paraId="1B951D85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</w:tcPr>
          <w:p w14:paraId="429A3761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314B69B1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670</w:t>
            </w: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352282E5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8044BA2" w14:textId="7DD87341" w:rsidR="00C730F8" w:rsidRPr="002003F0" w:rsidRDefault="002003F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670</w:t>
            </w:r>
            <w:r w:rsidRPr="002003F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730F8" w:rsidRPr="002003F0" w14:paraId="1E18760A" w14:textId="77777777" w:rsidTr="002003F0">
        <w:tc>
          <w:tcPr>
            <w:tcW w:w="4483" w:type="dxa"/>
          </w:tcPr>
          <w:p w14:paraId="61988F38" w14:textId="77777777" w:rsidR="00C730F8" w:rsidRPr="000245C5" w:rsidRDefault="00C730F8" w:rsidP="00C730F8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245C5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auto"/>
            </w:tcBorders>
          </w:tcPr>
          <w:p w14:paraId="57A4C420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65,009</w:t>
            </w:r>
          </w:p>
        </w:tc>
        <w:tc>
          <w:tcPr>
            <w:tcW w:w="92" w:type="dxa"/>
          </w:tcPr>
          <w:p w14:paraId="6704F1AA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43B7F221" w14:textId="07E81689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934,96</w:t>
            </w: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92" w:type="dxa"/>
          </w:tcPr>
          <w:p w14:paraId="02D0C0FF" w14:textId="77777777" w:rsidR="00C730F8" w:rsidRPr="002003F0" w:rsidRDefault="00C730F8" w:rsidP="00C730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</w:tcBorders>
          </w:tcPr>
          <w:p w14:paraId="1D88A46C" w14:textId="35563A8A" w:rsidR="00C730F8" w:rsidRPr="002003F0" w:rsidRDefault="002003F0" w:rsidP="00C7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999</w:t>
            </w:r>
            <w:r w:rsidR="00C730F8"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0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976</w:t>
            </w:r>
          </w:p>
        </w:tc>
      </w:tr>
    </w:tbl>
    <w:p w14:paraId="4286CE25" w14:textId="614802AB" w:rsidR="00C730F8" w:rsidRDefault="00C730F8"/>
    <w:tbl>
      <w:tblPr>
        <w:tblStyle w:val="TableGrid"/>
        <w:tblW w:w="8685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483"/>
        <w:gridCol w:w="1412"/>
        <w:gridCol w:w="92"/>
        <w:gridCol w:w="1348"/>
        <w:gridCol w:w="92"/>
        <w:gridCol w:w="1258"/>
      </w:tblGrid>
      <w:tr w:rsidR="002003F0" w:rsidRPr="000245C5" w14:paraId="5EA2E320" w14:textId="77777777" w:rsidTr="008512DB">
        <w:tc>
          <w:tcPr>
            <w:tcW w:w="4483" w:type="dxa"/>
          </w:tcPr>
          <w:p w14:paraId="6232C3D2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08F3B8F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14:paraId="21ECC8D9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bottom"/>
          </w:tcPr>
          <w:p w14:paraId="13E1F5E4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: 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003F0" w:rsidRPr="000245C5" w14:paraId="4B4E8277" w14:textId="77777777" w:rsidTr="008512DB">
        <w:tc>
          <w:tcPr>
            <w:tcW w:w="4483" w:type="dxa"/>
          </w:tcPr>
          <w:p w14:paraId="29F01E6A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B8F89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03F0" w:rsidRPr="000245C5" w14:paraId="187E5235" w14:textId="77777777" w:rsidTr="008512DB">
        <w:tc>
          <w:tcPr>
            <w:tcW w:w="4483" w:type="dxa"/>
          </w:tcPr>
          <w:p w14:paraId="1DEFE746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82C51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</w:t>
            </w:r>
          </w:p>
          <w:p w14:paraId="5E18E8A1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7CA15415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A389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  <w:p w14:paraId="7645ACFC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ระยะยาว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6A0A472A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0DC5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720D8B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003F0" w:rsidRPr="002003F0" w14:paraId="1FEDB526" w14:textId="77777777" w:rsidTr="008512DB">
        <w:tc>
          <w:tcPr>
            <w:tcW w:w="4483" w:type="dxa"/>
          </w:tcPr>
          <w:p w14:paraId="41248462" w14:textId="24872BF5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  <w:lang w:val="en-GB"/>
              </w:rPr>
              <w:t xml:space="preserve">1 </w:t>
            </w:r>
            <w:r w:rsidRPr="000245C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มกราคม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0F7883B" w14:textId="465EDFD3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92" w:type="dxa"/>
          </w:tcPr>
          <w:p w14:paraId="2332171A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3AD07DA" w14:textId="3F3A6DD4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1,009,319</w:t>
            </w:r>
          </w:p>
        </w:tc>
        <w:tc>
          <w:tcPr>
            <w:tcW w:w="92" w:type="dxa"/>
          </w:tcPr>
          <w:p w14:paraId="30131402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6F35416" w14:textId="5DD922C3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010</w:t>
            </w: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035</w:t>
            </w:r>
          </w:p>
        </w:tc>
      </w:tr>
      <w:tr w:rsidR="002003F0" w:rsidRPr="002003F0" w14:paraId="1D96D645" w14:textId="77777777" w:rsidTr="008512DB">
        <w:trPr>
          <w:trHeight w:val="47"/>
        </w:trPr>
        <w:tc>
          <w:tcPr>
            <w:tcW w:w="4483" w:type="dxa"/>
          </w:tcPr>
          <w:p w14:paraId="7D4B2E85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8449B9A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B124362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6AFB14F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2D321212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EC055E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003F0" w:rsidRPr="002003F0" w14:paraId="70567FA1" w14:textId="77777777" w:rsidTr="008512DB">
        <w:tc>
          <w:tcPr>
            <w:tcW w:w="4483" w:type="dxa"/>
          </w:tcPr>
          <w:p w14:paraId="384EDC06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0245C5">
              <w:rPr>
                <w:rFonts w:asciiTheme="majorBidi" w:hAnsiTheme="majorBidi" w:cstheme="majorBidi"/>
                <w:i/>
                <w:iCs/>
                <w:cs/>
              </w:rPr>
              <w:t>รายการที่เกิดขึ้นจากกระแสเงินสด</w:t>
            </w:r>
            <w:r w:rsidRPr="000245C5">
              <w:rPr>
                <w:rFonts w:asciiTheme="majorBidi" w:hAnsiTheme="majorBidi" w:cs="Angsana New"/>
                <w:i/>
                <w:iCs/>
                <w:cs/>
              </w:rPr>
              <w:t>:</w:t>
            </w:r>
          </w:p>
        </w:tc>
        <w:tc>
          <w:tcPr>
            <w:tcW w:w="1412" w:type="dxa"/>
          </w:tcPr>
          <w:p w14:paraId="445B9265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80BF9B9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4E77D731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66875A5A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71A20995" w14:textId="77777777" w:rsidR="002003F0" w:rsidRPr="002003F0" w:rsidRDefault="002003F0" w:rsidP="0085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003F0" w:rsidRPr="002003F0" w14:paraId="48418EA9" w14:textId="77777777" w:rsidTr="008512DB">
        <w:tc>
          <w:tcPr>
            <w:tcW w:w="4483" w:type="dxa"/>
          </w:tcPr>
          <w:p w14:paraId="416B2FE9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การจ่ายคืน</w:t>
            </w:r>
          </w:p>
        </w:tc>
        <w:tc>
          <w:tcPr>
            <w:tcW w:w="1412" w:type="dxa"/>
          </w:tcPr>
          <w:p w14:paraId="4819D130" w14:textId="5F10DA52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</w:tcPr>
          <w:p w14:paraId="217B0C96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089E8A6C" w14:textId="6B691EDB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180,000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4530FFFD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3D973F1" w14:textId="1578DFBB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180,264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003F0" w:rsidRPr="002003F0" w14:paraId="01173F78" w14:textId="77777777" w:rsidTr="008512DB">
        <w:tc>
          <w:tcPr>
            <w:tcW w:w="4483" w:type="dxa"/>
          </w:tcPr>
          <w:p w14:paraId="160AC662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เงินสดรับ</w:t>
            </w:r>
          </w:p>
        </w:tc>
        <w:tc>
          <w:tcPr>
            <w:tcW w:w="1412" w:type="dxa"/>
          </w:tcPr>
          <w:p w14:paraId="3669610A" w14:textId="0143532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</w:tcPr>
          <w:p w14:paraId="03BC8265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71E31449" w14:textId="4FE69E4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68,390</w:t>
            </w:r>
          </w:p>
        </w:tc>
        <w:tc>
          <w:tcPr>
            <w:tcW w:w="92" w:type="dxa"/>
          </w:tcPr>
          <w:p w14:paraId="2F8E2C2E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7C41BDB2" w14:textId="7EFE6A94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390</w:t>
            </w:r>
          </w:p>
        </w:tc>
      </w:tr>
      <w:tr w:rsidR="002003F0" w:rsidRPr="002003F0" w14:paraId="72CC516E" w14:textId="77777777" w:rsidTr="008512DB">
        <w:tc>
          <w:tcPr>
            <w:tcW w:w="4483" w:type="dxa"/>
          </w:tcPr>
          <w:p w14:paraId="73EA7DFC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ค่าธรรมเนียมทางการเงินตัดจ่าย</w:t>
            </w:r>
          </w:p>
        </w:tc>
        <w:tc>
          <w:tcPr>
            <w:tcW w:w="1412" w:type="dxa"/>
          </w:tcPr>
          <w:p w14:paraId="05F030E0" w14:textId="5D98E334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</w:tcPr>
          <w:p w14:paraId="6A8FB7D8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268CDBB2" w14:textId="4053308C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1,463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04D509AB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7BE09BF7" w14:textId="3828D302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1,463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003F0" w:rsidRPr="002003F0" w14:paraId="6552A680" w14:textId="77777777" w:rsidTr="008512DB">
        <w:tc>
          <w:tcPr>
            <w:tcW w:w="4483" w:type="dxa"/>
          </w:tcPr>
          <w:p w14:paraId="235CEF29" w14:textId="64FE282F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245C5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auto"/>
            </w:tcBorders>
          </w:tcPr>
          <w:p w14:paraId="3F4FB7A9" w14:textId="0CE33405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92" w:type="dxa"/>
          </w:tcPr>
          <w:p w14:paraId="704597F9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38E41388" w14:textId="193E829B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896,246</w:t>
            </w:r>
          </w:p>
        </w:tc>
        <w:tc>
          <w:tcPr>
            <w:tcW w:w="92" w:type="dxa"/>
          </w:tcPr>
          <w:p w14:paraId="20CE2DC9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</w:tcBorders>
          </w:tcPr>
          <w:p w14:paraId="20BF48A5" w14:textId="1D45872D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896</w:t>
            </w: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698</w:t>
            </w:r>
          </w:p>
        </w:tc>
      </w:tr>
    </w:tbl>
    <w:p w14:paraId="6D7AC3BA" w14:textId="19B3A697" w:rsidR="002003F0" w:rsidRDefault="002003F0"/>
    <w:p w14:paraId="1C0AB79D" w14:textId="77777777" w:rsidR="002003F0" w:rsidRDefault="002003F0"/>
    <w:p w14:paraId="67BD89C9" w14:textId="048295CF" w:rsidR="00FD2E61" w:rsidRDefault="00FD2E61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B9E9DD" w14:textId="174D7797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1F18718" w14:textId="79D84FC6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7957A3" w14:textId="1C23FA09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3BDB73" w14:textId="325E9CC0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2B040A6" w14:textId="6EAD0468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8EFD64" w14:textId="4E9BF005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53D20C" w14:textId="5DADF538" w:rsidR="000245C5" w:rsidRDefault="000245C5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685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483"/>
        <w:gridCol w:w="1412"/>
        <w:gridCol w:w="92"/>
        <w:gridCol w:w="1348"/>
        <w:gridCol w:w="92"/>
        <w:gridCol w:w="1258"/>
      </w:tblGrid>
      <w:tr w:rsidR="002003F0" w:rsidRPr="000245C5" w14:paraId="38C8EC02" w14:textId="77777777" w:rsidTr="008512DB">
        <w:tc>
          <w:tcPr>
            <w:tcW w:w="4483" w:type="dxa"/>
          </w:tcPr>
          <w:p w14:paraId="333DD4E2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61CA8FB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14:paraId="748B9EF0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bottom"/>
          </w:tcPr>
          <w:p w14:paraId="2B5D63C3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: 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003F0" w:rsidRPr="000245C5" w14:paraId="0A084BB5" w14:textId="77777777" w:rsidTr="008512DB">
        <w:tc>
          <w:tcPr>
            <w:tcW w:w="4483" w:type="dxa"/>
          </w:tcPr>
          <w:p w14:paraId="0F12DD19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CFC9" w14:textId="674034C9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เฉพาะของบริษัท</w:t>
            </w:r>
          </w:p>
        </w:tc>
      </w:tr>
      <w:tr w:rsidR="002003F0" w:rsidRPr="000245C5" w14:paraId="349D3987" w14:textId="77777777" w:rsidTr="008512DB">
        <w:tc>
          <w:tcPr>
            <w:tcW w:w="4483" w:type="dxa"/>
          </w:tcPr>
          <w:p w14:paraId="7B4D11A0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A3424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</w:t>
            </w:r>
          </w:p>
          <w:p w14:paraId="5A9F1D39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2530ECE0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C06B2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  <w:p w14:paraId="3F99B2C8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ระยะยาว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066C6D83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1FFAD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A5575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003F0" w:rsidRPr="002003F0" w14:paraId="0D995EB4" w14:textId="77777777" w:rsidTr="008512DB">
        <w:tc>
          <w:tcPr>
            <w:tcW w:w="4483" w:type="dxa"/>
          </w:tcPr>
          <w:p w14:paraId="0EB4C996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  <w:lang w:val="en-GB"/>
              </w:rPr>
              <w:t xml:space="preserve">1 </w:t>
            </w:r>
            <w:r w:rsidRPr="000245C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มกราคม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8A6354A" w14:textId="4568DC39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92" w:type="dxa"/>
          </w:tcPr>
          <w:p w14:paraId="2B5741C2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D827C34" w14:textId="2CAEE2BD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191,309</w:t>
            </w:r>
          </w:p>
        </w:tc>
        <w:tc>
          <w:tcPr>
            <w:tcW w:w="92" w:type="dxa"/>
          </w:tcPr>
          <w:p w14:paraId="21E3B0BB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6FFC79B" w14:textId="7113F012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761</w:t>
            </w:r>
          </w:p>
        </w:tc>
      </w:tr>
      <w:tr w:rsidR="002003F0" w:rsidRPr="002003F0" w14:paraId="3283A7FC" w14:textId="77777777" w:rsidTr="008512DB">
        <w:trPr>
          <w:trHeight w:val="47"/>
        </w:trPr>
        <w:tc>
          <w:tcPr>
            <w:tcW w:w="4483" w:type="dxa"/>
          </w:tcPr>
          <w:p w14:paraId="4FD2C740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432D45D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D09E621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FCE3A82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35A761BF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15DB207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003F0" w:rsidRPr="002003F0" w14:paraId="5E4A8978" w14:textId="77777777" w:rsidTr="008512DB">
        <w:tc>
          <w:tcPr>
            <w:tcW w:w="4483" w:type="dxa"/>
          </w:tcPr>
          <w:p w14:paraId="7FD048AF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การเปลี่ยนแปลงนโยบายการบัญชี</w:t>
            </w:r>
          </w:p>
        </w:tc>
        <w:tc>
          <w:tcPr>
            <w:tcW w:w="1412" w:type="dxa"/>
          </w:tcPr>
          <w:p w14:paraId="74814F1E" w14:textId="2A71D433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</w:rPr>
              <w:t>170,232</w:t>
            </w:r>
          </w:p>
        </w:tc>
        <w:tc>
          <w:tcPr>
            <w:tcW w:w="92" w:type="dxa"/>
          </w:tcPr>
          <w:p w14:paraId="1FC52152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689BFE29" w14:textId="61542162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" w:type="dxa"/>
          </w:tcPr>
          <w:p w14:paraId="43724DA6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1319C295" w14:textId="05CA3C3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</w:rPr>
              <w:t>170,232</w:t>
            </w:r>
          </w:p>
        </w:tc>
      </w:tr>
      <w:tr w:rsidR="002003F0" w:rsidRPr="002003F0" w14:paraId="0B3B3FCA" w14:textId="77777777" w:rsidTr="008512DB">
        <w:tc>
          <w:tcPr>
            <w:tcW w:w="4483" w:type="dxa"/>
          </w:tcPr>
          <w:p w14:paraId="6C88BB66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การเปลี่ยนแปลงประมาณการ</w:t>
            </w:r>
          </w:p>
        </w:tc>
        <w:tc>
          <w:tcPr>
            <w:tcW w:w="1412" w:type="dxa"/>
          </w:tcPr>
          <w:p w14:paraId="548A2D17" w14:textId="031BD93B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</w:rPr>
              <w:t>100,918</w:t>
            </w: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</w:tcPr>
          <w:p w14:paraId="53F0C111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562B90BA" w14:textId="33E78BCE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" w:type="dxa"/>
          </w:tcPr>
          <w:p w14:paraId="605C0A75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460A1101" w14:textId="2A6FD05E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</w:rPr>
              <w:t>100,918</w:t>
            </w: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003F0" w:rsidRPr="002003F0" w14:paraId="348E4AF9" w14:textId="77777777" w:rsidTr="008512DB">
        <w:tc>
          <w:tcPr>
            <w:tcW w:w="4483" w:type="dxa"/>
          </w:tcPr>
          <w:p w14:paraId="7B0AD57D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0245C5">
              <w:rPr>
                <w:rFonts w:asciiTheme="majorBidi" w:hAnsiTheme="majorBidi" w:cstheme="majorBidi"/>
                <w:i/>
                <w:iCs/>
                <w:cs/>
              </w:rPr>
              <w:t>รายการที่เกิดขึ้นจากกระแสเงินสด</w:t>
            </w:r>
            <w:r w:rsidRPr="000245C5">
              <w:rPr>
                <w:rFonts w:asciiTheme="majorBidi" w:hAnsiTheme="majorBidi" w:cs="Angsana New"/>
                <w:i/>
                <w:iCs/>
                <w:cs/>
              </w:rPr>
              <w:t>:</w:t>
            </w:r>
          </w:p>
        </w:tc>
        <w:tc>
          <w:tcPr>
            <w:tcW w:w="1412" w:type="dxa"/>
          </w:tcPr>
          <w:p w14:paraId="69AD0396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D6F6FFA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2727A589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370638D6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4BF28D6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003F0" w:rsidRPr="002003F0" w14:paraId="5079919A" w14:textId="77777777" w:rsidTr="008512DB">
        <w:tc>
          <w:tcPr>
            <w:tcW w:w="4483" w:type="dxa"/>
          </w:tcPr>
          <w:p w14:paraId="51DEF2E5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การจ่ายคืน</w:t>
            </w:r>
          </w:p>
        </w:tc>
        <w:tc>
          <w:tcPr>
            <w:tcW w:w="1412" w:type="dxa"/>
          </w:tcPr>
          <w:p w14:paraId="71191D1F" w14:textId="0E0F629D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</w:rPr>
              <w:t>14,987</w:t>
            </w: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</w:tcPr>
          <w:p w14:paraId="6B7F179C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05B9A480" w14:textId="5EACBA8D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83,709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3DE87A79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1AAF41BC" w14:textId="0D7DEB8E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696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003F0" w:rsidRPr="002003F0" w14:paraId="140CAC6C" w14:textId="77777777" w:rsidTr="008512DB">
        <w:tc>
          <w:tcPr>
            <w:tcW w:w="4483" w:type="dxa"/>
          </w:tcPr>
          <w:p w14:paraId="62D3A5A6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เงินสดรับ</w:t>
            </w:r>
          </w:p>
        </w:tc>
        <w:tc>
          <w:tcPr>
            <w:tcW w:w="1412" w:type="dxa"/>
          </w:tcPr>
          <w:p w14:paraId="6C86AFF0" w14:textId="59D52876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  <w:tc>
          <w:tcPr>
            <w:tcW w:w="92" w:type="dxa"/>
          </w:tcPr>
          <w:p w14:paraId="061873D7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7320B713" w14:textId="2778F85C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532A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024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532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2" w:type="dxa"/>
          </w:tcPr>
          <w:p w14:paraId="491C480A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5D049673" w14:textId="3F03C16F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145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868</w:t>
            </w:r>
          </w:p>
        </w:tc>
      </w:tr>
      <w:tr w:rsidR="002003F0" w:rsidRPr="002003F0" w14:paraId="0ACAA0EB" w14:textId="77777777" w:rsidTr="008512DB">
        <w:tc>
          <w:tcPr>
            <w:tcW w:w="4483" w:type="dxa"/>
          </w:tcPr>
          <w:p w14:paraId="453F5B43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ค่าธรรมเนียมทางการเงินตัดจ่าย</w:t>
            </w:r>
          </w:p>
        </w:tc>
        <w:tc>
          <w:tcPr>
            <w:tcW w:w="1412" w:type="dxa"/>
          </w:tcPr>
          <w:p w14:paraId="2A9D03BD" w14:textId="3DEBEF10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</w:tcPr>
          <w:p w14:paraId="64A540CD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32B3DBD4" w14:textId="396574EA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868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39052850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15E845CE" w14:textId="3CF52909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868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003F0" w:rsidRPr="002003F0" w14:paraId="5AFFA581" w14:textId="77777777" w:rsidTr="008512DB">
        <w:tc>
          <w:tcPr>
            <w:tcW w:w="4483" w:type="dxa"/>
          </w:tcPr>
          <w:p w14:paraId="1A8C09E0" w14:textId="77777777" w:rsidR="002003F0" w:rsidRPr="000245C5" w:rsidRDefault="002003F0" w:rsidP="002003F0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245C5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auto"/>
            </w:tcBorders>
          </w:tcPr>
          <w:p w14:paraId="09639A30" w14:textId="503473ED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60,447</w:t>
            </w:r>
          </w:p>
        </w:tc>
        <w:tc>
          <w:tcPr>
            <w:tcW w:w="92" w:type="dxa"/>
          </w:tcPr>
          <w:p w14:paraId="4D1EE5AC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355DE734" w14:textId="1A6CBA3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246,932</w:t>
            </w:r>
          </w:p>
        </w:tc>
        <w:tc>
          <w:tcPr>
            <w:tcW w:w="92" w:type="dxa"/>
          </w:tcPr>
          <w:p w14:paraId="6E7B890F" w14:textId="77777777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</w:tcBorders>
          </w:tcPr>
          <w:p w14:paraId="1445F61E" w14:textId="76F47E48" w:rsidR="002003F0" w:rsidRPr="002003F0" w:rsidRDefault="002003F0" w:rsidP="0020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307</w:t>
            </w: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379</w:t>
            </w:r>
          </w:p>
        </w:tc>
      </w:tr>
    </w:tbl>
    <w:p w14:paraId="0728D0D0" w14:textId="7ED2A358" w:rsidR="002003F0" w:rsidRPr="005804AB" w:rsidRDefault="002003F0" w:rsidP="00FD2E61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85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483"/>
        <w:gridCol w:w="1412"/>
        <w:gridCol w:w="92"/>
        <w:gridCol w:w="1348"/>
        <w:gridCol w:w="92"/>
        <w:gridCol w:w="1258"/>
      </w:tblGrid>
      <w:tr w:rsidR="002003F0" w:rsidRPr="000245C5" w14:paraId="2A03DBF7" w14:textId="77777777" w:rsidTr="008512DB">
        <w:tc>
          <w:tcPr>
            <w:tcW w:w="4483" w:type="dxa"/>
          </w:tcPr>
          <w:p w14:paraId="08F43A39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C6A4133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14:paraId="3354069D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bottom"/>
          </w:tcPr>
          <w:p w14:paraId="398E7AA5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0245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: 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003F0" w:rsidRPr="000245C5" w14:paraId="478FEE18" w14:textId="77777777" w:rsidTr="008512DB">
        <w:tc>
          <w:tcPr>
            <w:tcW w:w="4483" w:type="dxa"/>
          </w:tcPr>
          <w:p w14:paraId="711A6C44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86F3B" w14:textId="54C49EB5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เฉพาะของบริษัท</w:t>
            </w:r>
          </w:p>
        </w:tc>
      </w:tr>
      <w:tr w:rsidR="002003F0" w:rsidRPr="000245C5" w14:paraId="760440A6" w14:textId="77777777" w:rsidTr="008512DB">
        <w:tc>
          <w:tcPr>
            <w:tcW w:w="4483" w:type="dxa"/>
          </w:tcPr>
          <w:p w14:paraId="77ADE961" w14:textId="77777777" w:rsidR="002003F0" w:rsidRPr="000245C5" w:rsidRDefault="002003F0" w:rsidP="008512DB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2632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</w:t>
            </w:r>
          </w:p>
          <w:p w14:paraId="3CC94506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1069D07F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05F65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  <w:p w14:paraId="60087590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ระยะยาว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3F930747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B1333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C4E4A" w14:textId="77777777" w:rsidR="002003F0" w:rsidRPr="000245C5" w:rsidRDefault="002003F0" w:rsidP="008512DB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5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12F9" w:rsidRPr="002003F0" w14:paraId="600D9DB7" w14:textId="77777777" w:rsidTr="008512DB">
        <w:tc>
          <w:tcPr>
            <w:tcW w:w="4483" w:type="dxa"/>
          </w:tcPr>
          <w:p w14:paraId="1C31235B" w14:textId="77777777" w:rsidR="000212F9" w:rsidRPr="000245C5" w:rsidRDefault="000212F9" w:rsidP="000212F9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  <w:lang w:val="en-GB"/>
              </w:rPr>
              <w:t xml:space="preserve">1 </w:t>
            </w:r>
            <w:r w:rsidRPr="000245C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มกราคม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4262810" w14:textId="4F8024F5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716</w:t>
            </w:r>
          </w:p>
        </w:tc>
        <w:tc>
          <w:tcPr>
            <w:tcW w:w="92" w:type="dxa"/>
          </w:tcPr>
          <w:p w14:paraId="66DBA4A8" w14:textId="77777777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348BFBD" w14:textId="3B347354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302,909</w:t>
            </w:r>
          </w:p>
        </w:tc>
        <w:tc>
          <w:tcPr>
            <w:tcW w:w="92" w:type="dxa"/>
          </w:tcPr>
          <w:p w14:paraId="68F06F0E" w14:textId="77777777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E14B2B" w14:textId="2F5B4734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303</w:t>
            </w:r>
            <w:r w:rsidRPr="000245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625</w:t>
            </w:r>
          </w:p>
        </w:tc>
      </w:tr>
      <w:tr w:rsidR="000212F9" w:rsidRPr="005804AB" w14:paraId="64838C79" w14:textId="77777777" w:rsidTr="008512DB">
        <w:trPr>
          <w:trHeight w:val="47"/>
        </w:trPr>
        <w:tc>
          <w:tcPr>
            <w:tcW w:w="4483" w:type="dxa"/>
          </w:tcPr>
          <w:p w14:paraId="0568614E" w14:textId="77777777" w:rsidR="000212F9" w:rsidRPr="005804AB" w:rsidRDefault="000212F9" w:rsidP="000212F9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069AF6D" w14:textId="77777777" w:rsidR="000212F9" w:rsidRPr="005804AB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2" w:type="dxa"/>
          </w:tcPr>
          <w:p w14:paraId="417BA404" w14:textId="77777777" w:rsidR="000212F9" w:rsidRPr="005804AB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F5008DE" w14:textId="77777777" w:rsidR="000212F9" w:rsidRPr="005804AB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2" w:type="dxa"/>
          </w:tcPr>
          <w:p w14:paraId="7C70F733" w14:textId="77777777" w:rsidR="000212F9" w:rsidRPr="005804AB" w:rsidRDefault="000212F9" w:rsidP="000212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4C85578" w14:textId="77777777" w:rsidR="000212F9" w:rsidRPr="005804AB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0212F9" w:rsidRPr="002003F0" w14:paraId="0A4020A7" w14:textId="77777777" w:rsidTr="008512DB">
        <w:tc>
          <w:tcPr>
            <w:tcW w:w="4483" w:type="dxa"/>
          </w:tcPr>
          <w:p w14:paraId="25B0DA6C" w14:textId="77777777" w:rsidR="000212F9" w:rsidRPr="000245C5" w:rsidRDefault="000212F9" w:rsidP="000212F9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0245C5">
              <w:rPr>
                <w:rFonts w:asciiTheme="majorBidi" w:hAnsiTheme="majorBidi" w:cstheme="majorBidi"/>
                <w:i/>
                <w:iCs/>
                <w:cs/>
              </w:rPr>
              <w:t>รายการที่เกิดขึ้นจากกระแสเงินสด</w:t>
            </w:r>
            <w:r w:rsidRPr="000245C5">
              <w:rPr>
                <w:rFonts w:asciiTheme="majorBidi" w:hAnsiTheme="majorBidi" w:cs="Angsana New"/>
                <w:i/>
                <w:iCs/>
                <w:cs/>
              </w:rPr>
              <w:t>:</w:t>
            </w:r>
          </w:p>
        </w:tc>
        <w:tc>
          <w:tcPr>
            <w:tcW w:w="1412" w:type="dxa"/>
          </w:tcPr>
          <w:p w14:paraId="0CB81A42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0DD41239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1BCBC9AF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74050228" w14:textId="77777777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7F30B296" w14:textId="77777777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212F9" w:rsidRPr="002003F0" w14:paraId="59D93818" w14:textId="77777777" w:rsidTr="008512DB">
        <w:tc>
          <w:tcPr>
            <w:tcW w:w="4483" w:type="dxa"/>
          </w:tcPr>
          <w:p w14:paraId="59315965" w14:textId="77777777" w:rsidR="000212F9" w:rsidRPr="000245C5" w:rsidRDefault="000212F9" w:rsidP="000212F9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</w:rPr>
            </w:pPr>
            <w:r w:rsidRPr="000245C5">
              <w:rPr>
                <w:rFonts w:asciiTheme="majorBidi" w:hAnsiTheme="majorBidi" w:cstheme="majorBidi"/>
                <w:cs/>
              </w:rPr>
              <w:t>การจ่ายคืน</w:t>
            </w:r>
          </w:p>
        </w:tc>
        <w:tc>
          <w:tcPr>
            <w:tcW w:w="1412" w:type="dxa"/>
          </w:tcPr>
          <w:p w14:paraId="553F5068" w14:textId="3C30052F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12F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264</w:t>
            </w:r>
            <w:r w:rsidRPr="000212F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78FC8204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4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</w:tcPr>
          <w:p w14:paraId="0A14C44C" w14:textId="5290273E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0212F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111,600</w:t>
            </w:r>
            <w:r w:rsidRPr="000212F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" w:type="dxa"/>
          </w:tcPr>
          <w:p w14:paraId="59BB605D" w14:textId="77777777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46CB7F0" w14:textId="21C36DC1" w:rsidR="000212F9" w:rsidRPr="002003F0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003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003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2003F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212F9" w:rsidRPr="002003F0" w14:paraId="4352F02B" w14:textId="77777777" w:rsidTr="008512DB">
        <w:tc>
          <w:tcPr>
            <w:tcW w:w="4483" w:type="dxa"/>
          </w:tcPr>
          <w:p w14:paraId="7373DEEF" w14:textId="77777777" w:rsidR="000212F9" w:rsidRPr="000245C5" w:rsidRDefault="000212F9" w:rsidP="000212F9">
            <w:pPr>
              <w:pStyle w:val="a4"/>
              <w:widowControl/>
              <w:ind w:left="3" w:right="-8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245C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245C5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245C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auto"/>
            </w:tcBorders>
          </w:tcPr>
          <w:p w14:paraId="3F3C79E0" w14:textId="2216F4F5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452</w:t>
            </w:r>
          </w:p>
        </w:tc>
        <w:tc>
          <w:tcPr>
            <w:tcW w:w="92" w:type="dxa"/>
          </w:tcPr>
          <w:p w14:paraId="0E1C5461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6FDDC415" w14:textId="1479B08A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212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191,309</w:t>
            </w:r>
          </w:p>
        </w:tc>
        <w:tc>
          <w:tcPr>
            <w:tcW w:w="92" w:type="dxa"/>
          </w:tcPr>
          <w:p w14:paraId="29B85856" w14:textId="77777777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</w:tcBorders>
          </w:tcPr>
          <w:p w14:paraId="202194B7" w14:textId="1877BE52" w:rsidR="000212F9" w:rsidRPr="000212F9" w:rsidRDefault="000212F9" w:rsidP="0002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1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191,761</w:t>
            </w:r>
          </w:p>
        </w:tc>
      </w:tr>
    </w:tbl>
    <w:p w14:paraId="3ACC46F0" w14:textId="77777777" w:rsidR="002003F0" w:rsidRPr="000245C5" w:rsidRDefault="002003F0" w:rsidP="00FD2E6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D2F02EB" w14:textId="02EA104F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ภาระผูกพัน</w:t>
      </w:r>
    </w:p>
    <w:p w14:paraId="5F8FAB2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</w:rPr>
      </w:pPr>
    </w:p>
    <w:p w14:paraId="25A55FA4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7CF8">
        <w:rPr>
          <w:rFonts w:ascii="Angsana New" w:hAnsi="Angsana New"/>
          <w:sz w:val="32"/>
          <w:szCs w:val="32"/>
        </w:rPr>
        <w:t xml:space="preserve">31 </w:t>
      </w:r>
      <w:r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7CF8">
        <w:rPr>
          <w:rFonts w:ascii="Angsana New" w:hAnsi="Angsana New"/>
          <w:sz w:val="32"/>
          <w:szCs w:val="32"/>
        </w:rPr>
        <w:t xml:space="preserve">2563 </w:t>
      </w:r>
      <w:r w:rsidRPr="00267CF8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267CF8">
        <w:rPr>
          <w:rFonts w:ascii="Angsana New" w:hAnsi="Angsana New"/>
          <w:sz w:val="32"/>
          <w:szCs w:val="32"/>
          <w:cs/>
          <w:lang w:val="en-GB"/>
        </w:rPr>
        <w:t>บริษัทมีภาระผูกพันดังนี้</w:t>
      </w:r>
    </w:p>
    <w:p w14:paraId="0CAA4CE0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C53DDDA" w14:textId="41D3E68D" w:rsidR="002B2BE0" w:rsidRPr="00267CF8" w:rsidRDefault="00E63339" w:rsidP="00E6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" w:hanging="47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2B2BE0" w:rsidRPr="00267C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2BE0" w:rsidRPr="00267CF8">
        <w:rPr>
          <w:rFonts w:ascii="Angsana New" w:hAnsi="Angsana New"/>
          <w:sz w:val="32"/>
          <w:szCs w:val="32"/>
        </w:rPr>
        <w:t xml:space="preserve">31 </w:t>
      </w:r>
      <w:r w:rsidR="002B2BE0" w:rsidRPr="00267C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2BE0" w:rsidRPr="00267CF8">
        <w:rPr>
          <w:rFonts w:ascii="Angsana New" w:hAnsi="Angsana New"/>
          <w:sz w:val="32"/>
          <w:szCs w:val="32"/>
        </w:rPr>
        <w:t>2563</w:t>
      </w:r>
      <w:r w:rsidR="002B2BE0" w:rsidRPr="00267CF8">
        <w:rPr>
          <w:rFonts w:ascii="Angsana New" w:hAnsi="Angsana New"/>
          <w:sz w:val="32"/>
          <w:szCs w:val="32"/>
          <w:cs/>
        </w:rPr>
        <w:t xml:space="preserve"> และ </w:t>
      </w:r>
      <w:r w:rsidR="002B2BE0" w:rsidRPr="00267CF8">
        <w:rPr>
          <w:rFonts w:ascii="Angsana New" w:hAnsi="Angsana New"/>
          <w:sz w:val="32"/>
          <w:szCs w:val="32"/>
        </w:rPr>
        <w:t>2562</w:t>
      </w:r>
      <w:r w:rsidR="002B2BE0" w:rsidRPr="00267CF8">
        <w:rPr>
          <w:rFonts w:ascii="Angsana New" w:hAnsi="Angsana New"/>
          <w:sz w:val="32"/>
          <w:szCs w:val="32"/>
          <w:cs/>
        </w:rPr>
        <w:t xml:space="preserve"> กลุ่มบริษัทมีวงเงินสินเชื่อ ดังต่อไปนี้</w:t>
      </w:r>
    </w:p>
    <w:p w14:paraId="3872E20A" w14:textId="77777777" w:rsidR="002B2BE0" w:rsidRPr="00267CF8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8446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2033"/>
        <w:gridCol w:w="560"/>
        <w:gridCol w:w="957"/>
        <w:gridCol w:w="1012"/>
        <w:gridCol w:w="982"/>
        <w:gridCol w:w="982"/>
        <w:gridCol w:w="1044"/>
        <w:gridCol w:w="876"/>
      </w:tblGrid>
      <w:tr w:rsidR="002B2BE0" w:rsidRPr="00267CF8" w14:paraId="2BF1C3B3" w14:textId="77777777" w:rsidTr="00CC0EB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2A567E90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bookmarkStart w:id="28" w:name="_Hlk65266022"/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277D" w14:textId="77777777" w:rsidR="002B2BE0" w:rsidRPr="00267CF8" w:rsidRDefault="002B2BE0" w:rsidP="00A23915">
            <w:pPr>
              <w:spacing w:line="240" w:lineRule="auto"/>
              <w:ind w:left="993" w:right="-21" w:hanging="567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2B2BE0" w:rsidRPr="00267CF8" w14:paraId="1C8E6641" w14:textId="77777777" w:rsidTr="00CC0EB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74ED62F8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C618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2B2BE0" w:rsidRPr="00267CF8" w14:paraId="4AA23A48" w14:textId="77777777" w:rsidTr="00CC0EB2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1DF595CB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05FD7" w14:textId="77777777" w:rsidR="002B2BE0" w:rsidRPr="00267CF8" w:rsidRDefault="002B2BE0" w:rsidP="00A2391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A5CD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9C7C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2B2BE0" w:rsidRPr="00267CF8" w14:paraId="36C6FF67" w14:textId="77777777" w:rsidTr="00CC0EB2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4CA2B219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5009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สกุล</w:t>
            </w:r>
          </w:p>
          <w:p w14:paraId="7FE632C5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70A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718BDB1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1EF3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1CD9F645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96C10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A438816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B1F3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2D5F77CB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6948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466AD462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9CA8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61207F78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C94086" w:rsidRPr="00267CF8" w14:paraId="51F7E309" w14:textId="77777777" w:rsidTr="00CC0EB2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0B40DFF9" w14:textId="77777777" w:rsidR="00C94086" w:rsidRPr="00267CF8" w:rsidRDefault="00C94086" w:rsidP="00C94086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267CF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06DB" w14:textId="77777777" w:rsidR="00C94086" w:rsidRPr="00267CF8" w:rsidRDefault="00C94086" w:rsidP="00C94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45CF0A1" w14:textId="04C5D5C2" w:rsidR="00C94086" w:rsidRPr="00C96959" w:rsidRDefault="00791CA0" w:rsidP="0079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3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C96959">
              <w:rPr>
                <w:rFonts w:ascii="Angsana New" w:hAnsi="Angsana New"/>
                <w:sz w:val="25"/>
                <w:szCs w:val="25"/>
                <w:highlight w:val="yellow"/>
              </w:rPr>
              <w:t>819,772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8807A2" w14:textId="28DDD8B1" w:rsidR="00C94086" w:rsidRPr="00C9695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</w:pPr>
            <w:r w:rsidRPr="00C96959"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  <w:t xml:space="preserve"> (</w:t>
            </w:r>
            <w:r w:rsidR="00791CA0"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391</w:t>
            </w:r>
            <w:r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,</w:t>
            </w:r>
            <w:r w:rsidR="00791CA0"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422</w:t>
            </w:r>
            <w:r w:rsidRPr="00C96959"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999C612" w14:textId="33E881E3" w:rsidR="00C94086" w:rsidRPr="00C96959" w:rsidRDefault="00791CA0" w:rsidP="00C940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</w:pPr>
            <w:r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428,350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B504986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741,325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221813C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312,998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A678F78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428,327</w:t>
            </w:r>
          </w:p>
        </w:tc>
      </w:tr>
      <w:tr w:rsidR="00C94086" w:rsidRPr="00267CF8" w14:paraId="599CA578" w14:textId="77777777" w:rsidTr="00CC0EB2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2DCDA517" w14:textId="77777777" w:rsidR="00C94086" w:rsidRPr="00267CF8" w:rsidRDefault="00C94086" w:rsidP="00C94086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267CF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 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5432E82" w14:textId="77777777" w:rsidR="00C94086" w:rsidRPr="00267CF8" w:rsidRDefault="00C94086" w:rsidP="00C94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5C122F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1,921,000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0327091" w14:textId="780E3043" w:rsidR="00C94086" w:rsidRPr="00C96959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</w:pPr>
            <w:r w:rsidRPr="00C96959"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  <w:t xml:space="preserve"> (</w:t>
            </w:r>
            <w:r w:rsidR="00791CA0"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1,772,507</w:t>
            </w:r>
            <w:r w:rsidRPr="00C96959"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A1515D5" w14:textId="7737EA1A" w:rsidR="00C94086" w:rsidRPr="00C96959" w:rsidRDefault="00791CA0" w:rsidP="00C940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</w:pPr>
            <w:r w:rsidRPr="00C96959">
              <w:rPr>
                <w:rFonts w:ascii="Angsana New" w:hAnsi="Angsana New"/>
                <w:sz w:val="25"/>
                <w:szCs w:val="25"/>
                <w:highlight w:val="yellow"/>
                <w:lang w:val="en-GB"/>
              </w:rPr>
              <w:t>148,493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5F37E33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2,038,000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93D1AB5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2,000,663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83663B9" w14:textId="77777777" w:rsidR="00C94086" w:rsidRPr="00267CF8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37,337</w:t>
            </w:r>
          </w:p>
        </w:tc>
      </w:tr>
      <w:tr w:rsidR="005804AB" w:rsidRPr="00267CF8" w14:paraId="5BCB0BD3" w14:textId="77777777" w:rsidTr="00CC0EB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2E542C1E" w14:textId="77777777" w:rsidR="005804AB" w:rsidRPr="00267CF8" w:rsidRDefault="005804AB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D52B6" w14:textId="77777777" w:rsidR="005804AB" w:rsidRPr="00267CF8" w:rsidRDefault="005804AB" w:rsidP="00A23915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B2BE0" w:rsidRPr="00267CF8" w14:paraId="24933EDB" w14:textId="77777777" w:rsidTr="00CC0EB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296C0FC0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5113E" w14:textId="77777777" w:rsidR="002B2BE0" w:rsidRPr="00267CF8" w:rsidRDefault="002B2BE0" w:rsidP="00A23915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2B2BE0" w:rsidRPr="00267CF8" w14:paraId="61A41855" w14:textId="77777777" w:rsidTr="00CC0EB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3FDF2E67" w14:textId="77777777" w:rsidR="002B2BE0" w:rsidRPr="00267CF8" w:rsidRDefault="002B2BE0" w:rsidP="00A23915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ECE6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2B2BE0" w:rsidRPr="00267CF8" w14:paraId="4CAE672A" w14:textId="77777777" w:rsidTr="00CC0EB2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6F465A8E" w14:textId="77777777" w:rsidR="002B2BE0" w:rsidRPr="00267CF8" w:rsidRDefault="002B2BE0" w:rsidP="00A23915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CE614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8E10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054D" w14:textId="77777777" w:rsidR="002B2BE0" w:rsidRPr="00267CF8" w:rsidRDefault="002B2BE0" w:rsidP="00A2391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2B2BE0" w:rsidRPr="00267CF8" w14:paraId="081A3CD7" w14:textId="77777777" w:rsidTr="00CC0EB2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59B88A67" w14:textId="77777777" w:rsidR="002B2BE0" w:rsidRPr="00267CF8" w:rsidRDefault="002B2BE0" w:rsidP="00A23915">
            <w:pPr>
              <w:spacing w:line="240" w:lineRule="auto"/>
              <w:ind w:left="72" w:right="-86" w:firstLine="35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6A96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สกุล</w:t>
            </w:r>
          </w:p>
          <w:p w14:paraId="4CDFB5D0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C4AE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11DC1211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DB43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22C15EF3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604C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8CF4382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D4D4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24BA9392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179D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5EE2B820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9884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3CEDC137" w14:textId="77777777" w:rsidR="002B2BE0" w:rsidRPr="00267CF8" w:rsidRDefault="002B2BE0" w:rsidP="00A23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2B2BE0" w:rsidRPr="00267CF8" w14:paraId="53AE25F4" w14:textId="77777777" w:rsidTr="00CC0EB2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719CC01F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267CF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520F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EFD966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470,000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173F0A0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321,102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7E30A6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148,898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C132147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408,000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F0976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250,182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CED38F1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157,818</w:t>
            </w:r>
          </w:p>
        </w:tc>
      </w:tr>
      <w:tr w:rsidR="002B2BE0" w:rsidRPr="00267CF8" w14:paraId="4BDDC59A" w14:textId="77777777" w:rsidTr="00CC0EB2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5AF2E884" w14:textId="77777777" w:rsidR="002B2BE0" w:rsidRPr="00267CF8" w:rsidRDefault="002B2BE0" w:rsidP="00A2391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267CF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 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3CEF8DB" w14:textId="77777777" w:rsidR="002B2BE0" w:rsidRPr="00267CF8" w:rsidRDefault="002B2BE0" w:rsidP="00A2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62DA86D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894,000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0A32049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764,497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D1A5D52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129,503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77AF39A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67CF8">
              <w:rPr>
                <w:rFonts w:ascii="Angsana New" w:hAnsi="Angsana New"/>
                <w:sz w:val="25"/>
                <w:szCs w:val="25"/>
                <w:lang w:val="en-GB"/>
              </w:rPr>
              <w:t>1,011,000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2E00223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267CF8">
              <w:rPr>
                <w:rFonts w:ascii="Angsana New" w:hAnsi="Angsana New"/>
                <w:sz w:val="25"/>
                <w:szCs w:val="25"/>
              </w:rPr>
              <w:t>995,466</w:t>
            </w:r>
            <w:r w:rsidRPr="00267CF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6BEAC1E" w14:textId="77777777" w:rsidR="002B2BE0" w:rsidRPr="00267CF8" w:rsidRDefault="002B2BE0" w:rsidP="00A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267CF8">
              <w:rPr>
                <w:rFonts w:ascii="Angsana New" w:hAnsi="Angsana New"/>
                <w:sz w:val="25"/>
                <w:szCs w:val="25"/>
              </w:rPr>
              <w:t>15,534</w:t>
            </w:r>
          </w:p>
        </w:tc>
      </w:tr>
      <w:bookmarkEnd w:id="28"/>
    </w:tbl>
    <w:p w14:paraId="15F28275" w14:textId="77777777" w:rsidR="002B2BE0" w:rsidRPr="005804AB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1383905C" w14:textId="77777777" w:rsidR="002B2BE0" w:rsidRPr="00066941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066941">
        <w:rPr>
          <w:rFonts w:ascii="Angsana New" w:hAnsi="Angsana New"/>
          <w:spacing w:val="-6"/>
          <w:sz w:val="32"/>
          <w:szCs w:val="32"/>
          <w:cs/>
        </w:rPr>
        <w:t>กลุ่มบริษัทมีหนี้สินที่อาจเกิดขึ้นจากการที่ธนาคารออกหนังสือค้ำประกันสำหรับการปฏิบัติตาม</w:t>
      </w:r>
      <w:r w:rsidRPr="00066941">
        <w:rPr>
          <w:rFonts w:ascii="Angsana New" w:hAnsi="Angsana New"/>
          <w:sz w:val="32"/>
          <w:szCs w:val="32"/>
          <w:cs/>
        </w:rPr>
        <w:t>สัญญา</w:t>
      </w:r>
      <w:r w:rsidRPr="00066941">
        <w:rPr>
          <w:rFonts w:ascii="Angsana New" w:hAnsi="Angsana New"/>
          <w:spacing w:val="-4"/>
          <w:sz w:val="32"/>
          <w:szCs w:val="32"/>
          <w:cs/>
        </w:rPr>
        <w:t>และการใช้ไฟฟ้า พร้อมทั้งได้นำที่ดินบางส่วนพร้อมสิ่งปลูกสร้างของกลุ่มบริษัทไปเป็น</w:t>
      </w:r>
      <w:r w:rsidRPr="00066941">
        <w:rPr>
          <w:rFonts w:ascii="Angsana New" w:hAnsi="Angsana New"/>
          <w:sz w:val="32"/>
          <w:szCs w:val="32"/>
          <w:cs/>
        </w:rPr>
        <w:t>หลักประกันหนังสือค้ำประกันดังกล่าว</w:t>
      </w:r>
    </w:p>
    <w:p w14:paraId="3945C255" w14:textId="77777777" w:rsidR="002B2BE0" w:rsidRPr="005804AB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443D1776" w14:textId="4A486E05" w:rsidR="002B2BE0" w:rsidRPr="00267CF8" w:rsidRDefault="00E63339" w:rsidP="00E6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" w:hanging="477"/>
        <w:jc w:val="thaiDistribute"/>
        <w:rPr>
          <w:rFonts w:ascii="Angsana New" w:hAnsi="Angsana New"/>
          <w:sz w:val="32"/>
          <w:szCs w:val="32"/>
        </w:rPr>
      </w:pPr>
      <w:bookmarkStart w:id="29" w:name="_Hlk65266042"/>
      <w:r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2B2BE0" w:rsidRPr="00267CF8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="002B2BE0" w:rsidRPr="00267CF8">
        <w:rPr>
          <w:rFonts w:ascii="Angsana New" w:hAnsi="Angsana New"/>
          <w:sz w:val="32"/>
          <w:szCs w:val="32"/>
        </w:rPr>
        <w:t>Letter of credit</w:t>
      </w:r>
      <w:r w:rsidR="002B2BE0" w:rsidRPr="00267CF8">
        <w:rPr>
          <w:rFonts w:ascii="Angsana New" w:hAnsi="Angsana New"/>
          <w:sz w:val="32"/>
          <w:szCs w:val="32"/>
          <w:cs/>
        </w:rPr>
        <w:t>) กับธนาคารแห่งหนึ่งร่วมกับ</w:t>
      </w:r>
      <w:r w:rsidR="002B2BE0" w:rsidRPr="00267CF8">
        <w:rPr>
          <w:rFonts w:ascii="Angsana New" w:hAnsi="Angsana New"/>
          <w:spacing w:val="2"/>
          <w:sz w:val="32"/>
          <w:szCs w:val="32"/>
          <w:cs/>
        </w:rPr>
        <w:t xml:space="preserve">บริษัทที่เกี่ยวข้องกันจำนวน </w:t>
      </w:r>
      <w:r w:rsidR="0018322B" w:rsidRPr="00C96959">
        <w:rPr>
          <w:rFonts w:ascii="Angsana New" w:hAnsi="Angsana New"/>
          <w:spacing w:val="2"/>
          <w:sz w:val="32"/>
          <w:szCs w:val="32"/>
          <w:highlight w:val="yellow"/>
        </w:rPr>
        <w:t>5</w:t>
      </w:r>
      <w:r w:rsidR="0018322B" w:rsidRPr="00C96959">
        <w:rPr>
          <w:rFonts w:ascii="Angsana New" w:hAnsi="Angsana New"/>
          <w:spacing w:val="2"/>
          <w:sz w:val="32"/>
          <w:szCs w:val="32"/>
          <w:highlight w:val="yellow"/>
          <w:cs/>
        </w:rPr>
        <w:t>.</w:t>
      </w:r>
      <w:r w:rsidR="0018322B" w:rsidRPr="00C96959">
        <w:rPr>
          <w:rFonts w:ascii="Angsana New" w:hAnsi="Angsana New"/>
          <w:spacing w:val="2"/>
          <w:sz w:val="32"/>
          <w:szCs w:val="32"/>
          <w:highlight w:val="yellow"/>
        </w:rPr>
        <w:t>83</w:t>
      </w:r>
      <w:r w:rsidR="002B2BE0" w:rsidRPr="00267CF8">
        <w:rPr>
          <w:rFonts w:ascii="Angsana New" w:hAnsi="Angsana New"/>
          <w:spacing w:val="2"/>
          <w:sz w:val="32"/>
          <w:szCs w:val="32"/>
          <w:cs/>
        </w:rPr>
        <w:t xml:space="preserve"> ล้านเหรียญสหรัฐ เพื่อค้ำประกันวงเงินสินเชื่อของ</w:t>
      </w:r>
      <w:r w:rsidR="002B2BE0" w:rsidRPr="00267CF8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76B9E8E0" w14:textId="77777777" w:rsidR="002B2BE0" w:rsidRPr="005804AB" w:rsidRDefault="002B2BE0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527BF80" w14:textId="739649C3" w:rsidR="002B2BE0" w:rsidRDefault="00E6333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2B2BE0" w:rsidRPr="00267CF8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บริษัทย่อยมีภาระผูกพันในการจ่ายชำระค่าบริการฝึกอบรมกับบริษัทที่เกี่ยวข้องกัน ที่ยังไม่ได้รับรู้เป็นหนี้สินในงบการเงินจำนวน </w:t>
      </w:r>
      <w:r w:rsidR="002B2BE0" w:rsidRPr="00267CF8">
        <w:rPr>
          <w:rFonts w:ascii="Angsana New" w:hAnsi="Angsana New"/>
          <w:sz w:val="32"/>
          <w:szCs w:val="32"/>
        </w:rPr>
        <w:t>5,100,000</w:t>
      </w:r>
      <w:r w:rsidR="002B2BE0" w:rsidRPr="00267CF8">
        <w:rPr>
          <w:rFonts w:ascii="Angsana New" w:hAnsi="Angsana New"/>
          <w:sz w:val="32"/>
          <w:szCs w:val="32"/>
          <w:cs/>
        </w:rPr>
        <w:t xml:space="preserve"> เยน</w:t>
      </w:r>
      <w:bookmarkEnd w:id="29"/>
    </w:p>
    <w:p w14:paraId="6798B9B2" w14:textId="074687DC" w:rsidR="00E63339" w:rsidRPr="005804AB" w:rsidRDefault="00E6333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54C5BF5C" w14:textId="6AE39B08" w:rsidR="00E63339" w:rsidRPr="00267CF8" w:rsidRDefault="00E63339" w:rsidP="00E63339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การจัดประเภท</w:t>
      </w:r>
      <w:r w:rsidR="00433DAF">
        <w:rPr>
          <w:rFonts w:ascii="Angsana New" w:hAnsi="Angsana New" w:hint="cs"/>
          <w:sz w:val="32"/>
          <w:szCs w:val="32"/>
          <w:u w:val="single"/>
          <w:cs/>
        </w:rPr>
        <w:t>ใหม่</w:t>
      </w:r>
    </w:p>
    <w:p w14:paraId="3C5808E4" w14:textId="77777777" w:rsidR="00433DAF" w:rsidRPr="005804AB" w:rsidRDefault="00433DAF" w:rsidP="00433DAF">
      <w:pPr>
        <w:pStyle w:val="ListParagraph"/>
        <w:ind w:left="36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1859E840" w14:textId="5EAA756E" w:rsidR="00433DAF" w:rsidRDefault="00433DAF" w:rsidP="00433DAF">
      <w:pPr>
        <w:pStyle w:val="ListParagraph"/>
        <w:tabs>
          <w:tab w:val="num" w:pos="426"/>
        </w:tabs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433DAF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งบการเงินสำหรับปีสิ้นสุดวันที่ </w:t>
      </w:r>
      <w:r w:rsidRPr="00433DAF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433DAF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433DA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ได้มี</w:t>
      </w:r>
      <w:r w:rsidRPr="00433DAF">
        <w:rPr>
          <w:rFonts w:asciiTheme="majorBidi" w:hAnsiTheme="majorBidi" w:cstheme="majorBidi"/>
          <w:spacing w:val="2"/>
          <w:sz w:val="32"/>
          <w:szCs w:val="32"/>
          <w:cs/>
        </w:rPr>
        <w:t>การจัดประเภทรายการใหม่เพื่อเปรียบเทียบกับงบ</w:t>
      </w:r>
      <w:r w:rsidRPr="00433DAF">
        <w:rPr>
          <w:rFonts w:asciiTheme="majorBidi" w:hAnsiTheme="majorBidi" w:cstheme="majorBidi"/>
          <w:sz w:val="32"/>
          <w:szCs w:val="32"/>
          <w:cs/>
        </w:rPr>
        <w:t>การเงินสำหรับปี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433DAF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20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23"/>
        <w:gridCol w:w="236"/>
        <w:gridCol w:w="1503"/>
        <w:gridCol w:w="236"/>
        <w:gridCol w:w="1522"/>
        <w:gridCol w:w="236"/>
        <w:gridCol w:w="1651"/>
      </w:tblGrid>
      <w:tr w:rsidR="00805BF8" w:rsidRPr="005804AB" w14:paraId="0C4403BA" w14:textId="77777777" w:rsidTr="001E3964">
        <w:trPr>
          <w:tblHeader/>
        </w:trPr>
        <w:tc>
          <w:tcPr>
            <w:tcW w:w="3823" w:type="dxa"/>
          </w:tcPr>
          <w:p w14:paraId="616B8D9B" w14:textId="77777777" w:rsidR="00805BF8" w:rsidRPr="005804AB" w:rsidRDefault="00805BF8" w:rsidP="00555BE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62450D1" w14:textId="77777777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vAlign w:val="bottom"/>
          </w:tcPr>
          <w:p w14:paraId="6A3D5623" w14:textId="77777777" w:rsidR="00805BF8" w:rsidRPr="005804AB" w:rsidRDefault="00805BF8" w:rsidP="00555BE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E1E726D" w14:textId="77777777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0118A727" w14:textId="77777777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9D137B2" w14:textId="77777777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51" w:type="dxa"/>
            <w:vAlign w:val="bottom"/>
          </w:tcPr>
          <w:p w14:paraId="5A5267CD" w14:textId="770C0728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</w:rPr>
              <w:t>: พันบาท)</w:t>
            </w:r>
          </w:p>
        </w:tc>
      </w:tr>
      <w:tr w:rsidR="00805BF8" w:rsidRPr="005804AB" w14:paraId="5BB39F15" w14:textId="77777777" w:rsidTr="001E3964">
        <w:trPr>
          <w:tblHeader/>
        </w:trPr>
        <w:tc>
          <w:tcPr>
            <w:tcW w:w="3823" w:type="dxa"/>
          </w:tcPr>
          <w:p w14:paraId="12DA38D0" w14:textId="77777777" w:rsidR="00805BF8" w:rsidRPr="005804AB" w:rsidRDefault="00805BF8" w:rsidP="00555BE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58C24220" w14:textId="77777777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777EEF6A" w14:textId="3729CCBB" w:rsidR="00805BF8" w:rsidRPr="005804AB" w:rsidRDefault="00805BF8" w:rsidP="00555BE3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E3964" w:rsidRPr="005804AB" w14:paraId="3B3F1AAA" w14:textId="77777777" w:rsidTr="001E3964">
        <w:trPr>
          <w:tblHeader/>
        </w:trPr>
        <w:tc>
          <w:tcPr>
            <w:tcW w:w="3823" w:type="dxa"/>
          </w:tcPr>
          <w:p w14:paraId="0A1237D6" w14:textId="77777777" w:rsidR="001E3964" w:rsidRPr="005804AB" w:rsidRDefault="001E3964" w:rsidP="001E3964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7F4CBD4" w14:textId="77777777" w:rsidR="001E3964" w:rsidRPr="005804AB" w:rsidRDefault="001E3964" w:rsidP="001E3964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1273A" w14:textId="77777777" w:rsidR="001E3964" w:rsidRPr="005804AB" w:rsidRDefault="001E3964" w:rsidP="001E3964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ก่อน</w:t>
            </w:r>
          </w:p>
          <w:p w14:paraId="053C81F9" w14:textId="088AAE1F" w:rsidR="001E3964" w:rsidRPr="005804AB" w:rsidRDefault="001E3964" w:rsidP="001E3964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52EDF8" w14:textId="77777777" w:rsidR="001E3964" w:rsidRPr="005804AB" w:rsidRDefault="001E3964" w:rsidP="001E3964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612F" w14:textId="77777777" w:rsidR="001E3964" w:rsidRPr="005804AB" w:rsidRDefault="001E3964" w:rsidP="001E3964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  <w:p w14:paraId="71802BFE" w14:textId="630B3C10" w:rsidR="001E3964" w:rsidRPr="005804AB" w:rsidRDefault="001E3964" w:rsidP="001E3964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249480" w14:textId="77777777" w:rsidR="001E3964" w:rsidRPr="005804AB" w:rsidRDefault="001E3964" w:rsidP="001E3964">
            <w:pPr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4B72" w14:textId="77777777" w:rsidR="001E3964" w:rsidRPr="005804AB" w:rsidRDefault="001E3964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หลัง</w:t>
            </w:r>
          </w:p>
          <w:p w14:paraId="5F61DB9F" w14:textId="62CB0BEF" w:rsidR="001E3964" w:rsidRPr="005804AB" w:rsidRDefault="001E3964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การจัดประเภท</w:t>
            </w:r>
          </w:p>
        </w:tc>
      </w:tr>
      <w:tr w:rsidR="00805BF8" w:rsidRPr="005804AB" w14:paraId="0C43AB6A" w14:textId="77777777" w:rsidTr="001E3964">
        <w:tc>
          <w:tcPr>
            <w:tcW w:w="3823" w:type="dxa"/>
            <w:hideMark/>
          </w:tcPr>
          <w:p w14:paraId="7EEEC1FF" w14:textId="77777777" w:rsidR="00805BF8" w:rsidRPr="005804AB" w:rsidRDefault="00805BF8" w:rsidP="00555BE3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rtl/>
                <w:cs/>
                <w:lang w:val="en-GB"/>
              </w:rPr>
            </w:pPr>
            <w:r w:rsidRPr="005804A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งบแสดงฐานะการเงิน</w:t>
            </w:r>
          </w:p>
        </w:tc>
        <w:tc>
          <w:tcPr>
            <w:tcW w:w="236" w:type="dxa"/>
          </w:tcPr>
          <w:p w14:paraId="28955677" w14:textId="77777777" w:rsidR="00805BF8" w:rsidRPr="005804AB" w:rsidRDefault="00805BF8" w:rsidP="00555BE3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0422CC68" w14:textId="77777777" w:rsidR="00805BF8" w:rsidRPr="005804AB" w:rsidRDefault="00805BF8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46085599" w14:textId="77777777" w:rsidR="00805BF8" w:rsidRPr="005804AB" w:rsidRDefault="00805BF8" w:rsidP="00555BE3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48C8A1AD" w14:textId="77777777" w:rsidR="00805BF8" w:rsidRPr="005804AB" w:rsidRDefault="00805BF8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53EF548B" w14:textId="77777777" w:rsidR="00805BF8" w:rsidRPr="005804AB" w:rsidRDefault="00805BF8" w:rsidP="00555BE3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1F8B4B83" w14:textId="77777777" w:rsidR="00805BF8" w:rsidRPr="005804AB" w:rsidRDefault="00805BF8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1C165F" w:rsidRPr="005804AB" w14:paraId="194D1062" w14:textId="77777777" w:rsidTr="001E3964">
        <w:tc>
          <w:tcPr>
            <w:tcW w:w="3823" w:type="dxa"/>
          </w:tcPr>
          <w:p w14:paraId="1B13ACE5" w14:textId="083E0836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5CDC872F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33B068B" w14:textId="70CBDAAE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359,770 </w:t>
            </w:r>
          </w:p>
        </w:tc>
        <w:tc>
          <w:tcPr>
            <w:tcW w:w="236" w:type="dxa"/>
          </w:tcPr>
          <w:p w14:paraId="5A76CE9F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1AE19895" w14:textId="743BA9AD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73,815 </w:t>
            </w:r>
          </w:p>
        </w:tc>
        <w:tc>
          <w:tcPr>
            <w:tcW w:w="236" w:type="dxa"/>
          </w:tcPr>
          <w:p w14:paraId="5BA75868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3DF7642D" w14:textId="7834B318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433,585 </w:t>
            </w:r>
          </w:p>
        </w:tc>
      </w:tr>
      <w:tr w:rsidR="001C165F" w:rsidRPr="005804AB" w14:paraId="49B67427" w14:textId="77777777" w:rsidTr="001E3964">
        <w:tc>
          <w:tcPr>
            <w:tcW w:w="3823" w:type="dxa"/>
          </w:tcPr>
          <w:p w14:paraId="3C7A2D88" w14:textId="45CF40B5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3631A182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290DCFAB" w14:textId="57913C32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82,862 </w:t>
            </w:r>
          </w:p>
        </w:tc>
        <w:tc>
          <w:tcPr>
            <w:tcW w:w="236" w:type="dxa"/>
          </w:tcPr>
          <w:p w14:paraId="11E4ABFD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0CA6CCB9" w14:textId="2FE9495C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804AB">
              <w:rPr>
                <w:rFonts w:ascii="Angsana New" w:hAnsi="Angsana New"/>
                <w:sz w:val="28"/>
                <w:szCs w:val="28"/>
              </w:rPr>
              <w:t>73,815</w:t>
            </w:r>
            <w:r w:rsidRPr="005804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6089771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42A6B9C5" w14:textId="18C798CE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9,047 </w:t>
            </w:r>
          </w:p>
        </w:tc>
      </w:tr>
      <w:tr w:rsidR="001C165F" w:rsidRPr="005804AB" w14:paraId="1044651F" w14:textId="77777777" w:rsidTr="001E3964">
        <w:tc>
          <w:tcPr>
            <w:tcW w:w="3823" w:type="dxa"/>
          </w:tcPr>
          <w:p w14:paraId="7792CFC9" w14:textId="7A58E539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36" w:type="dxa"/>
          </w:tcPr>
          <w:p w14:paraId="563A4722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4C7B999" w14:textId="79BF3515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236" w:type="dxa"/>
          </w:tcPr>
          <w:p w14:paraId="4D27D8AE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0CB06A99" w14:textId="23B01D79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5,052 </w:t>
            </w:r>
          </w:p>
        </w:tc>
        <w:tc>
          <w:tcPr>
            <w:tcW w:w="236" w:type="dxa"/>
          </w:tcPr>
          <w:p w14:paraId="66F62BD3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0CFC18FE" w14:textId="3C3DDEB1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5,052 </w:t>
            </w:r>
          </w:p>
        </w:tc>
      </w:tr>
      <w:tr w:rsidR="001C165F" w:rsidRPr="005804AB" w14:paraId="7C08416B" w14:textId="77777777" w:rsidTr="001E3964">
        <w:tc>
          <w:tcPr>
            <w:tcW w:w="3823" w:type="dxa"/>
          </w:tcPr>
          <w:p w14:paraId="2AE801F2" w14:textId="2F281928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สินทรัพย์ภาษีเงินได้ของงวดก่อน</w:t>
            </w:r>
          </w:p>
        </w:tc>
        <w:tc>
          <w:tcPr>
            <w:tcW w:w="236" w:type="dxa"/>
          </w:tcPr>
          <w:p w14:paraId="219F76C9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7D9CB6A3" w14:textId="37646E8D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236" w:type="dxa"/>
          </w:tcPr>
          <w:p w14:paraId="00177F35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2077CEA0" w14:textId="366776A3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5,332 </w:t>
            </w:r>
          </w:p>
        </w:tc>
        <w:tc>
          <w:tcPr>
            <w:tcW w:w="236" w:type="dxa"/>
          </w:tcPr>
          <w:p w14:paraId="2F3E96B6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0F288948" w14:textId="2C950D8F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5,332 </w:t>
            </w:r>
          </w:p>
        </w:tc>
      </w:tr>
      <w:tr w:rsidR="001C165F" w:rsidRPr="005804AB" w14:paraId="028645C8" w14:textId="77777777" w:rsidTr="001E3964">
        <w:trPr>
          <w:trHeight w:val="297"/>
        </w:trPr>
        <w:tc>
          <w:tcPr>
            <w:tcW w:w="3823" w:type="dxa"/>
          </w:tcPr>
          <w:p w14:paraId="50F5FC5C" w14:textId="01FA6976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236" w:type="dxa"/>
          </w:tcPr>
          <w:p w14:paraId="07DF2347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65903B5" w14:textId="22F1DDE2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10,384 </w:t>
            </w:r>
          </w:p>
        </w:tc>
        <w:tc>
          <w:tcPr>
            <w:tcW w:w="236" w:type="dxa"/>
            <w:vAlign w:val="bottom"/>
          </w:tcPr>
          <w:p w14:paraId="6FEFF0F8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62FC5F77" w14:textId="3A3F1039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804AB">
              <w:rPr>
                <w:rFonts w:ascii="Angsana New" w:hAnsi="Angsana New"/>
                <w:sz w:val="28"/>
                <w:szCs w:val="28"/>
              </w:rPr>
              <w:t>10,384</w:t>
            </w:r>
            <w:r w:rsidRPr="005804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6E73E5D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70501900" w14:textId="6D35F7F2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C94086" w:rsidRPr="005804AB" w14:paraId="0C4E06FE" w14:textId="77777777" w:rsidTr="001E3964">
        <w:trPr>
          <w:trHeight w:val="297"/>
        </w:trPr>
        <w:tc>
          <w:tcPr>
            <w:tcW w:w="3823" w:type="dxa"/>
          </w:tcPr>
          <w:p w14:paraId="742FCE36" w14:textId="38AF10BA" w:rsidR="00C94086" w:rsidRPr="005804AB" w:rsidRDefault="00C94086" w:rsidP="00C9408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6" w:type="dxa"/>
          </w:tcPr>
          <w:p w14:paraId="6906F58A" w14:textId="77777777" w:rsidR="00C94086" w:rsidRPr="005804AB" w:rsidRDefault="00C94086" w:rsidP="00C94086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4B068CB8" w14:textId="33D9E598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456,099 </w:t>
            </w:r>
          </w:p>
        </w:tc>
        <w:tc>
          <w:tcPr>
            <w:tcW w:w="236" w:type="dxa"/>
            <w:vAlign w:val="bottom"/>
          </w:tcPr>
          <w:p w14:paraId="555143A9" w14:textId="77777777" w:rsidR="00C94086" w:rsidRPr="005804AB" w:rsidRDefault="00C94086" w:rsidP="00C94086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299D9BEA" w14:textId="3F7B4809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5</w:t>
            </w:r>
            <w:bookmarkStart w:id="30" w:name="_GoBack"/>
            <w:bookmarkEnd w:id="30"/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,993</w:t>
            </w: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E731A9B" w14:textId="77777777" w:rsidR="00C94086" w:rsidRPr="005804AB" w:rsidRDefault="00C94086" w:rsidP="00C940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40D0616F" w14:textId="419983BF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4086">
              <w:rPr>
                <w:rFonts w:ascii="Angsana New" w:hAnsi="Angsana New"/>
                <w:sz w:val="28"/>
                <w:szCs w:val="28"/>
              </w:rPr>
              <w:t>462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,092</w:t>
            </w:r>
          </w:p>
        </w:tc>
      </w:tr>
      <w:tr w:rsidR="00C94086" w:rsidRPr="005804AB" w14:paraId="4ACBD23F" w14:textId="77777777" w:rsidTr="001E3964">
        <w:trPr>
          <w:trHeight w:val="297"/>
        </w:trPr>
        <w:tc>
          <w:tcPr>
            <w:tcW w:w="3823" w:type="dxa"/>
          </w:tcPr>
          <w:p w14:paraId="286EE311" w14:textId="3217B00C" w:rsidR="00C94086" w:rsidRPr="005804AB" w:rsidRDefault="00C94086" w:rsidP="00C94086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236" w:type="dxa"/>
          </w:tcPr>
          <w:p w14:paraId="4109BDC5" w14:textId="77777777" w:rsidR="00C94086" w:rsidRPr="005804AB" w:rsidRDefault="00C94086" w:rsidP="00C94086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2DC20A0E" w14:textId="4949BE6D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08088C9D" w14:textId="77777777" w:rsidR="00C94086" w:rsidRPr="005804AB" w:rsidRDefault="00C94086" w:rsidP="00C94086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4B070820" w14:textId="20AD7C9A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4086">
              <w:rPr>
                <w:rFonts w:ascii="Angsana New" w:hAnsi="Angsana New"/>
                <w:sz w:val="28"/>
                <w:szCs w:val="28"/>
              </w:rPr>
              <w:t>63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,705</w:t>
            </w: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7CF8A17" w14:textId="77777777" w:rsidR="00C94086" w:rsidRPr="005804AB" w:rsidRDefault="00C94086" w:rsidP="00C940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1FF185B9" w14:textId="6112678D" w:rsidR="00C94086" w:rsidRPr="005804AB" w:rsidRDefault="00C94086" w:rsidP="00C9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94086">
              <w:rPr>
                <w:rFonts w:ascii="Angsana New" w:hAnsi="Angsana New"/>
                <w:sz w:val="28"/>
                <w:szCs w:val="28"/>
              </w:rPr>
              <w:t>63,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705</w:t>
            </w:r>
          </w:p>
        </w:tc>
      </w:tr>
      <w:tr w:rsidR="001C165F" w:rsidRPr="005804AB" w14:paraId="3C190A82" w14:textId="77777777" w:rsidTr="001E3964">
        <w:trPr>
          <w:trHeight w:val="191"/>
        </w:trPr>
        <w:tc>
          <w:tcPr>
            <w:tcW w:w="3823" w:type="dxa"/>
          </w:tcPr>
          <w:p w14:paraId="4B0A34B8" w14:textId="51C97A06" w:rsidR="001C165F" w:rsidRPr="005804AB" w:rsidRDefault="001C165F" w:rsidP="001C16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 - ลูกค้าทั่วไป</w:t>
            </w:r>
          </w:p>
        </w:tc>
        <w:tc>
          <w:tcPr>
            <w:tcW w:w="236" w:type="dxa"/>
          </w:tcPr>
          <w:p w14:paraId="6195497D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373127AA" w14:textId="2D1B3D02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63,380 </w:t>
            </w:r>
          </w:p>
        </w:tc>
        <w:tc>
          <w:tcPr>
            <w:tcW w:w="236" w:type="dxa"/>
            <w:vAlign w:val="bottom"/>
          </w:tcPr>
          <w:p w14:paraId="73CB63C5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5CBF738D" w14:textId="6C06CC81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804AB">
              <w:rPr>
                <w:rFonts w:ascii="Angsana New" w:hAnsi="Angsana New"/>
                <w:sz w:val="28"/>
                <w:szCs w:val="28"/>
              </w:rPr>
              <w:t>63,380</w:t>
            </w:r>
            <w:r w:rsidRPr="005804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7C0D325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7B7113FF" w14:textId="422A179F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1C165F" w:rsidRPr="005804AB" w14:paraId="6BA81CE7" w14:textId="77777777" w:rsidTr="001E3964">
        <w:trPr>
          <w:trHeight w:val="191"/>
        </w:trPr>
        <w:tc>
          <w:tcPr>
            <w:tcW w:w="3823" w:type="dxa"/>
          </w:tcPr>
          <w:p w14:paraId="084D8D63" w14:textId="78A09B06" w:rsidR="001C165F" w:rsidRPr="005804AB" w:rsidRDefault="001C165F" w:rsidP="001C165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2235C1EB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035D1BA2" w14:textId="09002E4D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8,167 </w:t>
            </w:r>
          </w:p>
        </w:tc>
        <w:tc>
          <w:tcPr>
            <w:tcW w:w="236" w:type="dxa"/>
            <w:vAlign w:val="bottom"/>
          </w:tcPr>
          <w:p w14:paraId="25F9BF5D" w14:textId="77777777" w:rsidR="001C165F" w:rsidRPr="005804AB" w:rsidRDefault="001C165F" w:rsidP="001C165F">
            <w:pPr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792F1E62" w14:textId="20E9723E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804AB">
              <w:rPr>
                <w:rFonts w:ascii="Angsana New" w:hAnsi="Angsana New"/>
                <w:sz w:val="28"/>
                <w:szCs w:val="28"/>
              </w:rPr>
              <w:t>6,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</w:rPr>
              <w:t>31</w:t>
            </w:r>
            <w:r w:rsidR="00C94086" w:rsidRPr="00C96959">
              <w:rPr>
                <w:rFonts w:ascii="Angsana New" w:hAnsi="Angsana New"/>
                <w:sz w:val="28"/>
                <w:szCs w:val="28"/>
                <w:highlight w:val="yellow"/>
              </w:rPr>
              <w:t>8</w:t>
            </w:r>
            <w:r w:rsidRPr="00C96959">
              <w:rPr>
                <w:rFonts w:ascii="Angsana New" w:hAnsi="Angsana New"/>
                <w:sz w:val="28"/>
                <w:szCs w:val="28"/>
                <w:highlight w:val="yellow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FADA05F" w14:textId="77777777" w:rsidR="001C165F" w:rsidRPr="005804AB" w:rsidRDefault="001C165F" w:rsidP="001C16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651" w:type="dxa"/>
          </w:tcPr>
          <w:p w14:paraId="62EE1F45" w14:textId="63D8F412" w:rsidR="001C165F" w:rsidRPr="005804AB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04AB">
              <w:rPr>
                <w:rFonts w:ascii="Angsana New" w:hAnsi="Angsana New"/>
                <w:sz w:val="28"/>
                <w:szCs w:val="28"/>
              </w:rPr>
              <w:t xml:space="preserve"> 1,849 </w:t>
            </w:r>
          </w:p>
        </w:tc>
      </w:tr>
    </w:tbl>
    <w:p w14:paraId="45D3F11D" w14:textId="77777777" w:rsidR="0074315B" w:rsidRPr="005804AB" w:rsidRDefault="0074315B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34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23"/>
        <w:gridCol w:w="236"/>
        <w:gridCol w:w="1503"/>
        <w:gridCol w:w="236"/>
        <w:gridCol w:w="1522"/>
        <w:gridCol w:w="236"/>
        <w:gridCol w:w="1786"/>
      </w:tblGrid>
      <w:tr w:rsidR="001C165F" w:rsidRPr="001C165F" w14:paraId="55CAA2E2" w14:textId="77777777" w:rsidTr="005804AB">
        <w:trPr>
          <w:tblHeader/>
        </w:trPr>
        <w:tc>
          <w:tcPr>
            <w:tcW w:w="3823" w:type="dxa"/>
          </w:tcPr>
          <w:p w14:paraId="27740515" w14:textId="77777777" w:rsidR="001C165F" w:rsidRPr="001C165F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28F3CFF2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vAlign w:val="bottom"/>
          </w:tcPr>
          <w:p w14:paraId="2C7D3E2C" w14:textId="77777777" w:rsidR="001C165F" w:rsidRPr="001C165F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C6EDDB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799FDC85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4DBE516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786" w:type="dxa"/>
            <w:vAlign w:val="bottom"/>
          </w:tcPr>
          <w:p w14:paraId="02F03FC2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(หน่วย </w:t>
            </w:r>
            <w:r w:rsidRPr="001C165F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: </w:t>
            </w: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C165F" w:rsidRPr="001C165F" w14:paraId="52CF4172" w14:textId="77777777" w:rsidTr="005804AB">
        <w:trPr>
          <w:tblHeader/>
        </w:trPr>
        <w:tc>
          <w:tcPr>
            <w:tcW w:w="3823" w:type="dxa"/>
          </w:tcPr>
          <w:p w14:paraId="59D794CA" w14:textId="77777777" w:rsidR="001C165F" w:rsidRPr="001C165F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3E73EE50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5283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008A403E" w14:textId="623BA8C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งบการเฉพาะของบริษัท</w:t>
            </w:r>
          </w:p>
        </w:tc>
      </w:tr>
      <w:tr w:rsidR="001C165F" w:rsidRPr="001C165F" w14:paraId="70FB9517" w14:textId="77777777" w:rsidTr="00555BE3">
        <w:trPr>
          <w:tblHeader/>
        </w:trPr>
        <w:tc>
          <w:tcPr>
            <w:tcW w:w="3823" w:type="dxa"/>
          </w:tcPr>
          <w:p w14:paraId="740E91B9" w14:textId="77777777" w:rsidR="001C165F" w:rsidRPr="001C165F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6DF94D4E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F3CE0" w14:textId="77777777" w:rsidR="001E3964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ก่อน</w:t>
            </w:r>
          </w:p>
          <w:p w14:paraId="1017A725" w14:textId="55C82E90" w:rsidR="001C165F" w:rsidRPr="001C165F" w:rsidRDefault="001C165F" w:rsidP="00555BE3">
            <w:pPr>
              <w:ind w:left="-108"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73E904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2F98" w14:textId="0CBF532A" w:rsid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เพิ่มขึ้น</w:t>
            </w:r>
          </w:p>
          <w:p w14:paraId="5C91BED9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  <w:r w:rsidRPr="001C165F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(</w:t>
            </w: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ลดลง)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53627F" w14:textId="77777777" w:rsidR="001C165F" w:rsidRPr="001C165F" w:rsidRDefault="001C165F" w:rsidP="00555BE3">
            <w:pPr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0F3DD" w14:textId="77777777" w:rsidR="001E3964" w:rsidRDefault="001C165F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หลัง</w:t>
            </w:r>
          </w:p>
          <w:p w14:paraId="3FF68FE8" w14:textId="03B0AD31" w:rsidR="001C165F" w:rsidRPr="001C165F" w:rsidRDefault="001C165F" w:rsidP="005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การจัดประเภท</w:t>
            </w:r>
          </w:p>
        </w:tc>
      </w:tr>
      <w:tr w:rsidR="001C165F" w:rsidRPr="001C165F" w14:paraId="255E726B" w14:textId="77777777" w:rsidTr="001E3964">
        <w:trPr>
          <w:trHeight w:val="278"/>
        </w:trPr>
        <w:tc>
          <w:tcPr>
            <w:tcW w:w="3823" w:type="dxa"/>
            <w:hideMark/>
          </w:tcPr>
          <w:p w14:paraId="7E937D13" w14:textId="77777777" w:rsidR="001C165F" w:rsidRPr="001C165F" w:rsidRDefault="001C165F" w:rsidP="00555BE3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rtl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GB"/>
              </w:rPr>
              <w:t>งบแสดงฐานะการเงิน</w:t>
            </w:r>
          </w:p>
        </w:tc>
        <w:tc>
          <w:tcPr>
            <w:tcW w:w="236" w:type="dxa"/>
          </w:tcPr>
          <w:p w14:paraId="7B324D7E" w14:textId="77777777" w:rsidR="001C165F" w:rsidRPr="001C165F" w:rsidRDefault="001C165F" w:rsidP="00555BE3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53D3C3E6" w14:textId="7777777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36" w:type="dxa"/>
          </w:tcPr>
          <w:p w14:paraId="7E0F2265" w14:textId="77777777" w:rsidR="001C165F" w:rsidRPr="001C165F" w:rsidRDefault="001C165F" w:rsidP="00555BE3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25A786B6" w14:textId="7777777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36" w:type="dxa"/>
          </w:tcPr>
          <w:p w14:paraId="26E7BE13" w14:textId="77777777" w:rsidR="001C165F" w:rsidRPr="001C165F" w:rsidRDefault="001C165F" w:rsidP="00555BE3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23739D18" w14:textId="7777777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1C165F" w:rsidRPr="001C165F" w14:paraId="50289E06" w14:textId="77777777" w:rsidTr="00555BE3">
        <w:tc>
          <w:tcPr>
            <w:tcW w:w="3823" w:type="dxa"/>
          </w:tcPr>
          <w:p w14:paraId="33583E66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5B5EAC7D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5A0C24A8" w14:textId="05949421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342,507 </w:t>
            </w:r>
          </w:p>
        </w:tc>
        <w:tc>
          <w:tcPr>
            <w:tcW w:w="236" w:type="dxa"/>
          </w:tcPr>
          <w:p w14:paraId="1EE7146E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220779CF" w14:textId="02C918F3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18,891 </w:t>
            </w:r>
          </w:p>
        </w:tc>
        <w:tc>
          <w:tcPr>
            <w:tcW w:w="236" w:type="dxa"/>
          </w:tcPr>
          <w:p w14:paraId="13D8B65F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7BD90884" w14:textId="107DDEA0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361,398 </w:t>
            </w:r>
          </w:p>
        </w:tc>
      </w:tr>
      <w:tr w:rsidR="001C165F" w:rsidRPr="001C165F" w14:paraId="0569BF6F" w14:textId="77777777" w:rsidTr="00555BE3">
        <w:tc>
          <w:tcPr>
            <w:tcW w:w="3823" w:type="dxa"/>
          </w:tcPr>
          <w:p w14:paraId="41431F93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471F2A9C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1B28535" w14:textId="0FB7F779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21,790 </w:t>
            </w:r>
          </w:p>
        </w:tc>
        <w:tc>
          <w:tcPr>
            <w:tcW w:w="236" w:type="dxa"/>
          </w:tcPr>
          <w:p w14:paraId="08ACF043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6D8A020B" w14:textId="52E895F0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1E3964">
              <w:rPr>
                <w:rFonts w:ascii="Angsana New" w:hAnsi="Angsana New"/>
                <w:sz w:val="32"/>
                <w:szCs w:val="32"/>
              </w:rPr>
              <w:t>18,891</w:t>
            </w:r>
            <w:r w:rsidRPr="001E39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627D59AE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7DE64172" w14:textId="6C901916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2,899 </w:t>
            </w:r>
          </w:p>
        </w:tc>
      </w:tr>
      <w:tr w:rsidR="001C165F" w:rsidRPr="001C165F" w14:paraId="099D8CD5" w14:textId="77777777" w:rsidTr="00555BE3">
        <w:tc>
          <w:tcPr>
            <w:tcW w:w="3823" w:type="dxa"/>
          </w:tcPr>
          <w:p w14:paraId="44E1B31B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36" w:type="dxa"/>
          </w:tcPr>
          <w:p w14:paraId="21A0EBFA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35898F24" w14:textId="7AD1C2F5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  <w:tc>
          <w:tcPr>
            <w:tcW w:w="236" w:type="dxa"/>
          </w:tcPr>
          <w:p w14:paraId="79453031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6E56B904" w14:textId="335F945F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4,540 </w:t>
            </w:r>
          </w:p>
        </w:tc>
        <w:tc>
          <w:tcPr>
            <w:tcW w:w="236" w:type="dxa"/>
          </w:tcPr>
          <w:p w14:paraId="1004B9FA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205F7879" w14:textId="208A7C3A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4,540 </w:t>
            </w:r>
          </w:p>
        </w:tc>
      </w:tr>
      <w:tr w:rsidR="001C165F" w:rsidRPr="001C165F" w14:paraId="194EA64A" w14:textId="77777777" w:rsidTr="00555BE3">
        <w:tc>
          <w:tcPr>
            <w:tcW w:w="3823" w:type="dxa"/>
          </w:tcPr>
          <w:p w14:paraId="7C3076CE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สินทรัพย์ภาษีเงินได้ของงวดก่อน</w:t>
            </w:r>
          </w:p>
        </w:tc>
        <w:tc>
          <w:tcPr>
            <w:tcW w:w="236" w:type="dxa"/>
          </w:tcPr>
          <w:p w14:paraId="6A4ABC36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50235BBA" w14:textId="66F7477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  <w:tc>
          <w:tcPr>
            <w:tcW w:w="236" w:type="dxa"/>
          </w:tcPr>
          <w:p w14:paraId="7782CEED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70494A90" w14:textId="4C02FAAD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5,181 </w:t>
            </w:r>
          </w:p>
        </w:tc>
        <w:tc>
          <w:tcPr>
            <w:tcW w:w="236" w:type="dxa"/>
          </w:tcPr>
          <w:p w14:paraId="46BE68E1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11CA4F3E" w14:textId="7178C951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5,181 </w:t>
            </w:r>
          </w:p>
        </w:tc>
      </w:tr>
      <w:tr w:rsidR="001C165F" w:rsidRPr="001C165F" w14:paraId="3BC83E26" w14:textId="77777777" w:rsidTr="00555BE3">
        <w:trPr>
          <w:trHeight w:val="297"/>
        </w:trPr>
        <w:tc>
          <w:tcPr>
            <w:tcW w:w="3823" w:type="dxa"/>
          </w:tcPr>
          <w:p w14:paraId="794E112A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236" w:type="dxa"/>
          </w:tcPr>
          <w:p w14:paraId="42F55F82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5A5DE3C1" w14:textId="6436B0E8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9,721 </w:t>
            </w:r>
          </w:p>
        </w:tc>
        <w:tc>
          <w:tcPr>
            <w:tcW w:w="236" w:type="dxa"/>
            <w:vAlign w:val="bottom"/>
          </w:tcPr>
          <w:p w14:paraId="5EF741AC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4E9F462A" w14:textId="22105806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1E3964">
              <w:rPr>
                <w:rFonts w:ascii="Angsana New" w:hAnsi="Angsana New"/>
                <w:sz w:val="32"/>
                <w:szCs w:val="32"/>
              </w:rPr>
              <w:t>9,721</w:t>
            </w:r>
            <w:r w:rsidRPr="001E39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F539B90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5583C924" w14:textId="668E9E72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</w:tr>
      <w:tr w:rsidR="001C165F" w:rsidRPr="001C165F" w14:paraId="32ECAF15" w14:textId="77777777" w:rsidTr="00555BE3">
        <w:trPr>
          <w:trHeight w:val="297"/>
        </w:trPr>
        <w:tc>
          <w:tcPr>
            <w:tcW w:w="3823" w:type="dxa"/>
          </w:tcPr>
          <w:p w14:paraId="0C050A01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6" w:type="dxa"/>
          </w:tcPr>
          <w:p w14:paraId="385D85CE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76E30793" w14:textId="6F0D8643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319,956 </w:t>
            </w:r>
          </w:p>
        </w:tc>
        <w:tc>
          <w:tcPr>
            <w:tcW w:w="236" w:type="dxa"/>
            <w:vAlign w:val="bottom"/>
          </w:tcPr>
          <w:p w14:paraId="7EA68723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559B49EB" w14:textId="6DC7529D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5,311 </w:t>
            </w:r>
          </w:p>
        </w:tc>
        <w:tc>
          <w:tcPr>
            <w:tcW w:w="236" w:type="dxa"/>
            <w:vAlign w:val="bottom"/>
          </w:tcPr>
          <w:p w14:paraId="416F8E1E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6FABF541" w14:textId="1A7D7FDD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325,267 </w:t>
            </w:r>
          </w:p>
        </w:tc>
      </w:tr>
      <w:tr w:rsidR="001C165F" w:rsidRPr="001C165F" w14:paraId="2A734952" w14:textId="77777777" w:rsidTr="00555BE3">
        <w:trPr>
          <w:trHeight w:val="297"/>
        </w:trPr>
        <w:tc>
          <w:tcPr>
            <w:tcW w:w="3823" w:type="dxa"/>
          </w:tcPr>
          <w:p w14:paraId="3D0584D5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236" w:type="dxa"/>
          </w:tcPr>
          <w:p w14:paraId="17C5AECE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5CFDCFF" w14:textId="04C7E6D6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625DD30A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44760D82" w14:textId="65891B4B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60,495 </w:t>
            </w:r>
          </w:p>
        </w:tc>
        <w:tc>
          <w:tcPr>
            <w:tcW w:w="236" w:type="dxa"/>
            <w:vAlign w:val="bottom"/>
          </w:tcPr>
          <w:p w14:paraId="7FF11D1F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5FF739DA" w14:textId="7E1D779E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60,495 </w:t>
            </w:r>
          </w:p>
        </w:tc>
      </w:tr>
      <w:tr w:rsidR="001C165F" w:rsidRPr="001C165F" w14:paraId="07A1FAD8" w14:textId="77777777" w:rsidTr="00555BE3">
        <w:trPr>
          <w:trHeight w:val="191"/>
        </w:trPr>
        <w:tc>
          <w:tcPr>
            <w:tcW w:w="3823" w:type="dxa"/>
          </w:tcPr>
          <w:p w14:paraId="23D0A290" w14:textId="77777777" w:rsidR="001C165F" w:rsidRPr="001C165F" w:rsidRDefault="001C165F" w:rsidP="001C16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 - ลูกค้าทั่วไป</w:t>
            </w:r>
          </w:p>
        </w:tc>
        <w:tc>
          <w:tcPr>
            <w:tcW w:w="236" w:type="dxa"/>
          </w:tcPr>
          <w:p w14:paraId="15F924A3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11FF4F25" w14:textId="106C509B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60,170 </w:t>
            </w:r>
          </w:p>
        </w:tc>
        <w:tc>
          <w:tcPr>
            <w:tcW w:w="236" w:type="dxa"/>
            <w:vAlign w:val="bottom"/>
          </w:tcPr>
          <w:p w14:paraId="0A8BEE53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35429C40" w14:textId="1CD84B4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1E3964">
              <w:rPr>
                <w:rFonts w:ascii="Angsana New" w:hAnsi="Angsana New"/>
                <w:sz w:val="32"/>
                <w:szCs w:val="32"/>
              </w:rPr>
              <w:t>60,170</w:t>
            </w:r>
            <w:r w:rsidRPr="001E39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7122A2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2A4A8375" w14:textId="77FCCF72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</w:tr>
      <w:tr w:rsidR="001C165F" w:rsidRPr="001C165F" w14:paraId="6C8B0BA1" w14:textId="77777777" w:rsidTr="00555BE3">
        <w:trPr>
          <w:trHeight w:val="191"/>
        </w:trPr>
        <w:tc>
          <w:tcPr>
            <w:tcW w:w="3823" w:type="dxa"/>
          </w:tcPr>
          <w:p w14:paraId="6C20F40D" w14:textId="77777777" w:rsidR="001C165F" w:rsidRPr="001C165F" w:rsidRDefault="001C165F" w:rsidP="001C165F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C165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473F90C8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03" w:type="dxa"/>
          </w:tcPr>
          <w:p w14:paraId="6CA21E72" w14:textId="56A3AF29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7,314 </w:t>
            </w:r>
          </w:p>
        </w:tc>
        <w:tc>
          <w:tcPr>
            <w:tcW w:w="236" w:type="dxa"/>
            <w:vAlign w:val="bottom"/>
          </w:tcPr>
          <w:p w14:paraId="2276FACB" w14:textId="77777777" w:rsidR="001C165F" w:rsidRPr="001C165F" w:rsidRDefault="001C165F" w:rsidP="001C165F">
            <w:pPr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  <w:lang w:val="en-GB"/>
              </w:rPr>
            </w:pPr>
          </w:p>
        </w:tc>
        <w:tc>
          <w:tcPr>
            <w:tcW w:w="1522" w:type="dxa"/>
          </w:tcPr>
          <w:p w14:paraId="49800F7E" w14:textId="3781DAA4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1E3964">
              <w:rPr>
                <w:rFonts w:ascii="Angsana New" w:hAnsi="Angsana New"/>
                <w:sz w:val="32"/>
                <w:szCs w:val="32"/>
              </w:rPr>
              <w:t>5,636</w:t>
            </w:r>
            <w:r w:rsidRPr="001E39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0DF3521" w14:textId="77777777" w:rsidR="001C165F" w:rsidRPr="001C165F" w:rsidRDefault="001C165F" w:rsidP="001C165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rtl/>
                <w:cs/>
              </w:rPr>
            </w:pPr>
          </w:p>
        </w:tc>
        <w:tc>
          <w:tcPr>
            <w:tcW w:w="1786" w:type="dxa"/>
          </w:tcPr>
          <w:p w14:paraId="1E062375" w14:textId="360ED7E7" w:rsidR="001C165F" w:rsidRPr="001E3964" w:rsidRDefault="001C165F" w:rsidP="001E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72" w:right="-4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3964">
              <w:rPr>
                <w:rFonts w:ascii="Angsana New" w:hAnsi="Angsana New"/>
                <w:sz w:val="32"/>
                <w:szCs w:val="32"/>
              </w:rPr>
              <w:t xml:space="preserve"> 1,678 </w:t>
            </w:r>
          </w:p>
        </w:tc>
      </w:tr>
    </w:tbl>
    <w:p w14:paraId="0577D925" w14:textId="71E585A4" w:rsidR="00E63339" w:rsidRDefault="00E63339" w:rsidP="00A2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739F26" w14:textId="77777777" w:rsidR="002B2BE0" w:rsidRPr="00267CF8" w:rsidRDefault="002B2BE0" w:rsidP="00A263B6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267CF8">
        <w:rPr>
          <w:rFonts w:ascii="Angsana New" w:hAnsi="Angsana New"/>
          <w:sz w:val="32"/>
          <w:szCs w:val="32"/>
          <w:u w:val="single"/>
          <w:cs/>
        </w:rPr>
        <w:t>การอนุมัติงบการเงิน</w:t>
      </w:r>
    </w:p>
    <w:p w14:paraId="22AD6067" w14:textId="77777777" w:rsidR="002B2BE0" w:rsidRPr="00267CF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705822F6" w14:textId="77777777" w:rsidR="002B2BE0" w:rsidRPr="00E321E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267CF8">
        <w:rPr>
          <w:rFonts w:ascii="Angsana New" w:hAnsi="Angsana New"/>
          <w:sz w:val="32"/>
          <w:szCs w:val="32"/>
          <w:cs/>
        </w:rPr>
        <w:t xml:space="preserve">งบการเงินรวมและงบการเงินเฉพาะของบริษัทสำหรับปีสิ้นสุดวันที่ </w:t>
      </w:r>
      <w:r w:rsidRPr="00267CF8">
        <w:rPr>
          <w:rFonts w:ascii="Angsana New" w:hAnsi="Angsana New"/>
          <w:sz w:val="32"/>
          <w:szCs w:val="32"/>
        </w:rPr>
        <w:t>31</w:t>
      </w:r>
      <w:r w:rsidRPr="00267C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67CF8">
        <w:rPr>
          <w:rFonts w:ascii="Angsana New" w:hAnsi="Angsana New"/>
          <w:sz w:val="32"/>
          <w:szCs w:val="32"/>
        </w:rPr>
        <w:t>2563</w:t>
      </w:r>
      <w:r w:rsidRPr="00267CF8">
        <w:rPr>
          <w:rFonts w:ascii="Angsana New" w:hAnsi="Angsana New"/>
          <w:sz w:val="32"/>
          <w:szCs w:val="32"/>
          <w:cs/>
        </w:rPr>
        <w:t xml:space="preserve"> ได้รับอนุมัติจากคณะกรรมการของบริษัท เมื่อวันที่ </w:t>
      </w:r>
      <w:r w:rsidRPr="00267CF8">
        <w:rPr>
          <w:rFonts w:ascii="Angsana New" w:hAnsi="Angsana New"/>
          <w:sz w:val="32"/>
          <w:szCs w:val="32"/>
        </w:rPr>
        <w:t xml:space="preserve">1 </w:t>
      </w:r>
      <w:r w:rsidRPr="00267CF8">
        <w:rPr>
          <w:rFonts w:ascii="Angsana New" w:hAnsi="Angsana New"/>
          <w:sz w:val="32"/>
          <w:szCs w:val="32"/>
          <w:cs/>
        </w:rPr>
        <w:t>มีนาคม</w:t>
      </w:r>
      <w:r w:rsidRPr="00267CF8">
        <w:rPr>
          <w:rFonts w:ascii="Angsana New" w:hAnsi="Angsana New"/>
          <w:sz w:val="32"/>
          <w:szCs w:val="32"/>
        </w:rPr>
        <w:t xml:space="preserve"> 2564</w:t>
      </w:r>
    </w:p>
    <w:p w14:paraId="00422584" w14:textId="77777777" w:rsidR="002B2BE0" w:rsidRPr="00E321E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4A5ED08" w14:textId="77777777" w:rsidR="002B2BE0" w:rsidRPr="00E321E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p w14:paraId="6C830899" w14:textId="77777777" w:rsidR="002B2BE0" w:rsidRPr="00E321E8" w:rsidRDefault="002B2BE0" w:rsidP="00A23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center"/>
        <w:rPr>
          <w:rFonts w:ascii="Angsana New" w:hAnsi="Angsana New"/>
          <w:sz w:val="32"/>
          <w:szCs w:val="32"/>
          <w:u w:val="single"/>
        </w:rPr>
      </w:pPr>
      <w:r w:rsidRPr="00E321E8">
        <w:rPr>
          <w:rFonts w:ascii="Angsana New" w:hAnsi="Angsana New"/>
          <w:sz w:val="32"/>
          <w:szCs w:val="32"/>
          <w:u w:val="single"/>
        </w:rPr>
        <w:tab/>
      </w:r>
      <w:r w:rsidRPr="00E321E8">
        <w:rPr>
          <w:rFonts w:ascii="Angsana New" w:hAnsi="Angsana New"/>
          <w:sz w:val="32"/>
          <w:szCs w:val="32"/>
          <w:u w:val="single"/>
        </w:rPr>
        <w:tab/>
      </w:r>
      <w:r w:rsidRPr="00E321E8">
        <w:rPr>
          <w:rFonts w:ascii="Angsana New" w:hAnsi="Angsana New"/>
          <w:sz w:val="32"/>
          <w:szCs w:val="32"/>
          <w:u w:val="single"/>
        </w:rPr>
        <w:tab/>
      </w:r>
      <w:r w:rsidRPr="00E321E8">
        <w:rPr>
          <w:rFonts w:ascii="Angsana New" w:hAnsi="Angsana New"/>
          <w:sz w:val="32"/>
          <w:szCs w:val="32"/>
          <w:u w:val="single"/>
        </w:rPr>
        <w:tab/>
      </w:r>
    </w:p>
    <w:sectPr w:rsidR="002B2BE0" w:rsidRPr="00E321E8" w:rsidSect="00774C52">
      <w:headerReference w:type="default" r:id="rId14"/>
      <w:footerReference w:type="default" r:id="rId15"/>
      <w:pgSz w:w="11909" w:h="16834" w:code="9"/>
      <w:pgMar w:top="1584" w:right="1008" w:bottom="1296" w:left="1714" w:header="994" w:footer="37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D96C5" w14:textId="77777777" w:rsidR="00E03DD4" w:rsidRDefault="00E03DD4">
      <w:r>
        <w:separator/>
      </w:r>
    </w:p>
  </w:endnote>
  <w:endnote w:type="continuationSeparator" w:id="0">
    <w:p w14:paraId="2D38E343" w14:textId="77777777" w:rsidR="00E03DD4" w:rsidRDefault="00E0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45"/>
      <w:gridCol w:w="618"/>
    </w:tblGrid>
    <w:tr w:rsidR="00E03DD4" w:rsidRPr="00526421" w14:paraId="0780A110" w14:textId="77777777" w:rsidTr="00E5289F">
      <w:trPr>
        <w:jc w:val="center"/>
      </w:trPr>
      <w:tc>
        <w:tcPr>
          <w:tcW w:w="8545" w:type="dxa"/>
        </w:tcPr>
        <w:p w14:paraId="6CE18C20" w14:textId="77777777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jc w:val="center"/>
            <w:rPr>
              <w:rFonts w:ascii="Angsana New" w:hAnsi="Angsana New"/>
              <w:sz w:val="31"/>
              <w:szCs w:val="31"/>
            </w:rPr>
          </w:pPr>
          <w:r w:rsidRPr="00526421">
            <w:rPr>
              <w:rFonts w:ascii="Angsana New" w:hAnsi="Angsana New"/>
              <w:sz w:val="31"/>
              <w:szCs w:val="31"/>
            </w:rPr>
            <w:t>___________________________</w:t>
          </w:r>
          <w:r w:rsidRPr="00526421">
            <w:rPr>
              <w:rFonts w:ascii="Angsana New" w:hAnsi="Angsana New" w:hint="cs"/>
              <w:sz w:val="31"/>
              <w:szCs w:val="31"/>
              <w:cs/>
            </w:rPr>
            <w:t>กรรมการ</w:t>
          </w:r>
        </w:p>
      </w:tc>
      <w:tc>
        <w:tcPr>
          <w:tcW w:w="618" w:type="dxa"/>
        </w:tcPr>
        <w:p w14:paraId="23C995B2" w14:textId="77777777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rPr>
              <w:rFonts w:ascii="Angsana New" w:hAnsi="Angsana New"/>
              <w:sz w:val="31"/>
              <w:szCs w:val="31"/>
            </w:rPr>
          </w:pPr>
        </w:p>
      </w:tc>
    </w:tr>
    <w:tr w:rsidR="00E03DD4" w:rsidRPr="00526421" w14:paraId="7E3D57C1" w14:textId="77777777" w:rsidTr="00E5289F">
      <w:trPr>
        <w:jc w:val="center"/>
      </w:trPr>
      <w:tc>
        <w:tcPr>
          <w:tcW w:w="8545" w:type="dxa"/>
        </w:tcPr>
        <w:p w14:paraId="6CAF9CA8" w14:textId="77777777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  <w:tab w:val="left" w:pos="2261"/>
            </w:tabs>
            <w:ind w:right="-7"/>
            <w:jc w:val="thaiDistribute"/>
            <w:rPr>
              <w:rFonts w:ascii="Angsana New" w:hAnsi="Angsana New"/>
              <w:sz w:val="31"/>
              <w:szCs w:val="31"/>
            </w:rPr>
          </w:pPr>
          <w:r w:rsidRPr="00526421">
            <w:rPr>
              <w:rFonts w:ascii="Angsana New" w:hAnsi="Angsana New"/>
              <w:sz w:val="31"/>
              <w:szCs w:val="31"/>
            </w:rPr>
            <w:tab/>
          </w:r>
          <w:r w:rsidRPr="00526421">
            <w:rPr>
              <w:rFonts w:ascii="Angsana New" w:hAnsi="Angsana New"/>
              <w:sz w:val="31"/>
              <w:szCs w:val="31"/>
              <w:cs/>
            </w:rPr>
            <w:t xml:space="preserve">   (                                               )</w:t>
          </w:r>
        </w:p>
      </w:tc>
      <w:tc>
        <w:tcPr>
          <w:tcW w:w="618" w:type="dxa"/>
        </w:tcPr>
        <w:p w14:paraId="2819BB90" w14:textId="2414B9C3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jc w:val="right"/>
            <w:rPr>
              <w:rFonts w:ascii="Angsana New" w:hAnsi="Angsana New"/>
              <w:sz w:val="32"/>
              <w:szCs w:val="32"/>
            </w:rPr>
          </w:pPr>
          <w:r w:rsidRPr="00526421">
            <w:rPr>
              <w:rFonts w:ascii="Angsana New" w:hAnsi="Angsana New"/>
              <w:sz w:val="32"/>
              <w:szCs w:val="32"/>
            </w:rPr>
            <w:fldChar w:fldCharType="begin"/>
          </w:r>
          <w:r w:rsidRPr="00526421">
            <w:rPr>
              <w:rFonts w:ascii="Angsana New" w:hAnsi="Angsana New"/>
              <w:sz w:val="32"/>
              <w:szCs w:val="32"/>
            </w:rPr>
            <w:instrText xml:space="preserve"> PAGE   \</w:instrText>
          </w:r>
          <w:r w:rsidRPr="00526421">
            <w:rPr>
              <w:rFonts w:ascii="Angsana New" w:hAnsi="Angsana New"/>
              <w:sz w:val="32"/>
              <w:szCs w:val="32"/>
              <w:cs/>
            </w:rPr>
            <w:instrText xml:space="preserve">* </w:instrText>
          </w:r>
          <w:r w:rsidRPr="00526421">
            <w:rPr>
              <w:rFonts w:ascii="Angsana New" w:hAnsi="Angsana New"/>
              <w:sz w:val="32"/>
              <w:szCs w:val="32"/>
            </w:rPr>
            <w:instrText xml:space="preserve">MERGEFORMAT </w:instrText>
          </w:r>
          <w:r w:rsidRPr="00526421">
            <w:rPr>
              <w:rFonts w:ascii="Angsana New" w:hAnsi="Angsana New"/>
              <w:sz w:val="32"/>
              <w:szCs w:val="32"/>
            </w:rPr>
            <w:fldChar w:fldCharType="separate"/>
          </w:r>
          <w:r w:rsidR="00C96959">
            <w:rPr>
              <w:rFonts w:ascii="Angsana New" w:hAnsi="Angsana New"/>
              <w:noProof/>
              <w:sz w:val="32"/>
              <w:szCs w:val="32"/>
            </w:rPr>
            <w:t>79</w:t>
          </w:r>
          <w:r w:rsidRPr="00526421">
            <w:rPr>
              <w:rFonts w:ascii="Angsana New" w:hAnsi="Angsana New"/>
              <w:noProof/>
              <w:sz w:val="32"/>
              <w:szCs w:val="32"/>
            </w:rPr>
            <w:fldChar w:fldCharType="end"/>
          </w:r>
        </w:p>
      </w:tc>
    </w:tr>
  </w:tbl>
  <w:p w14:paraId="125C7C28" w14:textId="77777777" w:rsidR="00E03DD4" w:rsidRPr="00526421" w:rsidRDefault="00E03DD4" w:rsidP="0052642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thaiDistribute"/>
      <w:rPr>
        <w:rFonts w:ascii="Angsana New" w:hAnsi="Angsana New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45"/>
    </w:tblGrid>
    <w:tr w:rsidR="00E03DD4" w:rsidRPr="00526421" w14:paraId="45ED00A0" w14:textId="77777777" w:rsidTr="00E5289F">
      <w:trPr>
        <w:jc w:val="center"/>
      </w:trPr>
      <w:tc>
        <w:tcPr>
          <w:tcW w:w="8545" w:type="dxa"/>
        </w:tcPr>
        <w:p w14:paraId="2DEBB0DE" w14:textId="77777777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jc w:val="center"/>
            <w:rPr>
              <w:rFonts w:ascii="Angsana New" w:hAnsi="Angsana New"/>
              <w:sz w:val="31"/>
              <w:szCs w:val="31"/>
            </w:rPr>
          </w:pPr>
          <w:r>
            <w:rPr>
              <w:rFonts w:ascii="Angsana New" w:hAnsi="Angsana New"/>
              <w:noProof/>
              <w:sz w:val="31"/>
              <w:szCs w:val="31"/>
            </w:rPr>
            <mc:AlternateContent>
              <mc:Choice Requires="wps">
                <w:drawing>
                  <wp:anchor distT="45720" distB="45720" distL="114300" distR="114300" simplePos="0" relativeHeight="251684864" behindDoc="1" locked="0" layoutInCell="1" allowOverlap="1" wp14:anchorId="5CAA30E0" wp14:editId="0821DC0B">
                    <wp:simplePos x="0" y="0"/>
                    <wp:positionH relativeFrom="column">
                      <wp:posOffset>438150</wp:posOffset>
                    </wp:positionH>
                    <wp:positionV relativeFrom="paragraph">
                      <wp:posOffset>6829425</wp:posOffset>
                    </wp:positionV>
                    <wp:extent cx="473075" cy="379730"/>
                    <wp:effectExtent l="13335" t="9525" r="8890" b="10795"/>
                    <wp:wrapNone/>
                    <wp:docPr id="15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73075" cy="379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9EA262" w14:textId="7C85746E" w:rsidR="00E03DD4" w:rsidRPr="004F7AEA" w:rsidRDefault="00E03DD4" w:rsidP="00895CCD">
                                <w:pPr>
                                  <w:shd w:val="clear" w:color="auto" w:fill="FFFFFF"/>
                                  <w:jc w:val="right"/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</w:rPr>
                                </w:pPr>
                                <w:r w:rsidRPr="004F7AEA"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  <w:cs/>
                                  </w:rPr>
                                  <w:fldChar w:fldCharType="begin"/>
                                </w:r>
                                <w:r w:rsidRPr="004F7AEA"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</w:rPr>
                                  <w:instrText xml:space="preserve"> PAGE   \</w:instrText>
                                </w:r>
                                <w:r w:rsidRPr="004F7AEA"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  <w:cs/>
                                  </w:rPr>
                                  <w:instrText xml:space="preserve">* </w:instrText>
                                </w:r>
                                <w:r w:rsidRPr="004F7AEA"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</w:rPr>
                                  <w:instrText xml:space="preserve">MERGEFORMAT </w:instrText>
                                </w:r>
                                <w:r w:rsidRPr="004F7AEA">
                                  <w:rPr>
                                    <w:rFonts w:ascii="Angsana New" w:hAnsi="Angsana New"/>
                                    <w:sz w:val="32"/>
                                    <w:szCs w:val="32"/>
                                    <w:cs/>
                                  </w:rPr>
                                  <w:fldChar w:fldCharType="separate"/>
                                </w:r>
                                <w:r w:rsidR="00C96959">
                                  <w:rPr>
                                    <w:rFonts w:ascii="Angsana New" w:hAnsi="Angsana New"/>
                                    <w:noProof/>
                                    <w:sz w:val="32"/>
                                    <w:szCs w:val="32"/>
                                  </w:rPr>
                                  <w:t>80</w:t>
                                </w:r>
                                <w:r w:rsidRPr="004F7AEA">
                                  <w:rPr>
                                    <w:rFonts w:ascii="Angsana New" w:hAnsi="Angsana New"/>
                                    <w:noProof/>
                                    <w:sz w:val="32"/>
                                    <w:szCs w:val="32"/>
                                    <w:cs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40000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CAA30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8" type="#_x0000_t202" style="position:absolute;left:0;text-align:left;margin-left:34.5pt;margin-top:537.75pt;width:37.25pt;height:29.9pt;z-index:-2516316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" strokecolor="white">
                    <v:textbox style="layout-flow:vertical;mso-fit-shape-to-text:t">
                      <w:txbxContent>
                        <w:p w14:paraId="429EA262" w14:textId="7C85746E" w:rsidR="00E03DD4" w:rsidRPr="004F7AEA" w:rsidRDefault="00E03DD4" w:rsidP="00895CCD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80</w:t>
                          </w:r>
                          <w:r w:rsidRPr="004F7AEA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526421">
            <w:rPr>
              <w:rFonts w:ascii="Angsana New" w:hAnsi="Angsana New"/>
              <w:sz w:val="31"/>
              <w:szCs w:val="31"/>
            </w:rPr>
            <w:t>___________________________</w:t>
          </w:r>
          <w:r w:rsidRPr="00526421">
            <w:rPr>
              <w:rFonts w:ascii="Angsana New" w:hAnsi="Angsana New" w:hint="cs"/>
              <w:sz w:val="31"/>
              <w:szCs w:val="31"/>
              <w:cs/>
            </w:rPr>
            <w:t>กรรมการ</w:t>
          </w:r>
        </w:p>
      </w:tc>
    </w:tr>
    <w:tr w:rsidR="00E03DD4" w:rsidRPr="00526421" w14:paraId="5007B03F" w14:textId="77777777" w:rsidTr="00E5289F">
      <w:trPr>
        <w:jc w:val="center"/>
      </w:trPr>
      <w:tc>
        <w:tcPr>
          <w:tcW w:w="8545" w:type="dxa"/>
        </w:tcPr>
        <w:p w14:paraId="303DDB02" w14:textId="77777777" w:rsidR="00E03DD4" w:rsidRPr="00526421" w:rsidRDefault="00E03DD4" w:rsidP="00D14B2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  <w:tab w:val="left" w:pos="2261"/>
            </w:tabs>
            <w:ind w:right="-7"/>
            <w:jc w:val="thaiDistribute"/>
            <w:rPr>
              <w:rFonts w:ascii="Angsana New" w:hAnsi="Angsana New"/>
              <w:sz w:val="31"/>
              <w:szCs w:val="31"/>
            </w:rPr>
          </w:pPr>
          <w:r w:rsidRPr="00526421">
            <w:rPr>
              <w:rFonts w:ascii="Angsana New" w:hAnsi="Angsana New"/>
              <w:sz w:val="31"/>
              <w:szCs w:val="31"/>
            </w:rPr>
            <w:tab/>
          </w:r>
          <w:r w:rsidRPr="00526421">
            <w:rPr>
              <w:rFonts w:ascii="Angsana New" w:hAnsi="Angsana New"/>
              <w:sz w:val="31"/>
              <w:szCs w:val="31"/>
              <w:cs/>
            </w:rPr>
            <w:t xml:space="preserve">   (                                               )</w:t>
          </w:r>
        </w:p>
      </w:tc>
    </w:tr>
  </w:tbl>
  <w:p w14:paraId="52013687" w14:textId="77777777" w:rsidR="00E03DD4" w:rsidRPr="00526421" w:rsidRDefault="00E03DD4" w:rsidP="0052642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thaiDistribute"/>
      <w:rPr>
        <w:rFonts w:ascii="Angsana New" w:hAnsi="Angsana New"/>
        <w:sz w:val="10"/>
        <w:szCs w:val="10"/>
      </w:rPr>
    </w:pPr>
    <w:r w:rsidRPr="00895CCD">
      <w:rPr>
        <w:rFonts w:ascii="Angsana New" w:hAnsi="Angsana New"/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87936" behindDoc="0" locked="0" layoutInCell="1" allowOverlap="1" wp14:anchorId="16033D3C" wp14:editId="1550D2DC">
              <wp:simplePos x="0" y="0"/>
              <wp:positionH relativeFrom="column">
                <wp:posOffset>-293370</wp:posOffset>
              </wp:positionH>
              <wp:positionV relativeFrom="paragraph">
                <wp:posOffset>-378460</wp:posOffset>
              </wp:positionV>
              <wp:extent cx="2360930" cy="380365"/>
              <wp:effectExtent l="0" t="0" r="22860" b="19685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80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86709" w14:textId="2910E5E0" w:rsidR="00E03DD4" w:rsidRPr="00895CCD" w:rsidRDefault="00E03DD4" w:rsidP="00895CCD">
                          <w:pPr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895CC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895CC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895CC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895CC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895CC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80</w:t>
                          </w:r>
                          <w:r w:rsidRPr="00895CCD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033D3C" id="_x0000_s1029" type="#_x0000_t202" style="position:absolute;left:0;text-align:left;margin-left:-23.1pt;margin-top:-29.8pt;width:185.9pt;height:29.95pt;z-index:2516879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" strokecolor="window">
              <v:textbox style="layout-flow:vertical;mso-fit-shape-to-text:t">
                <w:txbxContent>
                  <w:p w14:paraId="5AC86709" w14:textId="2910E5E0" w:rsidR="00E03DD4" w:rsidRPr="00895CCD" w:rsidRDefault="00E03DD4" w:rsidP="00895CCD">
                    <w:pPr>
                      <w:jc w:val="right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895CCD">
                      <w:rPr>
                        <w:rFonts w:ascii="Angsana New" w:hAnsi="Angsana New"/>
                        <w:sz w:val="32"/>
                        <w:szCs w:val="32"/>
                      </w:rPr>
                      <w:fldChar w:fldCharType="begin"/>
                    </w:r>
                    <w:r w:rsidRPr="00895CCD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</w:instrText>
                    </w:r>
                    <w:r w:rsidRPr="00895CC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895CCD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MERGEFORMAT </w:instrText>
                    </w:r>
                    <w:r w:rsidRPr="00895CCD">
                      <w:rPr>
                        <w:rFonts w:ascii="Angsana New" w:hAnsi="Angsana New"/>
                        <w:sz w:val="32"/>
                        <w:szCs w:val="32"/>
                      </w:rPr>
                      <w:fldChar w:fldCharType="separate"/>
                    </w:r>
                    <w:r w:rsidR="00C969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80</w:t>
                    </w:r>
                    <w:r w:rsidRPr="00895CCD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86912" behindDoc="1" locked="0" layoutInCell="1" allowOverlap="1" wp14:anchorId="58B5EDE7" wp14:editId="5674A8A8">
              <wp:simplePos x="0" y="0"/>
              <wp:positionH relativeFrom="column">
                <wp:posOffset>438150</wp:posOffset>
              </wp:positionH>
              <wp:positionV relativeFrom="paragraph">
                <wp:posOffset>6829425</wp:posOffset>
              </wp:positionV>
              <wp:extent cx="473075" cy="379730"/>
              <wp:effectExtent l="13335" t="9525" r="8890" b="1079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" cy="379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25B184" w14:textId="6C12963C" w:rsidR="00E03DD4" w:rsidRPr="004F7AEA" w:rsidRDefault="00E03DD4" w:rsidP="00895CCD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80</w:t>
                          </w:r>
                          <w:r w:rsidRPr="004F7AEA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B5EDE7" id="Text Box 17" o:spid="_x0000_s1030" type="#_x0000_t202" style="position:absolute;left:0;text-align:left;margin-left:34.5pt;margin-top:537.75pt;width:37.25pt;height:29.9pt;z-index:-25162956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" strokecolor="white">
              <v:textbox style="layout-flow:vertical;mso-fit-shape-to-text:t">
                <w:txbxContent>
                  <w:p w14:paraId="5525B184" w14:textId="6C12963C" w:rsidR="00E03DD4" w:rsidRPr="004F7AEA" w:rsidRDefault="00E03DD4" w:rsidP="00895CCD">
                    <w:pPr>
                      <w:shd w:val="clear" w:color="auto" w:fill="FFFFFF"/>
                      <w:jc w:val="right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MERGEFORMAT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C969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80</w:t>
                    </w:r>
                    <w:r w:rsidRPr="004F7AEA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85888" behindDoc="1" locked="0" layoutInCell="1" allowOverlap="1" wp14:anchorId="54772AE4" wp14:editId="7AB56250">
              <wp:simplePos x="0" y="0"/>
              <wp:positionH relativeFrom="column">
                <wp:posOffset>438150</wp:posOffset>
              </wp:positionH>
              <wp:positionV relativeFrom="paragraph">
                <wp:posOffset>6829425</wp:posOffset>
              </wp:positionV>
              <wp:extent cx="473075" cy="379730"/>
              <wp:effectExtent l="13335" t="9525" r="8890" b="1079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" cy="379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17E85A" w14:textId="311154D3" w:rsidR="00E03DD4" w:rsidRPr="004F7AEA" w:rsidRDefault="00E03DD4" w:rsidP="00895CCD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80</w:t>
                          </w:r>
                          <w:r w:rsidRPr="004F7AEA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772AE4" id="Text Box 16" o:spid="_x0000_s1031" type="#_x0000_t202" style="position:absolute;left:0;text-align:left;margin-left:34.5pt;margin-top:537.75pt;width:37.25pt;height:29.9pt;z-index:-2516305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" strokecolor="white">
              <v:textbox style="layout-flow:vertical;mso-fit-shape-to-text:t">
                <w:txbxContent>
                  <w:p w14:paraId="2217E85A" w14:textId="311154D3" w:rsidR="00E03DD4" w:rsidRPr="004F7AEA" w:rsidRDefault="00E03DD4" w:rsidP="00895CCD">
                    <w:pPr>
                      <w:shd w:val="clear" w:color="auto" w:fill="FFFFFF"/>
                      <w:jc w:val="right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MERGEFORMAT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C969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80</w:t>
                    </w:r>
                    <w:r w:rsidRPr="004F7AEA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45"/>
      <w:gridCol w:w="618"/>
    </w:tblGrid>
    <w:tr w:rsidR="00E03DD4" w:rsidRPr="00526421" w14:paraId="781A729D" w14:textId="77777777" w:rsidTr="009A6E48">
      <w:trPr>
        <w:jc w:val="center"/>
      </w:trPr>
      <w:tc>
        <w:tcPr>
          <w:tcW w:w="8545" w:type="dxa"/>
        </w:tcPr>
        <w:p w14:paraId="0321A77B" w14:textId="77777777" w:rsidR="00E03DD4" w:rsidRPr="00526421" w:rsidRDefault="00E03DD4" w:rsidP="00AF2A89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jc w:val="center"/>
            <w:rPr>
              <w:rFonts w:ascii="Angsana New" w:hAnsi="Angsana New"/>
              <w:sz w:val="31"/>
              <w:szCs w:val="31"/>
            </w:rPr>
          </w:pPr>
          <w:r w:rsidRPr="00526421">
            <w:rPr>
              <w:rFonts w:ascii="Angsana New" w:hAnsi="Angsana New"/>
              <w:sz w:val="31"/>
              <w:szCs w:val="31"/>
            </w:rPr>
            <w:t>___________________________</w:t>
          </w:r>
          <w:r w:rsidRPr="00526421">
            <w:rPr>
              <w:rFonts w:ascii="Angsana New" w:hAnsi="Angsana New" w:hint="cs"/>
              <w:sz w:val="31"/>
              <w:szCs w:val="31"/>
              <w:cs/>
            </w:rPr>
            <w:t>กรรมการ</w:t>
          </w:r>
        </w:p>
      </w:tc>
      <w:tc>
        <w:tcPr>
          <w:tcW w:w="618" w:type="dxa"/>
        </w:tcPr>
        <w:p w14:paraId="3D22B8DB" w14:textId="77777777" w:rsidR="00E03DD4" w:rsidRPr="00526421" w:rsidRDefault="00E03DD4" w:rsidP="00AF2A89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rPr>
              <w:rFonts w:ascii="Angsana New" w:hAnsi="Angsana New"/>
              <w:sz w:val="31"/>
              <w:szCs w:val="31"/>
            </w:rPr>
          </w:pPr>
        </w:p>
      </w:tc>
    </w:tr>
    <w:tr w:rsidR="00E03DD4" w:rsidRPr="00526421" w14:paraId="56192B7A" w14:textId="77777777" w:rsidTr="009A6E48">
      <w:trPr>
        <w:jc w:val="center"/>
      </w:trPr>
      <w:tc>
        <w:tcPr>
          <w:tcW w:w="8545" w:type="dxa"/>
        </w:tcPr>
        <w:p w14:paraId="29ABE5B3" w14:textId="77777777" w:rsidR="00E03DD4" w:rsidRPr="00526421" w:rsidRDefault="00E03DD4" w:rsidP="00AF2A89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  <w:tab w:val="left" w:pos="2261"/>
            </w:tabs>
            <w:ind w:right="-7"/>
            <w:jc w:val="thaiDistribute"/>
            <w:rPr>
              <w:rFonts w:ascii="Angsana New" w:hAnsi="Angsana New"/>
              <w:sz w:val="31"/>
              <w:szCs w:val="31"/>
            </w:rPr>
          </w:pPr>
          <w:r w:rsidRPr="00526421">
            <w:rPr>
              <w:rFonts w:ascii="Angsana New" w:hAnsi="Angsana New"/>
              <w:sz w:val="31"/>
              <w:szCs w:val="31"/>
            </w:rPr>
            <w:tab/>
          </w:r>
          <w:r w:rsidRPr="00526421">
            <w:rPr>
              <w:rFonts w:ascii="Angsana New" w:hAnsi="Angsana New"/>
              <w:sz w:val="31"/>
              <w:szCs w:val="31"/>
              <w:cs/>
            </w:rPr>
            <w:t xml:space="preserve">   (                                               )</w:t>
          </w:r>
        </w:p>
      </w:tc>
      <w:tc>
        <w:tcPr>
          <w:tcW w:w="618" w:type="dxa"/>
        </w:tcPr>
        <w:p w14:paraId="4297D6D3" w14:textId="09F40B76" w:rsidR="00E03DD4" w:rsidRPr="00526421" w:rsidRDefault="00E03DD4" w:rsidP="00AF2A89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ind w:right="-7"/>
            <w:jc w:val="right"/>
            <w:rPr>
              <w:rFonts w:ascii="Angsana New" w:hAnsi="Angsana New"/>
              <w:sz w:val="32"/>
              <w:szCs w:val="32"/>
            </w:rPr>
          </w:pPr>
          <w:r w:rsidRPr="00526421">
            <w:rPr>
              <w:rFonts w:ascii="Angsana New" w:hAnsi="Angsana New"/>
              <w:sz w:val="32"/>
              <w:szCs w:val="32"/>
            </w:rPr>
            <w:fldChar w:fldCharType="begin"/>
          </w:r>
          <w:r w:rsidRPr="00526421">
            <w:rPr>
              <w:rFonts w:ascii="Angsana New" w:hAnsi="Angsana New"/>
              <w:sz w:val="32"/>
              <w:szCs w:val="32"/>
            </w:rPr>
            <w:instrText xml:space="preserve"> PAGE   \</w:instrText>
          </w:r>
          <w:r w:rsidRPr="00526421">
            <w:rPr>
              <w:rFonts w:ascii="Angsana New" w:hAnsi="Angsana New"/>
              <w:sz w:val="32"/>
              <w:szCs w:val="32"/>
              <w:cs/>
            </w:rPr>
            <w:instrText xml:space="preserve">* </w:instrText>
          </w:r>
          <w:r w:rsidRPr="00526421">
            <w:rPr>
              <w:rFonts w:ascii="Angsana New" w:hAnsi="Angsana New"/>
              <w:sz w:val="32"/>
              <w:szCs w:val="32"/>
            </w:rPr>
            <w:instrText xml:space="preserve">MERGEFORMAT </w:instrText>
          </w:r>
          <w:r w:rsidRPr="00526421">
            <w:rPr>
              <w:rFonts w:ascii="Angsana New" w:hAnsi="Angsana New"/>
              <w:sz w:val="32"/>
              <w:szCs w:val="32"/>
            </w:rPr>
            <w:fldChar w:fldCharType="separate"/>
          </w:r>
          <w:r w:rsidR="00C96959">
            <w:rPr>
              <w:rFonts w:ascii="Angsana New" w:hAnsi="Angsana New"/>
              <w:noProof/>
              <w:sz w:val="32"/>
              <w:szCs w:val="32"/>
            </w:rPr>
            <w:t>84</w:t>
          </w:r>
          <w:r w:rsidRPr="00526421">
            <w:rPr>
              <w:rFonts w:ascii="Angsana New" w:hAnsi="Angsana New"/>
              <w:noProof/>
              <w:sz w:val="32"/>
              <w:szCs w:val="32"/>
            </w:rPr>
            <w:fldChar w:fldCharType="end"/>
          </w:r>
        </w:p>
      </w:tc>
    </w:tr>
  </w:tbl>
  <w:p w14:paraId="3870B526" w14:textId="1EA5C475" w:rsidR="00E03DD4" w:rsidRPr="00526421" w:rsidRDefault="00E03DD4" w:rsidP="0052642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thaiDistribute"/>
      <w:rPr>
        <w:rFonts w:ascii="Angsana New" w:hAnsi="Angsana New"/>
        <w:sz w:val="10"/>
        <w:szCs w:val="10"/>
      </w:rPr>
    </w:pPr>
    <w:r>
      <w:rPr>
        <w:rFonts w:ascii="Angsana New" w:hAnsi="Angsana New"/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80768" behindDoc="1" locked="0" layoutInCell="1" allowOverlap="1" wp14:anchorId="6A1A5917" wp14:editId="1B1B63D9">
              <wp:simplePos x="0" y="0"/>
              <wp:positionH relativeFrom="column">
                <wp:posOffset>438150</wp:posOffset>
              </wp:positionH>
              <wp:positionV relativeFrom="paragraph">
                <wp:posOffset>6829425</wp:posOffset>
              </wp:positionV>
              <wp:extent cx="473075" cy="379730"/>
              <wp:effectExtent l="13335" t="9525" r="8890" b="1079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" cy="379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EA35F" w14:textId="27041A51" w:rsidR="00E03DD4" w:rsidRPr="004F7AEA" w:rsidRDefault="00E03DD4" w:rsidP="00895CCD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84</w:t>
                          </w:r>
                          <w:r w:rsidRPr="004F7AEA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1A591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4" type="#_x0000_t202" style="position:absolute;left:0;text-align:left;margin-left:34.5pt;margin-top:537.75pt;width:37.25pt;height:29.9pt;z-index:-2516357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" strokecolor="white">
              <v:textbox style="layout-flow:vertical;mso-fit-shape-to-text:t">
                <w:txbxContent>
                  <w:p w14:paraId="28DEA35F" w14:textId="27041A51" w:rsidR="00E03DD4" w:rsidRPr="004F7AEA" w:rsidRDefault="00E03DD4" w:rsidP="00895CCD">
                    <w:pPr>
                      <w:shd w:val="clear" w:color="auto" w:fill="FFFFFF"/>
                      <w:jc w:val="right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MERGEFORMAT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C969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84</w:t>
                    </w:r>
                    <w:r w:rsidRPr="004F7AEA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79744" behindDoc="1" locked="0" layoutInCell="1" allowOverlap="1" wp14:anchorId="058D02C1" wp14:editId="0DAF4A9B">
              <wp:simplePos x="0" y="0"/>
              <wp:positionH relativeFrom="column">
                <wp:posOffset>438150</wp:posOffset>
              </wp:positionH>
              <wp:positionV relativeFrom="paragraph">
                <wp:posOffset>6829425</wp:posOffset>
              </wp:positionV>
              <wp:extent cx="473075" cy="379730"/>
              <wp:effectExtent l="13335" t="9525" r="8890" b="1079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" cy="379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63127E" w14:textId="3800D6ED" w:rsidR="00E03DD4" w:rsidRPr="004F7AEA" w:rsidRDefault="00E03DD4" w:rsidP="00895CCD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4F7AEA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C969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84</w:t>
                          </w:r>
                          <w:r w:rsidRPr="004F7AEA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8D02C1" id="Text Box 22" o:spid="_x0000_s1035" type="#_x0000_t202" style="position:absolute;left:0;text-align:left;margin-left:34.5pt;margin-top:537.75pt;width:37.25pt;height:29.9pt;z-index:-2516367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" strokecolor="white">
              <v:textbox style="layout-flow:vertical;mso-fit-shape-to-text:t">
                <w:txbxContent>
                  <w:p w14:paraId="0A63127E" w14:textId="3800D6ED" w:rsidR="00E03DD4" w:rsidRPr="004F7AEA" w:rsidRDefault="00E03DD4" w:rsidP="00895CCD">
                    <w:pPr>
                      <w:shd w:val="clear" w:color="auto" w:fill="FFFFFF"/>
                      <w:jc w:val="right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MERGEFORMAT </w:instrText>
                    </w:r>
                    <w:r w:rsidRPr="004F7AEA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C969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84</w:t>
                    </w:r>
                    <w:r w:rsidRPr="004F7AEA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BD976" w14:textId="77777777" w:rsidR="00E03DD4" w:rsidRDefault="00E03DD4">
      <w:r>
        <w:separator/>
      </w:r>
    </w:p>
  </w:footnote>
  <w:footnote w:type="continuationSeparator" w:id="0">
    <w:p w14:paraId="4957CCEF" w14:textId="77777777" w:rsidR="00E03DD4" w:rsidRDefault="00E0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AB680" w14:textId="77777777" w:rsidR="00E03DD4" w:rsidRDefault="00E03DD4">
    <w:pPr>
      <w:pStyle w:val="Header"/>
    </w:pPr>
    <w:r w:rsidRPr="00C153BE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BC0DBC2" wp14:editId="30BB910C">
              <wp:simplePos x="0" y="0"/>
              <wp:positionH relativeFrom="column">
                <wp:posOffset>1415415</wp:posOffset>
              </wp:positionH>
              <wp:positionV relativeFrom="paragraph">
                <wp:posOffset>-271145</wp:posOffset>
              </wp:positionV>
              <wp:extent cx="2719070" cy="722630"/>
              <wp:effectExtent l="0" t="0" r="24130" b="203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9070" cy="722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8A91FB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after="120" w:line="360" w:lineRule="auto"/>
                            <w:jc w:val="thaiDistribute"/>
                            <w:rPr>
                              <w:sz w:val="22"/>
                              <w:szCs w:val="22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  <w:sz w:val="26"/>
                              <w:szCs w:val="26"/>
                            </w:rPr>
                            <w:t xml:space="preserve">DRAFT 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sz w:val="26"/>
                              <w:szCs w:val="26"/>
                              <w:cs/>
                            </w:rPr>
                            <w:t>: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To be returned to Proud In Pro Co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cs/>
                            </w:rPr>
                            <w:t>.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, Ltd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cs/>
                            </w:rPr>
                            <w:t xml:space="preserve">. 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C0DBC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11.45pt;margin-top:-21.35pt;width:214.1pt;height:5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" strokecolor="windowText">
              <v:textbox>
                <w:txbxContent>
                  <w:p w14:paraId="038A91FB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after="120" w:line="360" w:lineRule="auto"/>
                      <w:jc w:val="thaiDistribute"/>
                      <w:rPr>
                        <w:sz w:val="22"/>
                        <w:szCs w:val="22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  <w:sz w:val="26"/>
                        <w:szCs w:val="26"/>
                      </w:rPr>
                      <w:t xml:space="preserve">DRAFT </w:t>
                    </w:r>
                    <w:r w:rsidRPr="00D64575">
                      <w:rPr>
                        <w:rFonts w:eastAsia="Cordia New"/>
                        <w:b/>
                        <w:bCs/>
                        <w:kern w:val="2"/>
                        <w:sz w:val="26"/>
                        <w:szCs w:val="26"/>
                        <w:cs/>
                      </w:rPr>
                      <w:t>:</w:t>
                    </w:r>
                    <w:r w:rsidRPr="00D64575">
                      <w:rPr>
                        <w:rFonts w:eastAsia="Cordia New"/>
                        <w:b/>
                        <w:bCs/>
                        <w:kern w:val="2"/>
                        <w:sz w:val="32"/>
                        <w:szCs w:val="32"/>
                        <w:cs/>
                      </w:rPr>
                      <w:t xml:space="preserve"> </w:t>
                    </w: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</w:rPr>
                      <w:t>To be returned to Proud In Pro Co</w:t>
                    </w:r>
                    <w:r w:rsidRPr="00D64575">
                      <w:rPr>
                        <w:rFonts w:eastAsia="Cordia New"/>
                        <w:b/>
                        <w:bCs/>
                        <w:kern w:val="2"/>
                        <w:cs/>
                      </w:rPr>
                      <w:t>.</w:t>
                    </w: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</w:rPr>
                      <w:t>, Ltd</w:t>
                    </w:r>
                    <w:r w:rsidRPr="00D64575">
                      <w:rPr>
                        <w:rFonts w:eastAsia="Cordia New"/>
                        <w:b/>
                        <w:bCs/>
                        <w:kern w:val="2"/>
                        <w:cs/>
                      </w:rPr>
                      <w:t xml:space="preserve">. </w:t>
                    </w: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</w:rPr>
                      <w:t>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  <w:r w:rsidRPr="00C153BE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26B83EAB" wp14:editId="054900A3">
              <wp:simplePos x="0" y="0"/>
              <wp:positionH relativeFrom="column">
                <wp:posOffset>4794885</wp:posOffset>
              </wp:positionH>
              <wp:positionV relativeFrom="paragraph">
                <wp:posOffset>-271780</wp:posOffset>
              </wp:positionV>
              <wp:extent cx="2209165" cy="722630"/>
              <wp:effectExtent l="0" t="0" r="19685" b="2032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165" cy="722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0EFFE7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AGREED AND ACCEPTED</w:t>
                          </w:r>
                        </w:p>
                        <w:p w14:paraId="387C4A30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  <w:sz w:val="10"/>
                              <w:szCs w:val="10"/>
                            </w:rPr>
                          </w:pPr>
                        </w:p>
                        <w:p w14:paraId="1336E44A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BY…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cs/>
                            </w:rPr>
                            <w:t>................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…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cs/>
                            </w:rPr>
                            <w:t>....................</w:t>
                          </w:r>
                        </w:p>
                        <w:p w14:paraId="3BE09DFC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Date Date </w:t>
                          </w:r>
                          <w:r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>March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</w:rPr>
                            <w:t>202</w:t>
                          </w:r>
                          <w:r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3319A1BE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</w:p>
                        <w:p w14:paraId="795EBDA7" w14:textId="77777777" w:rsidR="00E03DD4" w:rsidRPr="00D64575" w:rsidRDefault="00E03DD4" w:rsidP="00C153BE">
                          <w:pPr>
                            <w:spacing w:line="240" w:lineRule="exact"/>
                            <w:jc w:val="center"/>
                            <w:rPr>
                              <w:rFonts w:cs="Arial"/>
                              <w:sz w:val="19"/>
                              <w:szCs w:val="19"/>
                            </w:rPr>
                          </w:pPr>
                          <w:r w:rsidRPr="00D64575">
                            <w:rPr>
                              <w:rFonts w:cs="Arial"/>
                              <w:sz w:val="19"/>
                              <w:szCs w:val="19"/>
                            </w:rPr>
                            <w:t> 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B83EAB" id="Text Box 2" o:spid="_x0000_s1027" type="#_x0000_t202" style="position:absolute;margin-left:377.55pt;margin-top:-21.4pt;width:173.95pt;height:56.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" strokecolor="windowText">
              <v:textbox>
                <w:txbxContent>
                  <w:p w14:paraId="760EFFE7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</w:rPr>
                      <w:t>AGREED AND ACCEPTED</w:t>
                    </w:r>
                  </w:p>
                  <w:p w14:paraId="387C4A30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  <w:sz w:val="10"/>
                        <w:szCs w:val="10"/>
                      </w:rPr>
                    </w:pPr>
                  </w:p>
                  <w:p w14:paraId="1336E44A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</w:rPr>
                      <w:t>BY…</w:t>
                    </w:r>
                    <w:r w:rsidRPr="00D64575">
                      <w:rPr>
                        <w:rFonts w:eastAsia="Cordia New"/>
                        <w:b/>
                        <w:bCs/>
                        <w:cs/>
                      </w:rPr>
                      <w:t>................</w:t>
                    </w:r>
                    <w:r w:rsidRPr="00D64575">
                      <w:rPr>
                        <w:rFonts w:eastAsia="Cordia New" w:cs="Arial"/>
                        <w:b/>
                        <w:bCs/>
                      </w:rPr>
                      <w:t>…</w:t>
                    </w:r>
                    <w:r w:rsidRPr="00D64575">
                      <w:rPr>
                        <w:rFonts w:eastAsia="Cordia New"/>
                        <w:b/>
                        <w:bCs/>
                        <w:cs/>
                      </w:rPr>
                      <w:t>....................</w:t>
                    </w:r>
                  </w:p>
                  <w:p w14:paraId="3BE09DFC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  <w:sz w:val="16"/>
                        <w:szCs w:val="16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Date Date </w:t>
                    </w:r>
                    <w:r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D64575">
                      <w:rPr>
                        <w:rFonts w:eastAsia="Cordia New"/>
                        <w:b/>
                        <w:bCs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>March</w:t>
                    </w: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, </w:t>
                    </w:r>
                    <w:r w:rsidRPr="00D64575">
                      <w:rPr>
                        <w:rFonts w:eastAsia="Cordia New"/>
                        <w:b/>
                        <w:bCs/>
                        <w:sz w:val="16"/>
                        <w:szCs w:val="16"/>
                      </w:rPr>
                      <w:t>202</w:t>
                    </w:r>
                    <w:r>
                      <w:rPr>
                        <w:rFonts w:eastAsia="Cordia New"/>
                        <w:b/>
                        <w:bCs/>
                        <w:sz w:val="16"/>
                        <w:szCs w:val="16"/>
                      </w:rPr>
                      <w:t>1</w:t>
                    </w:r>
                  </w:p>
                  <w:p w14:paraId="3319A1BE" w14:textId="77777777" w:rsidR="00E03DD4" w:rsidRPr="00D64575" w:rsidRDefault="00E03DD4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  <w:sz w:val="16"/>
                        <w:szCs w:val="16"/>
                      </w:rPr>
                    </w:pPr>
                  </w:p>
                  <w:p w14:paraId="795EBDA7" w14:textId="77777777" w:rsidR="00E03DD4" w:rsidRPr="00D64575" w:rsidRDefault="00E03DD4" w:rsidP="00C153BE">
                    <w:pPr>
                      <w:spacing w:line="240" w:lineRule="exact"/>
                      <w:jc w:val="center"/>
                      <w:rPr>
                        <w:rFonts w:cs="Arial"/>
                        <w:sz w:val="19"/>
                        <w:szCs w:val="19"/>
                      </w:rPr>
                    </w:pPr>
                    <w:r w:rsidRPr="00D64575">
                      <w:rPr>
                        <w:rFonts w:cs="Arial"/>
                        <w:sz w:val="19"/>
                        <w:szCs w:val="19"/>
                      </w:rPr>
                      <w:t> 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DA174" w14:textId="1952E289" w:rsidR="00E03DD4" w:rsidRDefault="00E03DD4">
    <w:pPr>
      <w:pStyle w:val="Header"/>
    </w:pPr>
    <w:r w:rsidRPr="00C153BE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06EF2B" wp14:editId="305D9C6C">
              <wp:simplePos x="0" y="0"/>
              <wp:positionH relativeFrom="column">
                <wp:posOffset>2674189</wp:posOffset>
              </wp:positionH>
              <wp:positionV relativeFrom="paragraph">
                <wp:posOffset>-466018</wp:posOffset>
              </wp:positionV>
              <wp:extent cx="2209165" cy="815340"/>
              <wp:effectExtent l="0" t="0" r="19685" b="2286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165" cy="815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873B64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AGREED AND ACCEPTED</w:t>
                          </w:r>
                        </w:p>
                        <w:p w14:paraId="5CFE2638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  <w:sz w:val="10"/>
                              <w:szCs w:val="10"/>
                            </w:rPr>
                          </w:pPr>
                        </w:p>
                        <w:p w14:paraId="1D0D29B5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BY…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cs/>
                            </w:rPr>
                            <w:t>................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</w:rPr>
                            <w:t>…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cs/>
                            </w:rPr>
                            <w:t>....................</w:t>
                          </w:r>
                        </w:p>
                        <w:p w14:paraId="6B23A068" w14:textId="7DFB1049" w:rsidR="00E03DD4" w:rsidRPr="00D64575" w:rsidRDefault="00E03DD4" w:rsidP="007F629F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cs="Arial"/>
                              <w:sz w:val="19"/>
                              <w:szCs w:val="19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Date Date </w:t>
                          </w:r>
                          <w:r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>March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</w:rPr>
                            <w:t>202</w:t>
                          </w:r>
                          <w:r>
                            <w:rPr>
                              <w:rFonts w:eastAsia="Cordia New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C06EF2B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10.55pt;margin-top:-36.7pt;width:173.95pt;height:64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" strokecolor="black [3213]">
              <v:textbox>
                <w:txbxContent>
                  <w:p w14:paraId="16873B64" w14:textId="77777777" w:rsidR="0018322B" w:rsidRPr="00D64575" w:rsidRDefault="0018322B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</w:rPr>
                      <w:t>AGREED AND ACCEPTED</w:t>
                    </w:r>
                  </w:p>
                  <w:p w14:paraId="5CFE2638" w14:textId="77777777" w:rsidR="0018322B" w:rsidRPr="00D64575" w:rsidRDefault="0018322B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  <w:sz w:val="10"/>
                        <w:szCs w:val="10"/>
                      </w:rPr>
                    </w:pPr>
                  </w:p>
                  <w:p w14:paraId="1D0D29B5" w14:textId="77777777" w:rsidR="0018322B" w:rsidRPr="00D64575" w:rsidRDefault="0018322B" w:rsidP="00C153BE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</w:rPr>
                      <w:t>BY…................…....................</w:t>
                    </w:r>
                  </w:p>
                  <w:p w14:paraId="6B23A068" w14:textId="7DFB1049" w:rsidR="0018322B" w:rsidRPr="00D64575" w:rsidRDefault="0018322B" w:rsidP="007F629F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cs="Arial"/>
                        <w:sz w:val="19"/>
                        <w:szCs w:val="19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Date </w:t>
                    </w: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Date </w:t>
                    </w:r>
                    <w:r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>March</w:t>
                    </w:r>
                    <w:r w:rsidRPr="00D64575">
                      <w:rPr>
                        <w:rFonts w:eastAsia="Cordia New" w:cs="Arial"/>
                        <w:b/>
                        <w:bCs/>
                        <w:sz w:val="16"/>
                        <w:szCs w:val="16"/>
                      </w:rPr>
                      <w:t xml:space="preserve">, </w:t>
                    </w:r>
                    <w:r w:rsidRPr="00D64575">
                      <w:rPr>
                        <w:rFonts w:eastAsia="Cordia New"/>
                        <w:b/>
                        <w:bCs/>
                        <w:sz w:val="16"/>
                        <w:szCs w:val="16"/>
                      </w:rPr>
                      <w:t>202</w:t>
                    </w:r>
                    <w:r>
                      <w:rPr>
                        <w:rFonts w:eastAsia="Cordia New"/>
                        <w:b/>
                        <w:bCs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C153BE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BB7C544" wp14:editId="4DF96C3C">
              <wp:simplePos x="0" y="0"/>
              <wp:positionH relativeFrom="column">
                <wp:posOffset>-184573</wp:posOffset>
              </wp:positionH>
              <wp:positionV relativeFrom="paragraph">
                <wp:posOffset>-469900</wp:posOffset>
              </wp:positionV>
              <wp:extent cx="2719070" cy="815340"/>
              <wp:effectExtent l="0" t="0" r="24130" b="2286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9070" cy="815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74F929" w14:textId="77777777" w:rsidR="00E03DD4" w:rsidRPr="00D64575" w:rsidRDefault="00E03DD4" w:rsidP="00C153BE">
                          <w:pPr>
                            <w:tabs>
                              <w:tab w:val="left" w:pos="720"/>
                            </w:tabs>
                            <w:spacing w:after="120" w:line="360" w:lineRule="auto"/>
                            <w:jc w:val="thaiDistribute"/>
                            <w:rPr>
                              <w:sz w:val="22"/>
                              <w:szCs w:val="22"/>
                            </w:rPr>
                          </w:pP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  <w:sz w:val="26"/>
                              <w:szCs w:val="26"/>
                            </w:rPr>
                            <w:t xml:space="preserve">DRAFT 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sz w:val="26"/>
                              <w:szCs w:val="26"/>
                              <w:cs/>
                            </w:rPr>
                            <w:t>: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To be returned to Proud In Pro Co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cs/>
                            </w:rPr>
                            <w:t>.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, Ltd</w:t>
                          </w:r>
                          <w:r w:rsidRPr="00D64575">
                            <w:rPr>
                              <w:rFonts w:eastAsia="Cordia New"/>
                              <w:b/>
                              <w:bCs/>
                              <w:kern w:val="2"/>
                              <w:cs/>
                            </w:rPr>
                            <w:t xml:space="preserve">. </w:t>
                          </w:r>
                          <w:r w:rsidRPr="00D64575">
                            <w:rPr>
                              <w:rFonts w:eastAsia="Cordia New" w:cs="Arial"/>
                              <w:b/>
                              <w:bCs/>
                              <w:kern w:val="2"/>
                            </w:rPr>
                            <w:t>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7BB7C544" id="Text Box 7" o:spid="_x0000_s1033" type="#_x0000_t202" style="position:absolute;margin-left:-14.55pt;margin-top:-37pt;width:214.1pt;height:6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" strokecolor="black [3213]">
              <v:textbox>
                <w:txbxContent>
                  <w:p w14:paraId="0474F929" w14:textId="77777777" w:rsidR="0018322B" w:rsidRPr="00D64575" w:rsidRDefault="0018322B" w:rsidP="00C153BE">
                    <w:pPr>
                      <w:tabs>
                        <w:tab w:val="left" w:pos="720"/>
                      </w:tabs>
                      <w:spacing w:after="120" w:line="360" w:lineRule="auto"/>
                      <w:jc w:val="thaiDistribute"/>
                      <w:rPr>
                        <w:sz w:val="22"/>
                        <w:szCs w:val="22"/>
                      </w:rPr>
                    </w:pP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  <w:sz w:val="26"/>
                        <w:szCs w:val="26"/>
                      </w:rPr>
                      <w:t>DRAFT :</w:t>
                    </w: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D64575">
                      <w:rPr>
                        <w:rFonts w:eastAsia="Cordia New" w:cs="Arial"/>
                        <w:b/>
                        <w:bCs/>
                        <w:kern w:val="2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6213E4"/>
    <w:multiLevelType w:val="multilevel"/>
    <w:tmpl w:val="810628F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2" w15:restartNumberingAfterBreak="0">
    <w:nsid w:val="09B91FC3"/>
    <w:multiLevelType w:val="multilevel"/>
    <w:tmpl w:val="5980FE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724460"/>
    <w:multiLevelType w:val="hybridMultilevel"/>
    <w:tmpl w:val="37147F5A"/>
    <w:lvl w:ilvl="0" w:tplc="C9A2FA6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113B4399"/>
    <w:multiLevelType w:val="hybridMultilevel"/>
    <w:tmpl w:val="7986682E"/>
    <w:lvl w:ilvl="0" w:tplc="F47A99C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7B77076"/>
    <w:multiLevelType w:val="multilevel"/>
    <w:tmpl w:val="56520A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1C732BEC"/>
    <w:multiLevelType w:val="hybridMultilevel"/>
    <w:tmpl w:val="3916856E"/>
    <w:lvl w:ilvl="0" w:tplc="B86CBD9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B9E7E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1" w15:restartNumberingAfterBreak="0">
    <w:nsid w:val="2ED43BCE"/>
    <w:multiLevelType w:val="multilevel"/>
    <w:tmpl w:val="FA3EE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8D57DE7"/>
    <w:multiLevelType w:val="multilevel"/>
    <w:tmpl w:val="B00C48F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A2A1259"/>
    <w:multiLevelType w:val="hybridMultilevel"/>
    <w:tmpl w:val="89C23EDA"/>
    <w:lvl w:ilvl="0" w:tplc="739EDBF2">
      <w:start w:val="80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C6A73CE"/>
    <w:multiLevelType w:val="hybridMultilevel"/>
    <w:tmpl w:val="EDA0D6D6"/>
    <w:lvl w:ilvl="0" w:tplc="AFBE9F0A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9" w15:restartNumberingAfterBreak="0">
    <w:nsid w:val="41650C04"/>
    <w:multiLevelType w:val="multilevel"/>
    <w:tmpl w:val="810628FC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A3234F1"/>
    <w:multiLevelType w:val="multilevel"/>
    <w:tmpl w:val="810628FC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5A27506F"/>
    <w:multiLevelType w:val="multilevel"/>
    <w:tmpl w:val="5198B5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B2027E"/>
    <w:multiLevelType w:val="multilevel"/>
    <w:tmpl w:val="B1EE9D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4B53633"/>
    <w:multiLevelType w:val="hybridMultilevel"/>
    <w:tmpl w:val="41BE64E0"/>
    <w:lvl w:ilvl="0" w:tplc="B184C13A">
      <w:start w:val="115"/>
      <w:numFmt w:val="bullet"/>
      <w:lvlText w:val="-"/>
      <w:lvlJc w:val="left"/>
      <w:pPr>
        <w:ind w:left="114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7" w15:restartNumberingAfterBreak="0">
    <w:nsid w:val="68277EA0"/>
    <w:multiLevelType w:val="multilevel"/>
    <w:tmpl w:val="B3B25A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6"/>
  </w:num>
  <w:num w:numId="14">
    <w:abstractNumId w:val="22"/>
  </w:num>
  <w:num w:numId="15">
    <w:abstractNumId w:val="28"/>
  </w:num>
  <w:num w:numId="16">
    <w:abstractNumId w:val="11"/>
  </w:num>
  <w:num w:numId="17">
    <w:abstractNumId w:val="25"/>
  </w:num>
  <w:num w:numId="18">
    <w:abstractNumId w:val="27"/>
  </w:num>
  <w:num w:numId="19">
    <w:abstractNumId w:val="32"/>
  </w:num>
  <w:num w:numId="20">
    <w:abstractNumId w:val="16"/>
  </w:num>
  <w:num w:numId="21">
    <w:abstractNumId w:val="13"/>
  </w:num>
  <w:num w:numId="22">
    <w:abstractNumId w:val="15"/>
  </w:num>
  <w:num w:numId="23">
    <w:abstractNumId w:val="30"/>
  </w:num>
  <w:num w:numId="24">
    <w:abstractNumId w:val="33"/>
  </w:num>
  <w:num w:numId="25">
    <w:abstractNumId w:val="34"/>
  </w:num>
  <w:num w:numId="26">
    <w:abstractNumId w:val="12"/>
  </w:num>
  <w:num w:numId="27">
    <w:abstractNumId w:val="37"/>
  </w:num>
  <w:num w:numId="28">
    <w:abstractNumId w:val="14"/>
  </w:num>
  <w:num w:numId="29">
    <w:abstractNumId w:val="21"/>
  </w:num>
  <w:num w:numId="30">
    <w:abstractNumId w:val="18"/>
  </w:num>
  <w:num w:numId="31">
    <w:abstractNumId w:val="26"/>
  </w:num>
  <w:num w:numId="32">
    <w:abstractNumId w:val="17"/>
  </w:num>
  <w:num w:numId="33">
    <w:abstractNumId w:val="23"/>
  </w:num>
  <w:num w:numId="34">
    <w:abstractNumId w:val="10"/>
  </w:num>
  <w:num w:numId="35">
    <w:abstractNumId w:val="29"/>
  </w:num>
  <w:num w:numId="36">
    <w:abstractNumId w:val="31"/>
  </w:num>
  <w:num w:numId="37">
    <w:abstractNumId w:val="35"/>
  </w:num>
  <w:num w:numId="38">
    <w:abstractNumId w:val="2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C9"/>
    <w:rsid w:val="000003D0"/>
    <w:rsid w:val="0000082D"/>
    <w:rsid w:val="0000086B"/>
    <w:rsid w:val="00000D3E"/>
    <w:rsid w:val="00000D4F"/>
    <w:rsid w:val="000015A8"/>
    <w:rsid w:val="00001B08"/>
    <w:rsid w:val="00001BF1"/>
    <w:rsid w:val="00001DCB"/>
    <w:rsid w:val="00002045"/>
    <w:rsid w:val="0000209B"/>
    <w:rsid w:val="00002436"/>
    <w:rsid w:val="000028E7"/>
    <w:rsid w:val="000030A8"/>
    <w:rsid w:val="00003107"/>
    <w:rsid w:val="0000329A"/>
    <w:rsid w:val="0000344E"/>
    <w:rsid w:val="00003CE4"/>
    <w:rsid w:val="000044A3"/>
    <w:rsid w:val="00004746"/>
    <w:rsid w:val="00004AB9"/>
    <w:rsid w:val="00004DC8"/>
    <w:rsid w:val="00004FCC"/>
    <w:rsid w:val="00004FD8"/>
    <w:rsid w:val="00005091"/>
    <w:rsid w:val="0000582D"/>
    <w:rsid w:val="000059E8"/>
    <w:rsid w:val="00005C27"/>
    <w:rsid w:val="00005E1F"/>
    <w:rsid w:val="0000604B"/>
    <w:rsid w:val="0000608E"/>
    <w:rsid w:val="00006714"/>
    <w:rsid w:val="00006965"/>
    <w:rsid w:val="00006AC0"/>
    <w:rsid w:val="00006AEC"/>
    <w:rsid w:val="00006E8A"/>
    <w:rsid w:val="0000702A"/>
    <w:rsid w:val="000071C3"/>
    <w:rsid w:val="000078F8"/>
    <w:rsid w:val="00007DD8"/>
    <w:rsid w:val="00010346"/>
    <w:rsid w:val="000107DA"/>
    <w:rsid w:val="00010808"/>
    <w:rsid w:val="00010873"/>
    <w:rsid w:val="0001139C"/>
    <w:rsid w:val="0001182A"/>
    <w:rsid w:val="00011A1D"/>
    <w:rsid w:val="00011B14"/>
    <w:rsid w:val="00011B78"/>
    <w:rsid w:val="00012029"/>
    <w:rsid w:val="000121B0"/>
    <w:rsid w:val="000121FD"/>
    <w:rsid w:val="0001223E"/>
    <w:rsid w:val="000125FF"/>
    <w:rsid w:val="000128FA"/>
    <w:rsid w:val="00012ECC"/>
    <w:rsid w:val="00013065"/>
    <w:rsid w:val="00013287"/>
    <w:rsid w:val="00013288"/>
    <w:rsid w:val="0001339E"/>
    <w:rsid w:val="000138E1"/>
    <w:rsid w:val="00013BD9"/>
    <w:rsid w:val="00013FC5"/>
    <w:rsid w:val="000145D3"/>
    <w:rsid w:val="00014838"/>
    <w:rsid w:val="00014A22"/>
    <w:rsid w:val="00014C5F"/>
    <w:rsid w:val="00014FCC"/>
    <w:rsid w:val="00014FD4"/>
    <w:rsid w:val="00015D27"/>
    <w:rsid w:val="00015D2C"/>
    <w:rsid w:val="00016131"/>
    <w:rsid w:val="0001621F"/>
    <w:rsid w:val="000164BD"/>
    <w:rsid w:val="00016777"/>
    <w:rsid w:val="00016CF3"/>
    <w:rsid w:val="00017C36"/>
    <w:rsid w:val="000201A4"/>
    <w:rsid w:val="00020200"/>
    <w:rsid w:val="0002025E"/>
    <w:rsid w:val="000205F5"/>
    <w:rsid w:val="000207D1"/>
    <w:rsid w:val="00020C1C"/>
    <w:rsid w:val="00020CE2"/>
    <w:rsid w:val="000212F9"/>
    <w:rsid w:val="000215DD"/>
    <w:rsid w:val="00021705"/>
    <w:rsid w:val="0002174D"/>
    <w:rsid w:val="000219F2"/>
    <w:rsid w:val="00021D07"/>
    <w:rsid w:val="0002208E"/>
    <w:rsid w:val="0002228C"/>
    <w:rsid w:val="0002245C"/>
    <w:rsid w:val="00022CC5"/>
    <w:rsid w:val="00022E8C"/>
    <w:rsid w:val="00023380"/>
    <w:rsid w:val="00023763"/>
    <w:rsid w:val="000239ED"/>
    <w:rsid w:val="00023A43"/>
    <w:rsid w:val="00023CCC"/>
    <w:rsid w:val="000244F1"/>
    <w:rsid w:val="000245C5"/>
    <w:rsid w:val="00024602"/>
    <w:rsid w:val="00024770"/>
    <w:rsid w:val="00024B4F"/>
    <w:rsid w:val="0002522C"/>
    <w:rsid w:val="00025492"/>
    <w:rsid w:val="00025D07"/>
    <w:rsid w:val="00026B40"/>
    <w:rsid w:val="0002717D"/>
    <w:rsid w:val="0002720A"/>
    <w:rsid w:val="000276EA"/>
    <w:rsid w:val="000277DA"/>
    <w:rsid w:val="00027B8E"/>
    <w:rsid w:val="00027E09"/>
    <w:rsid w:val="00030219"/>
    <w:rsid w:val="0003038B"/>
    <w:rsid w:val="00030681"/>
    <w:rsid w:val="00030BF3"/>
    <w:rsid w:val="00030E07"/>
    <w:rsid w:val="00030E46"/>
    <w:rsid w:val="00031350"/>
    <w:rsid w:val="00031ABC"/>
    <w:rsid w:val="000325B8"/>
    <w:rsid w:val="000325C3"/>
    <w:rsid w:val="00032637"/>
    <w:rsid w:val="000326E3"/>
    <w:rsid w:val="000327EE"/>
    <w:rsid w:val="00032BA4"/>
    <w:rsid w:val="00032F2F"/>
    <w:rsid w:val="00033041"/>
    <w:rsid w:val="000331F7"/>
    <w:rsid w:val="00033410"/>
    <w:rsid w:val="00033811"/>
    <w:rsid w:val="0003453B"/>
    <w:rsid w:val="000346AC"/>
    <w:rsid w:val="00034741"/>
    <w:rsid w:val="00034C7F"/>
    <w:rsid w:val="00034CA0"/>
    <w:rsid w:val="00034EE2"/>
    <w:rsid w:val="00034F52"/>
    <w:rsid w:val="00034F7A"/>
    <w:rsid w:val="00035318"/>
    <w:rsid w:val="00035678"/>
    <w:rsid w:val="000357CE"/>
    <w:rsid w:val="00036C74"/>
    <w:rsid w:val="00037163"/>
    <w:rsid w:val="00037249"/>
    <w:rsid w:val="000373FF"/>
    <w:rsid w:val="000374A1"/>
    <w:rsid w:val="00037DC5"/>
    <w:rsid w:val="0004010C"/>
    <w:rsid w:val="000408A6"/>
    <w:rsid w:val="000418DD"/>
    <w:rsid w:val="00041946"/>
    <w:rsid w:val="00041999"/>
    <w:rsid w:val="00041C12"/>
    <w:rsid w:val="00041EF9"/>
    <w:rsid w:val="000423CB"/>
    <w:rsid w:val="00042723"/>
    <w:rsid w:val="000428FF"/>
    <w:rsid w:val="000429BE"/>
    <w:rsid w:val="00042F8E"/>
    <w:rsid w:val="00043403"/>
    <w:rsid w:val="000435DE"/>
    <w:rsid w:val="0004361D"/>
    <w:rsid w:val="00043D39"/>
    <w:rsid w:val="00043DF3"/>
    <w:rsid w:val="0004427E"/>
    <w:rsid w:val="000447E2"/>
    <w:rsid w:val="00044F74"/>
    <w:rsid w:val="00044FCA"/>
    <w:rsid w:val="00045146"/>
    <w:rsid w:val="00045633"/>
    <w:rsid w:val="000459EB"/>
    <w:rsid w:val="00045A67"/>
    <w:rsid w:val="00046060"/>
    <w:rsid w:val="0004656D"/>
    <w:rsid w:val="000465F4"/>
    <w:rsid w:val="0004679F"/>
    <w:rsid w:val="0004684D"/>
    <w:rsid w:val="00046865"/>
    <w:rsid w:val="000468BB"/>
    <w:rsid w:val="00046DAE"/>
    <w:rsid w:val="0004732B"/>
    <w:rsid w:val="0004743B"/>
    <w:rsid w:val="00047995"/>
    <w:rsid w:val="00050196"/>
    <w:rsid w:val="0005054D"/>
    <w:rsid w:val="00050A67"/>
    <w:rsid w:val="00050A77"/>
    <w:rsid w:val="00050D8F"/>
    <w:rsid w:val="00050E45"/>
    <w:rsid w:val="0005169D"/>
    <w:rsid w:val="000516C0"/>
    <w:rsid w:val="00052A28"/>
    <w:rsid w:val="00052DC6"/>
    <w:rsid w:val="00052F90"/>
    <w:rsid w:val="000536F2"/>
    <w:rsid w:val="0005390F"/>
    <w:rsid w:val="00053C98"/>
    <w:rsid w:val="00053F76"/>
    <w:rsid w:val="000548E3"/>
    <w:rsid w:val="00054AE8"/>
    <w:rsid w:val="00055141"/>
    <w:rsid w:val="0005591A"/>
    <w:rsid w:val="00055B04"/>
    <w:rsid w:val="00055B4C"/>
    <w:rsid w:val="00055C87"/>
    <w:rsid w:val="00055D7D"/>
    <w:rsid w:val="000562B8"/>
    <w:rsid w:val="000563D7"/>
    <w:rsid w:val="0005654E"/>
    <w:rsid w:val="000565C3"/>
    <w:rsid w:val="00056791"/>
    <w:rsid w:val="000567C4"/>
    <w:rsid w:val="000569E3"/>
    <w:rsid w:val="000575FD"/>
    <w:rsid w:val="0005760A"/>
    <w:rsid w:val="0005780C"/>
    <w:rsid w:val="00057C56"/>
    <w:rsid w:val="00057E91"/>
    <w:rsid w:val="000603E3"/>
    <w:rsid w:val="000607F4"/>
    <w:rsid w:val="00060AB9"/>
    <w:rsid w:val="00060AEC"/>
    <w:rsid w:val="00060C3F"/>
    <w:rsid w:val="0006109E"/>
    <w:rsid w:val="0006131C"/>
    <w:rsid w:val="000615FA"/>
    <w:rsid w:val="00061616"/>
    <w:rsid w:val="00061783"/>
    <w:rsid w:val="00061C20"/>
    <w:rsid w:val="00061C4D"/>
    <w:rsid w:val="00061C62"/>
    <w:rsid w:val="00061CFE"/>
    <w:rsid w:val="000620C7"/>
    <w:rsid w:val="000620E7"/>
    <w:rsid w:val="00062636"/>
    <w:rsid w:val="000626EB"/>
    <w:rsid w:val="00062AFC"/>
    <w:rsid w:val="00062D2B"/>
    <w:rsid w:val="000632E4"/>
    <w:rsid w:val="0006359D"/>
    <w:rsid w:val="000637E0"/>
    <w:rsid w:val="0006381C"/>
    <w:rsid w:val="00063AD1"/>
    <w:rsid w:val="00063BFE"/>
    <w:rsid w:val="00063CF9"/>
    <w:rsid w:val="000649C3"/>
    <w:rsid w:val="00064BAD"/>
    <w:rsid w:val="00064E6C"/>
    <w:rsid w:val="00064FB4"/>
    <w:rsid w:val="00065005"/>
    <w:rsid w:val="000651DF"/>
    <w:rsid w:val="00065555"/>
    <w:rsid w:val="00065567"/>
    <w:rsid w:val="000657A3"/>
    <w:rsid w:val="00065933"/>
    <w:rsid w:val="00065AF0"/>
    <w:rsid w:val="00065FCC"/>
    <w:rsid w:val="0006628D"/>
    <w:rsid w:val="00066819"/>
    <w:rsid w:val="0006684B"/>
    <w:rsid w:val="00066941"/>
    <w:rsid w:val="0006699D"/>
    <w:rsid w:val="00066DB4"/>
    <w:rsid w:val="000676DF"/>
    <w:rsid w:val="00067999"/>
    <w:rsid w:val="00067CB4"/>
    <w:rsid w:val="00067E17"/>
    <w:rsid w:val="000704D4"/>
    <w:rsid w:val="00070546"/>
    <w:rsid w:val="0007099E"/>
    <w:rsid w:val="00070F21"/>
    <w:rsid w:val="00071529"/>
    <w:rsid w:val="0007175C"/>
    <w:rsid w:val="00071776"/>
    <w:rsid w:val="0007181A"/>
    <w:rsid w:val="00071846"/>
    <w:rsid w:val="00071B38"/>
    <w:rsid w:val="00071D30"/>
    <w:rsid w:val="00071D5D"/>
    <w:rsid w:val="00071DB4"/>
    <w:rsid w:val="000721B9"/>
    <w:rsid w:val="00072816"/>
    <w:rsid w:val="000729E9"/>
    <w:rsid w:val="00073685"/>
    <w:rsid w:val="000737B8"/>
    <w:rsid w:val="000739A4"/>
    <w:rsid w:val="00073B12"/>
    <w:rsid w:val="00073ED7"/>
    <w:rsid w:val="00073FC2"/>
    <w:rsid w:val="000749DE"/>
    <w:rsid w:val="00074A0B"/>
    <w:rsid w:val="00074A51"/>
    <w:rsid w:val="00074AA5"/>
    <w:rsid w:val="00074BC4"/>
    <w:rsid w:val="00074C5E"/>
    <w:rsid w:val="00074D28"/>
    <w:rsid w:val="00075133"/>
    <w:rsid w:val="00075357"/>
    <w:rsid w:val="00075711"/>
    <w:rsid w:val="0007590C"/>
    <w:rsid w:val="00075AA5"/>
    <w:rsid w:val="00075D74"/>
    <w:rsid w:val="000767F0"/>
    <w:rsid w:val="000768AA"/>
    <w:rsid w:val="00076A01"/>
    <w:rsid w:val="00076A22"/>
    <w:rsid w:val="00076A64"/>
    <w:rsid w:val="00076A7E"/>
    <w:rsid w:val="00076A94"/>
    <w:rsid w:val="00076C44"/>
    <w:rsid w:val="000771FF"/>
    <w:rsid w:val="00077299"/>
    <w:rsid w:val="00077630"/>
    <w:rsid w:val="00077B83"/>
    <w:rsid w:val="000807A5"/>
    <w:rsid w:val="000808AE"/>
    <w:rsid w:val="00080C2E"/>
    <w:rsid w:val="00080C71"/>
    <w:rsid w:val="00080DA7"/>
    <w:rsid w:val="0008140E"/>
    <w:rsid w:val="00081599"/>
    <w:rsid w:val="0008172E"/>
    <w:rsid w:val="000818B2"/>
    <w:rsid w:val="00081D62"/>
    <w:rsid w:val="00081D65"/>
    <w:rsid w:val="00081E2D"/>
    <w:rsid w:val="00082258"/>
    <w:rsid w:val="000824BF"/>
    <w:rsid w:val="00082E2B"/>
    <w:rsid w:val="00082E8A"/>
    <w:rsid w:val="00083520"/>
    <w:rsid w:val="00083752"/>
    <w:rsid w:val="00083BB8"/>
    <w:rsid w:val="00083D56"/>
    <w:rsid w:val="00084484"/>
    <w:rsid w:val="00084BE4"/>
    <w:rsid w:val="00085205"/>
    <w:rsid w:val="000858DE"/>
    <w:rsid w:val="00085CEC"/>
    <w:rsid w:val="00086082"/>
    <w:rsid w:val="000863BC"/>
    <w:rsid w:val="000865B8"/>
    <w:rsid w:val="000868AA"/>
    <w:rsid w:val="00087392"/>
    <w:rsid w:val="000877B8"/>
    <w:rsid w:val="00087BA2"/>
    <w:rsid w:val="000900E7"/>
    <w:rsid w:val="00090C2F"/>
    <w:rsid w:val="0009114E"/>
    <w:rsid w:val="000913FF"/>
    <w:rsid w:val="00091529"/>
    <w:rsid w:val="000915D2"/>
    <w:rsid w:val="0009178F"/>
    <w:rsid w:val="00091C5C"/>
    <w:rsid w:val="00091D4F"/>
    <w:rsid w:val="00091E58"/>
    <w:rsid w:val="00092113"/>
    <w:rsid w:val="00092288"/>
    <w:rsid w:val="000925F2"/>
    <w:rsid w:val="000926F8"/>
    <w:rsid w:val="00093975"/>
    <w:rsid w:val="00093C33"/>
    <w:rsid w:val="00093DC4"/>
    <w:rsid w:val="00093DF3"/>
    <w:rsid w:val="00094169"/>
    <w:rsid w:val="00094261"/>
    <w:rsid w:val="000944BD"/>
    <w:rsid w:val="00094641"/>
    <w:rsid w:val="00094E65"/>
    <w:rsid w:val="00095C95"/>
    <w:rsid w:val="00096226"/>
    <w:rsid w:val="000964EA"/>
    <w:rsid w:val="00096679"/>
    <w:rsid w:val="00096CF6"/>
    <w:rsid w:val="00096F06"/>
    <w:rsid w:val="00096F50"/>
    <w:rsid w:val="0009721B"/>
    <w:rsid w:val="00097DE1"/>
    <w:rsid w:val="00097E3D"/>
    <w:rsid w:val="00097EE2"/>
    <w:rsid w:val="00097FC3"/>
    <w:rsid w:val="000A00B4"/>
    <w:rsid w:val="000A01F0"/>
    <w:rsid w:val="000A03A3"/>
    <w:rsid w:val="000A0782"/>
    <w:rsid w:val="000A135D"/>
    <w:rsid w:val="000A1A35"/>
    <w:rsid w:val="000A1FAC"/>
    <w:rsid w:val="000A20F5"/>
    <w:rsid w:val="000A218C"/>
    <w:rsid w:val="000A21B4"/>
    <w:rsid w:val="000A21E8"/>
    <w:rsid w:val="000A23A5"/>
    <w:rsid w:val="000A23B0"/>
    <w:rsid w:val="000A27FC"/>
    <w:rsid w:val="000A2D12"/>
    <w:rsid w:val="000A3AE8"/>
    <w:rsid w:val="000A4362"/>
    <w:rsid w:val="000A5333"/>
    <w:rsid w:val="000A54BE"/>
    <w:rsid w:val="000A59E2"/>
    <w:rsid w:val="000A5C2F"/>
    <w:rsid w:val="000A6527"/>
    <w:rsid w:val="000A6BFF"/>
    <w:rsid w:val="000A6C85"/>
    <w:rsid w:val="000A6E21"/>
    <w:rsid w:val="000A7073"/>
    <w:rsid w:val="000A732B"/>
    <w:rsid w:val="000A7505"/>
    <w:rsid w:val="000A7768"/>
    <w:rsid w:val="000A77CE"/>
    <w:rsid w:val="000A7826"/>
    <w:rsid w:val="000A78CD"/>
    <w:rsid w:val="000A79C6"/>
    <w:rsid w:val="000A7E0A"/>
    <w:rsid w:val="000A7E40"/>
    <w:rsid w:val="000B00C8"/>
    <w:rsid w:val="000B028F"/>
    <w:rsid w:val="000B034C"/>
    <w:rsid w:val="000B0677"/>
    <w:rsid w:val="000B0948"/>
    <w:rsid w:val="000B131F"/>
    <w:rsid w:val="000B167C"/>
    <w:rsid w:val="000B1828"/>
    <w:rsid w:val="000B1CAB"/>
    <w:rsid w:val="000B1DFB"/>
    <w:rsid w:val="000B1EAF"/>
    <w:rsid w:val="000B221A"/>
    <w:rsid w:val="000B22E3"/>
    <w:rsid w:val="000B25A4"/>
    <w:rsid w:val="000B2CDF"/>
    <w:rsid w:val="000B2CFA"/>
    <w:rsid w:val="000B2EA7"/>
    <w:rsid w:val="000B3355"/>
    <w:rsid w:val="000B350E"/>
    <w:rsid w:val="000B36A1"/>
    <w:rsid w:val="000B3742"/>
    <w:rsid w:val="000B37E2"/>
    <w:rsid w:val="000B394F"/>
    <w:rsid w:val="000B3A26"/>
    <w:rsid w:val="000B3E74"/>
    <w:rsid w:val="000B40B1"/>
    <w:rsid w:val="000B4130"/>
    <w:rsid w:val="000B4630"/>
    <w:rsid w:val="000B4B47"/>
    <w:rsid w:val="000B5042"/>
    <w:rsid w:val="000B5139"/>
    <w:rsid w:val="000B5362"/>
    <w:rsid w:val="000B55EE"/>
    <w:rsid w:val="000B560A"/>
    <w:rsid w:val="000B5935"/>
    <w:rsid w:val="000B5E03"/>
    <w:rsid w:val="000B5E5A"/>
    <w:rsid w:val="000B6792"/>
    <w:rsid w:val="000B6F57"/>
    <w:rsid w:val="000B7094"/>
    <w:rsid w:val="000B741C"/>
    <w:rsid w:val="000B7A68"/>
    <w:rsid w:val="000B7B9E"/>
    <w:rsid w:val="000B7E71"/>
    <w:rsid w:val="000C01FC"/>
    <w:rsid w:val="000C06FE"/>
    <w:rsid w:val="000C0B8F"/>
    <w:rsid w:val="000C0D06"/>
    <w:rsid w:val="000C0E95"/>
    <w:rsid w:val="000C1122"/>
    <w:rsid w:val="000C11A2"/>
    <w:rsid w:val="000C12EF"/>
    <w:rsid w:val="000C1804"/>
    <w:rsid w:val="000C1DF0"/>
    <w:rsid w:val="000C236B"/>
    <w:rsid w:val="000C2438"/>
    <w:rsid w:val="000C24FC"/>
    <w:rsid w:val="000C2615"/>
    <w:rsid w:val="000C2707"/>
    <w:rsid w:val="000C2CCE"/>
    <w:rsid w:val="000C3A7E"/>
    <w:rsid w:val="000C3B07"/>
    <w:rsid w:val="000C3CF5"/>
    <w:rsid w:val="000C3E61"/>
    <w:rsid w:val="000C4167"/>
    <w:rsid w:val="000C41EC"/>
    <w:rsid w:val="000C4228"/>
    <w:rsid w:val="000C4301"/>
    <w:rsid w:val="000C44E8"/>
    <w:rsid w:val="000C4AFA"/>
    <w:rsid w:val="000C4C24"/>
    <w:rsid w:val="000C4F8D"/>
    <w:rsid w:val="000C4FF1"/>
    <w:rsid w:val="000C641E"/>
    <w:rsid w:val="000C6472"/>
    <w:rsid w:val="000C6751"/>
    <w:rsid w:val="000C6898"/>
    <w:rsid w:val="000C6A8F"/>
    <w:rsid w:val="000C6B88"/>
    <w:rsid w:val="000C75CA"/>
    <w:rsid w:val="000C7823"/>
    <w:rsid w:val="000C7A09"/>
    <w:rsid w:val="000C7C2C"/>
    <w:rsid w:val="000D00E2"/>
    <w:rsid w:val="000D0132"/>
    <w:rsid w:val="000D0932"/>
    <w:rsid w:val="000D0BD0"/>
    <w:rsid w:val="000D10C7"/>
    <w:rsid w:val="000D11EC"/>
    <w:rsid w:val="000D1593"/>
    <w:rsid w:val="000D1648"/>
    <w:rsid w:val="000D2550"/>
    <w:rsid w:val="000D27F7"/>
    <w:rsid w:val="000D2B79"/>
    <w:rsid w:val="000D2D6A"/>
    <w:rsid w:val="000D2E75"/>
    <w:rsid w:val="000D3104"/>
    <w:rsid w:val="000D326E"/>
    <w:rsid w:val="000D3400"/>
    <w:rsid w:val="000D3417"/>
    <w:rsid w:val="000D36B4"/>
    <w:rsid w:val="000D36E5"/>
    <w:rsid w:val="000D385D"/>
    <w:rsid w:val="000D3BA6"/>
    <w:rsid w:val="000D4176"/>
    <w:rsid w:val="000D42A2"/>
    <w:rsid w:val="000D49FC"/>
    <w:rsid w:val="000D4CCF"/>
    <w:rsid w:val="000D52DE"/>
    <w:rsid w:val="000D5D9E"/>
    <w:rsid w:val="000D5DD3"/>
    <w:rsid w:val="000D6EDB"/>
    <w:rsid w:val="000D710F"/>
    <w:rsid w:val="000D7E4A"/>
    <w:rsid w:val="000E003D"/>
    <w:rsid w:val="000E0A70"/>
    <w:rsid w:val="000E0CF1"/>
    <w:rsid w:val="000E1205"/>
    <w:rsid w:val="000E15D9"/>
    <w:rsid w:val="000E21A2"/>
    <w:rsid w:val="000E2537"/>
    <w:rsid w:val="000E2571"/>
    <w:rsid w:val="000E2AD7"/>
    <w:rsid w:val="000E300E"/>
    <w:rsid w:val="000E34D7"/>
    <w:rsid w:val="000E3920"/>
    <w:rsid w:val="000E3F8C"/>
    <w:rsid w:val="000E40A4"/>
    <w:rsid w:val="000E4441"/>
    <w:rsid w:val="000E447F"/>
    <w:rsid w:val="000E4501"/>
    <w:rsid w:val="000E4A00"/>
    <w:rsid w:val="000E5321"/>
    <w:rsid w:val="000E5725"/>
    <w:rsid w:val="000E5FAA"/>
    <w:rsid w:val="000E61C4"/>
    <w:rsid w:val="000E6657"/>
    <w:rsid w:val="000E6B33"/>
    <w:rsid w:val="000E6E34"/>
    <w:rsid w:val="000E7002"/>
    <w:rsid w:val="000E74ED"/>
    <w:rsid w:val="000E7563"/>
    <w:rsid w:val="000E7ACB"/>
    <w:rsid w:val="000E7D98"/>
    <w:rsid w:val="000F00C3"/>
    <w:rsid w:val="000F0128"/>
    <w:rsid w:val="000F0274"/>
    <w:rsid w:val="000F07D5"/>
    <w:rsid w:val="000F0925"/>
    <w:rsid w:val="000F0BFE"/>
    <w:rsid w:val="000F0D4D"/>
    <w:rsid w:val="000F1431"/>
    <w:rsid w:val="000F1BB6"/>
    <w:rsid w:val="000F207A"/>
    <w:rsid w:val="000F25C7"/>
    <w:rsid w:val="000F2E76"/>
    <w:rsid w:val="000F2ED9"/>
    <w:rsid w:val="000F3567"/>
    <w:rsid w:val="000F35F6"/>
    <w:rsid w:val="000F369D"/>
    <w:rsid w:val="000F3C9A"/>
    <w:rsid w:val="000F3CFA"/>
    <w:rsid w:val="000F3F08"/>
    <w:rsid w:val="000F4072"/>
    <w:rsid w:val="000F41E5"/>
    <w:rsid w:val="000F4998"/>
    <w:rsid w:val="000F4C28"/>
    <w:rsid w:val="000F4F18"/>
    <w:rsid w:val="000F527F"/>
    <w:rsid w:val="000F5496"/>
    <w:rsid w:val="000F54DA"/>
    <w:rsid w:val="000F5906"/>
    <w:rsid w:val="000F5F52"/>
    <w:rsid w:val="000F60BE"/>
    <w:rsid w:val="000F6888"/>
    <w:rsid w:val="000F6CDC"/>
    <w:rsid w:val="000F71C6"/>
    <w:rsid w:val="000F72E9"/>
    <w:rsid w:val="0010043F"/>
    <w:rsid w:val="001006D6"/>
    <w:rsid w:val="0010082A"/>
    <w:rsid w:val="00100BC2"/>
    <w:rsid w:val="00100C8A"/>
    <w:rsid w:val="00100DA3"/>
    <w:rsid w:val="00100DF4"/>
    <w:rsid w:val="001019BA"/>
    <w:rsid w:val="00102292"/>
    <w:rsid w:val="001022F0"/>
    <w:rsid w:val="001038A5"/>
    <w:rsid w:val="00103BA8"/>
    <w:rsid w:val="00104015"/>
    <w:rsid w:val="0010401C"/>
    <w:rsid w:val="001046B5"/>
    <w:rsid w:val="00104843"/>
    <w:rsid w:val="00104E6C"/>
    <w:rsid w:val="00105686"/>
    <w:rsid w:val="001060DB"/>
    <w:rsid w:val="001060F5"/>
    <w:rsid w:val="001064A4"/>
    <w:rsid w:val="001069F3"/>
    <w:rsid w:val="00107012"/>
    <w:rsid w:val="00107136"/>
    <w:rsid w:val="0010750F"/>
    <w:rsid w:val="001077F5"/>
    <w:rsid w:val="00107866"/>
    <w:rsid w:val="00107EE3"/>
    <w:rsid w:val="00107EEA"/>
    <w:rsid w:val="001103C5"/>
    <w:rsid w:val="0011073F"/>
    <w:rsid w:val="00111A58"/>
    <w:rsid w:val="00111B78"/>
    <w:rsid w:val="00111C57"/>
    <w:rsid w:val="00111C92"/>
    <w:rsid w:val="00111E93"/>
    <w:rsid w:val="00111F4C"/>
    <w:rsid w:val="001122FD"/>
    <w:rsid w:val="001124BA"/>
    <w:rsid w:val="00112629"/>
    <w:rsid w:val="00112A59"/>
    <w:rsid w:val="00112C13"/>
    <w:rsid w:val="00112EBD"/>
    <w:rsid w:val="001132C2"/>
    <w:rsid w:val="00113572"/>
    <w:rsid w:val="00113772"/>
    <w:rsid w:val="0011409B"/>
    <w:rsid w:val="00114A34"/>
    <w:rsid w:val="00114AF8"/>
    <w:rsid w:val="00114B33"/>
    <w:rsid w:val="00114C00"/>
    <w:rsid w:val="00114CC8"/>
    <w:rsid w:val="001150A1"/>
    <w:rsid w:val="00115199"/>
    <w:rsid w:val="00115351"/>
    <w:rsid w:val="001159A3"/>
    <w:rsid w:val="00115E65"/>
    <w:rsid w:val="00116025"/>
    <w:rsid w:val="001162E6"/>
    <w:rsid w:val="00116306"/>
    <w:rsid w:val="001167A7"/>
    <w:rsid w:val="001167AA"/>
    <w:rsid w:val="00116B6C"/>
    <w:rsid w:val="00116F3B"/>
    <w:rsid w:val="00117194"/>
    <w:rsid w:val="001172BA"/>
    <w:rsid w:val="0011757D"/>
    <w:rsid w:val="001176BE"/>
    <w:rsid w:val="00117CA6"/>
    <w:rsid w:val="00117CAD"/>
    <w:rsid w:val="00117D00"/>
    <w:rsid w:val="0012018D"/>
    <w:rsid w:val="00120244"/>
    <w:rsid w:val="00120597"/>
    <w:rsid w:val="001206FF"/>
    <w:rsid w:val="00120CC9"/>
    <w:rsid w:val="001214C8"/>
    <w:rsid w:val="0012174C"/>
    <w:rsid w:val="00122210"/>
    <w:rsid w:val="001222CB"/>
    <w:rsid w:val="0012268A"/>
    <w:rsid w:val="00122876"/>
    <w:rsid w:val="00122DD9"/>
    <w:rsid w:val="001230A1"/>
    <w:rsid w:val="00123289"/>
    <w:rsid w:val="001236E5"/>
    <w:rsid w:val="00123ED6"/>
    <w:rsid w:val="00123FC7"/>
    <w:rsid w:val="00124509"/>
    <w:rsid w:val="00124725"/>
    <w:rsid w:val="00124D96"/>
    <w:rsid w:val="0012500B"/>
    <w:rsid w:val="00125243"/>
    <w:rsid w:val="001252BA"/>
    <w:rsid w:val="001253E3"/>
    <w:rsid w:val="00125834"/>
    <w:rsid w:val="001259F6"/>
    <w:rsid w:val="00125DE2"/>
    <w:rsid w:val="001261CD"/>
    <w:rsid w:val="0012652B"/>
    <w:rsid w:val="0012690B"/>
    <w:rsid w:val="00126B32"/>
    <w:rsid w:val="00127324"/>
    <w:rsid w:val="001275F3"/>
    <w:rsid w:val="00127E44"/>
    <w:rsid w:val="001305E9"/>
    <w:rsid w:val="00130E65"/>
    <w:rsid w:val="00130ED8"/>
    <w:rsid w:val="0013120F"/>
    <w:rsid w:val="001312C0"/>
    <w:rsid w:val="00131375"/>
    <w:rsid w:val="001322A8"/>
    <w:rsid w:val="00132455"/>
    <w:rsid w:val="001324FA"/>
    <w:rsid w:val="00132BB8"/>
    <w:rsid w:val="00132BEF"/>
    <w:rsid w:val="00133048"/>
    <w:rsid w:val="001333FC"/>
    <w:rsid w:val="001335AC"/>
    <w:rsid w:val="00133A31"/>
    <w:rsid w:val="00133DF5"/>
    <w:rsid w:val="00133EC9"/>
    <w:rsid w:val="001344BB"/>
    <w:rsid w:val="00134679"/>
    <w:rsid w:val="0013476A"/>
    <w:rsid w:val="001347A8"/>
    <w:rsid w:val="00134B29"/>
    <w:rsid w:val="00134BBD"/>
    <w:rsid w:val="00135035"/>
    <w:rsid w:val="00135420"/>
    <w:rsid w:val="00135E2C"/>
    <w:rsid w:val="00136176"/>
    <w:rsid w:val="00136966"/>
    <w:rsid w:val="00136E7A"/>
    <w:rsid w:val="001371FC"/>
    <w:rsid w:val="00137925"/>
    <w:rsid w:val="00137CEC"/>
    <w:rsid w:val="00137D74"/>
    <w:rsid w:val="001403EC"/>
    <w:rsid w:val="00140584"/>
    <w:rsid w:val="00140D5F"/>
    <w:rsid w:val="00140DCB"/>
    <w:rsid w:val="0014113B"/>
    <w:rsid w:val="001411E8"/>
    <w:rsid w:val="00141202"/>
    <w:rsid w:val="00141416"/>
    <w:rsid w:val="00141510"/>
    <w:rsid w:val="00141A81"/>
    <w:rsid w:val="00141AE3"/>
    <w:rsid w:val="00142225"/>
    <w:rsid w:val="0014233D"/>
    <w:rsid w:val="00142495"/>
    <w:rsid w:val="00142529"/>
    <w:rsid w:val="0014255B"/>
    <w:rsid w:val="0014258D"/>
    <w:rsid w:val="00142D28"/>
    <w:rsid w:val="00142DB5"/>
    <w:rsid w:val="001434D6"/>
    <w:rsid w:val="0014388D"/>
    <w:rsid w:val="00143A2C"/>
    <w:rsid w:val="00143C5B"/>
    <w:rsid w:val="00143E1A"/>
    <w:rsid w:val="0014454A"/>
    <w:rsid w:val="00144A02"/>
    <w:rsid w:val="00144A5B"/>
    <w:rsid w:val="00144AAF"/>
    <w:rsid w:val="00144C14"/>
    <w:rsid w:val="00144FAB"/>
    <w:rsid w:val="00144FB4"/>
    <w:rsid w:val="00145AAD"/>
    <w:rsid w:val="001460BA"/>
    <w:rsid w:val="001460E7"/>
    <w:rsid w:val="001463BA"/>
    <w:rsid w:val="001464A2"/>
    <w:rsid w:val="001466C1"/>
    <w:rsid w:val="0014679D"/>
    <w:rsid w:val="0014696A"/>
    <w:rsid w:val="00146ACF"/>
    <w:rsid w:val="00146D8F"/>
    <w:rsid w:val="00146E78"/>
    <w:rsid w:val="00146E89"/>
    <w:rsid w:val="001471DC"/>
    <w:rsid w:val="00147262"/>
    <w:rsid w:val="001473E4"/>
    <w:rsid w:val="0014757A"/>
    <w:rsid w:val="0014782A"/>
    <w:rsid w:val="00147A4A"/>
    <w:rsid w:val="00147FCA"/>
    <w:rsid w:val="0015001F"/>
    <w:rsid w:val="0015138B"/>
    <w:rsid w:val="001515FE"/>
    <w:rsid w:val="00151AFA"/>
    <w:rsid w:val="00151C58"/>
    <w:rsid w:val="001520C7"/>
    <w:rsid w:val="00152587"/>
    <w:rsid w:val="001525EE"/>
    <w:rsid w:val="0015277E"/>
    <w:rsid w:val="00152975"/>
    <w:rsid w:val="00152B1F"/>
    <w:rsid w:val="00152D6C"/>
    <w:rsid w:val="00152EEC"/>
    <w:rsid w:val="001530F0"/>
    <w:rsid w:val="00153DC0"/>
    <w:rsid w:val="00154062"/>
    <w:rsid w:val="00154393"/>
    <w:rsid w:val="0015478B"/>
    <w:rsid w:val="00154C8A"/>
    <w:rsid w:val="001550D3"/>
    <w:rsid w:val="00155252"/>
    <w:rsid w:val="00155329"/>
    <w:rsid w:val="001556E9"/>
    <w:rsid w:val="001558D0"/>
    <w:rsid w:val="00155A17"/>
    <w:rsid w:val="00155BF8"/>
    <w:rsid w:val="00155C52"/>
    <w:rsid w:val="00155CE4"/>
    <w:rsid w:val="0015677A"/>
    <w:rsid w:val="00156ADE"/>
    <w:rsid w:val="00157A6E"/>
    <w:rsid w:val="00157B91"/>
    <w:rsid w:val="00157DF3"/>
    <w:rsid w:val="001600CB"/>
    <w:rsid w:val="001600D3"/>
    <w:rsid w:val="00160296"/>
    <w:rsid w:val="001602AB"/>
    <w:rsid w:val="00160642"/>
    <w:rsid w:val="00160646"/>
    <w:rsid w:val="00160719"/>
    <w:rsid w:val="00160F36"/>
    <w:rsid w:val="00161483"/>
    <w:rsid w:val="00161493"/>
    <w:rsid w:val="00161E2F"/>
    <w:rsid w:val="0016249E"/>
    <w:rsid w:val="001628D8"/>
    <w:rsid w:val="00162CC6"/>
    <w:rsid w:val="00163081"/>
    <w:rsid w:val="0016323C"/>
    <w:rsid w:val="00163984"/>
    <w:rsid w:val="00163AC6"/>
    <w:rsid w:val="00164151"/>
    <w:rsid w:val="0016423E"/>
    <w:rsid w:val="00164266"/>
    <w:rsid w:val="001642E6"/>
    <w:rsid w:val="00164381"/>
    <w:rsid w:val="00165195"/>
    <w:rsid w:val="00165649"/>
    <w:rsid w:val="00165810"/>
    <w:rsid w:val="00165A2A"/>
    <w:rsid w:val="00165B1C"/>
    <w:rsid w:val="00165D48"/>
    <w:rsid w:val="00165D71"/>
    <w:rsid w:val="001664E4"/>
    <w:rsid w:val="001665B8"/>
    <w:rsid w:val="00166860"/>
    <w:rsid w:val="00166BBB"/>
    <w:rsid w:val="00166C88"/>
    <w:rsid w:val="00166FFF"/>
    <w:rsid w:val="0016772F"/>
    <w:rsid w:val="00167C7C"/>
    <w:rsid w:val="00170156"/>
    <w:rsid w:val="00170317"/>
    <w:rsid w:val="00170378"/>
    <w:rsid w:val="001709EB"/>
    <w:rsid w:val="00171412"/>
    <w:rsid w:val="001716F6"/>
    <w:rsid w:val="001719D1"/>
    <w:rsid w:val="001722AD"/>
    <w:rsid w:val="00172874"/>
    <w:rsid w:val="00172897"/>
    <w:rsid w:val="001729DF"/>
    <w:rsid w:val="00172C11"/>
    <w:rsid w:val="00172D62"/>
    <w:rsid w:val="00172F56"/>
    <w:rsid w:val="00173013"/>
    <w:rsid w:val="00173174"/>
    <w:rsid w:val="00173756"/>
    <w:rsid w:val="001743BE"/>
    <w:rsid w:val="00174665"/>
    <w:rsid w:val="0017472A"/>
    <w:rsid w:val="001748F3"/>
    <w:rsid w:val="00174B27"/>
    <w:rsid w:val="00174C68"/>
    <w:rsid w:val="00174E2A"/>
    <w:rsid w:val="001752B8"/>
    <w:rsid w:val="00175633"/>
    <w:rsid w:val="00175765"/>
    <w:rsid w:val="001757FE"/>
    <w:rsid w:val="001758A3"/>
    <w:rsid w:val="00175B87"/>
    <w:rsid w:val="00176009"/>
    <w:rsid w:val="00176068"/>
    <w:rsid w:val="0017645A"/>
    <w:rsid w:val="00176B91"/>
    <w:rsid w:val="00177030"/>
    <w:rsid w:val="00177369"/>
    <w:rsid w:val="00177697"/>
    <w:rsid w:val="00177F67"/>
    <w:rsid w:val="00177FEB"/>
    <w:rsid w:val="001804A7"/>
    <w:rsid w:val="0018059F"/>
    <w:rsid w:val="001805DA"/>
    <w:rsid w:val="00180A4B"/>
    <w:rsid w:val="00180A9E"/>
    <w:rsid w:val="00180CAF"/>
    <w:rsid w:val="00181A3A"/>
    <w:rsid w:val="00181AFB"/>
    <w:rsid w:val="00181B99"/>
    <w:rsid w:val="00181BFF"/>
    <w:rsid w:val="00181CB1"/>
    <w:rsid w:val="00181FE2"/>
    <w:rsid w:val="0018286A"/>
    <w:rsid w:val="00182B0B"/>
    <w:rsid w:val="00182BB7"/>
    <w:rsid w:val="00182C17"/>
    <w:rsid w:val="00182E36"/>
    <w:rsid w:val="0018303F"/>
    <w:rsid w:val="0018322B"/>
    <w:rsid w:val="00183926"/>
    <w:rsid w:val="00184008"/>
    <w:rsid w:val="00184011"/>
    <w:rsid w:val="001853A2"/>
    <w:rsid w:val="001853CF"/>
    <w:rsid w:val="00186081"/>
    <w:rsid w:val="001869FB"/>
    <w:rsid w:val="00186C51"/>
    <w:rsid w:val="00186D14"/>
    <w:rsid w:val="00186E76"/>
    <w:rsid w:val="00186E87"/>
    <w:rsid w:val="00187038"/>
    <w:rsid w:val="001871DA"/>
    <w:rsid w:val="001879B4"/>
    <w:rsid w:val="00187A91"/>
    <w:rsid w:val="00187E51"/>
    <w:rsid w:val="001902E6"/>
    <w:rsid w:val="00190319"/>
    <w:rsid w:val="001905CA"/>
    <w:rsid w:val="0019063E"/>
    <w:rsid w:val="00190DAF"/>
    <w:rsid w:val="00190EDE"/>
    <w:rsid w:val="001910FE"/>
    <w:rsid w:val="001912C3"/>
    <w:rsid w:val="0019149B"/>
    <w:rsid w:val="0019167C"/>
    <w:rsid w:val="00191ECE"/>
    <w:rsid w:val="00192365"/>
    <w:rsid w:val="001923F1"/>
    <w:rsid w:val="0019260E"/>
    <w:rsid w:val="0019284D"/>
    <w:rsid w:val="00192996"/>
    <w:rsid w:val="00192AA2"/>
    <w:rsid w:val="00192BF9"/>
    <w:rsid w:val="00192CCD"/>
    <w:rsid w:val="001931FB"/>
    <w:rsid w:val="001933F9"/>
    <w:rsid w:val="001934CC"/>
    <w:rsid w:val="001935EF"/>
    <w:rsid w:val="00193700"/>
    <w:rsid w:val="001939B2"/>
    <w:rsid w:val="00193DA8"/>
    <w:rsid w:val="00193E9A"/>
    <w:rsid w:val="00194342"/>
    <w:rsid w:val="00194431"/>
    <w:rsid w:val="00194C3E"/>
    <w:rsid w:val="00194E14"/>
    <w:rsid w:val="00195295"/>
    <w:rsid w:val="00195673"/>
    <w:rsid w:val="00195D0C"/>
    <w:rsid w:val="00195D93"/>
    <w:rsid w:val="00195E73"/>
    <w:rsid w:val="0019630F"/>
    <w:rsid w:val="001964ED"/>
    <w:rsid w:val="00196561"/>
    <w:rsid w:val="0019677F"/>
    <w:rsid w:val="001969A0"/>
    <w:rsid w:val="00196B11"/>
    <w:rsid w:val="0019708D"/>
    <w:rsid w:val="00197450"/>
    <w:rsid w:val="00197676"/>
    <w:rsid w:val="00197C1D"/>
    <w:rsid w:val="00197FE6"/>
    <w:rsid w:val="001A00D2"/>
    <w:rsid w:val="001A0282"/>
    <w:rsid w:val="001A07CF"/>
    <w:rsid w:val="001A08A7"/>
    <w:rsid w:val="001A0AC7"/>
    <w:rsid w:val="001A14DB"/>
    <w:rsid w:val="001A16B9"/>
    <w:rsid w:val="001A1F75"/>
    <w:rsid w:val="001A23F1"/>
    <w:rsid w:val="001A28BF"/>
    <w:rsid w:val="001A296E"/>
    <w:rsid w:val="001A2B8D"/>
    <w:rsid w:val="001A30A6"/>
    <w:rsid w:val="001A339D"/>
    <w:rsid w:val="001A3520"/>
    <w:rsid w:val="001A357F"/>
    <w:rsid w:val="001A3A4B"/>
    <w:rsid w:val="001A3F21"/>
    <w:rsid w:val="001A40FA"/>
    <w:rsid w:val="001A4651"/>
    <w:rsid w:val="001A4AF4"/>
    <w:rsid w:val="001A5344"/>
    <w:rsid w:val="001A596B"/>
    <w:rsid w:val="001A59BF"/>
    <w:rsid w:val="001A5A62"/>
    <w:rsid w:val="001A5CAA"/>
    <w:rsid w:val="001A6182"/>
    <w:rsid w:val="001A662E"/>
    <w:rsid w:val="001A66CE"/>
    <w:rsid w:val="001A66D6"/>
    <w:rsid w:val="001A68E1"/>
    <w:rsid w:val="001A6BC0"/>
    <w:rsid w:val="001A729A"/>
    <w:rsid w:val="001A7458"/>
    <w:rsid w:val="001A751D"/>
    <w:rsid w:val="001A78DF"/>
    <w:rsid w:val="001A7C7D"/>
    <w:rsid w:val="001A7CE1"/>
    <w:rsid w:val="001A7E25"/>
    <w:rsid w:val="001B0112"/>
    <w:rsid w:val="001B0C3A"/>
    <w:rsid w:val="001B0DC6"/>
    <w:rsid w:val="001B103B"/>
    <w:rsid w:val="001B1055"/>
    <w:rsid w:val="001B12AA"/>
    <w:rsid w:val="001B151E"/>
    <w:rsid w:val="001B1940"/>
    <w:rsid w:val="001B1CDA"/>
    <w:rsid w:val="001B1DB7"/>
    <w:rsid w:val="001B1F66"/>
    <w:rsid w:val="001B20CB"/>
    <w:rsid w:val="001B20E6"/>
    <w:rsid w:val="001B2D76"/>
    <w:rsid w:val="001B3278"/>
    <w:rsid w:val="001B32B7"/>
    <w:rsid w:val="001B3801"/>
    <w:rsid w:val="001B3947"/>
    <w:rsid w:val="001B3B99"/>
    <w:rsid w:val="001B4273"/>
    <w:rsid w:val="001B42FE"/>
    <w:rsid w:val="001B4700"/>
    <w:rsid w:val="001B4949"/>
    <w:rsid w:val="001B4BC3"/>
    <w:rsid w:val="001B504E"/>
    <w:rsid w:val="001B563C"/>
    <w:rsid w:val="001B619B"/>
    <w:rsid w:val="001B63CF"/>
    <w:rsid w:val="001B7165"/>
    <w:rsid w:val="001B760D"/>
    <w:rsid w:val="001B7D47"/>
    <w:rsid w:val="001C002C"/>
    <w:rsid w:val="001C0B96"/>
    <w:rsid w:val="001C0F0F"/>
    <w:rsid w:val="001C165F"/>
    <w:rsid w:val="001C1A45"/>
    <w:rsid w:val="001C2226"/>
    <w:rsid w:val="001C247A"/>
    <w:rsid w:val="001C3274"/>
    <w:rsid w:val="001C376E"/>
    <w:rsid w:val="001C3C2B"/>
    <w:rsid w:val="001C43CD"/>
    <w:rsid w:val="001C461E"/>
    <w:rsid w:val="001C5070"/>
    <w:rsid w:val="001C5746"/>
    <w:rsid w:val="001C586F"/>
    <w:rsid w:val="001C5AE5"/>
    <w:rsid w:val="001C6799"/>
    <w:rsid w:val="001C68D1"/>
    <w:rsid w:val="001C6B26"/>
    <w:rsid w:val="001C6D0C"/>
    <w:rsid w:val="001C6E3E"/>
    <w:rsid w:val="001C6FD5"/>
    <w:rsid w:val="001C6FEE"/>
    <w:rsid w:val="001C7D4B"/>
    <w:rsid w:val="001D006D"/>
    <w:rsid w:val="001D0138"/>
    <w:rsid w:val="001D037A"/>
    <w:rsid w:val="001D03D1"/>
    <w:rsid w:val="001D06A1"/>
    <w:rsid w:val="001D06B8"/>
    <w:rsid w:val="001D084C"/>
    <w:rsid w:val="001D08BF"/>
    <w:rsid w:val="001D0A17"/>
    <w:rsid w:val="001D0A72"/>
    <w:rsid w:val="001D164E"/>
    <w:rsid w:val="001D19C1"/>
    <w:rsid w:val="001D2976"/>
    <w:rsid w:val="001D2EC7"/>
    <w:rsid w:val="001D3177"/>
    <w:rsid w:val="001D3232"/>
    <w:rsid w:val="001D41B6"/>
    <w:rsid w:val="001D4A80"/>
    <w:rsid w:val="001D55FF"/>
    <w:rsid w:val="001D5767"/>
    <w:rsid w:val="001D5BC4"/>
    <w:rsid w:val="001D5BF3"/>
    <w:rsid w:val="001D5E0B"/>
    <w:rsid w:val="001D5E0F"/>
    <w:rsid w:val="001D5E25"/>
    <w:rsid w:val="001D5EA6"/>
    <w:rsid w:val="001D61D0"/>
    <w:rsid w:val="001D62A2"/>
    <w:rsid w:val="001D6992"/>
    <w:rsid w:val="001D6B43"/>
    <w:rsid w:val="001D6C03"/>
    <w:rsid w:val="001D6D10"/>
    <w:rsid w:val="001D6DE7"/>
    <w:rsid w:val="001D704B"/>
    <w:rsid w:val="001D7696"/>
    <w:rsid w:val="001D7881"/>
    <w:rsid w:val="001D7A9A"/>
    <w:rsid w:val="001E05B8"/>
    <w:rsid w:val="001E0676"/>
    <w:rsid w:val="001E0942"/>
    <w:rsid w:val="001E0DE2"/>
    <w:rsid w:val="001E0E8A"/>
    <w:rsid w:val="001E1274"/>
    <w:rsid w:val="001E1334"/>
    <w:rsid w:val="001E18F5"/>
    <w:rsid w:val="001E1C8E"/>
    <w:rsid w:val="001E1CA0"/>
    <w:rsid w:val="001E214F"/>
    <w:rsid w:val="001E21C7"/>
    <w:rsid w:val="001E25B3"/>
    <w:rsid w:val="001E268D"/>
    <w:rsid w:val="001E26E2"/>
    <w:rsid w:val="001E288E"/>
    <w:rsid w:val="001E2D0D"/>
    <w:rsid w:val="001E2EAD"/>
    <w:rsid w:val="001E2F89"/>
    <w:rsid w:val="001E316F"/>
    <w:rsid w:val="001E34F0"/>
    <w:rsid w:val="001E3603"/>
    <w:rsid w:val="001E3610"/>
    <w:rsid w:val="001E3796"/>
    <w:rsid w:val="001E3964"/>
    <w:rsid w:val="001E3BAC"/>
    <w:rsid w:val="001E3CE0"/>
    <w:rsid w:val="001E3F8A"/>
    <w:rsid w:val="001E4405"/>
    <w:rsid w:val="001E45DE"/>
    <w:rsid w:val="001E4634"/>
    <w:rsid w:val="001E482B"/>
    <w:rsid w:val="001E4B85"/>
    <w:rsid w:val="001E4C5D"/>
    <w:rsid w:val="001E508C"/>
    <w:rsid w:val="001E5381"/>
    <w:rsid w:val="001E55CD"/>
    <w:rsid w:val="001E5690"/>
    <w:rsid w:val="001E5A49"/>
    <w:rsid w:val="001E5B56"/>
    <w:rsid w:val="001E5F1E"/>
    <w:rsid w:val="001E618D"/>
    <w:rsid w:val="001E6459"/>
    <w:rsid w:val="001E66A8"/>
    <w:rsid w:val="001E70F6"/>
    <w:rsid w:val="001E7910"/>
    <w:rsid w:val="001F129B"/>
    <w:rsid w:val="001F12BF"/>
    <w:rsid w:val="001F14AF"/>
    <w:rsid w:val="001F17AC"/>
    <w:rsid w:val="001F2503"/>
    <w:rsid w:val="001F2BAF"/>
    <w:rsid w:val="001F3641"/>
    <w:rsid w:val="001F41C7"/>
    <w:rsid w:val="001F4582"/>
    <w:rsid w:val="001F4B89"/>
    <w:rsid w:val="001F4DA1"/>
    <w:rsid w:val="001F4DF1"/>
    <w:rsid w:val="001F537F"/>
    <w:rsid w:val="001F5488"/>
    <w:rsid w:val="001F55D3"/>
    <w:rsid w:val="001F6595"/>
    <w:rsid w:val="001F6619"/>
    <w:rsid w:val="001F662B"/>
    <w:rsid w:val="001F6877"/>
    <w:rsid w:val="001F6DE8"/>
    <w:rsid w:val="001F7042"/>
    <w:rsid w:val="001F70FF"/>
    <w:rsid w:val="001F767B"/>
    <w:rsid w:val="001F775D"/>
    <w:rsid w:val="002003F0"/>
    <w:rsid w:val="0020054D"/>
    <w:rsid w:val="002005CD"/>
    <w:rsid w:val="00200709"/>
    <w:rsid w:val="00200CFC"/>
    <w:rsid w:val="0020141A"/>
    <w:rsid w:val="002015D5"/>
    <w:rsid w:val="0020176A"/>
    <w:rsid w:val="0020186A"/>
    <w:rsid w:val="00201C0C"/>
    <w:rsid w:val="002021FC"/>
    <w:rsid w:val="002022A5"/>
    <w:rsid w:val="002023E5"/>
    <w:rsid w:val="00202E5F"/>
    <w:rsid w:val="00203569"/>
    <w:rsid w:val="00203668"/>
    <w:rsid w:val="00203B20"/>
    <w:rsid w:val="00203BB9"/>
    <w:rsid w:val="00203DDC"/>
    <w:rsid w:val="00203DFB"/>
    <w:rsid w:val="00203ED7"/>
    <w:rsid w:val="00204639"/>
    <w:rsid w:val="00204785"/>
    <w:rsid w:val="0020493A"/>
    <w:rsid w:val="00204B57"/>
    <w:rsid w:val="00204D0D"/>
    <w:rsid w:val="00204FAA"/>
    <w:rsid w:val="00205083"/>
    <w:rsid w:val="00205445"/>
    <w:rsid w:val="002059A0"/>
    <w:rsid w:val="00205ABC"/>
    <w:rsid w:val="00205B0B"/>
    <w:rsid w:val="00205CB8"/>
    <w:rsid w:val="00205F5E"/>
    <w:rsid w:val="002065E3"/>
    <w:rsid w:val="00206712"/>
    <w:rsid w:val="002067EE"/>
    <w:rsid w:val="002067FE"/>
    <w:rsid w:val="002070B7"/>
    <w:rsid w:val="002072B3"/>
    <w:rsid w:val="002073D5"/>
    <w:rsid w:val="00207400"/>
    <w:rsid w:val="00207575"/>
    <w:rsid w:val="00207CAF"/>
    <w:rsid w:val="002100D6"/>
    <w:rsid w:val="002101E7"/>
    <w:rsid w:val="00210600"/>
    <w:rsid w:val="00210A9E"/>
    <w:rsid w:val="00210CE8"/>
    <w:rsid w:val="00210E5D"/>
    <w:rsid w:val="00210F4A"/>
    <w:rsid w:val="00211204"/>
    <w:rsid w:val="002114C3"/>
    <w:rsid w:val="00211D25"/>
    <w:rsid w:val="00211E22"/>
    <w:rsid w:val="002121C2"/>
    <w:rsid w:val="002122CF"/>
    <w:rsid w:val="00212500"/>
    <w:rsid w:val="0021258A"/>
    <w:rsid w:val="00212709"/>
    <w:rsid w:val="00212964"/>
    <w:rsid w:val="002129A3"/>
    <w:rsid w:val="00212AF1"/>
    <w:rsid w:val="00213218"/>
    <w:rsid w:val="0021321A"/>
    <w:rsid w:val="00213356"/>
    <w:rsid w:val="002139B1"/>
    <w:rsid w:val="00213CAF"/>
    <w:rsid w:val="00213E49"/>
    <w:rsid w:val="002141E8"/>
    <w:rsid w:val="00214286"/>
    <w:rsid w:val="0021499B"/>
    <w:rsid w:val="00214E42"/>
    <w:rsid w:val="002156C7"/>
    <w:rsid w:val="00215832"/>
    <w:rsid w:val="0021583C"/>
    <w:rsid w:val="002158DC"/>
    <w:rsid w:val="00215DBC"/>
    <w:rsid w:val="00215DF3"/>
    <w:rsid w:val="002160B1"/>
    <w:rsid w:val="00216185"/>
    <w:rsid w:val="002161F7"/>
    <w:rsid w:val="002169B0"/>
    <w:rsid w:val="00216B45"/>
    <w:rsid w:val="00216CC9"/>
    <w:rsid w:val="00217681"/>
    <w:rsid w:val="00217A40"/>
    <w:rsid w:val="00217B69"/>
    <w:rsid w:val="00217F2B"/>
    <w:rsid w:val="002205AF"/>
    <w:rsid w:val="00220733"/>
    <w:rsid w:val="00220765"/>
    <w:rsid w:val="002207C5"/>
    <w:rsid w:val="00220DDF"/>
    <w:rsid w:val="00221396"/>
    <w:rsid w:val="002213F7"/>
    <w:rsid w:val="0022173B"/>
    <w:rsid w:val="00221807"/>
    <w:rsid w:val="002223F0"/>
    <w:rsid w:val="00222561"/>
    <w:rsid w:val="00222B2C"/>
    <w:rsid w:val="00222C0C"/>
    <w:rsid w:val="00223104"/>
    <w:rsid w:val="002232ED"/>
    <w:rsid w:val="00223451"/>
    <w:rsid w:val="002234D4"/>
    <w:rsid w:val="00223799"/>
    <w:rsid w:val="002238A3"/>
    <w:rsid w:val="0022391D"/>
    <w:rsid w:val="002239DC"/>
    <w:rsid w:val="00223CFA"/>
    <w:rsid w:val="00224737"/>
    <w:rsid w:val="002251D6"/>
    <w:rsid w:val="0022530D"/>
    <w:rsid w:val="002257D6"/>
    <w:rsid w:val="0022592D"/>
    <w:rsid w:val="00225D4B"/>
    <w:rsid w:val="00225FD6"/>
    <w:rsid w:val="002262AD"/>
    <w:rsid w:val="0022638F"/>
    <w:rsid w:val="00226B3B"/>
    <w:rsid w:val="00226CC1"/>
    <w:rsid w:val="00227FB0"/>
    <w:rsid w:val="00227FD7"/>
    <w:rsid w:val="00230073"/>
    <w:rsid w:val="002301B7"/>
    <w:rsid w:val="002301F4"/>
    <w:rsid w:val="00230549"/>
    <w:rsid w:val="0023088C"/>
    <w:rsid w:val="00230B29"/>
    <w:rsid w:val="00230E6A"/>
    <w:rsid w:val="00230EC8"/>
    <w:rsid w:val="00230F6F"/>
    <w:rsid w:val="00232126"/>
    <w:rsid w:val="00232276"/>
    <w:rsid w:val="002324F3"/>
    <w:rsid w:val="0023259D"/>
    <w:rsid w:val="00232934"/>
    <w:rsid w:val="00232940"/>
    <w:rsid w:val="00232CDF"/>
    <w:rsid w:val="00232E61"/>
    <w:rsid w:val="00232ECA"/>
    <w:rsid w:val="00232F9E"/>
    <w:rsid w:val="00233CD0"/>
    <w:rsid w:val="00233F66"/>
    <w:rsid w:val="0023415F"/>
    <w:rsid w:val="00234B67"/>
    <w:rsid w:val="00234BC6"/>
    <w:rsid w:val="00234CBB"/>
    <w:rsid w:val="002351CA"/>
    <w:rsid w:val="002352CF"/>
    <w:rsid w:val="002352F6"/>
    <w:rsid w:val="00235361"/>
    <w:rsid w:val="0023554E"/>
    <w:rsid w:val="00235C88"/>
    <w:rsid w:val="002360D0"/>
    <w:rsid w:val="0023653B"/>
    <w:rsid w:val="0023666D"/>
    <w:rsid w:val="002368B1"/>
    <w:rsid w:val="00236B4A"/>
    <w:rsid w:val="00237020"/>
    <w:rsid w:val="0023733D"/>
    <w:rsid w:val="002378C9"/>
    <w:rsid w:val="00237AAF"/>
    <w:rsid w:val="00237AEC"/>
    <w:rsid w:val="00237D74"/>
    <w:rsid w:val="00237F68"/>
    <w:rsid w:val="002409C8"/>
    <w:rsid w:val="00240C4F"/>
    <w:rsid w:val="00240CEF"/>
    <w:rsid w:val="00240DB3"/>
    <w:rsid w:val="00240FCD"/>
    <w:rsid w:val="0024131E"/>
    <w:rsid w:val="00241C9A"/>
    <w:rsid w:val="0024216A"/>
    <w:rsid w:val="002423B9"/>
    <w:rsid w:val="00242564"/>
    <w:rsid w:val="00242B1D"/>
    <w:rsid w:val="00243332"/>
    <w:rsid w:val="002434E1"/>
    <w:rsid w:val="00243BB9"/>
    <w:rsid w:val="00243BC4"/>
    <w:rsid w:val="00243C9C"/>
    <w:rsid w:val="00243F79"/>
    <w:rsid w:val="002440D8"/>
    <w:rsid w:val="0024419B"/>
    <w:rsid w:val="00244412"/>
    <w:rsid w:val="00245170"/>
    <w:rsid w:val="002453EB"/>
    <w:rsid w:val="002454E1"/>
    <w:rsid w:val="00245501"/>
    <w:rsid w:val="002458FD"/>
    <w:rsid w:val="002466C5"/>
    <w:rsid w:val="00246958"/>
    <w:rsid w:val="0024699E"/>
    <w:rsid w:val="002471D8"/>
    <w:rsid w:val="002473D9"/>
    <w:rsid w:val="002475AF"/>
    <w:rsid w:val="00247A12"/>
    <w:rsid w:val="00247C92"/>
    <w:rsid w:val="00247E09"/>
    <w:rsid w:val="0025043D"/>
    <w:rsid w:val="002508AE"/>
    <w:rsid w:val="002512C7"/>
    <w:rsid w:val="00251332"/>
    <w:rsid w:val="002514A4"/>
    <w:rsid w:val="00251680"/>
    <w:rsid w:val="002516FB"/>
    <w:rsid w:val="002518BF"/>
    <w:rsid w:val="002519C0"/>
    <w:rsid w:val="00251B22"/>
    <w:rsid w:val="00251C38"/>
    <w:rsid w:val="00251EAF"/>
    <w:rsid w:val="0025213D"/>
    <w:rsid w:val="002525BD"/>
    <w:rsid w:val="002527B9"/>
    <w:rsid w:val="00252BA8"/>
    <w:rsid w:val="00252CF1"/>
    <w:rsid w:val="00253151"/>
    <w:rsid w:val="0025332D"/>
    <w:rsid w:val="00253CF7"/>
    <w:rsid w:val="002546C6"/>
    <w:rsid w:val="00254923"/>
    <w:rsid w:val="00254CC2"/>
    <w:rsid w:val="00254D77"/>
    <w:rsid w:val="00254EEA"/>
    <w:rsid w:val="00254EF8"/>
    <w:rsid w:val="00254F64"/>
    <w:rsid w:val="00254FA7"/>
    <w:rsid w:val="00255071"/>
    <w:rsid w:val="0025619B"/>
    <w:rsid w:val="002562C7"/>
    <w:rsid w:val="002568BB"/>
    <w:rsid w:val="00256C4F"/>
    <w:rsid w:val="00257171"/>
    <w:rsid w:val="00257598"/>
    <w:rsid w:val="00257831"/>
    <w:rsid w:val="00257B4B"/>
    <w:rsid w:val="00257BE5"/>
    <w:rsid w:val="00257CB2"/>
    <w:rsid w:val="002602FB"/>
    <w:rsid w:val="0026034D"/>
    <w:rsid w:val="0026039A"/>
    <w:rsid w:val="002603C1"/>
    <w:rsid w:val="002604D4"/>
    <w:rsid w:val="00260527"/>
    <w:rsid w:val="00260C24"/>
    <w:rsid w:val="00260DDF"/>
    <w:rsid w:val="002613BD"/>
    <w:rsid w:val="00261650"/>
    <w:rsid w:val="00261AE4"/>
    <w:rsid w:val="00262034"/>
    <w:rsid w:val="00262438"/>
    <w:rsid w:val="00262496"/>
    <w:rsid w:val="00262AC5"/>
    <w:rsid w:val="00262BCE"/>
    <w:rsid w:val="00262C82"/>
    <w:rsid w:val="002630D9"/>
    <w:rsid w:val="002632A0"/>
    <w:rsid w:val="00263A42"/>
    <w:rsid w:val="00264119"/>
    <w:rsid w:val="00264265"/>
    <w:rsid w:val="002642B1"/>
    <w:rsid w:val="002642F3"/>
    <w:rsid w:val="002643DF"/>
    <w:rsid w:val="0026474B"/>
    <w:rsid w:val="0026488C"/>
    <w:rsid w:val="00264966"/>
    <w:rsid w:val="002649AC"/>
    <w:rsid w:val="00264DAD"/>
    <w:rsid w:val="00265138"/>
    <w:rsid w:val="002651EF"/>
    <w:rsid w:val="002652F8"/>
    <w:rsid w:val="00265797"/>
    <w:rsid w:val="0026580E"/>
    <w:rsid w:val="002659C0"/>
    <w:rsid w:val="002659C3"/>
    <w:rsid w:val="002659F3"/>
    <w:rsid w:val="00265A07"/>
    <w:rsid w:val="00265E75"/>
    <w:rsid w:val="00265F3D"/>
    <w:rsid w:val="002662AE"/>
    <w:rsid w:val="0026661B"/>
    <w:rsid w:val="002667BD"/>
    <w:rsid w:val="00266CC1"/>
    <w:rsid w:val="00266F3D"/>
    <w:rsid w:val="0026700F"/>
    <w:rsid w:val="00267235"/>
    <w:rsid w:val="0026723C"/>
    <w:rsid w:val="00267373"/>
    <w:rsid w:val="00267792"/>
    <w:rsid w:val="00267859"/>
    <w:rsid w:val="00267888"/>
    <w:rsid w:val="00267A03"/>
    <w:rsid w:val="00267BF4"/>
    <w:rsid w:val="00267C05"/>
    <w:rsid w:val="00267CF8"/>
    <w:rsid w:val="00267E63"/>
    <w:rsid w:val="00270036"/>
    <w:rsid w:val="00270557"/>
    <w:rsid w:val="0027061D"/>
    <w:rsid w:val="0027066B"/>
    <w:rsid w:val="00270B67"/>
    <w:rsid w:val="00270D79"/>
    <w:rsid w:val="00270E24"/>
    <w:rsid w:val="0027108C"/>
    <w:rsid w:val="0027143E"/>
    <w:rsid w:val="0027170C"/>
    <w:rsid w:val="00271798"/>
    <w:rsid w:val="00271B4F"/>
    <w:rsid w:val="00271B60"/>
    <w:rsid w:val="00271F38"/>
    <w:rsid w:val="002722D4"/>
    <w:rsid w:val="00272313"/>
    <w:rsid w:val="002725ED"/>
    <w:rsid w:val="00272629"/>
    <w:rsid w:val="0027268F"/>
    <w:rsid w:val="00272A07"/>
    <w:rsid w:val="00272C30"/>
    <w:rsid w:val="00273268"/>
    <w:rsid w:val="0027330D"/>
    <w:rsid w:val="00273988"/>
    <w:rsid w:val="002739B0"/>
    <w:rsid w:val="00273AD2"/>
    <w:rsid w:val="00273E57"/>
    <w:rsid w:val="00273EC1"/>
    <w:rsid w:val="00273ED4"/>
    <w:rsid w:val="0027424A"/>
    <w:rsid w:val="0027481B"/>
    <w:rsid w:val="002749F4"/>
    <w:rsid w:val="00274BCA"/>
    <w:rsid w:val="00274E7F"/>
    <w:rsid w:val="00275095"/>
    <w:rsid w:val="0027510B"/>
    <w:rsid w:val="002751C8"/>
    <w:rsid w:val="0027538F"/>
    <w:rsid w:val="00275579"/>
    <w:rsid w:val="002755D1"/>
    <w:rsid w:val="002756E4"/>
    <w:rsid w:val="002757DE"/>
    <w:rsid w:val="00275B21"/>
    <w:rsid w:val="00275BDA"/>
    <w:rsid w:val="002762E0"/>
    <w:rsid w:val="00276311"/>
    <w:rsid w:val="00276553"/>
    <w:rsid w:val="00276B2B"/>
    <w:rsid w:val="002770E0"/>
    <w:rsid w:val="0027762B"/>
    <w:rsid w:val="002777F1"/>
    <w:rsid w:val="00277CEB"/>
    <w:rsid w:val="00280382"/>
    <w:rsid w:val="002806A4"/>
    <w:rsid w:val="00280E18"/>
    <w:rsid w:val="0028118F"/>
    <w:rsid w:val="00281224"/>
    <w:rsid w:val="00281595"/>
    <w:rsid w:val="0028167C"/>
    <w:rsid w:val="002822E3"/>
    <w:rsid w:val="0028273C"/>
    <w:rsid w:val="002827BF"/>
    <w:rsid w:val="002827D8"/>
    <w:rsid w:val="00283512"/>
    <w:rsid w:val="002850F2"/>
    <w:rsid w:val="002857C4"/>
    <w:rsid w:val="0028587C"/>
    <w:rsid w:val="002858EA"/>
    <w:rsid w:val="00286091"/>
    <w:rsid w:val="00286BD1"/>
    <w:rsid w:val="00286DD5"/>
    <w:rsid w:val="00287070"/>
    <w:rsid w:val="00287251"/>
    <w:rsid w:val="0028727B"/>
    <w:rsid w:val="002874E7"/>
    <w:rsid w:val="00287703"/>
    <w:rsid w:val="002877FE"/>
    <w:rsid w:val="002878AF"/>
    <w:rsid w:val="00287B94"/>
    <w:rsid w:val="00287C47"/>
    <w:rsid w:val="00287D7F"/>
    <w:rsid w:val="00287E61"/>
    <w:rsid w:val="0029018E"/>
    <w:rsid w:val="002906B7"/>
    <w:rsid w:val="00290739"/>
    <w:rsid w:val="002907DE"/>
    <w:rsid w:val="00290B8F"/>
    <w:rsid w:val="00290C4A"/>
    <w:rsid w:val="00290CBB"/>
    <w:rsid w:val="002913BC"/>
    <w:rsid w:val="00291700"/>
    <w:rsid w:val="0029199F"/>
    <w:rsid w:val="002919CF"/>
    <w:rsid w:val="00291CA1"/>
    <w:rsid w:val="00291CC6"/>
    <w:rsid w:val="00292072"/>
    <w:rsid w:val="00292211"/>
    <w:rsid w:val="00292AE1"/>
    <w:rsid w:val="00292CCC"/>
    <w:rsid w:val="0029326C"/>
    <w:rsid w:val="002933C9"/>
    <w:rsid w:val="0029340D"/>
    <w:rsid w:val="002935CB"/>
    <w:rsid w:val="00293D8C"/>
    <w:rsid w:val="0029459D"/>
    <w:rsid w:val="00294642"/>
    <w:rsid w:val="00294E70"/>
    <w:rsid w:val="002953E3"/>
    <w:rsid w:val="00295B60"/>
    <w:rsid w:val="00295BEE"/>
    <w:rsid w:val="00296044"/>
    <w:rsid w:val="002967DF"/>
    <w:rsid w:val="00296805"/>
    <w:rsid w:val="00296933"/>
    <w:rsid w:val="002969ED"/>
    <w:rsid w:val="00296BDE"/>
    <w:rsid w:val="00296C42"/>
    <w:rsid w:val="00296F8F"/>
    <w:rsid w:val="00297009"/>
    <w:rsid w:val="002974FD"/>
    <w:rsid w:val="0029754F"/>
    <w:rsid w:val="002979F4"/>
    <w:rsid w:val="00297B73"/>
    <w:rsid w:val="00297E25"/>
    <w:rsid w:val="00297E27"/>
    <w:rsid w:val="002A1406"/>
    <w:rsid w:val="002A1885"/>
    <w:rsid w:val="002A1C30"/>
    <w:rsid w:val="002A1FB6"/>
    <w:rsid w:val="002A2418"/>
    <w:rsid w:val="002A28DE"/>
    <w:rsid w:val="002A29AB"/>
    <w:rsid w:val="002A2A6A"/>
    <w:rsid w:val="002A2E4A"/>
    <w:rsid w:val="002A2E59"/>
    <w:rsid w:val="002A3651"/>
    <w:rsid w:val="002A3929"/>
    <w:rsid w:val="002A3BFC"/>
    <w:rsid w:val="002A4307"/>
    <w:rsid w:val="002A4640"/>
    <w:rsid w:val="002A491F"/>
    <w:rsid w:val="002A4AA4"/>
    <w:rsid w:val="002A4AF4"/>
    <w:rsid w:val="002A4CF6"/>
    <w:rsid w:val="002A519D"/>
    <w:rsid w:val="002A5D62"/>
    <w:rsid w:val="002A5D78"/>
    <w:rsid w:val="002A6146"/>
    <w:rsid w:val="002A6249"/>
    <w:rsid w:val="002A63B8"/>
    <w:rsid w:val="002A6B0D"/>
    <w:rsid w:val="002A6C4D"/>
    <w:rsid w:val="002A6F10"/>
    <w:rsid w:val="002A7042"/>
    <w:rsid w:val="002A721D"/>
    <w:rsid w:val="002A7677"/>
    <w:rsid w:val="002A77F6"/>
    <w:rsid w:val="002A7AFC"/>
    <w:rsid w:val="002A7C83"/>
    <w:rsid w:val="002B0071"/>
    <w:rsid w:val="002B0240"/>
    <w:rsid w:val="002B0309"/>
    <w:rsid w:val="002B0398"/>
    <w:rsid w:val="002B070C"/>
    <w:rsid w:val="002B0933"/>
    <w:rsid w:val="002B0C3E"/>
    <w:rsid w:val="002B1218"/>
    <w:rsid w:val="002B162E"/>
    <w:rsid w:val="002B16B4"/>
    <w:rsid w:val="002B1E24"/>
    <w:rsid w:val="002B243D"/>
    <w:rsid w:val="002B24B4"/>
    <w:rsid w:val="002B27F5"/>
    <w:rsid w:val="002B2B49"/>
    <w:rsid w:val="002B2BE0"/>
    <w:rsid w:val="002B31B1"/>
    <w:rsid w:val="002B3204"/>
    <w:rsid w:val="002B38DC"/>
    <w:rsid w:val="002B3B2A"/>
    <w:rsid w:val="002B3C89"/>
    <w:rsid w:val="002B3D6C"/>
    <w:rsid w:val="002B427E"/>
    <w:rsid w:val="002B4408"/>
    <w:rsid w:val="002B447C"/>
    <w:rsid w:val="002B4775"/>
    <w:rsid w:val="002B4A58"/>
    <w:rsid w:val="002B4AD8"/>
    <w:rsid w:val="002B4FEA"/>
    <w:rsid w:val="002B5103"/>
    <w:rsid w:val="002B5234"/>
    <w:rsid w:val="002B57F0"/>
    <w:rsid w:val="002B5853"/>
    <w:rsid w:val="002B58C2"/>
    <w:rsid w:val="002B5937"/>
    <w:rsid w:val="002B5D33"/>
    <w:rsid w:val="002B60A3"/>
    <w:rsid w:val="002B62A4"/>
    <w:rsid w:val="002B63FD"/>
    <w:rsid w:val="002B6807"/>
    <w:rsid w:val="002B69B1"/>
    <w:rsid w:val="002B6CD0"/>
    <w:rsid w:val="002B7396"/>
    <w:rsid w:val="002B73D1"/>
    <w:rsid w:val="002B7A95"/>
    <w:rsid w:val="002C0052"/>
    <w:rsid w:val="002C056A"/>
    <w:rsid w:val="002C0AA3"/>
    <w:rsid w:val="002C104A"/>
    <w:rsid w:val="002C1130"/>
    <w:rsid w:val="002C1903"/>
    <w:rsid w:val="002C1B03"/>
    <w:rsid w:val="002C2122"/>
    <w:rsid w:val="002C2F50"/>
    <w:rsid w:val="002C31EA"/>
    <w:rsid w:val="002C3232"/>
    <w:rsid w:val="002C3C75"/>
    <w:rsid w:val="002C3D27"/>
    <w:rsid w:val="002C3EE4"/>
    <w:rsid w:val="002C4C80"/>
    <w:rsid w:val="002C4D4C"/>
    <w:rsid w:val="002C4DB9"/>
    <w:rsid w:val="002C4FE6"/>
    <w:rsid w:val="002C50D4"/>
    <w:rsid w:val="002C517E"/>
    <w:rsid w:val="002C5351"/>
    <w:rsid w:val="002C551D"/>
    <w:rsid w:val="002C557B"/>
    <w:rsid w:val="002C578B"/>
    <w:rsid w:val="002C59B8"/>
    <w:rsid w:val="002C5AE4"/>
    <w:rsid w:val="002C5DED"/>
    <w:rsid w:val="002C5E13"/>
    <w:rsid w:val="002C5E62"/>
    <w:rsid w:val="002C63EC"/>
    <w:rsid w:val="002C672D"/>
    <w:rsid w:val="002C687C"/>
    <w:rsid w:val="002C69B5"/>
    <w:rsid w:val="002C6A80"/>
    <w:rsid w:val="002C6EF3"/>
    <w:rsid w:val="002C6FED"/>
    <w:rsid w:val="002C72E0"/>
    <w:rsid w:val="002C7877"/>
    <w:rsid w:val="002D01DD"/>
    <w:rsid w:val="002D02EA"/>
    <w:rsid w:val="002D061C"/>
    <w:rsid w:val="002D06F1"/>
    <w:rsid w:val="002D08C2"/>
    <w:rsid w:val="002D0D1C"/>
    <w:rsid w:val="002D127D"/>
    <w:rsid w:val="002D1711"/>
    <w:rsid w:val="002D1A54"/>
    <w:rsid w:val="002D1C53"/>
    <w:rsid w:val="002D241F"/>
    <w:rsid w:val="002D256C"/>
    <w:rsid w:val="002D25EA"/>
    <w:rsid w:val="002D2758"/>
    <w:rsid w:val="002D377C"/>
    <w:rsid w:val="002D3841"/>
    <w:rsid w:val="002D39A2"/>
    <w:rsid w:val="002D3A66"/>
    <w:rsid w:val="002D3B99"/>
    <w:rsid w:val="002D3E6C"/>
    <w:rsid w:val="002D40B0"/>
    <w:rsid w:val="002D443D"/>
    <w:rsid w:val="002D446B"/>
    <w:rsid w:val="002D4875"/>
    <w:rsid w:val="002D4E1E"/>
    <w:rsid w:val="002D529A"/>
    <w:rsid w:val="002D5624"/>
    <w:rsid w:val="002D5D26"/>
    <w:rsid w:val="002D5F51"/>
    <w:rsid w:val="002D5F73"/>
    <w:rsid w:val="002D613D"/>
    <w:rsid w:val="002D61A8"/>
    <w:rsid w:val="002D625F"/>
    <w:rsid w:val="002D6299"/>
    <w:rsid w:val="002D6308"/>
    <w:rsid w:val="002D632B"/>
    <w:rsid w:val="002D6802"/>
    <w:rsid w:val="002D6829"/>
    <w:rsid w:val="002D7697"/>
    <w:rsid w:val="002D77FA"/>
    <w:rsid w:val="002D7AE0"/>
    <w:rsid w:val="002D7EA1"/>
    <w:rsid w:val="002E003D"/>
    <w:rsid w:val="002E0986"/>
    <w:rsid w:val="002E0D1B"/>
    <w:rsid w:val="002E0F3D"/>
    <w:rsid w:val="002E1244"/>
    <w:rsid w:val="002E1438"/>
    <w:rsid w:val="002E1479"/>
    <w:rsid w:val="002E161A"/>
    <w:rsid w:val="002E169C"/>
    <w:rsid w:val="002E17B0"/>
    <w:rsid w:val="002E1A91"/>
    <w:rsid w:val="002E1B77"/>
    <w:rsid w:val="002E1F66"/>
    <w:rsid w:val="002E25A6"/>
    <w:rsid w:val="002E26C2"/>
    <w:rsid w:val="002E2A3C"/>
    <w:rsid w:val="002E3050"/>
    <w:rsid w:val="002E35CC"/>
    <w:rsid w:val="002E35FD"/>
    <w:rsid w:val="002E3AA9"/>
    <w:rsid w:val="002E3BB0"/>
    <w:rsid w:val="002E3C88"/>
    <w:rsid w:val="002E3ECF"/>
    <w:rsid w:val="002E3FC9"/>
    <w:rsid w:val="002E4172"/>
    <w:rsid w:val="002E4DE0"/>
    <w:rsid w:val="002E51D9"/>
    <w:rsid w:val="002E540C"/>
    <w:rsid w:val="002E5ABB"/>
    <w:rsid w:val="002E5BE5"/>
    <w:rsid w:val="002E5C25"/>
    <w:rsid w:val="002E5C4C"/>
    <w:rsid w:val="002E633E"/>
    <w:rsid w:val="002E6832"/>
    <w:rsid w:val="002E6B0B"/>
    <w:rsid w:val="002E6E2C"/>
    <w:rsid w:val="002E7306"/>
    <w:rsid w:val="002E7AE1"/>
    <w:rsid w:val="002E7D0E"/>
    <w:rsid w:val="002E7D7C"/>
    <w:rsid w:val="002E7DE6"/>
    <w:rsid w:val="002F0111"/>
    <w:rsid w:val="002F017E"/>
    <w:rsid w:val="002F04B9"/>
    <w:rsid w:val="002F0ED9"/>
    <w:rsid w:val="002F10F6"/>
    <w:rsid w:val="002F1791"/>
    <w:rsid w:val="002F179F"/>
    <w:rsid w:val="002F18FF"/>
    <w:rsid w:val="002F206C"/>
    <w:rsid w:val="002F244E"/>
    <w:rsid w:val="002F29A5"/>
    <w:rsid w:val="002F2A36"/>
    <w:rsid w:val="002F2DF5"/>
    <w:rsid w:val="002F3311"/>
    <w:rsid w:val="002F33D8"/>
    <w:rsid w:val="002F3A5C"/>
    <w:rsid w:val="002F3D59"/>
    <w:rsid w:val="002F3EAF"/>
    <w:rsid w:val="002F3ECE"/>
    <w:rsid w:val="002F4050"/>
    <w:rsid w:val="002F42E6"/>
    <w:rsid w:val="002F4BC7"/>
    <w:rsid w:val="002F50BD"/>
    <w:rsid w:val="002F5CE9"/>
    <w:rsid w:val="002F607C"/>
    <w:rsid w:val="002F651E"/>
    <w:rsid w:val="002F69A3"/>
    <w:rsid w:val="002F6AF5"/>
    <w:rsid w:val="002F6D94"/>
    <w:rsid w:val="002F775E"/>
    <w:rsid w:val="003003B1"/>
    <w:rsid w:val="00300E2B"/>
    <w:rsid w:val="0030185E"/>
    <w:rsid w:val="00301C46"/>
    <w:rsid w:val="00302567"/>
    <w:rsid w:val="0030289B"/>
    <w:rsid w:val="00302DDB"/>
    <w:rsid w:val="00302E4A"/>
    <w:rsid w:val="0030351B"/>
    <w:rsid w:val="003037DB"/>
    <w:rsid w:val="003046A3"/>
    <w:rsid w:val="00304903"/>
    <w:rsid w:val="00304BD5"/>
    <w:rsid w:val="00304F83"/>
    <w:rsid w:val="00304FD3"/>
    <w:rsid w:val="003050D2"/>
    <w:rsid w:val="00305133"/>
    <w:rsid w:val="003051D6"/>
    <w:rsid w:val="00306004"/>
    <w:rsid w:val="0030619E"/>
    <w:rsid w:val="00306449"/>
    <w:rsid w:val="00306B2C"/>
    <w:rsid w:val="00306CC7"/>
    <w:rsid w:val="00306E51"/>
    <w:rsid w:val="00306EAD"/>
    <w:rsid w:val="00306F66"/>
    <w:rsid w:val="0030731E"/>
    <w:rsid w:val="0030749E"/>
    <w:rsid w:val="003074AF"/>
    <w:rsid w:val="003074B1"/>
    <w:rsid w:val="00307733"/>
    <w:rsid w:val="00307FCA"/>
    <w:rsid w:val="00310028"/>
    <w:rsid w:val="0031050C"/>
    <w:rsid w:val="00310A0D"/>
    <w:rsid w:val="00311017"/>
    <w:rsid w:val="003112C7"/>
    <w:rsid w:val="00311443"/>
    <w:rsid w:val="003118F5"/>
    <w:rsid w:val="003119C1"/>
    <w:rsid w:val="00311E99"/>
    <w:rsid w:val="003123F2"/>
    <w:rsid w:val="00312411"/>
    <w:rsid w:val="0031299B"/>
    <w:rsid w:val="00312AF6"/>
    <w:rsid w:val="00312B09"/>
    <w:rsid w:val="003134AF"/>
    <w:rsid w:val="00313BD2"/>
    <w:rsid w:val="00313FA1"/>
    <w:rsid w:val="003149D6"/>
    <w:rsid w:val="00314A85"/>
    <w:rsid w:val="00314C96"/>
    <w:rsid w:val="00314E20"/>
    <w:rsid w:val="00314FA1"/>
    <w:rsid w:val="003150CD"/>
    <w:rsid w:val="00315864"/>
    <w:rsid w:val="00315D12"/>
    <w:rsid w:val="00316029"/>
    <w:rsid w:val="003167F6"/>
    <w:rsid w:val="00317531"/>
    <w:rsid w:val="003176A2"/>
    <w:rsid w:val="0031771A"/>
    <w:rsid w:val="00317FB8"/>
    <w:rsid w:val="00320735"/>
    <w:rsid w:val="003208B0"/>
    <w:rsid w:val="00320A86"/>
    <w:rsid w:val="00320B08"/>
    <w:rsid w:val="00320F6F"/>
    <w:rsid w:val="0032108A"/>
    <w:rsid w:val="003210B6"/>
    <w:rsid w:val="0032114C"/>
    <w:rsid w:val="00321D64"/>
    <w:rsid w:val="00321F47"/>
    <w:rsid w:val="00322713"/>
    <w:rsid w:val="003228AD"/>
    <w:rsid w:val="00322968"/>
    <w:rsid w:val="00322E1D"/>
    <w:rsid w:val="00323094"/>
    <w:rsid w:val="00323823"/>
    <w:rsid w:val="0032384F"/>
    <w:rsid w:val="00324263"/>
    <w:rsid w:val="003242AB"/>
    <w:rsid w:val="00324E04"/>
    <w:rsid w:val="003250AD"/>
    <w:rsid w:val="003252C5"/>
    <w:rsid w:val="00325CC4"/>
    <w:rsid w:val="00325D51"/>
    <w:rsid w:val="00325FB2"/>
    <w:rsid w:val="00326500"/>
    <w:rsid w:val="003269B3"/>
    <w:rsid w:val="00326A91"/>
    <w:rsid w:val="00326EA7"/>
    <w:rsid w:val="003271DC"/>
    <w:rsid w:val="0032739A"/>
    <w:rsid w:val="00327770"/>
    <w:rsid w:val="003279C9"/>
    <w:rsid w:val="00327F5B"/>
    <w:rsid w:val="003300A8"/>
    <w:rsid w:val="003302B4"/>
    <w:rsid w:val="00330D1E"/>
    <w:rsid w:val="00330D23"/>
    <w:rsid w:val="00330D27"/>
    <w:rsid w:val="00330E4D"/>
    <w:rsid w:val="00331126"/>
    <w:rsid w:val="00331156"/>
    <w:rsid w:val="00331B02"/>
    <w:rsid w:val="00331E03"/>
    <w:rsid w:val="0033204E"/>
    <w:rsid w:val="003320F9"/>
    <w:rsid w:val="003321FA"/>
    <w:rsid w:val="003328F3"/>
    <w:rsid w:val="003329DC"/>
    <w:rsid w:val="00332AC7"/>
    <w:rsid w:val="00332F60"/>
    <w:rsid w:val="00334296"/>
    <w:rsid w:val="003348E8"/>
    <w:rsid w:val="00334FFC"/>
    <w:rsid w:val="00335226"/>
    <w:rsid w:val="003355CA"/>
    <w:rsid w:val="00335FF0"/>
    <w:rsid w:val="00336015"/>
    <w:rsid w:val="0033644A"/>
    <w:rsid w:val="00336489"/>
    <w:rsid w:val="0033692E"/>
    <w:rsid w:val="00336DD7"/>
    <w:rsid w:val="00336E26"/>
    <w:rsid w:val="00336FF6"/>
    <w:rsid w:val="00337512"/>
    <w:rsid w:val="003376AC"/>
    <w:rsid w:val="00337858"/>
    <w:rsid w:val="00337C3E"/>
    <w:rsid w:val="00337D1A"/>
    <w:rsid w:val="00337E2F"/>
    <w:rsid w:val="00337F83"/>
    <w:rsid w:val="0034002B"/>
    <w:rsid w:val="00340061"/>
    <w:rsid w:val="0034008E"/>
    <w:rsid w:val="00340189"/>
    <w:rsid w:val="003403A1"/>
    <w:rsid w:val="003405C2"/>
    <w:rsid w:val="003407E5"/>
    <w:rsid w:val="00340E45"/>
    <w:rsid w:val="00340FCB"/>
    <w:rsid w:val="0034103F"/>
    <w:rsid w:val="0034140C"/>
    <w:rsid w:val="00341562"/>
    <w:rsid w:val="00341D20"/>
    <w:rsid w:val="00341E29"/>
    <w:rsid w:val="00342379"/>
    <w:rsid w:val="00342712"/>
    <w:rsid w:val="003427EE"/>
    <w:rsid w:val="00342DAC"/>
    <w:rsid w:val="00342DDC"/>
    <w:rsid w:val="00343320"/>
    <w:rsid w:val="00343AFB"/>
    <w:rsid w:val="00343B0C"/>
    <w:rsid w:val="00343DFA"/>
    <w:rsid w:val="0034423E"/>
    <w:rsid w:val="003445E1"/>
    <w:rsid w:val="003448A8"/>
    <w:rsid w:val="003450CF"/>
    <w:rsid w:val="00345142"/>
    <w:rsid w:val="0034518E"/>
    <w:rsid w:val="0034540E"/>
    <w:rsid w:val="00345647"/>
    <w:rsid w:val="00345959"/>
    <w:rsid w:val="003460B2"/>
    <w:rsid w:val="00346405"/>
    <w:rsid w:val="003465DA"/>
    <w:rsid w:val="00346FAD"/>
    <w:rsid w:val="00347146"/>
    <w:rsid w:val="003471AC"/>
    <w:rsid w:val="00347689"/>
    <w:rsid w:val="0034779D"/>
    <w:rsid w:val="00347A29"/>
    <w:rsid w:val="00347BB7"/>
    <w:rsid w:val="00350020"/>
    <w:rsid w:val="0035009B"/>
    <w:rsid w:val="00350139"/>
    <w:rsid w:val="003502AC"/>
    <w:rsid w:val="003507ED"/>
    <w:rsid w:val="00350874"/>
    <w:rsid w:val="00350A20"/>
    <w:rsid w:val="00350AE2"/>
    <w:rsid w:val="00350E5A"/>
    <w:rsid w:val="00351129"/>
    <w:rsid w:val="0035123A"/>
    <w:rsid w:val="00351C51"/>
    <w:rsid w:val="00351DB4"/>
    <w:rsid w:val="00352020"/>
    <w:rsid w:val="00352695"/>
    <w:rsid w:val="00352938"/>
    <w:rsid w:val="00352EAB"/>
    <w:rsid w:val="0035334E"/>
    <w:rsid w:val="003537B5"/>
    <w:rsid w:val="003542A3"/>
    <w:rsid w:val="00354A66"/>
    <w:rsid w:val="00354FD2"/>
    <w:rsid w:val="00355002"/>
    <w:rsid w:val="00355101"/>
    <w:rsid w:val="00355512"/>
    <w:rsid w:val="00355C6A"/>
    <w:rsid w:val="00355D77"/>
    <w:rsid w:val="0035697B"/>
    <w:rsid w:val="0035707B"/>
    <w:rsid w:val="00357324"/>
    <w:rsid w:val="0035748A"/>
    <w:rsid w:val="00357511"/>
    <w:rsid w:val="003575D4"/>
    <w:rsid w:val="00357EBA"/>
    <w:rsid w:val="00360355"/>
    <w:rsid w:val="00360518"/>
    <w:rsid w:val="003607AB"/>
    <w:rsid w:val="003609D9"/>
    <w:rsid w:val="00360EFB"/>
    <w:rsid w:val="00361283"/>
    <w:rsid w:val="0036137C"/>
    <w:rsid w:val="003616BA"/>
    <w:rsid w:val="00361FB6"/>
    <w:rsid w:val="00361FC5"/>
    <w:rsid w:val="00362036"/>
    <w:rsid w:val="00362069"/>
    <w:rsid w:val="003630CB"/>
    <w:rsid w:val="003631B8"/>
    <w:rsid w:val="003635A3"/>
    <w:rsid w:val="00363896"/>
    <w:rsid w:val="003639E9"/>
    <w:rsid w:val="00363DF5"/>
    <w:rsid w:val="00364367"/>
    <w:rsid w:val="0036446B"/>
    <w:rsid w:val="00364492"/>
    <w:rsid w:val="00364AD8"/>
    <w:rsid w:val="00364B80"/>
    <w:rsid w:val="00364B9B"/>
    <w:rsid w:val="00364CF5"/>
    <w:rsid w:val="00365050"/>
    <w:rsid w:val="00365503"/>
    <w:rsid w:val="00365B15"/>
    <w:rsid w:val="00365DEE"/>
    <w:rsid w:val="00365F59"/>
    <w:rsid w:val="00365F5D"/>
    <w:rsid w:val="0036604F"/>
    <w:rsid w:val="003662F5"/>
    <w:rsid w:val="00366381"/>
    <w:rsid w:val="003664D7"/>
    <w:rsid w:val="00366846"/>
    <w:rsid w:val="00366910"/>
    <w:rsid w:val="00366C10"/>
    <w:rsid w:val="00366E85"/>
    <w:rsid w:val="00367226"/>
    <w:rsid w:val="00367938"/>
    <w:rsid w:val="00367F54"/>
    <w:rsid w:val="0037041C"/>
    <w:rsid w:val="0037086A"/>
    <w:rsid w:val="00370AE9"/>
    <w:rsid w:val="00370B2D"/>
    <w:rsid w:val="003710C3"/>
    <w:rsid w:val="003711E1"/>
    <w:rsid w:val="00371416"/>
    <w:rsid w:val="00371706"/>
    <w:rsid w:val="00371802"/>
    <w:rsid w:val="00371BA4"/>
    <w:rsid w:val="00371E87"/>
    <w:rsid w:val="00371F4D"/>
    <w:rsid w:val="003720D3"/>
    <w:rsid w:val="003723F3"/>
    <w:rsid w:val="00372573"/>
    <w:rsid w:val="003729EB"/>
    <w:rsid w:val="00372B76"/>
    <w:rsid w:val="00372EE6"/>
    <w:rsid w:val="00372F5E"/>
    <w:rsid w:val="00373042"/>
    <w:rsid w:val="003733BD"/>
    <w:rsid w:val="00373441"/>
    <w:rsid w:val="00373B2A"/>
    <w:rsid w:val="00374634"/>
    <w:rsid w:val="00375045"/>
    <w:rsid w:val="003751DB"/>
    <w:rsid w:val="0037560F"/>
    <w:rsid w:val="0037594E"/>
    <w:rsid w:val="00375DD2"/>
    <w:rsid w:val="003764AE"/>
    <w:rsid w:val="003765E6"/>
    <w:rsid w:val="00376631"/>
    <w:rsid w:val="003767F3"/>
    <w:rsid w:val="00376A0B"/>
    <w:rsid w:val="00376A1E"/>
    <w:rsid w:val="00376B4E"/>
    <w:rsid w:val="003770D4"/>
    <w:rsid w:val="003771E3"/>
    <w:rsid w:val="00377627"/>
    <w:rsid w:val="0037793E"/>
    <w:rsid w:val="00377999"/>
    <w:rsid w:val="00377FA1"/>
    <w:rsid w:val="003801A2"/>
    <w:rsid w:val="003804EB"/>
    <w:rsid w:val="00380839"/>
    <w:rsid w:val="003819E6"/>
    <w:rsid w:val="003821A1"/>
    <w:rsid w:val="00382208"/>
    <w:rsid w:val="00382442"/>
    <w:rsid w:val="00382458"/>
    <w:rsid w:val="00382D4D"/>
    <w:rsid w:val="00382F12"/>
    <w:rsid w:val="00382F46"/>
    <w:rsid w:val="003831B3"/>
    <w:rsid w:val="00383999"/>
    <w:rsid w:val="00383E64"/>
    <w:rsid w:val="00383ED4"/>
    <w:rsid w:val="00384458"/>
    <w:rsid w:val="003846DB"/>
    <w:rsid w:val="0038488E"/>
    <w:rsid w:val="00384E78"/>
    <w:rsid w:val="00385141"/>
    <w:rsid w:val="003853FE"/>
    <w:rsid w:val="00385685"/>
    <w:rsid w:val="00385733"/>
    <w:rsid w:val="00385BD6"/>
    <w:rsid w:val="00386331"/>
    <w:rsid w:val="00387040"/>
    <w:rsid w:val="0038740C"/>
    <w:rsid w:val="00387BAC"/>
    <w:rsid w:val="00390321"/>
    <w:rsid w:val="00390455"/>
    <w:rsid w:val="003906FB"/>
    <w:rsid w:val="00390709"/>
    <w:rsid w:val="0039079A"/>
    <w:rsid w:val="003907FD"/>
    <w:rsid w:val="003912F4"/>
    <w:rsid w:val="00391960"/>
    <w:rsid w:val="003926F9"/>
    <w:rsid w:val="003928F8"/>
    <w:rsid w:val="00392973"/>
    <w:rsid w:val="00392981"/>
    <w:rsid w:val="003929B8"/>
    <w:rsid w:val="00392AB1"/>
    <w:rsid w:val="00392CA3"/>
    <w:rsid w:val="003934DE"/>
    <w:rsid w:val="00393C6E"/>
    <w:rsid w:val="00393EB2"/>
    <w:rsid w:val="00393EF5"/>
    <w:rsid w:val="003945F4"/>
    <w:rsid w:val="00394C75"/>
    <w:rsid w:val="00394F7B"/>
    <w:rsid w:val="00394FA5"/>
    <w:rsid w:val="00395137"/>
    <w:rsid w:val="003953BC"/>
    <w:rsid w:val="003955BA"/>
    <w:rsid w:val="00395792"/>
    <w:rsid w:val="00395906"/>
    <w:rsid w:val="00395BA7"/>
    <w:rsid w:val="00395F9C"/>
    <w:rsid w:val="00396059"/>
    <w:rsid w:val="003961CA"/>
    <w:rsid w:val="003965DF"/>
    <w:rsid w:val="003966DD"/>
    <w:rsid w:val="0039684A"/>
    <w:rsid w:val="00396AC5"/>
    <w:rsid w:val="003972F9"/>
    <w:rsid w:val="003978E3"/>
    <w:rsid w:val="003A0263"/>
    <w:rsid w:val="003A0757"/>
    <w:rsid w:val="003A0C97"/>
    <w:rsid w:val="003A0C9F"/>
    <w:rsid w:val="003A0D62"/>
    <w:rsid w:val="003A1098"/>
    <w:rsid w:val="003A14D7"/>
    <w:rsid w:val="003A15DD"/>
    <w:rsid w:val="003A1E5A"/>
    <w:rsid w:val="003A1ED3"/>
    <w:rsid w:val="003A2C84"/>
    <w:rsid w:val="003A2CFB"/>
    <w:rsid w:val="003A30C9"/>
    <w:rsid w:val="003A34DF"/>
    <w:rsid w:val="003A34E6"/>
    <w:rsid w:val="003A43F2"/>
    <w:rsid w:val="003A44CF"/>
    <w:rsid w:val="003A4AD2"/>
    <w:rsid w:val="003A4D7F"/>
    <w:rsid w:val="003A4F13"/>
    <w:rsid w:val="003A4FBE"/>
    <w:rsid w:val="003A509E"/>
    <w:rsid w:val="003A5237"/>
    <w:rsid w:val="003A5551"/>
    <w:rsid w:val="003A5988"/>
    <w:rsid w:val="003A5A94"/>
    <w:rsid w:val="003A5F34"/>
    <w:rsid w:val="003A6A62"/>
    <w:rsid w:val="003A6C7E"/>
    <w:rsid w:val="003A73FF"/>
    <w:rsid w:val="003A76CA"/>
    <w:rsid w:val="003A793A"/>
    <w:rsid w:val="003A7D2F"/>
    <w:rsid w:val="003A7D69"/>
    <w:rsid w:val="003A7E2A"/>
    <w:rsid w:val="003A7E2D"/>
    <w:rsid w:val="003B08B0"/>
    <w:rsid w:val="003B0BCA"/>
    <w:rsid w:val="003B0FE9"/>
    <w:rsid w:val="003B10D4"/>
    <w:rsid w:val="003B111F"/>
    <w:rsid w:val="003B1250"/>
    <w:rsid w:val="003B1553"/>
    <w:rsid w:val="003B15D0"/>
    <w:rsid w:val="003B1A7E"/>
    <w:rsid w:val="003B1B72"/>
    <w:rsid w:val="003B22A6"/>
    <w:rsid w:val="003B22B8"/>
    <w:rsid w:val="003B2AE2"/>
    <w:rsid w:val="003B3078"/>
    <w:rsid w:val="003B3092"/>
    <w:rsid w:val="003B37A2"/>
    <w:rsid w:val="003B37C3"/>
    <w:rsid w:val="003B43B3"/>
    <w:rsid w:val="003B454D"/>
    <w:rsid w:val="003B49D8"/>
    <w:rsid w:val="003B4E0F"/>
    <w:rsid w:val="003B5AE8"/>
    <w:rsid w:val="003B6119"/>
    <w:rsid w:val="003B612E"/>
    <w:rsid w:val="003B6472"/>
    <w:rsid w:val="003B699F"/>
    <w:rsid w:val="003B6CBC"/>
    <w:rsid w:val="003B726D"/>
    <w:rsid w:val="003B7373"/>
    <w:rsid w:val="003B7AF8"/>
    <w:rsid w:val="003B7B7E"/>
    <w:rsid w:val="003B7E53"/>
    <w:rsid w:val="003B7EFA"/>
    <w:rsid w:val="003C01BD"/>
    <w:rsid w:val="003C0401"/>
    <w:rsid w:val="003C0541"/>
    <w:rsid w:val="003C0683"/>
    <w:rsid w:val="003C0779"/>
    <w:rsid w:val="003C0C27"/>
    <w:rsid w:val="003C0C8B"/>
    <w:rsid w:val="003C1132"/>
    <w:rsid w:val="003C116A"/>
    <w:rsid w:val="003C187D"/>
    <w:rsid w:val="003C1D19"/>
    <w:rsid w:val="003C218C"/>
    <w:rsid w:val="003C220A"/>
    <w:rsid w:val="003C24D1"/>
    <w:rsid w:val="003C25AA"/>
    <w:rsid w:val="003C25DE"/>
    <w:rsid w:val="003C3055"/>
    <w:rsid w:val="003C34E7"/>
    <w:rsid w:val="003C43B0"/>
    <w:rsid w:val="003C4537"/>
    <w:rsid w:val="003C48EF"/>
    <w:rsid w:val="003C4A3E"/>
    <w:rsid w:val="003C4D90"/>
    <w:rsid w:val="003C5673"/>
    <w:rsid w:val="003C5766"/>
    <w:rsid w:val="003C59A1"/>
    <w:rsid w:val="003C5D87"/>
    <w:rsid w:val="003C5DFC"/>
    <w:rsid w:val="003C61E4"/>
    <w:rsid w:val="003C6615"/>
    <w:rsid w:val="003C68E2"/>
    <w:rsid w:val="003C6941"/>
    <w:rsid w:val="003C6D5D"/>
    <w:rsid w:val="003C7153"/>
    <w:rsid w:val="003C7607"/>
    <w:rsid w:val="003C7673"/>
    <w:rsid w:val="003C76EF"/>
    <w:rsid w:val="003C772C"/>
    <w:rsid w:val="003C7B2F"/>
    <w:rsid w:val="003D0E38"/>
    <w:rsid w:val="003D0ED1"/>
    <w:rsid w:val="003D102E"/>
    <w:rsid w:val="003D122B"/>
    <w:rsid w:val="003D1266"/>
    <w:rsid w:val="003D143B"/>
    <w:rsid w:val="003D1A9F"/>
    <w:rsid w:val="003D2582"/>
    <w:rsid w:val="003D27F8"/>
    <w:rsid w:val="003D2FBE"/>
    <w:rsid w:val="003D3665"/>
    <w:rsid w:val="003D38DD"/>
    <w:rsid w:val="003D493C"/>
    <w:rsid w:val="003D4BA4"/>
    <w:rsid w:val="003D4D4D"/>
    <w:rsid w:val="003D4F87"/>
    <w:rsid w:val="003D5310"/>
    <w:rsid w:val="003D55A6"/>
    <w:rsid w:val="003D588A"/>
    <w:rsid w:val="003D58CB"/>
    <w:rsid w:val="003D5A69"/>
    <w:rsid w:val="003D66F1"/>
    <w:rsid w:val="003D6AC2"/>
    <w:rsid w:val="003D6B53"/>
    <w:rsid w:val="003D6BF5"/>
    <w:rsid w:val="003D6D16"/>
    <w:rsid w:val="003D6FD5"/>
    <w:rsid w:val="003D7103"/>
    <w:rsid w:val="003E020A"/>
    <w:rsid w:val="003E0277"/>
    <w:rsid w:val="003E076C"/>
    <w:rsid w:val="003E09FC"/>
    <w:rsid w:val="003E1033"/>
    <w:rsid w:val="003E10DC"/>
    <w:rsid w:val="003E1152"/>
    <w:rsid w:val="003E1D41"/>
    <w:rsid w:val="003E1EBC"/>
    <w:rsid w:val="003E1ED8"/>
    <w:rsid w:val="003E21D1"/>
    <w:rsid w:val="003E2800"/>
    <w:rsid w:val="003E28AF"/>
    <w:rsid w:val="003E338E"/>
    <w:rsid w:val="003E345A"/>
    <w:rsid w:val="003E34F2"/>
    <w:rsid w:val="003E3BE6"/>
    <w:rsid w:val="003E3CE1"/>
    <w:rsid w:val="003E403C"/>
    <w:rsid w:val="003E4154"/>
    <w:rsid w:val="003E41DD"/>
    <w:rsid w:val="003E422C"/>
    <w:rsid w:val="003E46B2"/>
    <w:rsid w:val="003E4738"/>
    <w:rsid w:val="003E4CB5"/>
    <w:rsid w:val="003E4E71"/>
    <w:rsid w:val="003E51B1"/>
    <w:rsid w:val="003E581B"/>
    <w:rsid w:val="003E5EBC"/>
    <w:rsid w:val="003E67CC"/>
    <w:rsid w:val="003E6FA3"/>
    <w:rsid w:val="003E782B"/>
    <w:rsid w:val="003F0ADF"/>
    <w:rsid w:val="003F0B0F"/>
    <w:rsid w:val="003F0C72"/>
    <w:rsid w:val="003F0D6B"/>
    <w:rsid w:val="003F0E4A"/>
    <w:rsid w:val="003F0FB4"/>
    <w:rsid w:val="003F1067"/>
    <w:rsid w:val="003F10E3"/>
    <w:rsid w:val="003F1175"/>
    <w:rsid w:val="003F1855"/>
    <w:rsid w:val="003F1C14"/>
    <w:rsid w:val="003F1D03"/>
    <w:rsid w:val="003F1F7F"/>
    <w:rsid w:val="003F2013"/>
    <w:rsid w:val="003F216A"/>
    <w:rsid w:val="003F2E1F"/>
    <w:rsid w:val="003F2E97"/>
    <w:rsid w:val="003F2FA6"/>
    <w:rsid w:val="003F3892"/>
    <w:rsid w:val="003F3E43"/>
    <w:rsid w:val="003F417F"/>
    <w:rsid w:val="003F5BC2"/>
    <w:rsid w:val="003F5EEA"/>
    <w:rsid w:val="003F5FBE"/>
    <w:rsid w:val="003F6BB2"/>
    <w:rsid w:val="003F6C3C"/>
    <w:rsid w:val="003F6CA7"/>
    <w:rsid w:val="003F7670"/>
    <w:rsid w:val="003F7DE2"/>
    <w:rsid w:val="003F7DE8"/>
    <w:rsid w:val="00400311"/>
    <w:rsid w:val="0040060C"/>
    <w:rsid w:val="004007BA"/>
    <w:rsid w:val="004007D9"/>
    <w:rsid w:val="00400903"/>
    <w:rsid w:val="00400ACC"/>
    <w:rsid w:val="00400AFB"/>
    <w:rsid w:val="004014A5"/>
    <w:rsid w:val="00401910"/>
    <w:rsid w:val="00401972"/>
    <w:rsid w:val="00401F97"/>
    <w:rsid w:val="00401FBF"/>
    <w:rsid w:val="0040292E"/>
    <w:rsid w:val="004029F8"/>
    <w:rsid w:val="00402B88"/>
    <w:rsid w:val="00402EA0"/>
    <w:rsid w:val="00402EC5"/>
    <w:rsid w:val="00402FB8"/>
    <w:rsid w:val="00403204"/>
    <w:rsid w:val="00403212"/>
    <w:rsid w:val="0040333F"/>
    <w:rsid w:val="00403930"/>
    <w:rsid w:val="004046EC"/>
    <w:rsid w:val="0040470C"/>
    <w:rsid w:val="0040476E"/>
    <w:rsid w:val="00404FE6"/>
    <w:rsid w:val="004051D9"/>
    <w:rsid w:val="0040530D"/>
    <w:rsid w:val="0040532A"/>
    <w:rsid w:val="00405D46"/>
    <w:rsid w:val="0040639E"/>
    <w:rsid w:val="00406885"/>
    <w:rsid w:val="00406B40"/>
    <w:rsid w:val="00406C78"/>
    <w:rsid w:val="00406F2C"/>
    <w:rsid w:val="00407496"/>
    <w:rsid w:val="0040766E"/>
    <w:rsid w:val="004078E4"/>
    <w:rsid w:val="00407A59"/>
    <w:rsid w:val="00407CCB"/>
    <w:rsid w:val="00407FBC"/>
    <w:rsid w:val="0041019A"/>
    <w:rsid w:val="00410493"/>
    <w:rsid w:val="0041099F"/>
    <w:rsid w:val="00410B6E"/>
    <w:rsid w:val="00410EE5"/>
    <w:rsid w:val="004112A9"/>
    <w:rsid w:val="004113BA"/>
    <w:rsid w:val="0041153E"/>
    <w:rsid w:val="00411ABF"/>
    <w:rsid w:val="00411BCB"/>
    <w:rsid w:val="00411E3B"/>
    <w:rsid w:val="004122F1"/>
    <w:rsid w:val="004124D1"/>
    <w:rsid w:val="00412B14"/>
    <w:rsid w:val="00412EDD"/>
    <w:rsid w:val="004131C1"/>
    <w:rsid w:val="004132C1"/>
    <w:rsid w:val="0041388F"/>
    <w:rsid w:val="004138BC"/>
    <w:rsid w:val="0041396E"/>
    <w:rsid w:val="00413A7E"/>
    <w:rsid w:val="00413A9F"/>
    <w:rsid w:val="00413C07"/>
    <w:rsid w:val="00413EF1"/>
    <w:rsid w:val="004144C2"/>
    <w:rsid w:val="0041481D"/>
    <w:rsid w:val="00414878"/>
    <w:rsid w:val="00414C0E"/>
    <w:rsid w:val="00415194"/>
    <w:rsid w:val="00415300"/>
    <w:rsid w:val="0041531F"/>
    <w:rsid w:val="004155FF"/>
    <w:rsid w:val="00415690"/>
    <w:rsid w:val="00415755"/>
    <w:rsid w:val="00415892"/>
    <w:rsid w:val="004159E0"/>
    <w:rsid w:val="004163A3"/>
    <w:rsid w:val="004164B8"/>
    <w:rsid w:val="00416829"/>
    <w:rsid w:val="00416DDB"/>
    <w:rsid w:val="004171A4"/>
    <w:rsid w:val="004173E0"/>
    <w:rsid w:val="00417B00"/>
    <w:rsid w:val="00417B0A"/>
    <w:rsid w:val="00417B6C"/>
    <w:rsid w:val="00417EF2"/>
    <w:rsid w:val="0042027D"/>
    <w:rsid w:val="00420310"/>
    <w:rsid w:val="00420374"/>
    <w:rsid w:val="004204EC"/>
    <w:rsid w:val="00420530"/>
    <w:rsid w:val="004205CF"/>
    <w:rsid w:val="004208A5"/>
    <w:rsid w:val="00420ACC"/>
    <w:rsid w:val="00420D40"/>
    <w:rsid w:val="00420DEB"/>
    <w:rsid w:val="00421041"/>
    <w:rsid w:val="004214CA"/>
    <w:rsid w:val="0042162D"/>
    <w:rsid w:val="00421A4F"/>
    <w:rsid w:val="00421EF1"/>
    <w:rsid w:val="00422175"/>
    <w:rsid w:val="004223BB"/>
    <w:rsid w:val="00422A69"/>
    <w:rsid w:val="00422EB6"/>
    <w:rsid w:val="00422F7C"/>
    <w:rsid w:val="00423112"/>
    <w:rsid w:val="00423678"/>
    <w:rsid w:val="00423817"/>
    <w:rsid w:val="00423977"/>
    <w:rsid w:val="00423DFF"/>
    <w:rsid w:val="00423FA7"/>
    <w:rsid w:val="0042414E"/>
    <w:rsid w:val="00424211"/>
    <w:rsid w:val="00424791"/>
    <w:rsid w:val="00424DEA"/>
    <w:rsid w:val="00425046"/>
    <w:rsid w:val="00425215"/>
    <w:rsid w:val="004252FF"/>
    <w:rsid w:val="00425773"/>
    <w:rsid w:val="004259CB"/>
    <w:rsid w:val="00425B35"/>
    <w:rsid w:val="00425E34"/>
    <w:rsid w:val="00426972"/>
    <w:rsid w:val="00426C01"/>
    <w:rsid w:val="00427147"/>
    <w:rsid w:val="00427254"/>
    <w:rsid w:val="00427297"/>
    <w:rsid w:val="004272B7"/>
    <w:rsid w:val="00427356"/>
    <w:rsid w:val="00427AEC"/>
    <w:rsid w:val="00427FF3"/>
    <w:rsid w:val="00430335"/>
    <w:rsid w:val="004303F0"/>
    <w:rsid w:val="00430AAC"/>
    <w:rsid w:val="00430B47"/>
    <w:rsid w:val="00430CFD"/>
    <w:rsid w:val="00430E51"/>
    <w:rsid w:val="00431142"/>
    <w:rsid w:val="004313D1"/>
    <w:rsid w:val="00431C89"/>
    <w:rsid w:val="00431CF7"/>
    <w:rsid w:val="00431F67"/>
    <w:rsid w:val="00432720"/>
    <w:rsid w:val="00432A0A"/>
    <w:rsid w:val="00432FDB"/>
    <w:rsid w:val="0043341E"/>
    <w:rsid w:val="004334F7"/>
    <w:rsid w:val="00433DAF"/>
    <w:rsid w:val="00433E9E"/>
    <w:rsid w:val="0043435D"/>
    <w:rsid w:val="00434A53"/>
    <w:rsid w:val="00434A8E"/>
    <w:rsid w:val="00434DA8"/>
    <w:rsid w:val="00435EEB"/>
    <w:rsid w:val="0043645E"/>
    <w:rsid w:val="00436523"/>
    <w:rsid w:val="00436AB4"/>
    <w:rsid w:val="00436E3C"/>
    <w:rsid w:val="00436F55"/>
    <w:rsid w:val="004370BD"/>
    <w:rsid w:val="00437323"/>
    <w:rsid w:val="004374BA"/>
    <w:rsid w:val="00437965"/>
    <w:rsid w:val="00437AA6"/>
    <w:rsid w:val="00437DC6"/>
    <w:rsid w:val="00437F9B"/>
    <w:rsid w:val="004403CB"/>
    <w:rsid w:val="004408B3"/>
    <w:rsid w:val="00440D17"/>
    <w:rsid w:val="00441A3B"/>
    <w:rsid w:val="00441E2A"/>
    <w:rsid w:val="00442A4F"/>
    <w:rsid w:val="00443060"/>
    <w:rsid w:val="004439B7"/>
    <w:rsid w:val="00443E9E"/>
    <w:rsid w:val="0044400C"/>
    <w:rsid w:val="00444031"/>
    <w:rsid w:val="004440C3"/>
    <w:rsid w:val="004441BA"/>
    <w:rsid w:val="0044439A"/>
    <w:rsid w:val="0044443A"/>
    <w:rsid w:val="004446C5"/>
    <w:rsid w:val="00444A2E"/>
    <w:rsid w:val="00444AA0"/>
    <w:rsid w:val="00445223"/>
    <w:rsid w:val="004454D1"/>
    <w:rsid w:val="004454F3"/>
    <w:rsid w:val="00445BC6"/>
    <w:rsid w:val="00445C51"/>
    <w:rsid w:val="004460A0"/>
    <w:rsid w:val="004465CA"/>
    <w:rsid w:val="00446610"/>
    <w:rsid w:val="00446815"/>
    <w:rsid w:val="00446853"/>
    <w:rsid w:val="004468EA"/>
    <w:rsid w:val="004469A1"/>
    <w:rsid w:val="00446A90"/>
    <w:rsid w:val="0044700B"/>
    <w:rsid w:val="00447175"/>
    <w:rsid w:val="0044731C"/>
    <w:rsid w:val="00447380"/>
    <w:rsid w:val="0044743D"/>
    <w:rsid w:val="00447979"/>
    <w:rsid w:val="00447A6E"/>
    <w:rsid w:val="00447B6D"/>
    <w:rsid w:val="00447B79"/>
    <w:rsid w:val="00447BCB"/>
    <w:rsid w:val="00447CBA"/>
    <w:rsid w:val="0045024E"/>
    <w:rsid w:val="004504B6"/>
    <w:rsid w:val="0045082C"/>
    <w:rsid w:val="00451168"/>
    <w:rsid w:val="004511EB"/>
    <w:rsid w:val="00451415"/>
    <w:rsid w:val="0045141F"/>
    <w:rsid w:val="0045161F"/>
    <w:rsid w:val="00451CC1"/>
    <w:rsid w:val="004520CB"/>
    <w:rsid w:val="0045272C"/>
    <w:rsid w:val="0045288A"/>
    <w:rsid w:val="004528D6"/>
    <w:rsid w:val="0045372D"/>
    <w:rsid w:val="004537A1"/>
    <w:rsid w:val="00453818"/>
    <w:rsid w:val="004546B0"/>
    <w:rsid w:val="004546BC"/>
    <w:rsid w:val="004547D0"/>
    <w:rsid w:val="00454844"/>
    <w:rsid w:val="004548F5"/>
    <w:rsid w:val="00454A81"/>
    <w:rsid w:val="00454DC5"/>
    <w:rsid w:val="00455362"/>
    <w:rsid w:val="00455393"/>
    <w:rsid w:val="004554A9"/>
    <w:rsid w:val="004556F0"/>
    <w:rsid w:val="0045570C"/>
    <w:rsid w:val="00455C11"/>
    <w:rsid w:val="0045606B"/>
    <w:rsid w:val="00456135"/>
    <w:rsid w:val="00456755"/>
    <w:rsid w:val="004568EA"/>
    <w:rsid w:val="00456C07"/>
    <w:rsid w:val="00456ECF"/>
    <w:rsid w:val="004576CF"/>
    <w:rsid w:val="00457707"/>
    <w:rsid w:val="00457798"/>
    <w:rsid w:val="00457AE1"/>
    <w:rsid w:val="00457AF4"/>
    <w:rsid w:val="00457C39"/>
    <w:rsid w:val="00457FE7"/>
    <w:rsid w:val="0046027F"/>
    <w:rsid w:val="0046034D"/>
    <w:rsid w:val="00460431"/>
    <w:rsid w:val="00460545"/>
    <w:rsid w:val="00460910"/>
    <w:rsid w:val="0046098A"/>
    <w:rsid w:val="00460DD5"/>
    <w:rsid w:val="00460F5D"/>
    <w:rsid w:val="00461389"/>
    <w:rsid w:val="004615DD"/>
    <w:rsid w:val="00461F67"/>
    <w:rsid w:val="00461F9F"/>
    <w:rsid w:val="00462642"/>
    <w:rsid w:val="00462909"/>
    <w:rsid w:val="00462BCF"/>
    <w:rsid w:val="00462F41"/>
    <w:rsid w:val="00462F65"/>
    <w:rsid w:val="0046347F"/>
    <w:rsid w:val="00463509"/>
    <w:rsid w:val="00463BE9"/>
    <w:rsid w:val="0046406B"/>
    <w:rsid w:val="00464BC6"/>
    <w:rsid w:val="00464D24"/>
    <w:rsid w:val="00464F0C"/>
    <w:rsid w:val="00466563"/>
    <w:rsid w:val="00466765"/>
    <w:rsid w:val="00466F93"/>
    <w:rsid w:val="00467100"/>
    <w:rsid w:val="00467263"/>
    <w:rsid w:val="00467339"/>
    <w:rsid w:val="004673D3"/>
    <w:rsid w:val="0046773B"/>
    <w:rsid w:val="00467A5F"/>
    <w:rsid w:val="00467A68"/>
    <w:rsid w:val="00467B9C"/>
    <w:rsid w:val="00467C10"/>
    <w:rsid w:val="0047010D"/>
    <w:rsid w:val="0047018B"/>
    <w:rsid w:val="004709CF"/>
    <w:rsid w:val="004709E9"/>
    <w:rsid w:val="00470A45"/>
    <w:rsid w:val="00470AF5"/>
    <w:rsid w:val="004711AE"/>
    <w:rsid w:val="004713E4"/>
    <w:rsid w:val="004714C7"/>
    <w:rsid w:val="00471651"/>
    <w:rsid w:val="00471748"/>
    <w:rsid w:val="00471E5F"/>
    <w:rsid w:val="00471F9F"/>
    <w:rsid w:val="00472201"/>
    <w:rsid w:val="00472312"/>
    <w:rsid w:val="0047256C"/>
    <w:rsid w:val="0047258C"/>
    <w:rsid w:val="0047280C"/>
    <w:rsid w:val="00472CDA"/>
    <w:rsid w:val="00472F5E"/>
    <w:rsid w:val="004737B2"/>
    <w:rsid w:val="00473D92"/>
    <w:rsid w:val="004741E7"/>
    <w:rsid w:val="00474275"/>
    <w:rsid w:val="004745F4"/>
    <w:rsid w:val="0047485E"/>
    <w:rsid w:val="00474C9B"/>
    <w:rsid w:val="00475631"/>
    <w:rsid w:val="00475696"/>
    <w:rsid w:val="00475B19"/>
    <w:rsid w:val="00476996"/>
    <w:rsid w:val="00476DD1"/>
    <w:rsid w:val="00476ED1"/>
    <w:rsid w:val="00477470"/>
    <w:rsid w:val="00477B1F"/>
    <w:rsid w:val="00477FA3"/>
    <w:rsid w:val="00480156"/>
    <w:rsid w:val="0048033C"/>
    <w:rsid w:val="004804DC"/>
    <w:rsid w:val="004806A7"/>
    <w:rsid w:val="004807B6"/>
    <w:rsid w:val="004808E1"/>
    <w:rsid w:val="00480A16"/>
    <w:rsid w:val="00481078"/>
    <w:rsid w:val="004818A9"/>
    <w:rsid w:val="00481A60"/>
    <w:rsid w:val="004820CF"/>
    <w:rsid w:val="00482328"/>
    <w:rsid w:val="0048286D"/>
    <w:rsid w:val="00482E88"/>
    <w:rsid w:val="004835E8"/>
    <w:rsid w:val="00483798"/>
    <w:rsid w:val="00483838"/>
    <w:rsid w:val="004839C5"/>
    <w:rsid w:val="00483CBB"/>
    <w:rsid w:val="00483E27"/>
    <w:rsid w:val="004840CF"/>
    <w:rsid w:val="00484140"/>
    <w:rsid w:val="004845A6"/>
    <w:rsid w:val="00485138"/>
    <w:rsid w:val="00485335"/>
    <w:rsid w:val="004857B4"/>
    <w:rsid w:val="004859BA"/>
    <w:rsid w:val="00485B1A"/>
    <w:rsid w:val="00485CA5"/>
    <w:rsid w:val="004860EE"/>
    <w:rsid w:val="0048616E"/>
    <w:rsid w:val="00486603"/>
    <w:rsid w:val="004869C1"/>
    <w:rsid w:val="00486B2F"/>
    <w:rsid w:val="00486C0A"/>
    <w:rsid w:val="00486C7F"/>
    <w:rsid w:val="00486CE2"/>
    <w:rsid w:val="0048784B"/>
    <w:rsid w:val="0048790B"/>
    <w:rsid w:val="00487DA8"/>
    <w:rsid w:val="00487F98"/>
    <w:rsid w:val="00490985"/>
    <w:rsid w:val="004909A3"/>
    <w:rsid w:val="00490B39"/>
    <w:rsid w:val="004918E5"/>
    <w:rsid w:val="0049191C"/>
    <w:rsid w:val="00491EC6"/>
    <w:rsid w:val="0049206E"/>
    <w:rsid w:val="0049224D"/>
    <w:rsid w:val="0049265E"/>
    <w:rsid w:val="00492A40"/>
    <w:rsid w:val="00492BCD"/>
    <w:rsid w:val="00493095"/>
    <w:rsid w:val="00493D9A"/>
    <w:rsid w:val="004944DD"/>
    <w:rsid w:val="0049525E"/>
    <w:rsid w:val="00495483"/>
    <w:rsid w:val="004954E6"/>
    <w:rsid w:val="00495787"/>
    <w:rsid w:val="004958AF"/>
    <w:rsid w:val="00495ECE"/>
    <w:rsid w:val="00496AD3"/>
    <w:rsid w:val="0049712C"/>
    <w:rsid w:val="00497CDA"/>
    <w:rsid w:val="00497D37"/>
    <w:rsid w:val="004A043C"/>
    <w:rsid w:val="004A050C"/>
    <w:rsid w:val="004A0604"/>
    <w:rsid w:val="004A0774"/>
    <w:rsid w:val="004A0874"/>
    <w:rsid w:val="004A0BB3"/>
    <w:rsid w:val="004A0D7C"/>
    <w:rsid w:val="004A0D95"/>
    <w:rsid w:val="004A103E"/>
    <w:rsid w:val="004A1214"/>
    <w:rsid w:val="004A15CA"/>
    <w:rsid w:val="004A1C52"/>
    <w:rsid w:val="004A1EA9"/>
    <w:rsid w:val="004A20CA"/>
    <w:rsid w:val="004A212E"/>
    <w:rsid w:val="004A2200"/>
    <w:rsid w:val="004A221D"/>
    <w:rsid w:val="004A2F31"/>
    <w:rsid w:val="004A366E"/>
    <w:rsid w:val="004A376D"/>
    <w:rsid w:val="004A37C1"/>
    <w:rsid w:val="004A3807"/>
    <w:rsid w:val="004A382B"/>
    <w:rsid w:val="004A3DC0"/>
    <w:rsid w:val="004A43D8"/>
    <w:rsid w:val="004A4446"/>
    <w:rsid w:val="004A46B8"/>
    <w:rsid w:val="004A4A1A"/>
    <w:rsid w:val="004A4CF0"/>
    <w:rsid w:val="004A4EF2"/>
    <w:rsid w:val="004A5142"/>
    <w:rsid w:val="004A51DA"/>
    <w:rsid w:val="004A532B"/>
    <w:rsid w:val="004A5794"/>
    <w:rsid w:val="004A5A93"/>
    <w:rsid w:val="004A5B3E"/>
    <w:rsid w:val="004A5CEF"/>
    <w:rsid w:val="004A62BC"/>
    <w:rsid w:val="004A6723"/>
    <w:rsid w:val="004A6798"/>
    <w:rsid w:val="004A6A52"/>
    <w:rsid w:val="004A6A88"/>
    <w:rsid w:val="004A74E1"/>
    <w:rsid w:val="004A7625"/>
    <w:rsid w:val="004A7BAC"/>
    <w:rsid w:val="004A7C61"/>
    <w:rsid w:val="004A7DBE"/>
    <w:rsid w:val="004A7FAF"/>
    <w:rsid w:val="004B03B8"/>
    <w:rsid w:val="004B0684"/>
    <w:rsid w:val="004B09D7"/>
    <w:rsid w:val="004B0C01"/>
    <w:rsid w:val="004B0CEA"/>
    <w:rsid w:val="004B1012"/>
    <w:rsid w:val="004B25E4"/>
    <w:rsid w:val="004B26BC"/>
    <w:rsid w:val="004B2CED"/>
    <w:rsid w:val="004B2D9C"/>
    <w:rsid w:val="004B2DFC"/>
    <w:rsid w:val="004B3083"/>
    <w:rsid w:val="004B3310"/>
    <w:rsid w:val="004B3453"/>
    <w:rsid w:val="004B39F4"/>
    <w:rsid w:val="004B3A60"/>
    <w:rsid w:val="004B3FB0"/>
    <w:rsid w:val="004B42DB"/>
    <w:rsid w:val="004B443F"/>
    <w:rsid w:val="004B48BB"/>
    <w:rsid w:val="004B4A0D"/>
    <w:rsid w:val="004B4AB9"/>
    <w:rsid w:val="004B560B"/>
    <w:rsid w:val="004B5A91"/>
    <w:rsid w:val="004B5CEE"/>
    <w:rsid w:val="004B629F"/>
    <w:rsid w:val="004B668D"/>
    <w:rsid w:val="004B69A6"/>
    <w:rsid w:val="004B69B7"/>
    <w:rsid w:val="004B6BBB"/>
    <w:rsid w:val="004B6CA0"/>
    <w:rsid w:val="004B6D10"/>
    <w:rsid w:val="004B6DE2"/>
    <w:rsid w:val="004B71CA"/>
    <w:rsid w:val="004B74BB"/>
    <w:rsid w:val="004B7FEF"/>
    <w:rsid w:val="004C0116"/>
    <w:rsid w:val="004C016A"/>
    <w:rsid w:val="004C0DD5"/>
    <w:rsid w:val="004C0E85"/>
    <w:rsid w:val="004C11A9"/>
    <w:rsid w:val="004C11EC"/>
    <w:rsid w:val="004C12EB"/>
    <w:rsid w:val="004C185E"/>
    <w:rsid w:val="004C1961"/>
    <w:rsid w:val="004C21FF"/>
    <w:rsid w:val="004C2AF7"/>
    <w:rsid w:val="004C2EF6"/>
    <w:rsid w:val="004C3057"/>
    <w:rsid w:val="004C368E"/>
    <w:rsid w:val="004C4068"/>
    <w:rsid w:val="004C498D"/>
    <w:rsid w:val="004C4B41"/>
    <w:rsid w:val="004C4BD8"/>
    <w:rsid w:val="004C4F23"/>
    <w:rsid w:val="004C5221"/>
    <w:rsid w:val="004C52BD"/>
    <w:rsid w:val="004C560F"/>
    <w:rsid w:val="004C5734"/>
    <w:rsid w:val="004C5E77"/>
    <w:rsid w:val="004C6784"/>
    <w:rsid w:val="004C6C06"/>
    <w:rsid w:val="004C6D61"/>
    <w:rsid w:val="004C6FF1"/>
    <w:rsid w:val="004C70A7"/>
    <w:rsid w:val="004C7164"/>
    <w:rsid w:val="004C760B"/>
    <w:rsid w:val="004D006C"/>
    <w:rsid w:val="004D00B3"/>
    <w:rsid w:val="004D0A87"/>
    <w:rsid w:val="004D0CC5"/>
    <w:rsid w:val="004D0D22"/>
    <w:rsid w:val="004D0DAC"/>
    <w:rsid w:val="004D0E83"/>
    <w:rsid w:val="004D15CE"/>
    <w:rsid w:val="004D2142"/>
    <w:rsid w:val="004D2170"/>
    <w:rsid w:val="004D243F"/>
    <w:rsid w:val="004D2544"/>
    <w:rsid w:val="004D25B8"/>
    <w:rsid w:val="004D2921"/>
    <w:rsid w:val="004D2DBF"/>
    <w:rsid w:val="004D3070"/>
    <w:rsid w:val="004D3344"/>
    <w:rsid w:val="004D3424"/>
    <w:rsid w:val="004D35EC"/>
    <w:rsid w:val="004D35F5"/>
    <w:rsid w:val="004D3753"/>
    <w:rsid w:val="004D3C71"/>
    <w:rsid w:val="004D3CE6"/>
    <w:rsid w:val="004D3CEF"/>
    <w:rsid w:val="004D4064"/>
    <w:rsid w:val="004D4134"/>
    <w:rsid w:val="004D4165"/>
    <w:rsid w:val="004D4172"/>
    <w:rsid w:val="004D41E7"/>
    <w:rsid w:val="004D4584"/>
    <w:rsid w:val="004D4730"/>
    <w:rsid w:val="004D4774"/>
    <w:rsid w:val="004D4D7C"/>
    <w:rsid w:val="004D54A6"/>
    <w:rsid w:val="004D55AE"/>
    <w:rsid w:val="004D575F"/>
    <w:rsid w:val="004D5A33"/>
    <w:rsid w:val="004D5ADD"/>
    <w:rsid w:val="004D5BB3"/>
    <w:rsid w:val="004D60A5"/>
    <w:rsid w:val="004D62B0"/>
    <w:rsid w:val="004D636E"/>
    <w:rsid w:val="004D63CC"/>
    <w:rsid w:val="004D6477"/>
    <w:rsid w:val="004D661F"/>
    <w:rsid w:val="004D68FC"/>
    <w:rsid w:val="004D6A06"/>
    <w:rsid w:val="004D6E92"/>
    <w:rsid w:val="004D6FDE"/>
    <w:rsid w:val="004D716D"/>
    <w:rsid w:val="004D7B40"/>
    <w:rsid w:val="004D7BF9"/>
    <w:rsid w:val="004D7C4F"/>
    <w:rsid w:val="004D7D92"/>
    <w:rsid w:val="004E01F2"/>
    <w:rsid w:val="004E08AB"/>
    <w:rsid w:val="004E0AD3"/>
    <w:rsid w:val="004E0C49"/>
    <w:rsid w:val="004E1472"/>
    <w:rsid w:val="004E150E"/>
    <w:rsid w:val="004E17F1"/>
    <w:rsid w:val="004E18DC"/>
    <w:rsid w:val="004E25CD"/>
    <w:rsid w:val="004E2828"/>
    <w:rsid w:val="004E2867"/>
    <w:rsid w:val="004E2A5E"/>
    <w:rsid w:val="004E2AA4"/>
    <w:rsid w:val="004E2CDE"/>
    <w:rsid w:val="004E2E4D"/>
    <w:rsid w:val="004E2FFB"/>
    <w:rsid w:val="004E38E0"/>
    <w:rsid w:val="004E3A7A"/>
    <w:rsid w:val="004E3B38"/>
    <w:rsid w:val="004E3B43"/>
    <w:rsid w:val="004E3DCD"/>
    <w:rsid w:val="004E3F69"/>
    <w:rsid w:val="004E48CF"/>
    <w:rsid w:val="004E4A4C"/>
    <w:rsid w:val="004E50C4"/>
    <w:rsid w:val="004E55A3"/>
    <w:rsid w:val="004E577A"/>
    <w:rsid w:val="004E5E39"/>
    <w:rsid w:val="004E5F13"/>
    <w:rsid w:val="004E5F14"/>
    <w:rsid w:val="004E5FCF"/>
    <w:rsid w:val="004E6027"/>
    <w:rsid w:val="004E68D8"/>
    <w:rsid w:val="004E697F"/>
    <w:rsid w:val="004E6D8B"/>
    <w:rsid w:val="004E6DD4"/>
    <w:rsid w:val="004E7207"/>
    <w:rsid w:val="004E7836"/>
    <w:rsid w:val="004E7970"/>
    <w:rsid w:val="004E7AD7"/>
    <w:rsid w:val="004F0417"/>
    <w:rsid w:val="004F09C1"/>
    <w:rsid w:val="004F0A58"/>
    <w:rsid w:val="004F0BCB"/>
    <w:rsid w:val="004F1658"/>
    <w:rsid w:val="004F1CE2"/>
    <w:rsid w:val="004F1D0B"/>
    <w:rsid w:val="004F1D5B"/>
    <w:rsid w:val="004F1EAA"/>
    <w:rsid w:val="004F273B"/>
    <w:rsid w:val="004F2BA3"/>
    <w:rsid w:val="004F2D94"/>
    <w:rsid w:val="004F2DB4"/>
    <w:rsid w:val="004F2F3B"/>
    <w:rsid w:val="004F338F"/>
    <w:rsid w:val="004F3FC2"/>
    <w:rsid w:val="004F4497"/>
    <w:rsid w:val="004F4607"/>
    <w:rsid w:val="004F46F6"/>
    <w:rsid w:val="004F4817"/>
    <w:rsid w:val="004F55EF"/>
    <w:rsid w:val="004F58A8"/>
    <w:rsid w:val="004F60AF"/>
    <w:rsid w:val="004F60CA"/>
    <w:rsid w:val="004F60F7"/>
    <w:rsid w:val="004F660D"/>
    <w:rsid w:val="004F6904"/>
    <w:rsid w:val="004F6F85"/>
    <w:rsid w:val="004F7032"/>
    <w:rsid w:val="004F71CE"/>
    <w:rsid w:val="004F7214"/>
    <w:rsid w:val="004F7A3B"/>
    <w:rsid w:val="004F7A88"/>
    <w:rsid w:val="004F7AB1"/>
    <w:rsid w:val="004F7D6E"/>
    <w:rsid w:val="005000E5"/>
    <w:rsid w:val="005004AC"/>
    <w:rsid w:val="00500783"/>
    <w:rsid w:val="00500AE4"/>
    <w:rsid w:val="00500C65"/>
    <w:rsid w:val="00500C69"/>
    <w:rsid w:val="00500D79"/>
    <w:rsid w:val="005012E5"/>
    <w:rsid w:val="00501447"/>
    <w:rsid w:val="0050153E"/>
    <w:rsid w:val="00501E38"/>
    <w:rsid w:val="00501ECA"/>
    <w:rsid w:val="005022C5"/>
    <w:rsid w:val="00502398"/>
    <w:rsid w:val="005025C7"/>
    <w:rsid w:val="0050261E"/>
    <w:rsid w:val="00502798"/>
    <w:rsid w:val="0050280D"/>
    <w:rsid w:val="00502CAA"/>
    <w:rsid w:val="00503170"/>
    <w:rsid w:val="005037B0"/>
    <w:rsid w:val="00503C48"/>
    <w:rsid w:val="00503DBF"/>
    <w:rsid w:val="00503EB9"/>
    <w:rsid w:val="0050414D"/>
    <w:rsid w:val="005042CD"/>
    <w:rsid w:val="005042F1"/>
    <w:rsid w:val="005043FB"/>
    <w:rsid w:val="00504563"/>
    <w:rsid w:val="00504980"/>
    <w:rsid w:val="00504CA8"/>
    <w:rsid w:val="00504E25"/>
    <w:rsid w:val="00505041"/>
    <w:rsid w:val="005052C0"/>
    <w:rsid w:val="0050547F"/>
    <w:rsid w:val="005055B3"/>
    <w:rsid w:val="0050607E"/>
    <w:rsid w:val="0050621C"/>
    <w:rsid w:val="0050633B"/>
    <w:rsid w:val="00506A75"/>
    <w:rsid w:val="00506D94"/>
    <w:rsid w:val="0050707E"/>
    <w:rsid w:val="00507178"/>
    <w:rsid w:val="005074FC"/>
    <w:rsid w:val="00507787"/>
    <w:rsid w:val="00507CF8"/>
    <w:rsid w:val="00510313"/>
    <w:rsid w:val="00510A0D"/>
    <w:rsid w:val="00510DB3"/>
    <w:rsid w:val="00511223"/>
    <w:rsid w:val="00511E5E"/>
    <w:rsid w:val="00511F50"/>
    <w:rsid w:val="0051280E"/>
    <w:rsid w:val="00512F1E"/>
    <w:rsid w:val="00513511"/>
    <w:rsid w:val="005136AF"/>
    <w:rsid w:val="005139EC"/>
    <w:rsid w:val="00513AA1"/>
    <w:rsid w:val="00513F2C"/>
    <w:rsid w:val="00513FE9"/>
    <w:rsid w:val="005142D4"/>
    <w:rsid w:val="0051451D"/>
    <w:rsid w:val="005145A0"/>
    <w:rsid w:val="0051464D"/>
    <w:rsid w:val="00514939"/>
    <w:rsid w:val="00514980"/>
    <w:rsid w:val="00514CDB"/>
    <w:rsid w:val="005155F0"/>
    <w:rsid w:val="00515930"/>
    <w:rsid w:val="00515973"/>
    <w:rsid w:val="00515AB0"/>
    <w:rsid w:val="00516BB8"/>
    <w:rsid w:val="00516C57"/>
    <w:rsid w:val="00516E8C"/>
    <w:rsid w:val="00516FF0"/>
    <w:rsid w:val="005172DC"/>
    <w:rsid w:val="0051733C"/>
    <w:rsid w:val="005174B5"/>
    <w:rsid w:val="005174E7"/>
    <w:rsid w:val="005176AF"/>
    <w:rsid w:val="005179B9"/>
    <w:rsid w:val="00517F5E"/>
    <w:rsid w:val="00520052"/>
    <w:rsid w:val="005204D6"/>
    <w:rsid w:val="005206A1"/>
    <w:rsid w:val="00520BC0"/>
    <w:rsid w:val="00520FF6"/>
    <w:rsid w:val="00521400"/>
    <w:rsid w:val="0052171F"/>
    <w:rsid w:val="005218C4"/>
    <w:rsid w:val="00521CFE"/>
    <w:rsid w:val="00521F09"/>
    <w:rsid w:val="00522048"/>
    <w:rsid w:val="0052226D"/>
    <w:rsid w:val="005224A0"/>
    <w:rsid w:val="005228B1"/>
    <w:rsid w:val="005230CE"/>
    <w:rsid w:val="00523188"/>
    <w:rsid w:val="005233E3"/>
    <w:rsid w:val="0052368B"/>
    <w:rsid w:val="005237F4"/>
    <w:rsid w:val="0052394A"/>
    <w:rsid w:val="00523DCE"/>
    <w:rsid w:val="00523F36"/>
    <w:rsid w:val="0052409C"/>
    <w:rsid w:val="005241AA"/>
    <w:rsid w:val="005245CE"/>
    <w:rsid w:val="00524803"/>
    <w:rsid w:val="0052496C"/>
    <w:rsid w:val="00524B40"/>
    <w:rsid w:val="00524FB3"/>
    <w:rsid w:val="00524FBF"/>
    <w:rsid w:val="0052581D"/>
    <w:rsid w:val="00525C97"/>
    <w:rsid w:val="00525FE1"/>
    <w:rsid w:val="00526020"/>
    <w:rsid w:val="005261CA"/>
    <w:rsid w:val="005262C8"/>
    <w:rsid w:val="00526421"/>
    <w:rsid w:val="00526495"/>
    <w:rsid w:val="00526642"/>
    <w:rsid w:val="0052666D"/>
    <w:rsid w:val="00526A14"/>
    <w:rsid w:val="00526D34"/>
    <w:rsid w:val="00527261"/>
    <w:rsid w:val="00527BBA"/>
    <w:rsid w:val="005302F2"/>
    <w:rsid w:val="0053094D"/>
    <w:rsid w:val="00530C48"/>
    <w:rsid w:val="00530D0F"/>
    <w:rsid w:val="00530FF3"/>
    <w:rsid w:val="005311C6"/>
    <w:rsid w:val="00531381"/>
    <w:rsid w:val="005314CD"/>
    <w:rsid w:val="00531B0E"/>
    <w:rsid w:val="00531D00"/>
    <w:rsid w:val="00532479"/>
    <w:rsid w:val="00532793"/>
    <w:rsid w:val="0053319F"/>
    <w:rsid w:val="005336F3"/>
    <w:rsid w:val="005338E4"/>
    <w:rsid w:val="005339EF"/>
    <w:rsid w:val="00533B3F"/>
    <w:rsid w:val="00533C6F"/>
    <w:rsid w:val="00533E01"/>
    <w:rsid w:val="00533EB0"/>
    <w:rsid w:val="005342B5"/>
    <w:rsid w:val="005343B5"/>
    <w:rsid w:val="005346F4"/>
    <w:rsid w:val="0053489E"/>
    <w:rsid w:val="00534B13"/>
    <w:rsid w:val="00534B21"/>
    <w:rsid w:val="00534BF0"/>
    <w:rsid w:val="00534D3A"/>
    <w:rsid w:val="00534D7D"/>
    <w:rsid w:val="0053518E"/>
    <w:rsid w:val="00535335"/>
    <w:rsid w:val="0053567B"/>
    <w:rsid w:val="00535890"/>
    <w:rsid w:val="00535B4C"/>
    <w:rsid w:val="00535C1F"/>
    <w:rsid w:val="00535D8D"/>
    <w:rsid w:val="00535D9D"/>
    <w:rsid w:val="00536423"/>
    <w:rsid w:val="005367DD"/>
    <w:rsid w:val="00536969"/>
    <w:rsid w:val="00536CBB"/>
    <w:rsid w:val="00536EC7"/>
    <w:rsid w:val="00537361"/>
    <w:rsid w:val="00537479"/>
    <w:rsid w:val="005379C7"/>
    <w:rsid w:val="00537AE6"/>
    <w:rsid w:val="005402C6"/>
    <w:rsid w:val="005407C6"/>
    <w:rsid w:val="00540A93"/>
    <w:rsid w:val="00540AFE"/>
    <w:rsid w:val="00541550"/>
    <w:rsid w:val="00541B42"/>
    <w:rsid w:val="00541EB3"/>
    <w:rsid w:val="00541EC6"/>
    <w:rsid w:val="0054200C"/>
    <w:rsid w:val="005422FE"/>
    <w:rsid w:val="0054248D"/>
    <w:rsid w:val="005428A8"/>
    <w:rsid w:val="005428BB"/>
    <w:rsid w:val="00542E9F"/>
    <w:rsid w:val="00542EEA"/>
    <w:rsid w:val="00542F62"/>
    <w:rsid w:val="00543311"/>
    <w:rsid w:val="005436D7"/>
    <w:rsid w:val="00543B79"/>
    <w:rsid w:val="00543DF5"/>
    <w:rsid w:val="00543ED5"/>
    <w:rsid w:val="00544085"/>
    <w:rsid w:val="0054409D"/>
    <w:rsid w:val="0054419C"/>
    <w:rsid w:val="005441BB"/>
    <w:rsid w:val="00544278"/>
    <w:rsid w:val="005449BE"/>
    <w:rsid w:val="00544A79"/>
    <w:rsid w:val="00544C47"/>
    <w:rsid w:val="00544C9F"/>
    <w:rsid w:val="00544CAA"/>
    <w:rsid w:val="005450F7"/>
    <w:rsid w:val="005456D8"/>
    <w:rsid w:val="00545A2B"/>
    <w:rsid w:val="00546214"/>
    <w:rsid w:val="0054646C"/>
    <w:rsid w:val="00546E53"/>
    <w:rsid w:val="00546E7A"/>
    <w:rsid w:val="00547BEE"/>
    <w:rsid w:val="00547E13"/>
    <w:rsid w:val="005507E5"/>
    <w:rsid w:val="00550C1F"/>
    <w:rsid w:val="00550D7A"/>
    <w:rsid w:val="00550E4D"/>
    <w:rsid w:val="005511B7"/>
    <w:rsid w:val="00551294"/>
    <w:rsid w:val="0055163A"/>
    <w:rsid w:val="00551CF6"/>
    <w:rsid w:val="00552ED6"/>
    <w:rsid w:val="0055344A"/>
    <w:rsid w:val="00553495"/>
    <w:rsid w:val="005537AE"/>
    <w:rsid w:val="00553ACC"/>
    <w:rsid w:val="00553CCD"/>
    <w:rsid w:val="00553FC9"/>
    <w:rsid w:val="0055468E"/>
    <w:rsid w:val="005546AF"/>
    <w:rsid w:val="00554750"/>
    <w:rsid w:val="005549C2"/>
    <w:rsid w:val="00554AAB"/>
    <w:rsid w:val="00554E46"/>
    <w:rsid w:val="005554F1"/>
    <w:rsid w:val="0055555F"/>
    <w:rsid w:val="005557EF"/>
    <w:rsid w:val="00555822"/>
    <w:rsid w:val="00555BE3"/>
    <w:rsid w:val="00556148"/>
    <w:rsid w:val="005564AA"/>
    <w:rsid w:val="00556CF0"/>
    <w:rsid w:val="00556DF4"/>
    <w:rsid w:val="00556E17"/>
    <w:rsid w:val="005570C4"/>
    <w:rsid w:val="005572AA"/>
    <w:rsid w:val="00557472"/>
    <w:rsid w:val="005575D8"/>
    <w:rsid w:val="00557616"/>
    <w:rsid w:val="00557B08"/>
    <w:rsid w:val="00557EEB"/>
    <w:rsid w:val="00560554"/>
    <w:rsid w:val="005607DD"/>
    <w:rsid w:val="0056103E"/>
    <w:rsid w:val="005610D3"/>
    <w:rsid w:val="0056195F"/>
    <w:rsid w:val="005619CF"/>
    <w:rsid w:val="00561B47"/>
    <w:rsid w:val="00561F86"/>
    <w:rsid w:val="00563599"/>
    <w:rsid w:val="00563D60"/>
    <w:rsid w:val="005641F5"/>
    <w:rsid w:val="00564224"/>
    <w:rsid w:val="005642D1"/>
    <w:rsid w:val="005648D0"/>
    <w:rsid w:val="00564D65"/>
    <w:rsid w:val="005658E2"/>
    <w:rsid w:val="00565A68"/>
    <w:rsid w:val="00565B08"/>
    <w:rsid w:val="00565BCC"/>
    <w:rsid w:val="00565DF6"/>
    <w:rsid w:val="00566026"/>
    <w:rsid w:val="00566128"/>
    <w:rsid w:val="005665DB"/>
    <w:rsid w:val="005668C0"/>
    <w:rsid w:val="00566D52"/>
    <w:rsid w:val="0056738B"/>
    <w:rsid w:val="0056742A"/>
    <w:rsid w:val="0056748A"/>
    <w:rsid w:val="0056764A"/>
    <w:rsid w:val="00567742"/>
    <w:rsid w:val="00567C7E"/>
    <w:rsid w:val="005700CC"/>
    <w:rsid w:val="00570427"/>
    <w:rsid w:val="0057042B"/>
    <w:rsid w:val="005709FC"/>
    <w:rsid w:val="00570CBB"/>
    <w:rsid w:val="0057111D"/>
    <w:rsid w:val="00571493"/>
    <w:rsid w:val="005717D3"/>
    <w:rsid w:val="005722B0"/>
    <w:rsid w:val="005728C8"/>
    <w:rsid w:val="00572C0C"/>
    <w:rsid w:val="00572E8C"/>
    <w:rsid w:val="0057335C"/>
    <w:rsid w:val="005733C6"/>
    <w:rsid w:val="005739CF"/>
    <w:rsid w:val="00573BC7"/>
    <w:rsid w:val="00573D75"/>
    <w:rsid w:val="00573EB6"/>
    <w:rsid w:val="005740A0"/>
    <w:rsid w:val="005745E2"/>
    <w:rsid w:val="0057472A"/>
    <w:rsid w:val="00574A8F"/>
    <w:rsid w:val="00574F1E"/>
    <w:rsid w:val="00575146"/>
    <w:rsid w:val="005753A8"/>
    <w:rsid w:val="0057549E"/>
    <w:rsid w:val="00575594"/>
    <w:rsid w:val="00576290"/>
    <w:rsid w:val="00576313"/>
    <w:rsid w:val="005771A2"/>
    <w:rsid w:val="0057740D"/>
    <w:rsid w:val="005774C5"/>
    <w:rsid w:val="00577BDD"/>
    <w:rsid w:val="00577C7C"/>
    <w:rsid w:val="00577C92"/>
    <w:rsid w:val="00577C94"/>
    <w:rsid w:val="00580258"/>
    <w:rsid w:val="005804AB"/>
    <w:rsid w:val="005808C8"/>
    <w:rsid w:val="00580AC4"/>
    <w:rsid w:val="00580B18"/>
    <w:rsid w:val="00581068"/>
    <w:rsid w:val="00581F9D"/>
    <w:rsid w:val="00582379"/>
    <w:rsid w:val="00582437"/>
    <w:rsid w:val="00582FE3"/>
    <w:rsid w:val="0058380D"/>
    <w:rsid w:val="005839E7"/>
    <w:rsid w:val="00583C18"/>
    <w:rsid w:val="00583FA3"/>
    <w:rsid w:val="005840B3"/>
    <w:rsid w:val="0058417A"/>
    <w:rsid w:val="005844ED"/>
    <w:rsid w:val="00584A64"/>
    <w:rsid w:val="00584A6B"/>
    <w:rsid w:val="005850C1"/>
    <w:rsid w:val="00585322"/>
    <w:rsid w:val="005853BD"/>
    <w:rsid w:val="00585532"/>
    <w:rsid w:val="0058633F"/>
    <w:rsid w:val="0058637E"/>
    <w:rsid w:val="005863D2"/>
    <w:rsid w:val="00586402"/>
    <w:rsid w:val="005866BE"/>
    <w:rsid w:val="00586A29"/>
    <w:rsid w:val="00586D9A"/>
    <w:rsid w:val="00586E6E"/>
    <w:rsid w:val="0058715F"/>
    <w:rsid w:val="005871CA"/>
    <w:rsid w:val="005875DA"/>
    <w:rsid w:val="00587644"/>
    <w:rsid w:val="0058764C"/>
    <w:rsid w:val="0058785D"/>
    <w:rsid w:val="00590CC2"/>
    <w:rsid w:val="00590FD5"/>
    <w:rsid w:val="00590FE5"/>
    <w:rsid w:val="005910C0"/>
    <w:rsid w:val="005916D0"/>
    <w:rsid w:val="005917B8"/>
    <w:rsid w:val="005919AA"/>
    <w:rsid w:val="00591D2E"/>
    <w:rsid w:val="00591EEE"/>
    <w:rsid w:val="00592CB0"/>
    <w:rsid w:val="00592CB5"/>
    <w:rsid w:val="0059364C"/>
    <w:rsid w:val="00593897"/>
    <w:rsid w:val="00593977"/>
    <w:rsid w:val="005939DA"/>
    <w:rsid w:val="0059424C"/>
    <w:rsid w:val="005946EC"/>
    <w:rsid w:val="00594722"/>
    <w:rsid w:val="005948FA"/>
    <w:rsid w:val="00594AF2"/>
    <w:rsid w:val="00594EFD"/>
    <w:rsid w:val="00594F42"/>
    <w:rsid w:val="00594F95"/>
    <w:rsid w:val="00595257"/>
    <w:rsid w:val="005954CE"/>
    <w:rsid w:val="00595523"/>
    <w:rsid w:val="00595AB0"/>
    <w:rsid w:val="00595C09"/>
    <w:rsid w:val="00595E5C"/>
    <w:rsid w:val="00595F56"/>
    <w:rsid w:val="0059607E"/>
    <w:rsid w:val="00596831"/>
    <w:rsid w:val="00597552"/>
    <w:rsid w:val="00597783"/>
    <w:rsid w:val="00597A36"/>
    <w:rsid w:val="00597B50"/>
    <w:rsid w:val="00597E60"/>
    <w:rsid w:val="005A0315"/>
    <w:rsid w:val="005A0386"/>
    <w:rsid w:val="005A047C"/>
    <w:rsid w:val="005A0797"/>
    <w:rsid w:val="005A08DC"/>
    <w:rsid w:val="005A0BC7"/>
    <w:rsid w:val="005A0D99"/>
    <w:rsid w:val="005A1084"/>
    <w:rsid w:val="005A13E8"/>
    <w:rsid w:val="005A1801"/>
    <w:rsid w:val="005A1D3F"/>
    <w:rsid w:val="005A1F19"/>
    <w:rsid w:val="005A1F7B"/>
    <w:rsid w:val="005A20A6"/>
    <w:rsid w:val="005A2505"/>
    <w:rsid w:val="005A2758"/>
    <w:rsid w:val="005A27D8"/>
    <w:rsid w:val="005A2989"/>
    <w:rsid w:val="005A32F0"/>
    <w:rsid w:val="005A367A"/>
    <w:rsid w:val="005A375F"/>
    <w:rsid w:val="005A3AFA"/>
    <w:rsid w:val="005A3C66"/>
    <w:rsid w:val="005A3FD8"/>
    <w:rsid w:val="005A405B"/>
    <w:rsid w:val="005A40C8"/>
    <w:rsid w:val="005A417A"/>
    <w:rsid w:val="005A4271"/>
    <w:rsid w:val="005A450C"/>
    <w:rsid w:val="005A45BC"/>
    <w:rsid w:val="005A4BC2"/>
    <w:rsid w:val="005A5162"/>
    <w:rsid w:val="005A5229"/>
    <w:rsid w:val="005A53E1"/>
    <w:rsid w:val="005A55BA"/>
    <w:rsid w:val="005A573A"/>
    <w:rsid w:val="005A5AEA"/>
    <w:rsid w:val="005A6003"/>
    <w:rsid w:val="005A6055"/>
    <w:rsid w:val="005A6573"/>
    <w:rsid w:val="005A6F6F"/>
    <w:rsid w:val="005A7604"/>
    <w:rsid w:val="005A787E"/>
    <w:rsid w:val="005A79D7"/>
    <w:rsid w:val="005B00F7"/>
    <w:rsid w:val="005B0302"/>
    <w:rsid w:val="005B03BC"/>
    <w:rsid w:val="005B04B0"/>
    <w:rsid w:val="005B06F9"/>
    <w:rsid w:val="005B0AA1"/>
    <w:rsid w:val="005B0CED"/>
    <w:rsid w:val="005B0E35"/>
    <w:rsid w:val="005B1593"/>
    <w:rsid w:val="005B1ED7"/>
    <w:rsid w:val="005B21D6"/>
    <w:rsid w:val="005B2275"/>
    <w:rsid w:val="005B237C"/>
    <w:rsid w:val="005B2470"/>
    <w:rsid w:val="005B2594"/>
    <w:rsid w:val="005B2953"/>
    <w:rsid w:val="005B2B3D"/>
    <w:rsid w:val="005B2B92"/>
    <w:rsid w:val="005B2D8C"/>
    <w:rsid w:val="005B305C"/>
    <w:rsid w:val="005B37D8"/>
    <w:rsid w:val="005B37E9"/>
    <w:rsid w:val="005B3846"/>
    <w:rsid w:val="005B3C7A"/>
    <w:rsid w:val="005B3EF8"/>
    <w:rsid w:val="005B4137"/>
    <w:rsid w:val="005B4159"/>
    <w:rsid w:val="005B42F6"/>
    <w:rsid w:val="005B446F"/>
    <w:rsid w:val="005B49A7"/>
    <w:rsid w:val="005B4CCE"/>
    <w:rsid w:val="005B4DD8"/>
    <w:rsid w:val="005B4F05"/>
    <w:rsid w:val="005B53F4"/>
    <w:rsid w:val="005B56EB"/>
    <w:rsid w:val="005B57B4"/>
    <w:rsid w:val="005B5867"/>
    <w:rsid w:val="005B5D42"/>
    <w:rsid w:val="005B61CF"/>
    <w:rsid w:val="005B62B8"/>
    <w:rsid w:val="005B632F"/>
    <w:rsid w:val="005B6385"/>
    <w:rsid w:val="005B6627"/>
    <w:rsid w:val="005B68C5"/>
    <w:rsid w:val="005B6A80"/>
    <w:rsid w:val="005B6F07"/>
    <w:rsid w:val="005B7331"/>
    <w:rsid w:val="005B7517"/>
    <w:rsid w:val="005B7641"/>
    <w:rsid w:val="005B7708"/>
    <w:rsid w:val="005B77FB"/>
    <w:rsid w:val="005B7E3E"/>
    <w:rsid w:val="005B7F47"/>
    <w:rsid w:val="005C0281"/>
    <w:rsid w:val="005C02F7"/>
    <w:rsid w:val="005C05E8"/>
    <w:rsid w:val="005C07A0"/>
    <w:rsid w:val="005C0F16"/>
    <w:rsid w:val="005C1AC3"/>
    <w:rsid w:val="005C1AEF"/>
    <w:rsid w:val="005C23DA"/>
    <w:rsid w:val="005C282C"/>
    <w:rsid w:val="005C2850"/>
    <w:rsid w:val="005C2A59"/>
    <w:rsid w:val="005C2E09"/>
    <w:rsid w:val="005C318D"/>
    <w:rsid w:val="005C31E6"/>
    <w:rsid w:val="005C3217"/>
    <w:rsid w:val="005C329D"/>
    <w:rsid w:val="005C3768"/>
    <w:rsid w:val="005C39D7"/>
    <w:rsid w:val="005C3CC3"/>
    <w:rsid w:val="005C3D37"/>
    <w:rsid w:val="005C405C"/>
    <w:rsid w:val="005C44D3"/>
    <w:rsid w:val="005C44EA"/>
    <w:rsid w:val="005C471E"/>
    <w:rsid w:val="005C4BE1"/>
    <w:rsid w:val="005C4DB0"/>
    <w:rsid w:val="005C4E38"/>
    <w:rsid w:val="005C5118"/>
    <w:rsid w:val="005C530D"/>
    <w:rsid w:val="005C5CE0"/>
    <w:rsid w:val="005C605A"/>
    <w:rsid w:val="005C60F4"/>
    <w:rsid w:val="005C6101"/>
    <w:rsid w:val="005C6522"/>
    <w:rsid w:val="005C67DF"/>
    <w:rsid w:val="005C689E"/>
    <w:rsid w:val="005C6DFE"/>
    <w:rsid w:val="005C7455"/>
    <w:rsid w:val="005C7469"/>
    <w:rsid w:val="005C79F8"/>
    <w:rsid w:val="005C7BFE"/>
    <w:rsid w:val="005C7D78"/>
    <w:rsid w:val="005C7DA8"/>
    <w:rsid w:val="005D0854"/>
    <w:rsid w:val="005D0B74"/>
    <w:rsid w:val="005D0EF9"/>
    <w:rsid w:val="005D1301"/>
    <w:rsid w:val="005D17D8"/>
    <w:rsid w:val="005D19C4"/>
    <w:rsid w:val="005D1F23"/>
    <w:rsid w:val="005D1F5B"/>
    <w:rsid w:val="005D2120"/>
    <w:rsid w:val="005D23E6"/>
    <w:rsid w:val="005D2515"/>
    <w:rsid w:val="005D2524"/>
    <w:rsid w:val="005D267D"/>
    <w:rsid w:val="005D3030"/>
    <w:rsid w:val="005D33CB"/>
    <w:rsid w:val="005D33F7"/>
    <w:rsid w:val="005D3913"/>
    <w:rsid w:val="005D3921"/>
    <w:rsid w:val="005D46EF"/>
    <w:rsid w:val="005D4A14"/>
    <w:rsid w:val="005D4EBF"/>
    <w:rsid w:val="005D4F7D"/>
    <w:rsid w:val="005D50DC"/>
    <w:rsid w:val="005D5277"/>
    <w:rsid w:val="005D542B"/>
    <w:rsid w:val="005D565D"/>
    <w:rsid w:val="005D576C"/>
    <w:rsid w:val="005D6040"/>
    <w:rsid w:val="005D6189"/>
    <w:rsid w:val="005D6361"/>
    <w:rsid w:val="005D6580"/>
    <w:rsid w:val="005D66DA"/>
    <w:rsid w:val="005D673F"/>
    <w:rsid w:val="005D716E"/>
    <w:rsid w:val="005D7950"/>
    <w:rsid w:val="005E010A"/>
    <w:rsid w:val="005E01A3"/>
    <w:rsid w:val="005E080B"/>
    <w:rsid w:val="005E09F4"/>
    <w:rsid w:val="005E120C"/>
    <w:rsid w:val="005E14BC"/>
    <w:rsid w:val="005E1F6A"/>
    <w:rsid w:val="005E1FA9"/>
    <w:rsid w:val="005E24DB"/>
    <w:rsid w:val="005E24F2"/>
    <w:rsid w:val="005E2667"/>
    <w:rsid w:val="005E2685"/>
    <w:rsid w:val="005E2E27"/>
    <w:rsid w:val="005E3063"/>
    <w:rsid w:val="005E3220"/>
    <w:rsid w:val="005E3405"/>
    <w:rsid w:val="005E3635"/>
    <w:rsid w:val="005E3778"/>
    <w:rsid w:val="005E3E1A"/>
    <w:rsid w:val="005E3E96"/>
    <w:rsid w:val="005E3FE8"/>
    <w:rsid w:val="005E4416"/>
    <w:rsid w:val="005E49CE"/>
    <w:rsid w:val="005E4B81"/>
    <w:rsid w:val="005E4D8A"/>
    <w:rsid w:val="005E4F34"/>
    <w:rsid w:val="005E50AC"/>
    <w:rsid w:val="005E50D3"/>
    <w:rsid w:val="005E588A"/>
    <w:rsid w:val="005E5BA1"/>
    <w:rsid w:val="005E645A"/>
    <w:rsid w:val="005E6881"/>
    <w:rsid w:val="005E69DE"/>
    <w:rsid w:val="005E6D61"/>
    <w:rsid w:val="005E73FD"/>
    <w:rsid w:val="005E75F8"/>
    <w:rsid w:val="005E76D8"/>
    <w:rsid w:val="005E790E"/>
    <w:rsid w:val="005E79B9"/>
    <w:rsid w:val="005E7B4D"/>
    <w:rsid w:val="005E7E18"/>
    <w:rsid w:val="005F010F"/>
    <w:rsid w:val="005F0203"/>
    <w:rsid w:val="005F0237"/>
    <w:rsid w:val="005F0332"/>
    <w:rsid w:val="005F06A5"/>
    <w:rsid w:val="005F14FB"/>
    <w:rsid w:val="005F1B45"/>
    <w:rsid w:val="005F216E"/>
    <w:rsid w:val="005F2C31"/>
    <w:rsid w:val="005F35DE"/>
    <w:rsid w:val="005F36CF"/>
    <w:rsid w:val="005F39FC"/>
    <w:rsid w:val="005F3F56"/>
    <w:rsid w:val="005F440C"/>
    <w:rsid w:val="005F4450"/>
    <w:rsid w:val="005F475E"/>
    <w:rsid w:val="005F5245"/>
    <w:rsid w:val="005F59DA"/>
    <w:rsid w:val="005F5BBA"/>
    <w:rsid w:val="005F6117"/>
    <w:rsid w:val="005F63AE"/>
    <w:rsid w:val="005F6681"/>
    <w:rsid w:val="005F67D0"/>
    <w:rsid w:val="005F6910"/>
    <w:rsid w:val="005F6A9D"/>
    <w:rsid w:val="005F6F4F"/>
    <w:rsid w:val="005F709B"/>
    <w:rsid w:val="005F7491"/>
    <w:rsid w:val="005F76F3"/>
    <w:rsid w:val="005F7BD7"/>
    <w:rsid w:val="005F7C82"/>
    <w:rsid w:val="005F7DC2"/>
    <w:rsid w:val="005F7F12"/>
    <w:rsid w:val="006003CA"/>
    <w:rsid w:val="00600AE3"/>
    <w:rsid w:val="00600EB4"/>
    <w:rsid w:val="00601071"/>
    <w:rsid w:val="00601324"/>
    <w:rsid w:val="00601356"/>
    <w:rsid w:val="00601410"/>
    <w:rsid w:val="0060168F"/>
    <w:rsid w:val="00601959"/>
    <w:rsid w:val="00602169"/>
    <w:rsid w:val="006021A0"/>
    <w:rsid w:val="0060246B"/>
    <w:rsid w:val="00602C93"/>
    <w:rsid w:val="00602CC7"/>
    <w:rsid w:val="00602D76"/>
    <w:rsid w:val="00602F5A"/>
    <w:rsid w:val="00603235"/>
    <w:rsid w:val="006032C9"/>
    <w:rsid w:val="00603494"/>
    <w:rsid w:val="006034C2"/>
    <w:rsid w:val="006034F7"/>
    <w:rsid w:val="006035EC"/>
    <w:rsid w:val="0060378F"/>
    <w:rsid w:val="006039A5"/>
    <w:rsid w:val="00603F7A"/>
    <w:rsid w:val="006045F0"/>
    <w:rsid w:val="006047E7"/>
    <w:rsid w:val="00604924"/>
    <w:rsid w:val="00604C79"/>
    <w:rsid w:val="00605358"/>
    <w:rsid w:val="006055F3"/>
    <w:rsid w:val="00605609"/>
    <w:rsid w:val="006059E4"/>
    <w:rsid w:val="00605BDB"/>
    <w:rsid w:val="00605D29"/>
    <w:rsid w:val="00605DCE"/>
    <w:rsid w:val="00605E2A"/>
    <w:rsid w:val="00606001"/>
    <w:rsid w:val="0060610F"/>
    <w:rsid w:val="00606345"/>
    <w:rsid w:val="00606746"/>
    <w:rsid w:val="00606AC1"/>
    <w:rsid w:val="00607147"/>
    <w:rsid w:val="00607298"/>
    <w:rsid w:val="00607822"/>
    <w:rsid w:val="006078F2"/>
    <w:rsid w:val="00610213"/>
    <w:rsid w:val="006102A3"/>
    <w:rsid w:val="006104B1"/>
    <w:rsid w:val="006104E7"/>
    <w:rsid w:val="006104E9"/>
    <w:rsid w:val="006109AE"/>
    <w:rsid w:val="00610F57"/>
    <w:rsid w:val="00611AE1"/>
    <w:rsid w:val="006122A4"/>
    <w:rsid w:val="00612DA7"/>
    <w:rsid w:val="00613200"/>
    <w:rsid w:val="0061341C"/>
    <w:rsid w:val="0061358B"/>
    <w:rsid w:val="006138C0"/>
    <w:rsid w:val="00613B52"/>
    <w:rsid w:val="00613CB6"/>
    <w:rsid w:val="00613DF1"/>
    <w:rsid w:val="00613F63"/>
    <w:rsid w:val="006143A8"/>
    <w:rsid w:val="006144D9"/>
    <w:rsid w:val="00614A66"/>
    <w:rsid w:val="00614B2B"/>
    <w:rsid w:val="00614DAB"/>
    <w:rsid w:val="00615094"/>
    <w:rsid w:val="00615237"/>
    <w:rsid w:val="0061527A"/>
    <w:rsid w:val="006152B0"/>
    <w:rsid w:val="00615495"/>
    <w:rsid w:val="00615808"/>
    <w:rsid w:val="00616113"/>
    <w:rsid w:val="00616A53"/>
    <w:rsid w:val="00616A61"/>
    <w:rsid w:val="00616DA9"/>
    <w:rsid w:val="00617142"/>
    <w:rsid w:val="00617442"/>
    <w:rsid w:val="00617825"/>
    <w:rsid w:val="00617A52"/>
    <w:rsid w:val="00617BDF"/>
    <w:rsid w:val="0062019E"/>
    <w:rsid w:val="00620A95"/>
    <w:rsid w:val="00620B31"/>
    <w:rsid w:val="00620B48"/>
    <w:rsid w:val="00620C4A"/>
    <w:rsid w:val="00620D0C"/>
    <w:rsid w:val="0062159C"/>
    <w:rsid w:val="00621729"/>
    <w:rsid w:val="00621841"/>
    <w:rsid w:val="00621AFC"/>
    <w:rsid w:val="0062209B"/>
    <w:rsid w:val="006221E3"/>
    <w:rsid w:val="0062268A"/>
    <w:rsid w:val="0062286B"/>
    <w:rsid w:val="00622BA2"/>
    <w:rsid w:val="00622BE7"/>
    <w:rsid w:val="00622BEB"/>
    <w:rsid w:val="00623736"/>
    <w:rsid w:val="006237ED"/>
    <w:rsid w:val="00623BEF"/>
    <w:rsid w:val="00623DEF"/>
    <w:rsid w:val="00623F91"/>
    <w:rsid w:val="0062402E"/>
    <w:rsid w:val="0062419C"/>
    <w:rsid w:val="00624812"/>
    <w:rsid w:val="0062482A"/>
    <w:rsid w:val="00624E8B"/>
    <w:rsid w:val="00624EFF"/>
    <w:rsid w:val="00625085"/>
    <w:rsid w:val="00625173"/>
    <w:rsid w:val="006252AD"/>
    <w:rsid w:val="00625B07"/>
    <w:rsid w:val="00625E62"/>
    <w:rsid w:val="006264C8"/>
    <w:rsid w:val="00626BA0"/>
    <w:rsid w:val="00626C3C"/>
    <w:rsid w:val="00626D20"/>
    <w:rsid w:val="00627113"/>
    <w:rsid w:val="006271A4"/>
    <w:rsid w:val="00627678"/>
    <w:rsid w:val="00627738"/>
    <w:rsid w:val="00627860"/>
    <w:rsid w:val="00630553"/>
    <w:rsid w:val="00630714"/>
    <w:rsid w:val="00631281"/>
    <w:rsid w:val="00631298"/>
    <w:rsid w:val="00631809"/>
    <w:rsid w:val="0063184C"/>
    <w:rsid w:val="00631913"/>
    <w:rsid w:val="00631A00"/>
    <w:rsid w:val="00631C87"/>
    <w:rsid w:val="00631E5C"/>
    <w:rsid w:val="00631E83"/>
    <w:rsid w:val="00631F7A"/>
    <w:rsid w:val="006328FC"/>
    <w:rsid w:val="00633234"/>
    <w:rsid w:val="006332C5"/>
    <w:rsid w:val="0063355A"/>
    <w:rsid w:val="00633588"/>
    <w:rsid w:val="006341CF"/>
    <w:rsid w:val="0063457B"/>
    <w:rsid w:val="00634A6C"/>
    <w:rsid w:val="00634AA7"/>
    <w:rsid w:val="00634D75"/>
    <w:rsid w:val="00635614"/>
    <w:rsid w:val="006362DA"/>
    <w:rsid w:val="0063632E"/>
    <w:rsid w:val="006365A0"/>
    <w:rsid w:val="00637942"/>
    <w:rsid w:val="00637CB8"/>
    <w:rsid w:val="00637D8E"/>
    <w:rsid w:val="00637FAC"/>
    <w:rsid w:val="00640608"/>
    <w:rsid w:val="00640666"/>
    <w:rsid w:val="00640F04"/>
    <w:rsid w:val="0064162C"/>
    <w:rsid w:val="0064163A"/>
    <w:rsid w:val="00641819"/>
    <w:rsid w:val="00641C94"/>
    <w:rsid w:val="00641D23"/>
    <w:rsid w:val="006422F3"/>
    <w:rsid w:val="0064230E"/>
    <w:rsid w:val="006425F3"/>
    <w:rsid w:val="006427D2"/>
    <w:rsid w:val="00642B9C"/>
    <w:rsid w:val="00642F4D"/>
    <w:rsid w:val="00643B5B"/>
    <w:rsid w:val="00643E52"/>
    <w:rsid w:val="00644203"/>
    <w:rsid w:val="0064460F"/>
    <w:rsid w:val="00644A43"/>
    <w:rsid w:val="00644A69"/>
    <w:rsid w:val="00644E16"/>
    <w:rsid w:val="00645053"/>
    <w:rsid w:val="006451FD"/>
    <w:rsid w:val="006455B5"/>
    <w:rsid w:val="00645926"/>
    <w:rsid w:val="00645A4F"/>
    <w:rsid w:val="00645CD6"/>
    <w:rsid w:val="00645CE9"/>
    <w:rsid w:val="00645DC5"/>
    <w:rsid w:val="006461EA"/>
    <w:rsid w:val="00646255"/>
    <w:rsid w:val="006462A4"/>
    <w:rsid w:val="0064679B"/>
    <w:rsid w:val="006468B1"/>
    <w:rsid w:val="00646CE9"/>
    <w:rsid w:val="00646F12"/>
    <w:rsid w:val="00646FA9"/>
    <w:rsid w:val="00647390"/>
    <w:rsid w:val="006477AE"/>
    <w:rsid w:val="00647923"/>
    <w:rsid w:val="00647DC2"/>
    <w:rsid w:val="00647E70"/>
    <w:rsid w:val="00647FD0"/>
    <w:rsid w:val="0065009E"/>
    <w:rsid w:val="006501A0"/>
    <w:rsid w:val="00650533"/>
    <w:rsid w:val="00650DE0"/>
    <w:rsid w:val="006512E9"/>
    <w:rsid w:val="00651377"/>
    <w:rsid w:val="0065154B"/>
    <w:rsid w:val="00651780"/>
    <w:rsid w:val="0065179B"/>
    <w:rsid w:val="0065186D"/>
    <w:rsid w:val="00651CA4"/>
    <w:rsid w:val="00651E82"/>
    <w:rsid w:val="006520CB"/>
    <w:rsid w:val="00652154"/>
    <w:rsid w:val="0065244C"/>
    <w:rsid w:val="00652822"/>
    <w:rsid w:val="00652A9F"/>
    <w:rsid w:val="00652BB1"/>
    <w:rsid w:val="00652DC0"/>
    <w:rsid w:val="006530CD"/>
    <w:rsid w:val="00653135"/>
    <w:rsid w:val="0065317F"/>
    <w:rsid w:val="006539CB"/>
    <w:rsid w:val="00653AB2"/>
    <w:rsid w:val="00653B2C"/>
    <w:rsid w:val="00653FB1"/>
    <w:rsid w:val="00653FEF"/>
    <w:rsid w:val="00654108"/>
    <w:rsid w:val="006541DA"/>
    <w:rsid w:val="00654757"/>
    <w:rsid w:val="006549F8"/>
    <w:rsid w:val="00654BDC"/>
    <w:rsid w:val="00654D51"/>
    <w:rsid w:val="00654E61"/>
    <w:rsid w:val="00654F21"/>
    <w:rsid w:val="00655CB7"/>
    <w:rsid w:val="00655E34"/>
    <w:rsid w:val="00655EBB"/>
    <w:rsid w:val="006560BD"/>
    <w:rsid w:val="00656920"/>
    <w:rsid w:val="00656DD6"/>
    <w:rsid w:val="00657020"/>
    <w:rsid w:val="006570BD"/>
    <w:rsid w:val="006571DA"/>
    <w:rsid w:val="0065737E"/>
    <w:rsid w:val="006573CE"/>
    <w:rsid w:val="006577EA"/>
    <w:rsid w:val="006578B3"/>
    <w:rsid w:val="00657CED"/>
    <w:rsid w:val="00660016"/>
    <w:rsid w:val="0066005E"/>
    <w:rsid w:val="00660596"/>
    <w:rsid w:val="006607EC"/>
    <w:rsid w:val="00660B86"/>
    <w:rsid w:val="00661510"/>
    <w:rsid w:val="00661C54"/>
    <w:rsid w:val="0066226B"/>
    <w:rsid w:val="006625A4"/>
    <w:rsid w:val="00662E8E"/>
    <w:rsid w:val="00663EA9"/>
    <w:rsid w:val="00663EAB"/>
    <w:rsid w:val="00664F3D"/>
    <w:rsid w:val="00665E5B"/>
    <w:rsid w:val="00666662"/>
    <w:rsid w:val="006669E8"/>
    <w:rsid w:val="00667183"/>
    <w:rsid w:val="006673CF"/>
    <w:rsid w:val="00667670"/>
    <w:rsid w:val="00667C7D"/>
    <w:rsid w:val="00667CA4"/>
    <w:rsid w:val="006708F0"/>
    <w:rsid w:val="00670979"/>
    <w:rsid w:val="00670AA2"/>
    <w:rsid w:val="00670FE5"/>
    <w:rsid w:val="00671188"/>
    <w:rsid w:val="00671282"/>
    <w:rsid w:val="00671283"/>
    <w:rsid w:val="00671319"/>
    <w:rsid w:val="00671329"/>
    <w:rsid w:val="0067175B"/>
    <w:rsid w:val="00672146"/>
    <w:rsid w:val="006721D1"/>
    <w:rsid w:val="00672A1C"/>
    <w:rsid w:val="00672B45"/>
    <w:rsid w:val="00672B99"/>
    <w:rsid w:val="00672CA0"/>
    <w:rsid w:val="00672F40"/>
    <w:rsid w:val="00672FF6"/>
    <w:rsid w:val="00673D2F"/>
    <w:rsid w:val="006743BA"/>
    <w:rsid w:val="00674D1D"/>
    <w:rsid w:val="00674E06"/>
    <w:rsid w:val="00675B2B"/>
    <w:rsid w:val="00675DC1"/>
    <w:rsid w:val="00675DEE"/>
    <w:rsid w:val="00675DF5"/>
    <w:rsid w:val="00675E47"/>
    <w:rsid w:val="00676115"/>
    <w:rsid w:val="0067625E"/>
    <w:rsid w:val="00676CC8"/>
    <w:rsid w:val="00676E46"/>
    <w:rsid w:val="00677983"/>
    <w:rsid w:val="00677B0D"/>
    <w:rsid w:val="00677C24"/>
    <w:rsid w:val="00680308"/>
    <w:rsid w:val="006804B2"/>
    <w:rsid w:val="006804CC"/>
    <w:rsid w:val="00680894"/>
    <w:rsid w:val="00680C40"/>
    <w:rsid w:val="00680C7E"/>
    <w:rsid w:val="006811F2"/>
    <w:rsid w:val="00681AA9"/>
    <w:rsid w:val="00681B8F"/>
    <w:rsid w:val="00681E10"/>
    <w:rsid w:val="00681F32"/>
    <w:rsid w:val="00681F69"/>
    <w:rsid w:val="00681F80"/>
    <w:rsid w:val="006820CA"/>
    <w:rsid w:val="006824D9"/>
    <w:rsid w:val="00682F42"/>
    <w:rsid w:val="0068304D"/>
    <w:rsid w:val="006830FA"/>
    <w:rsid w:val="00683263"/>
    <w:rsid w:val="00683502"/>
    <w:rsid w:val="00683B94"/>
    <w:rsid w:val="00683BA9"/>
    <w:rsid w:val="00683C77"/>
    <w:rsid w:val="00683E1F"/>
    <w:rsid w:val="0068450D"/>
    <w:rsid w:val="006846AC"/>
    <w:rsid w:val="006849EB"/>
    <w:rsid w:val="0068559C"/>
    <w:rsid w:val="00685A62"/>
    <w:rsid w:val="0068665A"/>
    <w:rsid w:val="00686E66"/>
    <w:rsid w:val="00687255"/>
    <w:rsid w:val="006872E0"/>
    <w:rsid w:val="006873A6"/>
    <w:rsid w:val="00687E0C"/>
    <w:rsid w:val="00690055"/>
    <w:rsid w:val="006902F0"/>
    <w:rsid w:val="00690A47"/>
    <w:rsid w:val="00690FE6"/>
    <w:rsid w:val="006915DD"/>
    <w:rsid w:val="006916CB"/>
    <w:rsid w:val="00691D0E"/>
    <w:rsid w:val="00692360"/>
    <w:rsid w:val="00692849"/>
    <w:rsid w:val="00692AED"/>
    <w:rsid w:val="00692B49"/>
    <w:rsid w:val="00692D65"/>
    <w:rsid w:val="00692D8F"/>
    <w:rsid w:val="006936A3"/>
    <w:rsid w:val="00693907"/>
    <w:rsid w:val="0069397C"/>
    <w:rsid w:val="0069421F"/>
    <w:rsid w:val="006942C1"/>
    <w:rsid w:val="006943B1"/>
    <w:rsid w:val="00694510"/>
    <w:rsid w:val="00694569"/>
    <w:rsid w:val="006956FF"/>
    <w:rsid w:val="006957BA"/>
    <w:rsid w:val="0069596C"/>
    <w:rsid w:val="00695B24"/>
    <w:rsid w:val="00695D48"/>
    <w:rsid w:val="00695D56"/>
    <w:rsid w:val="006966C8"/>
    <w:rsid w:val="00696D40"/>
    <w:rsid w:val="00696F32"/>
    <w:rsid w:val="00696F6F"/>
    <w:rsid w:val="00697220"/>
    <w:rsid w:val="006973FF"/>
    <w:rsid w:val="006A0111"/>
    <w:rsid w:val="006A022C"/>
    <w:rsid w:val="006A03D7"/>
    <w:rsid w:val="006A099F"/>
    <w:rsid w:val="006A0DC0"/>
    <w:rsid w:val="006A1152"/>
    <w:rsid w:val="006A145F"/>
    <w:rsid w:val="006A17A2"/>
    <w:rsid w:val="006A1AD5"/>
    <w:rsid w:val="006A237A"/>
    <w:rsid w:val="006A2411"/>
    <w:rsid w:val="006A2A18"/>
    <w:rsid w:val="006A2B03"/>
    <w:rsid w:val="006A2C84"/>
    <w:rsid w:val="006A2FCB"/>
    <w:rsid w:val="006A32ED"/>
    <w:rsid w:val="006A361A"/>
    <w:rsid w:val="006A3E6E"/>
    <w:rsid w:val="006A3FE5"/>
    <w:rsid w:val="006A41E8"/>
    <w:rsid w:val="006A4549"/>
    <w:rsid w:val="006A4CE1"/>
    <w:rsid w:val="006A524E"/>
    <w:rsid w:val="006A536C"/>
    <w:rsid w:val="006A54E4"/>
    <w:rsid w:val="006A5A81"/>
    <w:rsid w:val="006A5B9D"/>
    <w:rsid w:val="006A6524"/>
    <w:rsid w:val="006A6646"/>
    <w:rsid w:val="006A691F"/>
    <w:rsid w:val="006A6FC2"/>
    <w:rsid w:val="006A700E"/>
    <w:rsid w:val="006A7230"/>
    <w:rsid w:val="006A7400"/>
    <w:rsid w:val="006A761C"/>
    <w:rsid w:val="006A7771"/>
    <w:rsid w:val="006A7E9B"/>
    <w:rsid w:val="006B02B7"/>
    <w:rsid w:val="006B0390"/>
    <w:rsid w:val="006B09EC"/>
    <w:rsid w:val="006B0ABA"/>
    <w:rsid w:val="006B0D9C"/>
    <w:rsid w:val="006B0F76"/>
    <w:rsid w:val="006B0FF6"/>
    <w:rsid w:val="006B1157"/>
    <w:rsid w:val="006B15E1"/>
    <w:rsid w:val="006B1B18"/>
    <w:rsid w:val="006B210D"/>
    <w:rsid w:val="006B23DC"/>
    <w:rsid w:val="006B2AE0"/>
    <w:rsid w:val="006B2B2C"/>
    <w:rsid w:val="006B2EC0"/>
    <w:rsid w:val="006B3306"/>
    <w:rsid w:val="006B3A4C"/>
    <w:rsid w:val="006B4B03"/>
    <w:rsid w:val="006B4FCF"/>
    <w:rsid w:val="006B5197"/>
    <w:rsid w:val="006B5886"/>
    <w:rsid w:val="006B5AA0"/>
    <w:rsid w:val="006B5BBD"/>
    <w:rsid w:val="006B5CC4"/>
    <w:rsid w:val="006B5D35"/>
    <w:rsid w:val="006B5EB6"/>
    <w:rsid w:val="006B66F0"/>
    <w:rsid w:val="006B6F34"/>
    <w:rsid w:val="006B6F7D"/>
    <w:rsid w:val="006B7B17"/>
    <w:rsid w:val="006C0215"/>
    <w:rsid w:val="006C06F0"/>
    <w:rsid w:val="006C0859"/>
    <w:rsid w:val="006C1584"/>
    <w:rsid w:val="006C17F4"/>
    <w:rsid w:val="006C1804"/>
    <w:rsid w:val="006C1842"/>
    <w:rsid w:val="006C1890"/>
    <w:rsid w:val="006C1C97"/>
    <w:rsid w:val="006C29B2"/>
    <w:rsid w:val="006C2C41"/>
    <w:rsid w:val="006C2C67"/>
    <w:rsid w:val="006C33BD"/>
    <w:rsid w:val="006C3763"/>
    <w:rsid w:val="006C3DC4"/>
    <w:rsid w:val="006C3E23"/>
    <w:rsid w:val="006C40A9"/>
    <w:rsid w:val="006C4AE1"/>
    <w:rsid w:val="006C4E0C"/>
    <w:rsid w:val="006C4EA8"/>
    <w:rsid w:val="006C4ECA"/>
    <w:rsid w:val="006C512C"/>
    <w:rsid w:val="006C5309"/>
    <w:rsid w:val="006C54BA"/>
    <w:rsid w:val="006C54FD"/>
    <w:rsid w:val="006C576F"/>
    <w:rsid w:val="006C5E2B"/>
    <w:rsid w:val="006C6167"/>
    <w:rsid w:val="006C6B79"/>
    <w:rsid w:val="006C6BAE"/>
    <w:rsid w:val="006C71C5"/>
    <w:rsid w:val="006C750A"/>
    <w:rsid w:val="006C776F"/>
    <w:rsid w:val="006C7772"/>
    <w:rsid w:val="006D0202"/>
    <w:rsid w:val="006D029A"/>
    <w:rsid w:val="006D0836"/>
    <w:rsid w:val="006D0862"/>
    <w:rsid w:val="006D0F4D"/>
    <w:rsid w:val="006D26A9"/>
    <w:rsid w:val="006D2C98"/>
    <w:rsid w:val="006D2D25"/>
    <w:rsid w:val="006D32A7"/>
    <w:rsid w:val="006D38D8"/>
    <w:rsid w:val="006D394B"/>
    <w:rsid w:val="006D3BF9"/>
    <w:rsid w:val="006D42E4"/>
    <w:rsid w:val="006D4492"/>
    <w:rsid w:val="006D44AB"/>
    <w:rsid w:val="006D48CE"/>
    <w:rsid w:val="006D4C48"/>
    <w:rsid w:val="006D4E54"/>
    <w:rsid w:val="006D4E8A"/>
    <w:rsid w:val="006D4F17"/>
    <w:rsid w:val="006D5260"/>
    <w:rsid w:val="006D5861"/>
    <w:rsid w:val="006D58A4"/>
    <w:rsid w:val="006D5AD2"/>
    <w:rsid w:val="006D5FD4"/>
    <w:rsid w:val="006D6036"/>
    <w:rsid w:val="006D6042"/>
    <w:rsid w:val="006D6181"/>
    <w:rsid w:val="006D6638"/>
    <w:rsid w:val="006D6684"/>
    <w:rsid w:val="006D66C9"/>
    <w:rsid w:val="006D6743"/>
    <w:rsid w:val="006D6826"/>
    <w:rsid w:val="006D6874"/>
    <w:rsid w:val="006D6A63"/>
    <w:rsid w:val="006D6D7E"/>
    <w:rsid w:val="006D6EE3"/>
    <w:rsid w:val="006D72CD"/>
    <w:rsid w:val="006D742A"/>
    <w:rsid w:val="006D746A"/>
    <w:rsid w:val="006D7EE8"/>
    <w:rsid w:val="006E050E"/>
    <w:rsid w:val="006E061B"/>
    <w:rsid w:val="006E0D5A"/>
    <w:rsid w:val="006E0E7B"/>
    <w:rsid w:val="006E1C21"/>
    <w:rsid w:val="006E1D81"/>
    <w:rsid w:val="006E1E00"/>
    <w:rsid w:val="006E1E6C"/>
    <w:rsid w:val="006E1EBA"/>
    <w:rsid w:val="006E1FE2"/>
    <w:rsid w:val="006E21C7"/>
    <w:rsid w:val="006E22E5"/>
    <w:rsid w:val="006E26A0"/>
    <w:rsid w:val="006E26CE"/>
    <w:rsid w:val="006E2C04"/>
    <w:rsid w:val="006E2E9E"/>
    <w:rsid w:val="006E33C6"/>
    <w:rsid w:val="006E3681"/>
    <w:rsid w:val="006E3D11"/>
    <w:rsid w:val="006E3FC5"/>
    <w:rsid w:val="006E409C"/>
    <w:rsid w:val="006E4B87"/>
    <w:rsid w:val="006E4DA9"/>
    <w:rsid w:val="006E53D4"/>
    <w:rsid w:val="006E5B19"/>
    <w:rsid w:val="006E660A"/>
    <w:rsid w:val="006E679A"/>
    <w:rsid w:val="006E67E6"/>
    <w:rsid w:val="006E6859"/>
    <w:rsid w:val="006E6BD7"/>
    <w:rsid w:val="006E72F1"/>
    <w:rsid w:val="006E7688"/>
    <w:rsid w:val="006E7830"/>
    <w:rsid w:val="006E7A1D"/>
    <w:rsid w:val="006E7B1E"/>
    <w:rsid w:val="006F0438"/>
    <w:rsid w:val="006F0BED"/>
    <w:rsid w:val="006F0CB5"/>
    <w:rsid w:val="006F0D7B"/>
    <w:rsid w:val="006F19E4"/>
    <w:rsid w:val="006F22F5"/>
    <w:rsid w:val="006F2540"/>
    <w:rsid w:val="006F2E8F"/>
    <w:rsid w:val="006F3093"/>
    <w:rsid w:val="006F3749"/>
    <w:rsid w:val="006F3E47"/>
    <w:rsid w:val="006F3FCF"/>
    <w:rsid w:val="006F41EA"/>
    <w:rsid w:val="006F42CA"/>
    <w:rsid w:val="006F4772"/>
    <w:rsid w:val="006F495C"/>
    <w:rsid w:val="006F4D05"/>
    <w:rsid w:val="006F4DF8"/>
    <w:rsid w:val="006F543F"/>
    <w:rsid w:val="006F5855"/>
    <w:rsid w:val="006F58E7"/>
    <w:rsid w:val="006F5911"/>
    <w:rsid w:val="006F5979"/>
    <w:rsid w:val="006F5CE8"/>
    <w:rsid w:val="006F5CFB"/>
    <w:rsid w:val="006F6738"/>
    <w:rsid w:val="006F6BF1"/>
    <w:rsid w:val="006F6CFB"/>
    <w:rsid w:val="006F73FD"/>
    <w:rsid w:val="006F74C2"/>
    <w:rsid w:val="006F7506"/>
    <w:rsid w:val="006F772E"/>
    <w:rsid w:val="006F7961"/>
    <w:rsid w:val="006F7D71"/>
    <w:rsid w:val="006F7DE4"/>
    <w:rsid w:val="0070065D"/>
    <w:rsid w:val="00700B76"/>
    <w:rsid w:val="00700D23"/>
    <w:rsid w:val="00700FBD"/>
    <w:rsid w:val="007011B1"/>
    <w:rsid w:val="00701342"/>
    <w:rsid w:val="00701EF7"/>
    <w:rsid w:val="007020A5"/>
    <w:rsid w:val="00702139"/>
    <w:rsid w:val="007024FD"/>
    <w:rsid w:val="0070250F"/>
    <w:rsid w:val="00702717"/>
    <w:rsid w:val="00702749"/>
    <w:rsid w:val="00702B5F"/>
    <w:rsid w:val="00702CC0"/>
    <w:rsid w:val="00702FF8"/>
    <w:rsid w:val="0070323B"/>
    <w:rsid w:val="007033AF"/>
    <w:rsid w:val="007033C5"/>
    <w:rsid w:val="007033DE"/>
    <w:rsid w:val="0070385D"/>
    <w:rsid w:val="00703C0B"/>
    <w:rsid w:val="007043D4"/>
    <w:rsid w:val="00704532"/>
    <w:rsid w:val="007046C9"/>
    <w:rsid w:val="00704760"/>
    <w:rsid w:val="007049BA"/>
    <w:rsid w:val="00704A21"/>
    <w:rsid w:val="00705087"/>
    <w:rsid w:val="00705341"/>
    <w:rsid w:val="0070548C"/>
    <w:rsid w:val="0070556D"/>
    <w:rsid w:val="00705C29"/>
    <w:rsid w:val="0070658A"/>
    <w:rsid w:val="00706884"/>
    <w:rsid w:val="00706A6D"/>
    <w:rsid w:val="00706B18"/>
    <w:rsid w:val="00707629"/>
    <w:rsid w:val="0070768B"/>
    <w:rsid w:val="00707A00"/>
    <w:rsid w:val="00710040"/>
    <w:rsid w:val="00710290"/>
    <w:rsid w:val="007103CF"/>
    <w:rsid w:val="007104F7"/>
    <w:rsid w:val="007108D6"/>
    <w:rsid w:val="00710981"/>
    <w:rsid w:val="00711079"/>
    <w:rsid w:val="0071148E"/>
    <w:rsid w:val="007116F1"/>
    <w:rsid w:val="00711B06"/>
    <w:rsid w:val="00711B2B"/>
    <w:rsid w:val="00711EBB"/>
    <w:rsid w:val="00712679"/>
    <w:rsid w:val="00712E88"/>
    <w:rsid w:val="00713348"/>
    <w:rsid w:val="007133FC"/>
    <w:rsid w:val="007137D2"/>
    <w:rsid w:val="00713BA1"/>
    <w:rsid w:val="00713DE5"/>
    <w:rsid w:val="00713FA4"/>
    <w:rsid w:val="00713FD5"/>
    <w:rsid w:val="00713FD6"/>
    <w:rsid w:val="00713FE8"/>
    <w:rsid w:val="00713FF7"/>
    <w:rsid w:val="00714D23"/>
    <w:rsid w:val="00715595"/>
    <w:rsid w:val="007156CC"/>
    <w:rsid w:val="0071588A"/>
    <w:rsid w:val="0071588C"/>
    <w:rsid w:val="0071598F"/>
    <w:rsid w:val="007159F2"/>
    <w:rsid w:val="00715F76"/>
    <w:rsid w:val="007161E2"/>
    <w:rsid w:val="00716419"/>
    <w:rsid w:val="00716774"/>
    <w:rsid w:val="00716B2C"/>
    <w:rsid w:val="00716E7A"/>
    <w:rsid w:val="00717AB0"/>
    <w:rsid w:val="007208AC"/>
    <w:rsid w:val="00720A34"/>
    <w:rsid w:val="00720C2B"/>
    <w:rsid w:val="007213C2"/>
    <w:rsid w:val="007214BA"/>
    <w:rsid w:val="00721547"/>
    <w:rsid w:val="007215A3"/>
    <w:rsid w:val="00721ABC"/>
    <w:rsid w:val="00721B3A"/>
    <w:rsid w:val="00721D3C"/>
    <w:rsid w:val="00721E18"/>
    <w:rsid w:val="00721EFE"/>
    <w:rsid w:val="00721F26"/>
    <w:rsid w:val="00722005"/>
    <w:rsid w:val="0072211B"/>
    <w:rsid w:val="007229A7"/>
    <w:rsid w:val="007229B7"/>
    <w:rsid w:val="00722A98"/>
    <w:rsid w:val="00722BFC"/>
    <w:rsid w:val="007234BF"/>
    <w:rsid w:val="00723BF3"/>
    <w:rsid w:val="00724E04"/>
    <w:rsid w:val="00724E2D"/>
    <w:rsid w:val="00725062"/>
    <w:rsid w:val="00725131"/>
    <w:rsid w:val="00725334"/>
    <w:rsid w:val="007253F9"/>
    <w:rsid w:val="00725652"/>
    <w:rsid w:val="0072576D"/>
    <w:rsid w:val="00725807"/>
    <w:rsid w:val="00725EB4"/>
    <w:rsid w:val="00725EC7"/>
    <w:rsid w:val="0072617A"/>
    <w:rsid w:val="00726ABF"/>
    <w:rsid w:val="00726F01"/>
    <w:rsid w:val="007272D0"/>
    <w:rsid w:val="007276C7"/>
    <w:rsid w:val="00727774"/>
    <w:rsid w:val="00727860"/>
    <w:rsid w:val="00727F1F"/>
    <w:rsid w:val="007300A5"/>
    <w:rsid w:val="007304A6"/>
    <w:rsid w:val="00730506"/>
    <w:rsid w:val="0073071D"/>
    <w:rsid w:val="00730759"/>
    <w:rsid w:val="0073105F"/>
    <w:rsid w:val="00731780"/>
    <w:rsid w:val="0073245D"/>
    <w:rsid w:val="00732707"/>
    <w:rsid w:val="007327B7"/>
    <w:rsid w:val="00732C0E"/>
    <w:rsid w:val="00732C37"/>
    <w:rsid w:val="00732C66"/>
    <w:rsid w:val="00732E6A"/>
    <w:rsid w:val="007336AF"/>
    <w:rsid w:val="0073398D"/>
    <w:rsid w:val="00734A5F"/>
    <w:rsid w:val="00734BB6"/>
    <w:rsid w:val="00735073"/>
    <w:rsid w:val="0073542B"/>
    <w:rsid w:val="00735AF2"/>
    <w:rsid w:val="00735E5A"/>
    <w:rsid w:val="00736042"/>
    <w:rsid w:val="00736758"/>
    <w:rsid w:val="007367FE"/>
    <w:rsid w:val="00736990"/>
    <w:rsid w:val="00736DBB"/>
    <w:rsid w:val="00737039"/>
    <w:rsid w:val="0073720D"/>
    <w:rsid w:val="007373B0"/>
    <w:rsid w:val="00737957"/>
    <w:rsid w:val="00737BB0"/>
    <w:rsid w:val="00737CC4"/>
    <w:rsid w:val="00737D35"/>
    <w:rsid w:val="00737F0F"/>
    <w:rsid w:val="007404D2"/>
    <w:rsid w:val="00740D2A"/>
    <w:rsid w:val="00741224"/>
    <w:rsid w:val="007417F8"/>
    <w:rsid w:val="007418F2"/>
    <w:rsid w:val="0074194F"/>
    <w:rsid w:val="00741998"/>
    <w:rsid w:val="00741B57"/>
    <w:rsid w:val="00741FC1"/>
    <w:rsid w:val="00742071"/>
    <w:rsid w:val="007424A2"/>
    <w:rsid w:val="00742996"/>
    <w:rsid w:val="00742A62"/>
    <w:rsid w:val="00742DA8"/>
    <w:rsid w:val="007430C9"/>
    <w:rsid w:val="0074315B"/>
    <w:rsid w:val="00743554"/>
    <w:rsid w:val="0074357B"/>
    <w:rsid w:val="007437F0"/>
    <w:rsid w:val="00743A40"/>
    <w:rsid w:val="00743C1D"/>
    <w:rsid w:val="00744358"/>
    <w:rsid w:val="0074455D"/>
    <w:rsid w:val="00744905"/>
    <w:rsid w:val="00745029"/>
    <w:rsid w:val="007451C9"/>
    <w:rsid w:val="00745450"/>
    <w:rsid w:val="00745518"/>
    <w:rsid w:val="007456A3"/>
    <w:rsid w:val="0074574E"/>
    <w:rsid w:val="00745CE0"/>
    <w:rsid w:val="00745D9F"/>
    <w:rsid w:val="00745FA2"/>
    <w:rsid w:val="00746BC6"/>
    <w:rsid w:val="00746F23"/>
    <w:rsid w:val="00747738"/>
    <w:rsid w:val="00747946"/>
    <w:rsid w:val="007479A9"/>
    <w:rsid w:val="00747BC0"/>
    <w:rsid w:val="00747EB4"/>
    <w:rsid w:val="00750705"/>
    <w:rsid w:val="0075075A"/>
    <w:rsid w:val="007507B2"/>
    <w:rsid w:val="00750BB3"/>
    <w:rsid w:val="00750FD7"/>
    <w:rsid w:val="007510FF"/>
    <w:rsid w:val="0075178C"/>
    <w:rsid w:val="00751A83"/>
    <w:rsid w:val="0075223A"/>
    <w:rsid w:val="0075234B"/>
    <w:rsid w:val="00752F8B"/>
    <w:rsid w:val="007532C6"/>
    <w:rsid w:val="007536BE"/>
    <w:rsid w:val="00753ADC"/>
    <w:rsid w:val="00753C24"/>
    <w:rsid w:val="00753F1E"/>
    <w:rsid w:val="00753FF9"/>
    <w:rsid w:val="007543D8"/>
    <w:rsid w:val="007546D1"/>
    <w:rsid w:val="00754889"/>
    <w:rsid w:val="00754B87"/>
    <w:rsid w:val="00754BA6"/>
    <w:rsid w:val="0075588B"/>
    <w:rsid w:val="00755BD3"/>
    <w:rsid w:val="00755C07"/>
    <w:rsid w:val="00755CCB"/>
    <w:rsid w:val="0075606B"/>
    <w:rsid w:val="0075610D"/>
    <w:rsid w:val="00756198"/>
    <w:rsid w:val="007566B8"/>
    <w:rsid w:val="0075672B"/>
    <w:rsid w:val="00756971"/>
    <w:rsid w:val="00756AEE"/>
    <w:rsid w:val="00756DE2"/>
    <w:rsid w:val="0075758E"/>
    <w:rsid w:val="007576FF"/>
    <w:rsid w:val="007608A9"/>
    <w:rsid w:val="00760901"/>
    <w:rsid w:val="00761117"/>
    <w:rsid w:val="0076176B"/>
    <w:rsid w:val="007617D5"/>
    <w:rsid w:val="00761DDD"/>
    <w:rsid w:val="00761ED1"/>
    <w:rsid w:val="00761F6F"/>
    <w:rsid w:val="007623AB"/>
    <w:rsid w:val="00762526"/>
    <w:rsid w:val="0076391C"/>
    <w:rsid w:val="00763FBC"/>
    <w:rsid w:val="00764532"/>
    <w:rsid w:val="007646B5"/>
    <w:rsid w:val="00764AD1"/>
    <w:rsid w:val="00764DE5"/>
    <w:rsid w:val="00764F1A"/>
    <w:rsid w:val="0076593C"/>
    <w:rsid w:val="0076599A"/>
    <w:rsid w:val="007660E0"/>
    <w:rsid w:val="00766258"/>
    <w:rsid w:val="0076652F"/>
    <w:rsid w:val="00766671"/>
    <w:rsid w:val="00766C64"/>
    <w:rsid w:val="007679C3"/>
    <w:rsid w:val="00767DE3"/>
    <w:rsid w:val="00767DE4"/>
    <w:rsid w:val="00770333"/>
    <w:rsid w:val="00770CC6"/>
    <w:rsid w:val="00770CC9"/>
    <w:rsid w:val="00770EA6"/>
    <w:rsid w:val="0077127C"/>
    <w:rsid w:val="007713B1"/>
    <w:rsid w:val="007715B9"/>
    <w:rsid w:val="00772067"/>
    <w:rsid w:val="0077207B"/>
    <w:rsid w:val="007728CF"/>
    <w:rsid w:val="00772CCB"/>
    <w:rsid w:val="00772ED7"/>
    <w:rsid w:val="0077312F"/>
    <w:rsid w:val="0077390F"/>
    <w:rsid w:val="00773B1F"/>
    <w:rsid w:val="00773E30"/>
    <w:rsid w:val="00774C52"/>
    <w:rsid w:val="00774D48"/>
    <w:rsid w:val="007755FF"/>
    <w:rsid w:val="00775AFF"/>
    <w:rsid w:val="00775FA6"/>
    <w:rsid w:val="007762B1"/>
    <w:rsid w:val="007764EE"/>
    <w:rsid w:val="0077653E"/>
    <w:rsid w:val="007765EF"/>
    <w:rsid w:val="00776664"/>
    <w:rsid w:val="007767A4"/>
    <w:rsid w:val="00776BE4"/>
    <w:rsid w:val="00776D6A"/>
    <w:rsid w:val="00776F7A"/>
    <w:rsid w:val="00777AA2"/>
    <w:rsid w:val="00777BCE"/>
    <w:rsid w:val="00777D87"/>
    <w:rsid w:val="00777EAD"/>
    <w:rsid w:val="007800E6"/>
    <w:rsid w:val="007803B2"/>
    <w:rsid w:val="007803CE"/>
    <w:rsid w:val="00780573"/>
    <w:rsid w:val="0078057C"/>
    <w:rsid w:val="0078072F"/>
    <w:rsid w:val="00780AFF"/>
    <w:rsid w:val="00780BD1"/>
    <w:rsid w:val="00780D72"/>
    <w:rsid w:val="00781773"/>
    <w:rsid w:val="00781807"/>
    <w:rsid w:val="00781A24"/>
    <w:rsid w:val="00781BF4"/>
    <w:rsid w:val="00781CAE"/>
    <w:rsid w:val="00781D4B"/>
    <w:rsid w:val="00781EBD"/>
    <w:rsid w:val="0078213C"/>
    <w:rsid w:val="00782253"/>
    <w:rsid w:val="00782488"/>
    <w:rsid w:val="00782536"/>
    <w:rsid w:val="007826B0"/>
    <w:rsid w:val="007828C8"/>
    <w:rsid w:val="007829BD"/>
    <w:rsid w:val="00782BFF"/>
    <w:rsid w:val="00782C23"/>
    <w:rsid w:val="00782E7F"/>
    <w:rsid w:val="00783F38"/>
    <w:rsid w:val="00784112"/>
    <w:rsid w:val="007844EB"/>
    <w:rsid w:val="00784B23"/>
    <w:rsid w:val="00784CC6"/>
    <w:rsid w:val="0078509C"/>
    <w:rsid w:val="0078523E"/>
    <w:rsid w:val="007859C3"/>
    <w:rsid w:val="00785E62"/>
    <w:rsid w:val="00785E72"/>
    <w:rsid w:val="00786018"/>
    <w:rsid w:val="007860E9"/>
    <w:rsid w:val="007867B9"/>
    <w:rsid w:val="00786E6B"/>
    <w:rsid w:val="00787407"/>
    <w:rsid w:val="007874F8"/>
    <w:rsid w:val="0078774C"/>
    <w:rsid w:val="00790050"/>
    <w:rsid w:val="00790393"/>
    <w:rsid w:val="0079041C"/>
    <w:rsid w:val="0079046D"/>
    <w:rsid w:val="00790664"/>
    <w:rsid w:val="007909B3"/>
    <w:rsid w:val="00790A23"/>
    <w:rsid w:val="00790B3B"/>
    <w:rsid w:val="00790E6C"/>
    <w:rsid w:val="007910B2"/>
    <w:rsid w:val="00791CA0"/>
    <w:rsid w:val="00791F2B"/>
    <w:rsid w:val="00791F35"/>
    <w:rsid w:val="0079206F"/>
    <w:rsid w:val="007923F4"/>
    <w:rsid w:val="00792572"/>
    <w:rsid w:val="00793069"/>
    <w:rsid w:val="00793281"/>
    <w:rsid w:val="00793317"/>
    <w:rsid w:val="00793410"/>
    <w:rsid w:val="0079368B"/>
    <w:rsid w:val="007942B9"/>
    <w:rsid w:val="0079460E"/>
    <w:rsid w:val="00795037"/>
    <w:rsid w:val="00795455"/>
    <w:rsid w:val="00795501"/>
    <w:rsid w:val="007955D0"/>
    <w:rsid w:val="007956C8"/>
    <w:rsid w:val="0079581B"/>
    <w:rsid w:val="00795CFD"/>
    <w:rsid w:val="00796453"/>
    <w:rsid w:val="00796628"/>
    <w:rsid w:val="007966C9"/>
    <w:rsid w:val="00796723"/>
    <w:rsid w:val="00796973"/>
    <w:rsid w:val="00796A72"/>
    <w:rsid w:val="00796CE9"/>
    <w:rsid w:val="00796DC0"/>
    <w:rsid w:val="00797021"/>
    <w:rsid w:val="00797A77"/>
    <w:rsid w:val="00797BF5"/>
    <w:rsid w:val="00797DF4"/>
    <w:rsid w:val="007A0106"/>
    <w:rsid w:val="007A0507"/>
    <w:rsid w:val="007A0B51"/>
    <w:rsid w:val="007A0FCB"/>
    <w:rsid w:val="007A2251"/>
    <w:rsid w:val="007A2517"/>
    <w:rsid w:val="007A2837"/>
    <w:rsid w:val="007A28BF"/>
    <w:rsid w:val="007A2BBE"/>
    <w:rsid w:val="007A2F06"/>
    <w:rsid w:val="007A2FCA"/>
    <w:rsid w:val="007A30BE"/>
    <w:rsid w:val="007A31E4"/>
    <w:rsid w:val="007A33DE"/>
    <w:rsid w:val="007A3F44"/>
    <w:rsid w:val="007A4045"/>
    <w:rsid w:val="007A5627"/>
    <w:rsid w:val="007A58AE"/>
    <w:rsid w:val="007A5C32"/>
    <w:rsid w:val="007A5CC3"/>
    <w:rsid w:val="007A6214"/>
    <w:rsid w:val="007A63CB"/>
    <w:rsid w:val="007A658A"/>
    <w:rsid w:val="007A6C51"/>
    <w:rsid w:val="007B038D"/>
    <w:rsid w:val="007B05D8"/>
    <w:rsid w:val="007B0AC4"/>
    <w:rsid w:val="007B0EA8"/>
    <w:rsid w:val="007B0F4B"/>
    <w:rsid w:val="007B11CE"/>
    <w:rsid w:val="007B1581"/>
    <w:rsid w:val="007B162E"/>
    <w:rsid w:val="007B1745"/>
    <w:rsid w:val="007B1855"/>
    <w:rsid w:val="007B1F05"/>
    <w:rsid w:val="007B2066"/>
    <w:rsid w:val="007B20C4"/>
    <w:rsid w:val="007B21B1"/>
    <w:rsid w:val="007B23DF"/>
    <w:rsid w:val="007B2875"/>
    <w:rsid w:val="007B2923"/>
    <w:rsid w:val="007B2F29"/>
    <w:rsid w:val="007B2FB2"/>
    <w:rsid w:val="007B3285"/>
    <w:rsid w:val="007B3474"/>
    <w:rsid w:val="007B3514"/>
    <w:rsid w:val="007B3776"/>
    <w:rsid w:val="007B3F9B"/>
    <w:rsid w:val="007B4CA7"/>
    <w:rsid w:val="007B4EC3"/>
    <w:rsid w:val="007B5899"/>
    <w:rsid w:val="007B6AD0"/>
    <w:rsid w:val="007B7010"/>
    <w:rsid w:val="007B71A3"/>
    <w:rsid w:val="007B7980"/>
    <w:rsid w:val="007B7B5E"/>
    <w:rsid w:val="007B7C13"/>
    <w:rsid w:val="007C02C1"/>
    <w:rsid w:val="007C0ADA"/>
    <w:rsid w:val="007C0B8A"/>
    <w:rsid w:val="007C0E2D"/>
    <w:rsid w:val="007C122E"/>
    <w:rsid w:val="007C131A"/>
    <w:rsid w:val="007C1649"/>
    <w:rsid w:val="007C173A"/>
    <w:rsid w:val="007C19EE"/>
    <w:rsid w:val="007C1B8A"/>
    <w:rsid w:val="007C1D02"/>
    <w:rsid w:val="007C201C"/>
    <w:rsid w:val="007C23FE"/>
    <w:rsid w:val="007C266E"/>
    <w:rsid w:val="007C28CF"/>
    <w:rsid w:val="007C292C"/>
    <w:rsid w:val="007C29A3"/>
    <w:rsid w:val="007C30DC"/>
    <w:rsid w:val="007C3188"/>
    <w:rsid w:val="007C3322"/>
    <w:rsid w:val="007C3490"/>
    <w:rsid w:val="007C361A"/>
    <w:rsid w:val="007C37DC"/>
    <w:rsid w:val="007C37F0"/>
    <w:rsid w:val="007C382F"/>
    <w:rsid w:val="007C3BFD"/>
    <w:rsid w:val="007C3E1C"/>
    <w:rsid w:val="007C3EB8"/>
    <w:rsid w:val="007C3EF5"/>
    <w:rsid w:val="007C3FB0"/>
    <w:rsid w:val="007C46A9"/>
    <w:rsid w:val="007C4B0F"/>
    <w:rsid w:val="007C4B87"/>
    <w:rsid w:val="007C4CEB"/>
    <w:rsid w:val="007C4F1E"/>
    <w:rsid w:val="007C51C9"/>
    <w:rsid w:val="007C534B"/>
    <w:rsid w:val="007C5384"/>
    <w:rsid w:val="007C53C2"/>
    <w:rsid w:val="007C5690"/>
    <w:rsid w:val="007C5B42"/>
    <w:rsid w:val="007C5DC6"/>
    <w:rsid w:val="007C6033"/>
    <w:rsid w:val="007C63F3"/>
    <w:rsid w:val="007C6489"/>
    <w:rsid w:val="007C6669"/>
    <w:rsid w:val="007C6A6F"/>
    <w:rsid w:val="007C6B7F"/>
    <w:rsid w:val="007C6C10"/>
    <w:rsid w:val="007C6E88"/>
    <w:rsid w:val="007C71E2"/>
    <w:rsid w:val="007C77D4"/>
    <w:rsid w:val="007C7904"/>
    <w:rsid w:val="007D0008"/>
    <w:rsid w:val="007D001A"/>
    <w:rsid w:val="007D017C"/>
    <w:rsid w:val="007D0478"/>
    <w:rsid w:val="007D05FA"/>
    <w:rsid w:val="007D070E"/>
    <w:rsid w:val="007D0942"/>
    <w:rsid w:val="007D0E6C"/>
    <w:rsid w:val="007D0F72"/>
    <w:rsid w:val="007D1251"/>
    <w:rsid w:val="007D13C9"/>
    <w:rsid w:val="007D16CB"/>
    <w:rsid w:val="007D1B6B"/>
    <w:rsid w:val="007D1C34"/>
    <w:rsid w:val="007D1E19"/>
    <w:rsid w:val="007D203C"/>
    <w:rsid w:val="007D2428"/>
    <w:rsid w:val="007D2F75"/>
    <w:rsid w:val="007D2FB6"/>
    <w:rsid w:val="007D332F"/>
    <w:rsid w:val="007D3C84"/>
    <w:rsid w:val="007D3FEE"/>
    <w:rsid w:val="007D40CC"/>
    <w:rsid w:val="007D43D3"/>
    <w:rsid w:val="007D4452"/>
    <w:rsid w:val="007D469E"/>
    <w:rsid w:val="007D46B3"/>
    <w:rsid w:val="007D49F6"/>
    <w:rsid w:val="007D4F15"/>
    <w:rsid w:val="007D4FF6"/>
    <w:rsid w:val="007D5557"/>
    <w:rsid w:val="007D566B"/>
    <w:rsid w:val="007D5825"/>
    <w:rsid w:val="007D602B"/>
    <w:rsid w:val="007D634A"/>
    <w:rsid w:val="007D6F54"/>
    <w:rsid w:val="007D75E7"/>
    <w:rsid w:val="007D7E62"/>
    <w:rsid w:val="007E00E0"/>
    <w:rsid w:val="007E02EE"/>
    <w:rsid w:val="007E0567"/>
    <w:rsid w:val="007E0619"/>
    <w:rsid w:val="007E06F4"/>
    <w:rsid w:val="007E09F8"/>
    <w:rsid w:val="007E0BC1"/>
    <w:rsid w:val="007E0C98"/>
    <w:rsid w:val="007E14E7"/>
    <w:rsid w:val="007E1646"/>
    <w:rsid w:val="007E26C0"/>
    <w:rsid w:val="007E2931"/>
    <w:rsid w:val="007E2DEF"/>
    <w:rsid w:val="007E315F"/>
    <w:rsid w:val="007E3378"/>
    <w:rsid w:val="007E346A"/>
    <w:rsid w:val="007E3663"/>
    <w:rsid w:val="007E39CA"/>
    <w:rsid w:val="007E39EA"/>
    <w:rsid w:val="007E3D64"/>
    <w:rsid w:val="007E444E"/>
    <w:rsid w:val="007E44C3"/>
    <w:rsid w:val="007E45A1"/>
    <w:rsid w:val="007E468D"/>
    <w:rsid w:val="007E46FB"/>
    <w:rsid w:val="007E47AC"/>
    <w:rsid w:val="007E49DE"/>
    <w:rsid w:val="007E4C75"/>
    <w:rsid w:val="007E4D00"/>
    <w:rsid w:val="007E4D04"/>
    <w:rsid w:val="007E4D4F"/>
    <w:rsid w:val="007E5038"/>
    <w:rsid w:val="007E5124"/>
    <w:rsid w:val="007E526B"/>
    <w:rsid w:val="007E527C"/>
    <w:rsid w:val="007E5D50"/>
    <w:rsid w:val="007E5D6C"/>
    <w:rsid w:val="007E6099"/>
    <w:rsid w:val="007E6266"/>
    <w:rsid w:val="007E6799"/>
    <w:rsid w:val="007E6868"/>
    <w:rsid w:val="007E6922"/>
    <w:rsid w:val="007E7682"/>
    <w:rsid w:val="007E774B"/>
    <w:rsid w:val="007F0281"/>
    <w:rsid w:val="007F02EC"/>
    <w:rsid w:val="007F038E"/>
    <w:rsid w:val="007F0662"/>
    <w:rsid w:val="007F0834"/>
    <w:rsid w:val="007F0EB6"/>
    <w:rsid w:val="007F12C1"/>
    <w:rsid w:val="007F12C5"/>
    <w:rsid w:val="007F13AB"/>
    <w:rsid w:val="007F18A4"/>
    <w:rsid w:val="007F2E47"/>
    <w:rsid w:val="007F3305"/>
    <w:rsid w:val="007F3800"/>
    <w:rsid w:val="007F3ABF"/>
    <w:rsid w:val="007F3D6F"/>
    <w:rsid w:val="007F3D82"/>
    <w:rsid w:val="007F3E06"/>
    <w:rsid w:val="007F3F11"/>
    <w:rsid w:val="007F40D6"/>
    <w:rsid w:val="007F4BE8"/>
    <w:rsid w:val="007F4D35"/>
    <w:rsid w:val="007F4FFB"/>
    <w:rsid w:val="007F579C"/>
    <w:rsid w:val="007F5B81"/>
    <w:rsid w:val="007F5D21"/>
    <w:rsid w:val="007F5DEC"/>
    <w:rsid w:val="007F608A"/>
    <w:rsid w:val="007F629F"/>
    <w:rsid w:val="007F62F5"/>
    <w:rsid w:val="007F671B"/>
    <w:rsid w:val="007F6C02"/>
    <w:rsid w:val="007F707E"/>
    <w:rsid w:val="007F752A"/>
    <w:rsid w:val="007F7554"/>
    <w:rsid w:val="007F7583"/>
    <w:rsid w:val="007F75E0"/>
    <w:rsid w:val="008007D4"/>
    <w:rsid w:val="00800F34"/>
    <w:rsid w:val="00801677"/>
    <w:rsid w:val="008017C8"/>
    <w:rsid w:val="008018CA"/>
    <w:rsid w:val="00801AFD"/>
    <w:rsid w:val="008021A1"/>
    <w:rsid w:val="008022D3"/>
    <w:rsid w:val="008023EC"/>
    <w:rsid w:val="008024A1"/>
    <w:rsid w:val="00802A49"/>
    <w:rsid w:val="00802AF2"/>
    <w:rsid w:val="00802BDB"/>
    <w:rsid w:val="00802E41"/>
    <w:rsid w:val="008031F0"/>
    <w:rsid w:val="00803244"/>
    <w:rsid w:val="0080345B"/>
    <w:rsid w:val="00803527"/>
    <w:rsid w:val="00804378"/>
    <w:rsid w:val="00804A19"/>
    <w:rsid w:val="00804D49"/>
    <w:rsid w:val="00805034"/>
    <w:rsid w:val="008053B8"/>
    <w:rsid w:val="008059A2"/>
    <w:rsid w:val="00805BBB"/>
    <w:rsid w:val="00805BF8"/>
    <w:rsid w:val="00805E29"/>
    <w:rsid w:val="008060CD"/>
    <w:rsid w:val="008061C7"/>
    <w:rsid w:val="008064D9"/>
    <w:rsid w:val="00806AA2"/>
    <w:rsid w:val="00807280"/>
    <w:rsid w:val="00807430"/>
    <w:rsid w:val="008075BF"/>
    <w:rsid w:val="00807A3A"/>
    <w:rsid w:val="00807C94"/>
    <w:rsid w:val="0081009D"/>
    <w:rsid w:val="008102CC"/>
    <w:rsid w:val="00810691"/>
    <w:rsid w:val="008106FD"/>
    <w:rsid w:val="0081075D"/>
    <w:rsid w:val="00810894"/>
    <w:rsid w:val="00810D78"/>
    <w:rsid w:val="00810F10"/>
    <w:rsid w:val="00810F3D"/>
    <w:rsid w:val="00811565"/>
    <w:rsid w:val="008119E3"/>
    <w:rsid w:val="00811F34"/>
    <w:rsid w:val="00811F4B"/>
    <w:rsid w:val="0081211C"/>
    <w:rsid w:val="00812325"/>
    <w:rsid w:val="00812C2E"/>
    <w:rsid w:val="00812CA0"/>
    <w:rsid w:val="00812D94"/>
    <w:rsid w:val="00812DD8"/>
    <w:rsid w:val="0081380E"/>
    <w:rsid w:val="00813AE8"/>
    <w:rsid w:val="00813B40"/>
    <w:rsid w:val="00813B47"/>
    <w:rsid w:val="00813BA3"/>
    <w:rsid w:val="00813E45"/>
    <w:rsid w:val="00814260"/>
    <w:rsid w:val="0081450C"/>
    <w:rsid w:val="00814732"/>
    <w:rsid w:val="00814BC0"/>
    <w:rsid w:val="00815105"/>
    <w:rsid w:val="00815656"/>
    <w:rsid w:val="008156FD"/>
    <w:rsid w:val="00815B24"/>
    <w:rsid w:val="008162BF"/>
    <w:rsid w:val="008164CD"/>
    <w:rsid w:val="00816A73"/>
    <w:rsid w:val="00816DA4"/>
    <w:rsid w:val="00817239"/>
    <w:rsid w:val="00817944"/>
    <w:rsid w:val="00817BCD"/>
    <w:rsid w:val="00820527"/>
    <w:rsid w:val="00820CE1"/>
    <w:rsid w:val="00820FB9"/>
    <w:rsid w:val="00821235"/>
    <w:rsid w:val="00821465"/>
    <w:rsid w:val="008215D8"/>
    <w:rsid w:val="0082168F"/>
    <w:rsid w:val="00821B08"/>
    <w:rsid w:val="008220E6"/>
    <w:rsid w:val="00822A8D"/>
    <w:rsid w:val="00822AF8"/>
    <w:rsid w:val="00822E95"/>
    <w:rsid w:val="00823206"/>
    <w:rsid w:val="00823A70"/>
    <w:rsid w:val="00823B96"/>
    <w:rsid w:val="00823C7F"/>
    <w:rsid w:val="008242AA"/>
    <w:rsid w:val="008245BD"/>
    <w:rsid w:val="008247AA"/>
    <w:rsid w:val="008248A8"/>
    <w:rsid w:val="0082526A"/>
    <w:rsid w:val="008252EE"/>
    <w:rsid w:val="00825751"/>
    <w:rsid w:val="00825B1F"/>
    <w:rsid w:val="00825DDB"/>
    <w:rsid w:val="008262B8"/>
    <w:rsid w:val="0082665C"/>
    <w:rsid w:val="00826818"/>
    <w:rsid w:val="008268EB"/>
    <w:rsid w:val="00826D5D"/>
    <w:rsid w:val="00826EAC"/>
    <w:rsid w:val="00827172"/>
    <w:rsid w:val="0082721D"/>
    <w:rsid w:val="00827264"/>
    <w:rsid w:val="0082727A"/>
    <w:rsid w:val="0082753E"/>
    <w:rsid w:val="0082766F"/>
    <w:rsid w:val="00830003"/>
    <w:rsid w:val="00830517"/>
    <w:rsid w:val="0083086E"/>
    <w:rsid w:val="00830936"/>
    <w:rsid w:val="00830D92"/>
    <w:rsid w:val="00831094"/>
    <w:rsid w:val="0083234B"/>
    <w:rsid w:val="008323D0"/>
    <w:rsid w:val="008324F6"/>
    <w:rsid w:val="008325B5"/>
    <w:rsid w:val="00832629"/>
    <w:rsid w:val="00832AFE"/>
    <w:rsid w:val="00832C94"/>
    <w:rsid w:val="008330FF"/>
    <w:rsid w:val="0083341F"/>
    <w:rsid w:val="0083348A"/>
    <w:rsid w:val="00833623"/>
    <w:rsid w:val="00833E95"/>
    <w:rsid w:val="00833EB4"/>
    <w:rsid w:val="00833F01"/>
    <w:rsid w:val="0083483C"/>
    <w:rsid w:val="0083488A"/>
    <w:rsid w:val="00834D6E"/>
    <w:rsid w:val="008353FC"/>
    <w:rsid w:val="0083560C"/>
    <w:rsid w:val="00835C31"/>
    <w:rsid w:val="00836752"/>
    <w:rsid w:val="00836876"/>
    <w:rsid w:val="00836908"/>
    <w:rsid w:val="00836CDD"/>
    <w:rsid w:val="00837055"/>
    <w:rsid w:val="00837065"/>
    <w:rsid w:val="00837462"/>
    <w:rsid w:val="0083780C"/>
    <w:rsid w:val="00837B67"/>
    <w:rsid w:val="00837BF0"/>
    <w:rsid w:val="00840528"/>
    <w:rsid w:val="008405FD"/>
    <w:rsid w:val="008407F8"/>
    <w:rsid w:val="00840887"/>
    <w:rsid w:val="00840E0B"/>
    <w:rsid w:val="0084135E"/>
    <w:rsid w:val="00841911"/>
    <w:rsid w:val="00841D6F"/>
    <w:rsid w:val="00842105"/>
    <w:rsid w:val="00842537"/>
    <w:rsid w:val="00842668"/>
    <w:rsid w:val="008426A7"/>
    <w:rsid w:val="00842A2D"/>
    <w:rsid w:val="00842CD4"/>
    <w:rsid w:val="00843283"/>
    <w:rsid w:val="00843398"/>
    <w:rsid w:val="008438DE"/>
    <w:rsid w:val="00843B0E"/>
    <w:rsid w:val="00843B45"/>
    <w:rsid w:val="00843D48"/>
    <w:rsid w:val="008443BC"/>
    <w:rsid w:val="00844B3A"/>
    <w:rsid w:val="0084556E"/>
    <w:rsid w:val="0084574A"/>
    <w:rsid w:val="008457B7"/>
    <w:rsid w:val="008457D0"/>
    <w:rsid w:val="0084587F"/>
    <w:rsid w:val="00845A7D"/>
    <w:rsid w:val="00845C23"/>
    <w:rsid w:val="00846368"/>
    <w:rsid w:val="0084644C"/>
    <w:rsid w:val="008466BD"/>
    <w:rsid w:val="00846941"/>
    <w:rsid w:val="00846A2F"/>
    <w:rsid w:val="00846F9D"/>
    <w:rsid w:val="008470CF"/>
    <w:rsid w:val="0084714C"/>
    <w:rsid w:val="00847657"/>
    <w:rsid w:val="00847B23"/>
    <w:rsid w:val="00847E4D"/>
    <w:rsid w:val="00850034"/>
    <w:rsid w:val="008507F8"/>
    <w:rsid w:val="00850936"/>
    <w:rsid w:val="00850CF3"/>
    <w:rsid w:val="00851011"/>
    <w:rsid w:val="008512DB"/>
    <w:rsid w:val="008519EC"/>
    <w:rsid w:val="00851B5C"/>
    <w:rsid w:val="00851F04"/>
    <w:rsid w:val="008527BE"/>
    <w:rsid w:val="00852E75"/>
    <w:rsid w:val="0085381D"/>
    <w:rsid w:val="00853BD9"/>
    <w:rsid w:val="0085410F"/>
    <w:rsid w:val="008545C1"/>
    <w:rsid w:val="00855112"/>
    <w:rsid w:val="008559FB"/>
    <w:rsid w:val="00855B1F"/>
    <w:rsid w:val="008561C9"/>
    <w:rsid w:val="008561D2"/>
    <w:rsid w:val="00856896"/>
    <w:rsid w:val="00856A12"/>
    <w:rsid w:val="00856EA6"/>
    <w:rsid w:val="00856ECD"/>
    <w:rsid w:val="00857115"/>
    <w:rsid w:val="008572D8"/>
    <w:rsid w:val="0085748A"/>
    <w:rsid w:val="00857691"/>
    <w:rsid w:val="00857C2F"/>
    <w:rsid w:val="00857D42"/>
    <w:rsid w:val="008601DD"/>
    <w:rsid w:val="0086029A"/>
    <w:rsid w:val="00860392"/>
    <w:rsid w:val="0086055F"/>
    <w:rsid w:val="008607D3"/>
    <w:rsid w:val="0086111C"/>
    <w:rsid w:val="0086120D"/>
    <w:rsid w:val="008617DC"/>
    <w:rsid w:val="00861A61"/>
    <w:rsid w:val="0086228C"/>
    <w:rsid w:val="00862333"/>
    <w:rsid w:val="008623C0"/>
    <w:rsid w:val="00862489"/>
    <w:rsid w:val="00862775"/>
    <w:rsid w:val="00862DEB"/>
    <w:rsid w:val="00863D66"/>
    <w:rsid w:val="00863E65"/>
    <w:rsid w:val="00864448"/>
    <w:rsid w:val="00864945"/>
    <w:rsid w:val="00864A79"/>
    <w:rsid w:val="00864EF0"/>
    <w:rsid w:val="00865288"/>
    <w:rsid w:val="00865A19"/>
    <w:rsid w:val="00866CE1"/>
    <w:rsid w:val="00866D71"/>
    <w:rsid w:val="00867337"/>
    <w:rsid w:val="00867988"/>
    <w:rsid w:val="0087031D"/>
    <w:rsid w:val="00870697"/>
    <w:rsid w:val="00870D14"/>
    <w:rsid w:val="00870D68"/>
    <w:rsid w:val="0087198B"/>
    <w:rsid w:val="00871AF5"/>
    <w:rsid w:val="00871C76"/>
    <w:rsid w:val="00871CDC"/>
    <w:rsid w:val="00871E0B"/>
    <w:rsid w:val="00872467"/>
    <w:rsid w:val="00872730"/>
    <w:rsid w:val="00873279"/>
    <w:rsid w:val="0087350B"/>
    <w:rsid w:val="008735C0"/>
    <w:rsid w:val="00873B00"/>
    <w:rsid w:val="00873EDD"/>
    <w:rsid w:val="008746FB"/>
    <w:rsid w:val="0087485E"/>
    <w:rsid w:val="00874AC7"/>
    <w:rsid w:val="00874BE0"/>
    <w:rsid w:val="00874C97"/>
    <w:rsid w:val="00874E90"/>
    <w:rsid w:val="00874F5A"/>
    <w:rsid w:val="0087508A"/>
    <w:rsid w:val="008755C4"/>
    <w:rsid w:val="00875A29"/>
    <w:rsid w:val="00876457"/>
    <w:rsid w:val="008764C7"/>
    <w:rsid w:val="00876CD2"/>
    <w:rsid w:val="00876D26"/>
    <w:rsid w:val="00876EE5"/>
    <w:rsid w:val="00877027"/>
    <w:rsid w:val="0087751B"/>
    <w:rsid w:val="0087768A"/>
    <w:rsid w:val="008778A7"/>
    <w:rsid w:val="008800B7"/>
    <w:rsid w:val="00880194"/>
    <w:rsid w:val="00880EB5"/>
    <w:rsid w:val="00881088"/>
    <w:rsid w:val="00881465"/>
    <w:rsid w:val="00881494"/>
    <w:rsid w:val="0088175B"/>
    <w:rsid w:val="00881E96"/>
    <w:rsid w:val="00881F1C"/>
    <w:rsid w:val="00881FF5"/>
    <w:rsid w:val="008825C5"/>
    <w:rsid w:val="0088264E"/>
    <w:rsid w:val="008827B4"/>
    <w:rsid w:val="00882A48"/>
    <w:rsid w:val="00882D67"/>
    <w:rsid w:val="00883820"/>
    <w:rsid w:val="00883910"/>
    <w:rsid w:val="00883A66"/>
    <w:rsid w:val="00883B7D"/>
    <w:rsid w:val="00883CE6"/>
    <w:rsid w:val="00883F66"/>
    <w:rsid w:val="008840EA"/>
    <w:rsid w:val="00884131"/>
    <w:rsid w:val="008842C3"/>
    <w:rsid w:val="00884641"/>
    <w:rsid w:val="00884818"/>
    <w:rsid w:val="00884B89"/>
    <w:rsid w:val="00884CCF"/>
    <w:rsid w:val="008850E0"/>
    <w:rsid w:val="008852BA"/>
    <w:rsid w:val="008852EE"/>
    <w:rsid w:val="00885485"/>
    <w:rsid w:val="00885699"/>
    <w:rsid w:val="008857E7"/>
    <w:rsid w:val="00885943"/>
    <w:rsid w:val="00886089"/>
    <w:rsid w:val="008863DD"/>
    <w:rsid w:val="0088697D"/>
    <w:rsid w:val="00886982"/>
    <w:rsid w:val="00886DE7"/>
    <w:rsid w:val="008870DD"/>
    <w:rsid w:val="0088713A"/>
    <w:rsid w:val="00887993"/>
    <w:rsid w:val="00887A23"/>
    <w:rsid w:val="0089016D"/>
    <w:rsid w:val="0089066E"/>
    <w:rsid w:val="00890A32"/>
    <w:rsid w:val="00890BC7"/>
    <w:rsid w:val="00890FBE"/>
    <w:rsid w:val="00891155"/>
    <w:rsid w:val="00891933"/>
    <w:rsid w:val="008919DC"/>
    <w:rsid w:val="00891AD7"/>
    <w:rsid w:val="00891D4C"/>
    <w:rsid w:val="00891D64"/>
    <w:rsid w:val="00891F30"/>
    <w:rsid w:val="00892532"/>
    <w:rsid w:val="00892688"/>
    <w:rsid w:val="008926E0"/>
    <w:rsid w:val="00892943"/>
    <w:rsid w:val="00892A83"/>
    <w:rsid w:val="0089304D"/>
    <w:rsid w:val="0089314D"/>
    <w:rsid w:val="0089333A"/>
    <w:rsid w:val="008937DC"/>
    <w:rsid w:val="008939C8"/>
    <w:rsid w:val="00893CF5"/>
    <w:rsid w:val="008940FA"/>
    <w:rsid w:val="008945A5"/>
    <w:rsid w:val="00894809"/>
    <w:rsid w:val="00894E17"/>
    <w:rsid w:val="00895041"/>
    <w:rsid w:val="008955E8"/>
    <w:rsid w:val="00895907"/>
    <w:rsid w:val="00895A92"/>
    <w:rsid w:val="00895C04"/>
    <w:rsid w:val="00895CCD"/>
    <w:rsid w:val="00895D05"/>
    <w:rsid w:val="00895E9C"/>
    <w:rsid w:val="008960F1"/>
    <w:rsid w:val="008962C6"/>
    <w:rsid w:val="0089645D"/>
    <w:rsid w:val="00896897"/>
    <w:rsid w:val="00896E1C"/>
    <w:rsid w:val="00897364"/>
    <w:rsid w:val="0089742E"/>
    <w:rsid w:val="0089752F"/>
    <w:rsid w:val="008979D2"/>
    <w:rsid w:val="00897EA3"/>
    <w:rsid w:val="008A05BF"/>
    <w:rsid w:val="008A124D"/>
    <w:rsid w:val="008A167E"/>
    <w:rsid w:val="008A1C90"/>
    <w:rsid w:val="008A1FCA"/>
    <w:rsid w:val="008A293B"/>
    <w:rsid w:val="008A29F1"/>
    <w:rsid w:val="008A3404"/>
    <w:rsid w:val="008A3634"/>
    <w:rsid w:val="008A3731"/>
    <w:rsid w:val="008A3927"/>
    <w:rsid w:val="008A3BAD"/>
    <w:rsid w:val="008A3F65"/>
    <w:rsid w:val="008A40B3"/>
    <w:rsid w:val="008A41C1"/>
    <w:rsid w:val="008A52C1"/>
    <w:rsid w:val="008A5872"/>
    <w:rsid w:val="008A5F1F"/>
    <w:rsid w:val="008A602A"/>
    <w:rsid w:val="008A6997"/>
    <w:rsid w:val="008A72E6"/>
    <w:rsid w:val="008A7545"/>
    <w:rsid w:val="008B006E"/>
    <w:rsid w:val="008B00F8"/>
    <w:rsid w:val="008B0472"/>
    <w:rsid w:val="008B0CB1"/>
    <w:rsid w:val="008B0D26"/>
    <w:rsid w:val="008B0F8A"/>
    <w:rsid w:val="008B0FC7"/>
    <w:rsid w:val="008B0FEA"/>
    <w:rsid w:val="008B12E5"/>
    <w:rsid w:val="008B14D2"/>
    <w:rsid w:val="008B2035"/>
    <w:rsid w:val="008B223E"/>
    <w:rsid w:val="008B24CA"/>
    <w:rsid w:val="008B252F"/>
    <w:rsid w:val="008B2B19"/>
    <w:rsid w:val="008B2E16"/>
    <w:rsid w:val="008B334C"/>
    <w:rsid w:val="008B364F"/>
    <w:rsid w:val="008B3A60"/>
    <w:rsid w:val="008B417E"/>
    <w:rsid w:val="008B4819"/>
    <w:rsid w:val="008B48D4"/>
    <w:rsid w:val="008B4A9E"/>
    <w:rsid w:val="008B50C5"/>
    <w:rsid w:val="008B5107"/>
    <w:rsid w:val="008B5673"/>
    <w:rsid w:val="008B5F06"/>
    <w:rsid w:val="008B616E"/>
    <w:rsid w:val="008B6C7B"/>
    <w:rsid w:val="008B6CF6"/>
    <w:rsid w:val="008B6EC9"/>
    <w:rsid w:val="008B716D"/>
    <w:rsid w:val="008B732C"/>
    <w:rsid w:val="008C0229"/>
    <w:rsid w:val="008C08FE"/>
    <w:rsid w:val="008C09D7"/>
    <w:rsid w:val="008C0C68"/>
    <w:rsid w:val="008C0D48"/>
    <w:rsid w:val="008C0EB6"/>
    <w:rsid w:val="008C0FC9"/>
    <w:rsid w:val="008C1112"/>
    <w:rsid w:val="008C1132"/>
    <w:rsid w:val="008C1157"/>
    <w:rsid w:val="008C141B"/>
    <w:rsid w:val="008C180B"/>
    <w:rsid w:val="008C1B66"/>
    <w:rsid w:val="008C2346"/>
    <w:rsid w:val="008C26CB"/>
    <w:rsid w:val="008C2E86"/>
    <w:rsid w:val="008C35B9"/>
    <w:rsid w:val="008C391F"/>
    <w:rsid w:val="008C3D15"/>
    <w:rsid w:val="008C3ED0"/>
    <w:rsid w:val="008C43CA"/>
    <w:rsid w:val="008C46BB"/>
    <w:rsid w:val="008C4D2B"/>
    <w:rsid w:val="008C4F4E"/>
    <w:rsid w:val="008C523F"/>
    <w:rsid w:val="008C5882"/>
    <w:rsid w:val="008C59EC"/>
    <w:rsid w:val="008C5A44"/>
    <w:rsid w:val="008C617E"/>
    <w:rsid w:val="008C6C23"/>
    <w:rsid w:val="008C6D38"/>
    <w:rsid w:val="008C7127"/>
    <w:rsid w:val="008C7E90"/>
    <w:rsid w:val="008D0C3E"/>
    <w:rsid w:val="008D0C99"/>
    <w:rsid w:val="008D1063"/>
    <w:rsid w:val="008D15F2"/>
    <w:rsid w:val="008D17CF"/>
    <w:rsid w:val="008D1AA1"/>
    <w:rsid w:val="008D20C1"/>
    <w:rsid w:val="008D21C6"/>
    <w:rsid w:val="008D2476"/>
    <w:rsid w:val="008D252C"/>
    <w:rsid w:val="008D2610"/>
    <w:rsid w:val="008D2784"/>
    <w:rsid w:val="008D27D1"/>
    <w:rsid w:val="008D2DAA"/>
    <w:rsid w:val="008D2DD3"/>
    <w:rsid w:val="008D32F8"/>
    <w:rsid w:val="008D37BE"/>
    <w:rsid w:val="008D3879"/>
    <w:rsid w:val="008D3A17"/>
    <w:rsid w:val="008D3A74"/>
    <w:rsid w:val="008D43A4"/>
    <w:rsid w:val="008D4488"/>
    <w:rsid w:val="008D453F"/>
    <w:rsid w:val="008D4B6A"/>
    <w:rsid w:val="008D4F43"/>
    <w:rsid w:val="008D53BF"/>
    <w:rsid w:val="008D5523"/>
    <w:rsid w:val="008D58C8"/>
    <w:rsid w:val="008D5928"/>
    <w:rsid w:val="008D5B86"/>
    <w:rsid w:val="008D5DA1"/>
    <w:rsid w:val="008D61FE"/>
    <w:rsid w:val="008D649E"/>
    <w:rsid w:val="008D656D"/>
    <w:rsid w:val="008D676D"/>
    <w:rsid w:val="008D693C"/>
    <w:rsid w:val="008D6CF2"/>
    <w:rsid w:val="008D749B"/>
    <w:rsid w:val="008D7660"/>
    <w:rsid w:val="008D7B04"/>
    <w:rsid w:val="008E0012"/>
    <w:rsid w:val="008E0135"/>
    <w:rsid w:val="008E04C6"/>
    <w:rsid w:val="008E0785"/>
    <w:rsid w:val="008E084A"/>
    <w:rsid w:val="008E08C6"/>
    <w:rsid w:val="008E09E8"/>
    <w:rsid w:val="008E1216"/>
    <w:rsid w:val="008E1258"/>
    <w:rsid w:val="008E1458"/>
    <w:rsid w:val="008E14CE"/>
    <w:rsid w:val="008E198D"/>
    <w:rsid w:val="008E228C"/>
    <w:rsid w:val="008E22ED"/>
    <w:rsid w:val="008E236D"/>
    <w:rsid w:val="008E23D8"/>
    <w:rsid w:val="008E27E7"/>
    <w:rsid w:val="008E2881"/>
    <w:rsid w:val="008E2952"/>
    <w:rsid w:val="008E2A04"/>
    <w:rsid w:val="008E31BD"/>
    <w:rsid w:val="008E3644"/>
    <w:rsid w:val="008E36CA"/>
    <w:rsid w:val="008E38B8"/>
    <w:rsid w:val="008E39B4"/>
    <w:rsid w:val="008E3E44"/>
    <w:rsid w:val="008E3EC3"/>
    <w:rsid w:val="008E408A"/>
    <w:rsid w:val="008E43EB"/>
    <w:rsid w:val="008E4822"/>
    <w:rsid w:val="008E4B0F"/>
    <w:rsid w:val="008E4C8A"/>
    <w:rsid w:val="008E4EF7"/>
    <w:rsid w:val="008E5227"/>
    <w:rsid w:val="008E52B4"/>
    <w:rsid w:val="008E53CC"/>
    <w:rsid w:val="008E5463"/>
    <w:rsid w:val="008E55D6"/>
    <w:rsid w:val="008E5611"/>
    <w:rsid w:val="008E582E"/>
    <w:rsid w:val="008E5B2A"/>
    <w:rsid w:val="008E5BA2"/>
    <w:rsid w:val="008E602E"/>
    <w:rsid w:val="008E61C1"/>
    <w:rsid w:val="008E64E7"/>
    <w:rsid w:val="008E6AF6"/>
    <w:rsid w:val="008E7582"/>
    <w:rsid w:val="008E7634"/>
    <w:rsid w:val="008E7EDD"/>
    <w:rsid w:val="008E7F38"/>
    <w:rsid w:val="008F05A1"/>
    <w:rsid w:val="008F0799"/>
    <w:rsid w:val="008F0CBD"/>
    <w:rsid w:val="008F0E02"/>
    <w:rsid w:val="008F1436"/>
    <w:rsid w:val="008F1AB8"/>
    <w:rsid w:val="008F1AE9"/>
    <w:rsid w:val="008F20AA"/>
    <w:rsid w:val="008F2238"/>
    <w:rsid w:val="008F260A"/>
    <w:rsid w:val="008F2A0E"/>
    <w:rsid w:val="008F2B79"/>
    <w:rsid w:val="008F32DD"/>
    <w:rsid w:val="008F3964"/>
    <w:rsid w:val="008F3A7A"/>
    <w:rsid w:val="008F3EA6"/>
    <w:rsid w:val="008F3F25"/>
    <w:rsid w:val="008F3F8C"/>
    <w:rsid w:val="008F3FCD"/>
    <w:rsid w:val="008F4713"/>
    <w:rsid w:val="008F4887"/>
    <w:rsid w:val="008F4C80"/>
    <w:rsid w:val="008F54D0"/>
    <w:rsid w:val="008F593B"/>
    <w:rsid w:val="008F5A84"/>
    <w:rsid w:val="008F5B87"/>
    <w:rsid w:val="008F644E"/>
    <w:rsid w:val="008F662D"/>
    <w:rsid w:val="008F672C"/>
    <w:rsid w:val="008F67D3"/>
    <w:rsid w:val="008F6A02"/>
    <w:rsid w:val="008F6C8B"/>
    <w:rsid w:val="008F6EAD"/>
    <w:rsid w:val="008F74C4"/>
    <w:rsid w:val="008F7659"/>
    <w:rsid w:val="008F7812"/>
    <w:rsid w:val="008F78CC"/>
    <w:rsid w:val="00900620"/>
    <w:rsid w:val="00900811"/>
    <w:rsid w:val="00900D11"/>
    <w:rsid w:val="00900E5D"/>
    <w:rsid w:val="00901068"/>
    <w:rsid w:val="00901707"/>
    <w:rsid w:val="00901A50"/>
    <w:rsid w:val="00901B9F"/>
    <w:rsid w:val="0090215C"/>
    <w:rsid w:val="009022BA"/>
    <w:rsid w:val="00902612"/>
    <w:rsid w:val="00902818"/>
    <w:rsid w:val="00902AD1"/>
    <w:rsid w:val="00902B81"/>
    <w:rsid w:val="00903487"/>
    <w:rsid w:val="00904827"/>
    <w:rsid w:val="00904964"/>
    <w:rsid w:val="009049D8"/>
    <w:rsid w:val="00904DEE"/>
    <w:rsid w:val="00904E04"/>
    <w:rsid w:val="00904F37"/>
    <w:rsid w:val="00905788"/>
    <w:rsid w:val="00905F3C"/>
    <w:rsid w:val="0090660F"/>
    <w:rsid w:val="00906938"/>
    <w:rsid w:val="009069AC"/>
    <w:rsid w:val="00906D37"/>
    <w:rsid w:val="00907F1B"/>
    <w:rsid w:val="0091017D"/>
    <w:rsid w:val="009101C6"/>
    <w:rsid w:val="009106D3"/>
    <w:rsid w:val="0091079F"/>
    <w:rsid w:val="00910801"/>
    <w:rsid w:val="00910950"/>
    <w:rsid w:val="00910AF9"/>
    <w:rsid w:val="00910D4C"/>
    <w:rsid w:val="00910DE9"/>
    <w:rsid w:val="00911068"/>
    <w:rsid w:val="00911727"/>
    <w:rsid w:val="00911EC0"/>
    <w:rsid w:val="00912237"/>
    <w:rsid w:val="00912392"/>
    <w:rsid w:val="0091269B"/>
    <w:rsid w:val="00912898"/>
    <w:rsid w:val="00912D03"/>
    <w:rsid w:val="00912DF6"/>
    <w:rsid w:val="009135C1"/>
    <w:rsid w:val="009137BF"/>
    <w:rsid w:val="0091392C"/>
    <w:rsid w:val="00913B5E"/>
    <w:rsid w:val="0091409C"/>
    <w:rsid w:val="009142E9"/>
    <w:rsid w:val="0091489E"/>
    <w:rsid w:val="00914A2A"/>
    <w:rsid w:val="00914A40"/>
    <w:rsid w:val="00914D17"/>
    <w:rsid w:val="00915076"/>
    <w:rsid w:val="009150DB"/>
    <w:rsid w:val="00915767"/>
    <w:rsid w:val="0091589C"/>
    <w:rsid w:val="00915D3C"/>
    <w:rsid w:val="0091604E"/>
    <w:rsid w:val="00916512"/>
    <w:rsid w:val="00916B13"/>
    <w:rsid w:val="00916FC8"/>
    <w:rsid w:val="00917290"/>
    <w:rsid w:val="009173C0"/>
    <w:rsid w:val="0091748F"/>
    <w:rsid w:val="00917856"/>
    <w:rsid w:val="0091787C"/>
    <w:rsid w:val="00917C75"/>
    <w:rsid w:val="00917FD2"/>
    <w:rsid w:val="0092017C"/>
    <w:rsid w:val="009203AF"/>
    <w:rsid w:val="0092072D"/>
    <w:rsid w:val="009207DD"/>
    <w:rsid w:val="00920809"/>
    <w:rsid w:val="00920A29"/>
    <w:rsid w:val="00920AC9"/>
    <w:rsid w:val="00920C6F"/>
    <w:rsid w:val="00920CED"/>
    <w:rsid w:val="0092154E"/>
    <w:rsid w:val="009219BF"/>
    <w:rsid w:val="00922338"/>
    <w:rsid w:val="009226CA"/>
    <w:rsid w:val="00922AC9"/>
    <w:rsid w:val="00922F3B"/>
    <w:rsid w:val="0092304B"/>
    <w:rsid w:val="00923194"/>
    <w:rsid w:val="0092319A"/>
    <w:rsid w:val="0092323E"/>
    <w:rsid w:val="00923317"/>
    <w:rsid w:val="009239D7"/>
    <w:rsid w:val="00923E01"/>
    <w:rsid w:val="00923EDE"/>
    <w:rsid w:val="00924217"/>
    <w:rsid w:val="0092439A"/>
    <w:rsid w:val="00924527"/>
    <w:rsid w:val="00924647"/>
    <w:rsid w:val="009246E1"/>
    <w:rsid w:val="009249F6"/>
    <w:rsid w:val="00924BD8"/>
    <w:rsid w:val="009252CE"/>
    <w:rsid w:val="00925475"/>
    <w:rsid w:val="0092554E"/>
    <w:rsid w:val="00925B38"/>
    <w:rsid w:val="00925B77"/>
    <w:rsid w:val="00925E29"/>
    <w:rsid w:val="00925E5E"/>
    <w:rsid w:val="00925ECF"/>
    <w:rsid w:val="0092637D"/>
    <w:rsid w:val="00926C5B"/>
    <w:rsid w:val="00926DC5"/>
    <w:rsid w:val="009271AB"/>
    <w:rsid w:val="00927AA1"/>
    <w:rsid w:val="00927B81"/>
    <w:rsid w:val="00930733"/>
    <w:rsid w:val="00930807"/>
    <w:rsid w:val="00930951"/>
    <w:rsid w:val="00930E24"/>
    <w:rsid w:val="0093121A"/>
    <w:rsid w:val="00931DB7"/>
    <w:rsid w:val="00931F22"/>
    <w:rsid w:val="00931FDD"/>
    <w:rsid w:val="0093227B"/>
    <w:rsid w:val="009322D6"/>
    <w:rsid w:val="00932780"/>
    <w:rsid w:val="009328AB"/>
    <w:rsid w:val="00932BD5"/>
    <w:rsid w:val="00932F27"/>
    <w:rsid w:val="009337CD"/>
    <w:rsid w:val="00933C99"/>
    <w:rsid w:val="0093470C"/>
    <w:rsid w:val="0093517E"/>
    <w:rsid w:val="0093538A"/>
    <w:rsid w:val="009354E8"/>
    <w:rsid w:val="009356F4"/>
    <w:rsid w:val="009358F8"/>
    <w:rsid w:val="00936235"/>
    <w:rsid w:val="00936534"/>
    <w:rsid w:val="00936D48"/>
    <w:rsid w:val="00936DC8"/>
    <w:rsid w:val="009372D4"/>
    <w:rsid w:val="0093784D"/>
    <w:rsid w:val="009378C3"/>
    <w:rsid w:val="00937921"/>
    <w:rsid w:val="00937A41"/>
    <w:rsid w:val="00937A92"/>
    <w:rsid w:val="00937CE6"/>
    <w:rsid w:val="00941580"/>
    <w:rsid w:val="00941F32"/>
    <w:rsid w:val="009420A1"/>
    <w:rsid w:val="009423FF"/>
    <w:rsid w:val="00942456"/>
    <w:rsid w:val="00942663"/>
    <w:rsid w:val="0094278C"/>
    <w:rsid w:val="009435D8"/>
    <w:rsid w:val="00943648"/>
    <w:rsid w:val="0094421D"/>
    <w:rsid w:val="00944271"/>
    <w:rsid w:val="00944455"/>
    <w:rsid w:val="0094472C"/>
    <w:rsid w:val="00944952"/>
    <w:rsid w:val="00944965"/>
    <w:rsid w:val="00944F0C"/>
    <w:rsid w:val="00945770"/>
    <w:rsid w:val="0094577C"/>
    <w:rsid w:val="00945D86"/>
    <w:rsid w:val="00945DF4"/>
    <w:rsid w:val="00945EE2"/>
    <w:rsid w:val="0094614E"/>
    <w:rsid w:val="0094693A"/>
    <w:rsid w:val="00947B85"/>
    <w:rsid w:val="00947BAF"/>
    <w:rsid w:val="0095022A"/>
    <w:rsid w:val="009502A5"/>
    <w:rsid w:val="00950588"/>
    <w:rsid w:val="0095068B"/>
    <w:rsid w:val="0095084C"/>
    <w:rsid w:val="00951CDC"/>
    <w:rsid w:val="00951EE7"/>
    <w:rsid w:val="00952461"/>
    <w:rsid w:val="00952739"/>
    <w:rsid w:val="00952891"/>
    <w:rsid w:val="009530CB"/>
    <w:rsid w:val="0095335F"/>
    <w:rsid w:val="00953559"/>
    <w:rsid w:val="00953A6D"/>
    <w:rsid w:val="00953F77"/>
    <w:rsid w:val="009541F2"/>
    <w:rsid w:val="009542AF"/>
    <w:rsid w:val="009545F7"/>
    <w:rsid w:val="00954704"/>
    <w:rsid w:val="009549D3"/>
    <w:rsid w:val="00955856"/>
    <w:rsid w:val="00955CBC"/>
    <w:rsid w:val="009560EC"/>
    <w:rsid w:val="0095610A"/>
    <w:rsid w:val="009564E3"/>
    <w:rsid w:val="0095667C"/>
    <w:rsid w:val="00956C07"/>
    <w:rsid w:val="00956E99"/>
    <w:rsid w:val="00957239"/>
    <w:rsid w:val="0095749D"/>
    <w:rsid w:val="009575D3"/>
    <w:rsid w:val="00957AC9"/>
    <w:rsid w:val="00957E7D"/>
    <w:rsid w:val="009600E7"/>
    <w:rsid w:val="0096042B"/>
    <w:rsid w:val="00960472"/>
    <w:rsid w:val="0096091A"/>
    <w:rsid w:val="00960EA0"/>
    <w:rsid w:val="009617D8"/>
    <w:rsid w:val="00961C14"/>
    <w:rsid w:val="00961D99"/>
    <w:rsid w:val="0096229D"/>
    <w:rsid w:val="009624C2"/>
    <w:rsid w:val="0096277B"/>
    <w:rsid w:val="00962982"/>
    <w:rsid w:val="009630BE"/>
    <w:rsid w:val="00963641"/>
    <w:rsid w:val="00963712"/>
    <w:rsid w:val="0096392D"/>
    <w:rsid w:val="00963969"/>
    <w:rsid w:val="00963A78"/>
    <w:rsid w:val="00963BF9"/>
    <w:rsid w:val="009646FC"/>
    <w:rsid w:val="00964A06"/>
    <w:rsid w:val="00964ABE"/>
    <w:rsid w:val="00964AEA"/>
    <w:rsid w:val="00964D26"/>
    <w:rsid w:val="00964E5C"/>
    <w:rsid w:val="00964EEE"/>
    <w:rsid w:val="0096526D"/>
    <w:rsid w:val="00965410"/>
    <w:rsid w:val="0096589E"/>
    <w:rsid w:val="00965939"/>
    <w:rsid w:val="00965FCB"/>
    <w:rsid w:val="009664A5"/>
    <w:rsid w:val="0096653E"/>
    <w:rsid w:val="009668A9"/>
    <w:rsid w:val="00966A5B"/>
    <w:rsid w:val="00966A78"/>
    <w:rsid w:val="00966B9C"/>
    <w:rsid w:val="00966F4E"/>
    <w:rsid w:val="00967210"/>
    <w:rsid w:val="0096784B"/>
    <w:rsid w:val="009678E7"/>
    <w:rsid w:val="00967CA0"/>
    <w:rsid w:val="0097093C"/>
    <w:rsid w:val="00970D35"/>
    <w:rsid w:val="0097109E"/>
    <w:rsid w:val="009715B1"/>
    <w:rsid w:val="0097166C"/>
    <w:rsid w:val="00971761"/>
    <w:rsid w:val="009718EF"/>
    <w:rsid w:val="00971BD6"/>
    <w:rsid w:val="00972D73"/>
    <w:rsid w:val="0097374F"/>
    <w:rsid w:val="00973881"/>
    <w:rsid w:val="00973BFE"/>
    <w:rsid w:val="00973F4F"/>
    <w:rsid w:val="00974537"/>
    <w:rsid w:val="009745F1"/>
    <w:rsid w:val="00974624"/>
    <w:rsid w:val="00974785"/>
    <w:rsid w:val="00974828"/>
    <w:rsid w:val="00974B3A"/>
    <w:rsid w:val="00974D35"/>
    <w:rsid w:val="00975326"/>
    <w:rsid w:val="009754FF"/>
    <w:rsid w:val="00975710"/>
    <w:rsid w:val="00975C68"/>
    <w:rsid w:val="00975D97"/>
    <w:rsid w:val="009761D9"/>
    <w:rsid w:val="00976438"/>
    <w:rsid w:val="0097644E"/>
    <w:rsid w:val="009768E4"/>
    <w:rsid w:val="00976D78"/>
    <w:rsid w:val="00977470"/>
    <w:rsid w:val="009778A3"/>
    <w:rsid w:val="00977E8C"/>
    <w:rsid w:val="009802EA"/>
    <w:rsid w:val="00980384"/>
    <w:rsid w:val="009804E6"/>
    <w:rsid w:val="0098076A"/>
    <w:rsid w:val="00980A8A"/>
    <w:rsid w:val="00980C1B"/>
    <w:rsid w:val="00980C6F"/>
    <w:rsid w:val="00980EF9"/>
    <w:rsid w:val="00981B2B"/>
    <w:rsid w:val="00981D7A"/>
    <w:rsid w:val="00981DAC"/>
    <w:rsid w:val="00982559"/>
    <w:rsid w:val="0098291D"/>
    <w:rsid w:val="00982981"/>
    <w:rsid w:val="00982B44"/>
    <w:rsid w:val="00982EEA"/>
    <w:rsid w:val="0098312D"/>
    <w:rsid w:val="009835F0"/>
    <w:rsid w:val="00983604"/>
    <w:rsid w:val="00983744"/>
    <w:rsid w:val="0098386C"/>
    <w:rsid w:val="00983A69"/>
    <w:rsid w:val="00984228"/>
    <w:rsid w:val="00984289"/>
    <w:rsid w:val="0098443D"/>
    <w:rsid w:val="00984B02"/>
    <w:rsid w:val="00984C00"/>
    <w:rsid w:val="00984C29"/>
    <w:rsid w:val="00984D6A"/>
    <w:rsid w:val="009865C0"/>
    <w:rsid w:val="0098706E"/>
    <w:rsid w:val="0098748E"/>
    <w:rsid w:val="009879A6"/>
    <w:rsid w:val="00990711"/>
    <w:rsid w:val="00990893"/>
    <w:rsid w:val="00990B4E"/>
    <w:rsid w:val="00990EBF"/>
    <w:rsid w:val="00990FEC"/>
    <w:rsid w:val="009913F8"/>
    <w:rsid w:val="009916C8"/>
    <w:rsid w:val="00991746"/>
    <w:rsid w:val="00991F4D"/>
    <w:rsid w:val="00992134"/>
    <w:rsid w:val="00992215"/>
    <w:rsid w:val="009927D7"/>
    <w:rsid w:val="009928E5"/>
    <w:rsid w:val="0099324A"/>
    <w:rsid w:val="00993373"/>
    <w:rsid w:val="0099358D"/>
    <w:rsid w:val="009936AF"/>
    <w:rsid w:val="00993DBE"/>
    <w:rsid w:val="00994B0A"/>
    <w:rsid w:val="00994EE3"/>
    <w:rsid w:val="009950B6"/>
    <w:rsid w:val="009958F5"/>
    <w:rsid w:val="009960F7"/>
    <w:rsid w:val="00996552"/>
    <w:rsid w:val="00996970"/>
    <w:rsid w:val="00996B8B"/>
    <w:rsid w:val="00997CE7"/>
    <w:rsid w:val="00997DEB"/>
    <w:rsid w:val="00997FED"/>
    <w:rsid w:val="009A0267"/>
    <w:rsid w:val="009A02F0"/>
    <w:rsid w:val="009A087B"/>
    <w:rsid w:val="009A09E5"/>
    <w:rsid w:val="009A0DEF"/>
    <w:rsid w:val="009A1382"/>
    <w:rsid w:val="009A16D2"/>
    <w:rsid w:val="009A1778"/>
    <w:rsid w:val="009A17A5"/>
    <w:rsid w:val="009A1DB3"/>
    <w:rsid w:val="009A1E1D"/>
    <w:rsid w:val="009A217A"/>
    <w:rsid w:val="009A2283"/>
    <w:rsid w:val="009A28A4"/>
    <w:rsid w:val="009A2A7F"/>
    <w:rsid w:val="009A2AC1"/>
    <w:rsid w:val="009A32E5"/>
    <w:rsid w:val="009A36C3"/>
    <w:rsid w:val="009A37E0"/>
    <w:rsid w:val="009A3F0E"/>
    <w:rsid w:val="009A42EF"/>
    <w:rsid w:val="009A4B9F"/>
    <w:rsid w:val="009A5361"/>
    <w:rsid w:val="009A5447"/>
    <w:rsid w:val="009A587C"/>
    <w:rsid w:val="009A5DA4"/>
    <w:rsid w:val="009A5F38"/>
    <w:rsid w:val="009A610C"/>
    <w:rsid w:val="009A61E5"/>
    <w:rsid w:val="009A6685"/>
    <w:rsid w:val="009A678D"/>
    <w:rsid w:val="009A67E0"/>
    <w:rsid w:val="009A6E48"/>
    <w:rsid w:val="009A6EF1"/>
    <w:rsid w:val="009A763C"/>
    <w:rsid w:val="009A76C9"/>
    <w:rsid w:val="009A7C0C"/>
    <w:rsid w:val="009A7C0F"/>
    <w:rsid w:val="009A7ED9"/>
    <w:rsid w:val="009B0251"/>
    <w:rsid w:val="009B0C9D"/>
    <w:rsid w:val="009B0D1E"/>
    <w:rsid w:val="009B0FA6"/>
    <w:rsid w:val="009B1051"/>
    <w:rsid w:val="009B1744"/>
    <w:rsid w:val="009B191D"/>
    <w:rsid w:val="009B1CF0"/>
    <w:rsid w:val="009B1F2B"/>
    <w:rsid w:val="009B2672"/>
    <w:rsid w:val="009B2DC7"/>
    <w:rsid w:val="009B2F51"/>
    <w:rsid w:val="009B31D6"/>
    <w:rsid w:val="009B33A0"/>
    <w:rsid w:val="009B3414"/>
    <w:rsid w:val="009B3609"/>
    <w:rsid w:val="009B3A36"/>
    <w:rsid w:val="009B4898"/>
    <w:rsid w:val="009B49B2"/>
    <w:rsid w:val="009B4AF5"/>
    <w:rsid w:val="009B4C39"/>
    <w:rsid w:val="009B4C97"/>
    <w:rsid w:val="009B4D65"/>
    <w:rsid w:val="009B5294"/>
    <w:rsid w:val="009B56D0"/>
    <w:rsid w:val="009B5A29"/>
    <w:rsid w:val="009B5AB6"/>
    <w:rsid w:val="009B6167"/>
    <w:rsid w:val="009B6201"/>
    <w:rsid w:val="009B6610"/>
    <w:rsid w:val="009B6668"/>
    <w:rsid w:val="009B66FD"/>
    <w:rsid w:val="009B6D46"/>
    <w:rsid w:val="009B6FD1"/>
    <w:rsid w:val="009B7234"/>
    <w:rsid w:val="009B7428"/>
    <w:rsid w:val="009B76D2"/>
    <w:rsid w:val="009B7C13"/>
    <w:rsid w:val="009C0105"/>
    <w:rsid w:val="009C0187"/>
    <w:rsid w:val="009C03FA"/>
    <w:rsid w:val="009C07AE"/>
    <w:rsid w:val="009C0994"/>
    <w:rsid w:val="009C0A2F"/>
    <w:rsid w:val="009C0DE5"/>
    <w:rsid w:val="009C0FD6"/>
    <w:rsid w:val="009C1D9B"/>
    <w:rsid w:val="009C1EF0"/>
    <w:rsid w:val="009C2A84"/>
    <w:rsid w:val="009C2B47"/>
    <w:rsid w:val="009C2C1D"/>
    <w:rsid w:val="009C2D08"/>
    <w:rsid w:val="009C32BB"/>
    <w:rsid w:val="009C35D0"/>
    <w:rsid w:val="009C3684"/>
    <w:rsid w:val="009C3A0C"/>
    <w:rsid w:val="009C3C00"/>
    <w:rsid w:val="009C3CBA"/>
    <w:rsid w:val="009C432E"/>
    <w:rsid w:val="009C44F0"/>
    <w:rsid w:val="009C474B"/>
    <w:rsid w:val="009C47EB"/>
    <w:rsid w:val="009C49F5"/>
    <w:rsid w:val="009C4A7F"/>
    <w:rsid w:val="009C4B4C"/>
    <w:rsid w:val="009C4C61"/>
    <w:rsid w:val="009C5477"/>
    <w:rsid w:val="009C5AF0"/>
    <w:rsid w:val="009C60C7"/>
    <w:rsid w:val="009C638E"/>
    <w:rsid w:val="009C67F3"/>
    <w:rsid w:val="009C6EA9"/>
    <w:rsid w:val="009C70FB"/>
    <w:rsid w:val="009C717A"/>
    <w:rsid w:val="009C7333"/>
    <w:rsid w:val="009C7DFB"/>
    <w:rsid w:val="009C7DFC"/>
    <w:rsid w:val="009C7E27"/>
    <w:rsid w:val="009D0BB0"/>
    <w:rsid w:val="009D1646"/>
    <w:rsid w:val="009D17F8"/>
    <w:rsid w:val="009D1F83"/>
    <w:rsid w:val="009D22D8"/>
    <w:rsid w:val="009D2605"/>
    <w:rsid w:val="009D26DA"/>
    <w:rsid w:val="009D2BEC"/>
    <w:rsid w:val="009D33B1"/>
    <w:rsid w:val="009D33B2"/>
    <w:rsid w:val="009D35E1"/>
    <w:rsid w:val="009D368C"/>
    <w:rsid w:val="009D374D"/>
    <w:rsid w:val="009D3A7C"/>
    <w:rsid w:val="009D3CE8"/>
    <w:rsid w:val="009D3F6B"/>
    <w:rsid w:val="009D41D9"/>
    <w:rsid w:val="009D44CB"/>
    <w:rsid w:val="009D44E9"/>
    <w:rsid w:val="009D451E"/>
    <w:rsid w:val="009D4A6A"/>
    <w:rsid w:val="009D4B49"/>
    <w:rsid w:val="009D4D36"/>
    <w:rsid w:val="009D4DAD"/>
    <w:rsid w:val="009D4F06"/>
    <w:rsid w:val="009D5270"/>
    <w:rsid w:val="009D529B"/>
    <w:rsid w:val="009D5364"/>
    <w:rsid w:val="009D5465"/>
    <w:rsid w:val="009D5672"/>
    <w:rsid w:val="009D56D5"/>
    <w:rsid w:val="009D5A39"/>
    <w:rsid w:val="009D5B59"/>
    <w:rsid w:val="009D5C4A"/>
    <w:rsid w:val="009D5F31"/>
    <w:rsid w:val="009D63E9"/>
    <w:rsid w:val="009D6405"/>
    <w:rsid w:val="009D67C2"/>
    <w:rsid w:val="009D687D"/>
    <w:rsid w:val="009D6A44"/>
    <w:rsid w:val="009D6C8A"/>
    <w:rsid w:val="009D7083"/>
    <w:rsid w:val="009D7461"/>
    <w:rsid w:val="009D7467"/>
    <w:rsid w:val="009D7477"/>
    <w:rsid w:val="009D748D"/>
    <w:rsid w:val="009E02D7"/>
    <w:rsid w:val="009E106B"/>
    <w:rsid w:val="009E165D"/>
    <w:rsid w:val="009E1782"/>
    <w:rsid w:val="009E1B94"/>
    <w:rsid w:val="009E1C46"/>
    <w:rsid w:val="009E1D77"/>
    <w:rsid w:val="009E1D7A"/>
    <w:rsid w:val="009E2366"/>
    <w:rsid w:val="009E2394"/>
    <w:rsid w:val="009E27C5"/>
    <w:rsid w:val="009E35E5"/>
    <w:rsid w:val="009E3944"/>
    <w:rsid w:val="009E3A0B"/>
    <w:rsid w:val="009E3F3A"/>
    <w:rsid w:val="009E4354"/>
    <w:rsid w:val="009E4465"/>
    <w:rsid w:val="009E4553"/>
    <w:rsid w:val="009E4610"/>
    <w:rsid w:val="009E4684"/>
    <w:rsid w:val="009E4738"/>
    <w:rsid w:val="009E4950"/>
    <w:rsid w:val="009E4A85"/>
    <w:rsid w:val="009E4D9C"/>
    <w:rsid w:val="009E51AD"/>
    <w:rsid w:val="009E534B"/>
    <w:rsid w:val="009E5518"/>
    <w:rsid w:val="009E5598"/>
    <w:rsid w:val="009E57BA"/>
    <w:rsid w:val="009E5E4C"/>
    <w:rsid w:val="009E5ECB"/>
    <w:rsid w:val="009E6073"/>
    <w:rsid w:val="009E6228"/>
    <w:rsid w:val="009E64EF"/>
    <w:rsid w:val="009E67A4"/>
    <w:rsid w:val="009E685B"/>
    <w:rsid w:val="009E6898"/>
    <w:rsid w:val="009E6C17"/>
    <w:rsid w:val="009E72C3"/>
    <w:rsid w:val="009E7646"/>
    <w:rsid w:val="009E790D"/>
    <w:rsid w:val="009E7A8D"/>
    <w:rsid w:val="009E7BAF"/>
    <w:rsid w:val="009E7BE9"/>
    <w:rsid w:val="009E7ECF"/>
    <w:rsid w:val="009F0AD4"/>
    <w:rsid w:val="009F0CEC"/>
    <w:rsid w:val="009F13B1"/>
    <w:rsid w:val="009F14C8"/>
    <w:rsid w:val="009F16CF"/>
    <w:rsid w:val="009F1C0B"/>
    <w:rsid w:val="009F1F58"/>
    <w:rsid w:val="009F2567"/>
    <w:rsid w:val="009F2691"/>
    <w:rsid w:val="009F26F6"/>
    <w:rsid w:val="009F2783"/>
    <w:rsid w:val="009F2A4B"/>
    <w:rsid w:val="009F2B18"/>
    <w:rsid w:val="009F2D3A"/>
    <w:rsid w:val="009F2FB2"/>
    <w:rsid w:val="009F3092"/>
    <w:rsid w:val="009F380D"/>
    <w:rsid w:val="009F38F0"/>
    <w:rsid w:val="009F39AF"/>
    <w:rsid w:val="009F3A4E"/>
    <w:rsid w:val="009F3B14"/>
    <w:rsid w:val="009F3CA5"/>
    <w:rsid w:val="009F3EE8"/>
    <w:rsid w:val="009F3F50"/>
    <w:rsid w:val="009F4695"/>
    <w:rsid w:val="009F4AB3"/>
    <w:rsid w:val="009F4D2C"/>
    <w:rsid w:val="009F4F4B"/>
    <w:rsid w:val="009F4F68"/>
    <w:rsid w:val="009F5364"/>
    <w:rsid w:val="009F5BD7"/>
    <w:rsid w:val="009F5BDF"/>
    <w:rsid w:val="009F5D1A"/>
    <w:rsid w:val="009F5D84"/>
    <w:rsid w:val="009F616C"/>
    <w:rsid w:val="009F64F0"/>
    <w:rsid w:val="009F653B"/>
    <w:rsid w:val="009F65FB"/>
    <w:rsid w:val="009F6A73"/>
    <w:rsid w:val="009F707C"/>
    <w:rsid w:val="009F71D6"/>
    <w:rsid w:val="009F72D3"/>
    <w:rsid w:val="00A0097A"/>
    <w:rsid w:val="00A00C66"/>
    <w:rsid w:val="00A00CA8"/>
    <w:rsid w:val="00A00F9B"/>
    <w:rsid w:val="00A0121A"/>
    <w:rsid w:val="00A0133E"/>
    <w:rsid w:val="00A013F2"/>
    <w:rsid w:val="00A01513"/>
    <w:rsid w:val="00A01BA1"/>
    <w:rsid w:val="00A01FF5"/>
    <w:rsid w:val="00A026E5"/>
    <w:rsid w:val="00A02710"/>
    <w:rsid w:val="00A02723"/>
    <w:rsid w:val="00A0277D"/>
    <w:rsid w:val="00A027DC"/>
    <w:rsid w:val="00A0292E"/>
    <w:rsid w:val="00A0293B"/>
    <w:rsid w:val="00A02E96"/>
    <w:rsid w:val="00A030A7"/>
    <w:rsid w:val="00A0354D"/>
    <w:rsid w:val="00A035DF"/>
    <w:rsid w:val="00A03857"/>
    <w:rsid w:val="00A039FD"/>
    <w:rsid w:val="00A03C84"/>
    <w:rsid w:val="00A03D90"/>
    <w:rsid w:val="00A040BE"/>
    <w:rsid w:val="00A043B0"/>
    <w:rsid w:val="00A04649"/>
    <w:rsid w:val="00A047C8"/>
    <w:rsid w:val="00A04F96"/>
    <w:rsid w:val="00A059B4"/>
    <w:rsid w:val="00A05BE5"/>
    <w:rsid w:val="00A05D24"/>
    <w:rsid w:val="00A05D64"/>
    <w:rsid w:val="00A0617C"/>
    <w:rsid w:val="00A06369"/>
    <w:rsid w:val="00A065C5"/>
    <w:rsid w:val="00A0671D"/>
    <w:rsid w:val="00A06A17"/>
    <w:rsid w:val="00A06C45"/>
    <w:rsid w:val="00A06F22"/>
    <w:rsid w:val="00A0729C"/>
    <w:rsid w:val="00A0752A"/>
    <w:rsid w:val="00A101FC"/>
    <w:rsid w:val="00A10510"/>
    <w:rsid w:val="00A10649"/>
    <w:rsid w:val="00A10A09"/>
    <w:rsid w:val="00A10BE5"/>
    <w:rsid w:val="00A11053"/>
    <w:rsid w:val="00A110A7"/>
    <w:rsid w:val="00A11794"/>
    <w:rsid w:val="00A11B63"/>
    <w:rsid w:val="00A11FDB"/>
    <w:rsid w:val="00A120CC"/>
    <w:rsid w:val="00A124FD"/>
    <w:rsid w:val="00A1290B"/>
    <w:rsid w:val="00A12B3A"/>
    <w:rsid w:val="00A12C83"/>
    <w:rsid w:val="00A12C9A"/>
    <w:rsid w:val="00A12D7B"/>
    <w:rsid w:val="00A1391C"/>
    <w:rsid w:val="00A139D9"/>
    <w:rsid w:val="00A13BFD"/>
    <w:rsid w:val="00A13EEE"/>
    <w:rsid w:val="00A1425E"/>
    <w:rsid w:val="00A142F8"/>
    <w:rsid w:val="00A1430F"/>
    <w:rsid w:val="00A143E1"/>
    <w:rsid w:val="00A1471F"/>
    <w:rsid w:val="00A14A44"/>
    <w:rsid w:val="00A14B05"/>
    <w:rsid w:val="00A14C60"/>
    <w:rsid w:val="00A14DBE"/>
    <w:rsid w:val="00A1550E"/>
    <w:rsid w:val="00A159FD"/>
    <w:rsid w:val="00A15C2E"/>
    <w:rsid w:val="00A15E45"/>
    <w:rsid w:val="00A161AE"/>
    <w:rsid w:val="00A17228"/>
    <w:rsid w:val="00A17C35"/>
    <w:rsid w:val="00A17F17"/>
    <w:rsid w:val="00A20279"/>
    <w:rsid w:val="00A207BA"/>
    <w:rsid w:val="00A208D1"/>
    <w:rsid w:val="00A20BD1"/>
    <w:rsid w:val="00A20F8F"/>
    <w:rsid w:val="00A2122C"/>
    <w:rsid w:val="00A2136A"/>
    <w:rsid w:val="00A21585"/>
    <w:rsid w:val="00A215FC"/>
    <w:rsid w:val="00A216F7"/>
    <w:rsid w:val="00A217DD"/>
    <w:rsid w:val="00A21D02"/>
    <w:rsid w:val="00A22365"/>
    <w:rsid w:val="00A224DE"/>
    <w:rsid w:val="00A22823"/>
    <w:rsid w:val="00A22899"/>
    <w:rsid w:val="00A22D65"/>
    <w:rsid w:val="00A23228"/>
    <w:rsid w:val="00A2327C"/>
    <w:rsid w:val="00A23446"/>
    <w:rsid w:val="00A23775"/>
    <w:rsid w:val="00A23915"/>
    <w:rsid w:val="00A24820"/>
    <w:rsid w:val="00A24AA1"/>
    <w:rsid w:val="00A24C4C"/>
    <w:rsid w:val="00A25217"/>
    <w:rsid w:val="00A25540"/>
    <w:rsid w:val="00A256D2"/>
    <w:rsid w:val="00A256D3"/>
    <w:rsid w:val="00A25829"/>
    <w:rsid w:val="00A258D1"/>
    <w:rsid w:val="00A25DDF"/>
    <w:rsid w:val="00A25F1E"/>
    <w:rsid w:val="00A2606F"/>
    <w:rsid w:val="00A26193"/>
    <w:rsid w:val="00A26257"/>
    <w:rsid w:val="00A262F7"/>
    <w:rsid w:val="00A263B6"/>
    <w:rsid w:val="00A26C88"/>
    <w:rsid w:val="00A27353"/>
    <w:rsid w:val="00A27423"/>
    <w:rsid w:val="00A274AC"/>
    <w:rsid w:val="00A27563"/>
    <w:rsid w:val="00A27763"/>
    <w:rsid w:val="00A277AE"/>
    <w:rsid w:val="00A277EC"/>
    <w:rsid w:val="00A278F3"/>
    <w:rsid w:val="00A27BA1"/>
    <w:rsid w:val="00A27C95"/>
    <w:rsid w:val="00A27CD1"/>
    <w:rsid w:val="00A30045"/>
    <w:rsid w:val="00A30502"/>
    <w:rsid w:val="00A30D97"/>
    <w:rsid w:val="00A30EE0"/>
    <w:rsid w:val="00A30EEA"/>
    <w:rsid w:val="00A317AA"/>
    <w:rsid w:val="00A31D28"/>
    <w:rsid w:val="00A31F3D"/>
    <w:rsid w:val="00A320A3"/>
    <w:rsid w:val="00A32123"/>
    <w:rsid w:val="00A321C7"/>
    <w:rsid w:val="00A32594"/>
    <w:rsid w:val="00A328BD"/>
    <w:rsid w:val="00A32BCC"/>
    <w:rsid w:val="00A32E96"/>
    <w:rsid w:val="00A34598"/>
    <w:rsid w:val="00A34612"/>
    <w:rsid w:val="00A34ED7"/>
    <w:rsid w:val="00A357B3"/>
    <w:rsid w:val="00A35942"/>
    <w:rsid w:val="00A35DFE"/>
    <w:rsid w:val="00A35E7F"/>
    <w:rsid w:val="00A35F82"/>
    <w:rsid w:val="00A36A02"/>
    <w:rsid w:val="00A36DE1"/>
    <w:rsid w:val="00A3703B"/>
    <w:rsid w:val="00A373A1"/>
    <w:rsid w:val="00A374E4"/>
    <w:rsid w:val="00A3752E"/>
    <w:rsid w:val="00A4012E"/>
    <w:rsid w:val="00A40898"/>
    <w:rsid w:val="00A40D02"/>
    <w:rsid w:val="00A4105D"/>
    <w:rsid w:val="00A410CD"/>
    <w:rsid w:val="00A41394"/>
    <w:rsid w:val="00A41617"/>
    <w:rsid w:val="00A417DC"/>
    <w:rsid w:val="00A41922"/>
    <w:rsid w:val="00A41C1A"/>
    <w:rsid w:val="00A423BF"/>
    <w:rsid w:val="00A42673"/>
    <w:rsid w:val="00A42BCE"/>
    <w:rsid w:val="00A42CBA"/>
    <w:rsid w:val="00A430B9"/>
    <w:rsid w:val="00A4332A"/>
    <w:rsid w:val="00A43E93"/>
    <w:rsid w:val="00A4445B"/>
    <w:rsid w:val="00A44461"/>
    <w:rsid w:val="00A446E8"/>
    <w:rsid w:val="00A44C32"/>
    <w:rsid w:val="00A44CEC"/>
    <w:rsid w:val="00A45421"/>
    <w:rsid w:val="00A45979"/>
    <w:rsid w:val="00A45AF0"/>
    <w:rsid w:val="00A464AC"/>
    <w:rsid w:val="00A46DD1"/>
    <w:rsid w:val="00A4705A"/>
    <w:rsid w:val="00A4753A"/>
    <w:rsid w:val="00A47E24"/>
    <w:rsid w:val="00A50107"/>
    <w:rsid w:val="00A50175"/>
    <w:rsid w:val="00A5073B"/>
    <w:rsid w:val="00A50916"/>
    <w:rsid w:val="00A5099E"/>
    <w:rsid w:val="00A50E9D"/>
    <w:rsid w:val="00A510CA"/>
    <w:rsid w:val="00A512C3"/>
    <w:rsid w:val="00A51794"/>
    <w:rsid w:val="00A518D2"/>
    <w:rsid w:val="00A51AA0"/>
    <w:rsid w:val="00A51F4D"/>
    <w:rsid w:val="00A51F83"/>
    <w:rsid w:val="00A52043"/>
    <w:rsid w:val="00A52631"/>
    <w:rsid w:val="00A52698"/>
    <w:rsid w:val="00A529CB"/>
    <w:rsid w:val="00A52CF2"/>
    <w:rsid w:val="00A52EAF"/>
    <w:rsid w:val="00A530FC"/>
    <w:rsid w:val="00A534EF"/>
    <w:rsid w:val="00A53858"/>
    <w:rsid w:val="00A53D71"/>
    <w:rsid w:val="00A540D4"/>
    <w:rsid w:val="00A541FB"/>
    <w:rsid w:val="00A54230"/>
    <w:rsid w:val="00A54545"/>
    <w:rsid w:val="00A54670"/>
    <w:rsid w:val="00A5496E"/>
    <w:rsid w:val="00A54B55"/>
    <w:rsid w:val="00A54DF3"/>
    <w:rsid w:val="00A54FC3"/>
    <w:rsid w:val="00A55328"/>
    <w:rsid w:val="00A554E7"/>
    <w:rsid w:val="00A55D14"/>
    <w:rsid w:val="00A55D81"/>
    <w:rsid w:val="00A55F26"/>
    <w:rsid w:val="00A56094"/>
    <w:rsid w:val="00A564A1"/>
    <w:rsid w:val="00A5655C"/>
    <w:rsid w:val="00A56BD3"/>
    <w:rsid w:val="00A56F4A"/>
    <w:rsid w:val="00A57892"/>
    <w:rsid w:val="00A57A16"/>
    <w:rsid w:val="00A57C2F"/>
    <w:rsid w:val="00A57D6C"/>
    <w:rsid w:val="00A57EC6"/>
    <w:rsid w:val="00A605E3"/>
    <w:rsid w:val="00A60FE4"/>
    <w:rsid w:val="00A6106A"/>
    <w:rsid w:val="00A614EF"/>
    <w:rsid w:val="00A6196E"/>
    <w:rsid w:val="00A61A3A"/>
    <w:rsid w:val="00A61BCF"/>
    <w:rsid w:val="00A62505"/>
    <w:rsid w:val="00A62575"/>
    <w:rsid w:val="00A625AF"/>
    <w:rsid w:val="00A627BC"/>
    <w:rsid w:val="00A629E8"/>
    <w:rsid w:val="00A62E18"/>
    <w:rsid w:val="00A62F25"/>
    <w:rsid w:val="00A631AB"/>
    <w:rsid w:val="00A633B5"/>
    <w:rsid w:val="00A63483"/>
    <w:rsid w:val="00A63D3E"/>
    <w:rsid w:val="00A63FCE"/>
    <w:rsid w:val="00A63FFA"/>
    <w:rsid w:val="00A6401C"/>
    <w:rsid w:val="00A64465"/>
    <w:rsid w:val="00A6447E"/>
    <w:rsid w:val="00A64579"/>
    <w:rsid w:val="00A64697"/>
    <w:rsid w:val="00A64B3E"/>
    <w:rsid w:val="00A64EE8"/>
    <w:rsid w:val="00A65101"/>
    <w:rsid w:val="00A652E7"/>
    <w:rsid w:val="00A654F2"/>
    <w:rsid w:val="00A66343"/>
    <w:rsid w:val="00A66E86"/>
    <w:rsid w:val="00A6700A"/>
    <w:rsid w:val="00A672EB"/>
    <w:rsid w:val="00A673E4"/>
    <w:rsid w:val="00A67433"/>
    <w:rsid w:val="00A70439"/>
    <w:rsid w:val="00A704E1"/>
    <w:rsid w:val="00A70ECB"/>
    <w:rsid w:val="00A71206"/>
    <w:rsid w:val="00A7146F"/>
    <w:rsid w:val="00A715B8"/>
    <w:rsid w:val="00A71B48"/>
    <w:rsid w:val="00A71BBA"/>
    <w:rsid w:val="00A71E6B"/>
    <w:rsid w:val="00A71F33"/>
    <w:rsid w:val="00A72097"/>
    <w:rsid w:val="00A729CE"/>
    <w:rsid w:val="00A72A73"/>
    <w:rsid w:val="00A72BAE"/>
    <w:rsid w:val="00A72DD9"/>
    <w:rsid w:val="00A72F3A"/>
    <w:rsid w:val="00A72FC8"/>
    <w:rsid w:val="00A7361C"/>
    <w:rsid w:val="00A73BC2"/>
    <w:rsid w:val="00A747BC"/>
    <w:rsid w:val="00A747CF"/>
    <w:rsid w:val="00A749C5"/>
    <w:rsid w:val="00A74A2E"/>
    <w:rsid w:val="00A74B6F"/>
    <w:rsid w:val="00A74C21"/>
    <w:rsid w:val="00A74CD5"/>
    <w:rsid w:val="00A7509F"/>
    <w:rsid w:val="00A75202"/>
    <w:rsid w:val="00A754A0"/>
    <w:rsid w:val="00A75522"/>
    <w:rsid w:val="00A75622"/>
    <w:rsid w:val="00A7581D"/>
    <w:rsid w:val="00A75DF9"/>
    <w:rsid w:val="00A75F33"/>
    <w:rsid w:val="00A76198"/>
    <w:rsid w:val="00A76472"/>
    <w:rsid w:val="00A76496"/>
    <w:rsid w:val="00A7675B"/>
    <w:rsid w:val="00A767A3"/>
    <w:rsid w:val="00A76865"/>
    <w:rsid w:val="00A76E8E"/>
    <w:rsid w:val="00A7769C"/>
    <w:rsid w:val="00A77A30"/>
    <w:rsid w:val="00A77D99"/>
    <w:rsid w:val="00A77F9E"/>
    <w:rsid w:val="00A80213"/>
    <w:rsid w:val="00A805AC"/>
    <w:rsid w:val="00A81002"/>
    <w:rsid w:val="00A8102A"/>
    <w:rsid w:val="00A815C8"/>
    <w:rsid w:val="00A815FB"/>
    <w:rsid w:val="00A8170C"/>
    <w:rsid w:val="00A81961"/>
    <w:rsid w:val="00A819C0"/>
    <w:rsid w:val="00A81A9B"/>
    <w:rsid w:val="00A81E91"/>
    <w:rsid w:val="00A81EC5"/>
    <w:rsid w:val="00A8231C"/>
    <w:rsid w:val="00A82470"/>
    <w:rsid w:val="00A82471"/>
    <w:rsid w:val="00A828B1"/>
    <w:rsid w:val="00A82A44"/>
    <w:rsid w:val="00A82D16"/>
    <w:rsid w:val="00A82FEA"/>
    <w:rsid w:val="00A833DB"/>
    <w:rsid w:val="00A83534"/>
    <w:rsid w:val="00A83A88"/>
    <w:rsid w:val="00A83DC6"/>
    <w:rsid w:val="00A83DF1"/>
    <w:rsid w:val="00A83EEF"/>
    <w:rsid w:val="00A85064"/>
    <w:rsid w:val="00A855FC"/>
    <w:rsid w:val="00A856ED"/>
    <w:rsid w:val="00A85A23"/>
    <w:rsid w:val="00A8697F"/>
    <w:rsid w:val="00A86CE9"/>
    <w:rsid w:val="00A86CF8"/>
    <w:rsid w:val="00A86ED0"/>
    <w:rsid w:val="00A872FE"/>
    <w:rsid w:val="00A8732F"/>
    <w:rsid w:val="00A87561"/>
    <w:rsid w:val="00A876C8"/>
    <w:rsid w:val="00A87B40"/>
    <w:rsid w:val="00A9002B"/>
    <w:rsid w:val="00A90082"/>
    <w:rsid w:val="00A90220"/>
    <w:rsid w:val="00A911FA"/>
    <w:rsid w:val="00A917E1"/>
    <w:rsid w:val="00A91855"/>
    <w:rsid w:val="00A928B2"/>
    <w:rsid w:val="00A930E1"/>
    <w:rsid w:val="00A934D7"/>
    <w:rsid w:val="00A9378E"/>
    <w:rsid w:val="00A93822"/>
    <w:rsid w:val="00A93D71"/>
    <w:rsid w:val="00A941CF"/>
    <w:rsid w:val="00A9445B"/>
    <w:rsid w:val="00A94676"/>
    <w:rsid w:val="00A94883"/>
    <w:rsid w:val="00A94AE9"/>
    <w:rsid w:val="00A94BCC"/>
    <w:rsid w:val="00A94DD9"/>
    <w:rsid w:val="00A94DE1"/>
    <w:rsid w:val="00A94E8F"/>
    <w:rsid w:val="00A94EE6"/>
    <w:rsid w:val="00A950C9"/>
    <w:rsid w:val="00A95176"/>
    <w:rsid w:val="00A96320"/>
    <w:rsid w:val="00A964ED"/>
    <w:rsid w:val="00A96C85"/>
    <w:rsid w:val="00A96F7E"/>
    <w:rsid w:val="00A97165"/>
    <w:rsid w:val="00A97346"/>
    <w:rsid w:val="00A97476"/>
    <w:rsid w:val="00A9798C"/>
    <w:rsid w:val="00AA0828"/>
    <w:rsid w:val="00AA135A"/>
    <w:rsid w:val="00AA1518"/>
    <w:rsid w:val="00AA1550"/>
    <w:rsid w:val="00AA169E"/>
    <w:rsid w:val="00AA1C4E"/>
    <w:rsid w:val="00AA20F2"/>
    <w:rsid w:val="00AA274A"/>
    <w:rsid w:val="00AA27C0"/>
    <w:rsid w:val="00AA28BD"/>
    <w:rsid w:val="00AA2BE7"/>
    <w:rsid w:val="00AA2C69"/>
    <w:rsid w:val="00AA2ED2"/>
    <w:rsid w:val="00AA2EF3"/>
    <w:rsid w:val="00AA3028"/>
    <w:rsid w:val="00AA3059"/>
    <w:rsid w:val="00AA36EF"/>
    <w:rsid w:val="00AA38E1"/>
    <w:rsid w:val="00AA39B8"/>
    <w:rsid w:val="00AA3AC8"/>
    <w:rsid w:val="00AA3CEF"/>
    <w:rsid w:val="00AA424D"/>
    <w:rsid w:val="00AA4364"/>
    <w:rsid w:val="00AA482D"/>
    <w:rsid w:val="00AA4A8C"/>
    <w:rsid w:val="00AA4F4D"/>
    <w:rsid w:val="00AA4F92"/>
    <w:rsid w:val="00AA51E0"/>
    <w:rsid w:val="00AA537A"/>
    <w:rsid w:val="00AA5505"/>
    <w:rsid w:val="00AA5653"/>
    <w:rsid w:val="00AA58A3"/>
    <w:rsid w:val="00AA58D0"/>
    <w:rsid w:val="00AA5B13"/>
    <w:rsid w:val="00AA5F41"/>
    <w:rsid w:val="00AA65EA"/>
    <w:rsid w:val="00AA6756"/>
    <w:rsid w:val="00AA6863"/>
    <w:rsid w:val="00AA68D0"/>
    <w:rsid w:val="00AA6E2E"/>
    <w:rsid w:val="00AA7691"/>
    <w:rsid w:val="00AA7F03"/>
    <w:rsid w:val="00AB05ED"/>
    <w:rsid w:val="00AB061E"/>
    <w:rsid w:val="00AB1199"/>
    <w:rsid w:val="00AB151A"/>
    <w:rsid w:val="00AB1DE7"/>
    <w:rsid w:val="00AB25D8"/>
    <w:rsid w:val="00AB2741"/>
    <w:rsid w:val="00AB3299"/>
    <w:rsid w:val="00AB3660"/>
    <w:rsid w:val="00AB36B2"/>
    <w:rsid w:val="00AB3A84"/>
    <w:rsid w:val="00AB3E1D"/>
    <w:rsid w:val="00AB46E3"/>
    <w:rsid w:val="00AB4AF1"/>
    <w:rsid w:val="00AB4C20"/>
    <w:rsid w:val="00AB4ED8"/>
    <w:rsid w:val="00AB5231"/>
    <w:rsid w:val="00AB558D"/>
    <w:rsid w:val="00AB55A0"/>
    <w:rsid w:val="00AB5C79"/>
    <w:rsid w:val="00AB6034"/>
    <w:rsid w:val="00AB6075"/>
    <w:rsid w:val="00AB6282"/>
    <w:rsid w:val="00AB63A0"/>
    <w:rsid w:val="00AB6753"/>
    <w:rsid w:val="00AB6A13"/>
    <w:rsid w:val="00AB72E4"/>
    <w:rsid w:val="00AB7441"/>
    <w:rsid w:val="00AB78B3"/>
    <w:rsid w:val="00AB79A2"/>
    <w:rsid w:val="00AB7CE3"/>
    <w:rsid w:val="00AC0020"/>
    <w:rsid w:val="00AC02F9"/>
    <w:rsid w:val="00AC0373"/>
    <w:rsid w:val="00AC03C9"/>
    <w:rsid w:val="00AC0433"/>
    <w:rsid w:val="00AC0563"/>
    <w:rsid w:val="00AC0E33"/>
    <w:rsid w:val="00AC0F40"/>
    <w:rsid w:val="00AC11EA"/>
    <w:rsid w:val="00AC1A4D"/>
    <w:rsid w:val="00AC1A69"/>
    <w:rsid w:val="00AC1B4F"/>
    <w:rsid w:val="00AC1C9B"/>
    <w:rsid w:val="00AC1E37"/>
    <w:rsid w:val="00AC2027"/>
    <w:rsid w:val="00AC2678"/>
    <w:rsid w:val="00AC27C4"/>
    <w:rsid w:val="00AC29C2"/>
    <w:rsid w:val="00AC2B59"/>
    <w:rsid w:val="00AC2FAA"/>
    <w:rsid w:val="00AC3332"/>
    <w:rsid w:val="00AC35FF"/>
    <w:rsid w:val="00AC368D"/>
    <w:rsid w:val="00AC3D56"/>
    <w:rsid w:val="00AC3EAB"/>
    <w:rsid w:val="00AC4717"/>
    <w:rsid w:val="00AC49F5"/>
    <w:rsid w:val="00AC4F9E"/>
    <w:rsid w:val="00AC50E7"/>
    <w:rsid w:val="00AC55F4"/>
    <w:rsid w:val="00AC5E8B"/>
    <w:rsid w:val="00AC5EA0"/>
    <w:rsid w:val="00AC5FBC"/>
    <w:rsid w:val="00AC600C"/>
    <w:rsid w:val="00AC66BA"/>
    <w:rsid w:val="00AC688B"/>
    <w:rsid w:val="00AC6E2B"/>
    <w:rsid w:val="00AC7570"/>
    <w:rsid w:val="00AC773E"/>
    <w:rsid w:val="00AC780D"/>
    <w:rsid w:val="00AD01EA"/>
    <w:rsid w:val="00AD02F5"/>
    <w:rsid w:val="00AD0C01"/>
    <w:rsid w:val="00AD120C"/>
    <w:rsid w:val="00AD1357"/>
    <w:rsid w:val="00AD1444"/>
    <w:rsid w:val="00AD1DFD"/>
    <w:rsid w:val="00AD1EFC"/>
    <w:rsid w:val="00AD221F"/>
    <w:rsid w:val="00AD24A0"/>
    <w:rsid w:val="00AD3221"/>
    <w:rsid w:val="00AD35F2"/>
    <w:rsid w:val="00AD361F"/>
    <w:rsid w:val="00AD3B4A"/>
    <w:rsid w:val="00AD3D8B"/>
    <w:rsid w:val="00AD46C0"/>
    <w:rsid w:val="00AD54DD"/>
    <w:rsid w:val="00AD558B"/>
    <w:rsid w:val="00AD56E3"/>
    <w:rsid w:val="00AD59DA"/>
    <w:rsid w:val="00AD5B3D"/>
    <w:rsid w:val="00AD6410"/>
    <w:rsid w:val="00AD6413"/>
    <w:rsid w:val="00AD6929"/>
    <w:rsid w:val="00AD6943"/>
    <w:rsid w:val="00AD72D7"/>
    <w:rsid w:val="00AD7761"/>
    <w:rsid w:val="00AD7FFC"/>
    <w:rsid w:val="00AE03FE"/>
    <w:rsid w:val="00AE06F7"/>
    <w:rsid w:val="00AE0F02"/>
    <w:rsid w:val="00AE1094"/>
    <w:rsid w:val="00AE11B1"/>
    <w:rsid w:val="00AE15C1"/>
    <w:rsid w:val="00AE1684"/>
    <w:rsid w:val="00AE1740"/>
    <w:rsid w:val="00AE26A6"/>
    <w:rsid w:val="00AE2A12"/>
    <w:rsid w:val="00AE2EB9"/>
    <w:rsid w:val="00AE3110"/>
    <w:rsid w:val="00AE3D75"/>
    <w:rsid w:val="00AE4292"/>
    <w:rsid w:val="00AE4799"/>
    <w:rsid w:val="00AE4D6C"/>
    <w:rsid w:val="00AE58F9"/>
    <w:rsid w:val="00AE5978"/>
    <w:rsid w:val="00AE5A54"/>
    <w:rsid w:val="00AE5C0E"/>
    <w:rsid w:val="00AE5E6A"/>
    <w:rsid w:val="00AE6081"/>
    <w:rsid w:val="00AE622D"/>
    <w:rsid w:val="00AE6312"/>
    <w:rsid w:val="00AE6658"/>
    <w:rsid w:val="00AE7071"/>
    <w:rsid w:val="00AE70EC"/>
    <w:rsid w:val="00AE740B"/>
    <w:rsid w:val="00AE75B8"/>
    <w:rsid w:val="00AE7629"/>
    <w:rsid w:val="00AE7668"/>
    <w:rsid w:val="00AE7889"/>
    <w:rsid w:val="00AE79F1"/>
    <w:rsid w:val="00AE7CB7"/>
    <w:rsid w:val="00AF1038"/>
    <w:rsid w:val="00AF11C9"/>
    <w:rsid w:val="00AF11D4"/>
    <w:rsid w:val="00AF147A"/>
    <w:rsid w:val="00AF14B0"/>
    <w:rsid w:val="00AF1C22"/>
    <w:rsid w:val="00AF22E3"/>
    <w:rsid w:val="00AF233B"/>
    <w:rsid w:val="00AF2701"/>
    <w:rsid w:val="00AF27B5"/>
    <w:rsid w:val="00AF2A89"/>
    <w:rsid w:val="00AF3341"/>
    <w:rsid w:val="00AF3716"/>
    <w:rsid w:val="00AF39DF"/>
    <w:rsid w:val="00AF3B2B"/>
    <w:rsid w:val="00AF3B7E"/>
    <w:rsid w:val="00AF3E72"/>
    <w:rsid w:val="00AF3FAC"/>
    <w:rsid w:val="00AF4211"/>
    <w:rsid w:val="00AF42C0"/>
    <w:rsid w:val="00AF48A9"/>
    <w:rsid w:val="00AF4BC4"/>
    <w:rsid w:val="00AF4CEC"/>
    <w:rsid w:val="00AF5463"/>
    <w:rsid w:val="00AF553C"/>
    <w:rsid w:val="00AF5843"/>
    <w:rsid w:val="00AF589D"/>
    <w:rsid w:val="00AF5D73"/>
    <w:rsid w:val="00AF5EE1"/>
    <w:rsid w:val="00AF63F6"/>
    <w:rsid w:val="00AF6479"/>
    <w:rsid w:val="00AF6942"/>
    <w:rsid w:val="00AF6A46"/>
    <w:rsid w:val="00AF6C27"/>
    <w:rsid w:val="00AF6DF7"/>
    <w:rsid w:val="00AF6E32"/>
    <w:rsid w:val="00AF6E52"/>
    <w:rsid w:val="00AF6FB1"/>
    <w:rsid w:val="00AF6FF9"/>
    <w:rsid w:val="00AF739E"/>
    <w:rsid w:val="00AF7536"/>
    <w:rsid w:val="00AF77B9"/>
    <w:rsid w:val="00AF7EC6"/>
    <w:rsid w:val="00AF7F78"/>
    <w:rsid w:val="00AF7FCC"/>
    <w:rsid w:val="00B0079C"/>
    <w:rsid w:val="00B00EC8"/>
    <w:rsid w:val="00B00EEA"/>
    <w:rsid w:val="00B00FA2"/>
    <w:rsid w:val="00B01460"/>
    <w:rsid w:val="00B015F0"/>
    <w:rsid w:val="00B016FC"/>
    <w:rsid w:val="00B018A2"/>
    <w:rsid w:val="00B019CD"/>
    <w:rsid w:val="00B01C30"/>
    <w:rsid w:val="00B020D0"/>
    <w:rsid w:val="00B02836"/>
    <w:rsid w:val="00B02B81"/>
    <w:rsid w:val="00B02C8D"/>
    <w:rsid w:val="00B02D00"/>
    <w:rsid w:val="00B02D46"/>
    <w:rsid w:val="00B0311F"/>
    <w:rsid w:val="00B0355C"/>
    <w:rsid w:val="00B03B27"/>
    <w:rsid w:val="00B03B54"/>
    <w:rsid w:val="00B03C2D"/>
    <w:rsid w:val="00B04B56"/>
    <w:rsid w:val="00B04FDB"/>
    <w:rsid w:val="00B05500"/>
    <w:rsid w:val="00B0560A"/>
    <w:rsid w:val="00B05850"/>
    <w:rsid w:val="00B05AB3"/>
    <w:rsid w:val="00B05CC1"/>
    <w:rsid w:val="00B063A6"/>
    <w:rsid w:val="00B06444"/>
    <w:rsid w:val="00B06896"/>
    <w:rsid w:val="00B068F0"/>
    <w:rsid w:val="00B06926"/>
    <w:rsid w:val="00B06AE2"/>
    <w:rsid w:val="00B06BF1"/>
    <w:rsid w:val="00B07443"/>
    <w:rsid w:val="00B075C0"/>
    <w:rsid w:val="00B07666"/>
    <w:rsid w:val="00B077D5"/>
    <w:rsid w:val="00B07903"/>
    <w:rsid w:val="00B100EA"/>
    <w:rsid w:val="00B10830"/>
    <w:rsid w:val="00B10A7B"/>
    <w:rsid w:val="00B10B37"/>
    <w:rsid w:val="00B114A4"/>
    <w:rsid w:val="00B11875"/>
    <w:rsid w:val="00B11969"/>
    <w:rsid w:val="00B11E92"/>
    <w:rsid w:val="00B11FAA"/>
    <w:rsid w:val="00B11FEA"/>
    <w:rsid w:val="00B12681"/>
    <w:rsid w:val="00B1281D"/>
    <w:rsid w:val="00B133B6"/>
    <w:rsid w:val="00B13440"/>
    <w:rsid w:val="00B1356B"/>
    <w:rsid w:val="00B13609"/>
    <w:rsid w:val="00B13781"/>
    <w:rsid w:val="00B13851"/>
    <w:rsid w:val="00B138AC"/>
    <w:rsid w:val="00B138B4"/>
    <w:rsid w:val="00B13B96"/>
    <w:rsid w:val="00B13BF6"/>
    <w:rsid w:val="00B14297"/>
    <w:rsid w:val="00B14489"/>
    <w:rsid w:val="00B148AD"/>
    <w:rsid w:val="00B149F0"/>
    <w:rsid w:val="00B14AD2"/>
    <w:rsid w:val="00B14D2B"/>
    <w:rsid w:val="00B157A1"/>
    <w:rsid w:val="00B15B78"/>
    <w:rsid w:val="00B15ECD"/>
    <w:rsid w:val="00B161E1"/>
    <w:rsid w:val="00B168DA"/>
    <w:rsid w:val="00B1713F"/>
    <w:rsid w:val="00B17144"/>
    <w:rsid w:val="00B17157"/>
    <w:rsid w:val="00B1772A"/>
    <w:rsid w:val="00B178AD"/>
    <w:rsid w:val="00B17B3A"/>
    <w:rsid w:val="00B17EF4"/>
    <w:rsid w:val="00B200A6"/>
    <w:rsid w:val="00B201DF"/>
    <w:rsid w:val="00B20549"/>
    <w:rsid w:val="00B205E1"/>
    <w:rsid w:val="00B205F1"/>
    <w:rsid w:val="00B2075A"/>
    <w:rsid w:val="00B2138F"/>
    <w:rsid w:val="00B21566"/>
    <w:rsid w:val="00B21848"/>
    <w:rsid w:val="00B21CD5"/>
    <w:rsid w:val="00B21D68"/>
    <w:rsid w:val="00B221B8"/>
    <w:rsid w:val="00B2263D"/>
    <w:rsid w:val="00B22645"/>
    <w:rsid w:val="00B2288D"/>
    <w:rsid w:val="00B22ADB"/>
    <w:rsid w:val="00B22BD4"/>
    <w:rsid w:val="00B22D46"/>
    <w:rsid w:val="00B23287"/>
    <w:rsid w:val="00B2350A"/>
    <w:rsid w:val="00B2373E"/>
    <w:rsid w:val="00B23745"/>
    <w:rsid w:val="00B23872"/>
    <w:rsid w:val="00B23911"/>
    <w:rsid w:val="00B23D36"/>
    <w:rsid w:val="00B2413F"/>
    <w:rsid w:val="00B24712"/>
    <w:rsid w:val="00B2495E"/>
    <w:rsid w:val="00B249DA"/>
    <w:rsid w:val="00B24C6C"/>
    <w:rsid w:val="00B24CCF"/>
    <w:rsid w:val="00B25309"/>
    <w:rsid w:val="00B2561F"/>
    <w:rsid w:val="00B25800"/>
    <w:rsid w:val="00B25953"/>
    <w:rsid w:val="00B25B65"/>
    <w:rsid w:val="00B25D3C"/>
    <w:rsid w:val="00B26504"/>
    <w:rsid w:val="00B2697F"/>
    <w:rsid w:val="00B26A5D"/>
    <w:rsid w:val="00B26B95"/>
    <w:rsid w:val="00B26CB5"/>
    <w:rsid w:val="00B26D05"/>
    <w:rsid w:val="00B26D94"/>
    <w:rsid w:val="00B27416"/>
    <w:rsid w:val="00B27B83"/>
    <w:rsid w:val="00B27C0A"/>
    <w:rsid w:val="00B27DCF"/>
    <w:rsid w:val="00B30378"/>
    <w:rsid w:val="00B305E4"/>
    <w:rsid w:val="00B30A16"/>
    <w:rsid w:val="00B30CE8"/>
    <w:rsid w:val="00B30D0B"/>
    <w:rsid w:val="00B30E4B"/>
    <w:rsid w:val="00B30FAA"/>
    <w:rsid w:val="00B3180E"/>
    <w:rsid w:val="00B31962"/>
    <w:rsid w:val="00B31D49"/>
    <w:rsid w:val="00B3218D"/>
    <w:rsid w:val="00B3326B"/>
    <w:rsid w:val="00B33616"/>
    <w:rsid w:val="00B337F0"/>
    <w:rsid w:val="00B33D95"/>
    <w:rsid w:val="00B3425B"/>
    <w:rsid w:val="00B343D0"/>
    <w:rsid w:val="00B34539"/>
    <w:rsid w:val="00B349C5"/>
    <w:rsid w:val="00B34DC3"/>
    <w:rsid w:val="00B34E83"/>
    <w:rsid w:val="00B34FD7"/>
    <w:rsid w:val="00B35219"/>
    <w:rsid w:val="00B35261"/>
    <w:rsid w:val="00B35621"/>
    <w:rsid w:val="00B3590B"/>
    <w:rsid w:val="00B35C42"/>
    <w:rsid w:val="00B35F74"/>
    <w:rsid w:val="00B3678A"/>
    <w:rsid w:val="00B367AB"/>
    <w:rsid w:val="00B3688C"/>
    <w:rsid w:val="00B36A19"/>
    <w:rsid w:val="00B36C9E"/>
    <w:rsid w:val="00B377DC"/>
    <w:rsid w:val="00B37ABA"/>
    <w:rsid w:val="00B37C5F"/>
    <w:rsid w:val="00B37D93"/>
    <w:rsid w:val="00B407E3"/>
    <w:rsid w:val="00B40CB7"/>
    <w:rsid w:val="00B40CF3"/>
    <w:rsid w:val="00B40E96"/>
    <w:rsid w:val="00B40EC6"/>
    <w:rsid w:val="00B41517"/>
    <w:rsid w:val="00B41BA4"/>
    <w:rsid w:val="00B42149"/>
    <w:rsid w:val="00B425DB"/>
    <w:rsid w:val="00B42673"/>
    <w:rsid w:val="00B427DD"/>
    <w:rsid w:val="00B429BF"/>
    <w:rsid w:val="00B42C68"/>
    <w:rsid w:val="00B431BB"/>
    <w:rsid w:val="00B43A7E"/>
    <w:rsid w:val="00B43E59"/>
    <w:rsid w:val="00B44048"/>
    <w:rsid w:val="00B448F0"/>
    <w:rsid w:val="00B45961"/>
    <w:rsid w:val="00B45C7E"/>
    <w:rsid w:val="00B45FA1"/>
    <w:rsid w:val="00B4604A"/>
    <w:rsid w:val="00B4620C"/>
    <w:rsid w:val="00B46249"/>
    <w:rsid w:val="00B46591"/>
    <w:rsid w:val="00B46650"/>
    <w:rsid w:val="00B4665F"/>
    <w:rsid w:val="00B46EE7"/>
    <w:rsid w:val="00B471C5"/>
    <w:rsid w:val="00B47210"/>
    <w:rsid w:val="00B472BF"/>
    <w:rsid w:val="00B473D9"/>
    <w:rsid w:val="00B4774A"/>
    <w:rsid w:val="00B47DDD"/>
    <w:rsid w:val="00B47EF4"/>
    <w:rsid w:val="00B50531"/>
    <w:rsid w:val="00B5064B"/>
    <w:rsid w:val="00B51031"/>
    <w:rsid w:val="00B511DF"/>
    <w:rsid w:val="00B51222"/>
    <w:rsid w:val="00B5152A"/>
    <w:rsid w:val="00B5152B"/>
    <w:rsid w:val="00B51613"/>
    <w:rsid w:val="00B51704"/>
    <w:rsid w:val="00B5190F"/>
    <w:rsid w:val="00B5198C"/>
    <w:rsid w:val="00B5199A"/>
    <w:rsid w:val="00B51A2D"/>
    <w:rsid w:val="00B51DD0"/>
    <w:rsid w:val="00B51FCA"/>
    <w:rsid w:val="00B52465"/>
    <w:rsid w:val="00B52901"/>
    <w:rsid w:val="00B52F97"/>
    <w:rsid w:val="00B52FB8"/>
    <w:rsid w:val="00B53532"/>
    <w:rsid w:val="00B535D5"/>
    <w:rsid w:val="00B5360A"/>
    <w:rsid w:val="00B536A9"/>
    <w:rsid w:val="00B5389E"/>
    <w:rsid w:val="00B53F63"/>
    <w:rsid w:val="00B546A9"/>
    <w:rsid w:val="00B558ED"/>
    <w:rsid w:val="00B55A7B"/>
    <w:rsid w:val="00B5750D"/>
    <w:rsid w:val="00B576FB"/>
    <w:rsid w:val="00B57847"/>
    <w:rsid w:val="00B57CF8"/>
    <w:rsid w:val="00B57D3A"/>
    <w:rsid w:val="00B57E58"/>
    <w:rsid w:val="00B57EBC"/>
    <w:rsid w:val="00B6000F"/>
    <w:rsid w:val="00B6006A"/>
    <w:rsid w:val="00B6020E"/>
    <w:rsid w:val="00B6044D"/>
    <w:rsid w:val="00B60556"/>
    <w:rsid w:val="00B6088D"/>
    <w:rsid w:val="00B608DD"/>
    <w:rsid w:val="00B608E2"/>
    <w:rsid w:val="00B608F9"/>
    <w:rsid w:val="00B60936"/>
    <w:rsid w:val="00B60973"/>
    <w:rsid w:val="00B60BE2"/>
    <w:rsid w:val="00B60E7C"/>
    <w:rsid w:val="00B60F75"/>
    <w:rsid w:val="00B612D7"/>
    <w:rsid w:val="00B613B4"/>
    <w:rsid w:val="00B61B5C"/>
    <w:rsid w:val="00B62468"/>
    <w:rsid w:val="00B62719"/>
    <w:rsid w:val="00B6275C"/>
    <w:rsid w:val="00B62766"/>
    <w:rsid w:val="00B62A73"/>
    <w:rsid w:val="00B62DFA"/>
    <w:rsid w:val="00B62E30"/>
    <w:rsid w:val="00B63587"/>
    <w:rsid w:val="00B6373B"/>
    <w:rsid w:val="00B63820"/>
    <w:rsid w:val="00B63CEF"/>
    <w:rsid w:val="00B63E79"/>
    <w:rsid w:val="00B63E8B"/>
    <w:rsid w:val="00B63EDC"/>
    <w:rsid w:val="00B640F7"/>
    <w:rsid w:val="00B64380"/>
    <w:rsid w:val="00B647DB"/>
    <w:rsid w:val="00B64F26"/>
    <w:rsid w:val="00B65476"/>
    <w:rsid w:val="00B65689"/>
    <w:rsid w:val="00B65737"/>
    <w:rsid w:val="00B65ECA"/>
    <w:rsid w:val="00B65FC6"/>
    <w:rsid w:val="00B66256"/>
    <w:rsid w:val="00B6634D"/>
    <w:rsid w:val="00B6639D"/>
    <w:rsid w:val="00B665C7"/>
    <w:rsid w:val="00B667DA"/>
    <w:rsid w:val="00B66F78"/>
    <w:rsid w:val="00B671AA"/>
    <w:rsid w:val="00B6720A"/>
    <w:rsid w:val="00B6725C"/>
    <w:rsid w:val="00B67337"/>
    <w:rsid w:val="00B700E4"/>
    <w:rsid w:val="00B70404"/>
    <w:rsid w:val="00B70A05"/>
    <w:rsid w:val="00B70C49"/>
    <w:rsid w:val="00B711D8"/>
    <w:rsid w:val="00B714AF"/>
    <w:rsid w:val="00B71A5B"/>
    <w:rsid w:val="00B721F4"/>
    <w:rsid w:val="00B72336"/>
    <w:rsid w:val="00B7269B"/>
    <w:rsid w:val="00B726D5"/>
    <w:rsid w:val="00B728A4"/>
    <w:rsid w:val="00B729ED"/>
    <w:rsid w:val="00B72D32"/>
    <w:rsid w:val="00B72D86"/>
    <w:rsid w:val="00B7316E"/>
    <w:rsid w:val="00B73A60"/>
    <w:rsid w:val="00B73B2A"/>
    <w:rsid w:val="00B73C6C"/>
    <w:rsid w:val="00B73D4F"/>
    <w:rsid w:val="00B74080"/>
    <w:rsid w:val="00B74245"/>
    <w:rsid w:val="00B74D3E"/>
    <w:rsid w:val="00B74D92"/>
    <w:rsid w:val="00B754BB"/>
    <w:rsid w:val="00B7557D"/>
    <w:rsid w:val="00B75A6D"/>
    <w:rsid w:val="00B75ADE"/>
    <w:rsid w:val="00B7623B"/>
    <w:rsid w:val="00B762B0"/>
    <w:rsid w:val="00B76420"/>
    <w:rsid w:val="00B765E4"/>
    <w:rsid w:val="00B76774"/>
    <w:rsid w:val="00B7680D"/>
    <w:rsid w:val="00B7685D"/>
    <w:rsid w:val="00B76893"/>
    <w:rsid w:val="00B76CEB"/>
    <w:rsid w:val="00B7715D"/>
    <w:rsid w:val="00B77214"/>
    <w:rsid w:val="00B77396"/>
    <w:rsid w:val="00B776E7"/>
    <w:rsid w:val="00B77929"/>
    <w:rsid w:val="00B7794A"/>
    <w:rsid w:val="00B77B12"/>
    <w:rsid w:val="00B77B6E"/>
    <w:rsid w:val="00B77C60"/>
    <w:rsid w:val="00B80251"/>
    <w:rsid w:val="00B80641"/>
    <w:rsid w:val="00B807AF"/>
    <w:rsid w:val="00B80885"/>
    <w:rsid w:val="00B80C3B"/>
    <w:rsid w:val="00B80D0A"/>
    <w:rsid w:val="00B80EB7"/>
    <w:rsid w:val="00B80FCC"/>
    <w:rsid w:val="00B8125C"/>
    <w:rsid w:val="00B81375"/>
    <w:rsid w:val="00B8191B"/>
    <w:rsid w:val="00B81AC6"/>
    <w:rsid w:val="00B81CDF"/>
    <w:rsid w:val="00B822A3"/>
    <w:rsid w:val="00B8254F"/>
    <w:rsid w:val="00B826B9"/>
    <w:rsid w:val="00B82AB1"/>
    <w:rsid w:val="00B82D12"/>
    <w:rsid w:val="00B82DC2"/>
    <w:rsid w:val="00B830C9"/>
    <w:rsid w:val="00B83333"/>
    <w:rsid w:val="00B83584"/>
    <w:rsid w:val="00B836EA"/>
    <w:rsid w:val="00B83AA7"/>
    <w:rsid w:val="00B83F2A"/>
    <w:rsid w:val="00B841C7"/>
    <w:rsid w:val="00B84340"/>
    <w:rsid w:val="00B84389"/>
    <w:rsid w:val="00B84785"/>
    <w:rsid w:val="00B84B2D"/>
    <w:rsid w:val="00B85157"/>
    <w:rsid w:val="00B85474"/>
    <w:rsid w:val="00B85BB7"/>
    <w:rsid w:val="00B85DB9"/>
    <w:rsid w:val="00B86CFD"/>
    <w:rsid w:val="00B86DAD"/>
    <w:rsid w:val="00B86F00"/>
    <w:rsid w:val="00B872D3"/>
    <w:rsid w:val="00B875D3"/>
    <w:rsid w:val="00B87676"/>
    <w:rsid w:val="00B87B1D"/>
    <w:rsid w:val="00B903E7"/>
    <w:rsid w:val="00B907F6"/>
    <w:rsid w:val="00B9095F"/>
    <w:rsid w:val="00B90A26"/>
    <w:rsid w:val="00B90D71"/>
    <w:rsid w:val="00B90E9E"/>
    <w:rsid w:val="00B90F2D"/>
    <w:rsid w:val="00B91128"/>
    <w:rsid w:val="00B913EB"/>
    <w:rsid w:val="00B9160B"/>
    <w:rsid w:val="00B9167F"/>
    <w:rsid w:val="00B9179F"/>
    <w:rsid w:val="00B9198A"/>
    <w:rsid w:val="00B921CD"/>
    <w:rsid w:val="00B92525"/>
    <w:rsid w:val="00B9283C"/>
    <w:rsid w:val="00B9286D"/>
    <w:rsid w:val="00B92C86"/>
    <w:rsid w:val="00B92FCD"/>
    <w:rsid w:val="00B930CD"/>
    <w:rsid w:val="00B9343C"/>
    <w:rsid w:val="00B936D8"/>
    <w:rsid w:val="00B939AB"/>
    <w:rsid w:val="00B93CB1"/>
    <w:rsid w:val="00B93E59"/>
    <w:rsid w:val="00B942D4"/>
    <w:rsid w:val="00B9493D"/>
    <w:rsid w:val="00B94B45"/>
    <w:rsid w:val="00B94CD3"/>
    <w:rsid w:val="00B94DE2"/>
    <w:rsid w:val="00B94ED6"/>
    <w:rsid w:val="00B9528B"/>
    <w:rsid w:val="00B95EB1"/>
    <w:rsid w:val="00B96125"/>
    <w:rsid w:val="00B9618F"/>
    <w:rsid w:val="00B9647D"/>
    <w:rsid w:val="00B964BD"/>
    <w:rsid w:val="00B96517"/>
    <w:rsid w:val="00B96601"/>
    <w:rsid w:val="00B96B22"/>
    <w:rsid w:val="00B97024"/>
    <w:rsid w:val="00B97199"/>
    <w:rsid w:val="00B976D8"/>
    <w:rsid w:val="00B9775C"/>
    <w:rsid w:val="00BA04C1"/>
    <w:rsid w:val="00BA0619"/>
    <w:rsid w:val="00BA0851"/>
    <w:rsid w:val="00BA0853"/>
    <w:rsid w:val="00BA08F8"/>
    <w:rsid w:val="00BA0940"/>
    <w:rsid w:val="00BA0A32"/>
    <w:rsid w:val="00BA0CE3"/>
    <w:rsid w:val="00BA0D39"/>
    <w:rsid w:val="00BA102D"/>
    <w:rsid w:val="00BA11D8"/>
    <w:rsid w:val="00BA13B7"/>
    <w:rsid w:val="00BA1458"/>
    <w:rsid w:val="00BA20D2"/>
    <w:rsid w:val="00BA25BC"/>
    <w:rsid w:val="00BA2813"/>
    <w:rsid w:val="00BA2CA9"/>
    <w:rsid w:val="00BA2E4D"/>
    <w:rsid w:val="00BA31E4"/>
    <w:rsid w:val="00BA3300"/>
    <w:rsid w:val="00BA3634"/>
    <w:rsid w:val="00BA3781"/>
    <w:rsid w:val="00BA38F0"/>
    <w:rsid w:val="00BA3F98"/>
    <w:rsid w:val="00BA4041"/>
    <w:rsid w:val="00BA4066"/>
    <w:rsid w:val="00BA45A6"/>
    <w:rsid w:val="00BA46D4"/>
    <w:rsid w:val="00BA4709"/>
    <w:rsid w:val="00BA4780"/>
    <w:rsid w:val="00BA4922"/>
    <w:rsid w:val="00BA49FB"/>
    <w:rsid w:val="00BA4AA0"/>
    <w:rsid w:val="00BA4E0E"/>
    <w:rsid w:val="00BA4F08"/>
    <w:rsid w:val="00BA5361"/>
    <w:rsid w:val="00BA5508"/>
    <w:rsid w:val="00BA5964"/>
    <w:rsid w:val="00BA5AC4"/>
    <w:rsid w:val="00BA5C3B"/>
    <w:rsid w:val="00BA5DDE"/>
    <w:rsid w:val="00BA61A7"/>
    <w:rsid w:val="00BA63B2"/>
    <w:rsid w:val="00BA63EF"/>
    <w:rsid w:val="00BA6684"/>
    <w:rsid w:val="00BA72B6"/>
    <w:rsid w:val="00BA74B5"/>
    <w:rsid w:val="00BA7C54"/>
    <w:rsid w:val="00BB02C9"/>
    <w:rsid w:val="00BB0790"/>
    <w:rsid w:val="00BB0BEF"/>
    <w:rsid w:val="00BB0DAE"/>
    <w:rsid w:val="00BB1136"/>
    <w:rsid w:val="00BB133F"/>
    <w:rsid w:val="00BB17CB"/>
    <w:rsid w:val="00BB1C0C"/>
    <w:rsid w:val="00BB1CFD"/>
    <w:rsid w:val="00BB252D"/>
    <w:rsid w:val="00BB2748"/>
    <w:rsid w:val="00BB28CB"/>
    <w:rsid w:val="00BB2A0C"/>
    <w:rsid w:val="00BB2FAE"/>
    <w:rsid w:val="00BB3318"/>
    <w:rsid w:val="00BB3AFB"/>
    <w:rsid w:val="00BB4556"/>
    <w:rsid w:val="00BB4603"/>
    <w:rsid w:val="00BB46BF"/>
    <w:rsid w:val="00BB522E"/>
    <w:rsid w:val="00BB5573"/>
    <w:rsid w:val="00BB57E1"/>
    <w:rsid w:val="00BB5B98"/>
    <w:rsid w:val="00BB5EEF"/>
    <w:rsid w:val="00BB5F43"/>
    <w:rsid w:val="00BB712B"/>
    <w:rsid w:val="00BB72B9"/>
    <w:rsid w:val="00BB732F"/>
    <w:rsid w:val="00BB7748"/>
    <w:rsid w:val="00BB79A4"/>
    <w:rsid w:val="00BC02ED"/>
    <w:rsid w:val="00BC02EF"/>
    <w:rsid w:val="00BC0650"/>
    <w:rsid w:val="00BC0ACC"/>
    <w:rsid w:val="00BC0C64"/>
    <w:rsid w:val="00BC0E77"/>
    <w:rsid w:val="00BC12DC"/>
    <w:rsid w:val="00BC1456"/>
    <w:rsid w:val="00BC14D4"/>
    <w:rsid w:val="00BC249D"/>
    <w:rsid w:val="00BC2961"/>
    <w:rsid w:val="00BC3321"/>
    <w:rsid w:val="00BC3494"/>
    <w:rsid w:val="00BC3FF3"/>
    <w:rsid w:val="00BC44AB"/>
    <w:rsid w:val="00BC45D7"/>
    <w:rsid w:val="00BC466A"/>
    <w:rsid w:val="00BC46CC"/>
    <w:rsid w:val="00BC4736"/>
    <w:rsid w:val="00BC48B6"/>
    <w:rsid w:val="00BC48DD"/>
    <w:rsid w:val="00BC4AA4"/>
    <w:rsid w:val="00BC4B8A"/>
    <w:rsid w:val="00BC4F50"/>
    <w:rsid w:val="00BC528D"/>
    <w:rsid w:val="00BC55C3"/>
    <w:rsid w:val="00BC69A7"/>
    <w:rsid w:val="00BC6FC6"/>
    <w:rsid w:val="00BC71F4"/>
    <w:rsid w:val="00BC7847"/>
    <w:rsid w:val="00BC7AF5"/>
    <w:rsid w:val="00BC7C8D"/>
    <w:rsid w:val="00BC7FD2"/>
    <w:rsid w:val="00BD0161"/>
    <w:rsid w:val="00BD032A"/>
    <w:rsid w:val="00BD0651"/>
    <w:rsid w:val="00BD099F"/>
    <w:rsid w:val="00BD0D26"/>
    <w:rsid w:val="00BD0EC1"/>
    <w:rsid w:val="00BD128B"/>
    <w:rsid w:val="00BD148F"/>
    <w:rsid w:val="00BD1505"/>
    <w:rsid w:val="00BD1980"/>
    <w:rsid w:val="00BD1A35"/>
    <w:rsid w:val="00BD2021"/>
    <w:rsid w:val="00BD25A3"/>
    <w:rsid w:val="00BD284D"/>
    <w:rsid w:val="00BD2CEF"/>
    <w:rsid w:val="00BD2DAF"/>
    <w:rsid w:val="00BD3169"/>
    <w:rsid w:val="00BD316F"/>
    <w:rsid w:val="00BD321C"/>
    <w:rsid w:val="00BD3912"/>
    <w:rsid w:val="00BD3FF6"/>
    <w:rsid w:val="00BD4334"/>
    <w:rsid w:val="00BD43B9"/>
    <w:rsid w:val="00BD4477"/>
    <w:rsid w:val="00BD59DF"/>
    <w:rsid w:val="00BD5B2A"/>
    <w:rsid w:val="00BD5D2E"/>
    <w:rsid w:val="00BD5D9B"/>
    <w:rsid w:val="00BD6442"/>
    <w:rsid w:val="00BD64B6"/>
    <w:rsid w:val="00BD6AC6"/>
    <w:rsid w:val="00BD6E70"/>
    <w:rsid w:val="00BD6FE1"/>
    <w:rsid w:val="00BD7E9C"/>
    <w:rsid w:val="00BD7ED7"/>
    <w:rsid w:val="00BE0002"/>
    <w:rsid w:val="00BE0409"/>
    <w:rsid w:val="00BE10B6"/>
    <w:rsid w:val="00BE17A6"/>
    <w:rsid w:val="00BE19FE"/>
    <w:rsid w:val="00BE1D8F"/>
    <w:rsid w:val="00BE1FC6"/>
    <w:rsid w:val="00BE21F2"/>
    <w:rsid w:val="00BE23EB"/>
    <w:rsid w:val="00BE27E6"/>
    <w:rsid w:val="00BE2996"/>
    <w:rsid w:val="00BE2D25"/>
    <w:rsid w:val="00BE328D"/>
    <w:rsid w:val="00BE361B"/>
    <w:rsid w:val="00BE395D"/>
    <w:rsid w:val="00BE3977"/>
    <w:rsid w:val="00BE3E2C"/>
    <w:rsid w:val="00BE455C"/>
    <w:rsid w:val="00BE4A8F"/>
    <w:rsid w:val="00BE4A91"/>
    <w:rsid w:val="00BE4ADA"/>
    <w:rsid w:val="00BE4C7C"/>
    <w:rsid w:val="00BE5AD2"/>
    <w:rsid w:val="00BE5DC1"/>
    <w:rsid w:val="00BE5F2B"/>
    <w:rsid w:val="00BE5F37"/>
    <w:rsid w:val="00BE6038"/>
    <w:rsid w:val="00BE68F6"/>
    <w:rsid w:val="00BE710C"/>
    <w:rsid w:val="00BE7255"/>
    <w:rsid w:val="00BE73C8"/>
    <w:rsid w:val="00BE7585"/>
    <w:rsid w:val="00BE7A4D"/>
    <w:rsid w:val="00BE7DE1"/>
    <w:rsid w:val="00BF0807"/>
    <w:rsid w:val="00BF0E1C"/>
    <w:rsid w:val="00BF0E34"/>
    <w:rsid w:val="00BF0F47"/>
    <w:rsid w:val="00BF154E"/>
    <w:rsid w:val="00BF15CC"/>
    <w:rsid w:val="00BF1682"/>
    <w:rsid w:val="00BF19EF"/>
    <w:rsid w:val="00BF21D0"/>
    <w:rsid w:val="00BF21D3"/>
    <w:rsid w:val="00BF220C"/>
    <w:rsid w:val="00BF2374"/>
    <w:rsid w:val="00BF267D"/>
    <w:rsid w:val="00BF27E9"/>
    <w:rsid w:val="00BF2A45"/>
    <w:rsid w:val="00BF2C37"/>
    <w:rsid w:val="00BF30C8"/>
    <w:rsid w:val="00BF31A3"/>
    <w:rsid w:val="00BF39C3"/>
    <w:rsid w:val="00BF3E46"/>
    <w:rsid w:val="00BF3F76"/>
    <w:rsid w:val="00BF3F91"/>
    <w:rsid w:val="00BF45A6"/>
    <w:rsid w:val="00BF4643"/>
    <w:rsid w:val="00BF482E"/>
    <w:rsid w:val="00BF4E46"/>
    <w:rsid w:val="00BF50D7"/>
    <w:rsid w:val="00BF5498"/>
    <w:rsid w:val="00BF5BE4"/>
    <w:rsid w:val="00BF5E0A"/>
    <w:rsid w:val="00BF6684"/>
    <w:rsid w:val="00BF675B"/>
    <w:rsid w:val="00BF6A17"/>
    <w:rsid w:val="00BF6AE8"/>
    <w:rsid w:val="00BF6C08"/>
    <w:rsid w:val="00BF6FA9"/>
    <w:rsid w:val="00BF7594"/>
    <w:rsid w:val="00BF77EF"/>
    <w:rsid w:val="00BF7DAF"/>
    <w:rsid w:val="00BF7DBD"/>
    <w:rsid w:val="00C001E3"/>
    <w:rsid w:val="00C004B0"/>
    <w:rsid w:val="00C00656"/>
    <w:rsid w:val="00C00673"/>
    <w:rsid w:val="00C00721"/>
    <w:rsid w:val="00C00932"/>
    <w:rsid w:val="00C01293"/>
    <w:rsid w:val="00C01995"/>
    <w:rsid w:val="00C01E39"/>
    <w:rsid w:val="00C02308"/>
    <w:rsid w:val="00C0253F"/>
    <w:rsid w:val="00C02CC7"/>
    <w:rsid w:val="00C032FD"/>
    <w:rsid w:val="00C03621"/>
    <w:rsid w:val="00C036B5"/>
    <w:rsid w:val="00C03BEB"/>
    <w:rsid w:val="00C03C1B"/>
    <w:rsid w:val="00C03C2D"/>
    <w:rsid w:val="00C03D57"/>
    <w:rsid w:val="00C042C6"/>
    <w:rsid w:val="00C0473A"/>
    <w:rsid w:val="00C049FF"/>
    <w:rsid w:val="00C04B9C"/>
    <w:rsid w:val="00C0534D"/>
    <w:rsid w:val="00C05353"/>
    <w:rsid w:val="00C05401"/>
    <w:rsid w:val="00C05CDD"/>
    <w:rsid w:val="00C05E21"/>
    <w:rsid w:val="00C06191"/>
    <w:rsid w:val="00C065CB"/>
    <w:rsid w:val="00C06602"/>
    <w:rsid w:val="00C06676"/>
    <w:rsid w:val="00C069E3"/>
    <w:rsid w:val="00C06B0A"/>
    <w:rsid w:val="00C06C39"/>
    <w:rsid w:val="00C07060"/>
    <w:rsid w:val="00C0751A"/>
    <w:rsid w:val="00C0760A"/>
    <w:rsid w:val="00C07AF1"/>
    <w:rsid w:val="00C10481"/>
    <w:rsid w:val="00C10E44"/>
    <w:rsid w:val="00C10E96"/>
    <w:rsid w:val="00C10F1F"/>
    <w:rsid w:val="00C10FCF"/>
    <w:rsid w:val="00C111DC"/>
    <w:rsid w:val="00C11315"/>
    <w:rsid w:val="00C114A0"/>
    <w:rsid w:val="00C116B2"/>
    <w:rsid w:val="00C120AB"/>
    <w:rsid w:val="00C12101"/>
    <w:rsid w:val="00C125A7"/>
    <w:rsid w:val="00C12A41"/>
    <w:rsid w:val="00C12CBD"/>
    <w:rsid w:val="00C130F0"/>
    <w:rsid w:val="00C133A4"/>
    <w:rsid w:val="00C138A5"/>
    <w:rsid w:val="00C13AD5"/>
    <w:rsid w:val="00C13D4C"/>
    <w:rsid w:val="00C13F46"/>
    <w:rsid w:val="00C142E6"/>
    <w:rsid w:val="00C150BF"/>
    <w:rsid w:val="00C153BE"/>
    <w:rsid w:val="00C153FA"/>
    <w:rsid w:val="00C154B3"/>
    <w:rsid w:val="00C156ED"/>
    <w:rsid w:val="00C15807"/>
    <w:rsid w:val="00C15A11"/>
    <w:rsid w:val="00C15D5E"/>
    <w:rsid w:val="00C1637D"/>
    <w:rsid w:val="00C1642F"/>
    <w:rsid w:val="00C165B0"/>
    <w:rsid w:val="00C16952"/>
    <w:rsid w:val="00C17563"/>
    <w:rsid w:val="00C175B4"/>
    <w:rsid w:val="00C17923"/>
    <w:rsid w:val="00C17A72"/>
    <w:rsid w:val="00C17AA1"/>
    <w:rsid w:val="00C201E1"/>
    <w:rsid w:val="00C20951"/>
    <w:rsid w:val="00C20C8C"/>
    <w:rsid w:val="00C2177B"/>
    <w:rsid w:val="00C21987"/>
    <w:rsid w:val="00C21A94"/>
    <w:rsid w:val="00C21EB5"/>
    <w:rsid w:val="00C22736"/>
    <w:rsid w:val="00C23265"/>
    <w:rsid w:val="00C23706"/>
    <w:rsid w:val="00C239AA"/>
    <w:rsid w:val="00C23BA9"/>
    <w:rsid w:val="00C24F65"/>
    <w:rsid w:val="00C2518B"/>
    <w:rsid w:val="00C25292"/>
    <w:rsid w:val="00C256CC"/>
    <w:rsid w:val="00C25B9D"/>
    <w:rsid w:val="00C25C15"/>
    <w:rsid w:val="00C25C42"/>
    <w:rsid w:val="00C25CF5"/>
    <w:rsid w:val="00C2614B"/>
    <w:rsid w:val="00C269E0"/>
    <w:rsid w:val="00C26A67"/>
    <w:rsid w:val="00C276E0"/>
    <w:rsid w:val="00C2798E"/>
    <w:rsid w:val="00C27A45"/>
    <w:rsid w:val="00C27F4A"/>
    <w:rsid w:val="00C27FB3"/>
    <w:rsid w:val="00C30287"/>
    <w:rsid w:val="00C302EF"/>
    <w:rsid w:val="00C30667"/>
    <w:rsid w:val="00C30E13"/>
    <w:rsid w:val="00C3114E"/>
    <w:rsid w:val="00C3122D"/>
    <w:rsid w:val="00C313F6"/>
    <w:rsid w:val="00C31549"/>
    <w:rsid w:val="00C3184F"/>
    <w:rsid w:val="00C31E10"/>
    <w:rsid w:val="00C31E43"/>
    <w:rsid w:val="00C32B9D"/>
    <w:rsid w:val="00C32EAA"/>
    <w:rsid w:val="00C3353A"/>
    <w:rsid w:val="00C33661"/>
    <w:rsid w:val="00C33C93"/>
    <w:rsid w:val="00C33E97"/>
    <w:rsid w:val="00C3420C"/>
    <w:rsid w:val="00C3440B"/>
    <w:rsid w:val="00C346D7"/>
    <w:rsid w:val="00C34873"/>
    <w:rsid w:val="00C34AF4"/>
    <w:rsid w:val="00C34BCC"/>
    <w:rsid w:val="00C351C3"/>
    <w:rsid w:val="00C354C9"/>
    <w:rsid w:val="00C35DB2"/>
    <w:rsid w:val="00C35E15"/>
    <w:rsid w:val="00C360E3"/>
    <w:rsid w:val="00C3622B"/>
    <w:rsid w:val="00C36755"/>
    <w:rsid w:val="00C36ABF"/>
    <w:rsid w:val="00C36DE4"/>
    <w:rsid w:val="00C37091"/>
    <w:rsid w:val="00C376EA"/>
    <w:rsid w:val="00C37756"/>
    <w:rsid w:val="00C37905"/>
    <w:rsid w:val="00C37A47"/>
    <w:rsid w:val="00C4016D"/>
    <w:rsid w:val="00C406BA"/>
    <w:rsid w:val="00C407C3"/>
    <w:rsid w:val="00C4090A"/>
    <w:rsid w:val="00C414AA"/>
    <w:rsid w:val="00C41667"/>
    <w:rsid w:val="00C4184C"/>
    <w:rsid w:val="00C419D0"/>
    <w:rsid w:val="00C41A62"/>
    <w:rsid w:val="00C41C05"/>
    <w:rsid w:val="00C41FA4"/>
    <w:rsid w:val="00C422A3"/>
    <w:rsid w:val="00C422B8"/>
    <w:rsid w:val="00C4234F"/>
    <w:rsid w:val="00C426BC"/>
    <w:rsid w:val="00C42B8B"/>
    <w:rsid w:val="00C42C9B"/>
    <w:rsid w:val="00C42CCC"/>
    <w:rsid w:val="00C42E1B"/>
    <w:rsid w:val="00C430D5"/>
    <w:rsid w:val="00C4359E"/>
    <w:rsid w:val="00C43B64"/>
    <w:rsid w:val="00C441D5"/>
    <w:rsid w:val="00C442C6"/>
    <w:rsid w:val="00C443A7"/>
    <w:rsid w:val="00C444FE"/>
    <w:rsid w:val="00C445DB"/>
    <w:rsid w:val="00C446F0"/>
    <w:rsid w:val="00C448B4"/>
    <w:rsid w:val="00C44D8F"/>
    <w:rsid w:val="00C44F42"/>
    <w:rsid w:val="00C454C7"/>
    <w:rsid w:val="00C45847"/>
    <w:rsid w:val="00C4597F"/>
    <w:rsid w:val="00C45A54"/>
    <w:rsid w:val="00C45DF5"/>
    <w:rsid w:val="00C46732"/>
    <w:rsid w:val="00C4682D"/>
    <w:rsid w:val="00C46CB3"/>
    <w:rsid w:val="00C471CC"/>
    <w:rsid w:val="00C472CF"/>
    <w:rsid w:val="00C47869"/>
    <w:rsid w:val="00C47BBB"/>
    <w:rsid w:val="00C47D21"/>
    <w:rsid w:val="00C47DD1"/>
    <w:rsid w:val="00C47FD5"/>
    <w:rsid w:val="00C50F27"/>
    <w:rsid w:val="00C510BC"/>
    <w:rsid w:val="00C51256"/>
    <w:rsid w:val="00C514BB"/>
    <w:rsid w:val="00C5182D"/>
    <w:rsid w:val="00C51A54"/>
    <w:rsid w:val="00C52066"/>
    <w:rsid w:val="00C5253B"/>
    <w:rsid w:val="00C527C6"/>
    <w:rsid w:val="00C52890"/>
    <w:rsid w:val="00C530E4"/>
    <w:rsid w:val="00C53284"/>
    <w:rsid w:val="00C5338A"/>
    <w:rsid w:val="00C53396"/>
    <w:rsid w:val="00C53427"/>
    <w:rsid w:val="00C53B21"/>
    <w:rsid w:val="00C545C4"/>
    <w:rsid w:val="00C5505A"/>
    <w:rsid w:val="00C5557C"/>
    <w:rsid w:val="00C559F0"/>
    <w:rsid w:val="00C55A8A"/>
    <w:rsid w:val="00C56104"/>
    <w:rsid w:val="00C563F6"/>
    <w:rsid w:val="00C56844"/>
    <w:rsid w:val="00C56B9E"/>
    <w:rsid w:val="00C56E49"/>
    <w:rsid w:val="00C576ED"/>
    <w:rsid w:val="00C57C31"/>
    <w:rsid w:val="00C57DE4"/>
    <w:rsid w:val="00C60066"/>
    <w:rsid w:val="00C60257"/>
    <w:rsid w:val="00C60285"/>
    <w:rsid w:val="00C603F3"/>
    <w:rsid w:val="00C617DD"/>
    <w:rsid w:val="00C61E01"/>
    <w:rsid w:val="00C62546"/>
    <w:rsid w:val="00C62563"/>
    <w:rsid w:val="00C6284B"/>
    <w:rsid w:val="00C63139"/>
    <w:rsid w:val="00C63488"/>
    <w:rsid w:val="00C635F4"/>
    <w:rsid w:val="00C63E84"/>
    <w:rsid w:val="00C64376"/>
    <w:rsid w:val="00C65219"/>
    <w:rsid w:val="00C654F0"/>
    <w:rsid w:val="00C6564C"/>
    <w:rsid w:val="00C65764"/>
    <w:rsid w:val="00C662F1"/>
    <w:rsid w:val="00C664D5"/>
    <w:rsid w:val="00C66580"/>
    <w:rsid w:val="00C66649"/>
    <w:rsid w:val="00C66807"/>
    <w:rsid w:val="00C668E6"/>
    <w:rsid w:val="00C669AB"/>
    <w:rsid w:val="00C66C2F"/>
    <w:rsid w:val="00C66F1C"/>
    <w:rsid w:val="00C66F83"/>
    <w:rsid w:val="00C67288"/>
    <w:rsid w:val="00C67410"/>
    <w:rsid w:val="00C6749E"/>
    <w:rsid w:val="00C67BF4"/>
    <w:rsid w:val="00C67D5E"/>
    <w:rsid w:val="00C67E91"/>
    <w:rsid w:val="00C7006D"/>
    <w:rsid w:val="00C70769"/>
    <w:rsid w:val="00C70809"/>
    <w:rsid w:val="00C719E8"/>
    <w:rsid w:val="00C71A64"/>
    <w:rsid w:val="00C71E7F"/>
    <w:rsid w:val="00C7274B"/>
    <w:rsid w:val="00C72AEC"/>
    <w:rsid w:val="00C73009"/>
    <w:rsid w:val="00C730F8"/>
    <w:rsid w:val="00C73A77"/>
    <w:rsid w:val="00C73A96"/>
    <w:rsid w:val="00C73AA8"/>
    <w:rsid w:val="00C74059"/>
    <w:rsid w:val="00C7413B"/>
    <w:rsid w:val="00C744B9"/>
    <w:rsid w:val="00C74C21"/>
    <w:rsid w:val="00C74C6B"/>
    <w:rsid w:val="00C74DC4"/>
    <w:rsid w:val="00C74F59"/>
    <w:rsid w:val="00C74F68"/>
    <w:rsid w:val="00C75029"/>
    <w:rsid w:val="00C75C1C"/>
    <w:rsid w:val="00C76341"/>
    <w:rsid w:val="00C763B1"/>
    <w:rsid w:val="00C766C9"/>
    <w:rsid w:val="00C76DEE"/>
    <w:rsid w:val="00C76E4E"/>
    <w:rsid w:val="00C76F2B"/>
    <w:rsid w:val="00C76F37"/>
    <w:rsid w:val="00C77082"/>
    <w:rsid w:val="00C77764"/>
    <w:rsid w:val="00C77919"/>
    <w:rsid w:val="00C77B4F"/>
    <w:rsid w:val="00C803A2"/>
    <w:rsid w:val="00C80BE3"/>
    <w:rsid w:val="00C813F1"/>
    <w:rsid w:val="00C8145E"/>
    <w:rsid w:val="00C814AA"/>
    <w:rsid w:val="00C81A62"/>
    <w:rsid w:val="00C8209D"/>
    <w:rsid w:val="00C82159"/>
    <w:rsid w:val="00C826AC"/>
    <w:rsid w:val="00C82A65"/>
    <w:rsid w:val="00C82EE2"/>
    <w:rsid w:val="00C833F0"/>
    <w:rsid w:val="00C83465"/>
    <w:rsid w:val="00C8376B"/>
    <w:rsid w:val="00C8381B"/>
    <w:rsid w:val="00C840AA"/>
    <w:rsid w:val="00C84132"/>
    <w:rsid w:val="00C8427D"/>
    <w:rsid w:val="00C84355"/>
    <w:rsid w:val="00C844F7"/>
    <w:rsid w:val="00C84834"/>
    <w:rsid w:val="00C84CCB"/>
    <w:rsid w:val="00C84E1F"/>
    <w:rsid w:val="00C852B3"/>
    <w:rsid w:val="00C85841"/>
    <w:rsid w:val="00C85F0F"/>
    <w:rsid w:val="00C85F3E"/>
    <w:rsid w:val="00C862A0"/>
    <w:rsid w:val="00C86965"/>
    <w:rsid w:val="00C86AEC"/>
    <w:rsid w:val="00C86C70"/>
    <w:rsid w:val="00C86CC4"/>
    <w:rsid w:val="00C87288"/>
    <w:rsid w:val="00C87325"/>
    <w:rsid w:val="00C87E00"/>
    <w:rsid w:val="00C90350"/>
    <w:rsid w:val="00C905A1"/>
    <w:rsid w:val="00C90778"/>
    <w:rsid w:val="00C90C57"/>
    <w:rsid w:val="00C90CAF"/>
    <w:rsid w:val="00C90F77"/>
    <w:rsid w:val="00C9115D"/>
    <w:rsid w:val="00C911BE"/>
    <w:rsid w:val="00C919B6"/>
    <w:rsid w:val="00C91A48"/>
    <w:rsid w:val="00C91BEB"/>
    <w:rsid w:val="00C92048"/>
    <w:rsid w:val="00C92DEC"/>
    <w:rsid w:val="00C93443"/>
    <w:rsid w:val="00C93593"/>
    <w:rsid w:val="00C93EC8"/>
    <w:rsid w:val="00C93FC3"/>
    <w:rsid w:val="00C94086"/>
    <w:rsid w:val="00C941FC"/>
    <w:rsid w:val="00C94340"/>
    <w:rsid w:val="00C94575"/>
    <w:rsid w:val="00C94658"/>
    <w:rsid w:val="00C94735"/>
    <w:rsid w:val="00C94742"/>
    <w:rsid w:val="00C94F5B"/>
    <w:rsid w:val="00C95024"/>
    <w:rsid w:val="00C96008"/>
    <w:rsid w:val="00C96956"/>
    <w:rsid w:val="00C96959"/>
    <w:rsid w:val="00C96EB3"/>
    <w:rsid w:val="00C97503"/>
    <w:rsid w:val="00C97B86"/>
    <w:rsid w:val="00CA058D"/>
    <w:rsid w:val="00CA070A"/>
    <w:rsid w:val="00CA087D"/>
    <w:rsid w:val="00CA0A3D"/>
    <w:rsid w:val="00CA0AEC"/>
    <w:rsid w:val="00CA0CE8"/>
    <w:rsid w:val="00CA116D"/>
    <w:rsid w:val="00CA13AC"/>
    <w:rsid w:val="00CA1B1A"/>
    <w:rsid w:val="00CA1BD6"/>
    <w:rsid w:val="00CA20EB"/>
    <w:rsid w:val="00CA22E9"/>
    <w:rsid w:val="00CA24BB"/>
    <w:rsid w:val="00CA2EBD"/>
    <w:rsid w:val="00CA3291"/>
    <w:rsid w:val="00CA364E"/>
    <w:rsid w:val="00CA3B6F"/>
    <w:rsid w:val="00CA3DC0"/>
    <w:rsid w:val="00CA3F77"/>
    <w:rsid w:val="00CA46FC"/>
    <w:rsid w:val="00CA4992"/>
    <w:rsid w:val="00CA4E6D"/>
    <w:rsid w:val="00CA4F59"/>
    <w:rsid w:val="00CA5162"/>
    <w:rsid w:val="00CA5534"/>
    <w:rsid w:val="00CA5A35"/>
    <w:rsid w:val="00CA5D28"/>
    <w:rsid w:val="00CA6607"/>
    <w:rsid w:val="00CA698E"/>
    <w:rsid w:val="00CA6B43"/>
    <w:rsid w:val="00CA6C55"/>
    <w:rsid w:val="00CA7465"/>
    <w:rsid w:val="00CA79C0"/>
    <w:rsid w:val="00CA7CD2"/>
    <w:rsid w:val="00CA7D74"/>
    <w:rsid w:val="00CA7DF7"/>
    <w:rsid w:val="00CB0194"/>
    <w:rsid w:val="00CB039F"/>
    <w:rsid w:val="00CB0CDA"/>
    <w:rsid w:val="00CB1542"/>
    <w:rsid w:val="00CB171F"/>
    <w:rsid w:val="00CB178D"/>
    <w:rsid w:val="00CB180B"/>
    <w:rsid w:val="00CB19C3"/>
    <w:rsid w:val="00CB228B"/>
    <w:rsid w:val="00CB245A"/>
    <w:rsid w:val="00CB24AE"/>
    <w:rsid w:val="00CB2526"/>
    <w:rsid w:val="00CB2A4B"/>
    <w:rsid w:val="00CB2B91"/>
    <w:rsid w:val="00CB2CCE"/>
    <w:rsid w:val="00CB2EAD"/>
    <w:rsid w:val="00CB2EB9"/>
    <w:rsid w:val="00CB2F28"/>
    <w:rsid w:val="00CB3157"/>
    <w:rsid w:val="00CB3198"/>
    <w:rsid w:val="00CB33BF"/>
    <w:rsid w:val="00CB3881"/>
    <w:rsid w:val="00CB3AFB"/>
    <w:rsid w:val="00CB419B"/>
    <w:rsid w:val="00CB47E3"/>
    <w:rsid w:val="00CB4A4B"/>
    <w:rsid w:val="00CB5471"/>
    <w:rsid w:val="00CB59DD"/>
    <w:rsid w:val="00CB5A4B"/>
    <w:rsid w:val="00CB60FF"/>
    <w:rsid w:val="00CB7097"/>
    <w:rsid w:val="00CB77E4"/>
    <w:rsid w:val="00CB78E5"/>
    <w:rsid w:val="00CB7AA4"/>
    <w:rsid w:val="00CB7E27"/>
    <w:rsid w:val="00CC004C"/>
    <w:rsid w:val="00CC03A0"/>
    <w:rsid w:val="00CC05AB"/>
    <w:rsid w:val="00CC0A11"/>
    <w:rsid w:val="00CC0E56"/>
    <w:rsid w:val="00CC0EB2"/>
    <w:rsid w:val="00CC13FF"/>
    <w:rsid w:val="00CC195F"/>
    <w:rsid w:val="00CC1995"/>
    <w:rsid w:val="00CC1A6C"/>
    <w:rsid w:val="00CC1AB6"/>
    <w:rsid w:val="00CC20C5"/>
    <w:rsid w:val="00CC2D44"/>
    <w:rsid w:val="00CC2E54"/>
    <w:rsid w:val="00CC3349"/>
    <w:rsid w:val="00CC3492"/>
    <w:rsid w:val="00CC4115"/>
    <w:rsid w:val="00CC447C"/>
    <w:rsid w:val="00CC44CB"/>
    <w:rsid w:val="00CC467B"/>
    <w:rsid w:val="00CC4962"/>
    <w:rsid w:val="00CC536E"/>
    <w:rsid w:val="00CC56A7"/>
    <w:rsid w:val="00CC5C6E"/>
    <w:rsid w:val="00CC5D64"/>
    <w:rsid w:val="00CC5F21"/>
    <w:rsid w:val="00CC61C2"/>
    <w:rsid w:val="00CC65A1"/>
    <w:rsid w:val="00CC6735"/>
    <w:rsid w:val="00CC679A"/>
    <w:rsid w:val="00CC6EAD"/>
    <w:rsid w:val="00CC6F4E"/>
    <w:rsid w:val="00CC7AB3"/>
    <w:rsid w:val="00CC7C80"/>
    <w:rsid w:val="00CC7E4D"/>
    <w:rsid w:val="00CC7EF5"/>
    <w:rsid w:val="00CC7F50"/>
    <w:rsid w:val="00CD00A3"/>
    <w:rsid w:val="00CD01B5"/>
    <w:rsid w:val="00CD01E0"/>
    <w:rsid w:val="00CD0630"/>
    <w:rsid w:val="00CD0B3A"/>
    <w:rsid w:val="00CD0D60"/>
    <w:rsid w:val="00CD102C"/>
    <w:rsid w:val="00CD11D3"/>
    <w:rsid w:val="00CD11E8"/>
    <w:rsid w:val="00CD1456"/>
    <w:rsid w:val="00CD1902"/>
    <w:rsid w:val="00CD1A49"/>
    <w:rsid w:val="00CD1FEB"/>
    <w:rsid w:val="00CD25C7"/>
    <w:rsid w:val="00CD2770"/>
    <w:rsid w:val="00CD2AEE"/>
    <w:rsid w:val="00CD2C76"/>
    <w:rsid w:val="00CD2EDE"/>
    <w:rsid w:val="00CD2F2B"/>
    <w:rsid w:val="00CD302A"/>
    <w:rsid w:val="00CD31DE"/>
    <w:rsid w:val="00CD3624"/>
    <w:rsid w:val="00CD3636"/>
    <w:rsid w:val="00CD4083"/>
    <w:rsid w:val="00CD40C4"/>
    <w:rsid w:val="00CD4387"/>
    <w:rsid w:val="00CD458D"/>
    <w:rsid w:val="00CD4EC9"/>
    <w:rsid w:val="00CD4F0B"/>
    <w:rsid w:val="00CD52BD"/>
    <w:rsid w:val="00CD52BE"/>
    <w:rsid w:val="00CD5561"/>
    <w:rsid w:val="00CD5859"/>
    <w:rsid w:val="00CD61CB"/>
    <w:rsid w:val="00CD6485"/>
    <w:rsid w:val="00CD6682"/>
    <w:rsid w:val="00CD70EB"/>
    <w:rsid w:val="00CD7848"/>
    <w:rsid w:val="00CE04F5"/>
    <w:rsid w:val="00CE061E"/>
    <w:rsid w:val="00CE0CCA"/>
    <w:rsid w:val="00CE0EA2"/>
    <w:rsid w:val="00CE10F5"/>
    <w:rsid w:val="00CE1435"/>
    <w:rsid w:val="00CE15D9"/>
    <w:rsid w:val="00CE2310"/>
    <w:rsid w:val="00CE2848"/>
    <w:rsid w:val="00CE2BC8"/>
    <w:rsid w:val="00CE2D85"/>
    <w:rsid w:val="00CE2E42"/>
    <w:rsid w:val="00CE2E48"/>
    <w:rsid w:val="00CE2E7F"/>
    <w:rsid w:val="00CE2F99"/>
    <w:rsid w:val="00CE3250"/>
    <w:rsid w:val="00CE395C"/>
    <w:rsid w:val="00CE448D"/>
    <w:rsid w:val="00CE44D4"/>
    <w:rsid w:val="00CE44EC"/>
    <w:rsid w:val="00CE4516"/>
    <w:rsid w:val="00CE4550"/>
    <w:rsid w:val="00CE4688"/>
    <w:rsid w:val="00CE475D"/>
    <w:rsid w:val="00CE4ECC"/>
    <w:rsid w:val="00CE520C"/>
    <w:rsid w:val="00CE531B"/>
    <w:rsid w:val="00CE57D9"/>
    <w:rsid w:val="00CE60B1"/>
    <w:rsid w:val="00CE61B4"/>
    <w:rsid w:val="00CE6372"/>
    <w:rsid w:val="00CE657B"/>
    <w:rsid w:val="00CE6752"/>
    <w:rsid w:val="00CE7152"/>
    <w:rsid w:val="00CE76FD"/>
    <w:rsid w:val="00CE7B65"/>
    <w:rsid w:val="00CE7D41"/>
    <w:rsid w:val="00CE7F89"/>
    <w:rsid w:val="00CF0122"/>
    <w:rsid w:val="00CF014E"/>
    <w:rsid w:val="00CF02F5"/>
    <w:rsid w:val="00CF0879"/>
    <w:rsid w:val="00CF091B"/>
    <w:rsid w:val="00CF0CD8"/>
    <w:rsid w:val="00CF106E"/>
    <w:rsid w:val="00CF16BF"/>
    <w:rsid w:val="00CF19AA"/>
    <w:rsid w:val="00CF1BF3"/>
    <w:rsid w:val="00CF214A"/>
    <w:rsid w:val="00CF22E4"/>
    <w:rsid w:val="00CF29BA"/>
    <w:rsid w:val="00CF2AE5"/>
    <w:rsid w:val="00CF2D46"/>
    <w:rsid w:val="00CF2F3A"/>
    <w:rsid w:val="00CF33C1"/>
    <w:rsid w:val="00CF34F1"/>
    <w:rsid w:val="00CF3651"/>
    <w:rsid w:val="00CF3698"/>
    <w:rsid w:val="00CF3754"/>
    <w:rsid w:val="00CF395B"/>
    <w:rsid w:val="00CF3DC4"/>
    <w:rsid w:val="00CF3F7A"/>
    <w:rsid w:val="00CF4A26"/>
    <w:rsid w:val="00CF5032"/>
    <w:rsid w:val="00CF546F"/>
    <w:rsid w:val="00CF5848"/>
    <w:rsid w:val="00CF5B48"/>
    <w:rsid w:val="00CF5D75"/>
    <w:rsid w:val="00CF6345"/>
    <w:rsid w:val="00CF6735"/>
    <w:rsid w:val="00CF682F"/>
    <w:rsid w:val="00CF68CD"/>
    <w:rsid w:val="00CF7480"/>
    <w:rsid w:val="00CF7521"/>
    <w:rsid w:val="00CF7C72"/>
    <w:rsid w:val="00CF7D9C"/>
    <w:rsid w:val="00D00313"/>
    <w:rsid w:val="00D00620"/>
    <w:rsid w:val="00D00839"/>
    <w:rsid w:val="00D008EA"/>
    <w:rsid w:val="00D00A0C"/>
    <w:rsid w:val="00D00A45"/>
    <w:rsid w:val="00D00C6C"/>
    <w:rsid w:val="00D00E1A"/>
    <w:rsid w:val="00D01156"/>
    <w:rsid w:val="00D01222"/>
    <w:rsid w:val="00D01257"/>
    <w:rsid w:val="00D013CB"/>
    <w:rsid w:val="00D0181F"/>
    <w:rsid w:val="00D01962"/>
    <w:rsid w:val="00D0257F"/>
    <w:rsid w:val="00D02B0C"/>
    <w:rsid w:val="00D02D52"/>
    <w:rsid w:val="00D037AC"/>
    <w:rsid w:val="00D03899"/>
    <w:rsid w:val="00D04021"/>
    <w:rsid w:val="00D043A7"/>
    <w:rsid w:val="00D04555"/>
    <w:rsid w:val="00D049AD"/>
    <w:rsid w:val="00D04B01"/>
    <w:rsid w:val="00D04C9D"/>
    <w:rsid w:val="00D04D08"/>
    <w:rsid w:val="00D05308"/>
    <w:rsid w:val="00D053DE"/>
    <w:rsid w:val="00D05555"/>
    <w:rsid w:val="00D0576E"/>
    <w:rsid w:val="00D05FBD"/>
    <w:rsid w:val="00D06163"/>
    <w:rsid w:val="00D0624E"/>
    <w:rsid w:val="00D064E9"/>
    <w:rsid w:val="00D0677A"/>
    <w:rsid w:val="00D0698D"/>
    <w:rsid w:val="00D10140"/>
    <w:rsid w:val="00D1063E"/>
    <w:rsid w:val="00D108D1"/>
    <w:rsid w:val="00D1090C"/>
    <w:rsid w:val="00D109A0"/>
    <w:rsid w:val="00D113DB"/>
    <w:rsid w:val="00D114FF"/>
    <w:rsid w:val="00D1170A"/>
    <w:rsid w:val="00D11BFE"/>
    <w:rsid w:val="00D11C48"/>
    <w:rsid w:val="00D120A2"/>
    <w:rsid w:val="00D12227"/>
    <w:rsid w:val="00D1266D"/>
    <w:rsid w:val="00D127D2"/>
    <w:rsid w:val="00D1299E"/>
    <w:rsid w:val="00D12AB3"/>
    <w:rsid w:val="00D12DAD"/>
    <w:rsid w:val="00D12E08"/>
    <w:rsid w:val="00D12E8E"/>
    <w:rsid w:val="00D12F1F"/>
    <w:rsid w:val="00D13339"/>
    <w:rsid w:val="00D13E5A"/>
    <w:rsid w:val="00D14184"/>
    <w:rsid w:val="00D142FB"/>
    <w:rsid w:val="00D14309"/>
    <w:rsid w:val="00D14A18"/>
    <w:rsid w:val="00D14B20"/>
    <w:rsid w:val="00D14D4D"/>
    <w:rsid w:val="00D1556E"/>
    <w:rsid w:val="00D159FD"/>
    <w:rsid w:val="00D15D49"/>
    <w:rsid w:val="00D15DC5"/>
    <w:rsid w:val="00D1618E"/>
    <w:rsid w:val="00D16761"/>
    <w:rsid w:val="00D17528"/>
    <w:rsid w:val="00D17610"/>
    <w:rsid w:val="00D17802"/>
    <w:rsid w:val="00D17927"/>
    <w:rsid w:val="00D20694"/>
    <w:rsid w:val="00D2078C"/>
    <w:rsid w:val="00D209BE"/>
    <w:rsid w:val="00D20BF4"/>
    <w:rsid w:val="00D21F75"/>
    <w:rsid w:val="00D22020"/>
    <w:rsid w:val="00D2206D"/>
    <w:rsid w:val="00D22B94"/>
    <w:rsid w:val="00D22E5A"/>
    <w:rsid w:val="00D2326F"/>
    <w:rsid w:val="00D2385E"/>
    <w:rsid w:val="00D23A21"/>
    <w:rsid w:val="00D23B78"/>
    <w:rsid w:val="00D23BE7"/>
    <w:rsid w:val="00D23E22"/>
    <w:rsid w:val="00D2411B"/>
    <w:rsid w:val="00D243FA"/>
    <w:rsid w:val="00D24697"/>
    <w:rsid w:val="00D24936"/>
    <w:rsid w:val="00D24F1C"/>
    <w:rsid w:val="00D25091"/>
    <w:rsid w:val="00D25653"/>
    <w:rsid w:val="00D25B76"/>
    <w:rsid w:val="00D25C70"/>
    <w:rsid w:val="00D25D39"/>
    <w:rsid w:val="00D25F8A"/>
    <w:rsid w:val="00D26112"/>
    <w:rsid w:val="00D264E6"/>
    <w:rsid w:val="00D26B2A"/>
    <w:rsid w:val="00D26F2D"/>
    <w:rsid w:val="00D30020"/>
    <w:rsid w:val="00D3036E"/>
    <w:rsid w:val="00D3045E"/>
    <w:rsid w:val="00D30837"/>
    <w:rsid w:val="00D30C60"/>
    <w:rsid w:val="00D30F74"/>
    <w:rsid w:val="00D313D2"/>
    <w:rsid w:val="00D317D8"/>
    <w:rsid w:val="00D31E3A"/>
    <w:rsid w:val="00D3292E"/>
    <w:rsid w:val="00D329E9"/>
    <w:rsid w:val="00D33453"/>
    <w:rsid w:val="00D33528"/>
    <w:rsid w:val="00D33556"/>
    <w:rsid w:val="00D33762"/>
    <w:rsid w:val="00D338FD"/>
    <w:rsid w:val="00D33C43"/>
    <w:rsid w:val="00D33C60"/>
    <w:rsid w:val="00D33D4C"/>
    <w:rsid w:val="00D33E99"/>
    <w:rsid w:val="00D340F1"/>
    <w:rsid w:val="00D345BD"/>
    <w:rsid w:val="00D3467B"/>
    <w:rsid w:val="00D34A73"/>
    <w:rsid w:val="00D34CE2"/>
    <w:rsid w:val="00D35353"/>
    <w:rsid w:val="00D35432"/>
    <w:rsid w:val="00D354A0"/>
    <w:rsid w:val="00D354A8"/>
    <w:rsid w:val="00D35578"/>
    <w:rsid w:val="00D3588C"/>
    <w:rsid w:val="00D35D1B"/>
    <w:rsid w:val="00D35E9A"/>
    <w:rsid w:val="00D365B5"/>
    <w:rsid w:val="00D36693"/>
    <w:rsid w:val="00D36968"/>
    <w:rsid w:val="00D36C20"/>
    <w:rsid w:val="00D36DFA"/>
    <w:rsid w:val="00D375C9"/>
    <w:rsid w:val="00D37E99"/>
    <w:rsid w:val="00D40CEB"/>
    <w:rsid w:val="00D40F8B"/>
    <w:rsid w:val="00D41430"/>
    <w:rsid w:val="00D41587"/>
    <w:rsid w:val="00D41618"/>
    <w:rsid w:val="00D41A2F"/>
    <w:rsid w:val="00D41DF8"/>
    <w:rsid w:val="00D42005"/>
    <w:rsid w:val="00D42452"/>
    <w:rsid w:val="00D437C0"/>
    <w:rsid w:val="00D43EDF"/>
    <w:rsid w:val="00D43F84"/>
    <w:rsid w:val="00D43F97"/>
    <w:rsid w:val="00D43FE3"/>
    <w:rsid w:val="00D4444E"/>
    <w:rsid w:val="00D44487"/>
    <w:rsid w:val="00D44820"/>
    <w:rsid w:val="00D45128"/>
    <w:rsid w:val="00D454BC"/>
    <w:rsid w:val="00D456CE"/>
    <w:rsid w:val="00D45751"/>
    <w:rsid w:val="00D45D03"/>
    <w:rsid w:val="00D45D91"/>
    <w:rsid w:val="00D4626E"/>
    <w:rsid w:val="00D4677F"/>
    <w:rsid w:val="00D468C2"/>
    <w:rsid w:val="00D46E09"/>
    <w:rsid w:val="00D473C8"/>
    <w:rsid w:val="00D47DBB"/>
    <w:rsid w:val="00D47E11"/>
    <w:rsid w:val="00D47F77"/>
    <w:rsid w:val="00D50976"/>
    <w:rsid w:val="00D50ACE"/>
    <w:rsid w:val="00D50C4D"/>
    <w:rsid w:val="00D50D15"/>
    <w:rsid w:val="00D50D1F"/>
    <w:rsid w:val="00D50E67"/>
    <w:rsid w:val="00D50F8B"/>
    <w:rsid w:val="00D51002"/>
    <w:rsid w:val="00D51097"/>
    <w:rsid w:val="00D513FA"/>
    <w:rsid w:val="00D51403"/>
    <w:rsid w:val="00D51477"/>
    <w:rsid w:val="00D5162A"/>
    <w:rsid w:val="00D51BA2"/>
    <w:rsid w:val="00D51EBE"/>
    <w:rsid w:val="00D51EE3"/>
    <w:rsid w:val="00D52C8F"/>
    <w:rsid w:val="00D534C3"/>
    <w:rsid w:val="00D53622"/>
    <w:rsid w:val="00D53CFE"/>
    <w:rsid w:val="00D5428F"/>
    <w:rsid w:val="00D543A1"/>
    <w:rsid w:val="00D54403"/>
    <w:rsid w:val="00D546DB"/>
    <w:rsid w:val="00D549E5"/>
    <w:rsid w:val="00D5527C"/>
    <w:rsid w:val="00D55A54"/>
    <w:rsid w:val="00D5665B"/>
    <w:rsid w:val="00D569FB"/>
    <w:rsid w:val="00D56AA2"/>
    <w:rsid w:val="00D57ABA"/>
    <w:rsid w:val="00D60134"/>
    <w:rsid w:val="00D6033B"/>
    <w:rsid w:val="00D60669"/>
    <w:rsid w:val="00D60B5F"/>
    <w:rsid w:val="00D60C3F"/>
    <w:rsid w:val="00D6142E"/>
    <w:rsid w:val="00D6144C"/>
    <w:rsid w:val="00D61598"/>
    <w:rsid w:val="00D61702"/>
    <w:rsid w:val="00D61AAD"/>
    <w:rsid w:val="00D61D34"/>
    <w:rsid w:val="00D61E6B"/>
    <w:rsid w:val="00D62573"/>
    <w:rsid w:val="00D6274C"/>
    <w:rsid w:val="00D62A29"/>
    <w:rsid w:val="00D63256"/>
    <w:rsid w:val="00D63609"/>
    <w:rsid w:val="00D63B23"/>
    <w:rsid w:val="00D63B60"/>
    <w:rsid w:val="00D63BD4"/>
    <w:rsid w:val="00D63D18"/>
    <w:rsid w:val="00D65095"/>
    <w:rsid w:val="00D65207"/>
    <w:rsid w:val="00D65358"/>
    <w:rsid w:val="00D65495"/>
    <w:rsid w:val="00D6568A"/>
    <w:rsid w:val="00D65788"/>
    <w:rsid w:val="00D6593B"/>
    <w:rsid w:val="00D66010"/>
    <w:rsid w:val="00D663CB"/>
    <w:rsid w:val="00D665C2"/>
    <w:rsid w:val="00D66764"/>
    <w:rsid w:val="00D66BD6"/>
    <w:rsid w:val="00D66F9B"/>
    <w:rsid w:val="00D673BF"/>
    <w:rsid w:val="00D67430"/>
    <w:rsid w:val="00D67796"/>
    <w:rsid w:val="00D679EA"/>
    <w:rsid w:val="00D67F94"/>
    <w:rsid w:val="00D701A0"/>
    <w:rsid w:val="00D703FE"/>
    <w:rsid w:val="00D70A0D"/>
    <w:rsid w:val="00D70FCC"/>
    <w:rsid w:val="00D71005"/>
    <w:rsid w:val="00D7106C"/>
    <w:rsid w:val="00D710DC"/>
    <w:rsid w:val="00D7164A"/>
    <w:rsid w:val="00D72110"/>
    <w:rsid w:val="00D72796"/>
    <w:rsid w:val="00D728EA"/>
    <w:rsid w:val="00D72BA0"/>
    <w:rsid w:val="00D73353"/>
    <w:rsid w:val="00D73DFA"/>
    <w:rsid w:val="00D7404C"/>
    <w:rsid w:val="00D740B9"/>
    <w:rsid w:val="00D74310"/>
    <w:rsid w:val="00D74CF3"/>
    <w:rsid w:val="00D754A4"/>
    <w:rsid w:val="00D75739"/>
    <w:rsid w:val="00D7592A"/>
    <w:rsid w:val="00D75ABF"/>
    <w:rsid w:val="00D75C66"/>
    <w:rsid w:val="00D767CE"/>
    <w:rsid w:val="00D769A7"/>
    <w:rsid w:val="00D76C1A"/>
    <w:rsid w:val="00D76CC2"/>
    <w:rsid w:val="00D77342"/>
    <w:rsid w:val="00D777EC"/>
    <w:rsid w:val="00D77E41"/>
    <w:rsid w:val="00D8041C"/>
    <w:rsid w:val="00D804C8"/>
    <w:rsid w:val="00D811EE"/>
    <w:rsid w:val="00D81C2C"/>
    <w:rsid w:val="00D82097"/>
    <w:rsid w:val="00D829F1"/>
    <w:rsid w:val="00D82BFD"/>
    <w:rsid w:val="00D82CAA"/>
    <w:rsid w:val="00D82E84"/>
    <w:rsid w:val="00D8343D"/>
    <w:rsid w:val="00D835F5"/>
    <w:rsid w:val="00D83AFB"/>
    <w:rsid w:val="00D83D49"/>
    <w:rsid w:val="00D8489A"/>
    <w:rsid w:val="00D849FA"/>
    <w:rsid w:val="00D84A12"/>
    <w:rsid w:val="00D84F52"/>
    <w:rsid w:val="00D8546C"/>
    <w:rsid w:val="00D85624"/>
    <w:rsid w:val="00D8566F"/>
    <w:rsid w:val="00D85EA7"/>
    <w:rsid w:val="00D85F71"/>
    <w:rsid w:val="00D8649D"/>
    <w:rsid w:val="00D86881"/>
    <w:rsid w:val="00D868AF"/>
    <w:rsid w:val="00D86A98"/>
    <w:rsid w:val="00D86BFD"/>
    <w:rsid w:val="00D86CC7"/>
    <w:rsid w:val="00D86F0B"/>
    <w:rsid w:val="00D86F1D"/>
    <w:rsid w:val="00D8705A"/>
    <w:rsid w:val="00D874E7"/>
    <w:rsid w:val="00D878AA"/>
    <w:rsid w:val="00D879C8"/>
    <w:rsid w:val="00D87AB4"/>
    <w:rsid w:val="00D87BD3"/>
    <w:rsid w:val="00D904B1"/>
    <w:rsid w:val="00D90564"/>
    <w:rsid w:val="00D905A1"/>
    <w:rsid w:val="00D909C4"/>
    <w:rsid w:val="00D90A81"/>
    <w:rsid w:val="00D90B6E"/>
    <w:rsid w:val="00D90C99"/>
    <w:rsid w:val="00D90D25"/>
    <w:rsid w:val="00D90FB5"/>
    <w:rsid w:val="00D910D2"/>
    <w:rsid w:val="00D91133"/>
    <w:rsid w:val="00D911E3"/>
    <w:rsid w:val="00D912D1"/>
    <w:rsid w:val="00D916F6"/>
    <w:rsid w:val="00D9184A"/>
    <w:rsid w:val="00D920C3"/>
    <w:rsid w:val="00D921AC"/>
    <w:rsid w:val="00D92212"/>
    <w:rsid w:val="00D923B3"/>
    <w:rsid w:val="00D92409"/>
    <w:rsid w:val="00D928C9"/>
    <w:rsid w:val="00D92B61"/>
    <w:rsid w:val="00D92B95"/>
    <w:rsid w:val="00D92F37"/>
    <w:rsid w:val="00D93025"/>
    <w:rsid w:val="00D933DF"/>
    <w:rsid w:val="00D939C7"/>
    <w:rsid w:val="00D93F4D"/>
    <w:rsid w:val="00D9472D"/>
    <w:rsid w:val="00D94778"/>
    <w:rsid w:val="00D94927"/>
    <w:rsid w:val="00D9494C"/>
    <w:rsid w:val="00D94A2C"/>
    <w:rsid w:val="00D94AC8"/>
    <w:rsid w:val="00D950B4"/>
    <w:rsid w:val="00D950F6"/>
    <w:rsid w:val="00D95824"/>
    <w:rsid w:val="00D95835"/>
    <w:rsid w:val="00D95A05"/>
    <w:rsid w:val="00D95B62"/>
    <w:rsid w:val="00D95D68"/>
    <w:rsid w:val="00D9614B"/>
    <w:rsid w:val="00D965AB"/>
    <w:rsid w:val="00D96ADC"/>
    <w:rsid w:val="00D96D97"/>
    <w:rsid w:val="00D9785F"/>
    <w:rsid w:val="00D97909"/>
    <w:rsid w:val="00D97BDC"/>
    <w:rsid w:val="00D97D68"/>
    <w:rsid w:val="00DA08FC"/>
    <w:rsid w:val="00DA0B17"/>
    <w:rsid w:val="00DA0BE4"/>
    <w:rsid w:val="00DA106C"/>
    <w:rsid w:val="00DA12D8"/>
    <w:rsid w:val="00DA1307"/>
    <w:rsid w:val="00DA145A"/>
    <w:rsid w:val="00DA178A"/>
    <w:rsid w:val="00DA18BB"/>
    <w:rsid w:val="00DA2012"/>
    <w:rsid w:val="00DA29FC"/>
    <w:rsid w:val="00DA2C6C"/>
    <w:rsid w:val="00DA2F75"/>
    <w:rsid w:val="00DA337F"/>
    <w:rsid w:val="00DA3C9F"/>
    <w:rsid w:val="00DA406E"/>
    <w:rsid w:val="00DA468A"/>
    <w:rsid w:val="00DA47B6"/>
    <w:rsid w:val="00DA4A0F"/>
    <w:rsid w:val="00DA4CA3"/>
    <w:rsid w:val="00DA4E0F"/>
    <w:rsid w:val="00DA4F74"/>
    <w:rsid w:val="00DA550A"/>
    <w:rsid w:val="00DA5867"/>
    <w:rsid w:val="00DA5949"/>
    <w:rsid w:val="00DA5A35"/>
    <w:rsid w:val="00DA5BBF"/>
    <w:rsid w:val="00DA5D0A"/>
    <w:rsid w:val="00DA5E72"/>
    <w:rsid w:val="00DA6227"/>
    <w:rsid w:val="00DA6773"/>
    <w:rsid w:val="00DA6F01"/>
    <w:rsid w:val="00DA711B"/>
    <w:rsid w:val="00DA77C5"/>
    <w:rsid w:val="00DA7C28"/>
    <w:rsid w:val="00DA7DBE"/>
    <w:rsid w:val="00DA7E0C"/>
    <w:rsid w:val="00DB014D"/>
    <w:rsid w:val="00DB0561"/>
    <w:rsid w:val="00DB0A5B"/>
    <w:rsid w:val="00DB0F43"/>
    <w:rsid w:val="00DB186A"/>
    <w:rsid w:val="00DB24E9"/>
    <w:rsid w:val="00DB250F"/>
    <w:rsid w:val="00DB2DA3"/>
    <w:rsid w:val="00DB2E96"/>
    <w:rsid w:val="00DB31B1"/>
    <w:rsid w:val="00DB31CB"/>
    <w:rsid w:val="00DB3489"/>
    <w:rsid w:val="00DB35E5"/>
    <w:rsid w:val="00DB36BC"/>
    <w:rsid w:val="00DB3862"/>
    <w:rsid w:val="00DB3C8E"/>
    <w:rsid w:val="00DB40FA"/>
    <w:rsid w:val="00DB42EE"/>
    <w:rsid w:val="00DB47AB"/>
    <w:rsid w:val="00DB4A42"/>
    <w:rsid w:val="00DB4A6B"/>
    <w:rsid w:val="00DB4D60"/>
    <w:rsid w:val="00DB4D77"/>
    <w:rsid w:val="00DB580D"/>
    <w:rsid w:val="00DB592E"/>
    <w:rsid w:val="00DB5EFE"/>
    <w:rsid w:val="00DB61A0"/>
    <w:rsid w:val="00DB6591"/>
    <w:rsid w:val="00DB66B1"/>
    <w:rsid w:val="00DB6C56"/>
    <w:rsid w:val="00DB6D1A"/>
    <w:rsid w:val="00DB6DBB"/>
    <w:rsid w:val="00DB7030"/>
    <w:rsid w:val="00DB70D2"/>
    <w:rsid w:val="00DB7136"/>
    <w:rsid w:val="00DB7154"/>
    <w:rsid w:val="00DB715C"/>
    <w:rsid w:val="00DB72A1"/>
    <w:rsid w:val="00DB7358"/>
    <w:rsid w:val="00DB75A5"/>
    <w:rsid w:val="00DB75CD"/>
    <w:rsid w:val="00DB76A0"/>
    <w:rsid w:val="00DB7E80"/>
    <w:rsid w:val="00DB7F03"/>
    <w:rsid w:val="00DC0249"/>
    <w:rsid w:val="00DC095F"/>
    <w:rsid w:val="00DC0AC2"/>
    <w:rsid w:val="00DC0BB9"/>
    <w:rsid w:val="00DC12D8"/>
    <w:rsid w:val="00DC1373"/>
    <w:rsid w:val="00DC1523"/>
    <w:rsid w:val="00DC16C3"/>
    <w:rsid w:val="00DC1763"/>
    <w:rsid w:val="00DC1EDF"/>
    <w:rsid w:val="00DC24E5"/>
    <w:rsid w:val="00DC2F70"/>
    <w:rsid w:val="00DC3719"/>
    <w:rsid w:val="00DC3799"/>
    <w:rsid w:val="00DC3F3E"/>
    <w:rsid w:val="00DC40F9"/>
    <w:rsid w:val="00DC439C"/>
    <w:rsid w:val="00DC4809"/>
    <w:rsid w:val="00DC4A94"/>
    <w:rsid w:val="00DC55FC"/>
    <w:rsid w:val="00DC5917"/>
    <w:rsid w:val="00DC5AB8"/>
    <w:rsid w:val="00DC5ED4"/>
    <w:rsid w:val="00DC5EF3"/>
    <w:rsid w:val="00DC63C2"/>
    <w:rsid w:val="00DC6781"/>
    <w:rsid w:val="00DC6D5F"/>
    <w:rsid w:val="00DC6E03"/>
    <w:rsid w:val="00DC6E9C"/>
    <w:rsid w:val="00DC73A1"/>
    <w:rsid w:val="00DC76E9"/>
    <w:rsid w:val="00DC7A02"/>
    <w:rsid w:val="00DC7F8F"/>
    <w:rsid w:val="00DD02FF"/>
    <w:rsid w:val="00DD04E9"/>
    <w:rsid w:val="00DD0A42"/>
    <w:rsid w:val="00DD0E6C"/>
    <w:rsid w:val="00DD124E"/>
    <w:rsid w:val="00DD18AA"/>
    <w:rsid w:val="00DD1994"/>
    <w:rsid w:val="00DD1C9E"/>
    <w:rsid w:val="00DD1E84"/>
    <w:rsid w:val="00DD1E8C"/>
    <w:rsid w:val="00DD1F4E"/>
    <w:rsid w:val="00DD1FF8"/>
    <w:rsid w:val="00DD235F"/>
    <w:rsid w:val="00DD25C3"/>
    <w:rsid w:val="00DD28AC"/>
    <w:rsid w:val="00DD2AC0"/>
    <w:rsid w:val="00DD30AB"/>
    <w:rsid w:val="00DD33A5"/>
    <w:rsid w:val="00DD37E9"/>
    <w:rsid w:val="00DD386D"/>
    <w:rsid w:val="00DD3A15"/>
    <w:rsid w:val="00DD3CD1"/>
    <w:rsid w:val="00DD3DB8"/>
    <w:rsid w:val="00DD3E67"/>
    <w:rsid w:val="00DD4089"/>
    <w:rsid w:val="00DD46B7"/>
    <w:rsid w:val="00DD5172"/>
    <w:rsid w:val="00DD529B"/>
    <w:rsid w:val="00DD54E2"/>
    <w:rsid w:val="00DD5A4F"/>
    <w:rsid w:val="00DD5A71"/>
    <w:rsid w:val="00DD5BAA"/>
    <w:rsid w:val="00DD5E95"/>
    <w:rsid w:val="00DD6384"/>
    <w:rsid w:val="00DD67A9"/>
    <w:rsid w:val="00DD6AFF"/>
    <w:rsid w:val="00DD6C40"/>
    <w:rsid w:val="00DD6C77"/>
    <w:rsid w:val="00DD6DA6"/>
    <w:rsid w:val="00DD7455"/>
    <w:rsid w:val="00DD785A"/>
    <w:rsid w:val="00DD7A13"/>
    <w:rsid w:val="00DD7CA8"/>
    <w:rsid w:val="00DE009C"/>
    <w:rsid w:val="00DE06A8"/>
    <w:rsid w:val="00DE09F2"/>
    <w:rsid w:val="00DE10C1"/>
    <w:rsid w:val="00DE1478"/>
    <w:rsid w:val="00DE149F"/>
    <w:rsid w:val="00DE2106"/>
    <w:rsid w:val="00DE2306"/>
    <w:rsid w:val="00DE266F"/>
    <w:rsid w:val="00DE27A1"/>
    <w:rsid w:val="00DE299F"/>
    <w:rsid w:val="00DE2BF6"/>
    <w:rsid w:val="00DE38F5"/>
    <w:rsid w:val="00DE38FF"/>
    <w:rsid w:val="00DE3DC5"/>
    <w:rsid w:val="00DE4385"/>
    <w:rsid w:val="00DE486A"/>
    <w:rsid w:val="00DE4A42"/>
    <w:rsid w:val="00DE4ACC"/>
    <w:rsid w:val="00DE4D7A"/>
    <w:rsid w:val="00DE6601"/>
    <w:rsid w:val="00DE6834"/>
    <w:rsid w:val="00DE6869"/>
    <w:rsid w:val="00DE6AF9"/>
    <w:rsid w:val="00DE6AFC"/>
    <w:rsid w:val="00DE6CD2"/>
    <w:rsid w:val="00DE7040"/>
    <w:rsid w:val="00DE70E9"/>
    <w:rsid w:val="00DE7287"/>
    <w:rsid w:val="00DE7432"/>
    <w:rsid w:val="00DE758D"/>
    <w:rsid w:val="00DF0EB9"/>
    <w:rsid w:val="00DF0F1D"/>
    <w:rsid w:val="00DF1358"/>
    <w:rsid w:val="00DF13D8"/>
    <w:rsid w:val="00DF14D0"/>
    <w:rsid w:val="00DF1679"/>
    <w:rsid w:val="00DF16CC"/>
    <w:rsid w:val="00DF2195"/>
    <w:rsid w:val="00DF2210"/>
    <w:rsid w:val="00DF2F1E"/>
    <w:rsid w:val="00DF325F"/>
    <w:rsid w:val="00DF328A"/>
    <w:rsid w:val="00DF346E"/>
    <w:rsid w:val="00DF3552"/>
    <w:rsid w:val="00DF35A4"/>
    <w:rsid w:val="00DF3BDD"/>
    <w:rsid w:val="00DF40A6"/>
    <w:rsid w:val="00DF4316"/>
    <w:rsid w:val="00DF46F7"/>
    <w:rsid w:val="00DF4A7B"/>
    <w:rsid w:val="00DF5345"/>
    <w:rsid w:val="00DF5493"/>
    <w:rsid w:val="00DF553F"/>
    <w:rsid w:val="00DF55F6"/>
    <w:rsid w:val="00DF5609"/>
    <w:rsid w:val="00DF57DD"/>
    <w:rsid w:val="00DF5B0B"/>
    <w:rsid w:val="00DF5C2C"/>
    <w:rsid w:val="00DF5C99"/>
    <w:rsid w:val="00DF5E28"/>
    <w:rsid w:val="00DF5F01"/>
    <w:rsid w:val="00DF6029"/>
    <w:rsid w:val="00DF668A"/>
    <w:rsid w:val="00DF6B2B"/>
    <w:rsid w:val="00DF6C81"/>
    <w:rsid w:val="00DF6EEB"/>
    <w:rsid w:val="00DF773E"/>
    <w:rsid w:val="00DF7C98"/>
    <w:rsid w:val="00E00256"/>
    <w:rsid w:val="00E002CE"/>
    <w:rsid w:val="00E00446"/>
    <w:rsid w:val="00E01069"/>
    <w:rsid w:val="00E016EE"/>
    <w:rsid w:val="00E0177F"/>
    <w:rsid w:val="00E0183E"/>
    <w:rsid w:val="00E01A5F"/>
    <w:rsid w:val="00E01BAD"/>
    <w:rsid w:val="00E01ECF"/>
    <w:rsid w:val="00E020CD"/>
    <w:rsid w:val="00E022B2"/>
    <w:rsid w:val="00E02989"/>
    <w:rsid w:val="00E02B1A"/>
    <w:rsid w:val="00E0348D"/>
    <w:rsid w:val="00E03CD1"/>
    <w:rsid w:val="00E03DD4"/>
    <w:rsid w:val="00E04E37"/>
    <w:rsid w:val="00E0514D"/>
    <w:rsid w:val="00E05254"/>
    <w:rsid w:val="00E0529C"/>
    <w:rsid w:val="00E0612C"/>
    <w:rsid w:val="00E0667B"/>
    <w:rsid w:val="00E06899"/>
    <w:rsid w:val="00E06A44"/>
    <w:rsid w:val="00E06C04"/>
    <w:rsid w:val="00E070B5"/>
    <w:rsid w:val="00E07213"/>
    <w:rsid w:val="00E07624"/>
    <w:rsid w:val="00E079A1"/>
    <w:rsid w:val="00E07F19"/>
    <w:rsid w:val="00E10224"/>
    <w:rsid w:val="00E1048D"/>
    <w:rsid w:val="00E10A9E"/>
    <w:rsid w:val="00E10C3E"/>
    <w:rsid w:val="00E10C4E"/>
    <w:rsid w:val="00E1158F"/>
    <w:rsid w:val="00E11A69"/>
    <w:rsid w:val="00E123ED"/>
    <w:rsid w:val="00E1241D"/>
    <w:rsid w:val="00E12816"/>
    <w:rsid w:val="00E12C21"/>
    <w:rsid w:val="00E12F38"/>
    <w:rsid w:val="00E137AC"/>
    <w:rsid w:val="00E13AA3"/>
    <w:rsid w:val="00E13BF1"/>
    <w:rsid w:val="00E13DEF"/>
    <w:rsid w:val="00E14491"/>
    <w:rsid w:val="00E14877"/>
    <w:rsid w:val="00E14A4F"/>
    <w:rsid w:val="00E15237"/>
    <w:rsid w:val="00E152F6"/>
    <w:rsid w:val="00E15D0E"/>
    <w:rsid w:val="00E15D7A"/>
    <w:rsid w:val="00E1650F"/>
    <w:rsid w:val="00E166E6"/>
    <w:rsid w:val="00E16B0B"/>
    <w:rsid w:val="00E16D00"/>
    <w:rsid w:val="00E17085"/>
    <w:rsid w:val="00E17135"/>
    <w:rsid w:val="00E172AE"/>
    <w:rsid w:val="00E17324"/>
    <w:rsid w:val="00E17A6E"/>
    <w:rsid w:val="00E17AD8"/>
    <w:rsid w:val="00E17EC0"/>
    <w:rsid w:val="00E2005B"/>
    <w:rsid w:val="00E20189"/>
    <w:rsid w:val="00E2057D"/>
    <w:rsid w:val="00E20E49"/>
    <w:rsid w:val="00E21035"/>
    <w:rsid w:val="00E210D6"/>
    <w:rsid w:val="00E2148B"/>
    <w:rsid w:val="00E21524"/>
    <w:rsid w:val="00E216A7"/>
    <w:rsid w:val="00E216E5"/>
    <w:rsid w:val="00E21AF4"/>
    <w:rsid w:val="00E21E9E"/>
    <w:rsid w:val="00E2210F"/>
    <w:rsid w:val="00E221ED"/>
    <w:rsid w:val="00E222D6"/>
    <w:rsid w:val="00E22609"/>
    <w:rsid w:val="00E226B4"/>
    <w:rsid w:val="00E22D06"/>
    <w:rsid w:val="00E22D6D"/>
    <w:rsid w:val="00E23AA6"/>
    <w:rsid w:val="00E23BC4"/>
    <w:rsid w:val="00E23D02"/>
    <w:rsid w:val="00E243C8"/>
    <w:rsid w:val="00E24BA5"/>
    <w:rsid w:val="00E24BC2"/>
    <w:rsid w:val="00E24C3F"/>
    <w:rsid w:val="00E24F75"/>
    <w:rsid w:val="00E2504E"/>
    <w:rsid w:val="00E25088"/>
    <w:rsid w:val="00E25413"/>
    <w:rsid w:val="00E25A47"/>
    <w:rsid w:val="00E25BB7"/>
    <w:rsid w:val="00E2645B"/>
    <w:rsid w:val="00E26540"/>
    <w:rsid w:val="00E2666B"/>
    <w:rsid w:val="00E2686A"/>
    <w:rsid w:val="00E26B07"/>
    <w:rsid w:val="00E26D63"/>
    <w:rsid w:val="00E274DB"/>
    <w:rsid w:val="00E2769E"/>
    <w:rsid w:val="00E27795"/>
    <w:rsid w:val="00E27AE9"/>
    <w:rsid w:val="00E30060"/>
    <w:rsid w:val="00E30075"/>
    <w:rsid w:val="00E3011B"/>
    <w:rsid w:val="00E30185"/>
    <w:rsid w:val="00E30ADB"/>
    <w:rsid w:val="00E30AEA"/>
    <w:rsid w:val="00E30C63"/>
    <w:rsid w:val="00E30C95"/>
    <w:rsid w:val="00E30C96"/>
    <w:rsid w:val="00E3193B"/>
    <w:rsid w:val="00E321E8"/>
    <w:rsid w:val="00E328D8"/>
    <w:rsid w:val="00E32A08"/>
    <w:rsid w:val="00E32ADD"/>
    <w:rsid w:val="00E32BE3"/>
    <w:rsid w:val="00E32FA3"/>
    <w:rsid w:val="00E33316"/>
    <w:rsid w:val="00E3399E"/>
    <w:rsid w:val="00E339A1"/>
    <w:rsid w:val="00E3403D"/>
    <w:rsid w:val="00E3433F"/>
    <w:rsid w:val="00E346FE"/>
    <w:rsid w:val="00E3483D"/>
    <w:rsid w:val="00E34B7E"/>
    <w:rsid w:val="00E34E30"/>
    <w:rsid w:val="00E351C0"/>
    <w:rsid w:val="00E35683"/>
    <w:rsid w:val="00E35962"/>
    <w:rsid w:val="00E35BD2"/>
    <w:rsid w:val="00E35C94"/>
    <w:rsid w:val="00E35CD9"/>
    <w:rsid w:val="00E361FD"/>
    <w:rsid w:val="00E36301"/>
    <w:rsid w:val="00E36696"/>
    <w:rsid w:val="00E368A9"/>
    <w:rsid w:val="00E36E3C"/>
    <w:rsid w:val="00E36E88"/>
    <w:rsid w:val="00E37423"/>
    <w:rsid w:val="00E3772C"/>
    <w:rsid w:val="00E40042"/>
    <w:rsid w:val="00E401A6"/>
    <w:rsid w:val="00E4054D"/>
    <w:rsid w:val="00E408B3"/>
    <w:rsid w:val="00E409D2"/>
    <w:rsid w:val="00E40A73"/>
    <w:rsid w:val="00E40AB9"/>
    <w:rsid w:val="00E410E2"/>
    <w:rsid w:val="00E4118F"/>
    <w:rsid w:val="00E4134F"/>
    <w:rsid w:val="00E41401"/>
    <w:rsid w:val="00E41481"/>
    <w:rsid w:val="00E41B18"/>
    <w:rsid w:val="00E41C0E"/>
    <w:rsid w:val="00E41D20"/>
    <w:rsid w:val="00E41F91"/>
    <w:rsid w:val="00E420F0"/>
    <w:rsid w:val="00E421D7"/>
    <w:rsid w:val="00E42652"/>
    <w:rsid w:val="00E42907"/>
    <w:rsid w:val="00E42FAA"/>
    <w:rsid w:val="00E4321F"/>
    <w:rsid w:val="00E433FA"/>
    <w:rsid w:val="00E43AF2"/>
    <w:rsid w:val="00E43BB7"/>
    <w:rsid w:val="00E43D21"/>
    <w:rsid w:val="00E43FD9"/>
    <w:rsid w:val="00E441E0"/>
    <w:rsid w:val="00E442C9"/>
    <w:rsid w:val="00E4436E"/>
    <w:rsid w:val="00E443A5"/>
    <w:rsid w:val="00E4460D"/>
    <w:rsid w:val="00E447F7"/>
    <w:rsid w:val="00E44ABD"/>
    <w:rsid w:val="00E44D4C"/>
    <w:rsid w:val="00E44D7E"/>
    <w:rsid w:val="00E45297"/>
    <w:rsid w:val="00E45901"/>
    <w:rsid w:val="00E45A87"/>
    <w:rsid w:val="00E45F8E"/>
    <w:rsid w:val="00E460A1"/>
    <w:rsid w:val="00E462BF"/>
    <w:rsid w:val="00E46549"/>
    <w:rsid w:val="00E4661F"/>
    <w:rsid w:val="00E46F4A"/>
    <w:rsid w:val="00E46FAC"/>
    <w:rsid w:val="00E472BC"/>
    <w:rsid w:val="00E47382"/>
    <w:rsid w:val="00E5037B"/>
    <w:rsid w:val="00E5049F"/>
    <w:rsid w:val="00E508A9"/>
    <w:rsid w:val="00E50945"/>
    <w:rsid w:val="00E50B2E"/>
    <w:rsid w:val="00E50BB8"/>
    <w:rsid w:val="00E5186C"/>
    <w:rsid w:val="00E51BE3"/>
    <w:rsid w:val="00E52129"/>
    <w:rsid w:val="00E52254"/>
    <w:rsid w:val="00E5277E"/>
    <w:rsid w:val="00E5289F"/>
    <w:rsid w:val="00E530C4"/>
    <w:rsid w:val="00E532B2"/>
    <w:rsid w:val="00E53730"/>
    <w:rsid w:val="00E53840"/>
    <w:rsid w:val="00E53CBC"/>
    <w:rsid w:val="00E53D1A"/>
    <w:rsid w:val="00E53F25"/>
    <w:rsid w:val="00E54FAC"/>
    <w:rsid w:val="00E5524F"/>
    <w:rsid w:val="00E55669"/>
    <w:rsid w:val="00E55729"/>
    <w:rsid w:val="00E565C3"/>
    <w:rsid w:val="00E56740"/>
    <w:rsid w:val="00E56A11"/>
    <w:rsid w:val="00E56A89"/>
    <w:rsid w:val="00E56FEB"/>
    <w:rsid w:val="00E57842"/>
    <w:rsid w:val="00E57A58"/>
    <w:rsid w:val="00E57B0B"/>
    <w:rsid w:val="00E57BC2"/>
    <w:rsid w:val="00E57BF4"/>
    <w:rsid w:val="00E57C0F"/>
    <w:rsid w:val="00E57D75"/>
    <w:rsid w:val="00E57DF0"/>
    <w:rsid w:val="00E57E19"/>
    <w:rsid w:val="00E60400"/>
    <w:rsid w:val="00E606C5"/>
    <w:rsid w:val="00E60A67"/>
    <w:rsid w:val="00E613DF"/>
    <w:rsid w:val="00E6160F"/>
    <w:rsid w:val="00E6165F"/>
    <w:rsid w:val="00E61B81"/>
    <w:rsid w:val="00E61FB8"/>
    <w:rsid w:val="00E622C4"/>
    <w:rsid w:val="00E6251D"/>
    <w:rsid w:val="00E626B4"/>
    <w:rsid w:val="00E62C29"/>
    <w:rsid w:val="00E62F9B"/>
    <w:rsid w:val="00E63339"/>
    <w:rsid w:val="00E634A2"/>
    <w:rsid w:val="00E638BE"/>
    <w:rsid w:val="00E6394B"/>
    <w:rsid w:val="00E63BEC"/>
    <w:rsid w:val="00E63E3C"/>
    <w:rsid w:val="00E6423D"/>
    <w:rsid w:val="00E64254"/>
    <w:rsid w:val="00E644AE"/>
    <w:rsid w:val="00E64546"/>
    <w:rsid w:val="00E64679"/>
    <w:rsid w:val="00E647AF"/>
    <w:rsid w:val="00E6499A"/>
    <w:rsid w:val="00E649B5"/>
    <w:rsid w:val="00E649F3"/>
    <w:rsid w:val="00E64B3B"/>
    <w:rsid w:val="00E651DB"/>
    <w:rsid w:val="00E6550E"/>
    <w:rsid w:val="00E6579F"/>
    <w:rsid w:val="00E65D40"/>
    <w:rsid w:val="00E66727"/>
    <w:rsid w:val="00E66A31"/>
    <w:rsid w:val="00E66A5F"/>
    <w:rsid w:val="00E67235"/>
    <w:rsid w:val="00E67257"/>
    <w:rsid w:val="00E673E7"/>
    <w:rsid w:val="00E67414"/>
    <w:rsid w:val="00E67498"/>
    <w:rsid w:val="00E6772D"/>
    <w:rsid w:val="00E6794B"/>
    <w:rsid w:val="00E679D0"/>
    <w:rsid w:val="00E7033E"/>
    <w:rsid w:val="00E7039F"/>
    <w:rsid w:val="00E70AAC"/>
    <w:rsid w:val="00E70CC2"/>
    <w:rsid w:val="00E70D80"/>
    <w:rsid w:val="00E70EFD"/>
    <w:rsid w:val="00E7114C"/>
    <w:rsid w:val="00E71AF0"/>
    <w:rsid w:val="00E71BC5"/>
    <w:rsid w:val="00E71E90"/>
    <w:rsid w:val="00E71F06"/>
    <w:rsid w:val="00E72392"/>
    <w:rsid w:val="00E7255C"/>
    <w:rsid w:val="00E72702"/>
    <w:rsid w:val="00E72818"/>
    <w:rsid w:val="00E72A74"/>
    <w:rsid w:val="00E73256"/>
    <w:rsid w:val="00E73386"/>
    <w:rsid w:val="00E734B6"/>
    <w:rsid w:val="00E7363C"/>
    <w:rsid w:val="00E736B7"/>
    <w:rsid w:val="00E739E7"/>
    <w:rsid w:val="00E73A6E"/>
    <w:rsid w:val="00E73F6C"/>
    <w:rsid w:val="00E7427C"/>
    <w:rsid w:val="00E743AB"/>
    <w:rsid w:val="00E744E0"/>
    <w:rsid w:val="00E744E5"/>
    <w:rsid w:val="00E7468E"/>
    <w:rsid w:val="00E748AE"/>
    <w:rsid w:val="00E74ED7"/>
    <w:rsid w:val="00E755DD"/>
    <w:rsid w:val="00E75A00"/>
    <w:rsid w:val="00E75F3C"/>
    <w:rsid w:val="00E76316"/>
    <w:rsid w:val="00E765DF"/>
    <w:rsid w:val="00E76630"/>
    <w:rsid w:val="00E76A2F"/>
    <w:rsid w:val="00E7711A"/>
    <w:rsid w:val="00E773F6"/>
    <w:rsid w:val="00E7781B"/>
    <w:rsid w:val="00E77C49"/>
    <w:rsid w:val="00E8065A"/>
    <w:rsid w:val="00E80797"/>
    <w:rsid w:val="00E80AC2"/>
    <w:rsid w:val="00E80BDB"/>
    <w:rsid w:val="00E80C55"/>
    <w:rsid w:val="00E815EE"/>
    <w:rsid w:val="00E816F0"/>
    <w:rsid w:val="00E819F6"/>
    <w:rsid w:val="00E81C3D"/>
    <w:rsid w:val="00E81E03"/>
    <w:rsid w:val="00E8223E"/>
    <w:rsid w:val="00E8226E"/>
    <w:rsid w:val="00E822A2"/>
    <w:rsid w:val="00E82A1F"/>
    <w:rsid w:val="00E82AD5"/>
    <w:rsid w:val="00E82D6F"/>
    <w:rsid w:val="00E82F23"/>
    <w:rsid w:val="00E830DA"/>
    <w:rsid w:val="00E8311E"/>
    <w:rsid w:val="00E83D8B"/>
    <w:rsid w:val="00E84697"/>
    <w:rsid w:val="00E84883"/>
    <w:rsid w:val="00E848D8"/>
    <w:rsid w:val="00E84903"/>
    <w:rsid w:val="00E849E9"/>
    <w:rsid w:val="00E84C58"/>
    <w:rsid w:val="00E85090"/>
    <w:rsid w:val="00E854B6"/>
    <w:rsid w:val="00E8553D"/>
    <w:rsid w:val="00E856ED"/>
    <w:rsid w:val="00E85AF2"/>
    <w:rsid w:val="00E86115"/>
    <w:rsid w:val="00E86200"/>
    <w:rsid w:val="00E86B30"/>
    <w:rsid w:val="00E86E75"/>
    <w:rsid w:val="00E87263"/>
    <w:rsid w:val="00E878DB"/>
    <w:rsid w:val="00E87BB2"/>
    <w:rsid w:val="00E9055B"/>
    <w:rsid w:val="00E905A9"/>
    <w:rsid w:val="00E9088F"/>
    <w:rsid w:val="00E90B09"/>
    <w:rsid w:val="00E90C2A"/>
    <w:rsid w:val="00E914E1"/>
    <w:rsid w:val="00E914E5"/>
    <w:rsid w:val="00E917CB"/>
    <w:rsid w:val="00E92650"/>
    <w:rsid w:val="00E92AC2"/>
    <w:rsid w:val="00E92B4C"/>
    <w:rsid w:val="00E933E9"/>
    <w:rsid w:val="00E93767"/>
    <w:rsid w:val="00E9397F"/>
    <w:rsid w:val="00E93F04"/>
    <w:rsid w:val="00E9469B"/>
    <w:rsid w:val="00E94E6F"/>
    <w:rsid w:val="00E954B3"/>
    <w:rsid w:val="00E957D0"/>
    <w:rsid w:val="00E9591F"/>
    <w:rsid w:val="00E95E79"/>
    <w:rsid w:val="00E95F67"/>
    <w:rsid w:val="00E960E7"/>
    <w:rsid w:val="00E9611B"/>
    <w:rsid w:val="00E96185"/>
    <w:rsid w:val="00E9638A"/>
    <w:rsid w:val="00E9650D"/>
    <w:rsid w:val="00E96D43"/>
    <w:rsid w:val="00E96D82"/>
    <w:rsid w:val="00E970E7"/>
    <w:rsid w:val="00E97252"/>
    <w:rsid w:val="00EA0122"/>
    <w:rsid w:val="00EA0462"/>
    <w:rsid w:val="00EA04B7"/>
    <w:rsid w:val="00EA0512"/>
    <w:rsid w:val="00EA0E3C"/>
    <w:rsid w:val="00EA14C7"/>
    <w:rsid w:val="00EA15DD"/>
    <w:rsid w:val="00EA1933"/>
    <w:rsid w:val="00EA1967"/>
    <w:rsid w:val="00EA1B1E"/>
    <w:rsid w:val="00EA225D"/>
    <w:rsid w:val="00EA289C"/>
    <w:rsid w:val="00EA2A27"/>
    <w:rsid w:val="00EA2A38"/>
    <w:rsid w:val="00EA2D93"/>
    <w:rsid w:val="00EA3359"/>
    <w:rsid w:val="00EA35C6"/>
    <w:rsid w:val="00EA361D"/>
    <w:rsid w:val="00EA36FD"/>
    <w:rsid w:val="00EA37B6"/>
    <w:rsid w:val="00EA3A7A"/>
    <w:rsid w:val="00EA3C26"/>
    <w:rsid w:val="00EA3C2D"/>
    <w:rsid w:val="00EA3CB9"/>
    <w:rsid w:val="00EA427A"/>
    <w:rsid w:val="00EA44F3"/>
    <w:rsid w:val="00EA563B"/>
    <w:rsid w:val="00EA565B"/>
    <w:rsid w:val="00EA5ED0"/>
    <w:rsid w:val="00EA5F0F"/>
    <w:rsid w:val="00EA62E5"/>
    <w:rsid w:val="00EA65FB"/>
    <w:rsid w:val="00EA66B5"/>
    <w:rsid w:val="00EA67B9"/>
    <w:rsid w:val="00EA6924"/>
    <w:rsid w:val="00EA6AB9"/>
    <w:rsid w:val="00EA7020"/>
    <w:rsid w:val="00EA713D"/>
    <w:rsid w:val="00EA7994"/>
    <w:rsid w:val="00EA7A52"/>
    <w:rsid w:val="00EA7B19"/>
    <w:rsid w:val="00EA7B69"/>
    <w:rsid w:val="00EA7D3B"/>
    <w:rsid w:val="00EA7EC2"/>
    <w:rsid w:val="00EA7F4B"/>
    <w:rsid w:val="00EB006B"/>
    <w:rsid w:val="00EB02F6"/>
    <w:rsid w:val="00EB07CA"/>
    <w:rsid w:val="00EB0FCA"/>
    <w:rsid w:val="00EB13B0"/>
    <w:rsid w:val="00EB1424"/>
    <w:rsid w:val="00EB164A"/>
    <w:rsid w:val="00EB1B75"/>
    <w:rsid w:val="00EB1BF8"/>
    <w:rsid w:val="00EB209E"/>
    <w:rsid w:val="00EB225B"/>
    <w:rsid w:val="00EB231D"/>
    <w:rsid w:val="00EB2981"/>
    <w:rsid w:val="00EB2A81"/>
    <w:rsid w:val="00EB2C43"/>
    <w:rsid w:val="00EB2D52"/>
    <w:rsid w:val="00EB2D86"/>
    <w:rsid w:val="00EB2EF6"/>
    <w:rsid w:val="00EB34B1"/>
    <w:rsid w:val="00EB351D"/>
    <w:rsid w:val="00EB35DD"/>
    <w:rsid w:val="00EB3848"/>
    <w:rsid w:val="00EB38BB"/>
    <w:rsid w:val="00EB39E9"/>
    <w:rsid w:val="00EB3E26"/>
    <w:rsid w:val="00EB3EFC"/>
    <w:rsid w:val="00EB3F73"/>
    <w:rsid w:val="00EB4354"/>
    <w:rsid w:val="00EB4899"/>
    <w:rsid w:val="00EB49D7"/>
    <w:rsid w:val="00EB4BCB"/>
    <w:rsid w:val="00EB4C3C"/>
    <w:rsid w:val="00EB4E16"/>
    <w:rsid w:val="00EB4EBF"/>
    <w:rsid w:val="00EB4EFD"/>
    <w:rsid w:val="00EB4F06"/>
    <w:rsid w:val="00EB503F"/>
    <w:rsid w:val="00EB5379"/>
    <w:rsid w:val="00EB5467"/>
    <w:rsid w:val="00EB54F6"/>
    <w:rsid w:val="00EB63B9"/>
    <w:rsid w:val="00EB6737"/>
    <w:rsid w:val="00EB6899"/>
    <w:rsid w:val="00EB69CA"/>
    <w:rsid w:val="00EB69D1"/>
    <w:rsid w:val="00EB6D14"/>
    <w:rsid w:val="00EB6D9A"/>
    <w:rsid w:val="00EB6E7E"/>
    <w:rsid w:val="00EB7359"/>
    <w:rsid w:val="00EB7B2D"/>
    <w:rsid w:val="00EB7F31"/>
    <w:rsid w:val="00EC0229"/>
    <w:rsid w:val="00EC190F"/>
    <w:rsid w:val="00EC1B31"/>
    <w:rsid w:val="00EC1C27"/>
    <w:rsid w:val="00EC1FF1"/>
    <w:rsid w:val="00EC2017"/>
    <w:rsid w:val="00EC2121"/>
    <w:rsid w:val="00EC21F0"/>
    <w:rsid w:val="00EC27F2"/>
    <w:rsid w:val="00EC2866"/>
    <w:rsid w:val="00EC28F5"/>
    <w:rsid w:val="00EC29A1"/>
    <w:rsid w:val="00EC35A3"/>
    <w:rsid w:val="00EC3742"/>
    <w:rsid w:val="00EC3975"/>
    <w:rsid w:val="00EC3C3C"/>
    <w:rsid w:val="00EC3C52"/>
    <w:rsid w:val="00EC473D"/>
    <w:rsid w:val="00EC4912"/>
    <w:rsid w:val="00EC496C"/>
    <w:rsid w:val="00EC50BF"/>
    <w:rsid w:val="00EC5131"/>
    <w:rsid w:val="00EC554C"/>
    <w:rsid w:val="00EC58F1"/>
    <w:rsid w:val="00EC6183"/>
    <w:rsid w:val="00EC625B"/>
    <w:rsid w:val="00EC6397"/>
    <w:rsid w:val="00EC64E0"/>
    <w:rsid w:val="00EC67EF"/>
    <w:rsid w:val="00EC7017"/>
    <w:rsid w:val="00EC7217"/>
    <w:rsid w:val="00EC77E5"/>
    <w:rsid w:val="00EC7906"/>
    <w:rsid w:val="00EC79BC"/>
    <w:rsid w:val="00EC7DB6"/>
    <w:rsid w:val="00EC7DF0"/>
    <w:rsid w:val="00EC7F75"/>
    <w:rsid w:val="00ED0898"/>
    <w:rsid w:val="00ED0ACA"/>
    <w:rsid w:val="00ED0B8D"/>
    <w:rsid w:val="00ED1203"/>
    <w:rsid w:val="00ED17A5"/>
    <w:rsid w:val="00ED1A66"/>
    <w:rsid w:val="00ED1E4C"/>
    <w:rsid w:val="00ED22CE"/>
    <w:rsid w:val="00ED25B1"/>
    <w:rsid w:val="00ED29E5"/>
    <w:rsid w:val="00ED2E5A"/>
    <w:rsid w:val="00ED2EB9"/>
    <w:rsid w:val="00ED30DC"/>
    <w:rsid w:val="00ED3FCC"/>
    <w:rsid w:val="00ED408F"/>
    <w:rsid w:val="00ED493E"/>
    <w:rsid w:val="00ED564F"/>
    <w:rsid w:val="00ED565E"/>
    <w:rsid w:val="00ED5AAC"/>
    <w:rsid w:val="00ED5B31"/>
    <w:rsid w:val="00ED64BD"/>
    <w:rsid w:val="00ED677F"/>
    <w:rsid w:val="00ED6786"/>
    <w:rsid w:val="00ED70D3"/>
    <w:rsid w:val="00ED74B6"/>
    <w:rsid w:val="00ED752D"/>
    <w:rsid w:val="00ED7602"/>
    <w:rsid w:val="00ED78D4"/>
    <w:rsid w:val="00ED79FB"/>
    <w:rsid w:val="00EE0743"/>
    <w:rsid w:val="00EE08FC"/>
    <w:rsid w:val="00EE0A90"/>
    <w:rsid w:val="00EE192E"/>
    <w:rsid w:val="00EE1931"/>
    <w:rsid w:val="00EE2097"/>
    <w:rsid w:val="00EE2DE0"/>
    <w:rsid w:val="00EE2E21"/>
    <w:rsid w:val="00EE30AB"/>
    <w:rsid w:val="00EE361E"/>
    <w:rsid w:val="00EE386F"/>
    <w:rsid w:val="00EE38B3"/>
    <w:rsid w:val="00EE3A96"/>
    <w:rsid w:val="00EE4702"/>
    <w:rsid w:val="00EE555D"/>
    <w:rsid w:val="00EE5646"/>
    <w:rsid w:val="00EE5A84"/>
    <w:rsid w:val="00EE5B3F"/>
    <w:rsid w:val="00EE6490"/>
    <w:rsid w:val="00EE6B3F"/>
    <w:rsid w:val="00EE6D6A"/>
    <w:rsid w:val="00EE7555"/>
    <w:rsid w:val="00EE7609"/>
    <w:rsid w:val="00EE76BD"/>
    <w:rsid w:val="00EF020C"/>
    <w:rsid w:val="00EF05A6"/>
    <w:rsid w:val="00EF0B1B"/>
    <w:rsid w:val="00EF0DBC"/>
    <w:rsid w:val="00EF14B7"/>
    <w:rsid w:val="00EF1661"/>
    <w:rsid w:val="00EF1B66"/>
    <w:rsid w:val="00EF1C61"/>
    <w:rsid w:val="00EF1CE5"/>
    <w:rsid w:val="00EF229B"/>
    <w:rsid w:val="00EF22F5"/>
    <w:rsid w:val="00EF26CA"/>
    <w:rsid w:val="00EF2BE7"/>
    <w:rsid w:val="00EF30CD"/>
    <w:rsid w:val="00EF30F6"/>
    <w:rsid w:val="00EF327A"/>
    <w:rsid w:val="00EF32F7"/>
    <w:rsid w:val="00EF3483"/>
    <w:rsid w:val="00EF34C8"/>
    <w:rsid w:val="00EF3929"/>
    <w:rsid w:val="00EF409D"/>
    <w:rsid w:val="00EF41B2"/>
    <w:rsid w:val="00EF45DF"/>
    <w:rsid w:val="00EF5089"/>
    <w:rsid w:val="00EF5801"/>
    <w:rsid w:val="00EF612F"/>
    <w:rsid w:val="00EF679F"/>
    <w:rsid w:val="00EF6C28"/>
    <w:rsid w:val="00EF6D4B"/>
    <w:rsid w:val="00EF6FAC"/>
    <w:rsid w:val="00EF6FE0"/>
    <w:rsid w:val="00EF7018"/>
    <w:rsid w:val="00F0048F"/>
    <w:rsid w:val="00F0050D"/>
    <w:rsid w:val="00F0075C"/>
    <w:rsid w:val="00F013E9"/>
    <w:rsid w:val="00F01707"/>
    <w:rsid w:val="00F01C23"/>
    <w:rsid w:val="00F02D03"/>
    <w:rsid w:val="00F02FC2"/>
    <w:rsid w:val="00F03581"/>
    <w:rsid w:val="00F03B2F"/>
    <w:rsid w:val="00F0482B"/>
    <w:rsid w:val="00F0543F"/>
    <w:rsid w:val="00F056DC"/>
    <w:rsid w:val="00F0584E"/>
    <w:rsid w:val="00F058A7"/>
    <w:rsid w:val="00F05BCB"/>
    <w:rsid w:val="00F05C00"/>
    <w:rsid w:val="00F05D2D"/>
    <w:rsid w:val="00F05D84"/>
    <w:rsid w:val="00F05DAE"/>
    <w:rsid w:val="00F05E00"/>
    <w:rsid w:val="00F05ED9"/>
    <w:rsid w:val="00F05FA2"/>
    <w:rsid w:val="00F06050"/>
    <w:rsid w:val="00F0629B"/>
    <w:rsid w:val="00F06418"/>
    <w:rsid w:val="00F069C7"/>
    <w:rsid w:val="00F06C5B"/>
    <w:rsid w:val="00F07047"/>
    <w:rsid w:val="00F0714A"/>
    <w:rsid w:val="00F0798A"/>
    <w:rsid w:val="00F07F07"/>
    <w:rsid w:val="00F1043C"/>
    <w:rsid w:val="00F10A8F"/>
    <w:rsid w:val="00F10CDF"/>
    <w:rsid w:val="00F10CF2"/>
    <w:rsid w:val="00F10D87"/>
    <w:rsid w:val="00F119E4"/>
    <w:rsid w:val="00F11AF5"/>
    <w:rsid w:val="00F124B5"/>
    <w:rsid w:val="00F12849"/>
    <w:rsid w:val="00F12B2A"/>
    <w:rsid w:val="00F12E4B"/>
    <w:rsid w:val="00F132F4"/>
    <w:rsid w:val="00F13454"/>
    <w:rsid w:val="00F135B3"/>
    <w:rsid w:val="00F13A4A"/>
    <w:rsid w:val="00F15266"/>
    <w:rsid w:val="00F15369"/>
    <w:rsid w:val="00F153EC"/>
    <w:rsid w:val="00F1565C"/>
    <w:rsid w:val="00F15793"/>
    <w:rsid w:val="00F15A05"/>
    <w:rsid w:val="00F16B8A"/>
    <w:rsid w:val="00F16CE2"/>
    <w:rsid w:val="00F17060"/>
    <w:rsid w:val="00F17072"/>
    <w:rsid w:val="00F17110"/>
    <w:rsid w:val="00F1725F"/>
    <w:rsid w:val="00F17530"/>
    <w:rsid w:val="00F17A98"/>
    <w:rsid w:val="00F17B20"/>
    <w:rsid w:val="00F17D8E"/>
    <w:rsid w:val="00F20560"/>
    <w:rsid w:val="00F20C40"/>
    <w:rsid w:val="00F210CF"/>
    <w:rsid w:val="00F2114E"/>
    <w:rsid w:val="00F214CF"/>
    <w:rsid w:val="00F217EA"/>
    <w:rsid w:val="00F2181F"/>
    <w:rsid w:val="00F21AC8"/>
    <w:rsid w:val="00F222C2"/>
    <w:rsid w:val="00F22984"/>
    <w:rsid w:val="00F22B2A"/>
    <w:rsid w:val="00F22CC0"/>
    <w:rsid w:val="00F23207"/>
    <w:rsid w:val="00F23414"/>
    <w:rsid w:val="00F23440"/>
    <w:rsid w:val="00F234EE"/>
    <w:rsid w:val="00F23766"/>
    <w:rsid w:val="00F238E2"/>
    <w:rsid w:val="00F23D0F"/>
    <w:rsid w:val="00F24059"/>
    <w:rsid w:val="00F2418A"/>
    <w:rsid w:val="00F24D0D"/>
    <w:rsid w:val="00F24F6D"/>
    <w:rsid w:val="00F25A50"/>
    <w:rsid w:val="00F25E6D"/>
    <w:rsid w:val="00F25EC3"/>
    <w:rsid w:val="00F25FF0"/>
    <w:rsid w:val="00F2613B"/>
    <w:rsid w:val="00F26157"/>
    <w:rsid w:val="00F263FE"/>
    <w:rsid w:val="00F2643D"/>
    <w:rsid w:val="00F26A10"/>
    <w:rsid w:val="00F27054"/>
    <w:rsid w:val="00F2721E"/>
    <w:rsid w:val="00F2730D"/>
    <w:rsid w:val="00F27E0D"/>
    <w:rsid w:val="00F27FF4"/>
    <w:rsid w:val="00F30299"/>
    <w:rsid w:val="00F303D2"/>
    <w:rsid w:val="00F3050F"/>
    <w:rsid w:val="00F30791"/>
    <w:rsid w:val="00F30802"/>
    <w:rsid w:val="00F309BD"/>
    <w:rsid w:val="00F30B57"/>
    <w:rsid w:val="00F30DAC"/>
    <w:rsid w:val="00F31148"/>
    <w:rsid w:val="00F31623"/>
    <w:rsid w:val="00F31BC7"/>
    <w:rsid w:val="00F32302"/>
    <w:rsid w:val="00F327B6"/>
    <w:rsid w:val="00F331B7"/>
    <w:rsid w:val="00F3357D"/>
    <w:rsid w:val="00F3399E"/>
    <w:rsid w:val="00F33C40"/>
    <w:rsid w:val="00F34262"/>
    <w:rsid w:val="00F3473F"/>
    <w:rsid w:val="00F34AEB"/>
    <w:rsid w:val="00F34E2A"/>
    <w:rsid w:val="00F35125"/>
    <w:rsid w:val="00F358A7"/>
    <w:rsid w:val="00F358E6"/>
    <w:rsid w:val="00F35A1E"/>
    <w:rsid w:val="00F35FCA"/>
    <w:rsid w:val="00F36202"/>
    <w:rsid w:val="00F36FD9"/>
    <w:rsid w:val="00F372D5"/>
    <w:rsid w:val="00F375B2"/>
    <w:rsid w:val="00F37886"/>
    <w:rsid w:val="00F37C5C"/>
    <w:rsid w:val="00F37E5A"/>
    <w:rsid w:val="00F37E5C"/>
    <w:rsid w:val="00F40632"/>
    <w:rsid w:val="00F40649"/>
    <w:rsid w:val="00F40A6D"/>
    <w:rsid w:val="00F40D12"/>
    <w:rsid w:val="00F40D9A"/>
    <w:rsid w:val="00F40FAE"/>
    <w:rsid w:val="00F40FF9"/>
    <w:rsid w:val="00F4184B"/>
    <w:rsid w:val="00F4193D"/>
    <w:rsid w:val="00F419A4"/>
    <w:rsid w:val="00F41CED"/>
    <w:rsid w:val="00F41D53"/>
    <w:rsid w:val="00F421DF"/>
    <w:rsid w:val="00F422AD"/>
    <w:rsid w:val="00F42665"/>
    <w:rsid w:val="00F4299F"/>
    <w:rsid w:val="00F42B4D"/>
    <w:rsid w:val="00F42FED"/>
    <w:rsid w:val="00F4342D"/>
    <w:rsid w:val="00F4442F"/>
    <w:rsid w:val="00F44701"/>
    <w:rsid w:val="00F44CC9"/>
    <w:rsid w:val="00F44D04"/>
    <w:rsid w:val="00F45235"/>
    <w:rsid w:val="00F45245"/>
    <w:rsid w:val="00F4560E"/>
    <w:rsid w:val="00F464F2"/>
    <w:rsid w:val="00F46658"/>
    <w:rsid w:val="00F466E6"/>
    <w:rsid w:val="00F4704E"/>
    <w:rsid w:val="00F47D92"/>
    <w:rsid w:val="00F500A5"/>
    <w:rsid w:val="00F50133"/>
    <w:rsid w:val="00F503E9"/>
    <w:rsid w:val="00F50D00"/>
    <w:rsid w:val="00F51598"/>
    <w:rsid w:val="00F5166F"/>
    <w:rsid w:val="00F5195D"/>
    <w:rsid w:val="00F522AB"/>
    <w:rsid w:val="00F52623"/>
    <w:rsid w:val="00F52982"/>
    <w:rsid w:val="00F52DFE"/>
    <w:rsid w:val="00F52E8D"/>
    <w:rsid w:val="00F53118"/>
    <w:rsid w:val="00F53325"/>
    <w:rsid w:val="00F53571"/>
    <w:rsid w:val="00F53593"/>
    <w:rsid w:val="00F5365A"/>
    <w:rsid w:val="00F53CC7"/>
    <w:rsid w:val="00F54120"/>
    <w:rsid w:val="00F54B67"/>
    <w:rsid w:val="00F54ECD"/>
    <w:rsid w:val="00F55143"/>
    <w:rsid w:val="00F55360"/>
    <w:rsid w:val="00F563EF"/>
    <w:rsid w:val="00F5643B"/>
    <w:rsid w:val="00F56536"/>
    <w:rsid w:val="00F56928"/>
    <w:rsid w:val="00F56A5A"/>
    <w:rsid w:val="00F57123"/>
    <w:rsid w:val="00F579A8"/>
    <w:rsid w:val="00F57F6B"/>
    <w:rsid w:val="00F6025B"/>
    <w:rsid w:val="00F60A57"/>
    <w:rsid w:val="00F60DBE"/>
    <w:rsid w:val="00F60DFB"/>
    <w:rsid w:val="00F60EEF"/>
    <w:rsid w:val="00F60F31"/>
    <w:rsid w:val="00F61DD5"/>
    <w:rsid w:val="00F62218"/>
    <w:rsid w:val="00F62766"/>
    <w:rsid w:val="00F62776"/>
    <w:rsid w:val="00F62863"/>
    <w:rsid w:val="00F62E71"/>
    <w:rsid w:val="00F62ECE"/>
    <w:rsid w:val="00F630D6"/>
    <w:rsid w:val="00F630E2"/>
    <w:rsid w:val="00F631B6"/>
    <w:rsid w:val="00F6338D"/>
    <w:rsid w:val="00F63487"/>
    <w:rsid w:val="00F634EE"/>
    <w:rsid w:val="00F638C1"/>
    <w:rsid w:val="00F63954"/>
    <w:rsid w:val="00F63E0B"/>
    <w:rsid w:val="00F640B6"/>
    <w:rsid w:val="00F64309"/>
    <w:rsid w:val="00F64459"/>
    <w:rsid w:val="00F6496C"/>
    <w:rsid w:val="00F660BE"/>
    <w:rsid w:val="00F664E0"/>
    <w:rsid w:val="00F668CC"/>
    <w:rsid w:val="00F66D57"/>
    <w:rsid w:val="00F67060"/>
    <w:rsid w:val="00F679A2"/>
    <w:rsid w:val="00F701EF"/>
    <w:rsid w:val="00F70235"/>
    <w:rsid w:val="00F702AF"/>
    <w:rsid w:val="00F70386"/>
    <w:rsid w:val="00F70702"/>
    <w:rsid w:val="00F70A03"/>
    <w:rsid w:val="00F70F03"/>
    <w:rsid w:val="00F714EB"/>
    <w:rsid w:val="00F71529"/>
    <w:rsid w:val="00F717A7"/>
    <w:rsid w:val="00F717DB"/>
    <w:rsid w:val="00F7284C"/>
    <w:rsid w:val="00F72D74"/>
    <w:rsid w:val="00F72D82"/>
    <w:rsid w:val="00F73087"/>
    <w:rsid w:val="00F731DB"/>
    <w:rsid w:val="00F73389"/>
    <w:rsid w:val="00F73721"/>
    <w:rsid w:val="00F73D24"/>
    <w:rsid w:val="00F74091"/>
    <w:rsid w:val="00F74122"/>
    <w:rsid w:val="00F741B8"/>
    <w:rsid w:val="00F74859"/>
    <w:rsid w:val="00F74BC2"/>
    <w:rsid w:val="00F7538D"/>
    <w:rsid w:val="00F760E3"/>
    <w:rsid w:val="00F76157"/>
    <w:rsid w:val="00F7616E"/>
    <w:rsid w:val="00F7660E"/>
    <w:rsid w:val="00F76861"/>
    <w:rsid w:val="00F76DBE"/>
    <w:rsid w:val="00F771FA"/>
    <w:rsid w:val="00F77B02"/>
    <w:rsid w:val="00F77C4A"/>
    <w:rsid w:val="00F77C55"/>
    <w:rsid w:val="00F8002D"/>
    <w:rsid w:val="00F802CD"/>
    <w:rsid w:val="00F8036C"/>
    <w:rsid w:val="00F81450"/>
    <w:rsid w:val="00F816A4"/>
    <w:rsid w:val="00F816CA"/>
    <w:rsid w:val="00F819CB"/>
    <w:rsid w:val="00F819F6"/>
    <w:rsid w:val="00F81A94"/>
    <w:rsid w:val="00F81AD6"/>
    <w:rsid w:val="00F81B66"/>
    <w:rsid w:val="00F82947"/>
    <w:rsid w:val="00F82A88"/>
    <w:rsid w:val="00F82CC1"/>
    <w:rsid w:val="00F8321B"/>
    <w:rsid w:val="00F83224"/>
    <w:rsid w:val="00F83752"/>
    <w:rsid w:val="00F83786"/>
    <w:rsid w:val="00F83C37"/>
    <w:rsid w:val="00F83E06"/>
    <w:rsid w:val="00F83FAB"/>
    <w:rsid w:val="00F8434A"/>
    <w:rsid w:val="00F8499A"/>
    <w:rsid w:val="00F84EAB"/>
    <w:rsid w:val="00F8541C"/>
    <w:rsid w:val="00F855CF"/>
    <w:rsid w:val="00F8560D"/>
    <w:rsid w:val="00F858CB"/>
    <w:rsid w:val="00F85D16"/>
    <w:rsid w:val="00F8627C"/>
    <w:rsid w:val="00F86403"/>
    <w:rsid w:val="00F865DB"/>
    <w:rsid w:val="00F86F4D"/>
    <w:rsid w:val="00F86F59"/>
    <w:rsid w:val="00F87564"/>
    <w:rsid w:val="00F87856"/>
    <w:rsid w:val="00F87A3F"/>
    <w:rsid w:val="00F87E4C"/>
    <w:rsid w:val="00F87F45"/>
    <w:rsid w:val="00F87FF0"/>
    <w:rsid w:val="00F902C9"/>
    <w:rsid w:val="00F90334"/>
    <w:rsid w:val="00F9083B"/>
    <w:rsid w:val="00F9090E"/>
    <w:rsid w:val="00F90C39"/>
    <w:rsid w:val="00F90D11"/>
    <w:rsid w:val="00F91158"/>
    <w:rsid w:val="00F92015"/>
    <w:rsid w:val="00F923A4"/>
    <w:rsid w:val="00F92756"/>
    <w:rsid w:val="00F93488"/>
    <w:rsid w:val="00F937EF"/>
    <w:rsid w:val="00F939F5"/>
    <w:rsid w:val="00F940AC"/>
    <w:rsid w:val="00F941C7"/>
    <w:rsid w:val="00F94378"/>
    <w:rsid w:val="00F95115"/>
    <w:rsid w:val="00F95339"/>
    <w:rsid w:val="00F9540E"/>
    <w:rsid w:val="00F954CF"/>
    <w:rsid w:val="00F962EC"/>
    <w:rsid w:val="00F96421"/>
    <w:rsid w:val="00F96B56"/>
    <w:rsid w:val="00F97508"/>
    <w:rsid w:val="00F975D8"/>
    <w:rsid w:val="00F97641"/>
    <w:rsid w:val="00F976C2"/>
    <w:rsid w:val="00F979C1"/>
    <w:rsid w:val="00F97BA6"/>
    <w:rsid w:val="00F97BCC"/>
    <w:rsid w:val="00F97D0E"/>
    <w:rsid w:val="00F97DAF"/>
    <w:rsid w:val="00FA03B1"/>
    <w:rsid w:val="00FA03C8"/>
    <w:rsid w:val="00FA08B1"/>
    <w:rsid w:val="00FA0B01"/>
    <w:rsid w:val="00FA0D05"/>
    <w:rsid w:val="00FA0E3B"/>
    <w:rsid w:val="00FA0E87"/>
    <w:rsid w:val="00FA0F0B"/>
    <w:rsid w:val="00FA120A"/>
    <w:rsid w:val="00FA162E"/>
    <w:rsid w:val="00FA17F3"/>
    <w:rsid w:val="00FA1900"/>
    <w:rsid w:val="00FA2AF2"/>
    <w:rsid w:val="00FA2C87"/>
    <w:rsid w:val="00FA2DC0"/>
    <w:rsid w:val="00FA2F64"/>
    <w:rsid w:val="00FA389E"/>
    <w:rsid w:val="00FA399A"/>
    <w:rsid w:val="00FA39D6"/>
    <w:rsid w:val="00FA39F7"/>
    <w:rsid w:val="00FA3C32"/>
    <w:rsid w:val="00FA3CEA"/>
    <w:rsid w:val="00FA3EB4"/>
    <w:rsid w:val="00FA3FA6"/>
    <w:rsid w:val="00FA42E6"/>
    <w:rsid w:val="00FA435B"/>
    <w:rsid w:val="00FA479B"/>
    <w:rsid w:val="00FA4CA9"/>
    <w:rsid w:val="00FA523B"/>
    <w:rsid w:val="00FA559D"/>
    <w:rsid w:val="00FA5E68"/>
    <w:rsid w:val="00FA651B"/>
    <w:rsid w:val="00FA65FC"/>
    <w:rsid w:val="00FA6BAD"/>
    <w:rsid w:val="00FA6C95"/>
    <w:rsid w:val="00FA6E4B"/>
    <w:rsid w:val="00FA6F12"/>
    <w:rsid w:val="00FA7020"/>
    <w:rsid w:val="00FA70B0"/>
    <w:rsid w:val="00FA71F2"/>
    <w:rsid w:val="00FA7360"/>
    <w:rsid w:val="00FA74B0"/>
    <w:rsid w:val="00FA7694"/>
    <w:rsid w:val="00FA7840"/>
    <w:rsid w:val="00FA7A32"/>
    <w:rsid w:val="00FA7D9C"/>
    <w:rsid w:val="00FA7E39"/>
    <w:rsid w:val="00FA7E75"/>
    <w:rsid w:val="00FA7EF3"/>
    <w:rsid w:val="00FB00F7"/>
    <w:rsid w:val="00FB0597"/>
    <w:rsid w:val="00FB05B1"/>
    <w:rsid w:val="00FB0AB9"/>
    <w:rsid w:val="00FB0CF4"/>
    <w:rsid w:val="00FB0E0B"/>
    <w:rsid w:val="00FB0ED2"/>
    <w:rsid w:val="00FB122A"/>
    <w:rsid w:val="00FB13F3"/>
    <w:rsid w:val="00FB1668"/>
    <w:rsid w:val="00FB1B56"/>
    <w:rsid w:val="00FB1C58"/>
    <w:rsid w:val="00FB1D54"/>
    <w:rsid w:val="00FB2093"/>
    <w:rsid w:val="00FB2239"/>
    <w:rsid w:val="00FB2599"/>
    <w:rsid w:val="00FB259D"/>
    <w:rsid w:val="00FB25BE"/>
    <w:rsid w:val="00FB3284"/>
    <w:rsid w:val="00FB35D6"/>
    <w:rsid w:val="00FB3716"/>
    <w:rsid w:val="00FB37DE"/>
    <w:rsid w:val="00FB3995"/>
    <w:rsid w:val="00FB39A9"/>
    <w:rsid w:val="00FB3BB0"/>
    <w:rsid w:val="00FB40B2"/>
    <w:rsid w:val="00FB42F7"/>
    <w:rsid w:val="00FB458B"/>
    <w:rsid w:val="00FB47D2"/>
    <w:rsid w:val="00FB47FE"/>
    <w:rsid w:val="00FB48FA"/>
    <w:rsid w:val="00FB520A"/>
    <w:rsid w:val="00FB55C2"/>
    <w:rsid w:val="00FB585C"/>
    <w:rsid w:val="00FB587D"/>
    <w:rsid w:val="00FB5AF3"/>
    <w:rsid w:val="00FB5C3B"/>
    <w:rsid w:val="00FB5CD4"/>
    <w:rsid w:val="00FB5D8A"/>
    <w:rsid w:val="00FB5D9E"/>
    <w:rsid w:val="00FB6239"/>
    <w:rsid w:val="00FB62B3"/>
    <w:rsid w:val="00FB6B8C"/>
    <w:rsid w:val="00FB6C19"/>
    <w:rsid w:val="00FB7E62"/>
    <w:rsid w:val="00FC0442"/>
    <w:rsid w:val="00FC04B5"/>
    <w:rsid w:val="00FC1410"/>
    <w:rsid w:val="00FC1802"/>
    <w:rsid w:val="00FC1923"/>
    <w:rsid w:val="00FC199F"/>
    <w:rsid w:val="00FC1F3E"/>
    <w:rsid w:val="00FC1FDB"/>
    <w:rsid w:val="00FC215E"/>
    <w:rsid w:val="00FC2337"/>
    <w:rsid w:val="00FC266C"/>
    <w:rsid w:val="00FC28BC"/>
    <w:rsid w:val="00FC2975"/>
    <w:rsid w:val="00FC2D9C"/>
    <w:rsid w:val="00FC2F89"/>
    <w:rsid w:val="00FC315C"/>
    <w:rsid w:val="00FC31E7"/>
    <w:rsid w:val="00FC35B3"/>
    <w:rsid w:val="00FC3841"/>
    <w:rsid w:val="00FC3D69"/>
    <w:rsid w:val="00FC45B5"/>
    <w:rsid w:val="00FC4C01"/>
    <w:rsid w:val="00FC5078"/>
    <w:rsid w:val="00FC54DD"/>
    <w:rsid w:val="00FC5535"/>
    <w:rsid w:val="00FC5E15"/>
    <w:rsid w:val="00FC5EE1"/>
    <w:rsid w:val="00FC63E6"/>
    <w:rsid w:val="00FC6457"/>
    <w:rsid w:val="00FC670D"/>
    <w:rsid w:val="00FC6771"/>
    <w:rsid w:val="00FC69D4"/>
    <w:rsid w:val="00FC704E"/>
    <w:rsid w:val="00FC7452"/>
    <w:rsid w:val="00FC7663"/>
    <w:rsid w:val="00FC771D"/>
    <w:rsid w:val="00FC7940"/>
    <w:rsid w:val="00FC7A2D"/>
    <w:rsid w:val="00FC7BEE"/>
    <w:rsid w:val="00FC7E94"/>
    <w:rsid w:val="00FD0209"/>
    <w:rsid w:val="00FD02AD"/>
    <w:rsid w:val="00FD038E"/>
    <w:rsid w:val="00FD06A5"/>
    <w:rsid w:val="00FD08F5"/>
    <w:rsid w:val="00FD0957"/>
    <w:rsid w:val="00FD097B"/>
    <w:rsid w:val="00FD0A19"/>
    <w:rsid w:val="00FD0E0E"/>
    <w:rsid w:val="00FD1058"/>
    <w:rsid w:val="00FD11B7"/>
    <w:rsid w:val="00FD130A"/>
    <w:rsid w:val="00FD16C1"/>
    <w:rsid w:val="00FD16F3"/>
    <w:rsid w:val="00FD17D4"/>
    <w:rsid w:val="00FD184A"/>
    <w:rsid w:val="00FD1B99"/>
    <w:rsid w:val="00FD2374"/>
    <w:rsid w:val="00FD23CF"/>
    <w:rsid w:val="00FD2473"/>
    <w:rsid w:val="00FD255F"/>
    <w:rsid w:val="00FD26C5"/>
    <w:rsid w:val="00FD2741"/>
    <w:rsid w:val="00FD27F3"/>
    <w:rsid w:val="00FD2C4A"/>
    <w:rsid w:val="00FD2DCD"/>
    <w:rsid w:val="00FD2E61"/>
    <w:rsid w:val="00FD315D"/>
    <w:rsid w:val="00FD31CD"/>
    <w:rsid w:val="00FD323A"/>
    <w:rsid w:val="00FD3F33"/>
    <w:rsid w:val="00FD427A"/>
    <w:rsid w:val="00FD4482"/>
    <w:rsid w:val="00FD4783"/>
    <w:rsid w:val="00FD4ED5"/>
    <w:rsid w:val="00FD5170"/>
    <w:rsid w:val="00FD52E2"/>
    <w:rsid w:val="00FD540F"/>
    <w:rsid w:val="00FD541C"/>
    <w:rsid w:val="00FD5516"/>
    <w:rsid w:val="00FD58C7"/>
    <w:rsid w:val="00FD63A8"/>
    <w:rsid w:val="00FD6E80"/>
    <w:rsid w:val="00FD6F84"/>
    <w:rsid w:val="00FD6FC3"/>
    <w:rsid w:val="00FD72FF"/>
    <w:rsid w:val="00FD75B0"/>
    <w:rsid w:val="00FD7EA2"/>
    <w:rsid w:val="00FE0468"/>
    <w:rsid w:val="00FE047C"/>
    <w:rsid w:val="00FE0538"/>
    <w:rsid w:val="00FE06AD"/>
    <w:rsid w:val="00FE06D8"/>
    <w:rsid w:val="00FE0732"/>
    <w:rsid w:val="00FE08CD"/>
    <w:rsid w:val="00FE0ABA"/>
    <w:rsid w:val="00FE0B46"/>
    <w:rsid w:val="00FE10F1"/>
    <w:rsid w:val="00FE1113"/>
    <w:rsid w:val="00FE1692"/>
    <w:rsid w:val="00FE1DF5"/>
    <w:rsid w:val="00FE2265"/>
    <w:rsid w:val="00FE29E8"/>
    <w:rsid w:val="00FE2A31"/>
    <w:rsid w:val="00FE2AF3"/>
    <w:rsid w:val="00FE2D2C"/>
    <w:rsid w:val="00FE347F"/>
    <w:rsid w:val="00FE351C"/>
    <w:rsid w:val="00FE35F8"/>
    <w:rsid w:val="00FE3C0A"/>
    <w:rsid w:val="00FE3C47"/>
    <w:rsid w:val="00FE3D12"/>
    <w:rsid w:val="00FE3F93"/>
    <w:rsid w:val="00FE3FA9"/>
    <w:rsid w:val="00FE4653"/>
    <w:rsid w:val="00FE4799"/>
    <w:rsid w:val="00FE4927"/>
    <w:rsid w:val="00FE4A06"/>
    <w:rsid w:val="00FE5051"/>
    <w:rsid w:val="00FE5065"/>
    <w:rsid w:val="00FE54BC"/>
    <w:rsid w:val="00FE5608"/>
    <w:rsid w:val="00FE5D72"/>
    <w:rsid w:val="00FE5EB8"/>
    <w:rsid w:val="00FE5FDE"/>
    <w:rsid w:val="00FE612B"/>
    <w:rsid w:val="00FE636D"/>
    <w:rsid w:val="00FE6977"/>
    <w:rsid w:val="00FE699A"/>
    <w:rsid w:val="00FE6EE0"/>
    <w:rsid w:val="00FE6FCA"/>
    <w:rsid w:val="00FE6FCE"/>
    <w:rsid w:val="00FE7565"/>
    <w:rsid w:val="00FE7B0F"/>
    <w:rsid w:val="00FE7E95"/>
    <w:rsid w:val="00FF0372"/>
    <w:rsid w:val="00FF0403"/>
    <w:rsid w:val="00FF04C2"/>
    <w:rsid w:val="00FF05B1"/>
    <w:rsid w:val="00FF065F"/>
    <w:rsid w:val="00FF085F"/>
    <w:rsid w:val="00FF0C17"/>
    <w:rsid w:val="00FF1028"/>
    <w:rsid w:val="00FF16EB"/>
    <w:rsid w:val="00FF1A2B"/>
    <w:rsid w:val="00FF1B5D"/>
    <w:rsid w:val="00FF1B9B"/>
    <w:rsid w:val="00FF1DA0"/>
    <w:rsid w:val="00FF1E7D"/>
    <w:rsid w:val="00FF2198"/>
    <w:rsid w:val="00FF2961"/>
    <w:rsid w:val="00FF2A59"/>
    <w:rsid w:val="00FF2C65"/>
    <w:rsid w:val="00FF2F7B"/>
    <w:rsid w:val="00FF3418"/>
    <w:rsid w:val="00FF3BCA"/>
    <w:rsid w:val="00FF4031"/>
    <w:rsid w:val="00FF42F0"/>
    <w:rsid w:val="00FF44DB"/>
    <w:rsid w:val="00FF4770"/>
    <w:rsid w:val="00FF48CA"/>
    <w:rsid w:val="00FF4DD9"/>
    <w:rsid w:val="00FF50CF"/>
    <w:rsid w:val="00FF549F"/>
    <w:rsid w:val="00FF58F3"/>
    <w:rsid w:val="00FF61D7"/>
    <w:rsid w:val="00FF6940"/>
    <w:rsid w:val="00FF6AB1"/>
    <w:rsid w:val="00FF7392"/>
    <w:rsid w:val="00FF771B"/>
    <w:rsid w:val="00FF7CE1"/>
    <w:rsid w:val="00FF7D23"/>
    <w:rsid w:val="0958A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51F463"/>
  <w15:docId w15:val="{4DDA0AC6-5DE3-4173-A3EB-8931EA23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A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uiPriority w:val="99"/>
    <w:rsid w:val="00F85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CharCharCharCharCharCharCharCharCharCharCharCharCharCharCharCharCharCharCharCharCharCharCharCharCharCharCharChar1">
    <w:name w:val="Char Char1 Char Char Char Char Char Char Char Char Char Char Char Char Char Char Char Char Char Char Char Char Char Char Char Char Char Char Char Char1"/>
    <w:basedOn w:val="Normal"/>
    <w:rsid w:val="00F87F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normaltextrun">
    <w:name w:val="normaltextrun"/>
    <w:basedOn w:val="DefaultParagraphFont"/>
    <w:rsid w:val="008E5227"/>
  </w:style>
  <w:style w:type="table" w:customStyle="1" w:styleId="TableGrid1">
    <w:name w:val="Table Grid1"/>
    <w:basedOn w:val="TableNormal"/>
    <w:next w:val="TableGrid"/>
    <w:uiPriority w:val="39"/>
    <w:rsid w:val="00F86F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4D4134"/>
  </w:style>
  <w:style w:type="character" w:styleId="CommentReference">
    <w:name w:val="annotation reference"/>
    <w:basedOn w:val="DefaultParagraphFont"/>
    <w:uiPriority w:val="99"/>
    <w:semiHidden/>
    <w:unhideWhenUsed/>
    <w:locked/>
    <w:rsid w:val="00135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135E2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E2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135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E2C"/>
    <w:rPr>
      <w:rFonts w:ascii="Arial" w:hAnsi="Arial"/>
      <w:b/>
      <w:bCs/>
      <w:szCs w:val="25"/>
    </w:rPr>
  </w:style>
  <w:style w:type="paragraph" w:customStyle="1" w:styleId="Default">
    <w:name w:val="Default"/>
    <w:rsid w:val="00C75C1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6A3DE-647D-4A8D-8B30-EE339632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BBC48-41D8-45F3-A4E6-12F5924C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545</TotalTime>
  <Pages>76</Pages>
  <Words>23346</Words>
  <Characters>98974</Characters>
  <Application>Microsoft Office Word</Application>
  <DocSecurity>0</DocSecurity>
  <Lines>824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122076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Penjawan Lertweang</cp:lastModifiedBy>
  <cp:revision>62</cp:revision>
  <cp:lastPrinted>2021-03-08T03:00:00Z</cp:lastPrinted>
  <dcterms:created xsi:type="dcterms:W3CDTF">2021-03-02T00:40:00Z</dcterms:created>
  <dcterms:modified xsi:type="dcterms:W3CDTF">2021-03-08T05:08:00Z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</Properties>
</file>