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5CD51" w14:textId="6E5041FC" w:rsidR="00AD3B26" w:rsidRPr="006470C6" w:rsidRDefault="00AD3B26" w:rsidP="006470C6">
      <w:pPr>
        <w:pStyle w:val="BodyText"/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6470C6" w:rsidRPr="006470C6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AA2670" w:rsidRPr="00AA267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</w:t>
      </w:r>
      <w:r w:rsidR="00AA2670" w:rsidRPr="00AA2670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AA2670" w:rsidRPr="00AA267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ทาพาโก้ จำกัด (มหาชน)</w:t>
      </w:r>
    </w:p>
    <w:p w14:paraId="77B2815A" w14:textId="1E742158" w:rsidR="003F16DE" w:rsidRPr="00D655A4" w:rsidRDefault="003F16DE" w:rsidP="006470C6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33857DB1" w14:textId="3C87C9E9" w:rsidR="00A05F0A" w:rsidRPr="00B9709D" w:rsidRDefault="00E114D3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9709D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</w:t>
      </w:r>
      <w:r w:rsidR="00AA2670" w:rsidRPr="00B9709D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</w:t>
      </w:r>
      <w:r w:rsidR="00AA2670" w:rsidRPr="00B9709D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="00AA2670" w:rsidRPr="00B9709D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ทาพาโก้ จำกัด (มหาชน)</w:t>
      </w:r>
      <w:r w:rsidRPr="00B9709D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Pr="00B9709D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และบริษัทย่อย</w:t>
      </w:r>
      <w:r w:rsidRPr="00B9709D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A05F0A" w:rsidRPr="00B9709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ณ วันที่ </w:t>
      </w:r>
      <w:r w:rsidRPr="00B9709D">
        <w:rPr>
          <w:rFonts w:ascii="Angsana New" w:hAnsi="Angsana New" w:cs="Angsana New"/>
          <w:spacing w:val="4"/>
          <w:sz w:val="32"/>
          <w:szCs w:val="32"/>
          <w:lang w:bidi="th-TH"/>
        </w:rPr>
        <w:t>31</w:t>
      </w:r>
      <w:r w:rsidRPr="00B9709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</w:t>
      </w:r>
      <w:r w:rsidR="00AA2670" w:rsidRPr="00B9709D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มกรา</w:t>
      </w:r>
      <w:r w:rsidRPr="00B9709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คม </w:t>
      </w:r>
      <w:r w:rsidRPr="00B9709D">
        <w:rPr>
          <w:rFonts w:ascii="Angsana New" w:hAnsi="Angsana New" w:cs="Angsana New"/>
          <w:spacing w:val="4"/>
          <w:sz w:val="32"/>
          <w:szCs w:val="32"/>
          <w:lang w:val="en-US" w:bidi="th-TH"/>
        </w:rPr>
        <w:t>256</w:t>
      </w:r>
      <w:r w:rsidR="00AA2670" w:rsidRPr="00B9709D">
        <w:rPr>
          <w:rFonts w:ascii="Angsana New" w:hAnsi="Angsana New" w:cs="Angsana New"/>
          <w:spacing w:val="4"/>
          <w:sz w:val="32"/>
          <w:szCs w:val="32"/>
          <w:lang w:val="en-US" w:bidi="th-TH"/>
        </w:rPr>
        <w:t>4</w:t>
      </w:r>
      <w:r w:rsidR="00A05F0A" w:rsidRPr="00B9709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B9709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และเฉพาะของบริษัท</w:t>
      </w:r>
      <w:r w:rsidR="00A05F0A" w:rsidRPr="00B9709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</w:t>
      </w:r>
      <w:r w:rsidR="00233EDD" w:rsidRPr="00B9709D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Pr="00B9709D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B9709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B9709D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และงบกระแสเงินสดรวม</w:t>
      </w:r>
      <w:r w:rsidRPr="00B9709D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B9709D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เฉพาะของบริษัท</w:t>
      </w:r>
      <w:r w:rsidRPr="00B9709D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233EDD" w:rsidRPr="00B9709D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สำหรับงวด</w:t>
      </w:r>
      <w:r w:rsidRPr="00B9709D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สาม</w:t>
      </w:r>
      <w:r w:rsidR="00233EDD" w:rsidRPr="00B9709D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เดือนสิ้นสุด</w:t>
      </w:r>
      <w:r w:rsidRPr="00B9709D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วันเดียวกันและหมายเหตุประกอบงบการเงินระหว่าง</w:t>
      </w:r>
      <w:r w:rsidRPr="00B9709D">
        <w:rPr>
          <w:rFonts w:ascii="Angsana New" w:hAnsi="Angsana New" w:cs="Angsana New"/>
          <w:sz w:val="32"/>
          <w:szCs w:val="32"/>
          <w:cs/>
          <w:lang w:bidi="th-TH"/>
        </w:rPr>
        <w:t xml:space="preserve">กาลแบบย่อ </w:t>
      </w:r>
      <w:r w:rsidRPr="00B9709D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ซึ่งผู้บ</w:t>
      </w:r>
      <w:r w:rsidRPr="00B9709D">
        <w:rPr>
          <w:rFonts w:ascii="Angsana New" w:hAnsi="Angsana New" w:cs="Angsana New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9709D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Pr="00B9709D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Pr="00B9709D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</w:t>
      </w:r>
      <w:r w:rsidRPr="00B9709D">
        <w:rPr>
          <w:rFonts w:ascii="Angsana New" w:hAnsi="Angsana New" w:cs="Angsana New"/>
          <w:sz w:val="32"/>
          <w:szCs w:val="32"/>
          <w:cs/>
          <w:lang w:bidi="th-TH"/>
        </w:rPr>
        <w:t>ทานของข้าพเจ้า</w:t>
      </w:r>
    </w:p>
    <w:p w14:paraId="63B7B407" w14:textId="77777777" w:rsidR="00CD4D4E" w:rsidRPr="00D655A4" w:rsidRDefault="00CD4D4E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A6CDDAD" w14:textId="77777777" w:rsidR="009F08A5" w:rsidRPr="00A52E1B" w:rsidRDefault="009F08A5" w:rsidP="009F08A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D81390C" w14:textId="77777777" w:rsidR="009F08A5" w:rsidRPr="00B9709D" w:rsidRDefault="009F08A5" w:rsidP="009F08A5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21765D4C" w14:textId="4BE31350" w:rsidR="009F08A5" w:rsidRPr="00D655A4" w:rsidRDefault="009F08A5" w:rsidP="009F08A5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DD23C9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27076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Pr="00270767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="00D655A4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D655A4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270767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D655A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วิธีการสอบทานอื่น</w:t>
      </w:r>
      <w:r w:rsidRPr="00D655A4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D655A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D655A4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D655A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ทํา</w:t>
      </w:r>
      <w:r w:rsidRPr="0027076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ให้</w:t>
      </w:r>
      <w:r w:rsidRPr="00D655A4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D655A4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bidi="th-TH"/>
        </w:rPr>
        <w:t xml:space="preserve">ตรวจสอบ </w:t>
      </w:r>
      <w:r w:rsidRPr="00D655A4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4B23A363" w14:textId="72691924" w:rsidR="0028089B" w:rsidRPr="00D655A4" w:rsidRDefault="0028089B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C437A7C" w14:textId="77777777" w:rsidR="00894EE5" w:rsidRPr="00A52E1B" w:rsidRDefault="00894EE5" w:rsidP="00894EE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43BED8DD" w14:textId="77777777" w:rsidR="00894EE5" w:rsidRPr="00B9709D" w:rsidRDefault="00894EE5" w:rsidP="00894EE5">
      <w:pPr>
        <w:spacing w:after="0" w:line="240" w:lineRule="auto"/>
        <w:jc w:val="thaiDistribute"/>
        <w:rPr>
          <w:rFonts w:ascii="Angsana New" w:hAnsi="Angsana New" w:cs="Angsana New"/>
          <w:spacing w:val="-2"/>
          <w:sz w:val="20"/>
        </w:rPr>
      </w:pPr>
    </w:p>
    <w:p w14:paraId="0B926CD5" w14:textId="0D95172F" w:rsidR="00894EE5" w:rsidRDefault="00894EE5" w:rsidP="00894EE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BA72850" w14:textId="77777777" w:rsidR="00933D74" w:rsidRPr="00A52E1B" w:rsidRDefault="00933D74" w:rsidP="00894EE5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5E20F5E7" w14:textId="77777777" w:rsidR="006E12E7" w:rsidRPr="006470C6" w:rsidRDefault="006E12E7" w:rsidP="006470C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เรื่องอื่น</w:t>
      </w:r>
    </w:p>
    <w:p w14:paraId="1AFEA72C" w14:textId="77777777" w:rsidR="006E12E7" w:rsidRPr="00901D84" w:rsidRDefault="006E12E7" w:rsidP="006470C6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3ABF8313" w14:textId="4E6134AD" w:rsidR="005B65F3" w:rsidRPr="005E2719" w:rsidRDefault="005B65F3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F1AA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งบแสดงฐานะการเงินรวมของ</w:t>
      </w:r>
      <w:r w:rsidR="00894EE5" w:rsidRPr="00AA2670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894EE5" w:rsidRPr="00AA2670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894EE5" w:rsidRPr="00AA2670">
        <w:rPr>
          <w:rFonts w:ascii="Angsana New" w:hAnsi="Angsana New" w:cs="Angsana New"/>
          <w:sz w:val="32"/>
          <w:szCs w:val="32"/>
          <w:cs/>
          <w:lang w:bidi="th-TH"/>
        </w:rPr>
        <w:t>ทาพาโก้ จำกัด (มหาชน)</w:t>
      </w:r>
      <w:r w:rsidRPr="00EF1AA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และบริษัทย่อย และงบ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แสดง</w:t>
      </w:r>
      <w:r w:rsidRPr="00EF1AA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ฐานะการเงิน</w:t>
      </w:r>
      <w:r w:rsidRPr="005E2719">
        <w:rPr>
          <w:rFonts w:ascii="Angsana New" w:hAnsi="Angsana New" w:cs="Angsana New"/>
          <w:sz w:val="32"/>
          <w:szCs w:val="32"/>
          <w:cs/>
          <w:lang w:bidi="th-TH"/>
        </w:rPr>
        <w:t>เฉพาะของ</w:t>
      </w:r>
      <w:r w:rsidR="00894EE5" w:rsidRPr="005E2719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894EE5" w:rsidRPr="005E271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894EE5" w:rsidRPr="005E2719">
        <w:rPr>
          <w:rFonts w:ascii="Angsana New" w:hAnsi="Angsana New" w:cs="Angsana New"/>
          <w:sz w:val="32"/>
          <w:szCs w:val="32"/>
          <w:cs/>
          <w:lang w:bidi="th-TH"/>
        </w:rPr>
        <w:t>ทาพาโก้ จำกัด (มหาชน)</w:t>
      </w:r>
      <w:r w:rsidRPr="005E2719">
        <w:rPr>
          <w:rFonts w:ascii="Angsana New" w:hAnsi="Angsana New" w:cs="Angsana New"/>
          <w:sz w:val="32"/>
          <w:szCs w:val="32"/>
          <w:cs/>
          <w:lang w:bidi="th-TH"/>
        </w:rPr>
        <w:t xml:space="preserve"> ณ วันที่ </w:t>
      </w:r>
      <w:r w:rsidRPr="005E2719">
        <w:rPr>
          <w:rFonts w:ascii="Angsana New" w:hAnsi="Angsana New" w:cs="Angsana New"/>
          <w:sz w:val="32"/>
          <w:szCs w:val="32"/>
        </w:rPr>
        <w:t>31</w:t>
      </w:r>
      <w:r w:rsidRPr="005E2719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894EE5" w:rsidRPr="005E2719">
        <w:rPr>
          <w:rFonts w:ascii="Angsana New" w:hAnsi="Angsana New" w:cs="Angsana New" w:hint="cs"/>
          <w:sz w:val="32"/>
          <w:szCs w:val="32"/>
          <w:cs/>
          <w:lang w:bidi="th-TH"/>
        </w:rPr>
        <w:t>ตุลา</w:t>
      </w:r>
      <w:r w:rsidRPr="005E2719">
        <w:rPr>
          <w:rFonts w:ascii="Angsana New" w:hAnsi="Angsana New" w:cs="Angsana New"/>
          <w:sz w:val="32"/>
          <w:szCs w:val="32"/>
          <w:cs/>
          <w:lang w:bidi="th-TH"/>
        </w:rPr>
        <w:t xml:space="preserve">คม </w:t>
      </w:r>
      <w:r w:rsidRPr="005E2719">
        <w:rPr>
          <w:rFonts w:ascii="Angsana New" w:hAnsi="Angsana New" w:cs="Angsana New"/>
          <w:sz w:val="32"/>
          <w:szCs w:val="32"/>
        </w:rPr>
        <w:t>256</w:t>
      </w:r>
      <w:r w:rsidR="00894EE5" w:rsidRPr="005E2719">
        <w:rPr>
          <w:rFonts w:ascii="Angsana New" w:hAnsi="Angsana New" w:cs="Angsana New"/>
          <w:sz w:val="32"/>
          <w:szCs w:val="32"/>
          <w:lang w:val="en-US" w:bidi="th-TH"/>
        </w:rPr>
        <w:t>3</w:t>
      </w:r>
      <w:r w:rsidRPr="005E2719">
        <w:rPr>
          <w:rFonts w:ascii="Angsana New" w:hAnsi="Angsana New" w:cs="Angsana New"/>
          <w:sz w:val="32"/>
          <w:szCs w:val="32"/>
          <w:cs/>
          <w:lang w:bidi="th-TH"/>
        </w:rPr>
        <w:t xml:space="preserve"> ที่แสดงเป็นข้อมูลเปรียบเทียบตรวจสอบโดยผู้สอบบัญชีอื่น </w:t>
      </w:r>
      <w:r w:rsidR="001F6068" w:rsidRPr="005E2719">
        <w:rPr>
          <w:rFonts w:ascii="Angsana New" w:hAnsi="Angsana New" w:cs="Angsana New"/>
          <w:sz w:val="32"/>
          <w:szCs w:val="32"/>
          <w:cs/>
          <w:lang w:bidi="th-TH"/>
        </w:rPr>
        <w:t>โดยแสดงความเห็นอย่างไม่มีเงื่อนไขลงวันที่</w:t>
      </w:r>
      <w:r w:rsidR="001F6068" w:rsidRPr="005E271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1F6068" w:rsidRPr="005E2719">
        <w:rPr>
          <w:rFonts w:ascii="Angsana New" w:hAnsi="Angsana New" w:cs="Angsana New" w:hint="cs"/>
          <w:sz w:val="32"/>
          <w:szCs w:val="32"/>
          <w:cs/>
          <w:lang w:bidi="th-TH"/>
        </w:rPr>
        <w:t>30</w:t>
      </w:r>
      <w:r w:rsidR="001F6068" w:rsidRPr="005E2719">
        <w:rPr>
          <w:rFonts w:ascii="Angsana New" w:hAnsi="Angsana New" w:cs="Angsana New"/>
          <w:sz w:val="32"/>
          <w:szCs w:val="32"/>
        </w:rPr>
        <w:t xml:space="preserve"> </w:t>
      </w:r>
      <w:r w:rsidR="001F6068" w:rsidRPr="005E2719">
        <w:rPr>
          <w:rFonts w:ascii="Angsana New" w:hAnsi="Angsana New" w:cs="Angsana New" w:hint="cs"/>
          <w:sz w:val="32"/>
          <w:szCs w:val="32"/>
          <w:cs/>
          <w:lang w:bidi="th-TH"/>
        </w:rPr>
        <w:t>ธันวาคม</w:t>
      </w:r>
      <w:r w:rsidR="001F6068" w:rsidRPr="005E2719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1F6068" w:rsidRPr="005E2719">
        <w:rPr>
          <w:rFonts w:ascii="Angsana New" w:hAnsi="Angsana New" w:cs="Angsana New"/>
          <w:sz w:val="32"/>
          <w:szCs w:val="32"/>
        </w:rPr>
        <w:t>2563</w:t>
      </w:r>
    </w:p>
    <w:p w14:paraId="254ED0F9" w14:textId="77777777" w:rsidR="001F6068" w:rsidRPr="00901D84" w:rsidRDefault="001F6068" w:rsidP="006470C6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6841462C" w14:textId="58D5B767" w:rsidR="006E12E7" w:rsidRPr="005E2719" w:rsidRDefault="00927590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B694C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งบกำไรขาดทุนและกำไรขาดทุนเบ็ดเสร็จอื่นรวมและเฉพาะของบริษัท งบแสดงการเปลี่ยนแปลง</w:t>
      </w:r>
      <w:r w:rsidRPr="007B694C">
        <w:rPr>
          <w:rFonts w:ascii="Angsana New" w:hAnsi="Angsana New" w:cs="Angsana New"/>
          <w:sz w:val="32"/>
          <w:szCs w:val="32"/>
          <w:cs/>
          <w:lang w:bidi="th-TH"/>
        </w:rPr>
        <w:t>ส่วนของผู้ถือหุ้นรวมและเฉพาะของบริษัท และงบกระแสเงินสดรวมและเฉพาะของ</w:t>
      </w:r>
      <w:r w:rsidR="007D3F9A" w:rsidRPr="00AA2670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7D3F9A" w:rsidRPr="00AA2670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7D3F9A" w:rsidRPr="00AA2670">
        <w:rPr>
          <w:rFonts w:ascii="Angsana New" w:hAnsi="Angsana New" w:cs="Angsana New"/>
          <w:sz w:val="32"/>
          <w:szCs w:val="32"/>
          <w:cs/>
          <w:lang w:bidi="th-TH"/>
        </w:rPr>
        <w:t xml:space="preserve">ทาพาโก้ </w:t>
      </w:r>
      <w:r w:rsidR="007D3F9A" w:rsidRPr="005E2719">
        <w:rPr>
          <w:rFonts w:ascii="Angsana New" w:hAnsi="Angsana New" w:cs="Angsana New"/>
          <w:sz w:val="32"/>
          <w:szCs w:val="32"/>
          <w:cs/>
          <w:lang w:bidi="th-TH"/>
        </w:rPr>
        <w:t>จำกัด (มหาชน)</w:t>
      </w:r>
      <w:r w:rsidR="00527E02" w:rsidRPr="005E271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527E02" w:rsidRPr="005E2719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Pr="005E2719">
        <w:rPr>
          <w:rFonts w:ascii="Angsana New" w:hAnsi="Angsana New" w:cs="Angsana New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5E2719">
        <w:rPr>
          <w:rFonts w:ascii="Angsana New" w:hAnsi="Angsana New" w:cs="Angsana New"/>
          <w:sz w:val="32"/>
          <w:szCs w:val="32"/>
          <w:lang w:val="en-US" w:bidi="th-TH"/>
        </w:rPr>
        <w:t xml:space="preserve">31 </w:t>
      </w:r>
      <w:r w:rsidR="007D3F9A" w:rsidRPr="005E2719">
        <w:rPr>
          <w:rFonts w:ascii="Angsana New" w:hAnsi="Angsana New" w:cs="Angsana New" w:hint="cs"/>
          <w:sz w:val="32"/>
          <w:szCs w:val="32"/>
          <w:cs/>
          <w:lang w:val="en-US" w:bidi="th-TH"/>
        </w:rPr>
        <w:t>มกรา</w:t>
      </w:r>
      <w:r w:rsidRPr="005E2719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คม </w:t>
      </w:r>
      <w:r w:rsidRPr="005E2719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7D3F9A" w:rsidRPr="005E2719">
        <w:rPr>
          <w:rFonts w:ascii="Angsana New" w:hAnsi="Angsana New" w:cs="Angsana New"/>
          <w:sz w:val="32"/>
          <w:szCs w:val="32"/>
          <w:lang w:val="en-US" w:bidi="th-TH"/>
        </w:rPr>
        <w:t>3</w:t>
      </w:r>
      <w:r w:rsidRPr="005E2719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3A1389" w:rsidRPr="005E2719">
        <w:rPr>
          <w:rFonts w:ascii="Angsana New" w:hAnsi="Angsana New" w:cs="Angsana New"/>
          <w:sz w:val="32"/>
          <w:szCs w:val="32"/>
          <w:cs/>
          <w:lang w:bidi="th-TH"/>
        </w:rPr>
        <w:t>สอบทาน</w:t>
      </w:r>
      <w:r w:rsidRPr="005E2719">
        <w:rPr>
          <w:rFonts w:ascii="Angsana New" w:hAnsi="Angsana New" w:cs="Angsana New"/>
          <w:sz w:val="32"/>
          <w:szCs w:val="32"/>
          <w:cs/>
          <w:lang w:bidi="th-TH"/>
        </w:rPr>
        <w:t xml:space="preserve">โดยผู้สอบบัญชีอื่น </w:t>
      </w:r>
      <w:r w:rsidR="000248A9" w:rsidRPr="005E2719">
        <w:rPr>
          <w:rFonts w:ascii="Angsana New" w:hAnsi="Angsana New" w:cs="Angsana New"/>
          <w:sz w:val="32"/>
          <w:szCs w:val="32"/>
          <w:cs/>
          <w:lang w:val="en-US" w:bidi="th-TH"/>
        </w:rPr>
        <w:t>ซึ่งให้ข้อสรุปอย่างไม่มีเงื่อนไข</w:t>
      </w:r>
      <w:r w:rsidR="000248A9" w:rsidRPr="005E2719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5E2719">
        <w:rPr>
          <w:rFonts w:ascii="Angsana New" w:hAnsi="Angsana New" w:cs="Angsana New"/>
          <w:sz w:val="32"/>
          <w:szCs w:val="32"/>
          <w:cs/>
          <w:lang w:bidi="th-TH"/>
        </w:rPr>
        <w:t xml:space="preserve">ตามรายงานลงวันที่ </w:t>
      </w:r>
      <w:r w:rsidR="002567B9" w:rsidRPr="005E2719">
        <w:rPr>
          <w:rFonts w:ascii="Angsana New" w:hAnsi="Angsana New" w:cs="Angsana New"/>
          <w:sz w:val="32"/>
          <w:szCs w:val="32"/>
          <w:lang w:bidi="th-TH"/>
        </w:rPr>
        <w:t>1</w:t>
      </w:r>
      <w:r w:rsidR="00CA34E3" w:rsidRPr="005E2719">
        <w:rPr>
          <w:rFonts w:ascii="Angsana New" w:hAnsi="Angsana New" w:cs="Angsana New"/>
          <w:sz w:val="32"/>
          <w:szCs w:val="32"/>
          <w:lang w:bidi="th-TH"/>
        </w:rPr>
        <w:t>3</w:t>
      </w:r>
      <w:r w:rsidRPr="005E2719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="00CA34E3" w:rsidRPr="005E2719">
        <w:rPr>
          <w:rFonts w:ascii="Angsana New" w:hAnsi="Angsana New" w:cs="Angsana New" w:hint="cs"/>
          <w:sz w:val="32"/>
          <w:szCs w:val="32"/>
          <w:cs/>
          <w:lang w:val="en-US" w:bidi="th-TH"/>
        </w:rPr>
        <w:t>มีนา</w:t>
      </w:r>
      <w:r w:rsidRPr="005E2719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คม </w:t>
      </w:r>
      <w:r w:rsidRPr="005E2719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CA34E3" w:rsidRPr="005E2719">
        <w:rPr>
          <w:rFonts w:ascii="Angsana New" w:hAnsi="Angsana New" w:cs="Angsana New" w:hint="cs"/>
          <w:sz w:val="32"/>
          <w:szCs w:val="32"/>
          <w:cs/>
          <w:lang w:val="en-US" w:bidi="th-TH"/>
        </w:rPr>
        <w:t>3</w:t>
      </w:r>
    </w:p>
    <w:p w14:paraId="2A19D15F" w14:textId="44867219" w:rsidR="00B54FCC" w:rsidRDefault="00B54FCC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4D3FEA6" w14:textId="77777777" w:rsidR="00F70656" w:rsidRPr="006470C6" w:rsidRDefault="00F70656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1886582" w14:textId="73570F2D" w:rsidR="00B54981" w:rsidRDefault="00B54981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DEE1F1D" w14:textId="77777777" w:rsidR="000B5415" w:rsidRPr="006470C6" w:rsidRDefault="000B5415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6470C6" w:rsidRDefault="004E0394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000E7D7" w14:textId="23827E5A" w:rsidR="007C5A37" w:rsidRPr="006470C6" w:rsidRDefault="007C5A37" w:rsidP="006470C6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D2091B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ศันสนีย์ </w:t>
      </w:r>
      <w:r w:rsidR="006F6E8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D2091B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พูลสวัสดิ์</w:t>
      </w:r>
    </w:p>
    <w:p w14:paraId="170ECB0B" w14:textId="6EA3765E" w:rsidR="00D20C85" w:rsidRPr="006470C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5E0C788C" w:rsidR="00D20C85" w:rsidRPr="006470C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D2091B" w:rsidRPr="006470C6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6470C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6470C6" w:rsidRDefault="00637EE6" w:rsidP="006470C6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6470C6">
        <w:rPr>
          <w:rFonts w:ascii="Angsana New" w:hAnsi="Angsana New" w:cs="Angsana New"/>
          <w:sz w:val="32"/>
          <w:szCs w:val="32"/>
          <w:cs/>
          <w:lang w:bidi="th-TH"/>
        </w:rPr>
        <w:t>พราวด์ อิน โปร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2F07EA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158956" w14:textId="63FDFD34" w:rsidR="00D15EA5" w:rsidRDefault="00A52E1B" w:rsidP="006470C6">
      <w:pPr>
        <w:spacing w:after="0" w:line="240" w:lineRule="auto"/>
        <w:rPr>
          <w:rFonts w:ascii="Angsana New" w:hAnsi="Angsana New" w:cs="Angsana New" w:hint="cs"/>
          <w:sz w:val="32"/>
          <w:szCs w:val="32"/>
          <w:lang w:val="en-US" w:bidi="th-TH"/>
        </w:rPr>
      </w:pPr>
      <w:r w:rsidRPr="006470C6">
        <w:rPr>
          <w:rFonts w:ascii="Angsana New" w:hAnsi="Angsana New" w:cs="Angsana New"/>
          <w:sz w:val="32"/>
          <w:szCs w:val="32"/>
          <w:cs/>
          <w:lang w:val="en-US" w:bidi="th-TH"/>
        </w:rPr>
        <w:t>1</w:t>
      </w:r>
      <w:r w:rsidR="002F07EA">
        <w:rPr>
          <w:rFonts w:ascii="Angsana New" w:hAnsi="Angsana New" w:cs="Angsana New"/>
          <w:sz w:val="32"/>
          <w:szCs w:val="32"/>
          <w:lang w:val="en-US" w:bidi="th-TH"/>
        </w:rPr>
        <w:t>5</w:t>
      </w:r>
      <w:r w:rsidR="00917F1E" w:rsidRPr="006470C6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986296">
        <w:rPr>
          <w:rFonts w:ascii="Angsana New" w:hAnsi="Angsana New" w:cs="Angsana New" w:hint="cs"/>
          <w:sz w:val="32"/>
          <w:szCs w:val="32"/>
          <w:cs/>
          <w:lang w:val="en-US" w:bidi="th-TH"/>
        </w:rPr>
        <w:t>มีนา</w:t>
      </w:r>
      <w:r w:rsidR="00917F1E" w:rsidRPr="006470C6">
        <w:rPr>
          <w:rFonts w:ascii="Angsana New" w:hAnsi="Angsana New" w:cs="Angsana New"/>
          <w:sz w:val="32"/>
          <w:szCs w:val="32"/>
          <w:cs/>
          <w:lang w:val="en-US" w:bidi="th-TH"/>
        </w:rPr>
        <w:t>คม</w:t>
      </w:r>
      <w:r w:rsidR="00927590" w:rsidRPr="006470C6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986296">
        <w:rPr>
          <w:rFonts w:ascii="Angsana New" w:hAnsi="Angsana New" w:cs="Angsana New" w:hint="cs"/>
          <w:sz w:val="32"/>
          <w:szCs w:val="32"/>
          <w:cs/>
          <w:lang w:val="en-US" w:bidi="th-TH"/>
        </w:rPr>
        <w:t>4</w:t>
      </w:r>
    </w:p>
    <w:p w14:paraId="21E79E37" w14:textId="4DAD7427" w:rsidR="00933D74" w:rsidRPr="00933D74" w:rsidRDefault="00933D74" w:rsidP="00933D74">
      <w:pPr>
        <w:rPr>
          <w:rFonts w:ascii="Angsana New" w:hAnsi="Angsana New" w:cs="Angsana New" w:hint="cs"/>
          <w:sz w:val="32"/>
          <w:szCs w:val="32"/>
        </w:rPr>
      </w:pPr>
    </w:p>
    <w:p w14:paraId="124DE3A6" w14:textId="512304DC" w:rsidR="00933D74" w:rsidRPr="00933D74" w:rsidRDefault="00933D74" w:rsidP="00933D74">
      <w:pPr>
        <w:rPr>
          <w:rFonts w:ascii="Angsana New" w:hAnsi="Angsana New" w:cs="Angsana New" w:hint="cs"/>
          <w:sz w:val="32"/>
          <w:szCs w:val="32"/>
        </w:rPr>
      </w:pPr>
    </w:p>
    <w:p w14:paraId="477E568B" w14:textId="54CAFE8B" w:rsidR="00933D74" w:rsidRPr="00933D74" w:rsidRDefault="00933D74" w:rsidP="00933D74">
      <w:pPr>
        <w:rPr>
          <w:rFonts w:ascii="Angsana New" w:hAnsi="Angsana New" w:cs="Angsana New" w:hint="cs"/>
          <w:sz w:val="32"/>
          <w:szCs w:val="32"/>
        </w:rPr>
      </w:pPr>
    </w:p>
    <w:p w14:paraId="0A93F17E" w14:textId="68A41DD4" w:rsidR="00933D74" w:rsidRPr="00933D74" w:rsidRDefault="00933D74" w:rsidP="00933D74">
      <w:pPr>
        <w:rPr>
          <w:rFonts w:ascii="Angsana New" w:hAnsi="Angsana New" w:cs="Angsana New" w:hint="cs"/>
          <w:sz w:val="32"/>
          <w:szCs w:val="32"/>
        </w:rPr>
      </w:pPr>
    </w:p>
    <w:p w14:paraId="7B192A8C" w14:textId="0F824994" w:rsidR="00933D74" w:rsidRPr="00933D74" w:rsidRDefault="00933D74" w:rsidP="00933D74">
      <w:pPr>
        <w:rPr>
          <w:rFonts w:ascii="Angsana New" w:hAnsi="Angsana New" w:cs="Angsana New" w:hint="cs"/>
          <w:sz w:val="32"/>
          <w:szCs w:val="32"/>
        </w:rPr>
      </w:pPr>
    </w:p>
    <w:p w14:paraId="144D6B0A" w14:textId="791021EA" w:rsidR="00933D74" w:rsidRPr="00933D74" w:rsidRDefault="00933D74" w:rsidP="00933D74">
      <w:pPr>
        <w:rPr>
          <w:rFonts w:ascii="Angsana New" w:hAnsi="Angsana New" w:cs="Angsana New" w:hint="cs"/>
          <w:sz w:val="32"/>
          <w:szCs w:val="32"/>
        </w:rPr>
      </w:pPr>
    </w:p>
    <w:p w14:paraId="7AF2128D" w14:textId="33BEB7DD" w:rsidR="00933D74" w:rsidRPr="00933D74" w:rsidRDefault="00933D74" w:rsidP="00933D74">
      <w:pPr>
        <w:rPr>
          <w:rFonts w:ascii="Angsana New" w:hAnsi="Angsana New" w:cs="Angsana New" w:hint="cs"/>
          <w:sz w:val="32"/>
          <w:szCs w:val="32"/>
        </w:rPr>
      </w:pPr>
    </w:p>
    <w:p w14:paraId="36A070E1" w14:textId="4417282D" w:rsidR="00933D74" w:rsidRPr="00933D74" w:rsidRDefault="00933D74" w:rsidP="00933D74">
      <w:pPr>
        <w:tabs>
          <w:tab w:val="left" w:pos="2625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</w:p>
    <w:sectPr w:rsidR="00933D74" w:rsidRPr="00933D74" w:rsidSect="006470C6">
      <w:headerReference w:type="even" r:id="rId11"/>
      <w:headerReference w:type="default" r:id="rId12"/>
      <w:headerReference w:type="first" r:id="rId13"/>
      <w:pgSz w:w="11907" w:h="16840" w:code="9"/>
      <w:pgMar w:top="2016" w:right="1008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8D7262" w14:textId="77777777" w:rsidR="00001F38" w:rsidRDefault="00001F38">
      <w:r>
        <w:separator/>
      </w:r>
    </w:p>
  </w:endnote>
  <w:endnote w:type="continuationSeparator" w:id="0">
    <w:p w14:paraId="6B07FE99" w14:textId="77777777" w:rsidR="00001F38" w:rsidRDefault="0000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39116" w14:textId="77777777" w:rsidR="00001F38" w:rsidRDefault="00001F38">
      <w:bookmarkStart w:id="0" w:name="_Hlk482348182"/>
      <w:bookmarkEnd w:id="0"/>
      <w:r>
        <w:separator/>
      </w:r>
    </w:p>
  </w:footnote>
  <w:footnote w:type="continuationSeparator" w:id="0">
    <w:p w14:paraId="228DBC73" w14:textId="77777777" w:rsidR="00001F38" w:rsidRDefault="00001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79CC64EE" w:rsidR="00B63D0E" w:rsidRDefault="00B63D0E" w:rsidP="00D96128">
    <w:pPr>
      <w:pStyle w:val="Header"/>
      <w:jc w:val="right"/>
    </w:pPr>
  </w:p>
  <w:p w14:paraId="6E8E3DA0" w14:textId="74CAEEC0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35533D9E" w:rsidR="00D15EA5" w:rsidRDefault="00D15EA5" w:rsidP="00D655A4">
    <w:pPr>
      <w:pStyle w:val="Header"/>
      <w:tabs>
        <w:tab w:val="clear" w:pos="8562"/>
        <w:tab w:val="left" w:pos="5328"/>
      </w:tabs>
      <w:spacing w:after="1080"/>
    </w:pPr>
  </w:p>
  <w:p w14:paraId="556F950A" w14:textId="341C9B30" w:rsidR="00933D74" w:rsidRDefault="00933D74" w:rsidP="00D655A4">
    <w:pPr>
      <w:pStyle w:val="Header"/>
      <w:tabs>
        <w:tab w:val="clear" w:pos="8562"/>
        <w:tab w:val="left" w:pos="5328"/>
      </w:tabs>
      <w:spacing w:after="1080"/>
    </w:pPr>
  </w:p>
  <w:p w14:paraId="487A588E" w14:textId="77777777" w:rsidR="00933D74" w:rsidRDefault="00933D74" w:rsidP="00933D74">
    <w:pPr>
      <w:pStyle w:val="Header"/>
      <w:tabs>
        <w:tab w:val="clear" w:pos="8562"/>
        <w:tab w:val="left" w:pos="5328"/>
      </w:tabs>
      <w:spacing w:after="360"/>
    </w:pPr>
  </w:p>
  <w:p w14:paraId="1B1B7861" w14:textId="5E52B3BF" w:rsidR="00637EE6" w:rsidRPr="00A52E1B" w:rsidRDefault="00637EE6" w:rsidP="00D655A4">
    <w:pPr>
      <w:pStyle w:val="Header"/>
      <w:tabs>
        <w:tab w:val="clear" w:pos="8562"/>
        <w:tab w:val="left" w:pos="5328"/>
      </w:tabs>
      <w:spacing w:after="108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F38"/>
    <w:rsid w:val="00004B8D"/>
    <w:rsid w:val="000162B0"/>
    <w:rsid w:val="00024549"/>
    <w:rsid w:val="000248A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5415"/>
    <w:rsid w:val="000B65E3"/>
    <w:rsid w:val="000B7090"/>
    <w:rsid w:val="000E52CE"/>
    <w:rsid w:val="000F3AAB"/>
    <w:rsid w:val="000F6E25"/>
    <w:rsid w:val="001011DF"/>
    <w:rsid w:val="00107DF2"/>
    <w:rsid w:val="00112B69"/>
    <w:rsid w:val="001265E0"/>
    <w:rsid w:val="001316D3"/>
    <w:rsid w:val="00134B1D"/>
    <w:rsid w:val="001554CD"/>
    <w:rsid w:val="00155A91"/>
    <w:rsid w:val="001613E2"/>
    <w:rsid w:val="001632CA"/>
    <w:rsid w:val="0016459D"/>
    <w:rsid w:val="00167017"/>
    <w:rsid w:val="00171359"/>
    <w:rsid w:val="0019210D"/>
    <w:rsid w:val="001A3BFB"/>
    <w:rsid w:val="001A3C20"/>
    <w:rsid w:val="001B198C"/>
    <w:rsid w:val="001B7388"/>
    <w:rsid w:val="001C4696"/>
    <w:rsid w:val="001D2302"/>
    <w:rsid w:val="001D7BB3"/>
    <w:rsid w:val="001E12A6"/>
    <w:rsid w:val="001E498F"/>
    <w:rsid w:val="001F6068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567B9"/>
    <w:rsid w:val="002608D9"/>
    <w:rsid w:val="0026182A"/>
    <w:rsid w:val="00270767"/>
    <w:rsid w:val="00277EBE"/>
    <w:rsid w:val="0028089B"/>
    <w:rsid w:val="00281DAB"/>
    <w:rsid w:val="002838FB"/>
    <w:rsid w:val="00285249"/>
    <w:rsid w:val="002A252E"/>
    <w:rsid w:val="002A38CC"/>
    <w:rsid w:val="002B5A4A"/>
    <w:rsid w:val="002C623D"/>
    <w:rsid w:val="002D5A0F"/>
    <w:rsid w:val="002D6E25"/>
    <w:rsid w:val="002E02F4"/>
    <w:rsid w:val="002E7F1E"/>
    <w:rsid w:val="002F07EA"/>
    <w:rsid w:val="002F2DEB"/>
    <w:rsid w:val="002F3903"/>
    <w:rsid w:val="002F4A52"/>
    <w:rsid w:val="002F7D90"/>
    <w:rsid w:val="0030026A"/>
    <w:rsid w:val="003038E6"/>
    <w:rsid w:val="00304204"/>
    <w:rsid w:val="00305173"/>
    <w:rsid w:val="00321A76"/>
    <w:rsid w:val="00330AA1"/>
    <w:rsid w:val="00335E5B"/>
    <w:rsid w:val="00354F5D"/>
    <w:rsid w:val="00365ECE"/>
    <w:rsid w:val="003744DA"/>
    <w:rsid w:val="00381794"/>
    <w:rsid w:val="00384904"/>
    <w:rsid w:val="003A1389"/>
    <w:rsid w:val="003B4CCD"/>
    <w:rsid w:val="003B4DED"/>
    <w:rsid w:val="003B6737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070A"/>
    <w:rsid w:val="0041436D"/>
    <w:rsid w:val="00416281"/>
    <w:rsid w:val="00422353"/>
    <w:rsid w:val="00426915"/>
    <w:rsid w:val="00433F63"/>
    <w:rsid w:val="00435788"/>
    <w:rsid w:val="004359E6"/>
    <w:rsid w:val="00440CCC"/>
    <w:rsid w:val="00443CE3"/>
    <w:rsid w:val="00452E5F"/>
    <w:rsid w:val="00452E7B"/>
    <w:rsid w:val="004546FA"/>
    <w:rsid w:val="004674F1"/>
    <w:rsid w:val="00481FE7"/>
    <w:rsid w:val="0048532C"/>
    <w:rsid w:val="0049103F"/>
    <w:rsid w:val="004A0DFE"/>
    <w:rsid w:val="004A3C62"/>
    <w:rsid w:val="004B7D44"/>
    <w:rsid w:val="004C0971"/>
    <w:rsid w:val="004C0C25"/>
    <w:rsid w:val="004C2111"/>
    <w:rsid w:val="004C732E"/>
    <w:rsid w:val="004C77BF"/>
    <w:rsid w:val="004D09F0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555D8"/>
    <w:rsid w:val="005627FF"/>
    <w:rsid w:val="00577D61"/>
    <w:rsid w:val="005822AC"/>
    <w:rsid w:val="005A213F"/>
    <w:rsid w:val="005A32CE"/>
    <w:rsid w:val="005A7C19"/>
    <w:rsid w:val="005A7FB3"/>
    <w:rsid w:val="005B405A"/>
    <w:rsid w:val="005B50CC"/>
    <w:rsid w:val="005B65F3"/>
    <w:rsid w:val="005C05BA"/>
    <w:rsid w:val="005C2CCB"/>
    <w:rsid w:val="005C6479"/>
    <w:rsid w:val="005C69FD"/>
    <w:rsid w:val="005D7025"/>
    <w:rsid w:val="005E252A"/>
    <w:rsid w:val="005E2719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470C6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A7394"/>
    <w:rsid w:val="006B06A2"/>
    <w:rsid w:val="006C2165"/>
    <w:rsid w:val="006C3D37"/>
    <w:rsid w:val="006C6376"/>
    <w:rsid w:val="006D6FF5"/>
    <w:rsid w:val="006E12E7"/>
    <w:rsid w:val="006F1B19"/>
    <w:rsid w:val="006F29ED"/>
    <w:rsid w:val="006F4F77"/>
    <w:rsid w:val="006F6E85"/>
    <w:rsid w:val="0070147C"/>
    <w:rsid w:val="007018A9"/>
    <w:rsid w:val="00706D05"/>
    <w:rsid w:val="00707EF9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3396"/>
    <w:rsid w:val="00775DA6"/>
    <w:rsid w:val="0078170A"/>
    <w:rsid w:val="00790956"/>
    <w:rsid w:val="0079502D"/>
    <w:rsid w:val="007A0755"/>
    <w:rsid w:val="007A31D9"/>
    <w:rsid w:val="007A74F9"/>
    <w:rsid w:val="007B05D4"/>
    <w:rsid w:val="007B694C"/>
    <w:rsid w:val="007C5A37"/>
    <w:rsid w:val="007D3F9A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327E"/>
    <w:rsid w:val="00847054"/>
    <w:rsid w:val="00850F25"/>
    <w:rsid w:val="008534AA"/>
    <w:rsid w:val="008719C2"/>
    <w:rsid w:val="00877FDF"/>
    <w:rsid w:val="00884FF7"/>
    <w:rsid w:val="00894ACE"/>
    <w:rsid w:val="00894EE5"/>
    <w:rsid w:val="008A5924"/>
    <w:rsid w:val="008A59C0"/>
    <w:rsid w:val="008B19D9"/>
    <w:rsid w:val="008B1FD3"/>
    <w:rsid w:val="008B204B"/>
    <w:rsid w:val="008B3FB4"/>
    <w:rsid w:val="008C49AE"/>
    <w:rsid w:val="008C4A90"/>
    <w:rsid w:val="008C59F7"/>
    <w:rsid w:val="008C625F"/>
    <w:rsid w:val="008E7687"/>
    <w:rsid w:val="008F0E3C"/>
    <w:rsid w:val="008F11FA"/>
    <w:rsid w:val="008F33AE"/>
    <w:rsid w:val="008F4ACA"/>
    <w:rsid w:val="00901D84"/>
    <w:rsid w:val="00912F98"/>
    <w:rsid w:val="00917F1E"/>
    <w:rsid w:val="00917FBB"/>
    <w:rsid w:val="009219CA"/>
    <w:rsid w:val="009223D3"/>
    <w:rsid w:val="00927590"/>
    <w:rsid w:val="00930E83"/>
    <w:rsid w:val="00931D7A"/>
    <w:rsid w:val="00933D74"/>
    <w:rsid w:val="00935D8D"/>
    <w:rsid w:val="00942FE8"/>
    <w:rsid w:val="009437D8"/>
    <w:rsid w:val="00954B41"/>
    <w:rsid w:val="00957E70"/>
    <w:rsid w:val="00970DAB"/>
    <w:rsid w:val="0097321D"/>
    <w:rsid w:val="00986296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8A5"/>
    <w:rsid w:val="009F6EDC"/>
    <w:rsid w:val="009F7FB5"/>
    <w:rsid w:val="00A035CE"/>
    <w:rsid w:val="00A0537F"/>
    <w:rsid w:val="00A05F0A"/>
    <w:rsid w:val="00A0602E"/>
    <w:rsid w:val="00A06C1F"/>
    <w:rsid w:val="00A07AB2"/>
    <w:rsid w:val="00A07FFA"/>
    <w:rsid w:val="00A11FB4"/>
    <w:rsid w:val="00A1550B"/>
    <w:rsid w:val="00A31026"/>
    <w:rsid w:val="00A3526A"/>
    <w:rsid w:val="00A35782"/>
    <w:rsid w:val="00A362F9"/>
    <w:rsid w:val="00A43EE6"/>
    <w:rsid w:val="00A52E1B"/>
    <w:rsid w:val="00A60F49"/>
    <w:rsid w:val="00A61E15"/>
    <w:rsid w:val="00A66F91"/>
    <w:rsid w:val="00A70229"/>
    <w:rsid w:val="00A918D1"/>
    <w:rsid w:val="00A93A9A"/>
    <w:rsid w:val="00AA2670"/>
    <w:rsid w:val="00AA5C16"/>
    <w:rsid w:val="00AB4F80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1324D"/>
    <w:rsid w:val="00B157E2"/>
    <w:rsid w:val="00B24A45"/>
    <w:rsid w:val="00B25B92"/>
    <w:rsid w:val="00B26948"/>
    <w:rsid w:val="00B34D51"/>
    <w:rsid w:val="00B36945"/>
    <w:rsid w:val="00B36A0E"/>
    <w:rsid w:val="00B36BA1"/>
    <w:rsid w:val="00B40D67"/>
    <w:rsid w:val="00B43C45"/>
    <w:rsid w:val="00B54981"/>
    <w:rsid w:val="00B54FCC"/>
    <w:rsid w:val="00B55EE8"/>
    <w:rsid w:val="00B56E6C"/>
    <w:rsid w:val="00B6226E"/>
    <w:rsid w:val="00B63D0E"/>
    <w:rsid w:val="00B758CE"/>
    <w:rsid w:val="00B83039"/>
    <w:rsid w:val="00B96121"/>
    <w:rsid w:val="00B9709D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3283"/>
    <w:rsid w:val="00C06939"/>
    <w:rsid w:val="00C21E3B"/>
    <w:rsid w:val="00C229F6"/>
    <w:rsid w:val="00C23EE0"/>
    <w:rsid w:val="00C35B1A"/>
    <w:rsid w:val="00C41C7D"/>
    <w:rsid w:val="00C502D2"/>
    <w:rsid w:val="00C54353"/>
    <w:rsid w:val="00C63023"/>
    <w:rsid w:val="00C63743"/>
    <w:rsid w:val="00C76C6C"/>
    <w:rsid w:val="00C80EC5"/>
    <w:rsid w:val="00C86BB9"/>
    <w:rsid w:val="00C8772C"/>
    <w:rsid w:val="00CA34E3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91B"/>
    <w:rsid w:val="00D20C85"/>
    <w:rsid w:val="00D2100B"/>
    <w:rsid w:val="00D23E71"/>
    <w:rsid w:val="00D24220"/>
    <w:rsid w:val="00D3089E"/>
    <w:rsid w:val="00D31B87"/>
    <w:rsid w:val="00D31D7A"/>
    <w:rsid w:val="00D33E60"/>
    <w:rsid w:val="00D370D9"/>
    <w:rsid w:val="00D37B9F"/>
    <w:rsid w:val="00D430AD"/>
    <w:rsid w:val="00D460E7"/>
    <w:rsid w:val="00D63ABC"/>
    <w:rsid w:val="00D655A4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167B"/>
    <w:rsid w:val="00DB308D"/>
    <w:rsid w:val="00DB5F40"/>
    <w:rsid w:val="00DB71AB"/>
    <w:rsid w:val="00DC4F24"/>
    <w:rsid w:val="00DD1E47"/>
    <w:rsid w:val="00DD61A9"/>
    <w:rsid w:val="00DD6EF1"/>
    <w:rsid w:val="00DE4958"/>
    <w:rsid w:val="00DF0ABD"/>
    <w:rsid w:val="00E029E8"/>
    <w:rsid w:val="00E04361"/>
    <w:rsid w:val="00E05104"/>
    <w:rsid w:val="00E064FD"/>
    <w:rsid w:val="00E1053A"/>
    <w:rsid w:val="00E114D3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D0D5A"/>
    <w:rsid w:val="00EE0F65"/>
    <w:rsid w:val="00EF1AAF"/>
    <w:rsid w:val="00F11892"/>
    <w:rsid w:val="00F246A1"/>
    <w:rsid w:val="00F27876"/>
    <w:rsid w:val="00F37917"/>
    <w:rsid w:val="00F5513E"/>
    <w:rsid w:val="00F63F3F"/>
    <w:rsid w:val="00F66FA5"/>
    <w:rsid w:val="00F70656"/>
    <w:rsid w:val="00F70C91"/>
    <w:rsid w:val="00F71678"/>
    <w:rsid w:val="00F71A70"/>
    <w:rsid w:val="00F730E3"/>
    <w:rsid w:val="00F755E9"/>
    <w:rsid w:val="00F909CD"/>
    <w:rsid w:val="00F974D1"/>
    <w:rsid w:val="00FA16E0"/>
    <w:rsid w:val="00FA3966"/>
    <w:rsid w:val="00FC1304"/>
    <w:rsid w:val="00FC4397"/>
    <w:rsid w:val="00FD05AD"/>
    <w:rsid w:val="00FD0666"/>
    <w:rsid w:val="00FD2155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6" ma:contentTypeDescription="Create a new document." ma:contentTypeScope="" ma:versionID="bb74d1e08b4de345b4258cdfbfa9670c">
  <xsd:schema xmlns:xsd="http://www.w3.org/2001/XMLSchema" xmlns:xs="http://www.w3.org/2001/XMLSchema" xmlns:p="http://schemas.microsoft.com/office/2006/metadata/properties" xmlns:ns2="29ea8ea7-50d0-466c-999e-89f724c1e40f" xmlns:ns3="beac9604-bfb4-48f8-9998-018e31e1f60f" targetNamespace="http://schemas.microsoft.com/office/2006/metadata/properties" ma:root="true" ma:fieldsID="c828ba5ecee4bfd2132ddc3dc11446a4" ns2:_="" ns3:_="">
    <xsd:import namespace="29ea8ea7-50d0-466c-999e-89f724c1e40f"/>
    <xsd:import namespace="beac9604-bfb4-48f8-9998-018e31e1f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c9604-bfb4-48f8-9998-018e31e1f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440F9-619F-4D85-BB94-474744423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a8ea7-50d0-466c-999e-89f724c1e40f"/>
    <ds:schemaRef ds:uri="beac9604-bfb4-48f8-9998-018e31e1f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7FC09C-9864-433D-81A4-DF46608FF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2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</cp:lastModifiedBy>
  <cp:revision>2</cp:revision>
  <cp:lastPrinted>2018-11-09T06:02:00Z</cp:lastPrinted>
  <dcterms:created xsi:type="dcterms:W3CDTF">2021-03-15T12:08:00Z</dcterms:created>
  <dcterms:modified xsi:type="dcterms:W3CDTF">2021-03-15T12:08:00Z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</Properties>
</file>