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74D04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0" w:name="_Hlk44892907"/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D81524" w:rsidRDefault="001502AB" w:rsidP="00387033">
      <w:pPr>
        <w:pStyle w:val="KPHead"/>
        <w:rPr>
          <w:cs/>
        </w:rPr>
      </w:pPr>
    </w:p>
    <w:bookmarkEnd w:id="0"/>
    <w:p w14:paraId="698139B2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D8F5069" w14:textId="29A6B000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E0C9175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334E9A7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7FF495B0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p w14:paraId="04C9B27B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D0D2AE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0E2F2752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42041A8E" w14:textId="0652847E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สินทรัพย์และหนี้สินอนุพันธ์</w:t>
      </w:r>
    </w:p>
    <w:p w14:paraId="327B820B" w14:textId="3650C279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1B441E"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ที่ไม่ได้วางเป็นประกัน</w:t>
      </w:r>
    </w:p>
    <w:p w14:paraId="5D56000F" w14:textId="1091AB65" w:rsidR="00B6017D" w:rsidRPr="002909EC" w:rsidRDefault="00B6017D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9EC">
        <w:rPr>
          <w:rFonts w:asciiTheme="majorBidi" w:hAnsiTheme="majorBidi" w:cstheme="majorBidi" w:hint="cs"/>
          <w:sz w:val="30"/>
          <w:szCs w:val="30"/>
          <w:cs/>
          <w:lang w:bidi="th-TH"/>
        </w:rPr>
        <w:t>การโอนสินทรัพย์ทางการเงิน</w:t>
      </w:r>
    </w:p>
    <w:p w14:paraId="6435CFD2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1E70DAB3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6A82B9E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4239C14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5278315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เงินกู้ยืมจากสถาบันการเงิน</w:t>
      </w:r>
    </w:p>
    <w:p w14:paraId="67DC91F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และบริษัทหลักทรัพย์</w:t>
      </w:r>
    </w:p>
    <w:p w14:paraId="13D8D307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120F1FC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942F487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48ABC214" w14:textId="086CE6F1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54E4665E" w14:textId="682A6F82" w:rsidR="00745D4A" w:rsidRPr="009540CE" w:rsidRDefault="00745D4A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67098E5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74A77760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579B943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0690C816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รายได้ดอกเบี้ย</w:t>
      </w:r>
    </w:p>
    <w:p w14:paraId="7B58B4E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3E9D113D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2AAB2A54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697E96DB" w14:textId="4375275E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602F1A23" w14:textId="77777777" w:rsidR="00047BD5" w:rsidRDefault="00047BD5" w:rsidP="00387033">
      <w:pPr>
        <w:pStyle w:val="KPBody"/>
      </w:pPr>
    </w:p>
    <w:p w14:paraId="103ED1E0" w14:textId="008A997E" w:rsidR="00B6017D" w:rsidRPr="00D81524" w:rsidRDefault="00B6017D" w:rsidP="00387033">
      <w:pPr>
        <w:pStyle w:val="KPHead"/>
        <w:rPr>
          <w:cs/>
        </w:rPr>
      </w:pPr>
      <w:r w:rsidRPr="00D81524">
        <w:rPr>
          <w:cs/>
        </w:rPr>
        <w:t>หมายเหตุ</w:t>
      </w:r>
      <w:r w:rsidRPr="00D81524">
        <w:tab/>
      </w:r>
      <w:r w:rsidRPr="00D81524">
        <w:rPr>
          <w:cs/>
        </w:rPr>
        <w:t>สารบัญ</w:t>
      </w:r>
    </w:p>
    <w:p w14:paraId="6356B3DB" w14:textId="77777777" w:rsidR="00B6017D" w:rsidRDefault="00B6017D" w:rsidP="00387033">
      <w:pPr>
        <w:pStyle w:val="KPBody"/>
      </w:pPr>
    </w:p>
    <w:p w14:paraId="0005BB8E" w14:textId="0311F7A9" w:rsidR="009A1A6F" w:rsidRPr="00D81524" w:rsidRDefault="009A1A6F" w:rsidP="009A1A6F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ภาษีเงินได้</w:t>
      </w:r>
    </w:p>
    <w:p w14:paraId="329D152E" w14:textId="77777777" w:rsidR="009A1A6F" w:rsidRDefault="009A1A6F" w:rsidP="009A1A6F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130FAA4A" w14:textId="3FD7AD99" w:rsidR="009A1A6F" w:rsidRDefault="009A1A6F" w:rsidP="009A1A6F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7CD3C9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7F28D881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47E6076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F494CB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12733B2E" w14:textId="049CFE7A" w:rsidR="009540CE" w:rsidRDefault="00A84EAC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754D08D3" w14:textId="77777777" w:rsidR="00F04C07" w:rsidRDefault="00F04C07" w:rsidP="00F04C0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การวัดมูลค่ายุติธรรม</w:t>
      </w:r>
    </w:p>
    <w:p w14:paraId="7454A76A" w14:textId="77777777" w:rsidR="009540CE" w:rsidRDefault="00A84EAC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949D2F4" w14:textId="1C0A522A" w:rsidR="00745D4A" w:rsidRPr="009540CE" w:rsidRDefault="00745D4A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68445A7A" w14:textId="77777777" w:rsidR="009A1A6F" w:rsidRPr="00745D4A" w:rsidRDefault="009A1A6F" w:rsidP="009A1A6F">
      <w:pPr>
        <w:pStyle w:val="index"/>
        <w:tabs>
          <w:tab w:val="clear" w:pos="1134"/>
          <w:tab w:val="num" w:pos="8620"/>
        </w:tabs>
        <w:spacing w:after="0" w:line="240" w:lineRule="auto"/>
        <w:ind w:left="1454" w:firstLine="0"/>
        <w:outlineLvl w:val="0"/>
        <w:rPr>
          <w:rFonts w:asciiTheme="majorBidi" w:hAnsiTheme="majorBidi" w:cstheme="majorBidi"/>
          <w:sz w:val="30"/>
          <w:szCs w:val="30"/>
          <w:highlight w:val="cyan"/>
          <w:lang w:bidi="th-TH"/>
        </w:rPr>
      </w:pPr>
    </w:p>
    <w:p w14:paraId="2A98F6B7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3D9436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BAB44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2CC3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0259B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498C6604" w:rsidR="00975D50" w:rsidRPr="00A31065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</w:t>
      </w:r>
      <w:r w:rsidR="0073476B" w:rsidRPr="00A31065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การเงินเป็นส่วนหนึ่งของงบการเงิน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047BD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FCFA0" w14:textId="0A2E3A96" w:rsidR="008F248C" w:rsidRPr="00A31065" w:rsidRDefault="008F248C" w:rsidP="008F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0930AE">
        <w:rPr>
          <w:rFonts w:ascii="Angsana New" w:hAnsi="Angsana New"/>
          <w:sz w:val="30"/>
          <w:szCs w:val="30"/>
        </w:rPr>
        <w:t>9</w:t>
      </w:r>
      <w:r w:rsidRPr="003368DE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Pr="001F0E13">
        <w:rPr>
          <w:rFonts w:ascii="Angsana New" w:hAnsi="Angsana New"/>
          <w:sz w:val="30"/>
          <w:szCs w:val="30"/>
        </w:rPr>
        <w:t>25</w:t>
      </w:r>
      <w:r w:rsidRPr="001F0E13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4</w:t>
      </w:r>
    </w:p>
    <w:p w14:paraId="141C75C3" w14:textId="77777777" w:rsidR="00975D50" w:rsidRPr="00047BD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3B4A2472" w:rsidR="00162C2C" w:rsidRPr="005B50D1" w:rsidRDefault="00162C2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B3CA0C7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3F46B9A4" w:rsidR="00162C2C" w:rsidRPr="0010305A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บริษัทหลักทรัพย์ ไทยพาณิชย์ จำกัด</w:t>
      </w:r>
      <w:r w:rsidRPr="0010305A">
        <w:rPr>
          <w:rFonts w:asciiTheme="majorBidi" w:hAnsiTheme="majorBidi" w:cstheme="majorBidi"/>
          <w:sz w:val="30"/>
          <w:szCs w:val="30"/>
        </w:rPr>
        <w:t xml:space="preserve"> “</w:t>
      </w:r>
      <w:r w:rsidRPr="001030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0305A">
        <w:rPr>
          <w:rFonts w:asciiTheme="majorBidi" w:hAnsiTheme="majorBidi" w:cstheme="majorBidi"/>
          <w:sz w:val="30"/>
          <w:szCs w:val="30"/>
        </w:rPr>
        <w:t>”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จดทะเบียนตามประมวลกฎหมายแพ่งและพาณิชย์เมื่อวันที่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 w:rsidRPr="0010305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0305A">
        <w:rPr>
          <w:rFonts w:asciiTheme="majorBidi" w:hAnsiTheme="majorBidi" w:cstheme="majorBidi"/>
          <w:sz w:val="30"/>
          <w:szCs w:val="30"/>
          <w:cs/>
        </w:rPr>
        <w:t>มีที่อยู่จดทะเบียนสำนักงานใหญ่</w:t>
      </w:r>
      <w:r w:rsidR="00537EAD" w:rsidRPr="0010305A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0305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19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476632">
        <w:rPr>
          <w:rFonts w:asciiTheme="majorBidi" w:hAnsiTheme="majorBidi" w:cstheme="majorBidi"/>
          <w:sz w:val="30"/>
          <w:szCs w:val="30"/>
        </w:rPr>
        <w:t>3</w:t>
      </w:r>
      <w:r w:rsidRPr="00476632">
        <w:rPr>
          <w:rFonts w:asciiTheme="majorBidi" w:hAnsiTheme="majorBidi" w:cstheme="majorBidi"/>
          <w:sz w:val="30"/>
          <w:szCs w:val="30"/>
          <w:cs/>
        </w:rPr>
        <w:t xml:space="preserve"> ชั้น</w:t>
      </w:r>
      <w:r w:rsidR="001C315E"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0E13" w:rsidRPr="00476632">
        <w:rPr>
          <w:rFonts w:asciiTheme="majorBidi" w:hAnsiTheme="majorBidi" w:cstheme="majorBidi"/>
          <w:sz w:val="30"/>
          <w:szCs w:val="30"/>
        </w:rPr>
        <w:t>2</w:t>
      </w:r>
      <w:r w:rsidR="001C315E" w:rsidRPr="00476632">
        <w:rPr>
          <w:rFonts w:asciiTheme="majorBidi" w:hAnsiTheme="majorBidi" w:cstheme="majorBidi"/>
          <w:sz w:val="30"/>
          <w:szCs w:val="30"/>
          <w:cs/>
        </w:rPr>
        <w:t>,</w:t>
      </w:r>
      <w:r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476632">
        <w:rPr>
          <w:rFonts w:asciiTheme="majorBidi" w:hAnsiTheme="majorBidi" w:cstheme="majorBidi"/>
          <w:sz w:val="30"/>
          <w:szCs w:val="30"/>
        </w:rPr>
        <w:t>20</w:t>
      </w:r>
      <w:r w:rsidRPr="00476632">
        <w:rPr>
          <w:rFonts w:asciiTheme="majorBidi" w:hAnsiTheme="majorBidi" w:cstheme="majorBidi"/>
          <w:sz w:val="30"/>
          <w:szCs w:val="30"/>
        </w:rPr>
        <w:t xml:space="preserve"> - </w:t>
      </w:r>
      <w:r w:rsidR="001F0E13" w:rsidRPr="00476632">
        <w:rPr>
          <w:rFonts w:asciiTheme="majorBidi" w:hAnsiTheme="majorBidi" w:cstheme="majorBidi"/>
          <w:sz w:val="30"/>
          <w:szCs w:val="30"/>
        </w:rPr>
        <w:t>21</w:t>
      </w:r>
      <w:r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Pr="00476632">
        <w:rPr>
          <w:rFonts w:asciiTheme="majorBidi" w:hAnsiTheme="majorBidi" w:cstheme="majorBidi"/>
          <w:sz w:val="30"/>
          <w:szCs w:val="30"/>
          <w:cs/>
        </w:rPr>
        <w:t>ไทยพาณิชย์ ปาร์ค พลาซ่า</w:t>
      </w:r>
      <w:r w:rsidR="004E688E"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6632">
        <w:rPr>
          <w:rFonts w:asciiTheme="majorBidi" w:hAnsiTheme="majorBidi" w:cstheme="majorBidi"/>
          <w:sz w:val="30"/>
          <w:szCs w:val="30"/>
          <w:cs/>
        </w:rPr>
        <w:t>ถนนรัชดาภิเษก เขตจตุจักร กรุงเทพมหานคร</w:t>
      </w:r>
      <w:r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476632">
        <w:rPr>
          <w:rFonts w:asciiTheme="majorBidi" w:hAnsiTheme="majorBidi" w:cstheme="majorBidi"/>
          <w:sz w:val="30"/>
          <w:szCs w:val="30"/>
        </w:rPr>
        <w:t>10900</w:t>
      </w:r>
      <w:r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="00672501" w:rsidRPr="0047663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906C2" w:rsidRPr="00476632">
        <w:rPr>
          <w:rFonts w:asciiTheme="majorBidi" w:hAnsiTheme="majorBidi" w:cstheme="majorBidi"/>
          <w:sz w:val="30"/>
          <w:szCs w:val="30"/>
          <w:cs/>
        </w:rPr>
        <w:t>มีสาขา ได้แก่ เฉลิมนคร ถนนราษฎร์ยินดี</w:t>
      </w:r>
      <w:r w:rsidR="00552340"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="001906C2" w:rsidRPr="00476632">
        <w:rPr>
          <w:rFonts w:asciiTheme="majorBidi" w:hAnsiTheme="majorBidi" w:cstheme="majorBidi"/>
          <w:sz w:val="30"/>
          <w:szCs w:val="30"/>
          <w:cs/>
        </w:rPr>
        <w:t xml:space="preserve">(หาดใหญ่) </w:t>
      </w:r>
      <w:r w:rsidR="00966F6D" w:rsidRPr="00476632">
        <w:rPr>
          <w:rFonts w:asciiTheme="majorBidi" w:hAnsiTheme="majorBidi" w:cstheme="majorBidi" w:hint="cs"/>
          <w:sz w:val="30"/>
          <w:szCs w:val="30"/>
          <w:cs/>
        </w:rPr>
        <w:t>เชียงใหม่</w:t>
      </w:r>
      <w:r w:rsidR="007A4D19"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16E2" w:rsidRPr="00476632">
        <w:rPr>
          <w:rFonts w:asciiTheme="majorBidi" w:hAnsiTheme="majorBidi" w:cstheme="majorBidi"/>
          <w:sz w:val="30"/>
          <w:szCs w:val="30"/>
          <w:cs/>
        </w:rPr>
        <w:t>เซ็นทรัลพลาซ่าปิ่นเกล้า</w:t>
      </w:r>
      <w:r w:rsidR="00966F6D" w:rsidRPr="00476632">
        <w:rPr>
          <w:rFonts w:asciiTheme="majorBidi" w:hAnsiTheme="majorBidi" w:cstheme="majorBidi" w:hint="cs"/>
          <w:sz w:val="30"/>
          <w:szCs w:val="30"/>
          <w:cs/>
        </w:rPr>
        <w:t xml:space="preserve"> และรามาธิบดี</w:t>
      </w:r>
      <w:r w:rsidR="0026037C" w:rsidRPr="0010305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C47039" w14:textId="35FA3346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123EF5" w14:textId="4C6A0503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2554F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0305A">
        <w:rPr>
          <w:rFonts w:asciiTheme="majorBidi" w:hAnsiTheme="majorBidi" w:cstheme="majorBidi"/>
          <w:sz w:val="30"/>
          <w:szCs w:val="30"/>
          <w:cs/>
        </w:rPr>
        <w:t>ได้แก่ ธนาคารไทยพาณิชย์ จำกัด (มหาชน)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(</w:t>
      </w:r>
      <w:r w:rsidR="0025796D" w:rsidRPr="0010305A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99</w:t>
      </w:r>
      <w:r w:rsidR="00384908" w:rsidRPr="0010305A">
        <w:rPr>
          <w:rFonts w:asciiTheme="majorBidi" w:hAnsiTheme="majorBidi" w:cstheme="majorBidi" w:hint="cs"/>
          <w:sz w:val="30"/>
          <w:szCs w:val="30"/>
          <w:cs/>
        </w:rPr>
        <w:t>.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</w:t>
      </w:r>
      <w:r w:rsidRPr="0010305A">
        <w:rPr>
          <w:rFonts w:asciiTheme="majorBidi" w:hAnsiTheme="majorBidi" w:cstheme="majorBidi"/>
          <w:sz w:val="30"/>
          <w:szCs w:val="30"/>
          <w:cs/>
        </w:rPr>
        <w:t>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</w:t>
      </w:r>
      <w:r w:rsidRPr="00A31065">
        <w:rPr>
          <w:rFonts w:asciiTheme="majorBidi" w:hAnsiTheme="majorBidi" w:cstheme="majorBidi"/>
          <w:sz w:val="30"/>
          <w:szCs w:val="30"/>
          <w:cs/>
        </w:rPr>
        <w:t>ในประเทศไทย</w:t>
      </w:r>
    </w:p>
    <w:p w14:paraId="32060769" w14:textId="77777777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708C9" w14:textId="79274C33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</w:p>
    <w:p w14:paraId="21F8BEFE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26D96093" w:rsidR="00B56CAD" w:rsidRPr="00384908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490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Pr="00384908">
        <w:rPr>
          <w:rFonts w:asciiTheme="majorBidi" w:hAnsiTheme="majorBidi" w:cstheme="majorBidi"/>
          <w:sz w:val="30"/>
          <w:szCs w:val="30"/>
        </w:rPr>
        <w:t xml:space="preserve"> 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2548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รายละเอียดของบริษัทย่อย ณ วันที่ </w:t>
      </w:r>
      <w:r w:rsidR="002554F4">
        <w:rPr>
          <w:rFonts w:asciiTheme="majorBidi" w:hAnsiTheme="majorBidi" w:cstheme="majorBidi"/>
          <w:sz w:val="30"/>
          <w:szCs w:val="30"/>
        </w:rPr>
        <w:t xml:space="preserve">31 </w:t>
      </w:r>
      <w:r w:rsidR="002554F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554F4">
        <w:rPr>
          <w:rFonts w:asciiTheme="majorBidi" w:hAnsiTheme="majorBidi" w:cstheme="majorBidi"/>
          <w:sz w:val="30"/>
          <w:szCs w:val="30"/>
        </w:rPr>
        <w:t>2563</w:t>
      </w:r>
      <w:r w:rsidR="00A76DE5" w:rsidRPr="0038490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F0E13" w:rsidRPr="001F0E13">
        <w:rPr>
          <w:rFonts w:asciiTheme="majorBidi" w:hAnsiTheme="majorBidi" w:cstheme="majorBidi"/>
          <w:sz w:val="30"/>
          <w:szCs w:val="30"/>
        </w:rPr>
        <w:t>256</w:t>
      </w:r>
      <w:r w:rsidR="006403FE">
        <w:rPr>
          <w:rFonts w:asciiTheme="majorBidi" w:hAnsiTheme="majorBidi" w:cstheme="majorBidi"/>
          <w:sz w:val="30"/>
          <w:szCs w:val="30"/>
        </w:rPr>
        <w:t>2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ได้เปิดเผยในหมายเหตุข้อ </w:t>
      </w:r>
      <w:r w:rsidR="001F0E13" w:rsidRPr="001F0E13">
        <w:rPr>
          <w:rFonts w:asciiTheme="majorBidi" w:hAnsiTheme="majorBidi" w:cstheme="majorBidi"/>
          <w:sz w:val="30"/>
          <w:szCs w:val="30"/>
        </w:rPr>
        <w:t>1</w:t>
      </w:r>
      <w:r w:rsidR="00047BD5">
        <w:rPr>
          <w:rFonts w:asciiTheme="majorBidi" w:hAnsiTheme="majorBidi" w:cstheme="majorBidi"/>
          <w:sz w:val="30"/>
          <w:szCs w:val="30"/>
        </w:rPr>
        <w:t>2</w:t>
      </w:r>
    </w:p>
    <w:p w14:paraId="1C108F08" w14:textId="77777777" w:rsidR="00B56CAD" w:rsidRPr="00047BD5" w:rsidRDefault="00B56CAD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777F748D" w:rsidR="00975D50" w:rsidRPr="005B50D1" w:rsidRDefault="00975D50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73476B" w:rsidRPr="005B50D1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การจัดทำงบการเงิน</w:t>
      </w:r>
    </w:p>
    <w:p w14:paraId="72DF8EF6" w14:textId="77777777" w:rsidR="00B339AF" w:rsidRPr="009C5B20" w:rsidRDefault="00B339AF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C7812" w14:textId="0B24DFC2" w:rsidR="00B339AF" w:rsidRPr="00A31065" w:rsidRDefault="009A1A6F" w:rsidP="00D310BE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2.1</w:t>
      </w:r>
      <w:r w:rsidR="00B339AF"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316F208" w14:textId="77777777" w:rsidR="001040B4" w:rsidRPr="00047BD5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CAE514" w14:textId="2F8FEB68" w:rsidR="006403FE" w:rsidRDefault="006403FE" w:rsidP="00F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74EF">
        <w:rPr>
          <w:rFonts w:asciiTheme="majorBidi" w:hAnsiTheme="majorBidi"/>
          <w:sz w:val="30"/>
          <w:szCs w:val="30"/>
          <w:cs/>
        </w:rPr>
        <w:t>งบการเงินนี้จัดทำขึ้นตามมาตรฐาน</w:t>
      </w:r>
      <w:r w:rsidR="002554F4">
        <w:rPr>
          <w:rFonts w:asciiTheme="majorBidi" w:hAnsiTheme="majorBidi" w:hint="cs"/>
          <w:sz w:val="30"/>
          <w:szCs w:val="30"/>
          <w:cs/>
        </w:rPr>
        <w:t>การรายงานทางการเงิน</w:t>
      </w:r>
      <w:r w:rsidRPr="00B374EF">
        <w:rPr>
          <w:rFonts w:asciiTheme="majorBidi" w:hAnsiTheme="majorBidi"/>
          <w:sz w:val="30"/>
          <w:szCs w:val="30"/>
          <w:cs/>
        </w:rPr>
        <w:t xml:space="preserve"> </w:t>
      </w:r>
      <w:r w:rsidRPr="00B374E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F04C07">
        <w:rPr>
          <w:rFonts w:asciiTheme="majorBidi" w:hAnsiTheme="majorBidi" w:cstheme="majorBidi"/>
          <w:sz w:val="30"/>
          <w:szCs w:val="30"/>
        </w:rPr>
        <w:br/>
      </w:r>
      <w:r w:rsidRPr="00B374EF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</w:t>
      </w:r>
      <w:r w:rsidR="0076342D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Pr="00B374EF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BE7FEE" w:rsidRPr="00B374EF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งบการเงินนี้นำเสนอรายการในงบการเงิน</w:t>
      </w:r>
      <w:r w:rsidRPr="00B374EF">
        <w:rPr>
          <w:rFonts w:asciiTheme="majorBidi" w:hAnsiTheme="majorBidi" w:cstheme="majorBidi"/>
          <w:sz w:val="30"/>
          <w:szCs w:val="30"/>
          <w:cs/>
        </w:rPr>
        <w:t>ตามประกาศสำนักงานคณะกรรมการกำกับหลักทรัพย์และ</w:t>
      </w:r>
      <w:r w:rsidR="00F04C07">
        <w:rPr>
          <w:rFonts w:asciiTheme="majorBidi" w:hAnsiTheme="majorBidi" w:cstheme="majorBidi"/>
          <w:sz w:val="30"/>
          <w:szCs w:val="30"/>
        </w:rPr>
        <w:br/>
      </w:r>
      <w:r w:rsidRPr="00B374EF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ตลาดหลักทรัพย์ที่ </w:t>
      </w:r>
      <w:r w:rsidRPr="00B374EF">
        <w:rPr>
          <w:rFonts w:asciiTheme="majorBidi" w:hAnsiTheme="majorBidi" w:cstheme="majorBidi" w:hint="cs"/>
          <w:sz w:val="30"/>
          <w:szCs w:val="30"/>
          <w:cs/>
        </w:rPr>
        <w:t>สธ</w:t>
      </w:r>
      <w:r w:rsidRPr="00B374EF">
        <w:rPr>
          <w:rFonts w:asciiTheme="majorBidi" w:hAnsiTheme="majorBidi" w:cstheme="majorBidi"/>
          <w:sz w:val="30"/>
          <w:szCs w:val="30"/>
        </w:rPr>
        <w:t>.</w:t>
      </w:r>
      <w:r w:rsidRPr="00B37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74EF">
        <w:rPr>
          <w:rFonts w:asciiTheme="majorBidi" w:hAnsiTheme="majorBidi" w:cstheme="majorBidi"/>
          <w:sz w:val="30"/>
          <w:szCs w:val="30"/>
        </w:rPr>
        <w:t>6/2562</w:t>
      </w:r>
      <w:r w:rsidR="001E7384">
        <w:rPr>
          <w:rFonts w:asciiTheme="majorBidi" w:hAnsiTheme="majorBidi" w:cstheme="majorBidi"/>
          <w:sz w:val="30"/>
          <w:szCs w:val="30"/>
        </w:rPr>
        <w:t xml:space="preserve"> </w:t>
      </w:r>
      <w:r w:rsidR="001E7384" w:rsidRPr="00B374EF"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 w:rsidR="001E7384" w:rsidRPr="00B374EF">
        <w:rPr>
          <w:rFonts w:asciiTheme="majorBidi" w:hAnsiTheme="majorBidi" w:cstheme="majorBidi"/>
          <w:sz w:val="30"/>
          <w:szCs w:val="30"/>
        </w:rPr>
        <w:t xml:space="preserve">8 </w:t>
      </w:r>
      <w:r w:rsidR="001E7384" w:rsidRPr="00B374E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1E7384" w:rsidRPr="00B374EF">
        <w:rPr>
          <w:rFonts w:asciiTheme="majorBidi" w:hAnsiTheme="majorBidi" w:cstheme="majorBidi"/>
          <w:sz w:val="30"/>
          <w:szCs w:val="30"/>
        </w:rPr>
        <w:t>2562</w:t>
      </w:r>
      <w:r w:rsidRPr="00B374EF">
        <w:rPr>
          <w:rFonts w:asciiTheme="majorBidi" w:hAnsiTheme="majorBidi" w:cstheme="majorBidi"/>
          <w:sz w:val="30"/>
          <w:szCs w:val="30"/>
        </w:rPr>
        <w:t xml:space="preserve"> </w:t>
      </w:r>
      <w:r w:rsidRPr="00B374E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374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Pr="00B374E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374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374EF">
        <w:rPr>
          <w:rFonts w:asciiTheme="majorBidi" w:hAnsiTheme="majorBidi" w:cstheme="majorBidi"/>
          <w:sz w:val="30"/>
          <w:szCs w:val="30"/>
        </w:rPr>
        <w:t xml:space="preserve"> </w:t>
      </w:r>
    </w:p>
    <w:p w14:paraId="2FA67C32" w14:textId="20F74FC6" w:rsidR="008C00F5" w:rsidRDefault="008C00F5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C2EF4" w14:textId="3062202E" w:rsidR="008C00F5" w:rsidRDefault="008C00F5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960E0" w14:textId="174C9FA6" w:rsidR="008C00F5" w:rsidRDefault="008C00F5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7933">
        <w:rPr>
          <w:rFonts w:asciiTheme="majorBidi" w:hAnsiTheme="majorBidi" w:hint="cs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617933" w:rsidRPr="00617933">
        <w:rPr>
          <w:rFonts w:asciiTheme="majorBidi" w:hAnsiTheme="majorBidi"/>
          <w:sz w:val="30"/>
          <w:szCs w:val="30"/>
        </w:rPr>
        <w:t xml:space="preserve"> 1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มกราคม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="00617933" w:rsidRPr="00617933">
        <w:rPr>
          <w:rFonts w:asciiTheme="majorBidi" w:hAnsiTheme="majorBidi"/>
          <w:sz w:val="30"/>
          <w:szCs w:val="30"/>
        </w:rPr>
        <w:t>2563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มีผลให้เกิดการเปลี่ยนแปลงนโยบายการบัญชีของกลุ่มบริษัท</w:t>
      </w:r>
    </w:p>
    <w:p w14:paraId="713F6B73" w14:textId="77777777" w:rsidR="000D0A82" w:rsidRPr="006459B3" w:rsidRDefault="000D0A82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EF4FF" w14:textId="77777777" w:rsidR="008C00F5" w:rsidRDefault="002554F4" w:rsidP="008C00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7933">
        <w:rPr>
          <w:rFonts w:asciiTheme="majorBidi" w:hAnsiTheme="majorBidi" w:hint="cs"/>
          <w:sz w:val="30"/>
          <w:szCs w:val="30"/>
          <w:cs/>
          <w:lang w:val="en-GB"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ซึ่งประกอบด้วยมาตรฐาน</w:t>
      </w:r>
      <w:r w:rsidRPr="00617933">
        <w:rPr>
          <w:rFonts w:asciiTheme="majorBidi" w:hAnsiTheme="majorBidi"/>
          <w:sz w:val="30"/>
          <w:szCs w:val="30"/>
          <w:lang w:val="en-GB"/>
        </w:rPr>
        <w:br/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การรายงานทางการเงิน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ฉบับที่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/>
          <w:sz w:val="30"/>
          <w:szCs w:val="30"/>
          <w:lang w:val="en-GB"/>
        </w:rPr>
        <w:t>9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เรื่อง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617933">
        <w:rPr>
          <w:rFonts w:asciiTheme="majorBidi" w:hAnsiTheme="majorBidi"/>
          <w:sz w:val="30"/>
          <w:szCs w:val="30"/>
          <w:lang w:val="en-GB"/>
        </w:rPr>
        <w:t>TFRS 9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)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รวมถึงมาตรฐานและการตีความมาตรฐานที่เกี่ยวข้อง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และมาตรฐานการรายงานทางการเงิน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ฉบับที่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/>
          <w:sz w:val="30"/>
          <w:szCs w:val="30"/>
          <w:lang w:val="en-GB"/>
        </w:rPr>
        <w:t>16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เรื่อง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สัญญาเช่า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617933">
        <w:rPr>
          <w:rFonts w:asciiTheme="majorBidi" w:hAnsiTheme="majorBidi"/>
          <w:sz w:val="30"/>
          <w:szCs w:val="30"/>
          <w:lang w:val="en-GB"/>
        </w:rPr>
        <w:t>TFRS 16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) </w:t>
      </w:r>
      <w:r w:rsidRPr="00617933">
        <w:rPr>
          <w:rFonts w:asciiTheme="majorBidi" w:hAnsiTheme="majorBidi" w:hint="cs"/>
          <w:sz w:val="30"/>
          <w:szCs w:val="30"/>
          <w:cs/>
          <w:lang w:val="en-GB"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61793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7933">
        <w:rPr>
          <w:rFonts w:asciiTheme="majorBidi" w:hAnsiTheme="majorBidi"/>
          <w:sz w:val="30"/>
          <w:szCs w:val="30"/>
          <w:lang w:val="en-GB"/>
        </w:rPr>
        <w:t>3</w:t>
      </w:r>
    </w:p>
    <w:p w14:paraId="412D5CE3" w14:textId="77777777" w:rsidR="008C00F5" w:rsidRPr="006459B3" w:rsidRDefault="008C00F5" w:rsidP="008C00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B99F28E" w14:textId="0990C3EF" w:rsidR="008C00F5" w:rsidRDefault="008C00F5" w:rsidP="008C00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7933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17933">
        <w:rPr>
          <w:rFonts w:ascii="Angsana New" w:hAnsi="Angsana New"/>
          <w:sz w:val="30"/>
          <w:szCs w:val="30"/>
        </w:rPr>
        <w:t xml:space="preserve"> </w:t>
      </w:r>
      <w:r w:rsidRPr="00617933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</w:t>
      </w:r>
      <w:r w:rsidR="0076342D">
        <w:rPr>
          <w:rFonts w:ascii="Angsana New" w:hAnsi="Angsana New"/>
          <w:sz w:val="30"/>
          <w:szCs w:val="30"/>
          <w:cs/>
        </w:rPr>
        <w:br/>
      </w:r>
      <w:r w:rsidRPr="00617933">
        <w:rPr>
          <w:rFonts w:ascii="Angsana New" w:hAnsi="Angsana New"/>
          <w:sz w:val="30"/>
          <w:szCs w:val="30"/>
          <w:cs/>
        </w:rPr>
        <w:t xml:space="preserve">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 w:rsidR="0076342D">
        <w:rPr>
          <w:rFonts w:ascii="Angsana New" w:hAnsi="Angsana New"/>
          <w:sz w:val="30"/>
          <w:szCs w:val="30"/>
          <w:cs/>
        </w:rPr>
        <w:br/>
      </w:r>
      <w:r w:rsidRPr="00617933">
        <w:rPr>
          <w:rFonts w:ascii="Angsana New" w:hAnsi="Angsana New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3AAB45E4" w14:textId="77777777" w:rsidR="008C00F5" w:rsidRPr="006459B3" w:rsidRDefault="008C00F5" w:rsidP="00E33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CB81D14" w14:textId="2719D220" w:rsidR="002D4841" w:rsidRPr="00101CEA" w:rsidRDefault="009A1A6F" w:rsidP="00E33FD4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2.2</w:t>
      </w:r>
      <w:r w:rsidR="002D4841" w:rsidRPr="00101CE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D4841"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3E409103" w14:textId="77777777" w:rsidR="002D4841" w:rsidRPr="006459B3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7E699" w14:textId="181F6D9E" w:rsidR="002D4841" w:rsidRPr="002554F4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2554F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งบการเงินนี</w:t>
      </w:r>
      <w:r w:rsidR="00E947ED" w:rsidRPr="002554F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้นำเสนอ</w:t>
      </w:r>
      <w:r w:rsidRPr="002554F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เป็นเงินบาทซึ่งเป็นสกุลเงินที่ใช้ในการดำเนินงานของบริษัท</w:t>
      </w:r>
    </w:p>
    <w:p w14:paraId="20265280" w14:textId="77777777" w:rsidR="002D4841" w:rsidRPr="006459B3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937C6F2" w14:textId="00C1333D" w:rsidR="002D4841" w:rsidRPr="00101CEA" w:rsidRDefault="00E947ED" w:rsidP="00E33FD4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2.3</w:t>
      </w:r>
      <w:r w:rsidR="002D4841"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6BD838EF" w14:textId="77777777" w:rsidR="002D4841" w:rsidRPr="006459B3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EBFC7" w14:textId="759B8F9B" w:rsidR="00161C3B" w:rsidRDefault="00A0362E" w:rsidP="00E33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shd w:val="clear" w:color="auto" w:fill="FFFFFF"/>
        </w:rPr>
      </w:pP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ในการจัดทำงบการเงินให้เป็นไปตามมาตรฐานการรายงานทางการเงิน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ผู้บริหารใช้วิจารณญาณ</w:t>
      </w:r>
      <w:r w:rsidR="00543D7D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การประมาณการและข้อสมมติหลายประการ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ซึ่งมีผลกระทบต่อการ</w:t>
      </w:r>
      <w:r w:rsidR="00161C3B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ปฏิบัติตาม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นโยบายการบัญชีของกลุ่มบริษัท</w:t>
      </w:r>
      <w:r w:rsidR="00161C3B">
        <w:rPr>
          <w:rFonts w:asciiTheme="majorBidi" w:hAnsiTheme="majorBidi" w:hint="cs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ทั้งนี้ผลที่เกิดขึ้นจริงอาจแตกต่างจากที่ประมาณการไว้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415DE6B" w14:textId="77777777" w:rsidR="00E53063" w:rsidRPr="006459B3" w:rsidRDefault="00E53063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</w:p>
    <w:p w14:paraId="3976D299" w14:textId="7FD6A413" w:rsidR="00E53063" w:rsidRPr="00E53063" w:rsidRDefault="00B96263" w:rsidP="00E33FD4">
      <w:pPr>
        <w:pStyle w:val="AccountingPolicy"/>
        <w:tabs>
          <w:tab w:val="clear" w:pos="1531"/>
          <w:tab w:val="clear" w:pos="1871"/>
          <w:tab w:val="left" w:pos="-6210"/>
          <w:tab w:val="left" w:pos="1080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79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2.3.1</w:t>
      </w:r>
      <w:r w:rsidRPr="006179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ab/>
      </w:r>
      <w:r w:rsidR="00E53063" w:rsidRPr="0061793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</w:p>
    <w:p w14:paraId="1E7A1B77" w14:textId="77777777" w:rsidR="00E53063" w:rsidRPr="006459B3" w:rsidRDefault="00E53063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7C680A" w14:textId="2B09EC60" w:rsidR="00E53063" w:rsidRPr="00E53063" w:rsidRDefault="00E53063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53063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ประกอบด้วยหมายเหตุข้อต่อไปนี้</w:t>
      </w:r>
    </w:p>
    <w:p w14:paraId="740089FF" w14:textId="53BAEFB3" w:rsidR="00E53063" w:rsidRPr="009C5B20" w:rsidRDefault="008C00F5" w:rsidP="008C0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1260"/>
        <w:gridCol w:w="7470"/>
      </w:tblGrid>
      <w:tr w:rsidR="00E53063" w:rsidRPr="00E53063" w14:paraId="60EF4A97" w14:textId="77777777" w:rsidTr="00617933">
        <w:tc>
          <w:tcPr>
            <w:tcW w:w="1260" w:type="dxa"/>
          </w:tcPr>
          <w:p w14:paraId="583922E8" w14:textId="10DED467" w:rsidR="00E53063" w:rsidRPr="00E53063" w:rsidRDefault="00B96263" w:rsidP="0061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4.1</w:t>
            </w:r>
            <w:r w:rsidR="007634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E5306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7470" w:type="dxa"/>
          </w:tcPr>
          <w:p w14:paraId="56C87777" w14:textId="2D42A658" w:rsidR="003A4373" w:rsidRPr="0054140B" w:rsidRDefault="003A4373" w:rsidP="003A437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933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6179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39BEC51" w14:textId="77777777" w:rsidR="003A4373" w:rsidRPr="0054140B" w:rsidRDefault="003A4373" w:rsidP="00E8525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hanging="51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40B">
              <w:rPr>
                <w:rFonts w:ascii="Angsana New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6FC5C254" w14:textId="77777777" w:rsidR="003A4373" w:rsidRPr="0054140B" w:rsidRDefault="003A4373" w:rsidP="00E8525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hanging="51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40B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2FD0D2D" w14:textId="575F0438" w:rsidR="00E53063" w:rsidRPr="00FF3EA5" w:rsidRDefault="003A4373" w:rsidP="00FF3EA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hanging="51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40B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</w:tc>
      </w:tr>
    </w:tbl>
    <w:p w14:paraId="563135BA" w14:textId="77777777" w:rsidR="00A16657" w:rsidRPr="006459B3" w:rsidRDefault="00A16657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FC0160" w14:textId="59114770" w:rsidR="001F0C4C" w:rsidRPr="00617933" w:rsidRDefault="00B96263" w:rsidP="00E33FD4">
      <w:pPr>
        <w:pStyle w:val="AccountingPolicy"/>
        <w:tabs>
          <w:tab w:val="clear" w:pos="1531"/>
          <w:tab w:val="clear" w:pos="1871"/>
          <w:tab w:val="left" w:pos="-6210"/>
          <w:tab w:val="left" w:pos="1080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179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2.3.2</w:t>
      </w:r>
      <w:r w:rsidRPr="006179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ab/>
      </w:r>
      <w:r w:rsidR="002D4841" w:rsidRPr="0061793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ข้อสมมติและความไม่แน่นอนของการประมาณการ</w:t>
      </w:r>
    </w:p>
    <w:p w14:paraId="39DE1BDD" w14:textId="77777777" w:rsidR="00A16657" w:rsidRPr="006459B3" w:rsidRDefault="00A16657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6C2EFF" w14:textId="32409534" w:rsidR="002D4841" w:rsidRDefault="002D4841" w:rsidP="00E33FD4">
      <w:pPr>
        <w:pStyle w:val="ListParagraph"/>
        <w:tabs>
          <w:tab w:val="clear" w:pos="227"/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1F0C4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B17BF3" w:rsidRPr="001F0C4C">
        <w:rPr>
          <w:rFonts w:asciiTheme="majorBidi" w:hAnsiTheme="majorBidi" w:cstheme="majorBidi"/>
          <w:sz w:val="30"/>
          <w:szCs w:val="30"/>
        </w:rPr>
        <w:t xml:space="preserve"> </w:t>
      </w:r>
      <w:r w:rsidR="00B17BF3" w:rsidRPr="001F0C4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2554F4">
        <w:rPr>
          <w:rFonts w:asciiTheme="majorBidi" w:hAnsiTheme="majorBidi" w:cstheme="majorBidi"/>
          <w:sz w:val="30"/>
          <w:szCs w:val="30"/>
        </w:rPr>
        <w:t xml:space="preserve">31 </w:t>
      </w:r>
      <w:r w:rsidR="002554F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547A3D" w:rsidRPr="001F0C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47A3D" w:rsidRPr="001F0C4C">
        <w:rPr>
          <w:rFonts w:asciiTheme="majorBidi" w:hAnsiTheme="majorBidi" w:cstheme="majorBidi"/>
          <w:sz w:val="30"/>
          <w:szCs w:val="30"/>
        </w:rPr>
        <w:t>2563</w:t>
      </w:r>
      <w:r w:rsidR="00B17BF3" w:rsidRPr="001F0C4C">
        <w:rPr>
          <w:rFonts w:asciiTheme="majorBidi" w:hAnsiTheme="majorBidi" w:cstheme="majorBidi"/>
          <w:sz w:val="30"/>
          <w:szCs w:val="30"/>
        </w:rPr>
        <w:t xml:space="preserve"> </w:t>
      </w:r>
      <w:r w:rsidRPr="001F0C4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</w:t>
      </w:r>
      <w:r w:rsidR="00B17BF3" w:rsidRPr="001F0C4C">
        <w:rPr>
          <w:rFonts w:asciiTheme="majorBidi" w:hAnsiTheme="majorBidi" w:cstheme="majorBidi" w:hint="cs"/>
          <w:sz w:val="30"/>
          <w:szCs w:val="30"/>
          <w:cs/>
        </w:rPr>
        <w:t>จะส่งผล</w:t>
      </w:r>
      <w:r w:rsidRPr="001F0C4C">
        <w:rPr>
          <w:rFonts w:asciiTheme="majorBidi" w:hAnsiTheme="majorBidi" w:cstheme="majorBidi"/>
          <w:sz w:val="30"/>
          <w:szCs w:val="30"/>
          <w:cs/>
        </w:rPr>
        <w:t>ให้ต้องมีการปรับปรุง</w:t>
      </w:r>
      <w:r w:rsidR="009533C7" w:rsidRPr="001F0C4C">
        <w:rPr>
          <w:rFonts w:asciiTheme="majorBidi" w:hAnsiTheme="majorBidi" w:cstheme="majorBidi" w:hint="cs"/>
          <w:sz w:val="30"/>
          <w:szCs w:val="30"/>
          <w:cs/>
        </w:rPr>
        <w:t>ที่มีสาระสำคัญ</w:t>
      </w:r>
      <w:r w:rsidR="00161C3B" w:rsidRPr="001F0C4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1F0C4C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="00A0362E" w:rsidRPr="001F0C4C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E43D9E" w:rsidRPr="001F0C4C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9533C7" w:rsidRPr="001F0C4C">
        <w:rPr>
          <w:rFonts w:asciiTheme="majorBidi" w:hAnsiTheme="majorBidi" w:cstheme="majorBidi" w:hint="cs"/>
          <w:sz w:val="30"/>
          <w:szCs w:val="30"/>
          <w:cs/>
        </w:rPr>
        <w:t>บัญชีถัดไป</w:t>
      </w:r>
      <w:r w:rsidRPr="001F0C4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161C3B" w:rsidRPr="001F0C4C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1F0C4C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72A8B58B" w14:textId="77777777" w:rsidR="00260D5D" w:rsidRPr="006459B3" w:rsidRDefault="00260D5D" w:rsidP="00E33FD4">
      <w:pPr>
        <w:pStyle w:val="ListParagraph"/>
        <w:tabs>
          <w:tab w:val="clear" w:pos="227"/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0"/>
          <w:szCs w:val="20"/>
          <w:shd w:val="clear" w:color="auto" w:fill="FFFFFF"/>
        </w:rPr>
      </w:pPr>
    </w:p>
    <w:tbl>
      <w:tblPr>
        <w:tblW w:w="8820" w:type="dxa"/>
        <w:tblInd w:w="900" w:type="dxa"/>
        <w:tblLook w:val="04A0" w:firstRow="1" w:lastRow="0" w:firstColumn="1" w:lastColumn="0" w:noHBand="0" w:noVBand="1"/>
      </w:tblPr>
      <w:tblGrid>
        <w:gridCol w:w="1170"/>
        <w:gridCol w:w="7650"/>
      </w:tblGrid>
      <w:tr w:rsidR="00E73BEB" w:rsidRPr="00891863" w14:paraId="56526BBB" w14:textId="77777777" w:rsidTr="00260D5D">
        <w:tc>
          <w:tcPr>
            <w:tcW w:w="1170" w:type="dxa"/>
          </w:tcPr>
          <w:p w14:paraId="13AD8E6F" w14:textId="7BB1DAFD" w:rsidR="00E73BEB" w:rsidRPr="001F0E13" w:rsidRDefault="00B6017D" w:rsidP="00E3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211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650" w:type="dxa"/>
          </w:tcPr>
          <w:p w14:paraId="043DEA4E" w14:textId="47805856" w:rsidR="00E73BEB" w:rsidRPr="001F0E13" w:rsidRDefault="00E73BEB" w:rsidP="00E3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6B599C7E" w14:textId="747CC1BB" w:rsidR="00124C81" w:rsidRPr="006459B3" w:rsidRDefault="00124C81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2429F3" w14:textId="00ED2E11" w:rsidR="005B50D1" w:rsidRPr="009540CE" w:rsidRDefault="005B50D1" w:rsidP="00E33FD4">
      <w:pPr>
        <w:pStyle w:val="index"/>
        <w:numPr>
          <w:ilvl w:val="0"/>
          <w:numId w:val="7"/>
        </w:numPr>
        <w:tabs>
          <w:tab w:val="clear" w:pos="97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40CE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การเปลี่ยนแปลงนโยบายการบัญชี</w:t>
      </w:r>
      <w:r w:rsidRPr="009540C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1D6A0B13" w14:textId="77777777" w:rsidR="005B50D1" w:rsidRPr="006459B3" w:rsidRDefault="005B50D1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20"/>
          <w:szCs w:val="20"/>
          <w:lang w:bidi="ar-SA"/>
        </w:rPr>
      </w:pPr>
    </w:p>
    <w:p w14:paraId="73072153" w14:textId="044196B1" w:rsidR="005B50D1" w:rsidRPr="009540CE" w:rsidRDefault="005B50D1" w:rsidP="00E33FD4">
      <w:pPr>
        <w:pStyle w:val="BodyText2"/>
        <w:tabs>
          <w:tab w:val="left" w:pos="-1710"/>
          <w:tab w:val="left" w:pos="540"/>
        </w:tabs>
        <w:ind w:left="540" w:right="-45" w:firstLine="0"/>
        <w:jc w:val="thaiDistribute"/>
        <w:rPr>
          <w:rFonts w:asciiTheme="majorBidi" w:hAnsiTheme="majorBidi"/>
          <w:sz w:val="30"/>
          <w:szCs w:val="30"/>
        </w:rPr>
      </w:pPr>
      <w:r w:rsidRPr="00617933">
        <w:rPr>
          <w:rFonts w:asciiTheme="majorBidi" w:hAnsiTheme="majorBidi" w:hint="cs"/>
          <w:sz w:val="30"/>
          <w:szCs w:val="30"/>
          <w:cs/>
        </w:rPr>
        <w:t>ตั้งแต่วันที่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cstheme="majorBidi"/>
          <w:sz w:val="30"/>
          <w:szCs w:val="30"/>
        </w:rPr>
        <w:t>1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มกราคม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cstheme="majorBidi"/>
          <w:sz w:val="30"/>
          <w:szCs w:val="30"/>
        </w:rPr>
        <w:t>2563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กลุ่ม</w:t>
      </w:r>
      <w:r w:rsidR="006E1929" w:rsidRPr="00617933">
        <w:rPr>
          <w:rFonts w:asciiTheme="majorBidi" w:hAnsiTheme="majorBidi" w:hint="cs"/>
          <w:sz w:val="30"/>
          <w:szCs w:val="30"/>
          <w:cs/>
        </w:rPr>
        <w:t>บริษัท</w:t>
      </w:r>
      <w:r w:rsidRPr="00617933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="002554F4" w:rsidRPr="0061793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617933">
        <w:rPr>
          <w:rFonts w:asciiTheme="majorBidi" w:hAnsiTheme="majorBidi" w:cstheme="majorBidi"/>
          <w:sz w:val="30"/>
          <w:szCs w:val="30"/>
        </w:rPr>
        <w:t xml:space="preserve">TFRS 16 </w:t>
      </w:r>
      <w:r w:rsidRPr="00617933">
        <w:rPr>
          <w:rFonts w:asciiTheme="majorBidi" w:hAnsiTheme="majorBidi" w:hint="cs"/>
          <w:sz w:val="30"/>
          <w:szCs w:val="30"/>
          <w:cs/>
        </w:rPr>
        <w:t>เป็นครั้งแรก</w:t>
      </w:r>
    </w:p>
    <w:p w14:paraId="38E6FC35" w14:textId="77777777" w:rsidR="00A16657" w:rsidRPr="006459B3" w:rsidRDefault="00A16657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080"/>
        <w:gridCol w:w="180"/>
        <w:gridCol w:w="1080"/>
        <w:gridCol w:w="180"/>
        <w:gridCol w:w="1080"/>
        <w:gridCol w:w="180"/>
        <w:gridCol w:w="1080"/>
      </w:tblGrid>
      <w:tr w:rsidR="00A57827" w:rsidRPr="0095241B" w14:paraId="6A708595" w14:textId="77777777" w:rsidTr="00352115">
        <w:trPr>
          <w:cantSplit/>
          <w:trHeight w:val="299"/>
          <w:tblHeader/>
        </w:trPr>
        <w:tc>
          <w:tcPr>
            <w:tcW w:w="3420" w:type="dxa"/>
            <w:vAlign w:val="bottom"/>
          </w:tcPr>
          <w:p w14:paraId="38EF9AFC" w14:textId="5E08B5EE" w:rsidR="00A57827" w:rsidRPr="00A57827" w:rsidRDefault="00A57827" w:rsidP="00B3341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9900F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EB87978" w14:textId="6EB6A763" w:rsidR="00A57827" w:rsidRPr="00A57827" w:rsidRDefault="00A57827" w:rsidP="00B3341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</w:rPr>
            </w:pPr>
            <w:r w:rsidRPr="00A578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618F1A0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FA3283" w14:textId="0AA1034F" w:rsidR="00A57827" w:rsidRPr="00A57827" w:rsidRDefault="00A57827" w:rsidP="00B3341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578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3D26B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กิจการ</w:t>
            </w:r>
            <w:r w:rsidRPr="00A5782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42767" w:rsidRPr="0095241B" w14:paraId="3395721B" w14:textId="77777777" w:rsidTr="002A0BB4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79C19598" w14:textId="66AE66AA" w:rsidR="00642767" w:rsidRPr="00617933" w:rsidRDefault="00642767" w:rsidP="0064276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79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</w:t>
            </w:r>
            <w:r w:rsidRPr="0061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179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990" w:type="dxa"/>
            <w:vAlign w:val="bottom"/>
          </w:tcPr>
          <w:p w14:paraId="1294DAB6" w14:textId="1F61FAFF" w:rsidR="00642767" w:rsidRPr="00617933" w:rsidRDefault="00642767" w:rsidP="006427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179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73974092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C9513AF" w14:textId="77777777" w:rsidR="00642767" w:rsidRPr="00A57827" w:rsidRDefault="00642767" w:rsidP="006427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54E15" w14:textId="6713ED7B" w:rsidR="00642767" w:rsidRPr="00A57827" w:rsidRDefault="00642767" w:rsidP="0064276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6CC170E4" w14:textId="77777777" w:rsidR="00642767" w:rsidRPr="00A57827" w:rsidRDefault="00642767" w:rsidP="0064276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</w:t>
            </w:r>
            <w:r w:rsidRPr="00A578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5414BEEE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DA413" w14:textId="77777777" w:rsidR="00642767" w:rsidRPr="00A57827" w:rsidRDefault="00642767" w:rsidP="0064276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9BC5128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FDCDC" w14:textId="028A8771" w:rsidR="00642767" w:rsidRPr="00A57827" w:rsidRDefault="00642767" w:rsidP="0064276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5F28997E" w14:textId="77777777" w:rsidR="00642767" w:rsidRPr="00A57827" w:rsidRDefault="00642767" w:rsidP="0064276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</w:t>
            </w:r>
            <w:r w:rsidRPr="00A578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642767" w:rsidRPr="0095241B" w14:paraId="7DA257D0" w14:textId="77777777" w:rsidTr="00352115">
        <w:trPr>
          <w:cantSplit/>
          <w:trHeight w:val="20"/>
          <w:tblHeader/>
        </w:trPr>
        <w:tc>
          <w:tcPr>
            <w:tcW w:w="3420" w:type="dxa"/>
          </w:tcPr>
          <w:p w14:paraId="07474EE7" w14:textId="77777777" w:rsidR="00642767" w:rsidRPr="00A57827" w:rsidRDefault="00642767" w:rsidP="0064276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5AAA645" w14:textId="78FAA3AD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EB9814E" w14:textId="2B41A453" w:rsidR="00642767" w:rsidRPr="00A57827" w:rsidRDefault="00642767" w:rsidP="0064276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42767" w:rsidRPr="0095241B" w14:paraId="2E25F2D5" w14:textId="77777777" w:rsidTr="00352115">
        <w:trPr>
          <w:cantSplit/>
          <w:trHeight w:val="20"/>
        </w:trPr>
        <w:tc>
          <w:tcPr>
            <w:tcW w:w="3420" w:type="dxa"/>
          </w:tcPr>
          <w:p w14:paraId="580FB588" w14:textId="77777777" w:rsidR="00642767" w:rsidRPr="00A57827" w:rsidRDefault="00642767" w:rsidP="0064276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57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5782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578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6DB3FCB1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F20DC9" w14:textId="7A3AD16A" w:rsidR="00642767" w:rsidRPr="00A57827" w:rsidRDefault="00642767" w:rsidP="00642767">
            <w:pPr>
              <w:pStyle w:val="acctfourfigures"/>
              <w:tabs>
                <w:tab w:val="clear" w:pos="765"/>
                <w:tab w:val="decimal" w:pos="822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694,898</w:t>
            </w:r>
          </w:p>
        </w:tc>
        <w:tc>
          <w:tcPr>
            <w:tcW w:w="180" w:type="dxa"/>
            <w:vAlign w:val="bottom"/>
          </w:tcPr>
          <w:p w14:paraId="5D0798AE" w14:textId="77777777" w:rsidR="00642767" w:rsidRPr="00A57827" w:rsidRDefault="00642767" w:rsidP="006427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79420D" w14:textId="6BE833A6" w:rsidR="00642767" w:rsidRPr="00A57827" w:rsidRDefault="00642767" w:rsidP="0064276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180" w:type="dxa"/>
            <w:vAlign w:val="bottom"/>
          </w:tcPr>
          <w:p w14:paraId="51E7A358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7250C5" w14:textId="59CB8915" w:rsidR="00642767" w:rsidRPr="00A57827" w:rsidRDefault="00642767" w:rsidP="000A7AB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662,496</w:t>
            </w:r>
          </w:p>
        </w:tc>
        <w:tc>
          <w:tcPr>
            <w:tcW w:w="180" w:type="dxa"/>
            <w:vAlign w:val="bottom"/>
          </w:tcPr>
          <w:p w14:paraId="42915B53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95D1C" w14:textId="0BBA3CF3" w:rsidR="00642767" w:rsidRPr="00A57827" w:rsidRDefault="00642767" w:rsidP="0064276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</w:tr>
      <w:tr w:rsidR="00642767" w:rsidRPr="0095241B" w14:paraId="51BDCA80" w14:textId="77777777" w:rsidTr="00352115">
        <w:trPr>
          <w:cantSplit/>
          <w:trHeight w:val="254"/>
        </w:trPr>
        <w:tc>
          <w:tcPr>
            <w:tcW w:w="3420" w:type="dxa"/>
          </w:tcPr>
          <w:p w14:paraId="00E1B24B" w14:textId="77777777" w:rsidR="00642767" w:rsidRPr="00A57827" w:rsidRDefault="00642767" w:rsidP="0064276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6D81A3B6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26D5D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DA4B8C" w14:textId="77777777" w:rsidR="00642767" w:rsidRPr="00A57827" w:rsidRDefault="00642767" w:rsidP="006427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10DA0" w14:textId="77777777" w:rsidR="00642767" w:rsidRPr="00A57827" w:rsidRDefault="00642767" w:rsidP="006427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C4B62D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8DAA58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CCF58B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F4ADD5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67" w:rsidRPr="0095241B" w14:paraId="373F84FA" w14:textId="77777777" w:rsidTr="00352115">
        <w:trPr>
          <w:cantSplit/>
          <w:trHeight w:val="254"/>
        </w:trPr>
        <w:tc>
          <w:tcPr>
            <w:tcW w:w="3420" w:type="dxa"/>
          </w:tcPr>
          <w:p w14:paraId="790E6FBB" w14:textId="362C4F24" w:rsidR="00642767" w:rsidRPr="00A57827" w:rsidRDefault="00642767" w:rsidP="0064276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39E153F7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5F0E77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BA95A4" w14:textId="77777777" w:rsidR="00642767" w:rsidRPr="00A57827" w:rsidRDefault="00642767" w:rsidP="006427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0B8714" w14:textId="77777777" w:rsidR="00642767" w:rsidRPr="00A57827" w:rsidRDefault="00642767" w:rsidP="006427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49BD37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CD499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A4E7D3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5E2F0C" w14:textId="77777777" w:rsidR="00642767" w:rsidRPr="00A57827" w:rsidRDefault="00642767" w:rsidP="0064276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67" w:rsidRPr="0095241B" w14:paraId="1E6A7D9A" w14:textId="77777777" w:rsidTr="00352115">
        <w:trPr>
          <w:cantSplit/>
          <w:trHeight w:val="20"/>
        </w:trPr>
        <w:tc>
          <w:tcPr>
            <w:tcW w:w="3420" w:type="dxa"/>
          </w:tcPr>
          <w:p w14:paraId="1ADD3C56" w14:textId="77777777" w:rsidR="00642767" w:rsidRPr="00A57827" w:rsidRDefault="00642767" w:rsidP="0064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0" w:type="dxa"/>
            <w:vAlign w:val="bottom"/>
          </w:tcPr>
          <w:p w14:paraId="34606B69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3.1.1</w:t>
            </w:r>
          </w:p>
        </w:tc>
        <w:tc>
          <w:tcPr>
            <w:tcW w:w="1080" w:type="dxa"/>
            <w:vAlign w:val="bottom"/>
          </w:tcPr>
          <w:p w14:paraId="72056F83" w14:textId="41759682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180" w:type="dxa"/>
            <w:vAlign w:val="bottom"/>
          </w:tcPr>
          <w:p w14:paraId="5593E2A9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6B40CB" w14:textId="61CD813A" w:rsidR="00642767" w:rsidRPr="00A57827" w:rsidRDefault="00642767" w:rsidP="0064276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(2,567)</w:t>
            </w:r>
          </w:p>
        </w:tc>
        <w:tc>
          <w:tcPr>
            <w:tcW w:w="180" w:type="dxa"/>
            <w:vAlign w:val="bottom"/>
          </w:tcPr>
          <w:p w14:paraId="1EA16598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33463" w14:textId="0EDCD1CB" w:rsidR="00642767" w:rsidRPr="00A57827" w:rsidRDefault="00642767" w:rsidP="00642767">
            <w:pPr>
              <w:pStyle w:val="acctfourfigures"/>
              <w:tabs>
                <w:tab w:val="clear" w:pos="765"/>
                <w:tab w:val="decimal" w:pos="730"/>
                <w:tab w:val="decimal" w:pos="824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180" w:type="dxa"/>
            <w:vAlign w:val="bottom"/>
          </w:tcPr>
          <w:p w14:paraId="4BBD8E55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0A40F3" w14:textId="410CED39" w:rsidR="00642767" w:rsidRPr="00A57827" w:rsidRDefault="00642767" w:rsidP="00642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(2,567)</w:t>
            </w:r>
          </w:p>
        </w:tc>
      </w:tr>
      <w:tr w:rsidR="00642767" w:rsidRPr="0095241B" w14:paraId="116BA0EB" w14:textId="77777777" w:rsidTr="00352115">
        <w:trPr>
          <w:cantSplit/>
          <w:trHeight w:val="20"/>
        </w:trPr>
        <w:tc>
          <w:tcPr>
            <w:tcW w:w="3420" w:type="dxa"/>
          </w:tcPr>
          <w:p w14:paraId="76612FD2" w14:textId="77777777" w:rsidR="00642767" w:rsidRPr="00A57827" w:rsidRDefault="00642767" w:rsidP="0064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97471F2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3.1.2</w:t>
            </w:r>
          </w:p>
        </w:tc>
        <w:tc>
          <w:tcPr>
            <w:tcW w:w="1080" w:type="dxa"/>
            <w:vAlign w:val="bottom"/>
          </w:tcPr>
          <w:p w14:paraId="5343FEB2" w14:textId="6A508A0F" w:rsidR="00642767" w:rsidRPr="00A57827" w:rsidRDefault="00642767" w:rsidP="00F04C07">
            <w:pPr>
              <w:pStyle w:val="acctfourfigures"/>
              <w:tabs>
                <w:tab w:val="clear" w:pos="765"/>
                <w:tab w:val="decimal" w:pos="604"/>
                <w:tab w:val="decimal" w:pos="1642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0" w:type="dxa"/>
            <w:vAlign w:val="bottom"/>
          </w:tcPr>
          <w:p w14:paraId="728ECBD3" w14:textId="77777777" w:rsidR="00642767" w:rsidRPr="00A57827" w:rsidRDefault="00642767" w:rsidP="006427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2E63B2" w14:textId="068B4458" w:rsidR="00642767" w:rsidRPr="00A57827" w:rsidRDefault="00642767" w:rsidP="006427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B3A237" w14:textId="77777777" w:rsidR="00642767" w:rsidRPr="00A57827" w:rsidRDefault="00642767" w:rsidP="0064276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63103E" w14:textId="6D96BBF3" w:rsidR="00642767" w:rsidRPr="00A57827" w:rsidRDefault="00642767" w:rsidP="00F04C0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0" w:type="dxa"/>
            <w:vAlign w:val="bottom"/>
          </w:tcPr>
          <w:p w14:paraId="3672E288" w14:textId="77777777" w:rsidR="00642767" w:rsidRPr="00A57827" w:rsidRDefault="00642767" w:rsidP="0064276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69443C" w14:textId="4AB55C7A" w:rsidR="00642767" w:rsidRPr="00A57827" w:rsidRDefault="00642767" w:rsidP="0064276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42767" w:rsidRPr="0095241B" w14:paraId="3B781768" w14:textId="77777777" w:rsidTr="00352115">
        <w:trPr>
          <w:cantSplit/>
          <w:trHeight w:val="20"/>
        </w:trPr>
        <w:tc>
          <w:tcPr>
            <w:tcW w:w="3420" w:type="dxa"/>
          </w:tcPr>
          <w:p w14:paraId="7CFF7A2B" w14:textId="77777777" w:rsidR="00642767" w:rsidRPr="00A57827" w:rsidRDefault="00642767" w:rsidP="0064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6FFEAC5E" w14:textId="12E9AB6F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278FF5" w14:textId="29E19A58" w:rsidR="00642767" w:rsidRPr="00A57827" w:rsidRDefault="00642767" w:rsidP="00F04C0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620</w:t>
            </w:r>
          </w:p>
        </w:tc>
        <w:tc>
          <w:tcPr>
            <w:tcW w:w="180" w:type="dxa"/>
            <w:vAlign w:val="bottom"/>
          </w:tcPr>
          <w:p w14:paraId="40CA5C95" w14:textId="77777777" w:rsidR="00642767" w:rsidRPr="00A57827" w:rsidRDefault="00642767" w:rsidP="006427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4E8AE9" w14:textId="2480CBC4" w:rsidR="00642767" w:rsidRPr="00A57827" w:rsidRDefault="00642767" w:rsidP="0064276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1633CAC3" w14:textId="77777777" w:rsidR="00642767" w:rsidRPr="00A57827" w:rsidRDefault="00642767" w:rsidP="0064276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66491" w14:textId="04D12FB9" w:rsidR="00642767" w:rsidRPr="00A57827" w:rsidRDefault="00642767" w:rsidP="00F04C0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620</w:t>
            </w:r>
          </w:p>
        </w:tc>
        <w:tc>
          <w:tcPr>
            <w:tcW w:w="180" w:type="dxa"/>
            <w:vAlign w:val="bottom"/>
          </w:tcPr>
          <w:p w14:paraId="167D04B1" w14:textId="77777777" w:rsidR="00642767" w:rsidRPr="00A57827" w:rsidRDefault="00642767" w:rsidP="0064276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29B0FF" w14:textId="74891784" w:rsidR="00642767" w:rsidRPr="00A57827" w:rsidRDefault="00642767" w:rsidP="00642767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42767" w:rsidRPr="0095241B" w14:paraId="226C2E22" w14:textId="77777777" w:rsidTr="00352115">
        <w:trPr>
          <w:cantSplit/>
          <w:trHeight w:val="20"/>
        </w:trPr>
        <w:tc>
          <w:tcPr>
            <w:tcW w:w="3420" w:type="dxa"/>
          </w:tcPr>
          <w:p w14:paraId="71800611" w14:textId="77777777" w:rsidR="00642767" w:rsidRPr="00A57827" w:rsidRDefault="00642767" w:rsidP="0064276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57759FDB" w14:textId="77777777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271B2" w14:textId="19F33C35" w:rsidR="00642767" w:rsidRPr="00A57827" w:rsidRDefault="00642767" w:rsidP="00642767">
            <w:pPr>
              <w:pStyle w:val="acctfourfigures"/>
              <w:tabs>
                <w:tab w:val="decimal" w:pos="731"/>
                <w:tab w:val="decimal" w:pos="824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697,976</w:t>
            </w:r>
          </w:p>
        </w:tc>
        <w:tc>
          <w:tcPr>
            <w:tcW w:w="180" w:type="dxa"/>
            <w:vAlign w:val="bottom"/>
          </w:tcPr>
          <w:p w14:paraId="65508B09" w14:textId="77777777" w:rsidR="00642767" w:rsidRPr="00A57827" w:rsidRDefault="00642767" w:rsidP="0064276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2BC26" w14:textId="3D538198" w:rsidR="00642767" w:rsidRPr="007A0C93" w:rsidRDefault="00642767" w:rsidP="0064276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(70)</w:t>
            </w:r>
          </w:p>
        </w:tc>
        <w:tc>
          <w:tcPr>
            <w:tcW w:w="180" w:type="dxa"/>
            <w:vAlign w:val="bottom"/>
          </w:tcPr>
          <w:p w14:paraId="4428DC84" w14:textId="77777777" w:rsidR="00642767" w:rsidRPr="00A57827" w:rsidRDefault="00642767" w:rsidP="0064276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07E34" w14:textId="2D96C3DA" w:rsidR="00642767" w:rsidRPr="007A0C93" w:rsidRDefault="00642767" w:rsidP="00642767">
            <w:pPr>
              <w:pStyle w:val="acctfourfigures"/>
              <w:tabs>
                <w:tab w:val="decimal" w:pos="734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665,574</w:t>
            </w:r>
          </w:p>
        </w:tc>
        <w:tc>
          <w:tcPr>
            <w:tcW w:w="180" w:type="dxa"/>
            <w:vAlign w:val="bottom"/>
          </w:tcPr>
          <w:p w14:paraId="1E169152" w14:textId="77777777" w:rsidR="00642767" w:rsidRPr="00A57827" w:rsidRDefault="00642767" w:rsidP="0064276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1B727" w14:textId="5F9A8AD5" w:rsidR="00642767" w:rsidRPr="00333C34" w:rsidRDefault="00642767" w:rsidP="00642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C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(70)</w:t>
            </w:r>
          </w:p>
        </w:tc>
      </w:tr>
    </w:tbl>
    <w:p w14:paraId="73EE3FAB" w14:textId="3804F8F1" w:rsidR="003D26BC" w:rsidRPr="003D26BC" w:rsidRDefault="003D26BC" w:rsidP="00E8525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26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0D91AF6" w14:textId="12D82C52" w:rsidR="001562E5" w:rsidRDefault="001562E5" w:rsidP="001562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56E93A5" w14:textId="0CE6CFE6" w:rsidR="003D26BC" w:rsidRPr="00617933" w:rsidRDefault="002554F4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7933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เจ้าของ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ณ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วันที่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/>
          <w:sz w:val="30"/>
          <w:szCs w:val="30"/>
        </w:rPr>
        <w:t>1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มกราคม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/>
          <w:sz w:val="30"/>
          <w:szCs w:val="30"/>
        </w:rPr>
        <w:t>2563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ดังนั้นกลุ่มบริษัทจึง</w:t>
      </w:r>
      <w:r w:rsidR="00642767" w:rsidRPr="00617933">
        <w:rPr>
          <w:rFonts w:ascii="Angsana New" w:hAnsi="Angsana New"/>
          <w:sz w:val="30"/>
          <w:szCs w:val="30"/>
        </w:rPr>
        <w:br/>
      </w:r>
      <w:r w:rsidRPr="00617933">
        <w:rPr>
          <w:rFonts w:ascii="Angsana New" w:hAnsi="Angsana New" w:hint="cs"/>
          <w:sz w:val="30"/>
          <w:szCs w:val="30"/>
          <w:cs/>
        </w:rPr>
        <w:t>ไม่ปรับปรุงข้อมูลที่นำเสนอในปี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/>
          <w:sz w:val="30"/>
          <w:szCs w:val="30"/>
        </w:rPr>
        <w:t>2562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54157361" w14:textId="77777777" w:rsidR="002554F4" w:rsidRPr="00617933" w:rsidRDefault="002554F4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22EA72" w14:textId="0266A152" w:rsidR="003D26BC" w:rsidRDefault="003D26BC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793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</w:t>
      </w:r>
      <w:r w:rsidR="002554F4" w:rsidRPr="00617933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สินทรัพย์ทางการเงินและหนี้สินทางการเงินตลอดจนการรับรู้ </w:t>
      </w:r>
      <w:r w:rsidRPr="00617933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="00A243D4" w:rsidRPr="00617933">
        <w:rPr>
          <w:rFonts w:ascii="Angsana New" w:hAnsi="Angsana New"/>
          <w:sz w:val="30"/>
          <w:szCs w:val="30"/>
        </w:rPr>
        <w:t xml:space="preserve"> </w:t>
      </w:r>
      <w:r w:rsidR="00A243D4" w:rsidRPr="00617933">
        <w:rPr>
          <w:rFonts w:ascii="Angsana New" w:hAnsi="Angsana New" w:hint="cs"/>
          <w:sz w:val="30"/>
          <w:szCs w:val="30"/>
          <w:cs/>
        </w:rPr>
        <w:t>โดยรายละเอียดของนโยบายการบัญชีเปิดเผยในหมายเหตุ</w:t>
      </w:r>
      <w:r w:rsidR="00A243D4" w:rsidRPr="00FF3EA5">
        <w:rPr>
          <w:rFonts w:ascii="Angsana New" w:hAnsi="Angsana New" w:hint="cs"/>
          <w:sz w:val="30"/>
          <w:szCs w:val="30"/>
          <w:cs/>
        </w:rPr>
        <w:t>ข้อ</w:t>
      </w:r>
      <w:r w:rsidR="00A243D4" w:rsidRPr="00FF3EA5">
        <w:rPr>
          <w:rFonts w:ascii="Angsana New" w:hAnsi="Angsana New"/>
          <w:sz w:val="30"/>
          <w:szCs w:val="30"/>
          <w:cs/>
        </w:rPr>
        <w:t xml:space="preserve"> </w:t>
      </w:r>
      <w:r w:rsidR="00A243D4" w:rsidRPr="00FF3EA5">
        <w:rPr>
          <w:rFonts w:ascii="Angsana New" w:hAnsi="Angsana New"/>
          <w:sz w:val="30"/>
          <w:szCs w:val="30"/>
        </w:rPr>
        <w:t xml:space="preserve">4.6 </w:t>
      </w:r>
      <w:r w:rsidR="00A243D4" w:rsidRPr="00FF3EA5">
        <w:rPr>
          <w:rFonts w:ascii="Angsana New" w:hAnsi="Angsana New" w:hint="cs"/>
          <w:sz w:val="30"/>
          <w:szCs w:val="30"/>
          <w:cs/>
        </w:rPr>
        <w:t>และข้อ</w:t>
      </w:r>
      <w:r w:rsidR="00A243D4" w:rsidRPr="00FF3EA5">
        <w:rPr>
          <w:rFonts w:ascii="Angsana New" w:hAnsi="Angsana New"/>
          <w:sz w:val="30"/>
          <w:szCs w:val="30"/>
          <w:cs/>
        </w:rPr>
        <w:t xml:space="preserve"> </w:t>
      </w:r>
      <w:r w:rsidR="00A243D4" w:rsidRPr="00FF3EA5">
        <w:rPr>
          <w:rFonts w:ascii="Angsana New" w:hAnsi="Angsana New"/>
          <w:sz w:val="30"/>
          <w:szCs w:val="30"/>
        </w:rPr>
        <w:t>4.8</w:t>
      </w:r>
      <w:r w:rsidR="00A243D4" w:rsidRPr="00617933">
        <w:rPr>
          <w:rFonts w:ascii="Angsana New" w:hAnsi="Angsana New"/>
          <w:sz w:val="30"/>
          <w:szCs w:val="30"/>
          <w:cs/>
        </w:rPr>
        <w:t xml:space="preserve"> </w:t>
      </w:r>
      <w:r w:rsidR="00A243D4" w:rsidRPr="00617933">
        <w:rPr>
          <w:rFonts w:ascii="Angsana New" w:hAnsi="Angsana New" w:hint="cs"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ผลกระทบจากการถือปฏิบัติตามมาตรฐานการรายงานทางการเงินกลุ่มเครื่องมือทางการเงินมีดังนี้</w:t>
      </w:r>
    </w:p>
    <w:p w14:paraId="36478608" w14:textId="77777777" w:rsidR="00FF3EA5" w:rsidRDefault="00FF3EA5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88F886" w14:textId="69A151EF" w:rsidR="003D26BC" w:rsidRPr="003D26BC" w:rsidRDefault="003D26BC" w:rsidP="00333C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26BC">
        <w:rPr>
          <w:rFonts w:ascii="Angsana New" w:hAnsi="Angsana New"/>
          <w:i/>
          <w:iCs/>
          <w:sz w:val="30"/>
          <w:szCs w:val="30"/>
        </w:rPr>
        <w:t>3.1.1</w:t>
      </w:r>
      <w:r w:rsidR="00333C34">
        <w:rPr>
          <w:rFonts w:ascii="Angsana New" w:hAnsi="Angsana New"/>
          <w:i/>
          <w:iCs/>
          <w:sz w:val="30"/>
          <w:szCs w:val="30"/>
        </w:rPr>
        <w:tab/>
      </w:r>
      <w:r w:rsidRPr="003D26BC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1DB2EFBE" w14:textId="77777777" w:rsidR="003D26BC" w:rsidRPr="003D26BC" w:rsidRDefault="003D26BC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4DF1AD" w14:textId="486F3DB6" w:rsidR="002554F4" w:rsidRPr="002554F4" w:rsidRDefault="002554F4" w:rsidP="002554F4">
      <w:pPr>
        <w:pStyle w:val="BodyText2"/>
        <w:tabs>
          <w:tab w:val="left" w:pos="-1710"/>
          <w:tab w:val="left" w:pos="540"/>
          <w:tab w:val="left" w:pos="1170"/>
        </w:tabs>
        <w:ind w:left="1170" w:right="387" w:firstLine="0"/>
        <w:jc w:val="thaiDistribute"/>
        <w:rPr>
          <w:rFonts w:ascii="Angsana New" w:hAnsi="Angsana New"/>
          <w:sz w:val="30"/>
          <w:szCs w:val="30"/>
        </w:rPr>
      </w:pPr>
      <w:r w:rsidRPr="002554F4">
        <w:rPr>
          <w:rFonts w:ascii="Angsana New" w:hAnsi="Angsana New"/>
          <w:sz w:val="30"/>
          <w:szCs w:val="30"/>
        </w:rPr>
        <w:t>TFRS 9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กำหนดการจัดประเภทสินทรัพย์ทางการเงินเป็น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/>
          <w:sz w:val="30"/>
          <w:szCs w:val="30"/>
        </w:rPr>
        <w:t>3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ประเภท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ได้แก่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2554F4">
        <w:rPr>
          <w:rFonts w:ascii="Angsana New" w:hAnsi="Angsana New"/>
          <w:sz w:val="30"/>
          <w:szCs w:val="30"/>
          <w:cs/>
        </w:rPr>
        <w:t xml:space="preserve"> (</w:t>
      </w:r>
      <w:r w:rsidRPr="002554F4">
        <w:rPr>
          <w:rFonts w:ascii="Angsana New" w:hAnsi="Angsana New"/>
          <w:sz w:val="30"/>
          <w:szCs w:val="30"/>
        </w:rPr>
        <w:t xml:space="preserve">FVOCI) </w:t>
      </w:r>
      <w:r w:rsidRPr="002554F4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2554F4">
        <w:rPr>
          <w:rFonts w:ascii="Angsana New" w:hAnsi="Angsana New"/>
          <w:sz w:val="30"/>
          <w:szCs w:val="30"/>
          <w:cs/>
        </w:rPr>
        <w:t xml:space="preserve"> (</w:t>
      </w:r>
      <w:r w:rsidRPr="002554F4">
        <w:rPr>
          <w:rFonts w:ascii="Angsana New" w:hAnsi="Angsana New"/>
          <w:sz w:val="30"/>
          <w:szCs w:val="30"/>
        </w:rPr>
        <w:t xml:space="preserve">FVTPL) </w:t>
      </w:r>
      <w:r w:rsidRPr="002554F4">
        <w:rPr>
          <w:rFonts w:ascii="Angsana New" w:hAnsi="Angsana New" w:hint="cs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Pr="002554F4">
        <w:rPr>
          <w:rFonts w:ascii="Angsana New" w:hAnsi="Angsana New"/>
          <w:sz w:val="30"/>
          <w:szCs w:val="30"/>
          <w:cs/>
        </w:rPr>
        <w:t xml:space="preserve">  </w:t>
      </w:r>
      <w:r w:rsidRPr="002554F4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>9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 w:hint="cs"/>
          <w:sz w:val="30"/>
          <w:szCs w:val="30"/>
          <w:cs/>
        </w:rPr>
        <w:t>ฉบับที่</w:t>
      </w:r>
      <w:r w:rsidRPr="002554F4">
        <w:rPr>
          <w:rFonts w:ascii="Angsana New" w:hAnsi="Angsana New"/>
          <w:sz w:val="30"/>
          <w:szCs w:val="30"/>
          <w:cs/>
        </w:rPr>
        <w:t xml:space="preserve"> </w:t>
      </w:r>
      <w:r w:rsidRPr="002554F4">
        <w:rPr>
          <w:rFonts w:ascii="Angsana New" w:hAnsi="Angsana New"/>
          <w:sz w:val="30"/>
          <w:szCs w:val="30"/>
        </w:rPr>
        <w:t>105 (TAS 105)</w:t>
      </w:r>
    </w:p>
    <w:p w14:paraId="583D7002" w14:textId="77777777" w:rsidR="002554F4" w:rsidRPr="002554F4" w:rsidRDefault="002554F4" w:rsidP="002554F4">
      <w:pPr>
        <w:pStyle w:val="BodyText2"/>
        <w:tabs>
          <w:tab w:val="left" w:pos="-1710"/>
          <w:tab w:val="left" w:pos="540"/>
        </w:tabs>
        <w:ind w:left="1080" w:right="387"/>
        <w:jc w:val="thaiDistribute"/>
        <w:rPr>
          <w:rFonts w:ascii="Angsana New" w:hAnsi="Angsana New"/>
          <w:sz w:val="30"/>
          <w:szCs w:val="30"/>
        </w:rPr>
      </w:pPr>
    </w:p>
    <w:p w14:paraId="64F58414" w14:textId="141FB522" w:rsidR="009906BC" w:rsidRPr="002554F4" w:rsidRDefault="002554F4" w:rsidP="002554F4">
      <w:pPr>
        <w:pStyle w:val="BodyText2"/>
        <w:tabs>
          <w:tab w:val="left" w:pos="-1710"/>
          <w:tab w:val="left" w:pos="540"/>
          <w:tab w:val="left" w:pos="900"/>
        </w:tabs>
        <w:ind w:left="1170" w:right="387" w:firstLine="0"/>
        <w:jc w:val="thaiDistribute"/>
        <w:rPr>
          <w:rFonts w:ascii="Angsana New" w:hAnsi="Angsana New"/>
          <w:sz w:val="30"/>
          <w:szCs w:val="30"/>
        </w:rPr>
      </w:pPr>
      <w:r w:rsidRPr="00617933">
        <w:rPr>
          <w:rFonts w:ascii="Angsana New" w:hAnsi="Angsana New" w:hint="cs"/>
          <w:sz w:val="30"/>
          <w:szCs w:val="30"/>
          <w:cs/>
        </w:rPr>
        <w:t>ตาม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/>
          <w:sz w:val="30"/>
          <w:szCs w:val="30"/>
        </w:rPr>
        <w:t xml:space="preserve">TFRS 9 </w:t>
      </w:r>
      <w:r w:rsidRPr="00617933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</w:t>
      </w:r>
      <w:r w:rsidR="0093250C">
        <w:rPr>
          <w:rFonts w:ascii="Angsana New" w:hAnsi="Angsana New" w:hint="cs"/>
          <w:sz w:val="30"/>
          <w:szCs w:val="30"/>
          <w:cs/>
        </w:rPr>
        <w:t>รายได้</w:t>
      </w:r>
      <w:r w:rsidRPr="00617933">
        <w:rPr>
          <w:rFonts w:ascii="Angsana New" w:hAnsi="Angsana New" w:hint="cs"/>
          <w:sz w:val="30"/>
          <w:szCs w:val="30"/>
          <w:cs/>
        </w:rPr>
        <w:t>ดอกเบี้ยและ</w:t>
      </w:r>
      <w:r w:rsidR="0093250C">
        <w:rPr>
          <w:rFonts w:ascii="Angsana New" w:hAnsi="Angsana New" w:hint="cs"/>
          <w:sz w:val="30"/>
          <w:szCs w:val="30"/>
          <w:cs/>
        </w:rPr>
        <w:t>ค่าใช้จ่าย</w:t>
      </w:r>
      <w:r w:rsidRPr="00617933">
        <w:rPr>
          <w:rFonts w:ascii="Angsana New" w:hAnsi="Angsana New" w:hint="cs"/>
          <w:sz w:val="30"/>
          <w:szCs w:val="30"/>
          <w:cs/>
        </w:rPr>
        <w:t>ดอกเบี้ยด้วยอัตราดอกเบี้ยที่แท้จริง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 w:hint="cs"/>
          <w:sz w:val="30"/>
          <w:szCs w:val="30"/>
          <w:cs/>
        </w:rPr>
        <w:t>เดิมกลุ่มบริษัทรับรู้</w:t>
      </w:r>
      <w:r w:rsidR="0093250C">
        <w:rPr>
          <w:rFonts w:ascii="Angsana New" w:hAnsi="Angsana New" w:hint="cs"/>
          <w:sz w:val="30"/>
          <w:szCs w:val="30"/>
          <w:cs/>
        </w:rPr>
        <w:t>รายได้</w:t>
      </w:r>
      <w:r w:rsidRPr="00617933">
        <w:rPr>
          <w:rFonts w:ascii="Angsana New" w:hAnsi="Angsana New" w:hint="cs"/>
          <w:sz w:val="30"/>
          <w:szCs w:val="30"/>
          <w:cs/>
        </w:rPr>
        <w:t>ดอกเบี้ยและ</w:t>
      </w:r>
      <w:r w:rsidR="0093250C">
        <w:rPr>
          <w:rFonts w:ascii="Angsana New" w:hAnsi="Angsana New" w:hint="cs"/>
          <w:sz w:val="30"/>
          <w:szCs w:val="30"/>
          <w:cs/>
        </w:rPr>
        <w:t>ค่าใช้จ่าย</w:t>
      </w:r>
      <w:r w:rsidRPr="00617933">
        <w:rPr>
          <w:rFonts w:ascii="Angsana New" w:hAnsi="Angsana New" w:hint="cs"/>
          <w:sz w:val="30"/>
          <w:szCs w:val="30"/>
          <w:cs/>
        </w:rPr>
        <w:t>ดอกเบี้ยด้วยอัตราดอกเบี้ยตามสัญญา</w:t>
      </w:r>
    </w:p>
    <w:p w14:paraId="6C7F688A" w14:textId="119E9EC1" w:rsidR="00111A99" w:rsidRPr="007A0C93" w:rsidRDefault="00111A99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6F021041" w14:textId="77777777" w:rsidR="00A80BF2" w:rsidRDefault="00A80BF2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  <w:sectPr w:rsidR="00A80BF2" w:rsidSect="00001772">
          <w:headerReference w:type="default" r:id="rId11"/>
          <w:pgSz w:w="11907" w:h="16839" w:code="9"/>
          <w:pgMar w:top="691" w:right="1152" w:bottom="576" w:left="1170" w:header="720" w:footer="720" w:gutter="0"/>
          <w:pgNumType w:start="16"/>
          <w:cols w:space="720"/>
          <w:docGrid w:linePitch="245"/>
        </w:sectPr>
      </w:pPr>
    </w:p>
    <w:p w14:paraId="0E8E62D0" w14:textId="4586C42C" w:rsidR="00A80BF2" w:rsidRPr="00617933" w:rsidRDefault="002554F4" w:rsidP="002554F4">
      <w:pPr>
        <w:pStyle w:val="BodyText2"/>
        <w:tabs>
          <w:tab w:val="left" w:pos="-1710"/>
          <w:tab w:val="left" w:pos="540"/>
          <w:tab w:val="left" w:pos="900"/>
        </w:tabs>
        <w:ind w:left="1350" w:right="387" w:firstLine="0"/>
        <w:jc w:val="thaiDistribute"/>
        <w:rPr>
          <w:rFonts w:ascii="Angsana New" w:hAnsi="Angsana New"/>
          <w:sz w:val="30"/>
          <w:szCs w:val="30"/>
        </w:rPr>
      </w:pPr>
      <w:r w:rsidRPr="00617933">
        <w:rPr>
          <w:rFonts w:ascii="Angsana New" w:hAnsi="Angsana New" w:hint="cs"/>
          <w:sz w:val="30"/>
          <w:szCs w:val="30"/>
          <w:cs/>
        </w:rPr>
        <w:lastRenderedPageBreak/>
        <w:t>ตารางดังต่อไปนี้แสดงเปรียบเทียบการจัดประเภทตาม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/>
          <w:sz w:val="30"/>
          <w:szCs w:val="30"/>
        </w:rPr>
        <w:t xml:space="preserve">TAS </w:t>
      </w:r>
      <w:r w:rsidR="00B1339C" w:rsidRPr="00617933">
        <w:rPr>
          <w:rFonts w:ascii="Angsana New" w:hAnsi="Angsana New"/>
          <w:sz w:val="30"/>
          <w:szCs w:val="30"/>
        </w:rPr>
        <w:t xml:space="preserve">105 </w:t>
      </w:r>
      <w:r w:rsidRPr="00617933">
        <w:rPr>
          <w:rFonts w:ascii="Angsana New" w:hAnsi="Angsana New" w:hint="cs"/>
          <w:sz w:val="30"/>
          <w:szCs w:val="30"/>
          <w:cs/>
        </w:rPr>
        <w:t>และ</w:t>
      </w:r>
      <w:r w:rsidRPr="00617933">
        <w:rPr>
          <w:rFonts w:ascii="Angsana New" w:hAnsi="Angsana New"/>
          <w:sz w:val="30"/>
          <w:szCs w:val="30"/>
          <w:cs/>
        </w:rPr>
        <w:t xml:space="preserve"> </w:t>
      </w:r>
      <w:r w:rsidRPr="00617933">
        <w:rPr>
          <w:rFonts w:ascii="Angsana New" w:hAnsi="Angsana New"/>
          <w:sz w:val="30"/>
          <w:szCs w:val="30"/>
        </w:rPr>
        <w:t xml:space="preserve">TFRS </w:t>
      </w:r>
      <w:r w:rsidR="00B03EF1" w:rsidRPr="00B03EF1">
        <w:rPr>
          <w:rFonts w:ascii="Angsana New" w:hAnsi="Angsana New"/>
          <w:sz w:val="30"/>
          <w:szCs w:val="30"/>
        </w:rPr>
        <w:t>9</w:t>
      </w:r>
    </w:p>
    <w:p w14:paraId="0C7C297D" w14:textId="77777777" w:rsidR="002554F4" w:rsidRPr="00617933" w:rsidRDefault="002554F4" w:rsidP="002554F4">
      <w:pPr>
        <w:pStyle w:val="BodyText2"/>
        <w:tabs>
          <w:tab w:val="left" w:pos="-1710"/>
          <w:tab w:val="left" w:pos="540"/>
          <w:tab w:val="left" w:pos="900"/>
        </w:tabs>
        <w:ind w:left="135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377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598"/>
        <w:gridCol w:w="1350"/>
        <w:gridCol w:w="249"/>
        <w:gridCol w:w="1461"/>
        <w:gridCol w:w="1440"/>
        <w:gridCol w:w="1350"/>
        <w:gridCol w:w="1350"/>
        <w:gridCol w:w="1530"/>
        <w:gridCol w:w="1442"/>
      </w:tblGrid>
      <w:tr w:rsidR="00B1339C" w:rsidRPr="00617933" w14:paraId="2B2E6A42" w14:textId="091F1266" w:rsidTr="00B1339C">
        <w:trPr>
          <w:trHeight w:val="189"/>
          <w:tblHeader/>
        </w:trPr>
        <w:tc>
          <w:tcPr>
            <w:tcW w:w="13770" w:type="dxa"/>
            <w:gridSpan w:val="9"/>
            <w:vAlign w:val="bottom"/>
          </w:tcPr>
          <w:p w14:paraId="08118257" w14:textId="190EE2E4" w:rsidR="00B1339C" w:rsidRPr="00617933" w:rsidRDefault="00B1339C" w:rsidP="007804CC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bookmarkStart w:id="1" w:name="_Hlk48214671"/>
            <w:r w:rsidRPr="0061793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1339C" w:rsidRPr="00617933" w14:paraId="5DF70ED1" w14:textId="22C1E853" w:rsidTr="00C065CB">
        <w:trPr>
          <w:trHeight w:val="525"/>
          <w:tblHeader/>
        </w:trPr>
        <w:tc>
          <w:tcPr>
            <w:tcW w:w="4948" w:type="dxa"/>
            <w:gridSpan w:val="2"/>
            <w:tcBorders>
              <w:bottom w:val="single" w:sz="4" w:space="0" w:color="auto"/>
            </w:tcBorders>
            <w:vAlign w:val="bottom"/>
          </w:tcPr>
          <w:p w14:paraId="2267896A" w14:textId="5A2E5382" w:rsidR="00B1339C" w:rsidRPr="00617933" w:rsidRDefault="00B1339C" w:rsidP="00581245">
            <w:pPr>
              <w:spacing w:line="240" w:lineRule="auto"/>
              <w:ind w:right="-112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การจัดประเภทตาม</w:t>
            </w:r>
            <w:r w:rsidR="000503D2"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0503D2" w:rsidRPr="00617933">
              <w:rPr>
                <w:rFonts w:asciiTheme="majorBidi" w:hAnsiTheme="majorBidi"/>
                <w:color w:val="000000"/>
                <w:sz w:val="30"/>
                <w:szCs w:val="30"/>
              </w:rPr>
              <w:t>TAS 105</w:t>
            </w:r>
            <w:r w:rsidR="00581245" w:rsidRPr="00617933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31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49" w:type="dxa"/>
          </w:tcPr>
          <w:p w14:paraId="790F695E" w14:textId="77777777" w:rsidR="00B1339C" w:rsidRPr="00617933" w:rsidRDefault="00B1339C" w:rsidP="00D6746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573" w:type="dxa"/>
            <w:gridSpan w:val="6"/>
            <w:tcBorders>
              <w:bottom w:val="single" w:sz="4" w:space="0" w:color="auto"/>
            </w:tcBorders>
            <w:vAlign w:val="bottom"/>
          </w:tcPr>
          <w:p w14:paraId="03FA6BC8" w14:textId="08AF3B68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การจัดประเภทตาม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TFRS 9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มกราคม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2563</w:t>
            </w:r>
          </w:p>
        </w:tc>
      </w:tr>
      <w:tr w:rsidR="00B1339C" w:rsidRPr="00333C34" w14:paraId="196FE2DC" w14:textId="390590E7" w:rsidTr="00B1339C">
        <w:trPr>
          <w:trHeight w:val="525"/>
          <w:tblHeader/>
        </w:trPr>
        <w:tc>
          <w:tcPr>
            <w:tcW w:w="3598" w:type="dxa"/>
            <w:tcBorders>
              <w:top w:val="single" w:sz="4" w:space="0" w:color="auto"/>
            </w:tcBorders>
            <w:vAlign w:val="bottom"/>
          </w:tcPr>
          <w:p w14:paraId="11940E4A" w14:textId="77777777" w:rsidR="00B1339C" w:rsidRPr="00617933" w:rsidRDefault="00B1339C" w:rsidP="00D6746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D44384" w14:textId="6296953A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9" w:type="dxa"/>
          </w:tcPr>
          <w:p w14:paraId="055526E8" w14:textId="77777777" w:rsidR="00B1339C" w:rsidRPr="00617933" w:rsidRDefault="00B1339C" w:rsidP="00D6746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22ED760" w14:textId="2340E9C0" w:rsidR="00B1339C" w:rsidRPr="00617933" w:rsidRDefault="00B1339C" w:rsidP="00D6746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A094F18" w14:textId="647BF4D1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ผ่านกำไรขาดทุน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3202D2CD" w14:textId="026BF42F" w:rsidR="00B1339C" w:rsidRPr="00617933" w:rsidRDefault="00B1339C" w:rsidP="00D6746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ราคาทุน</w:t>
            </w:r>
          </w:p>
          <w:p w14:paraId="022C4807" w14:textId="3B3C10F9" w:rsidR="00B1339C" w:rsidRPr="00617933" w:rsidRDefault="00B1339C" w:rsidP="00D6746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7D3F521" w14:textId="769AD499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530" w:type="dxa"/>
          </w:tcPr>
          <w:p w14:paraId="4EDDC95D" w14:textId="6810B5CE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(หมายเหตุ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3.1.2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)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ผลขาดทุนด้านเครดิตที่คาดว่าจะเกิดขึ้น</w:t>
            </w:r>
          </w:p>
        </w:tc>
        <w:tc>
          <w:tcPr>
            <w:tcW w:w="1442" w:type="dxa"/>
          </w:tcPr>
          <w:p w14:paraId="6C93E2E4" w14:textId="77777777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06F0BC96" w14:textId="77777777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21B9194B" w14:textId="77777777" w:rsidR="00B1339C" w:rsidRPr="00617933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2594BF11" w14:textId="5C7F7BB1" w:rsidR="00B1339C" w:rsidRPr="00807627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339C" w:rsidRPr="00D6746B" w14:paraId="0E57FF92" w14:textId="5672BE26" w:rsidTr="00B1339C">
        <w:trPr>
          <w:trHeight w:val="378"/>
          <w:tblHeader/>
        </w:trPr>
        <w:tc>
          <w:tcPr>
            <w:tcW w:w="3598" w:type="dxa"/>
            <w:vAlign w:val="bottom"/>
          </w:tcPr>
          <w:p w14:paraId="43044D42" w14:textId="77777777" w:rsidR="00B1339C" w:rsidRPr="00D6746B" w:rsidRDefault="00B1339C" w:rsidP="00D6746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172" w:type="dxa"/>
            <w:gridSpan w:val="8"/>
            <w:vAlign w:val="bottom"/>
          </w:tcPr>
          <w:p w14:paraId="0AF5A2E1" w14:textId="5DC308EC" w:rsidR="00B1339C" w:rsidRPr="00D6746B" w:rsidRDefault="00B1339C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6746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339C" w:rsidRPr="00333C34" w14:paraId="02B2FCCA" w14:textId="0C765ADF" w:rsidTr="00B1339C">
        <w:trPr>
          <w:trHeight w:val="235"/>
        </w:trPr>
        <w:tc>
          <w:tcPr>
            <w:tcW w:w="3598" w:type="dxa"/>
            <w:vAlign w:val="bottom"/>
          </w:tcPr>
          <w:p w14:paraId="2904ACCA" w14:textId="12A958CE" w:rsidR="00B1339C" w:rsidRPr="00807627" w:rsidRDefault="00B1339C" w:rsidP="00D6746B">
            <w:pPr>
              <w:spacing w:line="240" w:lineRule="auto"/>
              <w:ind w:left="75" w:hanging="9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</w:t>
            </w:r>
            <w:r w:rsidR="00F04C0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33658E2F" w14:textId="1D72CDB5" w:rsidR="00B1339C" w:rsidRPr="00807627" w:rsidRDefault="00B1339C" w:rsidP="00D6746B">
            <w:pPr>
              <w:pStyle w:val="BodyText"/>
              <w:tabs>
                <w:tab w:val="decimal" w:pos="708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E6DEFF9" w14:textId="77777777" w:rsidR="00B1339C" w:rsidRPr="00807627" w:rsidRDefault="00B1339C" w:rsidP="00D6746B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CDF88A7" w14:textId="2EC248C1" w:rsidR="00B1339C" w:rsidRPr="00807627" w:rsidRDefault="00B1339C" w:rsidP="00D6746B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099507" w14:textId="77777777" w:rsidR="00B1339C" w:rsidRPr="00807627" w:rsidRDefault="00B1339C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5FE5F0" w14:textId="77777777" w:rsidR="00B1339C" w:rsidRPr="00807627" w:rsidRDefault="00B1339C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964A73" w14:textId="77777777" w:rsidR="00B1339C" w:rsidRPr="00807627" w:rsidRDefault="00B1339C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8C4312" w14:textId="77777777" w:rsidR="00B1339C" w:rsidRPr="00807627" w:rsidRDefault="00B1339C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3388DB47" w14:textId="77777777" w:rsidR="00B1339C" w:rsidRPr="00807627" w:rsidRDefault="00B1339C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1339C" w:rsidRPr="00333C34" w14:paraId="7EABD731" w14:textId="24510A76" w:rsidTr="00C065CB">
        <w:trPr>
          <w:trHeight w:val="266"/>
        </w:trPr>
        <w:tc>
          <w:tcPr>
            <w:tcW w:w="3598" w:type="dxa"/>
            <w:vAlign w:val="bottom"/>
          </w:tcPr>
          <w:p w14:paraId="298A877F" w14:textId="77777777" w:rsidR="00B1339C" w:rsidRPr="00807627" w:rsidRDefault="00B1339C" w:rsidP="00B1339C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427CCE41" w14:textId="3660D956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1,074,090</w:t>
            </w:r>
          </w:p>
        </w:tc>
        <w:tc>
          <w:tcPr>
            <w:tcW w:w="249" w:type="dxa"/>
          </w:tcPr>
          <w:p w14:paraId="214AB094" w14:textId="77777777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589F97FD" w14:textId="0A9C17D3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A516F84" w14:textId="7A47F4E3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13A6D34" w14:textId="1C3493E7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1,074,090</w:t>
            </w:r>
          </w:p>
        </w:tc>
        <w:tc>
          <w:tcPr>
            <w:tcW w:w="1350" w:type="dxa"/>
            <w:vAlign w:val="bottom"/>
          </w:tcPr>
          <w:p w14:paraId="4DFD04BE" w14:textId="76A7B6C8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1,074,090</w:t>
            </w:r>
          </w:p>
        </w:tc>
        <w:tc>
          <w:tcPr>
            <w:tcW w:w="1530" w:type="dxa"/>
            <w:vAlign w:val="bottom"/>
          </w:tcPr>
          <w:p w14:paraId="2DA91C67" w14:textId="2B5A9103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0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540B1846" w14:textId="06704A3D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1,074,090</w:t>
            </w:r>
          </w:p>
        </w:tc>
      </w:tr>
      <w:tr w:rsidR="00B1339C" w:rsidRPr="00333C34" w14:paraId="28415159" w14:textId="48AF133D" w:rsidTr="00C065CB">
        <w:trPr>
          <w:trHeight w:val="266"/>
        </w:trPr>
        <w:tc>
          <w:tcPr>
            <w:tcW w:w="3598" w:type="dxa"/>
            <w:vAlign w:val="bottom"/>
          </w:tcPr>
          <w:p w14:paraId="216B81C4" w14:textId="77777777" w:rsidR="00B1339C" w:rsidRPr="00807627" w:rsidRDefault="00B1339C" w:rsidP="00B1339C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14:paraId="345E058F" w14:textId="5FF05334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249" w:type="dxa"/>
          </w:tcPr>
          <w:p w14:paraId="3C8DDFC1" w14:textId="77777777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4EABFA90" w14:textId="4964D6B6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8A9A580" w14:textId="1FA705A3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CCDFD57" w14:textId="281AC416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1350" w:type="dxa"/>
            <w:vAlign w:val="bottom"/>
          </w:tcPr>
          <w:p w14:paraId="4ED04DB1" w14:textId="1B1C01F5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1530" w:type="dxa"/>
            <w:vAlign w:val="bottom"/>
          </w:tcPr>
          <w:p w14:paraId="3DDCFFB4" w14:textId="5D654256" w:rsidR="00B1339C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0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7F81F4E1" w14:textId="489A8531" w:rsidR="00B1339C" w:rsidRPr="00807627" w:rsidRDefault="008E4FC3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</w:tr>
      <w:tr w:rsidR="00B1339C" w:rsidRPr="00333C34" w14:paraId="4659FE5B" w14:textId="379C6741" w:rsidTr="00C065CB">
        <w:trPr>
          <w:trHeight w:val="171"/>
        </w:trPr>
        <w:tc>
          <w:tcPr>
            <w:tcW w:w="3598" w:type="dxa"/>
            <w:vAlign w:val="bottom"/>
          </w:tcPr>
          <w:p w14:paraId="6CDA9933" w14:textId="77777777" w:rsidR="00B1339C" w:rsidRPr="00807627" w:rsidRDefault="00B1339C" w:rsidP="00B1339C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  <w:vAlign w:val="bottom"/>
          </w:tcPr>
          <w:p w14:paraId="19341983" w14:textId="3193A41D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249" w:type="dxa"/>
          </w:tcPr>
          <w:p w14:paraId="577AA09D" w14:textId="77777777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DB6F296" w14:textId="29CDCE93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5343CE7" w14:textId="608AEA33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E871C00" w14:textId="25E13831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1350" w:type="dxa"/>
            <w:vAlign w:val="bottom"/>
          </w:tcPr>
          <w:p w14:paraId="6EA18AE2" w14:textId="1C83CBAE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1530" w:type="dxa"/>
            <w:vAlign w:val="bottom"/>
          </w:tcPr>
          <w:p w14:paraId="5AD227B2" w14:textId="29B9D845" w:rsidR="00B1339C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6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(22)</w:t>
            </w:r>
          </w:p>
        </w:tc>
        <w:tc>
          <w:tcPr>
            <w:tcW w:w="1442" w:type="dxa"/>
            <w:vAlign w:val="bottom"/>
          </w:tcPr>
          <w:p w14:paraId="06320AD9" w14:textId="76D1C035" w:rsidR="00B1339C" w:rsidRPr="00807627" w:rsidRDefault="008E4FC3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</w:t>
            </w:r>
          </w:p>
        </w:tc>
      </w:tr>
      <w:tr w:rsidR="00B1339C" w:rsidRPr="00333C34" w14:paraId="3B6F3F41" w14:textId="48D6DF54" w:rsidTr="00C065CB">
        <w:trPr>
          <w:trHeight w:val="274"/>
        </w:trPr>
        <w:tc>
          <w:tcPr>
            <w:tcW w:w="3598" w:type="dxa"/>
            <w:vAlign w:val="bottom"/>
          </w:tcPr>
          <w:p w14:paraId="057FC573" w14:textId="77777777" w:rsidR="00B1339C" w:rsidRPr="00807627" w:rsidRDefault="00B1339C" w:rsidP="00B1339C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11C67ED5" w14:textId="44A11B40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249" w:type="dxa"/>
          </w:tcPr>
          <w:p w14:paraId="74A84792" w14:textId="77777777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1DA460FD" w14:textId="16707E41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1440" w:type="dxa"/>
            <w:vAlign w:val="bottom"/>
          </w:tcPr>
          <w:p w14:paraId="43AD2EC1" w14:textId="349802EF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BA51BA8" w14:textId="3EF059AF" w:rsidR="00B1339C" w:rsidRPr="00807627" w:rsidRDefault="00B1339C" w:rsidP="0050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ECC3738" w14:textId="0729841E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1530" w:type="dxa"/>
            <w:vAlign w:val="bottom"/>
          </w:tcPr>
          <w:p w14:paraId="6581AFA7" w14:textId="6E2A37C1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0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764271B4" w14:textId="12130EC0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</w:tr>
      <w:tr w:rsidR="00B1339C" w:rsidRPr="00333C34" w14:paraId="349838CF" w14:textId="6E10FE93" w:rsidTr="00C065CB">
        <w:trPr>
          <w:trHeight w:val="171"/>
        </w:trPr>
        <w:tc>
          <w:tcPr>
            <w:tcW w:w="3598" w:type="dxa"/>
            <w:vAlign w:val="bottom"/>
          </w:tcPr>
          <w:p w14:paraId="35DA6746" w14:textId="77777777" w:rsidR="00B1339C" w:rsidRPr="00807627" w:rsidRDefault="00B1339C" w:rsidP="00B1339C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350" w:type="dxa"/>
            <w:vAlign w:val="bottom"/>
          </w:tcPr>
          <w:p w14:paraId="16B8A6EC" w14:textId="3C9344BF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1,836,992</w:t>
            </w:r>
          </w:p>
        </w:tc>
        <w:tc>
          <w:tcPr>
            <w:tcW w:w="249" w:type="dxa"/>
          </w:tcPr>
          <w:p w14:paraId="703FC907" w14:textId="77777777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4680BF6" w14:textId="58147E5B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1,833,5</w:t>
            </w:r>
            <w:r w:rsidR="007607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440" w:type="dxa"/>
            <w:vAlign w:val="bottom"/>
          </w:tcPr>
          <w:p w14:paraId="73219A58" w14:textId="25D37CDF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3,393</w:t>
            </w:r>
          </w:p>
        </w:tc>
        <w:tc>
          <w:tcPr>
            <w:tcW w:w="1350" w:type="dxa"/>
            <w:vAlign w:val="bottom"/>
          </w:tcPr>
          <w:p w14:paraId="6EF918AE" w14:textId="25AD5BD4" w:rsidR="00B1339C" w:rsidRPr="00807627" w:rsidRDefault="00B1339C" w:rsidP="0050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2F9CF73" w14:textId="28FB898A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1,836,90</w:t>
            </w:r>
            <w:r w:rsidR="00881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1D8EE135" w14:textId="306448AC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0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1D0334BB" w14:textId="2F5B8BD2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1,836,90</w:t>
            </w:r>
            <w:r w:rsidR="007607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B1339C" w:rsidRPr="00333C34" w14:paraId="713C190C" w14:textId="1F0AAFFE" w:rsidTr="00C065CB">
        <w:trPr>
          <w:trHeight w:val="171"/>
        </w:trPr>
        <w:tc>
          <w:tcPr>
            <w:tcW w:w="3598" w:type="dxa"/>
            <w:vAlign w:val="bottom"/>
          </w:tcPr>
          <w:p w14:paraId="124087B8" w14:textId="432D875A" w:rsidR="00B1339C" w:rsidRPr="00807627" w:rsidRDefault="00B1339C" w:rsidP="00B1339C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  <w:vAlign w:val="bottom"/>
          </w:tcPr>
          <w:p w14:paraId="50A36B65" w14:textId="26E8109F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675,161</w:t>
            </w:r>
          </w:p>
        </w:tc>
        <w:tc>
          <w:tcPr>
            <w:tcW w:w="249" w:type="dxa"/>
          </w:tcPr>
          <w:p w14:paraId="30FC5262" w14:textId="77777777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66FEE235" w14:textId="5A0FF379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146750E" w14:textId="6441ABCC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5A7CF02" w14:textId="564288D8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675,161</w:t>
            </w:r>
          </w:p>
        </w:tc>
        <w:tc>
          <w:tcPr>
            <w:tcW w:w="1350" w:type="dxa"/>
            <w:vAlign w:val="bottom"/>
          </w:tcPr>
          <w:p w14:paraId="432B5A83" w14:textId="4F6F348F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675,161</w:t>
            </w:r>
          </w:p>
        </w:tc>
        <w:tc>
          <w:tcPr>
            <w:tcW w:w="1530" w:type="dxa"/>
          </w:tcPr>
          <w:p w14:paraId="1199DCA0" w14:textId="1244ACAE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0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780E76BE" w14:textId="53B94924" w:rsidR="00B1339C" w:rsidRPr="00807627" w:rsidRDefault="00B1339C" w:rsidP="00B13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675,161</w:t>
            </w:r>
          </w:p>
        </w:tc>
      </w:tr>
      <w:bookmarkEnd w:id="1"/>
    </w:tbl>
    <w:p w14:paraId="0FFCCD5D" w14:textId="54B22507" w:rsidR="00D2737C" w:rsidRDefault="00D2737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tbl>
      <w:tblPr>
        <w:tblW w:w="14042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599"/>
        <w:gridCol w:w="1620"/>
        <w:gridCol w:w="249"/>
        <w:gridCol w:w="1551"/>
        <w:gridCol w:w="1530"/>
        <w:gridCol w:w="1351"/>
        <w:gridCol w:w="1351"/>
        <w:gridCol w:w="1351"/>
        <w:gridCol w:w="1440"/>
      </w:tblGrid>
      <w:tr w:rsidR="0097534B" w:rsidRPr="00333C34" w14:paraId="2F1D0341" w14:textId="77777777" w:rsidTr="0097534B">
        <w:trPr>
          <w:trHeight w:val="297"/>
          <w:tblHeader/>
        </w:trPr>
        <w:tc>
          <w:tcPr>
            <w:tcW w:w="14042" w:type="dxa"/>
            <w:gridSpan w:val="9"/>
          </w:tcPr>
          <w:p w14:paraId="57AD5183" w14:textId="67872FBA" w:rsidR="0097534B" w:rsidRPr="00D6746B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97534B" w:rsidRPr="00333C34" w14:paraId="121F80C2" w14:textId="77777777" w:rsidTr="0097534B">
        <w:trPr>
          <w:trHeight w:val="525"/>
          <w:tblHeader/>
        </w:trPr>
        <w:tc>
          <w:tcPr>
            <w:tcW w:w="5219" w:type="dxa"/>
            <w:gridSpan w:val="2"/>
            <w:tcBorders>
              <w:bottom w:val="single" w:sz="4" w:space="0" w:color="auto"/>
            </w:tcBorders>
            <w:vAlign w:val="bottom"/>
          </w:tcPr>
          <w:p w14:paraId="0712A757" w14:textId="04798C07" w:rsidR="0097534B" w:rsidRPr="000503D2" w:rsidRDefault="0097534B" w:rsidP="000503D2">
            <w:pPr>
              <w:spacing w:line="240" w:lineRule="auto"/>
              <w:ind w:right="-112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การจัดประเภทตาม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 xml:space="preserve">TAS 105 </w:t>
            </w: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EF6EA6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EF6EA6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EF6EA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31 </w:t>
            </w: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  <w:r w:rsidRPr="00EF6EA6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EF6EA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49" w:type="dxa"/>
          </w:tcPr>
          <w:p w14:paraId="71AA5619" w14:textId="77777777" w:rsidR="0097534B" w:rsidRPr="00807627" w:rsidRDefault="0097534B" w:rsidP="00C065C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574" w:type="dxa"/>
            <w:gridSpan w:val="6"/>
            <w:tcBorders>
              <w:bottom w:val="single" w:sz="4" w:space="0" w:color="auto"/>
            </w:tcBorders>
            <w:vAlign w:val="bottom"/>
          </w:tcPr>
          <w:p w14:paraId="2EB5DE57" w14:textId="700CDC4E" w:rsidR="0097534B" w:rsidRPr="00807627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การจัดประเภทตาม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TFRS 9 </w:t>
            </w: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มกราคม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2563</w:t>
            </w:r>
          </w:p>
        </w:tc>
      </w:tr>
      <w:tr w:rsidR="0097534B" w:rsidRPr="00333C34" w14:paraId="678E518F" w14:textId="77777777" w:rsidTr="0097534B">
        <w:trPr>
          <w:trHeight w:val="525"/>
          <w:tblHeader/>
        </w:trPr>
        <w:tc>
          <w:tcPr>
            <w:tcW w:w="3599" w:type="dxa"/>
            <w:tcBorders>
              <w:top w:val="single" w:sz="4" w:space="0" w:color="auto"/>
            </w:tcBorders>
            <w:vAlign w:val="bottom"/>
          </w:tcPr>
          <w:p w14:paraId="5D9B3B16" w14:textId="77777777" w:rsidR="0097534B" w:rsidRPr="00617933" w:rsidRDefault="0097534B" w:rsidP="00C065C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36A611" w14:textId="77777777" w:rsidR="0097534B" w:rsidRPr="00617933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9" w:type="dxa"/>
          </w:tcPr>
          <w:p w14:paraId="768DA34E" w14:textId="77777777" w:rsidR="0097534B" w:rsidRPr="00617933" w:rsidRDefault="0097534B" w:rsidP="00C065C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51" w:type="dxa"/>
            <w:vAlign w:val="bottom"/>
          </w:tcPr>
          <w:p w14:paraId="32BECBF7" w14:textId="77777777" w:rsidR="0097534B" w:rsidRPr="00617933" w:rsidRDefault="0097534B" w:rsidP="00C065C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ผ่านกำไรหรือขาดทุน </w:t>
            </w:r>
          </w:p>
        </w:tc>
        <w:tc>
          <w:tcPr>
            <w:tcW w:w="1530" w:type="dxa"/>
            <w:vAlign w:val="bottom"/>
          </w:tcPr>
          <w:p w14:paraId="5CA39A78" w14:textId="77777777" w:rsidR="0097534B" w:rsidRPr="00617933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ผ่านกำไรขาดทุน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เบ็ดเสร็จอื่น</w:t>
            </w:r>
          </w:p>
        </w:tc>
        <w:tc>
          <w:tcPr>
            <w:tcW w:w="1351" w:type="dxa"/>
            <w:vAlign w:val="bottom"/>
          </w:tcPr>
          <w:p w14:paraId="0B69E256" w14:textId="77777777" w:rsidR="0097534B" w:rsidRPr="00617933" w:rsidRDefault="0097534B" w:rsidP="00C065C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ราคาทุน</w:t>
            </w:r>
          </w:p>
          <w:p w14:paraId="781CB091" w14:textId="77777777" w:rsidR="0097534B" w:rsidRPr="00617933" w:rsidRDefault="0097534B" w:rsidP="00C065C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351" w:type="dxa"/>
          </w:tcPr>
          <w:p w14:paraId="502CF254" w14:textId="77777777" w:rsidR="0097534B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6D2241BE" w14:textId="73CC36DD" w:rsidR="0097534B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7C61B837" w14:textId="77777777" w:rsidR="0097534B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37E4FD25" w14:textId="67596FC8" w:rsidR="0097534B" w:rsidRPr="00807627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1" w:type="dxa"/>
          </w:tcPr>
          <w:p w14:paraId="0ED04CC1" w14:textId="5C352B65" w:rsidR="0097534B" w:rsidRPr="00807627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(หมายเหตุ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3.1.2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)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FAE94C5" w14:textId="78848431" w:rsidR="0097534B" w:rsidRPr="00807627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7534B" w:rsidRPr="00D6746B" w14:paraId="543C936D" w14:textId="77777777" w:rsidTr="0097534B">
        <w:trPr>
          <w:trHeight w:val="288"/>
          <w:tblHeader/>
        </w:trPr>
        <w:tc>
          <w:tcPr>
            <w:tcW w:w="3599" w:type="dxa"/>
            <w:vAlign w:val="bottom"/>
          </w:tcPr>
          <w:p w14:paraId="59DBCEDD" w14:textId="77777777" w:rsidR="0097534B" w:rsidRPr="00D6746B" w:rsidRDefault="0097534B" w:rsidP="00C065C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443" w:type="dxa"/>
            <w:gridSpan w:val="8"/>
          </w:tcPr>
          <w:p w14:paraId="609BCE0C" w14:textId="681D52D1" w:rsidR="0097534B" w:rsidRPr="00D6746B" w:rsidRDefault="0097534B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6746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7534B" w:rsidRPr="00333C34" w14:paraId="7CFABE23" w14:textId="77777777" w:rsidTr="0097534B">
        <w:trPr>
          <w:trHeight w:val="355"/>
        </w:trPr>
        <w:tc>
          <w:tcPr>
            <w:tcW w:w="3599" w:type="dxa"/>
            <w:vAlign w:val="bottom"/>
          </w:tcPr>
          <w:p w14:paraId="6772DFA5" w14:textId="250428B1" w:rsidR="0097534B" w:rsidRPr="00807627" w:rsidRDefault="0097534B" w:rsidP="00C065CB">
            <w:pPr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3CFAA458" w14:textId="77777777" w:rsidR="0097534B" w:rsidRPr="00807627" w:rsidDel="00F87932" w:rsidRDefault="0097534B" w:rsidP="00C065CB">
            <w:pPr>
              <w:pStyle w:val="BodyText"/>
              <w:spacing w:after="0" w:line="240" w:lineRule="auto"/>
              <w:ind w:left="90" w:hanging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67F90EB" w14:textId="77777777" w:rsidR="0097534B" w:rsidRPr="00807627" w:rsidRDefault="0097534B" w:rsidP="00C065C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vAlign w:val="bottom"/>
          </w:tcPr>
          <w:p w14:paraId="16E7761E" w14:textId="77777777" w:rsidR="0097534B" w:rsidRPr="00807627" w:rsidRDefault="0097534B" w:rsidP="00C065C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AB225B" w14:textId="77777777" w:rsidR="0097534B" w:rsidRPr="00807627" w:rsidRDefault="0097534B" w:rsidP="00C065CB">
            <w:pPr>
              <w:pStyle w:val="BodyText"/>
              <w:tabs>
                <w:tab w:val="clear" w:pos="907"/>
                <w:tab w:val="decimal" w:pos="901"/>
              </w:tabs>
              <w:spacing w:after="0" w:line="240" w:lineRule="auto"/>
              <w:ind w:left="90" w:right="53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6851E582" w14:textId="77777777" w:rsidR="0097534B" w:rsidRPr="00807627" w:rsidRDefault="0097534B" w:rsidP="00C065C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59F15A5" w14:textId="77777777" w:rsidR="0097534B" w:rsidRPr="00807627" w:rsidRDefault="0097534B" w:rsidP="00C065C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52B7C68" w14:textId="77777777" w:rsidR="0097534B" w:rsidRPr="00807627" w:rsidRDefault="0097534B" w:rsidP="00C065C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DE8E02" w14:textId="1BB40B8A" w:rsidR="0097534B" w:rsidRPr="00807627" w:rsidRDefault="0097534B" w:rsidP="00C065C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534B" w:rsidRPr="00333C34" w14:paraId="2EF24D87" w14:textId="77777777" w:rsidTr="0097534B">
        <w:trPr>
          <w:trHeight w:val="383"/>
        </w:trPr>
        <w:tc>
          <w:tcPr>
            <w:tcW w:w="3599" w:type="dxa"/>
            <w:vAlign w:val="bottom"/>
          </w:tcPr>
          <w:p w14:paraId="3A5D35A2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620" w:type="dxa"/>
            <w:vAlign w:val="bottom"/>
          </w:tcPr>
          <w:p w14:paraId="24DF5781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249" w:type="dxa"/>
          </w:tcPr>
          <w:p w14:paraId="272CA690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vAlign w:val="bottom"/>
          </w:tcPr>
          <w:p w14:paraId="76FEACB7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334D07C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3C2EDD05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1351" w:type="dxa"/>
            <w:vAlign w:val="bottom"/>
          </w:tcPr>
          <w:p w14:paraId="2FD2B372" w14:textId="51978CC2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1351" w:type="dxa"/>
            <w:vAlign w:val="bottom"/>
          </w:tcPr>
          <w:p w14:paraId="3BA608CB" w14:textId="1DAF216A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CE1D697" w14:textId="5050825D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</w:tr>
      <w:tr w:rsidR="0097534B" w:rsidRPr="00333C34" w14:paraId="5809D517" w14:textId="77777777" w:rsidTr="0097534B">
        <w:trPr>
          <w:trHeight w:val="274"/>
        </w:trPr>
        <w:tc>
          <w:tcPr>
            <w:tcW w:w="3599" w:type="dxa"/>
            <w:vAlign w:val="bottom"/>
          </w:tcPr>
          <w:p w14:paraId="2094F276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  <w:vAlign w:val="bottom"/>
          </w:tcPr>
          <w:p w14:paraId="0D26581C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  <w:tc>
          <w:tcPr>
            <w:tcW w:w="249" w:type="dxa"/>
          </w:tcPr>
          <w:p w14:paraId="130EE957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vAlign w:val="bottom"/>
          </w:tcPr>
          <w:p w14:paraId="3E1A66CD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18,335</w:t>
            </w:r>
          </w:p>
        </w:tc>
        <w:tc>
          <w:tcPr>
            <w:tcW w:w="1530" w:type="dxa"/>
            <w:vAlign w:val="bottom"/>
          </w:tcPr>
          <w:p w14:paraId="15E6A928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4CF41F79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1,055,239</w:t>
            </w:r>
          </w:p>
        </w:tc>
        <w:tc>
          <w:tcPr>
            <w:tcW w:w="1351" w:type="dxa"/>
            <w:vAlign w:val="bottom"/>
          </w:tcPr>
          <w:p w14:paraId="0CFA9951" w14:textId="3DFFDB1F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  <w:tc>
          <w:tcPr>
            <w:tcW w:w="1351" w:type="dxa"/>
            <w:vAlign w:val="bottom"/>
          </w:tcPr>
          <w:p w14:paraId="49350FF4" w14:textId="62A1B06E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C684AC9" w14:textId="6BAC39DF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</w:tr>
      <w:tr w:rsidR="0097534B" w:rsidRPr="00333C34" w14:paraId="0A104A80" w14:textId="77777777" w:rsidTr="0097534B">
        <w:trPr>
          <w:trHeight w:val="274"/>
        </w:trPr>
        <w:tc>
          <w:tcPr>
            <w:tcW w:w="3599" w:type="dxa"/>
            <w:vAlign w:val="bottom"/>
          </w:tcPr>
          <w:p w14:paraId="0C40A58E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20" w:type="dxa"/>
            <w:vAlign w:val="bottom"/>
          </w:tcPr>
          <w:p w14:paraId="271BF607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249" w:type="dxa"/>
          </w:tcPr>
          <w:p w14:paraId="76BA4248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vAlign w:val="bottom"/>
          </w:tcPr>
          <w:p w14:paraId="628DB8E5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1530" w:type="dxa"/>
            <w:vAlign w:val="bottom"/>
          </w:tcPr>
          <w:p w14:paraId="71FB0307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45B01B94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7D90B002" w14:textId="1B861CA4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1351" w:type="dxa"/>
            <w:vAlign w:val="bottom"/>
          </w:tcPr>
          <w:p w14:paraId="2BB27087" w14:textId="6FFA4C64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01ED64F" w14:textId="13B1EBDE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</w:tr>
      <w:tr w:rsidR="0097534B" w:rsidRPr="00333C34" w14:paraId="7D12F474" w14:textId="77777777" w:rsidTr="0097534B">
        <w:trPr>
          <w:trHeight w:val="346"/>
        </w:trPr>
        <w:tc>
          <w:tcPr>
            <w:tcW w:w="3599" w:type="dxa"/>
            <w:vAlign w:val="bottom"/>
          </w:tcPr>
          <w:p w14:paraId="2E06D403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620" w:type="dxa"/>
            <w:vAlign w:val="bottom"/>
          </w:tcPr>
          <w:p w14:paraId="570043D1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249" w:type="dxa"/>
          </w:tcPr>
          <w:p w14:paraId="403682C4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vAlign w:val="bottom"/>
          </w:tcPr>
          <w:p w14:paraId="06436AE1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367ECC3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24F2E96E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1351" w:type="dxa"/>
            <w:vAlign w:val="bottom"/>
          </w:tcPr>
          <w:p w14:paraId="21D15D09" w14:textId="03057408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1351" w:type="dxa"/>
            <w:vAlign w:val="bottom"/>
          </w:tcPr>
          <w:p w14:paraId="774BCDEE" w14:textId="70518FC3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5F1ECB7" w14:textId="7793AC74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</w:tr>
      <w:tr w:rsidR="0097534B" w:rsidRPr="00333C34" w14:paraId="5CA197CE" w14:textId="77777777" w:rsidTr="0097534B">
        <w:trPr>
          <w:trHeight w:val="346"/>
        </w:trPr>
        <w:tc>
          <w:tcPr>
            <w:tcW w:w="3599" w:type="dxa"/>
            <w:vAlign w:val="bottom"/>
          </w:tcPr>
          <w:p w14:paraId="5B390D63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620" w:type="dxa"/>
            <w:vAlign w:val="bottom"/>
          </w:tcPr>
          <w:p w14:paraId="36C3638F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878,134</w:t>
            </w:r>
          </w:p>
        </w:tc>
        <w:tc>
          <w:tcPr>
            <w:tcW w:w="249" w:type="dxa"/>
          </w:tcPr>
          <w:p w14:paraId="00CF4191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vAlign w:val="bottom"/>
          </w:tcPr>
          <w:p w14:paraId="2A12F845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4CB496F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75CCE88C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878,134</w:t>
            </w:r>
          </w:p>
        </w:tc>
        <w:tc>
          <w:tcPr>
            <w:tcW w:w="1351" w:type="dxa"/>
            <w:vAlign w:val="bottom"/>
          </w:tcPr>
          <w:p w14:paraId="071F71AD" w14:textId="03411015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right="-11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878,134</w:t>
            </w:r>
          </w:p>
        </w:tc>
        <w:tc>
          <w:tcPr>
            <w:tcW w:w="1351" w:type="dxa"/>
            <w:vAlign w:val="bottom"/>
          </w:tcPr>
          <w:p w14:paraId="48F881FD" w14:textId="04051A5D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102346A" w14:textId="322823F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878,134</w:t>
            </w:r>
          </w:p>
        </w:tc>
      </w:tr>
    </w:tbl>
    <w:p w14:paraId="51436192" w14:textId="67131C17" w:rsidR="00B1339C" w:rsidRDefault="00B1339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63297DE3" w14:textId="49CF5E02" w:rsidR="00B1339C" w:rsidRDefault="00B1339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335645D3" w14:textId="77777777" w:rsidR="00B1339C" w:rsidRDefault="00B1339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778A5633" w14:textId="39F77FE3" w:rsidR="00B1339C" w:rsidRDefault="00B1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cyan"/>
        </w:rPr>
        <w:br w:type="page"/>
      </w:r>
    </w:p>
    <w:tbl>
      <w:tblPr>
        <w:tblW w:w="1377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598"/>
        <w:gridCol w:w="1350"/>
        <w:gridCol w:w="249"/>
        <w:gridCol w:w="1461"/>
        <w:gridCol w:w="1440"/>
        <w:gridCol w:w="1350"/>
        <w:gridCol w:w="1350"/>
        <w:gridCol w:w="1530"/>
        <w:gridCol w:w="1442"/>
      </w:tblGrid>
      <w:tr w:rsidR="00B1339C" w:rsidRPr="00333C34" w14:paraId="52577F44" w14:textId="77777777" w:rsidTr="00C065CB">
        <w:trPr>
          <w:trHeight w:val="189"/>
          <w:tblHeader/>
        </w:trPr>
        <w:tc>
          <w:tcPr>
            <w:tcW w:w="13770" w:type="dxa"/>
            <w:gridSpan w:val="9"/>
            <w:vAlign w:val="bottom"/>
          </w:tcPr>
          <w:p w14:paraId="6B4BB479" w14:textId="0C544677" w:rsidR="00B1339C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lastRenderedPageBreak/>
              <w:t>งบการเงินเฉพาะกิจการ</w:t>
            </w:r>
          </w:p>
        </w:tc>
      </w:tr>
      <w:tr w:rsidR="00B1339C" w:rsidRPr="00333C34" w14:paraId="7D1A893B" w14:textId="77777777" w:rsidTr="00C065CB">
        <w:trPr>
          <w:trHeight w:val="525"/>
          <w:tblHeader/>
        </w:trPr>
        <w:tc>
          <w:tcPr>
            <w:tcW w:w="4948" w:type="dxa"/>
            <w:gridSpan w:val="2"/>
            <w:tcBorders>
              <w:bottom w:val="single" w:sz="4" w:space="0" w:color="auto"/>
            </w:tcBorders>
            <w:vAlign w:val="bottom"/>
          </w:tcPr>
          <w:p w14:paraId="5EE4F9FE" w14:textId="39FB03D2" w:rsidR="00B1339C" w:rsidRPr="00617933" w:rsidRDefault="000503D2" w:rsidP="00FE7308">
            <w:pPr>
              <w:spacing w:line="240" w:lineRule="auto"/>
              <w:ind w:right="-112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 xml:space="preserve">การจัดประเภทตาม 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</w:rPr>
              <w:t>TAS 105</w:t>
            </w:r>
            <w:r w:rsidR="00FE7308"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B1339C"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="00B1339C"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B1339C"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="00B1339C"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B1339C"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31 </w:t>
            </w:r>
            <w:r w:rsidR="00B1339C"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  <w:r w:rsidR="00B1339C"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B1339C"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49" w:type="dxa"/>
          </w:tcPr>
          <w:p w14:paraId="115779A5" w14:textId="77777777" w:rsidR="00B1339C" w:rsidRPr="00617933" w:rsidRDefault="00B1339C" w:rsidP="00C065C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573" w:type="dxa"/>
            <w:gridSpan w:val="6"/>
            <w:tcBorders>
              <w:bottom w:val="single" w:sz="4" w:space="0" w:color="auto"/>
            </w:tcBorders>
            <w:vAlign w:val="bottom"/>
          </w:tcPr>
          <w:p w14:paraId="63E2566D" w14:textId="40DA6735" w:rsidR="00B1339C" w:rsidRPr="00617933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การจัดประเภทตาม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TFRS 9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มกราคม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2563</w:t>
            </w:r>
          </w:p>
        </w:tc>
      </w:tr>
      <w:tr w:rsidR="00B1339C" w:rsidRPr="00333C34" w14:paraId="26BEC93D" w14:textId="77777777" w:rsidTr="00C065CB">
        <w:trPr>
          <w:trHeight w:val="525"/>
          <w:tblHeader/>
        </w:trPr>
        <w:tc>
          <w:tcPr>
            <w:tcW w:w="3598" w:type="dxa"/>
            <w:tcBorders>
              <w:top w:val="single" w:sz="4" w:space="0" w:color="auto"/>
            </w:tcBorders>
            <w:vAlign w:val="bottom"/>
          </w:tcPr>
          <w:p w14:paraId="7E0FA360" w14:textId="77777777" w:rsidR="00B1339C" w:rsidRPr="00617933" w:rsidRDefault="00B1339C" w:rsidP="00C065C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FB9F53" w14:textId="77777777" w:rsidR="00B1339C" w:rsidRPr="00617933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9" w:type="dxa"/>
          </w:tcPr>
          <w:p w14:paraId="281BF9F6" w14:textId="77777777" w:rsidR="00B1339C" w:rsidRPr="00617933" w:rsidRDefault="00B1339C" w:rsidP="00C065C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4511ECB" w14:textId="77777777" w:rsidR="00B1339C" w:rsidRPr="00617933" w:rsidRDefault="00B1339C" w:rsidP="00C065C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ผ่านกำไรหรือขาดทุน </w:t>
            </w:r>
          </w:p>
        </w:tc>
        <w:tc>
          <w:tcPr>
            <w:tcW w:w="1440" w:type="dxa"/>
            <w:vAlign w:val="bottom"/>
          </w:tcPr>
          <w:p w14:paraId="47173613" w14:textId="77777777" w:rsidR="00B1339C" w:rsidRPr="00617933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ผ่านกำไรขาดทุน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6082590F" w14:textId="77777777" w:rsidR="00B1339C" w:rsidRPr="00617933" w:rsidRDefault="00B1339C" w:rsidP="00C065C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ราคาทุน</w:t>
            </w:r>
          </w:p>
          <w:p w14:paraId="039F6C58" w14:textId="77777777" w:rsidR="00B1339C" w:rsidRPr="00617933" w:rsidRDefault="00B1339C" w:rsidP="00C065C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60C21EC" w14:textId="77777777" w:rsidR="00B1339C" w:rsidRPr="00617933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530" w:type="dxa"/>
          </w:tcPr>
          <w:p w14:paraId="6A7E05D1" w14:textId="77777777" w:rsidR="00B1339C" w:rsidRPr="00617933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(หมายเหตุ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3.1.2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)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ผลขาดทุนด้านเครดิตที่คาดว่าจะเกิดขึ้น</w:t>
            </w:r>
          </w:p>
        </w:tc>
        <w:tc>
          <w:tcPr>
            <w:tcW w:w="1442" w:type="dxa"/>
          </w:tcPr>
          <w:p w14:paraId="7FB20DC5" w14:textId="77777777" w:rsidR="00B1339C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6CC73F84" w14:textId="77777777" w:rsidR="00B1339C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32DC9C05" w14:textId="77777777" w:rsidR="00B1339C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545A4967" w14:textId="77777777" w:rsidR="00B1339C" w:rsidRPr="00807627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339C" w:rsidRPr="00D6746B" w14:paraId="6477D54E" w14:textId="77777777" w:rsidTr="00C065CB">
        <w:trPr>
          <w:trHeight w:val="378"/>
          <w:tblHeader/>
        </w:trPr>
        <w:tc>
          <w:tcPr>
            <w:tcW w:w="3598" w:type="dxa"/>
            <w:vAlign w:val="bottom"/>
          </w:tcPr>
          <w:p w14:paraId="003AF451" w14:textId="77777777" w:rsidR="00B1339C" w:rsidRPr="00D6746B" w:rsidRDefault="00B1339C" w:rsidP="00C065C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172" w:type="dxa"/>
            <w:gridSpan w:val="8"/>
            <w:vAlign w:val="bottom"/>
          </w:tcPr>
          <w:p w14:paraId="70BB8204" w14:textId="77777777" w:rsidR="00B1339C" w:rsidRPr="00D6746B" w:rsidRDefault="00B1339C" w:rsidP="00C065C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6746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339C" w:rsidRPr="00333C34" w14:paraId="01313801" w14:textId="77777777" w:rsidTr="00C065CB">
        <w:trPr>
          <w:trHeight w:val="235"/>
        </w:trPr>
        <w:tc>
          <w:tcPr>
            <w:tcW w:w="3598" w:type="dxa"/>
            <w:vAlign w:val="bottom"/>
          </w:tcPr>
          <w:p w14:paraId="643EF151" w14:textId="67658385" w:rsidR="00B1339C" w:rsidRPr="00807627" w:rsidRDefault="00B1339C" w:rsidP="00C065CB">
            <w:pPr>
              <w:spacing w:line="240" w:lineRule="auto"/>
              <w:ind w:left="75" w:hanging="9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</w:t>
            </w:r>
            <w:r w:rsidR="00507F5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5DBCA46A" w14:textId="77777777" w:rsidR="00B1339C" w:rsidRPr="00807627" w:rsidRDefault="00B1339C" w:rsidP="00C065CB">
            <w:pPr>
              <w:pStyle w:val="BodyText"/>
              <w:tabs>
                <w:tab w:val="decimal" w:pos="708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28FC573E" w14:textId="77777777" w:rsidR="00B1339C" w:rsidRPr="00807627" w:rsidRDefault="00B1339C" w:rsidP="00C065CB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73ABAC1A" w14:textId="77777777" w:rsidR="00B1339C" w:rsidRPr="00807627" w:rsidRDefault="00B1339C" w:rsidP="00C065CB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F665B2" w14:textId="77777777" w:rsidR="00B1339C" w:rsidRPr="00807627" w:rsidRDefault="00B1339C" w:rsidP="00C065C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A82811" w14:textId="77777777" w:rsidR="00B1339C" w:rsidRPr="00807627" w:rsidRDefault="00B1339C" w:rsidP="00C065C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15FC2E" w14:textId="77777777" w:rsidR="00B1339C" w:rsidRPr="00807627" w:rsidRDefault="00B1339C" w:rsidP="00C065C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7828AF" w14:textId="77777777" w:rsidR="00B1339C" w:rsidRPr="00807627" w:rsidRDefault="00B1339C" w:rsidP="00C065C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16BD8F5A" w14:textId="77777777" w:rsidR="00B1339C" w:rsidRPr="00807627" w:rsidRDefault="00B1339C" w:rsidP="00C065C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E4FC3" w:rsidRPr="00333C34" w14:paraId="426E7CE7" w14:textId="77777777" w:rsidTr="00C065CB">
        <w:trPr>
          <w:trHeight w:val="266"/>
        </w:trPr>
        <w:tc>
          <w:tcPr>
            <w:tcW w:w="3598" w:type="dxa"/>
            <w:vAlign w:val="bottom"/>
          </w:tcPr>
          <w:p w14:paraId="583E3CB4" w14:textId="77777777" w:rsidR="008E4FC3" w:rsidRPr="00807627" w:rsidRDefault="008E4FC3" w:rsidP="008E4FC3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66ABA406" w14:textId="3761EEDB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857,129</w:t>
            </w:r>
          </w:p>
        </w:tc>
        <w:tc>
          <w:tcPr>
            <w:tcW w:w="249" w:type="dxa"/>
          </w:tcPr>
          <w:p w14:paraId="61C06F4A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E7A666A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8B7C601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D33D182" w14:textId="5FE626BE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857,129</w:t>
            </w:r>
          </w:p>
        </w:tc>
        <w:tc>
          <w:tcPr>
            <w:tcW w:w="1350" w:type="dxa"/>
            <w:vAlign w:val="bottom"/>
          </w:tcPr>
          <w:p w14:paraId="37F92418" w14:textId="16E12E6C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857,129</w:t>
            </w:r>
          </w:p>
        </w:tc>
        <w:tc>
          <w:tcPr>
            <w:tcW w:w="1530" w:type="dxa"/>
            <w:vAlign w:val="bottom"/>
          </w:tcPr>
          <w:p w14:paraId="6BEA8B93" w14:textId="55E2A44F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5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1FF984F5" w14:textId="7903168B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857,129</w:t>
            </w:r>
          </w:p>
        </w:tc>
      </w:tr>
      <w:tr w:rsidR="008E4FC3" w:rsidRPr="00333C34" w14:paraId="110DF4C8" w14:textId="77777777" w:rsidTr="00C065CB">
        <w:trPr>
          <w:trHeight w:val="266"/>
        </w:trPr>
        <w:tc>
          <w:tcPr>
            <w:tcW w:w="3598" w:type="dxa"/>
            <w:vAlign w:val="bottom"/>
          </w:tcPr>
          <w:p w14:paraId="23BA71DA" w14:textId="77777777" w:rsidR="008E4FC3" w:rsidRPr="00807627" w:rsidRDefault="008E4FC3" w:rsidP="008E4FC3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14:paraId="42AE7A0F" w14:textId="19C69939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249" w:type="dxa"/>
          </w:tcPr>
          <w:p w14:paraId="3A8D5E54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5C687DED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FB3DCE4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22DF0F8" w14:textId="2ECA85AB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1350" w:type="dxa"/>
            <w:vAlign w:val="bottom"/>
          </w:tcPr>
          <w:p w14:paraId="57822146" w14:textId="48DAEE6C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1530" w:type="dxa"/>
            <w:vAlign w:val="bottom"/>
          </w:tcPr>
          <w:p w14:paraId="364369B3" w14:textId="3D2E9D90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5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533AC7C0" w14:textId="084EF551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</w:tr>
      <w:tr w:rsidR="008E4FC3" w:rsidRPr="00333C34" w14:paraId="2C36CF58" w14:textId="77777777" w:rsidTr="00C065CB">
        <w:trPr>
          <w:trHeight w:val="171"/>
        </w:trPr>
        <w:tc>
          <w:tcPr>
            <w:tcW w:w="3598" w:type="dxa"/>
            <w:vAlign w:val="bottom"/>
          </w:tcPr>
          <w:p w14:paraId="5F7462F0" w14:textId="77777777" w:rsidR="008E4FC3" w:rsidRPr="00807627" w:rsidRDefault="008E4FC3" w:rsidP="008E4FC3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  <w:vAlign w:val="bottom"/>
          </w:tcPr>
          <w:p w14:paraId="0F047991" w14:textId="208B6E14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249" w:type="dxa"/>
          </w:tcPr>
          <w:p w14:paraId="39B86420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71E5FF28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F7A9213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C42B626" w14:textId="2988FA39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1350" w:type="dxa"/>
            <w:vAlign w:val="bottom"/>
          </w:tcPr>
          <w:p w14:paraId="6652A213" w14:textId="2D1F3B78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1530" w:type="dxa"/>
            <w:vAlign w:val="bottom"/>
          </w:tcPr>
          <w:p w14:paraId="0B209DAE" w14:textId="26A204EA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9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(22)</w:t>
            </w:r>
          </w:p>
        </w:tc>
        <w:tc>
          <w:tcPr>
            <w:tcW w:w="1442" w:type="dxa"/>
            <w:vAlign w:val="bottom"/>
          </w:tcPr>
          <w:p w14:paraId="7D4DC977" w14:textId="2C1535DE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</w:t>
            </w:r>
          </w:p>
        </w:tc>
      </w:tr>
      <w:tr w:rsidR="008E4FC3" w:rsidRPr="00333C34" w14:paraId="10A636F5" w14:textId="77777777" w:rsidTr="00C065CB">
        <w:trPr>
          <w:trHeight w:val="274"/>
        </w:trPr>
        <w:tc>
          <w:tcPr>
            <w:tcW w:w="3598" w:type="dxa"/>
            <w:vAlign w:val="bottom"/>
          </w:tcPr>
          <w:p w14:paraId="4DBD3936" w14:textId="77777777" w:rsidR="008E4FC3" w:rsidRPr="00807627" w:rsidRDefault="008E4FC3" w:rsidP="008E4FC3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6F48A913" w14:textId="5653F789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249" w:type="dxa"/>
          </w:tcPr>
          <w:p w14:paraId="518B43A6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66AF19FC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1440" w:type="dxa"/>
            <w:vAlign w:val="bottom"/>
          </w:tcPr>
          <w:p w14:paraId="6684BADA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D012307" w14:textId="5FA72402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5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FA9713F" w14:textId="09B86B5D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1530" w:type="dxa"/>
            <w:vAlign w:val="bottom"/>
          </w:tcPr>
          <w:p w14:paraId="226A7673" w14:textId="04585514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5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694ED74B" w14:textId="1194AD3B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</w:tr>
      <w:tr w:rsidR="008E4FC3" w:rsidRPr="00333C34" w14:paraId="5D725142" w14:textId="77777777" w:rsidTr="00C065CB">
        <w:trPr>
          <w:trHeight w:val="171"/>
        </w:trPr>
        <w:tc>
          <w:tcPr>
            <w:tcW w:w="3598" w:type="dxa"/>
            <w:vAlign w:val="bottom"/>
          </w:tcPr>
          <w:p w14:paraId="53971F42" w14:textId="77777777" w:rsidR="008E4FC3" w:rsidRPr="00807627" w:rsidRDefault="008E4FC3" w:rsidP="008E4FC3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350" w:type="dxa"/>
            <w:vAlign w:val="bottom"/>
          </w:tcPr>
          <w:p w14:paraId="6797010A" w14:textId="7B6AC1E4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1,832,499</w:t>
            </w:r>
          </w:p>
        </w:tc>
        <w:tc>
          <w:tcPr>
            <w:tcW w:w="249" w:type="dxa"/>
          </w:tcPr>
          <w:p w14:paraId="270FC336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2C0BBA5" w14:textId="464D842B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1,829,01</w:t>
            </w:r>
            <w:r w:rsidR="007607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56EB784A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3,393</w:t>
            </w:r>
          </w:p>
        </w:tc>
        <w:tc>
          <w:tcPr>
            <w:tcW w:w="1350" w:type="dxa"/>
            <w:vAlign w:val="bottom"/>
          </w:tcPr>
          <w:p w14:paraId="22729670" w14:textId="3F39F464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5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101FB37" w14:textId="309EBAE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1,832,41</w:t>
            </w:r>
            <w:r w:rsidR="00881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640F2D1E" w14:textId="51AF1750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5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3542C452" w14:textId="361AD47B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1,832,41</w:t>
            </w:r>
            <w:r w:rsidR="007607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8E4FC3" w:rsidRPr="00333C34" w14:paraId="54484117" w14:textId="77777777" w:rsidTr="00C065CB">
        <w:trPr>
          <w:trHeight w:val="171"/>
        </w:trPr>
        <w:tc>
          <w:tcPr>
            <w:tcW w:w="3598" w:type="dxa"/>
            <w:vAlign w:val="bottom"/>
          </w:tcPr>
          <w:p w14:paraId="05A43828" w14:textId="77777777" w:rsidR="008E4FC3" w:rsidRPr="00807627" w:rsidRDefault="008E4FC3" w:rsidP="008E4FC3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  <w:vAlign w:val="bottom"/>
          </w:tcPr>
          <w:p w14:paraId="080B0E95" w14:textId="2E325713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8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649,160</w:t>
            </w:r>
          </w:p>
        </w:tc>
        <w:tc>
          <w:tcPr>
            <w:tcW w:w="249" w:type="dxa"/>
          </w:tcPr>
          <w:p w14:paraId="2B3B1883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15281DC7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F0B1A02" w14:textId="77777777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7F199D7" w14:textId="0DF7C80C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649,160</w:t>
            </w:r>
          </w:p>
        </w:tc>
        <w:tc>
          <w:tcPr>
            <w:tcW w:w="1350" w:type="dxa"/>
            <w:vAlign w:val="bottom"/>
          </w:tcPr>
          <w:p w14:paraId="7AA7A225" w14:textId="72B11F31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55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649,160</w:t>
            </w:r>
          </w:p>
        </w:tc>
        <w:tc>
          <w:tcPr>
            <w:tcW w:w="1530" w:type="dxa"/>
          </w:tcPr>
          <w:p w14:paraId="0C046BDE" w14:textId="32DA77AD" w:rsidR="008E4FC3" w:rsidRPr="00807627" w:rsidRDefault="008E4FC3" w:rsidP="00F0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57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2" w:type="dxa"/>
            <w:vAlign w:val="bottom"/>
          </w:tcPr>
          <w:p w14:paraId="20AAD208" w14:textId="636E3E78" w:rsidR="008E4FC3" w:rsidRPr="00807627" w:rsidRDefault="008E4FC3" w:rsidP="008E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6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649,160</w:t>
            </w:r>
          </w:p>
        </w:tc>
      </w:tr>
    </w:tbl>
    <w:p w14:paraId="66F1F4DD" w14:textId="77777777" w:rsidR="00D2737C" w:rsidRDefault="00D2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3914DA56" w14:textId="7008DE38" w:rsidR="00B1339C" w:rsidRDefault="00B1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1F420767" w14:textId="4322B40A" w:rsidR="00B1339C" w:rsidRDefault="00B1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2561B143" w14:textId="2FDA11B6" w:rsidR="00B1339C" w:rsidRDefault="00B1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5BE639B3" w14:textId="2A4065EA" w:rsidR="00B1339C" w:rsidRDefault="00B1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tbl>
      <w:tblPr>
        <w:tblW w:w="13771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605"/>
        <w:gridCol w:w="1620"/>
        <w:gridCol w:w="237"/>
        <w:gridCol w:w="1468"/>
        <w:gridCol w:w="1530"/>
        <w:gridCol w:w="1260"/>
        <w:gridCol w:w="1260"/>
        <w:gridCol w:w="1440"/>
        <w:gridCol w:w="1351"/>
      </w:tblGrid>
      <w:tr w:rsidR="0097534B" w:rsidRPr="00807627" w14:paraId="2EE3E8C7" w14:textId="77777777" w:rsidTr="00F21428">
        <w:trPr>
          <w:trHeight w:val="525"/>
          <w:tblHeader/>
        </w:trPr>
        <w:tc>
          <w:tcPr>
            <w:tcW w:w="13771" w:type="dxa"/>
            <w:gridSpan w:val="9"/>
            <w:vAlign w:val="bottom"/>
          </w:tcPr>
          <w:p w14:paraId="03AA1492" w14:textId="66B42E29" w:rsidR="0097534B" w:rsidRPr="00C17C78" w:rsidDel="00F87932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97534B" w:rsidRPr="00807627" w14:paraId="57936602" w14:textId="77777777" w:rsidTr="00F21428">
        <w:trPr>
          <w:trHeight w:val="525"/>
          <w:tblHeader/>
        </w:trPr>
        <w:tc>
          <w:tcPr>
            <w:tcW w:w="5225" w:type="dxa"/>
            <w:gridSpan w:val="2"/>
            <w:tcBorders>
              <w:bottom w:val="single" w:sz="4" w:space="0" w:color="auto"/>
            </w:tcBorders>
            <w:vAlign w:val="bottom"/>
          </w:tcPr>
          <w:p w14:paraId="2E6106E6" w14:textId="725E2032" w:rsidR="0097534B" w:rsidRPr="00617933" w:rsidDel="00F87932" w:rsidRDefault="0097534B" w:rsidP="000503D2">
            <w:pPr>
              <w:spacing w:line="240" w:lineRule="auto"/>
              <w:ind w:right="-112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 xml:space="preserve">การจัดประเภทตาม 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TAS 105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</w:rPr>
              <w:t>31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bottom"/>
          </w:tcPr>
          <w:p w14:paraId="5B5264CB" w14:textId="77777777" w:rsidR="0097534B" w:rsidRPr="00617933" w:rsidRDefault="0097534B" w:rsidP="003F4F13">
            <w:pPr>
              <w:pStyle w:val="BodyText"/>
              <w:tabs>
                <w:tab w:val="clear" w:pos="680"/>
                <w:tab w:val="decimal" w:pos="677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309" w:type="dxa"/>
            <w:gridSpan w:val="6"/>
            <w:tcBorders>
              <w:bottom w:val="single" w:sz="4" w:space="0" w:color="auto"/>
            </w:tcBorders>
            <w:vAlign w:val="bottom"/>
          </w:tcPr>
          <w:p w14:paraId="46056228" w14:textId="49079667" w:rsidR="0097534B" w:rsidRPr="00617933" w:rsidDel="00F87932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การจัดประเภทตาม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TFRS 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</w:rPr>
              <w:t>9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มกราคม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17933">
              <w:rPr>
                <w:rFonts w:asciiTheme="majorBidi" w:hAnsiTheme="majorBidi"/>
                <w:color w:val="000000"/>
                <w:sz w:val="30"/>
                <w:szCs w:val="30"/>
              </w:rPr>
              <w:t>2563</w:t>
            </w:r>
          </w:p>
        </w:tc>
      </w:tr>
      <w:tr w:rsidR="0097534B" w:rsidRPr="00807627" w14:paraId="6C29A97A" w14:textId="77777777" w:rsidTr="0097534B">
        <w:trPr>
          <w:trHeight w:val="525"/>
          <w:tblHeader/>
        </w:trPr>
        <w:tc>
          <w:tcPr>
            <w:tcW w:w="3605" w:type="dxa"/>
            <w:tcBorders>
              <w:top w:val="single" w:sz="4" w:space="0" w:color="auto"/>
            </w:tcBorders>
            <w:vAlign w:val="bottom"/>
          </w:tcPr>
          <w:p w14:paraId="55CB4B54" w14:textId="77777777" w:rsidR="0097534B" w:rsidRPr="00617933" w:rsidRDefault="0097534B" w:rsidP="0097534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315AC6E" w14:textId="62041546" w:rsidR="0097534B" w:rsidRPr="00617933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  <w:vAlign w:val="bottom"/>
          </w:tcPr>
          <w:p w14:paraId="2184ECC7" w14:textId="77777777" w:rsidR="0097534B" w:rsidRPr="00617933" w:rsidRDefault="0097534B" w:rsidP="0097534B">
            <w:pPr>
              <w:pStyle w:val="BodyText"/>
              <w:tabs>
                <w:tab w:val="clear" w:pos="680"/>
                <w:tab w:val="decimal" w:pos="677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037C48AB" w14:textId="0AF5F49A" w:rsidR="0097534B" w:rsidRPr="00617933" w:rsidRDefault="0097534B" w:rsidP="0097534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ผ่านกำไรหรือ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ขาดทุน </w:t>
            </w:r>
          </w:p>
        </w:tc>
        <w:tc>
          <w:tcPr>
            <w:tcW w:w="1530" w:type="dxa"/>
            <w:vAlign w:val="bottom"/>
          </w:tcPr>
          <w:p w14:paraId="51FC6857" w14:textId="6F951129" w:rsidR="0097534B" w:rsidRPr="00617933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ผ่านกำไรขาดทุน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C5A7176" w14:textId="77777777" w:rsidR="0097534B" w:rsidRPr="00617933" w:rsidRDefault="0097534B" w:rsidP="0097534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ราคาทุน</w:t>
            </w:r>
          </w:p>
          <w:p w14:paraId="5B3BAF7D" w14:textId="1D8C6E8D" w:rsidR="0097534B" w:rsidRPr="00617933" w:rsidRDefault="0097534B" w:rsidP="00F21428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</w:t>
            </w:r>
            <w:r w:rsidR="00F214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 xml:space="preserve">าย </w:t>
            </w:r>
            <w:r w:rsidR="00F214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6179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60" w:type="dxa"/>
          </w:tcPr>
          <w:p w14:paraId="1002AEC6" w14:textId="77777777" w:rsidR="0097534B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20655CE4" w14:textId="77777777" w:rsidR="0097534B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585AE698" w14:textId="77777777" w:rsidR="0097534B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6710E35F" w14:textId="6BA948CE" w:rsidR="0097534B" w:rsidRPr="00617933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526A8A1D" w14:textId="0E1C19A7" w:rsidR="0097534B" w:rsidRPr="00617933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(หมายเหตุ 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3.1.2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)</w:t>
            </w: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ผลขาดทุนด้านเครดิตที่คาดว่าจะเกิดขึ้น</w:t>
            </w:r>
          </w:p>
        </w:tc>
        <w:tc>
          <w:tcPr>
            <w:tcW w:w="1351" w:type="dxa"/>
            <w:vAlign w:val="bottom"/>
          </w:tcPr>
          <w:p w14:paraId="1BC83F1B" w14:textId="60CA7800" w:rsidR="0097534B" w:rsidRPr="00617933" w:rsidRDefault="0097534B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179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21428" w:rsidRPr="00807627" w14:paraId="0A2610D1" w14:textId="77777777" w:rsidTr="0085768F">
        <w:trPr>
          <w:trHeight w:val="180"/>
          <w:tblHeader/>
        </w:trPr>
        <w:tc>
          <w:tcPr>
            <w:tcW w:w="3605" w:type="dxa"/>
            <w:vAlign w:val="bottom"/>
          </w:tcPr>
          <w:p w14:paraId="5A968141" w14:textId="77777777" w:rsidR="00F21428" w:rsidRPr="00617933" w:rsidRDefault="00F21428" w:rsidP="0097534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166" w:type="dxa"/>
            <w:gridSpan w:val="8"/>
          </w:tcPr>
          <w:p w14:paraId="1681BC6B" w14:textId="0DEFAD33" w:rsidR="00F21428" w:rsidRPr="00617933" w:rsidRDefault="00F21428" w:rsidP="0097534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61793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7534B" w:rsidRPr="00D2737C" w14:paraId="017578D4" w14:textId="77777777" w:rsidTr="0097534B">
        <w:trPr>
          <w:trHeight w:val="355"/>
        </w:trPr>
        <w:tc>
          <w:tcPr>
            <w:tcW w:w="3605" w:type="dxa"/>
            <w:vAlign w:val="bottom"/>
          </w:tcPr>
          <w:p w14:paraId="40C01BBF" w14:textId="3C736ED1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24F54322" w14:textId="77777777" w:rsidR="0097534B" w:rsidRPr="00807627" w:rsidDel="00F87932" w:rsidRDefault="0097534B" w:rsidP="0097534B">
            <w:pPr>
              <w:pStyle w:val="BodyText"/>
              <w:spacing w:after="0" w:line="240" w:lineRule="auto"/>
              <w:ind w:left="90" w:hanging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01D3389" w14:textId="77777777" w:rsidR="0097534B" w:rsidRPr="00807627" w:rsidRDefault="0097534B" w:rsidP="0097534B">
            <w:pPr>
              <w:pStyle w:val="BodyText"/>
              <w:tabs>
                <w:tab w:val="decimal" w:pos="855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B4EF3D9" w14:textId="77777777" w:rsidR="0097534B" w:rsidRPr="00807627" w:rsidRDefault="0097534B" w:rsidP="0097534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2D46D4" w14:textId="77777777" w:rsidR="0097534B" w:rsidRPr="00807627" w:rsidRDefault="0097534B" w:rsidP="0097534B">
            <w:pPr>
              <w:pStyle w:val="BodyText"/>
              <w:tabs>
                <w:tab w:val="clear" w:pos="907"/>
                <w:tab w:val="decimal" w:pos="901"/>
              </w:tabs>
              <w:spacing w:after="0" w:line="240" w:lineRule="auto"/>
              <w:ind w:left="90" w:right="53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617B9D" w14:textId="77777777" w:rsidR="0097534B" w:rsidRPr="00807627" w:rsidRDefault="0097534B" w:rsidP="0097534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87488" w14:textId="77777777" w:rsidR="0097534B" w:rsidRPr="00807627" w:rsidRDefault="0097534B" w:rsidP="0097534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953C7" w14:textId="6D51C611" w:rsidR="0097534B" w:rsidRPr="00807627" w:rsidRDefault="0097534B" w:rsidP="0097534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1321598F" w14:textId="2FFBEE7F" w:rsidR="0097534B" w:rsidRPr="00807627" w:rsidRDefault="0097534B" w:rsidP="0097534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534B" w:rsidRPr="00D2737C" w14:paraId="7A47CEE5" w14:textId="77777777" w:rsidTr="0097534B">
        <w:trPr>
          <w:trHeight w:val="383"/>
        </w:trPr>
        <w:tc>
          <w:tcPr>
            <w:tcW w:w="3605" w:type="dxa"/>
            <w:vAlign w:val="bottom"/>
          </w:tcPr>
          <w:p w14:paraId="12A90122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620" w:type="dxa"/>
            <w:vAlign w:val="bottom"/>
          </w:tcPr>
          <w:p w14:paraId="789D3DF5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237" w:type="dxa"/>
            <w:vAlign w:val="bottom"/>
          </w:tcPr>
          <w:p w14:paraId="435EC5B8" w14:textId="77777777" w:rsidR="0097534B" w:rsidRPr="00807627" w:rsidRDefault="0097534B" w:rsidP="0097534B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5D400AF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72279E6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F97A54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6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1260" w:type="dxa"/>
            <w:vAlign w:val="bottom"/>
          </w:tcPr>
          <w:p w14:paraId="4EE3DC82" w14:textId="4B048CBE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1440" w:type="dxa"/>
            <w:vAlign w:val="bottom"/>
          </w:tcPr>
          <w:p w14:paraId="73AD086F" w14:textId="2C0B7713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16CE0FFB" w14:textId="6E0FEABB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</w:tr>
      <w:tr w:rsidR="0097534B" w:rsidRPr="00D2737C" w14:paraId="4E7A3B5E" w14:textId="77777777" w:rsidTr="0097534B">
        <w:trPr>
          <w:trHeight w:val="274"/>
        </w:trPr>
        <w:tc>
          <w:tcPr>
            <w:tcW w:w="3605" w:type="dxa"/>
            <w:vAlign w:val="bottom"/>
          </w:tcPr>
          <w:p w14:paraId="2FD928AB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  <w:vAlign w:val="bottom"/>
          </w:tcPr>
          <w:p w14:paraId="38F9FD2A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  <w:tc>
          <w:tcPr>
            <w:tcW w:w="237" w:type="dxa"/>
            <w:vAlign w:val="bottom"/>
          </w:tcPr>
          <w:p w14:paraId="69721450" w14:textId="77777777" w:rsidR="0097534B" w:rsidRPr="00807627" w:rsidRDefault="0097534B" w:rsidP="0097534B">
            <w:pPr>
              <w:pStyle w:val="BodyText"/>
              <w:tabs>
                <w:tab w:val="decimal" w:pos="709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58823C05" w14:textId="636AC3B3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18,335</w:t>
            </w:r>
          </w:p>
        </w:tc>
        <w:tc>
          <w:tcPr>
            <w:tcW w:w="1530" w:type="dxa"/>
            <w:vAlign w:val="bottom"/>
          </w:tcPr>
          <w:p w14:paraId="5CC40AEB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5730F63" w14:textId="4C61623A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6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1,055,239</w:t>
            </w:r>
          </w:p>
        </w:tc>
        <w:tc>
          <w:tcPr>
            <w:tcW w:w="1260" w:type="dxa"/>
            <w:vAlign w:val="bottom"/>
          </w:tcPr>
          <w:p w14:paraId="10CE5A34" w14:textId="089836F5" w:rsidR="0097534B" w:rsidRPr="00130F5C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  <w:tc>
          <w:tcPr>
            <w:tcW w:w="1440" w:type="dxa"/>
          </w:tcPr>
          <w:p w14:paraId="61EB4EDC" w14:textId="168F4171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163A1D14" w14:textId="502977F2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</w:tr>
      <w:tr w:rsidR="0097534B" w:rsidRPr="00D2737C" w14:paraId="29CA5989" w14:textId="77777777" w:rsidTr="0097534B">
        <w:trPr>
          <w:trHeight w:val="274"/>
        </w:trPr>
        <w:tc>
          <w:tcPr>
            <w:tcW w:w="3605" w:type="dxa"/>
            <w:vAlign w:val="bottom"/>
          </w:tcPr>
          <w:p w14:paraId="42445A58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20" w:type="dxa"/>
            <w:vAlign w:val="bottom"/>
          </w:tcPr>
          <w:p w14:paraId="534AA999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237" w:type="dxa"/>
            <w:vAlign w:val="bottom"/>
          </w:tcPr>
          <w:p w14:paraId="7259454B" w14:textId="77777777" w:rsidR="0097534B" w:rsidRPr="00807627" w:rsidRDefault="0097534B" w:rsidP="0097534B">
            <w:pPr>
              <w:pStyle w:val="BodyText"/>
              <w:tabs>
                <w:tab w:val="decimal" w:pos="709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65C451F8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1530" w:type="dxa"/>
            <w:vAlign w:val="bottom"/>
          </w:tcPr>
          <w:p w14:paraId="30A13CC5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F28CA55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90" w:right="16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F4F59F3" w14:textId="528117FD" w:rsidR="0097534B" w:rsidRPr="00130F5C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1440" w:type="dxa"/>
          </w:tcPr>
          <w:p w14:paraId="18D41FD8" w14:textId="576741AC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2B16EE8D" w14:textId="1B3D46DC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</w:tr>
      <w:tr w:rsidR="0097534B" w:rsidRPr="00D2737C" w14:paraId="7E6C1D0A" w14:textId="77777777" w:rsidTr="0097534B">
        <w:trPr>
          <w:trHeight w:val="346"/>
        </w:trPr>
        <w:tc>
          <w:tcPr>
            <w:tcW w:w="3605" w:type="dxa"/>
            <w:vAlign w:val="bottom"/>
          </w:tcPr>
          <w:p w14:paraId="52D9AD18" w14:textId="77777777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620" w:type="dxa"/>
            <w:vAlign w:val="bottom"/>
          </w:tcPr>
          <w:p w14:paraId="03D240C6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237" w:type="dxa"/>
            <w:vAlign w:val="bottom"/>
          </w:tcPr>
          <w:p w14:paraId="340B913F" w14:textId="77777777" w:rsidR="0097534B" w:rsidRPr="00807627" w:rsidRDefault="0097534B" w:rsidP="0097534B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3ACFE2E5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251624F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25F82F8" w14:textId="7777777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6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1260" w:type="dxa"/>
            <w:vAlign w:val="bottom"/>
          </w:tcPr>
          <w:p w14:paraId="6850FC46" w14:textId="3D822D96" w:rsidR="0097534B" w:rsidRPr="00130F5C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1440" w:type="dxa"/>
          </w:tcPr>
          <w:p w14:paraId="67DE5E8E" w14:textId="123A796D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2682AE79" w14:textId="1CD6649B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</w:tr>
      <w:tr w:rsidR="0097534B" w:rsidRPr="00D2737C" w14:paraId="42BD73D0" w14:textId="77777777" w:rsidTr="0097534B">
        <w:trPr>
          <w:trHeight w:val="346"/>
        </w:trPr>
        <w:tc>
          <w:tcPr>
            <w:tcW w:w="3605" w:type="dxa"/>
            <w:vAlign w:val="bottom"/>
          </w:tcPr>
          <w:p w14:paraId="1A4CAE16" w14:textId="012C8578" w:rsidR="0097534B" w:rsidRPr="00807627" w:rsidRDefault="0097534B" w:rsidP="0097534B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620" w:type="dxa"/>
            <w:vAlign w:val="bottom"/>
          </w:tcPr>
          <w:p w14:paraId="0ABF4F3F" w14:textId="2D88DAB5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555,789</w:t>
            </w:r>
          </w:p>
        </w:tc>
        <w:tc>
          <w:tcPr>
            <w:tcW w:w="237" w:type="dxa"/>
            <w:vAlign w:val="bottom"/>
          </w:tcPr>
          <w:p w14:paraId="684FE1C6" w14:textId="77777777" w:rsidR="0097534B" w:rsidRPr="00807627" w:rsidRDefault="0097534B" w:rsidP="0097534B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5B956A7B" w14:textId="1BD844B3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813A499" w14:textId="52D055ED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F2AF619" w14:textId="205B312F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16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555,789</w:t>
            </w:r>
          </w:p>
        </w:tc>
        <w:tc>
          <w:tcPr>
            <w:tcW w:w="1260" w:type="dxa"/>
            <w:vAlign w:val="bottom"/>
          </w:tcPr>
          <w:p w14:paraId="2193236B" w14:textId="461BA3D1" w:rsidR="0097534B" w:rsidRPr="00130F5C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7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555,789</w:t>
            </w:r>
          </w:p>
        </w:tc>
        <w:tc>
          <w:tcPr>
            <w:tcW w:w="1440" w:type="dxa"/>
          </w:tcPr>
          <w:p w14:paraId="657D6EB4" w14:textId="05EAF3AF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0F5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1" w:type="dxa"/>
            <w:vAlign w:val="bottom"/>
          </w:tcPr>
          <w:p w14:paraId="60F56F58" w14:textId="58DE5C07" w:rsidR="0097534B" w:rsidRPr="00807627" w:rsidRDefault="0097534B" w:rsidP="00975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2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555,789</w:t>
            </w:r>
          </w:p>
        </w:tc>
      </w:tr>
    </w:tbl>
    <w:p w14:paraId="3C9C8756" w14:textId="77777777" w:rsidR="00A80BF2" w:rsidRDefault="00A80BF2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22A73AB8" w14:textId="26E6498B" w:rsidR="00B311FC" w:rsidRPr="00617933" w:rsidRDefault="00B311FC" w:rsidP="00B311FC">
      <w:pPr>
        <w:pStyle w:val="BodyText2"/>
        <w:tabs>
          <w:tab w:val="left" w:pos="-1710"/>
          <w:tab w:val="left" w:pos="540"/>
          <w:tab w:val="left" w:pos="900"/>
        </w:tabs>
        <w:ind w:left="1350" w:right="102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17933">
        <w:rPr>
          <w:rFonts w:asciiTheme="majorBidi" w:hAnsiTheme="majorBidi" w:hint="cs"/>
          <w:sz w:val="30"/>
          <w:szCs w:val="30"/>
          <w:cs/>
        </w:rPr>
        <w:t>กลุ่มบริษัทและบริษัทตั้งใจจะถือตราสารทุนที่ไม่อยู่ในความต้องการของตลาดจำนวน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/>
          <w:sz w:val="30"/>
          <w:szCs w:val="30"/>
        </w:rPr>
        <w:t xml:space="preserve">3.4 </w:t>
      </w:r>
      <w:r w:rsidRPr="00617933">
        <w:rPr>
          <w:rFonts w:asciiTheme="majorBidi" w:hAnsiTheme="majorBidi" w:hint="cs"/>
          <w:sz w:val="30"/>
          <w:szCs w:val="30"/>
          <w:cs/>
        </w:rPr>
        <w:t>ล้านบาท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เพื่อวัตถุประสงค์ทางกลยุทธ์ในระยะยาว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ทั้งนี้ผลกำไร</w:t>
      </w:r>
      <w:r w:rsidRPr="00617933">
        <w:rPr>
          <w:rFonts w:asciiTheme="majorBidi" w:hAnsiTheme="majorBidi"/>
          <w:sz w:val="30"/>
          <w:szCs w:val="30"/>
          <w:cs/>
        </w:rPr>
        <w:t xml:space="preserve"> (</w:t>
      </w:r>
      <w:r w:rsidRPr="00617933">
        <w:rPr>
          <w:rFonts w:asciiTheme="majorBidi" w:hAnsiTheme="majorBidi" w:hint="cs"/>
          <w:sz w:val="30"/>
          <w:szCs w:val="30"/>
          <w:cs/>
        </w:rPr>
        <w:t>ขาดทุน</w:t>
      </w:r>
      <w:r w:rsidRPr="00617933">
        <w:rPr>
          <w:rFonts w:asciiTheme="majorBidi" w:hAnsiTheme="majorBidi"/>
          <w:sz w:val="30"/>
          <w:szCs w:val="30"/>
          <w:cs/>
        </w:rPr>
        <w:t xml:space="preserve">) </w:t>
      </w:r>
      <w:r w:rsidRPr="00617933">
        <w:rPr>
          <w:rFonts w:asciiTheme="majorBidi" w:hAnsiTheme="majorBidi" w:hint="cs"/>
          <w:sz w:val="30"/>
          <w:szCs w:val="30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689E2106" w14:textId="77777777" w:rsidR="00B311FC" w:rsidRDefault="00B311F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23349409" w14:textId="77777777" w:rsidR="00B311FC" w:rsidRDefault="00B311F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705BA323" w14:textId="60BBE45C" w:rsidR="00B311FC" w:rsidRDefault="00B311F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  <w:sectPr w:rsidR="00B311FC" w:rsidSect="002B413A">
          <w:headerReference w:type="default" r:id="rId12"/>
          <w:pgSz w:w="16839" w:h="11907" w:orient="landscape" w:code="9"/>
          <w:pgMar w:top="1170" w:right="691" w:bottom="1152" w:left="450" w:header="720" w:footer="720" w:gutter="0"/>
          <w:cols w:space="720"/>
          <w:docGrid w:linePitch="245"/>
        </w:sectPr>
      </w:pPr>
    </w:p>
    <w:p w14:paraId="4994D504" w14:textId="61424042" w:rsidR="0076380C" w:rsidRPr="0076380C" w:rsidRDefault="0076380C" w:rsidP="00F40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380C">
        <w:rPr>
          <w:rFonts w:ascii="Angsana New" w:hAnsi="Angsana New"/>
          <w:i/>
          <w:iCs/>
          <w:sz w:val="30"/>
          <w:szCs w:val="30"/>
        </w:rPr>
        <w:lastRenderedPageBreak/>
        <w:t>3.1.2</w:t>
      </w:r>
      <w:r w:rsidR="00F40A59">
        <w:rPr>
          <w:rFonts w:ascii="Angsana New" w:hAnsi="Angsana New"/>
          <w:i/>
          <w:iCs/>
          <w:sz w:val="30"/>
          <w:szCs w:val="30"/>
        </w:rPr>
        <w:tab/>
      </w:r>
      <w:r w:rsidRPr="0076380C">
        <w:rPr>
          <w:rFonts w:ascii="Angsana New" w:hAnsi="Angsana New"/>
          <w:i/>
          <w:iCs/>
          <w:sz w:val="30"/>
          <w:szCs w:val="30"/>
          <w:cs/>
        </w:rPr>
        <w:t xml:space="preserve">การด้อยค่า </w:t>
      </w:r>
    </w:p>
    <w:p w14:paraId="6DBCD471" w14:textId="77777777" w:rsidR="0076380C" w:rsidRPr="0076380C" w:rsidRDefault="0076380C" w:rsidP="0076380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ED2AA" w14:textId="74D0BAF5" w:rsidR="0076380C" w:rsidRDefault="0076380C" w:rsidP="00F40A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6380C">
        <w:rPr>
          <w:rFonts w:asciiTheme="majorBidi" w:hAnsiTheme="majorBidi" w:cstheme="majorBidi"/>
          <w:sz w:val="30"/>
          <w:szCs w:val="30"/>
        </w:rPr>
        <w:t xml:space="preserve">TFRS 9 </w:t>
      </w:r>
      <w:r w:rsidRPr="0076380C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6380C">
        <w:rPr>
          <w:rFonts w:asciiTheme="majorBidi" w:hAnsiTheme="majorBidi" w:cstheme="majorBidi"/>
          <w:sz w:val="30"/>
          <w:szCs w:val="30"/>
          <w:cs/>
        </w:rPr>
        <w:t>ประมาณการค่าเผื่อหนี้สงสัยจะสูญโดยการวิเคราะห์ประวัติการชำระหนี้ และ</w:t>
      </w:r>
      <w:r w:rsidR="00EF0727">
        <w:rPr>
          <w:rFonts w:asciiTheme="majorBidi" w:hAnsiTheme="majorBidi" w:cstheme="majorBidi"/>
          <w:sz w:val="30"/>
          <w:szCs w:val="30"/>
        </w:rPr>
        <w:br/>
      </w:r>
      <w:r w:rsidRPr="0076380C">
        <w:rPr>
          <w:rFonts w:asciiTheme="majorBidi" w:hAnsiTheme="majorBidi" w:cstheme="majorBidi"/>
          <w:sz w:val="30"/>
          <w:szCs w:val="30"/>
          <w:cs/>
        </w:rPr>
        <w:t>การคาดการณ์เกี่ยวกับการชำระหนี้</w:t>
      </w:r>
      <w:r w:rsidR="00EF0727">
        <w:rPr>
          <w:rFonts w:asciiTheme="majorBidi" w:hAnsiTheme="majorBidi" w:cstheme="majorBidi" w:hint="cs"/>
          <w:sz w:val="30"/>
          <w:szCs w:val="30"/>
          <w:cs/>
        </w:rPr>
        <w:t>ในอนาคตของลูกค้า</w:t>
      </w:r>
      <w:r w:rsidRPr="0076380C">
        <w:rPr>
          <w:rFonts w:asciiTheme="majorBidi" w:hAnsiTheme="majorBidi" w:cstheme="majorBidi"/>
          <w:sz w:val="30"/>
          <w:szCs w:val="30"/>
        </w:rPr>
        <w:t xml:space="preserve"> </w:t>
      </w:r>
      <w:r w:rsidRPr="00AF284E">
        <w:rPr>
          <w:rFonts w:asciiTheme="majorBidi" w:hAnsiTheme="majorBidi" w:cstheme="majorBidi" w:hint="cs"/>
          <w:sz w:val="30"/>
          <w:szCs w:val="30"/>
          <w:cs/>
        </w:rPr>
        <w:t>ตลอดจนตามเกณฑ์ขั้นต่ำตาม</w:t>
      </w:r>
      <w:r w:rsidR="00AF284E" w:rsidRPr="00AF284E">
        <w:rPr>
          <w:rFonts w:asciiTheme="majorBidi" w:hAnsiTheme="majorBidi" w:cstheme="majorBidi"/>
          <w:sz w:val="30"/>
          <w:szCs w:val="30"/>
          <w:cs/>
        </w:rPr>
        <w:t>ประกาศ</w:t>
      </w:r>
      <w:r w:rsidR="00AF284E" w:rsidRPr="00204A7F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 กธ.</w:t>
      </w:r>
      <w:r w:rsidR="00AF284E" w:rsidRPr="00204A7F">
        <w:rPr>
          <w:rFonts w:asciiTheme="majorBidi" w:hAnsiTheme="majorBidi" w:cstheme="majorBidi"/>
          <w:sz w:val="30"/>
          <w:szCs w:val="30"/>
        </w:rPr>
        <w:t>33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/</w:t>
      </w:r>
      <w:r w:rsidR="00AF284E" w:rsidRPr="00204A7F">
        <w:rPr>
          <w:rFonts w:asciiTheme="majorBidi" w:hAnsiTheme="majorBidi" w:cstheme="majorBidi"/>
          <w:sz w:val="30"/>
          <w:szCs w:val="30"/>
        </w:rPr>
        <w:t>2543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AF284E" w:rsidRPr="00204A7F">
        <w:rPr>
          <w:rFonts w:asciiTheme="majorBidi" w:hAnsiTheme="majorBidi" w:cstheme="majorBidi"/>
          <w:sz w:val="30"/>
          <w:szCs w:val="30"/>
        </w:rPr>
        <w:t>25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AF284E" w:rsidRPr="00204A7F">
        <w:rPr>
          <w:rFonts w:asciiTheme="majorBidi" w:hAnsiTheme="majorBidi" w:cstheme="majorBidi"/>
          <w:sz w:val="30"/>
          <w:szCs w:val="30"/>
        </w:rPr>
        <w:t xml:space="preserve">2543 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กธ.</w:t>
      </w:r>
      <w:r w:rsidR="00AF284E" w:rsidRPr="00204A7F">
        <w:rPr>
          <w:rFonts w:asciiTheme="majorBidi" w:hAnsiTheme="majorBidi" w:cstheme="majorBidi"/>
          <w:sz w:val="30"/>
          <w:szCs w:val="30"/>
        </w:rPr>
        <w:t>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/</w:t>
      </w:r>
      <w:r w:rsidR="00AF284E" w:rsidRPr="00204A7F">
        <w:rPr>
          <w:rFonts w:asciiTheme="majorBidi" w:hAnsiTheme="majorBidi" w:cstheme="majorBidi"/>
          <w:sz w:val="30"/>
          <w:szCs w:val="30"/>
        </w:rPr>
        <w:t>2544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AF284E" w:rsidRPr="00204A7F">
        <w:rPr>
          <w:rFonts w:asciiTheme="majorBidi" w:hAnsiTheme="majorBidi" w:cstheme="majorBidi"/>
          <w:sz w:val="30"/>
          <w:szCs w:val="30"/>
        </w:rPr>
        <w:t>15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F284E" w:rsidRPr="00204A7F">
        <w:rPr>
          <w:rFonts w:asciiTheme="majorBidi" w:hAnsiTheme="majorBidi" w:cstheme="majorBidi"/>
          <w:sz w:val="30"/>
          <w:szCs w:val="30"/>
        </w:rPr>
        <w:t>2545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และ กธ.</w:t>
      </w:r>
      <w:r w:rsidR="00AF284E" w:rsidRPr="00204A7F">
        <w:rPr>
          <w:rFonts w:asciiTheme="majorBidi" w:hAnsiTheme="majorBidi" w:cstheme="majorBidi"/>
          <w:sz w:val="30"/>
          <w:szCs w:val="30"/>
        </w:rPr>
        <w:t>29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/</w:t>
      </w:r>
      <w:r w:rsidR="00AF284E" w:rsidRPr="00204A7F">
        <w:rPr>
          <w:rFonts w:asciiTheme="majorBidi" w:hAnsiTheme="majorBidi" w:cstheme="majorBidi"/>
          <w:sz w:val="30"/>
          <w:szCs w:val="30"/>
        </w:rPr>
        <w:t>2560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ลงวันที่</w:t>
      </w:r>
      <w:r w:rsidR="00AF284E" w:rsidRPr="00204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284E" w:rsidRPr="00204A7F">
        <w:rPr>
          <w:rFonts w:asciiTheme="majorBidi" w:hAnsiTheme="majorBidi" w:cstheme="majorBidi"/>
          <w:sz w:val="30"/>
          <w:szCs w:val="30"/>
        </w:rPr>
        <w:t>8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284E" w:rsidRPr="00204A7F">
        <w:rPr>
          <w:rFonts w:asciiTheme="majorBidi" w:hAnsiTheme="majorBidi" w:cstheme="majorBidi"/>
          <w:sz w:val="30"/>
          <w:szCs w:val="30"/>
        </w:rPr>
        <w:t>2560</w:t>
      </w:r>
      <w:r w:rsidR="00AF284E" w:rsidRPr="00204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F284E" w:rsidRPr="00204A7F">
        <w:rPr>
          <w:rFonts w:asciiTheme="majorBidi" w:hAnsiTheme="majorBidi" w:cstheme="majorBidi"/>
          <w:sz w:val="30"/>
          <w:szCs w:val="30"/>
        </w:rPr>
        <w:t xml:space="preserve"> </w:t>
      </w:r>
      <w:r w:rsidR="00AF284E" w:rsidRPr="00F40A59">
        <w:rPr>
          <w:rFonts w:asciiTheme="majorBidi" w:hAnsiTheme="majorBidi" w:cstheme="majorBidi"/>
          <w:i/>
          <w:iCs/>
          <w:sz w:val="30"/>
          <w:szCs w:val="30"/>
          <w:cs/>
        </w:rPr>
        <w:t>การจัดทำบัญชีเกี่ยวกับลูกหนี้ด้อยคุณภาพของบริษัทหลักทรัพย์</w:t>
      </w:r>
      <w:r w:rsidRPr="007638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380C">
        <w:rPr>
          <w:rFonts w:asciiTheme="majorBidi" w:hAnsiTheme="majorBidi" w:cstheme="majorBidi"/>
          <w:sz w:val="30"/>
          <w:szCs w:val="30"/>
        </w:rPr>
        <w:t xml:space="preserve">TFRS 9 </w:t>
      </w:r>
      <w:r w:rsidRPr="0076380C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</w:t>
      </w:r>
      <w:r w:rsidRPr="00617933">
        <w:rPr>
          <w:rFonts w:asciiTheme="majorBidi" w:hAnsiTheme="majorBidi" w:cstheme="majorBidi"/>
          <w:sz w:val="30"/>
          <w:szCs w:val="30"/>
          <w:cs/>
        </w:rPr>
        <w:t>เครดิตที่คาดว่าจะเกิดขึ้นอย่างไร และพิจารณาความน่าจะเป็นถ่วงน้ำหนัก</w:t>
      </w:r>
      <w:r w:rsidRPr="00617933">
        <w:rPr>
          <w:rFonts w:asciiTheme="majorBidi" w:hAnsiTheme="majorBidi" w:cstheme="majorBidi"/>
          <w:sz w:val="30"/>
          <w:szCs w:val="30"/>
        </w:rPr>
        <w:t xml:space="preserve"> </w:t>
      </w:r>
      <w:r w:rsidRPr="00617933">
        <w:rPr>
          <w:rFonts w:asciiTheme="majorBidi" w:hAnsiTheme="majorBidi" w:cstheme="majorBidi"/>
          <w:sz w:val="30"/>
          <w:szCs w:val="30"/>
          <w:cs/>
        </w:rPr>
        <w:t>ทั้งนี้การพิจารณาด้อยค่าดังกล่าวจะถือปฏิบัติกับสินทรัพย์ทางการเงินที่วัดมูลค่าด้วย</w:t>
      </w:r>
      <w:r w:rsidR="00501EF7" w:rsidRPr="00617933">
        <w:rPr>
          <w:rFonts w:asciiTheme="majorBidi" w:hAnsiTheme="majorBidi" w:cstheme="majorBidi" w:hint="cs"/>
          <w:sz w:val="30"/>
          <w:szCs w:val="30"/>
          <w:cs/>
        </w:rPr>
        <w:t>วิธีราคา</w:t>
      </w:r>
      <w:r w:rsidR="00505699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501EF7" w:rsidRPr="00617933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6179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708C" w:rsidRPr="00617933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17933">
        <w:rPr>
          <w:rFonts w:asciiTheme="majorBidi" w:hAnsiTheme="majorBidi" w:cstheme="majorBidi"/>
          <w:sz w:val="30"/>
          <w:szCs w:val="30"/>
          <w:cs/>
        </w:rPr>
        <w:t>ไม่รวมเงินลงทุนในตราสารทุน</w:t>
      </w:r>
    </w:p>
    <w:p w14:paraId="27E6F3EB" w14:textId="622842B4" w:rsidR="00A243D4" w:rsidRDefault="00A243D4" w:rsidP="00F40A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3E668" w14:textId="4C907834" w:rsidR="00A243D4" w:rsidRPr="0076380C" w:rsidRDefault="00A243D4" w:rsidP="00F40A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17933">
        <w:rPr>
          <w:rFonts w:asciiTheme="majorBidi" w:hAnsiTheme="majorBidi" w:hint="cs"/>
          <w:sz w:val="30"/>
          <w:szCs w:val="30"/>
          <w:cs/>
        </w:rPr>
        <w:t>กลุ่มบริษัทได้ประเมินการด้อยค่าตาม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cstheme="majorBidi"/>
          <w:sz w:val="30"/>
          <w:szCs w:val="30"/>
        </w:rPr>
        <w:t xml:space="preserve">TFRS 9 </w:t>
      </w:r>
      <w:r w:rsidRPr="00617933">
        <w:rPr>
          <w:rFonts w:asciiTheme="majorBidi" w:hAnsiTheme="majorBidi" w:hint="cs"/>
          <w:sz w:val="30"/>
          <w:szCs w:val="30"/>
          <w:cs/>
        </w:rPr>
        <w:t>ณ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hint="cs"/>
          <w:sz w:val="30"/>
          <w:szCs w:val="30"/>
          <w:cs/>
        </w:rPr>
        <w:t>วันที่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cstheme="majorBidi"/>
          <w:sz w:val="30"/>
          <w:szCs w:val="30"/>
        </w:rPr>
        <w:t xml:space="preserve">1 </w:t>
      </w:r>
      <w:r w:rsidRPr="00617933">
        <w:rPr>
          <w:rFonts w:asciiTheme="majorBidi" w:hAnsiTheme="majorBidi" w:hint="cs"/>
          <w:sz w:val="30"/>
          <w:szCs w:val="30"/>
          <w:cs/>
        </w:rPr>
        <w:t>มกราคม</w:t>
      </w:r>
      <w:r w:rsidRPr="00617933">
        <w:rPr>
          <w:rFonts w:asciiTheme="majorBidi" w:hAnsiTheme="majorBidi"/>
          <w:sz w:val="30"/>
          <w:szCs w:val="30"/>
          <w:cs/>
        </w:rPr>
        <w:t xml:space="preserve"> </w:t>
      </w:r>
      <w:r w:rsidRPr="00617933">
        <w:rPr>
          <w:rFonts w:asciiTheme="majorBidi" w:hAnsiTheme="majorBidi" w:cstheme="majorBidi"/>
          <w:sz w:val="30"/>
          <w:szCs w:val="30"/>
        </w:rPr>
        <w:t xml:space="preserve">2563 </w:t>
      </w:r>
      <w:r w:rsidRPr="00617933">
        <w:rPr>
          <w:rFonts w:asciiTheme="majorBidi" w:hAnsiTheme="majorBidi" w:hint="cs"/>
          <w:sz w:val="30"/>
          <w:szCs w:val="30"/>
          <w:cs/>
        </w:rPr>
        <w:t>ส่งผลให้มีค่าเผื่อผลขาดทุนด้านเครดิตที่คาดว่าจะเกิดขึ้นเพิ่มขึ้นดังนี้</w:t>
      </w:r>
    </w:p>
    <w:p w14:paraId="49406983" w14:textId="3D368A12" w:rsidR="00111A99" w:rsidRPr="00C97373" w:rsidRDefault="00111A99" w:rsidP="0076380C">
      <w:pPr>
        <w:pStyle w:val="BodyText2"/>
        <w:tabs>
          <w:tab w:val="left" w:pos="-1710"/>
          <w:tab w:val="left" w:pos="540"/>
          <w:tab w:val="left" w:pos="900"/>
        </w:tabs>
        <w:ind w:right="38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1530"/>
      </w:tblGrid>
      <w:tr w:rsidR="00B311FC" w:rsidRPr="00617933" w14:paraId="4C1D9071" w14:textId="77777777" w:rsidTr="00551EFB">
        <w:trPr>
          <w:cantSplit/>
          <w:trHeight w:hRule="exact" w:val="1170"/>
        </w:trPr>
        <w:tc>
          <w:tcPr>
            <w:tcW w:w="7020" w:type="dxa"/>
            <w:shd w:val="clear" w:color="auto" w:fill="auto"/>
            <w:vAlign w:val="bottom"/>
          </w:tcPr>
          <w:p w14:paraId="72586DC5" w14:textId="77777777" w:rsidR="00B311FC" w:rsidRPr="00617933" w:rsidRDefault="00B311FC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0"/>
              <w:jc w:val="center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781ED8" w14:textId="5B5C1193" w:rsidR="00B311FC" w:rsidRPr="00617933" w:rsidRDefault="00B311FC" w:rsidP="00551EFB">
            <w:pPr>
              <w:pStyle w:val="acctfourfigures"/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</w:t>
            </w:r>
            <w:r w:rsidRPr="006179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</w:t>
            </w:r>
            <w:r w:rsidR="00501EF7" w:rsidRPr="0061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6179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61793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1793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61793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  <w:p w14:paraId="2C441D1C" w14:textId="77777777" w:rsidR="00B311FC" w:rsidRPr="00617933" w:rsidRDefault="00B311FC" w:rsidP="00551EFB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311FC" w:rsidRPr="00617933" w14:paraId="1B75604B" w14:textId="77777777" w:rsidTr="00551EFB">
        <w:trPr>
          <w:cantSplit/>
          <w:trHeight w:hRule="exact" w:val="360"/>
        </w:trPr>
        <w:tc>
          <w:tcPr>
            <w:tcW w:w="7020" w:type="dxa"/>
            <w:shd w:val="clear" w:color="auto" w:fill="auto"/>
            <w:vAlign w:val="bottom"/>
          </w:tcPr>
          <w:p w14:paraId="253B0DA7" w14:textId="77777777" w:rsidR="00B311FC" w:rsidRPr="00617933" w:rsidRDefault="00B311FC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8787E6" w14:textId="77777777" w:rsidR="00B311FC" w:rsidRPr="00617933" w:rsidRDefault="00B311FC" w:rsidP="00551EF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793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179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311FC" w:rsidRPr="00617933" w14:paraId="1E663C1F" w14:textId="77777777" w:rsidTr="00501EF7">
        <w:trPr>
          <w:cantSplit/>
          <w:trHeight w:hRule="exact" w:val="360"/>
        </w:trPr>
        <w:tc>
          <w:tcPr>
            <w:tcW w:w="7020" w:type="dxa"/>
            <w:shd w:val="clear" w:color="auto" w:fill="auto"/>
            <w:vAlign w:val="bottom"/>
          </w:tcPr>
          <w:p w14:paraId="00FBD9A4" w14:textId="02C048A6" w:rsidR="00B311FC" w:rsidRPr="00617933" w:rsidRDefault="00A243D4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0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617933">
              <w:rPr>
                <w:rFonts w:asciiTheme="majorBidi" w:hAnsiTheme="majorBidi" w:hint="cs"/>
                <w:bCs/>
                <w:sz w:val="30"/>
                <w:szCs w:val="30"/>
                <w:cs/>
                <w:lang w:val="x-none"/>
              </w:rPr>
              <w:t>ค่าเผื่อหนี้สงสัยจะสูญ</w:t>
            </w:r>
            <w:r w:rsidRPr="00617933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 w:rsidR="00B311FC" w:rsidRPr="00617933">
              <w:rPr>
                <w:rFonts w:asciiTheme="majorBidi" w:hAnsiTheme="majorBidi" w:hint="cs"/>
                <w:bCs/>
                <w:sz w:val="30"/>
                <w:szCs w:val="30"/>
                <w:cs/>
                <w:lang w:val="x-none"/>
              </w:rPr>
              <w:t>ณ</w:t>
            </w:r>
            <w:r w:rsidR="00B311FC" w:rsidRPr="00617933">
              <w:rPr>
                <w:rFonts w:asciiTheme="majorBidi" w:hAnsiTheme="majorBidi"/>
                <w:bCs/>
                <w:sz w:val="30"/>
                <w:szCs w:val="30"/>
                <w:cs/>
                <w:lang w:val="x-none"/>
              </w:rPr>
              <w:t xml:space="preserve"> </w:t>
            </w:r>
            <w:r w:rsidR="00B311FC" w:rsidRPr="00617933">
              <w:rPr>
                <w:rFonts w:asciiTheme="majorBidi" w:hAnsiTheme="majorBidi" w:hint="cs"/>
                <w:bCs/>
                <w:sz w:val="30"/>
                <w:szCs w:val="30"/>
                <w:cs/>
                <w:lang w:val="x-none"/>
              </w:rPr>
              <w:t>วันที่</w:t>
            </w:r>
            <w:r w:rsidR="00B311FC" w:rsidRPr="00617933">
              <w:rPr>
                <w:rFonts w:asciiTheme="majorBidi" w:hAnsiTheme="majorBidi"/>
                <w:bCs/>
                <w:sz w:val="30"/>
                <w:szCs w:val="30"/>
                <w:cs/>
                <w:lang w:val="x-none"/>
              </w:rPr>
              <w:t xml:space="preserve"> </w:t>
            </w:r>
            <w:r w:rsidR="00B311FC" w:rsidRPr="00617933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B311FC" w:rsidRPr="00617933">
              <w:rPr>
                <w:rFonts w:asciiTheme="majorBidi" w:hAnsiTheme="majorBidi"/>
                <w:bCs/>
                <w:sz w:val="30"/>
                <w:szCs w:val="30"/>
                <w:cs/>
                <w:lang w:val="x-none"/>
              </w:rPr>
              <w:t xml:space="preserve"> </w:t>
            </w:r>
            <w:r w:rsidR="00B311FC" w:rsidRPr="00617933">
              <w:rPr>
                <w:rFonts w:asciiTheme="majorBidi" w:hAnsiTheme="majorBidi" w:hint="cs"/>
                <w:bCs/>
                <w:sz w:val="30"/>
                <w:szCs w:val="30"/>
                <w:cs/>
                <w:lang w:val="x-none"/>
              </w:rPr>
              <w:t>ธันวาคม</w:t>
            </w:r>
            <w:r w:rsidR="00B311FC" w:rsidRPr="00617933">
              <w:rPr>
                <w:rFonts w:asciiTheme="majorBidi" w:hAnsiTheme="majorBidi"/>
                <w:bCs/>
                <w:sz w:val="30"/>
                <w:szCs w:val="30"/>
                <w:cs/>
                <w:lang w:val="x-none"/>
              </w:rPr>
              <w:t xml:space="preserve"> </w:t>
            </w:r>
            <w:r w:rsidR="00B311FC" w:rsidRPr="00617933">
              <w:rPr>
                <w:rFonts w:asciiTheme="majorBidi" w:hAnsiTheme="majorBidi"/>
                <w:b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D92B7D" w14:textId="77777777" w:rsidR="00B311FC" w:rsidRPr="00617933" w:rsidRDefault="00B311FC" w:rsidP="00551EFB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311FC" w:rsidRPr="00617933" w14:paraId="1A206F6A" w14:textId="77777777" w:rsidTr="00501EF7">
        <w:trPr>
          <w:cantSplit/>
          <w:trHeight w:hRule="exact" w:val="374"/>
        </w:trPr>
        <w:tc>
          <w:tcPr>
            <w:tcW w:w="7020" w:type="dxa"/>
            <w:shd w:val="clear" w:color="auto" w:fill="auto"/>
            <w:vAlign w:val="bottom"/>
          </w:tcPr>
          <w:p w14:paraId="531D2ACE" w14:textId="77777777" w:rsidR="00B311FC" w:rsidRPr="00617933" w:rsidRDefault="00B311FC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17933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ค่าเผื่อหนี้สงสัยจะสูญ</w:t>
            </w:r>
            <w:r w:rsidRPr="00617933">
              <w:rPr>
                <w:rFonts w:asciiTheme="majorBidi" w:hAnsiTheme="majorBidi"/>
                <w:b/>
                <w:sz w:val="30"/>
                <w:szCs w:val="30"/>
              </w:rPr>
              <w:t xml:space="preserve"> - </w:t>
            </w:r>
            <w:r w:rsidRPr="0061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shd w:val="clear" w:color="auto" w:fill="auto"/>
          </w:tcPr>
          <w:p w14:paraId="21000DDC" w14:textId="77777777" w:rsidR="00B311FC" w:rsidRPr="00617933" w:rsidRDefault="00B311FC" w:rsidP="00551EF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7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65,916</w:t>
            </w:r>
          </w:p>
        </w:tc>
      </w:tr>
      <w:tr w:rsidR="00B311FC" w:rsidRPr="00617933" w14:paraId="16BE76CE" w14:textId="77777777" w:rsidTr="00551EFB">
        <w:trPr>
          <w:cantSplit/>
          <w:trHeight w:hRule="exact" w:val="423"/>
        </w:trPr>
        <w:tc>
          <w:tcPr>
            <w:tcW w:w="7020" w:type="dxa"/>
            <w:shd w:val="clear" w:color="auto" w:fill="auto"/>
            <w:vAlign w:val="bottom"/>
          </w:tcPr>
          <w:p w14:paraId="1B46FB4B" w14:textId="2D90CEFA" w:rsidR="00B311FC" w:rsidRPr="00617933" w:rsidRDefault="00B311FC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right="-260" w:firstLine="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17933">
              <w:rPr>
                <w:rFonts w:asciiTheme="majorBidi" w:hAnsiTheme="majorBidi"/>
                <w:b/>
                <w:sz w:val="30"/>
                <w:szCs w:val="30"/>
                <w:cs/>
                <w:lang w:val="x-none"/>
              </w:rPr>
              <w:t>ผลขาดทุนด้านเครดิตที่คาดว่า</w:t>
            </w:r>
            <w:r w:rsidRPr="00617933">
              <w:rPr>
                <w:rFonts w:asciiTheme="majorBidi" w:hAnsiTheme="majorBidi" w:hint="cs"/>
                <w:b/>
                <w:sz w:val="30"/>
                <w:szCs w:val="30"/>
                <w:cs/>
                <w:lang w:val="x-none"/>
              </w:rPr>
              <w:t>จะเกิดขึ้น</w:t>
            </w:r>
            <w:r w:rsidRPr="00617933">
              <w:rPr>
                <w:rFonts w:asciiTheme="majorBidi" w:hAnsiTheme="majorBidi" w:hint="cs"/>
                <w:b/>
                <w:sz w:val="30"/>
                <w:szCs w:val="30"/>
                <w:cs/>
              </w:rPr>
              <w:t>ที่รับรู้เพิ่มเติม</w:t>
            </w:r>
            <w:r w:rsidRPr="0061793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 w:hint="cs"/>
                <w:b/>
                <w:sz w:val="30"/>
                <w:szCs w:val="30"/>
                <w:cs/>
              </w:rPr>
              <w:t>ณ</w:t>
            </w:r>
            <w:r w:rsidRPr="0061793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 w:hint="cs"/>
                <w:b/>
                <w:sz w:val="30"/>
                <w:szCs w:val="30"/>
                <w:cs/>
              </w:rPr>
              <w:t>วันที่</w:t>
            </w:r>
            <w:r w:rsidRPr="0061793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="00B03EF1" w:rsidRPr="00FF3EA5">
              <w:rPr>
                <w:rFonts w:asciiTheme="majorBidi" w:hAnsiTheme="majorBidi"/>
                <w:bCs/>
                <w:sz w:val="30"/>
                <w:szCs w:val="30"/>
              </w:rPr>
              <w:t>1</w:t>
            </w:r>
            <w:r w:rsidRPr="0061793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มกราคม</w:t>
            </w:r>
            <w:r w:rsidRPr="0061793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/>
                <w:bCs/>
                <w:sz w:val="30"/>
                <w:szCs w:val="30"/>
              </w:rPr>
              <w:t>2563</w:t>
            </w:r>
            <w:r w:rsidRPr="0061793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D231A8E" w14:textId="77777777" w:rsidR="00B311FC" w:rsidRPr="00617933" w:rsidRDefault="00B311FC" w:rsidP="00551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311FC" w:rsidRPr="00617933" w14:paraId="5E0A9745" w14:textId="77777777" w:rsidTr="00551EFB">
        <w:trPr>
          <w:cantSplit/>
          <w:trHeight w:hRule="exact" w:val="374"/>
        </w:trPr>
        <w:tc>
          <w:tcPr>
            <w:tcW w:w="7020" w:type="dxa"/>
            <w:shd w:val="clear" w:color="auto" w:fill="auto"/>
            <w:vAlign w:val="bottom"/>
          </w:tcPr>
          <w:p w14:paraId="23E07FAD" w14:textId="7DDD4AF0" w:rsidR="00B311FC" w:rsidRPr="00617933" w:rsidRDefault="00505699" w:rsidP="0050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182"/>
              </w:tabs>
              <w:spacing w:line="240" w:lineRule="auto"/>
              <w:ind w:left="680" w:hanging="4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สำหรับ</w:t>
            </w:r>
            <w:r w:rsidR="00B311FC" w:rsidRPr="0061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8EC438" w14:textId="77777777" w:rsidR="00B311FC" w:rsidRPr="00617933" w:rsidRDefault="00B311FC" w:rsidP="00551EF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7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B311FC" w:rsidRPr="00617933" w14:paraId="636F16AB" w14:textId="77777777" w:rsidTr="00551EFB">
        <w:trPr>
          <w:cantSplit/>
          <w:trHeight w:hRule="exact" w:val="374"/>
        </w:trPr>
        <w:tc>
          <w:tcPr>
            <w:tcW w:w="7020" w:type="dxa"/>
            <w:shd w:val="clear" w:color="auto" w:fill="auto"/>
            <w:vAlign w:val="bottom"/>
          </w:tcPr>
          <w:p w14:paraId="575A26E1" w14:textId="77777777" w:rsidR="00B311FC" w:rsidRPr="00617933" w:rsidRDefault="00B311FC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1793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617933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ณ</w:t>
            </w:r>
            <w:r w:rsidRPr="00617933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วันที่</w:t>
            </w:r>
            <w:r w:rsidRPr="00617933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1 </w:t>
            </w:r>
            <w:r w:rsidRPr="0061793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มกราคม</w:t>
            </w:r>
            <w:r w:rsidRPr="0061793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617933">
              <w:rPr>
                <w:rFonts w:asciiTheme="majorBidi" w:hAnsiTheme="majorBidi" w:cstheme="majorBidi"/>
                <w:b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26666" w14:textId="77777777" w:rsidR="00B311FC" w:rsidRPr="00617933" w:rsidRDefault="00B311FC" w:rsidP="00551EF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65,938</w:t>
            </w:r>
          </w:p>
        </w:tc>
      </w:tr>
    </w:tbl>
    <w:p w14:paraId="2DD68992" w14:textId="0200E983" w:rsidR="00111A99" w:rsidRPr="00617933" w:rsidRDefault="00111A99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3288D" w14:textId="774F2EE6" w:rsidR="00B311FC" w:rsidRDefault="00B311FC" w:rsidP="00B311FC">
      <w:pPr>
        <w:ind w:left="117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8B1BDE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กลุ่มบริษัทเลือกที่จะรับรู้การเพิ่มขึ้นของผลขาดทุน</w:t>
      </w:r>
      <w:r w:rsidR="000503D2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8B1BDE">
        <w:rPr>
          <w:rFonts w:asciiTheme="majorBidi" w:hAnsiTheme="majorBidi" w:cstheme="majorBidi"/>
          <w:sz w:val="30"/>
          <w:szCs w:val="30"/>
          <w:cs/>
        </w:rPr>
        <w:t xml:space="preserve">โดยปรับปรุงกับกำไรสะสม ณ วันที่ </w:t>
      </w:r>
      <w:r w:rsidRPr="008B1BDE">
        <w:rPr>
          <w:rFonts w:asciiTheme="majorBidi" w:hAnsiTheme="majorBidi" w:cstheme="majorBidi"/>
          <w:sz w:val="30"/>
          <w:szCs w:val="30"/>
        </w:rPr>
        <w:t xml:space="preserve">1 </w:t>
      </w:r>
      <w:r w:rsidRPr="008B1B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B1BDE">
        <w:rPr>
          <w:rFonts w:asciiTheme="majorBidi" w:hAnsiTheme="majorBidi" w:cstheme="majorBidi"/>
          <w:sz w:val="30"/>
          <w:szCs w:val="30"/>
        </w:rPr>
        <w:t>2563</w:t>
      </w:r>
    </w:p>
    <w:p w14:paraId="780AEBC0" w14:textId="77777777" w:rsidR="00B311FC" w:rsidRPr="00C97373" w:rsidRDefault="00B311FC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158A1F4" w14:textId="3C5C4CD9" w:rsidR="001E7384" w:rsidRDefault="001E7384" w:rsidP="00C97373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cyan"/>
        </w:rPr>
        <w:br w:type="page"/>
      </w:r>
    </w:p>
    <w:p w14:paraId="4122EC94" w14:textId="7B133658" w:rsidR="008114E0" w:rsidRPr="00710CCB" w:rsidRDefault="00B311FC" w:rsidP="00E8525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0CCB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TFRS 16</w:t>
      </w:r>
      <w:r w:rsidR="001235A6" w:rsidRPr="00710CC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7FCBC46B" w14:textId="77777777" w:rsidR="00A343EE" w:rsidRPr="00710CCB" w:rsidRDefault="00A343EE" w:rsidP="00A343EE">
      <w:pPr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473B3FFF" w14:textId="569B95E8" w:rsidR="00A343EE" w:rsidRPr="008114E0" w:rsidRDefault="00A343EE" w:rsidP="00CF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0CCB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/>
          <w:sz w:val="30"/>
          <w:szCs w:val="30"/>
        </w:rPr>
        <w:t xml:space="preserve">1 </w:t>
      </w:r>
      <w:r w:rsidRPr="00710CCB">
        <w:rPr>
          <w:rFonts w:ascii="Angsana New" w:hAnsi="Angsana New" w:hint="cs"/>
          <w:sz w:val="30"/>
          <w:szCs w:val="30"/>
          <w:cs/>
        </w:rPr>
        <w:t>มกราคม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/>
          <w:sz w:val="30"/>
          <w:szCs w:val="30"/>
        </w:rPr>
        <w:t xml:space="preserve">2563 </w:t>
      </w:r>
      <w:r w:rsidR="00001772" w:rsidRPr="00710CCB">
        <w:rPr>
          <w:rFonts w:ascii="Angsana New" w:hAnsi="Angsana New" w:hint="cs"/>
          <w:sz w:val="30"/>
          <w:szCs w:val="30"/>
          <w:cs/>
        </w:rPr>
        <w:t>กลุ่ม</w:t>
      </w:r>
      <w:r w:rsidRPr="00710CCB">
        <w:rPr>
          <w:rFonts w:ascii="Angsana New" w:hAnsi="Angsana New" w:hint="cs"/>
          <w:sz w:val="30"/>
          <w:szCs w:val="30"/>
          <w:cs/>
        </w:rPr>
        <w:t>บริษัทถือปฏิบัติ</w:t>
      </w:r>
      <w:r w:rsidR="00990084" w:rsidRPr="00710CCB">
        <w:rPr>
          <w:rFonts w:ascii="Angsana New" w:hAnsi="Angsana New" w:hint="cs"/>
          <w:sz w:val="30"/>
          <w:szCs w:val="30"/>
          <w:cs/>
        </w:rPr>
        <w:t>ตาม</w:t>
      </w:r>
      <w:r w:rsidR="00B311FC" w:rsidRPr="00710CCB">
        <w:rPr>
          <w:rFonts w:ascii="Angsana New" w:hAnsi="Angsana New"/>
          <w:sz w:val="30"/>
          <w:szCs w:val="30"/>
        </w:rPr>
        <w:t xml:space="preserve"> </w:t>
      </w:r>
      <w:r w:rsidR="00990084" w:rsidRPr="00710CCB">
        <w:rPr>
          <w:rFonts w:ascii="Angsana New" w:hAnsi="Angsana New"/>
          <w:sz w:val="30"/>
          <w:szCs w:val="30"/>
        </w:rPr>
        <w:t xml:space="preserve">TFRS 16 </w:t>
      </w:r>
      <w:r w:rsidRPr="00710CCB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 w:hint="cs"/>
          <w:sz w:val="30"/>
          <w:szCs w:val="30"/>
          <w:cs/>
        </w:rPr>
        <w:t>ฉบับที่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/>
          <w:sz w:val="30"/>
          <w:szCs w:val="30"/>
        </w:rPr>
        <w:t xml:space="preserve">17 </w:t>
      </w:r>
      <w:r w:rsidRPr="00710CCB">
        <w:rPr>
          <w:rFonts w:ascii="Angsana New" w:hAnsi="Angsana New" w:hint="cs"/>
          <w:sz w:val="30"/>
          <w:szCs w:val="30"/>
          <w:cs/>
        </w:rPr>
        <w:t>เรื่อง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710CCB">
        <w:rPr>
          <w:rFonts w:ascii="Angsana New" w:hAnsi="Angsana New"/>
          <w:sz w:val="30"/>
          <w:szCs w:val="30"/>
          <w:cs/>
        </w:rPr>
        <w:t xml:space="preserve"> (</w:t>
      </w:r>
      <w:r w:rsidRPr="00710CCB">
        <w:rPr>
          <w:rFonts w:ascii="Angsana New" w:hAnsi="Angsana New"/>
          <w:sz w:val="30"/>
          <w:szCs w:val="30"/>
        </w:rPr>
        <w:t xml:space="preserve">TAS 17) </w:t>
      </w:r>
      <w:r w:rsidRPr="00710CCB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="00181514" w:rsidRPr="00710CCB">
        <w:rPr>
          <w:rFonts w:ascii="Angsana New" w:hAnsi="Angsana New"/>
          <w:sz w:val="30"/>
          <w:szCs w:val="30"/>
          <w:cs/>
        </w:rPr>
        <w:br/>
      </w:r>
      <w:r w:rsidRPr="00710CCB">
        <w:rPr>
          <w:rFonts w:ascii="Angsana New" w:hAnsi="Angsana New" w:hint="cs"/>
          <w:sz w:val="30"/>
          <w:szCs w:val="30"/>
          <w:cs/>
        </w:rPr>
        <w:t>ฉบับที่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/>
          <w:sz w:val="30"/>
          <w:szCs w:val="30"/>
        </w:rPr>
        <w:t xml:space="preserve">4 </w:t>
      </w:r>
      <w:r w:rsidRPr="00710CCB">
        <w:rPr>
          <w:rFonts w:ascii="Angsana New" w:hAnsi="Angsana New" w:hint="cs"/>
          <w:sz w:val="30"/>
          <w:szCs w:val="30"/>
          <w:cs/>
        </w:rPr>
        <w:t>เรื่อง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114E0">
        <w:rPr>
          <w:rFonts w:ascii="Angsana New" w:hAnsi="Angsana New" w:hint="cs"/>
          <w:i/>
          <w:iCs/>
          <w:sz w:val="30"/>
          <w:szCs w:val="30"/>
          <w:cs/>
        </w:rPr>
        <w:t>ประเมินว่าข้อตกลงประกอบด้วยสัญญาเช่าหรือไม่</w:t>
      </w:r>
      <w:r w:rsidRPr="008114E0">
        <w:rPr>
          <w:rFonts w:ascii="Angsana New" w:hAnsi="Angsana New"/>
          <w:sz w:val="30"/>
          <w:szCs w:val="30"/>
          <w:cs/>
        </w:rPr>
        <w:t xml:space="preserve"> (</w:t>
      </w:r>
      <w:r w:rsidRPr="008114E0">
        <w:rPr>
          <w:rFonts w:ascii="Angsana New" w:hAnsi="Angsana New"/>
          <w:sz w:val="30"/>
          <w:szCs w:val="30"/>
        </w:rPr>
        <w:t xml:space="preserve">TFRIC 4) </w:t>
      </w:r>
      <w:r w:rsidRPr="008114E0">
        <w:rPr>
          <w:rFonts w:ascii="Angsana New" w:hAnsi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8114E0">
        <w:rPr>
          <w:rFonts w:ascii="Angsana New" w:hAnsi="Angsana New"/>
          <w:sz w:val="30"/>
          <w:szCs w:val="30"/>
          <w:cs/>
        </w:rPr>
        <w:t xml:space="preserve"> (</w:t>
      </w:r>
      <w:r w:rsidRPr="008114E0">
        <w:rPr>
          <w:rFonts w:ascii="Angsana New" w:hAnsi="Angsana New"/>
          <w:sz w:val="30"/>
          <w:szCs w:val="30"/>
        </w:rPr>
        <w:t>Modified retrospective approach)</w:t>
      </w:r>
    </w:p>
    <w:p w14:paraId="4712EEAE" w14:textId="77777777" w:rsidR="00A343EE" w:rsidRPr="00F40A59" w:rsidRDefault="00A343EE" w:rsidP="009900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24"/>
          <w:szCs w:val="24"/>
        </w:rPr>
      </w:pPr>
    </w:p>
    <w:p w14:paraId="3C5B6945" w14:textId="33C72644" w:rsidR="00A343EE" w:rsidRDefault="00A343EE" w:rsidP="00CF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4E0">
        <w:rPr>
          <w:rFonts w:ascii="Angsana New" w:hAnsi="Angsana New"/>
          <w:sz w:val="30"/>
          <w:szCs w:val="30"/>
          <w:cs/>
        </w:rPr>
        <w:t>เดิม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/>
          <w:sz w:val="30"/>
          <w:szCs w:val="30"/>
          <w:cs/>
        </w:rPr>
        <w:t>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114E0">
        <w:rPr>
          <w:rFonts w:ascii="Angsana New" w:hAnsi="Angsana New"/>
          <w:sz w:val="30"/>
          <w:szCs w:val="30"/>
        </w:rPr>
        <w:t xml:space="preserve"> TFRS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/>
          <w:sz w:val="30"/>
          <w:szCs w:val="30"/>
        </w:rPr>
        <w:t xml:space="preserve">16 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001772" w:rsidRPr="00710CCB">
        <w:rPr>
          <w:rFonts w:ascii="Angsana New" w:hAnsi="Angsana New" w:hint="cs"/>
          <w:sz w:val="30"/>
          <w:szCs w:val="30"/>
          <w:cs/>
        </w:rPr>
        <w:t>กลุ่ม</w:t>
      </w:r>
      <w:r w:rsidRPr="00710CCB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</w:t>
      </w:r>
      <w:r w:rsidRPr="00710CCB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ณ </w:t>
      </w:r>
      <w:r w:rsidRPr="00710CCB">
        <w:rPr>
          <w:rFonts w:ascii="Angsana New" w:hAnsi="Angsana New"/>
          <w:sz w:val="30"/>
          <w:szCs w:val="30"/>
          <w:cs/>
        </w:rPr>
        <w:t>วันที่</w:t>
      </w:r>
      <w:r w:rsidRPr="00710CCB">
        <w:rPr>
          <w:rFonts w:ascii="Angsana New" w:hAnsi="Angsana New" w:hint="cs"/>
          <w:sz w:val="30"/>
          <w:szCs w:val="30"/>
          <w:cs/>
        </w:rPr>
        <w:t xml:space="preserve"> </w:t>
      </w:r>
      <w:r w:rsidR="00162DDB" w:rsidRPr="00710CCB">
        <w:rPr>
          <w:rFonts w:ascii="Angsana New" w:hAnsi="Angsana New"/>
          <w:sz w:val="30"/>
          <w:szCs w:val="30"/>
        </w:rPr>
        <w:t>1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Pr="00710CCB">
        <w:rPr>
          <w:rFonts w:ascii="Angsana New" w:hAnsi="Angsana New" w:hint="cs"/>
          <w:sz w:val="30"/>
          <w:szCs w:val="30"/>
          <w:cs/>
        </w:rPr>
        <w:t>มกราคม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="00162DDB" w:rsidRPr="00710CCB">
        <w:rPr>
          <w:rFonts w:ascii="Angsana New" w:hAnsi="Angsana New"/>
          <w:sz w:val="30"/>
          <w:szCs w:val="30"/>
        </w:rPr>
        <w:t>2563</w:t>
      </w:r>
      <w:r w:rsidRPr="00710CCB">
        <w:rPr>
          <w:rFonts w:ascii="Angsana New" w:hAnsi="Angsana New"/>
          <w:sz w:val="30"/>
          <w:szCs w:val="30"/>
          <w:cs/>
        </w:rPr>
        <w:t xml:space="preserve"> </w:t>
      </w:r>
      <w:r w:rsidR="00001772" w:rsidRPr="00710CCB">
        <w:rPr>
          <w:rFonts w:ascii="Angsana New" w:hAnsi="Angsana New" w:hint="cs"/>
          <w:sz w:val="30"/>
          <w:szCs w:val="30"/>
          <w:cs/>
        </w:rPr>
        <w:t>กลุ่ม</w:t>
      </w:r>
      <w:r w:rsidRPr="00710CCB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</w:t>
      </w:r>
      <w:r w:rsidRPr="008114E0">
        <w:rPr>
          <w:rFonts w:ascii="Angsana New" w:hAnsi="Angsana New" w:hint="cs"/>
          <w:sz w:val="30"/>
          <w:szCs w:val="30"/>
          <w:cs/>
        </w:rPr>
        <w:t>ใช้และหนี้สินตามสัญญาเช่า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 w:hint="cs"/>
          <w:sz w:val="30"/>
          <w:szCs w:val="30"/>
          <w:cs/>
        </w:rPr>
        <w:t>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DCDCC07" w14:textId="77777777" w:rsidR="009074DE" w:rsidRPr="009074DE" w:rsidRDefault="009074DE" w:rsidP="00CF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990084" w:rsidRPr="00BE7FEE" w14:paraId="00709B3D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8BB7910" w14:textId="39D6DF0B" w:rsidR="00990084" w:rsidRPr="00BE7FEE" w:rsidRDefault="001E7384" w:rsidP="001E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E73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1E73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530" w:type="dxa"/>
          </w:tcPr>
          <w:p w14:paraId="7F20B9B8" w14:textId="77777777" w:rsidR="00434A1C" w:rsidRDefault="00434A1C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18446F05" w14:textId="0ED0E653" w:rsidR="00990084" w:rsidRPr="00BE7FEE" w:rsidRDefault="00990084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A61383" w14:textId="77777777" w:rsidR="00990084" w:rsidRPr="00BE7FEE" w:rsidRDefault="00990084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2047D5" w14:textId="5FA811E6" w:rsidR="00990084" w:rsidRPr="00BE7FEE" w:rsidRDefault="00990084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34A1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90084" w:rsidRPr="00BE7FEE" w14:paraId="4C8ABE8C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59C2BCC6" w14:textId="578F91BD" w:rsidR="00990084" w:rsidRPr="00BE7FEE" w:rsidRDefault="00990084" w:rsidP="0005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ED0D511" w14:textId="12474A01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FE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E7FE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E7FE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90084" w:rsidRPr="00BE7FEE" w14:paraId="03FAD7C6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01BCE4BE" w14:textId="77777777" w:rsidR="00990084" w:rsidRPr="00BE7FEE" w:rsidRDefault="00990084" w:rsidP="00FD1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9CF3D97" w14:textId="77777777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F3F5A6" w14:textId="77777777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6A0055F" w14:textId="0BF332E3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90084" w:rsidRPr="00BE7FEE" w14:paraId="1EF8B326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70DEE3FF" w14:textId="2F7EDE44" w:rsidR="00990084" w:rsidRPr="00BE7FEE" w:rsidRDefault="00990084" w:rsidP="00FD116E">
            <w:pPr>
              <w:tabs>
                <w:tab w:val="clear" w:pos="227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E7FE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313C5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28A8DF7" w14:textId="29D88996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69,016</w:t>
            </w:r>
          </w:p>
        </w:tc>
        <w:tc>
          <w:tcPr>
            <w:tcW w:w="180" w:type="dxa"/>
          </w:tcPr>
          <w:p w14:paraId="5845A957" w14:textId="77777777" w:rsidR="00990084" w:rsidRPr="00BE7FEE" w:rsidRDefault="00990084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DDA466" w14:textId="01D1FF84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50,440</w:t>
            </w:r>
          </w:p>
        </w:tc>
      </w:tr>
      <w:tr w:rsidR="00990084" w:rsidRPr="00BE7FEE" w14:paraId="7B2D0FFA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5261ED25" w14:textId="77777777" w:rsidR="00990084" w:rsidRPr="00BE7FEE" w:rsidRDefault="00990084" w:rsidP="00FD116E">
            <w:pPr>
              <w:tabs>
                <w:tab w:val="clear" w:pos="227"/>
              </w:tabs>
              <w:spacing w:line="240" w:lineRule="auto"/>
              <w:ind w:left="1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E7FE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</w:tcPr>
          <w:p w14:paraId="0E2959A3" w14:textId="086F469A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69,016</w:t>
            </w:r>
          </w:p>
        </w:tc>
        <w:tc>
          <w:tcPr>
            <w:tcW w:w="180" w:type="dxa"/>
          </w:tcPr>
          <w:p w14:paraId="2034FD80" w14:textId="77777777" w:rsidR="00990084" w:rsidRPr="00BE7FEE" w:rsidRDefault="00990084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388A0" w14:textId="0F51D1A7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50,440</w:t>
            </w:r>
          </w:p>
        </w:tc>
      </w:tr>
    </w:tbl>
    <w:p w14:paraId="3CFC19D4" w14:textId="4DE4FDE5" w:rsidR="006B5041" w:rsidRPr="009074DE" w:rsidRDefault="006B5041" w:rsidP="005975E0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1E7384" w:rsidRPr="00BE7FEE" w14:paraId="3DE7D6F4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7942CDE" w14:textId="5FC24B7E" w:rsidR="001E7384" w:rsidRPr="00BE7FEE" w:rsidRDefault="00434A1C" w:rsidP="00FB3B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530" w:type="dxa"/>
          </w:tcPr>
          <w:p w14:paraId="25DDCB4B" w14:textId="77777777" w:rsidR="00434A1C" w:rsidRDefault="00434A1C" w:rsidP="00FB3B5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4A8A026F" w14:textId="020F73E5" w:rsidR="001E7384" w:rsidRPr="00BE7FEE" w:rsidRDefault="001E7384" w:rsidP="00FB3B5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C4899" w14:textId="77777777" w:rsidR="001E7384" w:rsidRPr="00BE7FEE" w:rsidRDefault="001E7384" w:rsidP="00FB3B5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FC9DB1E" w14:textId="39F18887" w:rsidR="001E7384" w:rsidRPr="00BE7FEE" w:rsidRDefault="001E7384" w:rsidP="00FB3B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34A1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E7384" w:rsidRPr="00BE7FEE" w14:paraId="32C13CE0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22E2C4E" w14:textId="77777777" w:rsidR="001E7384" w:rsidRPr="00BE7FEE" w:rsidRDefault="001E7384" w:rsidP="00FB3B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</w:tcPr>
          <w:p w14:paraId="406661C3" w14:textId="77777777" w:rsidR="001E7384" w:rsidRPr="00434A1C" w:rsidRDefault="001E7384" w:rsidP="00434A1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4A1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34A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4A1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E7384" w:rsidRPr="00BE7FEE" w14:paraId="65362AC7" w14:textId="77777777" w:rsidTr="00434A1C">
        <w:trPr>
          <w:cantSplit/>
          <w:trHeight w:val="20"/>
        </w:trPr>
        <w:tc>
          <w:tcPr>
            <w:tcW w:w="5940" w:type="dxa"/>
            <w:vAlign w:val="bottom"/>
          </w:tcPr>
          <w:p w14:paraId="49ACA3C0" w14:textId="77777777" w:rsidR="001E7384" w:rsidRPr="00BE7FEE" w:rsidRDefault="001E7384" w:rsidP="00FB3B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ณ วันที่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12D8FC" w14:textId="5312B420" w:rsidR="001E7384" w:rsidRPr="00582556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59,582</w:t>
            </w:r>
          </w:p>
        </w:tc>
        <w:tc>
          <w:tcPr>
            <w:tcW w:w="180" w:type="dxa"/>
          </w:tcPr>
          <w:p w14:paraId="111B2C64" w14:textId="77777777" w:rsidR="001E7384" w:rsidRPr="00BE7FEE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82C115" w14:textId="353DD3CE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56,048</w:t>
            </w:r>
          </w:p>
        </w:tc>
      </w:tr>
      <w:tr w:rsidR="001E7384" w:rsidRPr="00BE7FEE" w14:paraId="23385B3B" w14:textId="77777777" w:rsidTr="00434A1C">
        <w:trPr>
          <w:cantSplit/>
          <w:trHeight w:val="20"/>
        </w:trPr>
        <w:tc>
          <w:tcPr>
            <w:tcW w:w="5940" w:type="dxa"/>
          </w:tcPr>
          <w:p w14:paraId="6A140090" w14:textId="77777777" w:rsidR="001E7384" w:rsidRPr="00BE7FEE" w:rsidRDefault="001E7384" w:rsidP="00FB3B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ณ วันที่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668036" w14:textId="0507F4B9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53,942</w:t>
            </w:r>
          </w:p>
        </w:tc>
        <w:tc>
          <w:tcPr>
            <w:tcW w:w="180" w:type="dxa"/>
          </w:tcPr>
          <w:p w14:paraId="235160AD" w14:textId="77777777" w:rsidR="001E7384" w:rsidRPr="00BE7FEE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F68426" w14:textId="1B2D0B0C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50,440</w:t>
            </w:r>
          </w:p>
        </w:tc>
      </w:tr>
      <w:tr w:rsidR="00582556" w:rsidRPr="00BE7FEE" w14:paraId="7F0990E1" w14:textId="77777777" w:rsidTr="00434A1C">
        <w:trPr>
          <w:cantSplit/>
          <w:trHeight w:val="20"/>
        </w:trPr>
        <w:tc>
          <w:tcPr>
            <w:tcW w:w="5940" w:type="dxa"/>
          </w:tcPr>
          <w:p w14:paraId="1440E603" w14:textId="02C65CBA" w:rsidR="00582556" w:rsidRPr="00BE7FEE" w:rsidRDefault="00582556" w:rsidP="00FB3B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อย่างสมเหตุสมผลว่าจะใช้สิทธิ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C4AB21" w14:textId="3BB4C715" w:rsidR="00582556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15,074</w:t>
            </w:r>
          </w:p>
        </w:tc>
        <w:tc>
          <w:tcPr>
            <w:tcW w:w="180" w:type="dxa"/>
          </w:tcPr>
          <w:p w14:paraId="4BE5C0A4" w14:textId="77777777" w:rsidR="00582556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1C417F" w14:textId="6A258D9B" w:rsidR="00582556" w:rsidRPr="00BE7FEE" w:rsidRDefault="009978E5" w:rsidP="009978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7384" w:rsidRPr="00BE7FEE" w14:paraId="2B6A483B" w14:textId="77777777" w:rsidTr="00434A1C">
        <w:trPr>
          <w:cantSplit/>
          <w:trHeight w:val="20"/>
        </w:trPr>
        <w:tc>
          <w:tcPr>
            <w:tcW w:w="5940" w:type="dxa"/>
            <w:vAlign w:val="bottom"/>
          </w:tcPr>
          <w:p w14:paraId="4410AD77" w14:textId="77777777" w:rsidR="001E7384" w:rsidRPr="00BE7FEE" w:rsidRDefault="001E7384" w:rsidP="00FB3B5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B8F90" w14:textId="658A9F43" w:rsidR="001E7384" w:rsidRPr="00930762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69,016</w:t>
            </w:r>
          </w:p>
        </w:tc>
        <w:tc>
          <w:tcPr>
            <w:tcW w:w="180" w:type="dxa"/>
          </w:tcPr>
          <w:p w14:paraId="581F5F47" w14:textId="77777777" w:rsidR="001E7384" w:rsidRPr="00930762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70A13" w14:textId="1F2227A2" w:rsidR="001E7384" w:rsidRPr="00930762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50,440</w:t>
            </w:r>
          </w:p>
        </w:tc>
      </w:tr>
      <w:tr w:rsidR="001E7384" w:rsidRPr="00505699" w14:paraId="41792B66" w14:textId="77777777" w:rsidTr="00434A1C">
        <w:trPr>
          <w:cantSplit/>
          <w:trHeight w:val="20"/>
        </w:trPr>
        <w:tc>
          <w:tcPr>
            <w:tcW w:w="5940" w:type="dxa"/>
            <w:vAlign w:val="bottom"/>
          </w:tcPr>
          <w:p w14:paraId="2761C44B" w14:textId="12E2450A" w:rsidR="001E7384" w:rsidRPr="00BE7FEE" w:rsidRDefault="001E7384" w:rsidP="00FB3B5B">
            <w:pPr>
              <w:tabs>
                <w:tab w:val="clear" w:pos="454"/>
                <w:tab w:val="clear" w:pos="907"/>
              </w:tabs>
              <w:spacing w:line="240" w:lineRule="auto"/>
              <w:ind w:left="1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7F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B4484F" w14:textId="33C31EA1" w:rsidR="001E7384" w:rsidRPr="00505699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5699">
              <w:rPr>
                <w:rFonts w:asciiTheme="majorBidi" w:hAnsiTheme="majorBidi" w:cstheme="majorBidi"/>
                <w:sz w:val="30"/>
                <w:szCs w:val="30"/>
              </w:rPr>
              <w:t>2.29</w:t>
            </w:r>
            <w:r w:rsidR="00AF10C4" w:rsidRPr="005056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50569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10C4" w:rsidRPr="005056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505699">
              <w:rPr>
                <w:rFonts w:asciiTheme="majorBidi" w:hAnsiTheme="majorBidi" w:cstheme="majorBidi"/>
                <w:sz w:val="30"/>
                <w:szCs w:val="30"/>
              </w:rPr>
              <w:t>2.57</w:t>
            </w:r>
          </w:p>
        </w:tc>
        <w:tc>
          <w:tcPr>
            <w:tcW w:w="180" w:type="dxa"/>
          </w:tcPr>
          <w:p w14:paraId="5B470173" w14:textId="77777777" w:rsidR="001E7384" w:rsidRPr="00505699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0F7144" w14:textId="08250661" w:rsidR="001E7384" w:rsidRPr="00505699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5699">
              <w:rPr>
                <w:rFonts w:asciiTheme="majorBidi" w:hAnsiTheme="majorBidi" w:cstheme="majorBidi"/>
                <w:sz w:val="30"/>
                <w:szCs w:val="30"/>
              </w:rPr>
              <w:t>2.29</w:t>
            </w:r>
            <w:r w:rsidR="00AF10C4" w:rsidRPr="005056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50569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10C4" w:rsidRPr="005056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505699">
              <w:rPr>
                <w:rFonts w:asciiTheme="majorBidi" w:hAnsiTheme="majorBidi" w:cstheme="majorBidi"/>
                <w:sz w:val="30"/>
                <w:szCs w:val="30"/>
              </w:rPr>
              <w:t>2.57</w:t>
            </w:r>
          </w:p>
        </w:tc>
      </w:tr>
    </w:tbl>
    <w:p w14:paraId="7D0F61F0" w14:textId="77777777" w:rsidR="00B311FC" w:rsidRPr="006D0280" w:rsidRDefault="00B311FC" w:rsidP="006D0280">
      <w:pPr>
        <w:rPr>
          <w:rFonts w:asciiTheme="majorBidi" w:hAnsiTheme="majorBidi" w:cstheme="majorBidi"/>
          <w:sz w:val="30"/>
          <w:szCs w:val="30"/>
        </w:rPr>
      </w:pPr>
    </w:p>
    <w:p w14:paraId="31D7089E" w14:textId="5B91A262" w:rsidR="002D4841" w:rsidRPr="00791933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1725A2F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A8D2C" w14:textId="3630C5ED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="00396BC1">
        <w:rPr>
          <w:rFonts w:asciiTheme="majorBidi" w:hAnsiTheme="majorBidi" w:cstheme="majorBidi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396BC1">
        <w:rPr>
          <w:rFonts w:asciiTheme="majorBidi" w:hAnsiTheme="majorBidi" w:cstheme="majorBidi"/>
          <w:sz w:val="30"/>
          <w:szCs w:val="30"/>
        </w:rPr>
        <w:t>3</w:t>
      </w:r>
    </w:p>
    <w:p w14:paraId="3906B17E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406D0" w14:textId="17F0DE46" w:rsidR="002D4841" w:rsidRPr="00BA4CDB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A4C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11643CF" w14:textId="77777777" w:rsidR="002D4841" w:rsidRPr="00C97373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E344BC4" w14:textId="77777777" w:rsidR="002D4841" w:rsidRPr="005975E0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5975E0">
        <w:rPr>
          <w:rFonts w:asciiTheme="majorBidi" w:hAnsiTheme="majorBidi" w:cstheme="majorBidi"/>
          <w:sz w:val="30"/>
          <w:szCs w:val="30"/>
        </w:rPr>
        <w:t>“</w:t>
      </w:r>
      <w:r w:rsidRPr="005975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>”</w:t>
      </w:r>
      <w:r w:rsidRPr="005975E0">
        <w:rPr>
          <w:rFonts w:asciiTheme="majorBidi" w:hAnsiTheme="majorBidi" w:cstheme="majorBidi"/>
          <w:sz w:val="30"/>
          <w:szCs w:val="30"/>
          <w:cs/>
        </w:rPr>
        <w:t>)</w:t>
      </w:r>
    </w:p>
    <w:p w14:paraId="5DF27EEF" w14:textId="77777777" w:rsidR="00055941" w:rsidRPr="00C97373" w:rsidRDefault="00055941" w:rsidP="005975E0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611D78" w14:textId="77777777" w:rsidR="002D4841" w:rsidRPr="005975E0" w:rsidRDefault="002D4841" w:rsidP="005975E0">
      <w:pPr>
        <w:pStyle w:val="BodyText2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06B4840D" w14:textId="77777777" w:rsidR="002D4841" w:rsidRPr="00C97373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59908" w14:textId="237D0F31" w:rsidR="00685686" w:rsidRDefault="002D4841" w:rsidP="00BF708C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0FBC9D9A" w14:textId="77777777" w:rsidR="00BF708C" w:rsidRPr="00BF708C" w:rsidRDefault="00BF708C" w:rsidP="00BF708C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27B72" w14:textId="5D86FD11" w:rsidR="002D4841" w:rsidRPr="005975E0" w:rsidRDefault="002D4841" w:rsidP="005975E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5975E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BA6B3C3" w14:textId="77777777" w:rsidR="002D4841" w:rsidRPr="00C97373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4AF02B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B557DE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39C175A" w14:textId="77777777" w:rsidR="00FD116E" w:rsidRPr="00C97373" w:rsidRDefault="00FD116E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20510" w14:textId="77777777" w:rsidR="002D4841" w:rsidRPr="005975E0" w:rsidRDefault="002D4841" w:rsidP="005975E0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2BF91BAB" w14:textId="77777777" w:rsidR="002D4841" w:rsidRPr="00C97373" w:rsidRDefault="002D4841" w:rsidP="005975E0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14:paraId="4537896F" w14:textId="145F49DB" w:rsidR="00822756" w:rsidRDefault="002D4841" w:rsidP="0082275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1F0976">
        <w:rPr>
          <w:rFonts w:asciiTheme="majorBidi" w:hAnsiTheme="majorBidi" w:cstheme="majorBidi"/>
          <w:sz w:val="30"/>
          <w:szCs w:val="30"/>
          <w:cs/>
        </w:rPr>
        <w:br/>
      </w:r>
      <w:r w:rsidRPr="00710CCB">
        <w:rPr>
          <w:rFonts w:asciiTheme="majorBidi" w:hAnsiTheme="majorBidi" w:cstheme="majorBidi"/>
          <w:sz w:val="30"/>
          <w:szCs w:val="30"/>
          <w:cs/>
        </w:rPr>
        <w:t>มาจาก</w:t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รายการระหว่างกิจการในกลุ่ม ถูกตัดรายการในการจัดทำงบการเงินรวม  </w:t>
      </w:r>
    </w:p>
    <w:p w14:paraId="098F5E04" w14:textId="5C16795F" w:rsidR="00822756" w:rsidRPr="00C97373" w:rsidRDefault="001F0976" w:rsidP="001F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8414AB" w14:textId="2665600F" w:rsidR="002D4841" w:rsidRPr="00C97373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1B19C348" w14:textId="3845C3EE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0ABBC" w14:textId="0B2817EE" w:rsidR="0026037C" w:rsidRPr="00C97373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</w:t>
      </w:r>
      <w:r w:rsidRPr="00710CCB">
        <w:rPr>
          <w:rFonts w:asciiTheme="majorBidi" w:hAnsiTheme="majorBidi" w:cstheme="majorBidi" w:hint="cs"/>
          <w:sz w:val="30"/>
          <w:szCs w:val="30"/>
          <w:cs/>
        </w:rPr>
        <w:t>ควบคุมในบริการด้วยจำนวนเงินที่สะท้อนถึงสิ่งตอบแทนที่</w:t>
      </w:r>
      <w:r w:rsidR="002A0BB4" w:rsidRPr="00710CC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10CCB">
        <w:rPr>
          <w:rFonts w:asciiTheme="majorBidi" w:hAnsiTheme="majorBidi" w:cstheme="majorBidi" w:hint="cs"/>
          <w:sz w:val="30"/>
          <w:szCs w:val="30"/>
          <w:cs/>
        </w:rPr>
        <w:t>บริษัทคาดว่าจะมีสิทธิได้รับ</w:t>
      </w:r>
      <w:r w:rsidR="00990084" w:rsidRPr="00710CCB">
        <w:rPr>
          <w:rFonts w:asciiTheme="majorBidi" w:hAnsiTheme="majorBidi" w:cstheme="majorBidi" w:hint="cs"/>
          <w:sz w:val="30"/>
          <w:szCs w:val="30"/>
          <w:cs/>
        </w:rPr>
        <w:t>และมีการใช้วิจารณญาณ</w:t>
      </w:r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ในการ</w:t>
      </w:r>
      <w:bookmarkStart w:id="2" w:name="_Hlk47348863"/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พิจารณาจังหวะเวลาในการส่งมอบ</w:t>
      </w:r>
      <w:bookmarkEnd w:id="2"/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การควบคุม เพื่อประเมิน</w:t>
      </w:r>
      <w:r w:rsidR="00DC44B5" w:rsidRPr="00C97373">
        <w:rPr>
          <w:rFonts w:asciiTheme="majorBidi" w:hAnsiTheme="majorBidi" w:cstheme="majorBidi" w:hint="cs"/>
          <w:sz w:val="30"/>
          <w:szCs w:val="30"/>
          <w:cs/>
        </w:rPr>
        <w:t>ว่าจะรับรู้รายได้ ณ เวลาใดเวลาหนึ่งหรือตลอดช่วงเวลาหนึ่ง</w:t>
      </w:r>
    </w:p>
    <w:p w14:paraId="7412648F" w14:textId="77777777" w:rsidR="008114E0" w:rsidRPr="00C97373" w:rsidRDefault="008114E0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BE7B11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59842785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D0C2F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97373"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spacing w:val="-4"/>
          <w:sz w:val="30"/>
          <w:szCs w:val="30"/>
          <w:cs/>
        </w:rPr>
        <w:t>ค่านายหน้าจากการซื้อขายหลักทรัพย์และสัญญาซื้อขายล่วงหน้า</w:t>
      </w:r>
      <w:r w:rsidRPr="00C97373">
        <w:rPr>
          <w:rFonts w:asciiTheme="majorBidi" w:hAnsiTheme="majorBidi" w:cstheme="majorBidi" w:hint="cs"/>
          <w:spacing w:val="-4"/>
          <w:sz w:val="30"/>
          <w:szCs w:val="30"/>
          <w:cs/>
        </w:rPr>
        <w:t>รับรู้ ณ เวลาใดเวลาหนึ่ง</w:t>
      </w:r>
    </w:p>
    <w:p w14:paraId="5E73E7EC" w14:textId="77777777" w:rsidR="00E036B1" w:rsidRPr="00C97373" w:rsidRDefault="00E036B1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14DDF1B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6374E7BF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B7B88" w14:textId="0034EA93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และบริการรับรู้</w:t>
      </w:r>
      <w:r w:rsidR="002111B8" w:rsidRPr="00C97373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DC44B5" w:rsidRPr="00C97373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DC44B5" w:rsidRPr="00C97373">
        <w:rPr>
          <w:rFonts w:asciiTheme="majorBidi" w:hAnsiTheme="majorBidi" w:cstheme="majorBidi" w:hint="cs"/>
          <w:sz w:val="30"/>
          <w:szCs w:val="30"/>
          <w:cs/>
        </w:rPr>
        <w:t>ตลอดช่วงเวลาหนึ่ง</w:t>
      </w:r>
    </w:p>
    <w:p w14:paraId="363E3F0E" w14:textId="77777777" w:rsidR="00E44115" w:rsidRPr="00C97373" w:rsidRDefault="00E44115" w:rsidP="00E44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5F9C" w14:textId="3AEB9914" w:rsidR="00826E57" w:rsidRPr="00C97373" w:rsidRDefault="00A25F97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</w:t>
      </w:r>
      <w:r w:rsidR="00434A1C"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ห้</w:t>
      </w: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สิทธิในการเข้าถึงแพลตฟอร์ม</w:t>
      </w:r>
    </w:p>
    <w:p w14:paraId="65BD3A9F" w14:textId="77777777" w:rsidR="00770CFD" w:rsidRPr="00C97373" w:rsidRDefault="00770CFD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BECA" w14:textId="07E7D831" w:rsidR="00770CFD" w:rsidRPr="00C97373" w:rsidRDefault="006F74B5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รายได้จากการให้สิทธิ</w:t>
      </w:r>
      <w:r w:rsidR="00800CD8" w:rsidRPr="00C97373">
        <w:rPr>
          <w:rFonts w:asciiTheme="majorBidi" w:hAnsiTheme="majorBidi" w:cstheme="majorBidi" w:hint="cs"/>
          <w:sz w:val="30"/>
          <w:szCs w:val="30"/>
          <w:cs/>
        </w:rPr>
        <w:t>ลูกค้า</w:t>
      </w:r>
      <w:r w:rsidR="00E10CAB" w:rsidRPr="00C97373">
        <w:rPr>
          <w:rFonts w:asciiTheme="majorBidi" w:hAnsiTheme="majorBidi" w:cstheme="majorBidi" w:hint="cs"/>
          <w:sz w:val="30"/>
          <w:szCs w:val="30"/>
          <w:cs/>
        </w:rPr>
        <w:t>ในการเข้าถึงแพลตฟอร์มรับรู้ตลอดระยะเวลาการให้สิทธิ</w:t>
      </w:r>
    </w:p>
    <w:p w14:paraId="11E31A7C" w14:textId="2D94363D" w:rsidR="00685686" w:rsidRDefault="00685686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i/>
          <w:iCs/>
          <w:sz w:val="30"/>
          <w:szCs w:val="30"/>
          <w:highlight w:val="magenta"/>
        </w:rPr>
      </w:pPr>
    </w:p>
    <w:p w14:paraId="7E2A103D" w14:textId="73C991D9" w:rsidR="001F0E13" w:rsidRPr="00C97373" w:rsidRDefault="00C8682C" w:rsidP="00D26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D2655E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</w:t>
      </w:r>
      <w:r w:rsidR="00F04C0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ลงทุน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34FB" w:rsidRPr="004F34FB">
        <w:rPr>
          <w:rFonts w:asciiTheme="majorBidi" w:hAnsiTheme="majorBidi" w:hint="cs"/>
          <w:i/>
          <w:iCs/>
          <w:sz w:val="30"/>
          <w:szCs w:val="30"/>
          <w:cs/>
        </w:rPr>
        <w:t>รายได้ดอกเบี้ยจากเงินฝากในสถาบันการเงิน</w:t>
      </w:r>
    </w:p>
    <w:p w14:paraId="0F22B703" w14:textId="7984AF73" w:rsidR="00C8682C" w:rsidRPr="00C97373" w:rsidRDefault="00C8682C" w:rsidP="00C8682C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1E34A9" w14:textId="16ED3842" w:rsidR="00A72892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รายได้ดอกเบี้ยเงินให้กู้ยืม</w:t>
      </w:r>
      <w:r w:rsidRPr="004F34FB">
        <w:rPr>
          <w:rFonts w:asciiTheme="majorBidi" w:hAnsiTheme="majorBidi"/>
          <w:sz w:val="30"/>
          <w:szCs w:val="30"/>
          <w:cs/>
        </w:rPr>
        <w:t xml:space="preserve"> </w:t>
      </w: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hint="cs"/>
          <w:sz w:val="30"/>
          <w:szCs w:val="30"/>
          <w:cs/>
        </w:rPr>
        <w:t>เงิน</w:t>
      </w:r>
      <w:r w:rsidRPr="004F34FB">
        <w:rPr>
          <w:rFonts w:asciiTheme="majorBidi" w:hAnsiTheme="majorBidi" w:hint="cs"/>
          <w:sz w:val="30"/>
          <w:szCs w:val="30"/>
          <w:cs/>
        </w:rPr>
        <w:t>ลงทุนและรายได้ดอกเบี้ยจากเงินฝากในสถาบันการเงินบันทึกในกำไรหรือขาดทุนตามเกณฑ์คงค้าง</w:t>
      </w:r>
    </w:p>
    <w:p w14:paraId="532B130B" w14:textId="77777777" w:rsidR="004F34FB" w:rsidRPr="00C97373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3FF2C5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กำไรและผลตอบแทนจากเครื่องมือทางการเงิน</w:t>
      </w:r>
    </w:p>
    <w:p w14:paraId="765170BD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F088F" w14:textId="00C18F6D" w:rsidR="00DC44B5" w:rsidRPr="006D6857" w:rsidRDefault="002A0BB4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D6857">
        <w:rPr>
          <w:rFonts w:asciiTheme="majorBidi" w:hAnsiTheme="majorBidi" w:hint="cs"/>
          <w:sz w:val="30"/>
          <w:szCs w:val="30"/>
          <w:cs/>
        </w:rPr>
        <w:t>กำไรและผลตอบแทนจากเครื่องมือทางการเงินประกอบด้วยกำไรจากเงินลงทุน กำไรจากอนุพันธ์เพื่อค้าและ</w:t>
      </w:r>
      <w:r w:rsidR="00BF708C" w:rsidRPr="006D6857">
        <w:rPr>
          <w:rFonts w:asciiTheme="majorBidi" w:hAnsiTheme="majorBidi"/>
          <w:sz w:val="30"/>
          <w:szCs w:val="30"/>
          <w:cs/>
        </w:rPr>
        <w:br/>
      </w:r>
      <w:r w:rsidRPr="006D6857">
        <w:rPr>
          <w:rFonts w:asciiTheme="majorBidi" w:hAnsiTheme="majorBidi" w:hint="cs"/>
          <w:sz w:val="30"/>
          <w:szCs w:val="30"/>
          <w:cs/>
        </w:rPr>
        <w:t>เงินปั</w:t>
      </w:r>
      <w:r w:rsidR="00BF708C" w:rsidRPr="006D6857">
        <w:rPr>
          <w:rFonts w:asciiTheme="majorBidi" w:hAnsiTheme="majorBidi" w:hint="cs"/>
          <w:sz w:val="30"/>
          <w:szCs w:val="30"/>
          <w:cs/>
        </w:rPr>
        <w:t>น</w:t>
      </w:r>
      <w:r w:rsidRPr="006D6857">
        <w:rPr>
          <w:rFonts w:asciiTheme="majorBidi" w:hAnsiTheme="majorBidi" w:hint="cs"/>
          <w:sz w:val="30"/>
          <w:szCs w:val="30"/>
          <w:cs/>
        </w:rPr>
        <w:t>ผลรับโดยเงิน</w:t>
      </w:r>
      <w:r w:rsidR="00DC44B5" w:rsidRPr="006D6857">
        <w:rPr>
          <w:rFonts w:asciiTheme="majorBidi" w:hAnsiTheme="majorBidi" w:hint="cs"/>
          <w:sz w:val="30"/>
          <w:szCs w:val="30"/>
          <w:cs/>
        </w:rPr>
        <w:t>ปันผลรับ</w:t>
      </w:r>
      <w:r w:rsidRPr="006D6857">
        <w:rPr>
          <w:rFonts w:asciiTheme="majorBidi" w:hAnsiTheme="majorBidi" w:hint="cs"/>
          <w:sz w:val="30"/>
          <w:szCs w:val="30"/>
          <w:cs/>
        </w:rPr>
        <w:t>บันทึกใ</w:t>
      </w:r>
      <w:r w:rsidR="00DC44B5" w:rsidRPr="006D6857">
        <w:rPr>
          <w:rFonts w:asciiTheme="majorBidi" w:hAnsiTheme="majorBidi" w:hint="cs"/>
          <w:sz w:val="30"/>
          <w:szCs w:val="30"/>
          <w:cs/>
        </w:rPr>
        <w:t xml:space="preserve">นกำไรหรือขาดทุนในวันที่กลุ่มบริษัทมีสิทธิได้รับเงินปันผล </w:t>
      </w:r>
    </w:p>
    <w:p w14:paraId="746FABB6" w14:textId="7B1B491B" w:rsidR="00DC44B5" w:rsidRPr="00710CCB" w:rsidRDefault="00FE6853" w:rsidP="00FE6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3E6A9509" w14:textId="1B864A58" w:rsidR="002D4841" w:rsidRPr="00C97373" w:rsidRDefault="00FE6853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ดอกเบี้ย</w:t>
      </w:r>
    </w:p>
    <w:p w14:paraId="19E44427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CD417" w14:textId="14609859" w:rsidR="0085768F" w:rsidRPr="00DD72BC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72B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DD72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DD72BC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DD72BC" w:rsidRPr="00DD72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DD72BC" w:rsidRPr="00DD72B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มกราคม</w:t>
      </w:r>
      <w:r w:rsidR="00DD72BC" w:rsidRPr="00DD72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DD72BC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14:paraId="5031567D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FD4FA" w14:textId="7EACC9E0" w:rsidR="0085768F" w:rsidRPr="006459B3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59B3">
        <w:rPr>
          <w:rFonts w:asciiTheme="majorBidi" w:hAnsiTheme="majorBidi" w:hint="cs"/>
          <w:i/>
          <w:iCs/>
          <w:sz w:val="30"/>
          <w:szCs w:val="30"/>
          <w:cs/>
        </w:rPr>
        <w:t>อัตราดอกเบี้ยที่แท้จริง</w:t>
      </w:r>
      <w:r w:rsidRPr="006459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332A2CF3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B2D9B" w14:textId="6499FB3D" w:rsidR="0085768F" w:rsidRDefault="006459B3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</w:t>
      </w:r>
      <w:r w:rsidR="0085768F" w:rsidRPr="0085768F">
        <w:rPr>
          <w:rFonts w:asciiTheme="majorBidi" w:hAnsiTheme="majorBidi" w:hint="cs"/>
          <w:sz w:val="30"/>
          <w:szCs w:val="30"/>
          <w:cs/>
        </w:rPr>
        <w:t>ดอกเบี้ยและ</w:t>
      </w:r>
      <w:r>
        <w:rPr>
          <w:rFonts w:asciiTheme="majorBidi" w:hAnsiTheme="majorBidi" w:hint="cs"/>
          <w:sz w:val="30"/>
          <w:szCs w:val="30"/>
          <w:cs/>
        </w:rPr>
        <w:t>ค่าใช้จ่าย</w:t>
      </w:r>
      <w:r w:rsidR="0085768F" w:rsidRPr="0085768F">
        <w:rPr>
          <w:rFonts w:asciiTheme="majorBidi" w:hAnsiTheme="majorBidi" w:hint="cs"/>
          <w:sz w:val="30"/>
          <w:szCs w:val="30"/>
          <w:cs/>
        </w:rPr>
        <w:t>ดอกเบี้ยรับรู้ในกำไรหรือขาดทุนด้วยอัตราดอกเบี้ยที่แท้จริง</w:t>
      </w:r>
      <w:r w:rsidR="0085768F" w:rsidRPr="0085768F">
        <w:rPr>
          <w:rFonts w:asciiTheme="majorBidi" w:hAnsiTheme="majorBidi"/>
          <w:sz w:val="30"/>
          <w:szCs w:val="30"/>
          <w:cs/>
        </w:rPr>
        <w:t xml:space="preserve"> </w:t>
      </w:r>
      <w:r w:rsidR="0085768F" w:rsidRPr="0085768F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24848CD" w14:textId="77777777" w:rsidR="006459B3" w:rsidRPr="0085768F" w:rsidRDefault="006459B3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19083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68F">
        <w:rPr>
          <w:rFonts w:asciiTheme="majorBidi" w:hAnsiTheme="majorBidi"/>
          <w:sz w:val="30"/>
          <w:szCs w:val="30"/>
          <w:cs/>
        </w:rPr>
        <w:t>-</w:t>
      </w:r>
      <w:r w:rsidRPr="0085768F">
        <w:rPr>
          <w:rFonts w:asciiTheme="majorBidi" w:hAnsiTheme="majorBidi"/>
          <w:sz w:val="30"/>
          <w:szCs w:val="30"/>
          <w:cs/>
        </w:rPr>
        <w:tab/>
      </w:r>
      <w:r w:rsidRPr="0085768F">
        <w:rPr>
          <w:rFonts w:asciiTheme="majorBidi" w:hAnsiTheme="majorBidi" w:hint="cs"/>
          <w:sz w:val="30"/>
          <w:szCs w:val="30"/>
          <w:cs/>
        </w:rPr>
        <w:t>มูลค่าตามบัญชีขั้นต้นของสินทรัพย์ทางการเงิน</w:t>
      </w:r>
      <w:r w:rsidRPr="0085768F">
        <w:rPr>
          <w:rFonts w:asciiTheme="majorBidi" w:hAnsiTheme="majorBidi"/>
          <w:sz w:val="30"/>
          <w:szCs w:val="30"/>
          <w:cs/>
        </w:rPr>
        <w:t xml:space="preserve"> </w:t>
      </w:r>
      <w:r w:rsidRPr="0085768F">
        <w:rPr>
          <w:rFonts w:asciiTheme="majorBidi" w:hAnsiTheme="majorBidi" w:hint="cs"/>
          <w:sz w:val="30"/>
          <w:szCs w:val="30"/>
          <w:cs/>
        </w:rPr>
        <w:t>หรือ</w:t>
      </w:r>
    </w:p>
    <w:p w14:paraId="4771DF82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68F">
        <w:rPr>
          <w:rFonts w:asciiTheme="majorBidi" w:hAnsiTheme="majorBidi"/>
          <w:sz w:val="30"/>
          <w:szCs w:val="30"/>
          <w:cs/>
        </w:rPr>
        <w:t>-</w:t>
      </w:r>
      <w:r w:rsidRPr="0085768F">
        <w:rPr>
          <w:rFonts w:asciiTheme="majorBidi" w:hAnsiTheme="majorBidi"/>
          <w:sz w:val="30"/>
          <w:szCs w:val="30"/>
          <w:cs/>
        </w:rPr>
        <w:tab/>
      </w:r>
      <w:r w:rsidRPr="0085768F">
        <w:rPr>
          <w:rFonts w:asciiTheme="majorBidi" w:hAnsiTheme="majorBidi" w:hint="cs"/>
          <w:sz w:val="30"/>
          <w:szCs w:val="30"/>
          <w:cs/>
        </w:rPr>
        <w:t>ราคาทุนตัดจำหน่ายของหนี้สินทางการเงิน</w:t>
      </w:r>
    </w:p>
    <w:p w14:paraId="76986A0C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936CF" w14:textId="45E6A1E4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68F">
        <w:rPr>
          <w:rFonts w:asciiTheme="majorBidi" w:hAnsiTheme="majorBidi" w:hint="cs"/>
          <w:sz w:val="30"/>
          <w:szCs w:val="30"/>
          <w:cs/>
        </w:rPr>
        <w:t>ในการคำนวณ</w:t>
      </w:r>
      <w:r w:rsidR="006459B3">
        <w:rPr>
          <w:rFonts w:asciiTheme="majorBidi" w:hAnsiTheme="majorBidi" w:hint="cs"/>
          <w:sz w:val="30"/>
          <w:szCs w:val="30"/>
          <w:cs/>
        </w:rPr>
        <w:t>รายได้</w:t>
      </w:r>
      <w:r w:rsidR="006459B3" w:rsidRPr="0085768F">
        <w:rPr>
          <w:rFonts w:asciiTheme="majorBidi" w:hAnsiTheme="majorBidi" w:hint="cs"/>
          <w:sz w:val="30"/>
          <w:szCs w:val="30"/>
          <w:cs/>
        </w:rPr>
        <w:t>ดอกเบี้ยและ</w:t>
      </w:r>
      <w:r w:rsidR="006459B3">
        <w:rPr>
          <w:rFonts w:asciiTheme="majorBidi" w:hAnsiTheme="majorBidi" w:hint="cs"/>
          <w:sz w:val="30"/>
          <w:szCs w:val="30"/>
          <w:cs/>
        </w:rPr>
        <w:t>ค่าใช้จ่าย</w:t>
      </w:r>
      <w:r w:rsidR="006459B3"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="006459B3">
        <w:rPr>
          <w:rFonts w:asciiTheme="majorBidi" w:hAnsiTheme="majorBidi" w:hint="cs"/>
          <w:sz w:val="30"/>
          <w:szCs w:val="30"/>
          <w:cs/>
        </w:rPr>
        <w:t xml:space="preserve"> </w:t>
      </w:r>
      <w:r w:rsidRPr="0085768F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85768F">
        <w:rPr>
          <w:rFonts w:asciiTheme="majorBidi" w:hAnsiTheme="majorBidi"/>
          <w:sz w:val="30"/>
          <w:szCs w:val="30"/>
          <w:cs/>
        </w:rPr>
        <w:t xml:space="preserve"> (</w:t>
      </w:r>
      <w:r w:rsidRPr="0085768F">
        <w:rPr>
          <w:rFonts w:asciiTheme="majorBidi" w:hAnsiTheme="majorBidi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85768F">
        <w:rPr>
          <w:rFonts w:asciiTheme="majorBidi" w:hAnsiTheme="majorBidi"/>
          <w:sz w:val="30"/>
          <w:szCs w:val="30"/>
          <w:cs/>
        </w:rPr>
        <w:t xml:space="preserve">) </w:t>
      </w:r>
      <w:r w:rsidRPr="0085768F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85768F">
        <w:rPr>
          <w:rFonts w:asciiTheme="majorBidi" w:hAnsiTheme="majorBidi"/>
          <w:sz w:val="30"/>
          <w:szCs w:val="30"/>
          <w:cs/>
        </w:rPr>
        <w:t xml:space="preserve"> </w:t>
      </w:r>
      <w:r w:rsidRPr="0085768F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85768F">
        <w:rPr>
          <w:rFonts w:asciiTheme="majorBidi" w:hAnsiTheme="majorBidi"/>
          <w:sz w:val="30"/>
          <w:szCs w:val="30"/>
          <w:cs/>
        </w:rPr>
        <w:t xml:space="preserve"> </w:t>
      </w:r>
      <w:r w:rsidRPr="0085768F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85768F">
        <w:rPr>
          <w:rFonts w:asciiTheme="majorBidi" w:hAnsiTheme="majorBidi"/>
          <w:sz w:val="30"/>
          <w:szCs w:val="30"/>
          <w:cs/>
        </w:rPr>
        <w:t xml:space="preserve"> </w:t>
      </w:r>
      <w:r w:rsidRPr="0085768F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หากสินทรัพย์ไม่มีการด้อยค่าเครดิตอีกต่อไป</w:t>
      </w:r>
      <w:r w:rsidRPr="0085768F">
        <w:rPr>
          <w:rFonts w:asciiTheme="majorBidi" w:hAnsiTheme="majorBidi"/>
          <w:sz w:val="30"/>
          <w:szCs w:val="30"/>
          <w:cs/>
        </w:rPr>
        <w:t xml:space="preserve"> </w:t>
      </w:r>
      <w:r w:rsidRPr="0085768F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8288521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82C57" w14:textId="2C2711A4" w:rsidR="0085768F" w:rsidRPr="00DD72BC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72B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DD72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DD72BC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DD72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DD72B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มกราคม</w:t>
      </w:r>
      <w:r w:rsidRPr="00DD72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DD72BC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  <w:r w:rsidRPr="00DD72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7419C7EA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752B2" w14:textId="09AA54B3" w:rsidR="0085768F" w:rsidRPr="0085768F" w:rsidRDefault="006459B3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="0085768F" w:rsidRPr="0085768F">
        <w:rPr>
          <w:rFonts w:asciiTheme="majorBidi" w:hAnsiTheme="majorBidi" w:hint="cs"/>
          <w:sz w:val="30"/>
          <w:szCs w:val="30"/>
          <w:cs/>
        </w:rPr>
        <w:t>รับรู้ในกำไรหรือขาดทุนในอัตราที่ระบุในสัญญา</w:t>
      </w:r>
    </w:p>
    <w:p w14:paraId="45CC45B7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637700" w14:textId="248AD175" w:rsidR="00DC44B5" w:rsidRDefault="006459B3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ค่าใช้จ่ายดอกเบี้ย</w:t>
      </w:r>
      <w:r w:rsidR="0085768F" w:rsidRPr="0085768F">
        <w:rPr>
          <w:rFonts w:asciiTheme="majorBidi" w:hAnsiTheme="majorBidi" w:hint="cs"/>
          <w:sz w:val="30"/>
          <w:szCs w:val="30"/>
          <w:cs/>
        </w:rPr>
        <w:t>และค่าใช้จ่ายในทำนองเดียวกันบันทึกในกำไรหรือขาดทุนใน</w:t>
      </w:r>
      <w:r w:rsidR="00E2274B">
        <w:rPr>
          <w:rFonts w:asciiTheme="majorBidi" w:hAnsiTheme="majorBidi" w:hint="cs"/>
          <w:sz w:val="30"/>
          <w:szCs w:val="30"/>
          <w:cs/>
        </w:rPr>
        <w:t>ปี</w:t>
      </w:r>
      <w:r w:rsidR="0085768F" w:rsidRPr="0085768F">
        <w:rPr>
          <w:rFonts w:asciiTheme="majorBidi" w:hAnsiTheme="majorBidi" w:hint="cs"/>
          <w:sz w:val="30"/>
          <w:szCs w:val="30"/>
          <w:cs/>
        </w:rPr>
        <w:t>ที่ค่าใช้จ่ายดังกล่าวเกิดขึ้น</w:t>
      </w:r>
      <w:r w:rsidR="0085768F" w:rsidRPr="0085768F">
        <w:rPr>
          <w:rFonts w:asciiTheme="majorBidi" w:hAnsiTheme="majorBidi"/>
          <w:sz w:val="30"/>
          <w:szCs w:val="30"/>
          <w:cs/>
        </w:rPr>
        <w:t xml:space="preserve"> </w:t>
      </w:r>
    </w:p>
    <w:p w14:paraId="5D7578EB" w14:textId="77777777" w:rsidR="0085768F" w:rsidRPr="00C97373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4D716" w14:textId="4325F545" w:rsidR="002D4841" w:rsidRPr="00C97373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A0C1719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160C6" w14:textId="1BC412F9" w:rsidR="005E0EEE" w:rsidRPr="00C97373" w:rsidRDefault="002D4841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C97373">
        <w:rPr>
          <w:rFonts w:asciiTheme="majorBidi" w:hAnsiTheme="majorBidi" w:cstheme="majorBidi"/>
          <w:sz w:val="30"/>
          <w:szCs w:val="30"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</w:t>
      </w:r>
    </w:p>
    <w:p w14:paraId="71D26099" w14:textId="2ED0C133" w:rsidR="0085768F" w:rsidRPr="00C97373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499566D2" w14:textId="1E71C6F9" w:rsidR="002D4841" w:rsidRPr="00C97373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ลูกหนี้ธุรกิจหลักทรัพย์</w:t>
      </w:r>
    </w:p>
    <w:p w14:paraId="03965711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53781" w14:textId="6531D126" w:rsidR="00685686" w:rsidRDefault="002D4841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  <w:r w:rsidR="00434A1C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A1C" w:rsidRPr="00C97373">
        <w:rPr>
          <w:rFonts w:asciiTheme="majorBidi" w:hAnsiTheme="majorBidi" w:cstheme="majorBidi"/>
          <w:sz w:val="30"/>
          <w:szCs w:val="30"/>
          <w:cs/>
        </w:rPr>
        <w:t>เงินสดที่นำไปวางเป็นหลักประกันแก่คู่สัญญาจะบันทึกในบัญชีลูกหนี้ทรัพย์สินวางประกัน</w:t>
      </w:r>
    </w:p>
    <w:p w14:paraId="43317DF7" w14:textId="77777777" w:rsidR="002A0BB4" w:rsidRPr="002A0BB4" w:rsidRDefault="002A0BB4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7836A" w14:textId="653840F8" w:rsidR="002D4841" w:rsidRPr="006D6857" w:rsidRDefault="00BA4CDB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68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66964FAC" w14:textId="23A8AFC2" w:rsidR="009446CD" w:rsidRPr="00C97373" w:rsidRDefault="009446CD" w:rsidP="0094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/>
          <w:sz w:val="30"/>
          <w:szCs w:val="30"/>
        </w:rPr>
      </w:pPr>
    </w:p>
    <w:p w14:paraId="040F2243" w14:textId="774F1188" w:rsidR="005210EC" w:rsidRPr="00C97373" w:rsidRDefault="005210EC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710CCB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</w:t>
      </w:r>
      <w:r w:rsidR="00B311FC" w:rsidRPr="00710CCB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ถือปฏิบัติ</w:t>
      </w:r>
      <w:r w:rsidRPr="00710CCB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ตั้งแต่ </w:t>
      </w:r>
      <w:r w:rsidRPr="00710CCB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710CCB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710CCB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C97373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1B318408" w14:textId="3604F169" w:rsidR="00551449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55A2E193" w14:textId="76DE9655" w:rsidR="00551449" w:rsidRPr="00C97373" w:rsidRDefault="0055144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/>
          <w:sz w:val="30"/>
          <w:szCs w:val="30"/>
          <w:cs/>
        </w:rPr>
        <w:t>ในการรับรู้ผลขาดทุนด้านเครดิตที่คาดว่าจะเกิดขึ้นจะมีการจัดประเภท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 xml:space="preserve">เป็น </w:t>
      </w:r>
      <w:r w:rsidRPr="00C97373">
        <w:rPr>
          <w:rFonts w:ascii="Angsana New" w:eastAsia="Times New Roman" w:hAnsi="Angsana New"/>
          <w:sz w:val="30"/>
          <w:szCs w:val="30"/>
        </w:rPr>
        <w:t xml:space="preserve">3 </w:t>
      </w:r>
      <w:r w:rsidRPr="00C97373">
        <w:rPr>
          <w:rFonts w:ascii="Angsana New" w:eastAsia="Times New Roman" w:hAnsi="Angsana New"/>
          <w:sz w:val="30"/>
          <w:szCs w:val="30"/>
          <w:cs/>
        </w:rPr>
        <w:t>ชั้นทุกวันที่รายงาน ทั้งนี้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สามารถเปลี่ยนแปลงระดับชั้นได้ตลอดอายุขอ</w:t>
      </w:r>
      <w:r w:rsidR="0065336F" w:rsidRPr="00C97373">
        <w:rPr>
          <w:rFonts w:ascii="Angsana New" w:eastAsia="Times New Roman" w:hAnsi="Angsana New" w:hint="cs"/>
          <w:sz w:val="30"/>
          <w:szCs w:val="30"/>
          <w:cs/>
        </w:rPr>
        <w:t>ง</w:t>
      </w:r>
      <w:r w:rsidR="003C57F9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ตาม</w:t>
      </w:r>
      <w:r w:rsidR="003C57F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sz w:val="30"/>
          <w:szCs w:val="30"/>
          <w:cs/>
        </w:rPr>
        <w:t>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0BA6F1F" w14:textId="4E733C16" w:rsidR="00A72892" w:rsidRPr="00C97373" w:rsidRDefault="00A72892" w:rsidP="00B314A9">
      <w:pPr>
        <w:tabs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bCs/>
          <w:sz w:val="30"/>
          <w:szCs w:val="30"/>
          <w:highlight w:val="cyan"/>
        </w:rPr>
      </w:pPr>
    </w:p>
    <w:p w14:paraId="01721354" w14:textId="5B6F0325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1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65336F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2B16C727" w14:textId="77777777" w:rsidR="0065336F" w:rsidRPr="00C97373" w:rsidRDefault="0065336F" w:rsidP="0065336F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4251A94F" w14:textId="2DE3105A" w:rsidR="00551449" w:rsidRDefault="00C17C78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และชั้นที่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>3)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ค่าเผื่อผลขาดทุนด้านเครดิตที่คาดว่าจะเกิดขึ้นรับรู้ตาม</w:t>
      </w:r>
      <w:r w:rsidR="004C5439" w:rsidRPr="00FE685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FE6853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เดือนนับจากวันที่รายงาน </w:t>
      </w:r>
    </w:p>
    <w:p w14:paraId="7AF72901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9C83C58" w14:textId="19EBF5FC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2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</w:t>
      </w:r>
    </w:p>
    <w:p w14:paraId="21BFDAD5" w14:textId="77777777" w:rsidR="00551449" w:rsidRPr="00C97373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632BF613" w14:textId="4559CEC1" w:rsidR="00551449" w:rsidRPr="00C9737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เมื่อ</w:t>
      </w:r>
      <w:r w:rsidR="00566E5D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</w:t>
      </w:r>
      <w:r w:rsidR="00A67D89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การผิดนัดตลอดอายุของสินทรัพย์ทางการเงิน (</w:t>
      </w:r>
      <w:r w:rsidRPr="00C97373">
        <w:rPr>
          <w:rFonts w:ascii="Angsana New" w:eastAsia="Times New Roman" w:hAnsi="Angsana New"/>
          <w:color w:val="000000"/>
          <w:sz w:val="30"/>
          <w:szCs w:val="30"/>
        </w:rPr>
        <w:t>lifetime ECL)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</w:p>
    <w:p w14:paraId="7D386F2C" w14:textId="77777777" w:rsidR="00DE7DD5" w:rsidRPr="00C97373" w:rsidRDefault="00DE7DD5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516E6C5F" w14:textId="76ED032C" w:rsidR="00551449" w:rsidRPr="00C97373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</w:t>
      </w:r>
    </w:p>
    <w:p w14:paraId="7270DB41" w14:textId="6D3CF05F" w:rsidR="004D423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lastRenderedPageBreak/>
        <w:t xml:space="preserve">การประเมินตามเกณฑ์เชิงคุณภาพเป็นส่วนหนึ่งในกระบวนการบริหารความเสี่ยงด้านเครดิตในปัจจุบัน </w:t>
      </w:r>
      <w:r w:rsidR="00B314A9" w:rsidRPr="00C97373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รวมถึง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4C5439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ข้อบ่งชี้เชิงคุณภาพ</w:t>
      </w:r>
    </w:p>
    <w:p w14:paraId="61AB57FC" w14:textId="77777777" w:rsidR="004D423E" w:rsidRPr="00C97373" w:rsidRDefault="004D423E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A9DC526" w14:textId="65F7D264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 xml:space="preserve">3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ที่มีการด้อยค่าด้านเครดิต</w:t>
      </w:r>
    </w:p>
    <w:p w14:paraId="11A12F87" w14:textId="77777777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3467FC" w14:textId="6F6075A9" w:rsidR="00551449" w:rsidRPr="00710CCB" w:rsidRDefault="00C17C78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</w:t>
      </w:r>
      <w:r w:rsidR="00051228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เงินสดในอนาคตของ</w:t>
      </w: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ข้อมูลที่สังเกตได้</w:t>
      </w:r>
      <w:r w:rsidR="004C5439"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เช่น 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ฟ้องร้อง</w:t>
      </w:r>
    </w:p>
    <w:p w14:paraId="49F87E44" w14:textId="4F749F9A" w:rsidR="00426392" w:rsidRPr="00FE6853" w:rsidRDefault="00426392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DECBD9C" w14:textId="141789B7" w:rsidR="002A0BB4" w:rsidRDefault="002A0BB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660ADCDD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455520F" w14:textId="3A06224A" w:rsidR="0085768F" w:rsidRDefault="00551449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10CCB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ผลขาดทุนด้านเครดิตที่คาดว่าจะเกิดขึ้นของ</w:t>
      </w:r>
      <w:r w:rsidR="00C17C78" w:rsidRPr="00710CCB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710CCB">
        <w:rPr>
          <w:rFonts w:ascii="Angsana New" w:eastAsia="Times New Roman" w:hAnsi="Angsana New"/>
          <w:sz w:val="30"/>
          <w:szCs w:val="30"/>
          <w:cs/>
        </w:rPr>
        <w:t>ที่มีการด้อยค่าด้านเครดิตพิจารณา</w:t>
      </w:r>
      <w:r w:rsidRPr="00C97373">
        <w:rPr>
          <w:rFonts w:ascii="Angsana New" w:eastAsia="Times New Roman" w:hAnsi="Angsana New"/>
          <w:sz w:val="30"/>
          <w:szCs w:val="30"/>
          <w:cs/>
        </w:rPr>
        <w:t>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85E3465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5FFDEB" w14:textId="6EE03AE9" w:rsidR="001E7384" w:rsidRDefault="000C726E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 w:hint="cs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</w:t>
      </w:r>
      <w:r w:rsidR="00C17C78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</w:t>
      </w:r>
      <w:r w:rsidR="00A67D8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การผิดสัญญา</w:t>
      </w:r>
    </w:p>
    <w:p w14:paraId="2B40F08F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B92B08" w14:textId="5F887831" w:rsidR="00D81ED8" w:rsidRDefault="00D81ED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7373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เป็น</w:t>
      </w:r>
      <w:r w:rsidRPr="00C9737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9737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1177C898" w14:textId="7F661FA2" w:rsidR="00C21E2D" w:rsidRDefault="00C21E2D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BD2B0" w14:textId="286E7A43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การตัดจำหน่าย</w:t>
      </w:r>
      <w:r>
        <w:rPr>
          <w:i/>
          <w:iCs/>
          <w:sz w:val="30"/>
          <w:szCs w:val="30"/>
          <w:cs/>
        </w:rPr>
        <w:t xml:space="preserve"> </w:t>
      </w:r>
    </w:p>
    <w:p w14:paraId="31552B64" w14:textId="77777777" w:rsidR="00710CCB" w:rsidRP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8D6E" w14:textId="142A2A6D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QULDIC+AngsanaNew" w:cs="QULDIC+Angsana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สมเหตุสมผลว่าจะได้รับคืนเงิน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จะรับรู้เป็น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การกลับรายการการด้อยค่าในกำไรหรือขาดทุนใน</w:t>
      </w:r>
      <w:r w:rsidR="00A67D89">
        <w:rPr>
          <w:rFonts w:ascii="QULDIC+AngsanaNew" w:cs="QULDIC+AngsanaNew" w:hint="cs"/>
          <w:sz w:val="30"/>
          <w:szCs w:val="30"/>
          <w:cs/>
        </w:rPr>
        <w:t>ปี</w:t>
      </w:r>
      <w:r>
        <w:rPr>
          <w:rFonts w:ascii="QULDIC+AngsanaNew" w:cs="QULDIC+AngsanaNew" w:hint="cs"/>
          <w:sz w:val="30"/>
          <w:szCs w:val="30"/>
          <w:cs/>
        </w:rPr>
        <w:t>ที่ได้รับคืน</w:t>
      </w:r>
    </w:p>
    <w:p w14:paraId="1581860C" w14:textId="2500467D" w:rsidR="00702129" w:rsidRPr="00710CCB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6D525F" w14:textId="11AA4481" w:rsidR="005210EC" w:rsidRPr="00C97373" w:rsidRDefault="005210EC" w:rsidP="005210EC">
      <w:pPr>
        <w:spacing w:line="240" w:lineRule="auto"/>
        <w:ind w:left="1260" w:right="43" w:hanging="72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lastRenderedPageBreak/>
        <w:t>นโยบายการบัญชีที่</w:t>
      </w:r>
      <w:r w:rsidR="00B311FC"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ถือปฏิบัติ</w:t>
      </w:r>
      <w:r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ก่อน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วันที่ 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</w:rPr>
        <w:t xml:space="preserve">2563 </w:t>
      </w:r>
      <w:r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(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</w:rPr>
        <w:t>2562:</w:t>
      </w:r>
      <w:r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 xml:space="preserve"> ค่าเผื่อหนี้สงสัญจะสูญ)</w:t>
      </w:r>
    </w:p>
    <w:p w14:paraId="34A7C7CC" w14:textId="77777777" w:rsidR="009446CD" w:rsidRPr="00710CCB" w:rsidRDefault="009446CD" w:rsidP="0071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973A3" w14:textId="45E1D8B9" w:rsidR="002D4841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กลุ่มบริษัทพิจารณาตั้งค่าเผื่อหนี้สงสัยจะสูญตามประกาศ</w:t>
      </w:r>
      <w:r w:rsidR="007F08D8" w:rsidRPr="00C97373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Pr="00C97373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 กธ.</w:t>
      </w:r>
      <w:r w:rsidR="001F0E13" w:rsidRPr="00C97373">
        <w:rPr>
          <w:rFonts w:asciiTheme="majorBidi" w:hAnsiTheme="majorBidi" w:cstheme="majorBidi"/>
          <w:sz w:val="30"/>
          <w:szCs w:val="30"/>
        </w:rPr>
        <w:t>33</w:t>
      </w:r>
      <w:r w:rsidRPr="00C97373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C97373">
        <w:rPr>
          <w:rFonts w:asciiTheme="majorBidi" w:hAnsiTheme="majorBidi" w:cstheme="majorBidi"/>
          <w:sz w:val="30"/>
          <w:szCs w:val="30"/>
        </w:rPr>
        <w:t>2543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1F0E13" w:rsidRPr="00C97373">
        <w:rPr>
          <w:rFonts w:asciiTheme="majorBidi" w:hAnsiTheme="majorBidi" w:cstheme="majorBidi"/>
          <w:sz w:val="30"/>
          <w:szCs w:val="30"/>
        </w:rPr>
        <w:t>25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1F0E13" w:rsidRPr="00C97373">
        <w:rPr>
          <w:rFonts w:asciiTheme="majorBidi" w:hAnsiTheme="majorBidi" w:cstheme="majorBidi"/>
          <w:sz w:val="30"/>
          <w:szCs w:val="30"/>
        </w:rPr>
        <w:t>2543</w:t>
      </w:r>
      <w:r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กธ.</w:t>
      </w:r>
      <w:r w:rsidR="001F0E13" w:rsidRPr="00C97373">
        <w:rPr>
          <w:rFonts w:asciiTheme="majorBidi" w:hAnsiTheme="majorBidi" w:cstheme="majorBidi"/>
          <w:sz w:val="30"/>
          <w:szCs w:val="30"/>
        </w:rPr>
        <w:t>5</w:t>
      </w:r>
      <w:r w:rsidRPr="00C97373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C97373">
        <w:rPr>
          <w:rFonts w:asciiTheme="majorBidi" w:hAnsiTheme="majorBidi" w:cstheme="majorBidi"/>
          <w:sz w:val="30"/>
          <w:szCs w:val="30"/>
        </w:rPr>
        <w:t>2544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1F0E13" w:rsidRPr="00C97373">
        <w:rPr>
          <w:rFonts w:asciiTheme="majorBidi" w:hAnsiTheme="majorBidi" w:cstheme="majorBidi"/>
          <w:sz w:val="30"/>
          <w:szCs w:val="30"/>
        </w:rPr>
        <w:t>15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C97373">
        <w:rPr>
          <w:rFonts w:asciiTheme="majorBidi" w:hAnsiTheme="majorBidi" w:cstheme="majorBidi"/>
          <w:sz w:val="30"/>
          <w:szCs w:val="30"/>
        </w:rPr>
        <w:t>254</w:t>
      </w:r>
      <w:r w:rsidR="00E8500B">
        <w:rPr>
          <w:rFonts w:asciiTheme="majorBidi" w:hAnsiTheme="majorBidi" w:cstheme="majorBidi"/>
          <w:sz w:val="30"/>
          <w:szCs w:val="30"/>
        </w:rPr>
        <w:t>4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และ กธ.</w:t>
      </w:r>
      <w:r w:rsidR="001F0E13" w:rsidRPr="00C97373">
        <w:rPr>
          <w:rFonts w:asciiTheme="majorBidi" w:hAnsiTheme="majorBidi" w:cstheme="majorBidi"/>
          <w:sz w:val="30"/>
          <w:szCs w:val="30"/>
        </w:rPr>
        <w:t>29</w:t>
      </w:r>
      <w:r w:rsidRPr="00C97373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C97373">
        <w:rPr>
          <w:rFonts w:asciiTheme="majorBidi" w:hAnsiTheme="majorBidi" w:cstheme="majorBidi"/>
          <w:sz w:val="30"/>
          <w:szCs w:val="30"/>
        </w:rPr>
        <w:t>2560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164E" w:rsidRPr="00C97373">
        <w:rPr>
          <w:rFonts w:asciiTheme="majorBidi" w:hAnsiTheme="majorBidi" w:cstheme="majorBidi"/>
          <w:sz w:val="30"/>
          <w:szCs w:val="30"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>ลงวันที่</w:t>
      </w:r>
      <w:r w:rsidR="007F08D8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0E13" w:rsidRPr="00C97373">
        <w:rPr>
          <w:rFonts w:asciiTheme="majorBidi" w:hAnsiTheme="majorBidi" w:cstheme="majorBidi"/>
          <w:sz w:val="30"/>
          <w:szCs w:val="30"/>
        </w:rPr>
        <w:t>8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0E13" w:rsidRPr="00C97373">
        <w:rPr>
          <w:rFonts w:asciiTheme="majorBidi" w:hAnsiTheme="majorBidi" w:cstheme="majorBidi"/>
          <w:sz w:val="30"/>
          <w:szCs w:val="30"/>
        </w:rPr>
        <w:t>2560</w:t>
      </w:r>
      <w:r w:rsidR="007819C0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12FCF"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7B6D8F">
        <w:rPr>
          <w:rFonts w:asciiTheme="majorBidi" w:hAnsiTheme="majorBidi" w:cstheme="majorBidi"/>
          <w:i/>
          <w:iCs/>
          <w:sz w:val="30"/>
          <w:szCs w:val="30"/>
          <w:cs/>
        </w:rPr>
        <w:t>การจัดทำบัญชีเกี่ยวกับลูกหนี้ด้อยคุณภาพของบริษัทหลักทรัพย์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โดยกลุ่มบริษัทจัดชั้นลูกหนี้ธุรกิจหลักทรัพย์ด้อยคุณภาพเป็น </w:t>
      </w:r>
      <w:r w:rsidR="001F0E13" w:rsidRPr="00C97373">
        <w:rPr>
          <w:rFonts w:asciiTheme="majorBidi" w:hAnsiTheme="majorBidi" w:cstheme="majorBidi"/>
          <w:sz w:val="30"/>
          <w:szCs w:val="30"/>
        </w:rPr>
        <w:t>3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ประเภท คือ มูลหนี้จัดชั้นสูญ มูลหนี้จัดชั้นสงสัย และมูลหนี้จัดชั้นต่ำกว่ามาตรฐานโดยให้ตัดจำหน่ายมูลหนี้จัดชั้นสูญออกจากบัญชีทันที</w:t>
      </w:r>
      <w:r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และตั้งค่าเผื่อหนี้สงสัยจะสูญอัตราไม่ต่ำกว่า</w:t>
      </w:r>
      <w:r w:rsidR="00025581" w:rsidRPr="00C97373">
        <w:rPr>
          <w:rFonts w:asciiTheme="majorBidi" w:hAnsiTheme="majorBidi" w:cstheme="majorBidi"/>
          <w:sz w:val="30"/>
          <w:szCs w:val="30"/>
          <w:cs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F0E13" w:rsidRPr="00C97373">
        <w:rPr>
          <w:rFonts w:asciiTheme="majorBidi" w:hAnsiTheme="majorBidi" w:cstheme="majorBidi"/>
          <w:sz w:val="30"/>
          <w:szCs w:val="30"/>
        </w:rPr>
        <w:t>100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ของมูลหนี้จัดชั้นสงสัยทั้งจำนวน และไม่ต้องตั้งค่าเผื่อหนี้สงสัยจะสูญสำหรับมูลหนี้จัดชั้นต่ำกว่ามาตรฐานที่มีหลักประกันคุ้มหนี้ โดยมีการกำหนดหลักเกณฑ์การคำนวณมูลค่าหลักประกันตามประเภท และระยะเวลาที่มีการประเมินราคาของหลักประกัน</w:t>
      </w:r>
    </w:p>
    <w:p w14:paraId="524BAF45" w14:textId="77777777" w:rsidR="00702129" w:rsidRDefault="00702129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B972" w14:textId="0E2CB72F" w:rsidR="002D4841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ค่าเผื่อหนี้สงสัยจะสูญสำหรับ</w:t>
      </w:r>
      <w:r w:rsidR="00B311FC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E70B97" w:rsidRPr="00C97373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เป็นหนี้สูญและหนี้สงสัยจะสูญในกำไรหรือขาดทุน</w:t>
      </w:r>
    </w:p>
    <w:p w14:paraId="647C361A" w14:textId="77777777" w:rsidR="006C7231" w:rsidRPr="00C97373" w:rsidRDefault="006C723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3CBB2" w14:textId="73169839" w:rsidR="002D4841" w:rsidRPr="00C97373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59AA1E04" w14:textId="77777777" w:rsidR="002D4841" w:rsidRPr="00C97373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4E5BB0" w14:textId="30AA50B2" w:rsidR="002D4841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E8500B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C9737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6C72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6C7231">
        <w:rPr>
          <w:rFonts w:asciiTheme="majorBidi" w:hAnsiTheme="majorBidi" w:cstheme="majorBidi"/>
          <w:sz w:val="30"/>
          <w:szCs w:val="30"/>
          <w:cs/>
        </w:rPr>
        <w:t>กำไรหรือขาดทุนจาก</w:t>
      </w:r>
      <w:r w:rsidR="00A67D89">
        <w:rPr>
          <w:rFonts w:asciiTheme="majorBidi" w:hAnsiTheme="majorBidi" w:cstheme="majorBidi"/>
          <w:sz w:val="30"/>
          <w:szCs w:val="30"/>
          <w:cs/>
        </w:rPr>
        <w:br/>
      </w:r>
      <w:r w:rsidRPr="006C7231">
        <w:rPr>
          <w:rFonts w:asciiTheme="majorBidi" w:hAnsiTheme="majorBidi" w:cstheme="majorBidi"/>
          <w:sz w:val="30"/>
          <w:szCs w:val="30"/>
          <w:cs/>
        </w:rPr>
        <w:t>การวัดมูลค่าใหม่ให้เป็นมูลค่ายุติธรรม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ใหม่จะรับรู้</w:t>
      </w:r>
      <w:r w:rsidRPr="006C7231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</w:t>
      </w:r>
    </w:p>
    <w:p w14:paraId="32B0F431" w14:textId="77777777" w:rsidR="00426392" w:rsidRPr="00C97373" w:rsidRDefault="00426392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1C500" w14:textId="1DF79DEE" w:rsidR="006C7231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กลุ่มบริษัทออกหุ้นกู้อนุพันธ์ </w:t>
      </w:r>
      <w:r w:rsidRPr="00C97373">
        <w:rPr>
          <w:rFonts w:asciiTheme="majorBidi" w:hAnsiTheme="majorBidi" w:cstheme="majorBidi"/>
          <w:sz w:val="30"/>
          <w:szCs w:val="30"/>
        </w:rPr>
        <w:t xml:space="preserve">(Structured notes)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ซึ่งประกอบด้วยรายการเงินกู้ยืมหลัก </w:t>
      </w:r>
      <w:r w:rsidRPr="00C97373">
        <w:rPr>
          <w:rFonts w:asciiTheme="majorBidi" w:hAnsiTheme="majorBidi" w:cstheme="majorBidi"/>
          <w:sz w:val="30"/>
          <w:szCs w:val="30"/>
        </w:rPr>
        <w:t xml:space="preserve">(Host borrowing transaction)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Pr="00C9737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C97373">
        <w:rPr>
          <w:rFonts w:asciiTheme="majorBidi" w:hAnsiTheme="majorBidi" w:cstheme="majorBidi"/>
          <w:sz w:val="30"/>
          <w:szCs w:val="30"/>
          <w:cs/>
        </w:rPr>
        <w:t>โดยอนุพันธ์แฝงจะถูกแยกออกจากรายการเงินกู้ยืมหลักและ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Pr="006C7231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C97373">
        <w:rPr>
          <w:rFonts w:asciiTheme="majorBidi" w:hAnsiTheme="majorBidi" w:cstheme="majorBidi"/>
          <w:sz w:val="30"/>
          <w:szCs w:val="30"/>
          <w:cs/>
        </w:rPr>
        <w:t>ยุติธรรมเป็นสินทรัพย์</w:t>
      </w:r>
      <w:r w:rsidRPr="00C97373">
        <w:rPr>
          <w:rFonts w:asciiTheme="majorBidi" w:hAnsiTheme="majorBidi" w:cstheme="majorBidi"/>
          <w:sz w:val="30"/>
          <w:szCs w:val="30"/>
        </w:rPr>
        <w:t>/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หนี้สินอนุพันธ์ในงบแสดงฐานะการเงิน</w:t>
      </w:r>
      <w:r w:rsidR="00CC61B2" w:rsidRPr="00C97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72637E" w14:textId="77777777" w:rsid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D76440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2F2DC8E9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6E6F" w14:textId="7E32454F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กลุ่มบริษัทบันทึกภาระจากใบสำคัญแสดงสิทธิอนุพันธ์ที่กลุ่มบริษัทเป็นผู้ออก</w:t>
      </w:r>
      <w:r w:rsidR="009244A3" w:rsidRPr="00C9737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463E9" w:rsidRPr="00C97373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และรับรู้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 xml:space="preserve">การเปลี่ยนแปลงของมูลค่ายุติธรรมในกำไรหรือขาดทุน </w:t>
      </w:r>
    </w:p>
    <w:p w14:paraId="490F8857" w14:textId="73EE54F5" w:rsidR="00702129" w:rsidRPr="00C97373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350764" w14:textId="0EC3F3F7" w:rsidR="002D4841" w:rsidRPr="00C97373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0E73064D" w14:textId="7BDB0517" w:rsidR="000938D9" w:rsidRPr="00C97373" w:rsidRDefault="000938D9" w:rsidP="00093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A63220F" w14:textId="6A03834D" w:rsidR="005210EC" w:rsidRPr="00C97373" w:rsidRDefault="005210EC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</w:t>
      </w:r>
      <w:r w:rsidR="00B311FC"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ถือปฏิบัติ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ตั้งแต่</w:t>
      </w:r>
      <w:r w:rsidR="00BC6D51"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วันที่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C97373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084C9BA7" w14:textId="6C2DA07B" w:rsidR="00462C2C" w:rsidRPr="00C97373" w:rsidRDefault="00462C2C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727B55" w14:textId="53D19F85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เงินลงทุนที่ไม่ได้วางเป็นประกัน</w:t>
      </w:r>
    </w:p>
    <w:p w14:paraId="34DD1E62" w14:textId="77777777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885DB" w14:textId="77777777" w:rsidR="005210EC" w:rsidRPr="00C97373" w:rsidRDefault="005210EC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973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C9737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รับรู้</w:t>
      </w:r>
      <w:r w:rsidRPr="00C973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รายการและการวัดมูลค่า</w:t>
      </w:r>
      <w:r w:rsidRPr="00C9737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เมื่อเริ่มแรก </w:t>
      </w:r>
    </w:p>
    <w:p w14:paraId="1A1414AD" w14:textId="777777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F69FCE7" w14:textId="32703E34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กลุ่ม</w:t>
      </w:r>
      <w:r w:rsidR="00D15D15" w:rsidRPr="00C9737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เมื่อเป็นคู่สัญญาตามข้อกำหนดของเครื่องมือทางการเงินนั้น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017EB67" w14:textId="777777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EAC2934" w14:textId="029D7B93" w:rsidR="00051228" w:rsidRDefault="004627A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>ที่ไม่ได้วัด</w:t>
      </w:r>
      <w:r w:rsidR="005210EC" w:rsidRPr="006C7231">
        <w:rPr>
          <w:rFonts w:asciiTheme="majorBidi" w:hAnsiTheme="majorBidi" w:cstheme="majorBidi"/>
          <w:sz w:val="30"/>
          <w:szCs w:val="30"/>
          <w:cs/>
        </w:rPr>
        <w:t>มูลค่าด้วยมูลค่ายุติธรรมผ่านกำไรหรือขาดทุน</w:t>
      </w:r>
      <w:r w:rsidR="00585DDE" w:rsidRPr="006C7231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5210EC" w:rsidRPr="006C7231">
        <w:rPr>
          <w:rFonts w:asciiTheme="majorBidi" w:hAnsiTheme="majorBidi" w:cstheme="majorBidi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  <w:r w:rsidR="00585DDE" w:rsidRPr="006C7231">
        <w:rPr>
          <w:rFonts w:asciiTheme="majorBidi" w:hAnsiTheme="majorBidi" w:cstheme="majorBidi"/>
          <w:sz w:val="30"/>
          <w:szCs w:val="30"/>
        </w:rPr>
        <w:t xml:space="preserve"> </w:t>
      </w:r>
      <w:r w:rsidR="00585DDE" w:rsidRPr="006C7231">
        <w:rPr>
          <w:rFonts w:asciiTheme="majorBidi" w:hAnsiTheme="majorBidi" w:cstheme="majorBidi" w:hint="cs"/>
          <w:sz w:val="30"/>
          <w:szCs w:val="30"/>
          <w:cs/>
        </w:rPr>
        <w:t>เงินลงทุนที่วัดมูลค่า</w:t>
      </w:r>
      <w:r w:rsidR="00A67D89">
        <w:rPr>
          <w:rFonts w:asciiTheme="majorBidi" w:hAnsiTheme="majorBidi" w:cstheme="majorBidi" w:hint="cs"/>
          <w:sz w:val="30"/>
          <w:szCs w:val="30"/>
          <w:cs/>
        </w:rPr>
        <w:t>ด้วยมูลค่า</w:t>
      </w:r>
      <w:r w:rsidR="00585DDE" w:rsidRPr="006C7231">
        <w:rPr>
          <w:rFonts w:asciiTheme="majorBidi" w:hAnsiTheme="majorBidi" w:cstheme="majorBidi" w:hint="cs"/>
          <w:sz w:val="30"/>
          <w:szCs w:val="30"/>
          <w:cs/>
        </w:rPr>
        <w:t>ยุติธรรมผ่านกำไรหรือขาดทุนวัดมูลค่าเมื่อเริ</w:t>
      </w:r>
      <w:r w:rsidR="006C7231" w:rsidRPr="006C7231">
        <w:rPr>
          <w:rFonts w:asciiTheme="majorBidi" w:hAnsiTheme="majorBidi" w:cstheme="majorBidi" w:hint="cs"/>
          <w:sz w:val="30"/>
          <w:szCs w:val="30"/>
          <w:cs/>
        </w:rPr>
        <w:t>่</w:t>
      </w:r>
      <w:r w:rsidR="00585DDE" w:rsidRPr="006C7231">
        <w:rPr>
          <w:rFonts w:asciiTheme="majorBidi" w:hAnsiTheme="majorBidi" w:cstheme="majorBidi" w:hint="cs"/>
          <w:sz w:val="30"/>
          <w:szCs w:val="30"/>
          <w:cs/>
        </w:rPr>
        <w:t>มแรกด้วยมูลค่ายุติธรรม</w:t>
      </w:r>
    </w:p>
    <w:p w14:paraId="6E9A6E72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BCCBB" w14:textId="4956B6B5" w:rsidR="005210EC" w:rsidRPr="00C97373" w:rsidRDefault="005210EC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973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Pr="00C9737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4958DDF7" w14:textId="528553C0" w:rsidR="005210EC" w:rsidRPr="00C97373" w:rsidRDefault="005210EC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F03F3" w14:textId="6EBBB7D0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ณ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="00D76373"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C97373">
        <w:rPr>
          <w:rFonts w:asciiTheme="majorBidi" w:hAnsiTheme="majorBidi" w:hint="cs"/>
          <w:sz w:val="30"/>
          <w:szCs w:val="30"/>
          <w:cs/>
        </w:rPr>
        <w:t>จะถูกจัดประเภทรายการตามการวัดมูลค่า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ได้แก่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การวัดมูลค่าด้วยราคาทุนตัดจำหน่าย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7B4E1137" w14:textId="30AA8A15" w:rsidR="00051228" w:rsidRDefault="00051228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801063" w14:textId="40534FEE" w:rsidR="00702129" w:rsidRDefault="00702129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C7231">
        <w:rPr>
          <w:rFonts w:asciiTheme="majorBidi" w:hAnsiTheme="majorBidi" w:hint="cs"/>
          <w:sz w:val="30"/>
          <w:szCs w:val="30"/>
          <w:cs/>
        </w:rPr>
        <w:t>เงินลงทุ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เงินลงทุน</w:t>
      </w:r>
      <w:r w:rsidRPr="006C7231">
        <w:rPr>
          <w:rFonts w:asciiTheme="majorBidi" w:hAnsiTheme="majorBidi"/>
          <w:sz w:val="30"/>
          <w:szCs w:val="30"/>
          <w:cs/>
        </w:rPr>
        <w:t xml:space="preserve"> </w:t>
      </w:r>
      <w:r w:rsidRPr="006C7231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="00585DDE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6C7231">
        <w:rPr>
          <w:rFonts w:asciiTheme="majorBidi" w:hAnsiTheme="majorBidi" w:hint="cs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EE13650" w14:textId="00ED8F5B" w:rsidR="00C93578" w:rsidRDefault="00C93578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69B29FB" w14:textId="7A53F98B" w:rsidR="00C93578" w:rsidRDefault="00C93578" w:rsidP="00C93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C7231">
        <w:rPr>
          <w:rFonts w:asciiTheme="majorBidi" w:hAnsiTheme="majorBidi" w:hint="cs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02993D44" w14:textId="77777777" w:rsidR="006C7231" w:rsidRPr="00C93578" w:rsidRDefault="006C7231" w:rsidP="00C93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A63C54" w14:textId="56B9EC30" w:rsidR="00C93578" w:rsidRPr="006C7231" w:rsidRDefault="00C93578" w:rsidP="00E8525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6C7231">
        <w:rPr>
          <w:rFonts w:asciiTheme="majorBidi" w:hAnsiTheme="majorBidi" w:hint="cs"/>
          <w:sz w:val="30"/>
          <w:szCs w:val="30"/>
          <w:cs/>
        </w:rPr>
        <w:t>ถือครอง</w:t>
      </w:r>
      <w:r w:rsidR="006C7231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6C7231">
        <w:rPr>
          <w:rFonts w:asciiTheme="majorBidi" w:hAnsiTheme="majorBidi" w:hint="cs"/>
          <w:sz w:val="30"/>
          <w:szCs w:val="30"/>
          <w:cs/>
        </w:rPr>
        <w:t>นั้นตามโมเดลธุรกิจที่มีวัตถุประสงค์เพื่อรับกระแสเงินสดตามสัญญาและเพื่อขาย</w:t>
      </w:r>
      <w:r w:rsidR="006C7231" w:rsidRPr="006C7231">
        <w:rPr>
          <w:rFonts w:asciiTheme="majorBidi" w:hAnsiTheme="majorBidi" w:hint="cs"/>
          <w:sz w:val="30"/>
          <w:szCs w:val="30"/>
          <w:cs/>
        </w:rPr>
        <w:t>เงินลงทุนเงินลงทุน</w:t>
      </w:r>
      <w:r w:rsidRPr="006C7231">
        <w:rPr>
          <w:rFonts w:asciiTheme="majorBidi" w:hAnsiTheme="majorBidi" w:hint="cs"/>
          <w:sz w:val="30"/>
          <w:szCs w:val="30"/>
          <w:cs/>
        </w:rPr>
        <w:t>และ</w:t>
      </w:r>
    </w:p>
    <w:p w14:paraId="34A145F0" w14:textId="5A34E098" w:rsidR="00C93578" w:rsidRPr="006C7231" w:rsidRDefault="00C93578" w:rsidP="00E8525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6C7231">
        <w:rPr>
          <w:rFonts w:asciiTheme="majorBidi" w:hAnsiTheme="majorBidi" w:hint="cs"/>
          <w:sz w:val="30"/>
          <w:szCs w:val="30"/>
          <w:cs/>
        </w:rPr>
        <w:t>ข้อกำหนดตามสัญญาของ</w:t>
      </w:r>
      <w:r w:rsidR="006C7231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6C7231">
        <w:rPr>
          <w:rFonts w:asciiTheme="majorBidi" w:hAnsiTheme="majorBidi" w:hint="cs"/>
          <w:sz w:val="30"/>
          <w:szCs w:val="30"/>
          <w:cs/>
        </w:rPr>
        <w:t>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A853761" w14:textId="77777777" w:rsidR="00DD67E3" w:rsidRDefault="00DD67E3" w:rsidP="00C93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CD2AF4" w14:textId="1F7E3819" w:rsidR="00C93578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C7231">
        <w:rPr>
          <w:rFonts w:asciiTheme="majorBidi" w:hAnsiTheme="majorBidi" w:hint="cs"/>
          <w:sz w:val="30"/>
          <w:szCs w:val="30"/>
          <w:cs/>
        </w:rPr>
        <w:lastRenderedPageBreak/>
        <w:t>ณ</w:t>
      </w:r>
      <w:r w:rsidRPr="006C7231">
        <w:rPr>
          <w:rFonts w:asciiTheme="majorBidi" w:hAnsiTheme="majorBidi"/>
          <w:sz w:val="30"/>
          <w:szCs w:val="30"/>
          <w:cs/>
        </w:rPr>
        <w:t xml:space="preserve"> </w:t>
      </w:r>
      <w:r w:rsidRPr="006C7231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6C7231">
        <w:rPr>
          <w:rFonts w:asciiTheme="majorBidi" w:hAnsiTheme="majorBidi"/>
          <w:sz w:val="30"/>
          <w:szCs w:val="30"/>
          <w:cs/>
        </w:rPr>
        <w:t xml:space="preserve"> </w:t>
      </w:r>
      <w:r w:rsidRPr="006C7231">
        <w:rPr>
          <w:rFonts w:asciiTheme="majorBidi" w:hAnsiTheme="majorBidi" w:hint="cs"/>
          <w:sz w:val="30"/>
          <w:szCs w:val="30"/>
          <w:cs/>
        </w:rPr>
        <w:t>เงินลงทุนในตราสารทุนที่ไม่ได้ถือไว้เพื่อค้า</w:t>
      </w:r>
      <w:r w:rsidRPr="006C7231">
        <w:rPr>
          <w:rFonts w:asciiTheme="majorBidi" w:hAnsiTheme="majorBidi"/>
          <w:sz w:val="30"/>
          <w:szCs w:val="30"/>
          <w:cs/>
        </w:rPr>
        <w:t xml:space="preserve"> </w:t>
      </w:r>
      <w:r w:rsidRPr="006C7231">
        <w:rPr>
          <w:rFonts w:asciiTheme="majorBidi" w:hAnsiTheme="majorBidi" w:hint="cs"/>
          <w:sz w:val="30"/>
          <w:szCs w:val="30"/>
          <w:cs/>
        </w:rPr>
        <w:t>กลุ่ม</w:t>
      </w:r>
      <w:r w:rsidR="008F27EC" w:rsidRPr="006C7231">
        <w:rPr>
          <w:rFonts w:asciiTheme="majorBidi" w:hAnsiTheme="majorBidi" w:hint="cs"/>
          <w:sz w:val="30"/>
          <w:szCs w:val="30"/>
          <w:cs/>
        </w:rPr>
        <w:t>บริษัท</w:t>
      </w:r>
      <w:r w:rsidR="00C93578" w:rsidRPr="006C7231">
        <w:rPr>
          <w:rFonts w:asciiTheme="majorBidi" w:hAnsiTheme="majorBidi" w:hint="cs"/>
          <w:sz w:val="30"/>
          <w:szCs w:val="30"/>
          <w:cs/>
        </w:rPr>
        <w:t>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</w:t>
      </w:r>
      <w:r w:rsidR="00C93578" w:rsidRPr="006C7231">
        <w:rPr>
          <w:rFonts w:asciiTheme="majorBidi" w:hAnsiTheme="majorBidi"/>
          <w:sz w:val="30"/>
          <w:szCs w:val="30"/>
          <w:cs/>
        </w:rPr>
        <w:t xml:space="preserve"> </w:t>
      </w:r>
      <w:r w:rsidR="00C93578" w:rsidRPr="006C7231">
        <w:rPr>
          <w:rFonts w:asciiTheme="majorBidi" w:hAnsiTheme="majorBidi" w:hint="cs"/>
          <w:sz w:val="30"/>
          <w:szCs w:val="30"/>
          <w:cs/>
        </w:rPr>
        <w:t>ซึ่งการเลือกนี้สามารถเลือกได้เป็นรายเงินลงทุนและเมื่อเลือกแล้วไม่สามารถยกเลิกได้</w:t>
      </w:r>
      <w:r w:rsidR="00C93578" w:rsidRPr="00C93578">
        <w:rPr>
          <w:rFonts w:asciiTheme="majorBidi" w:hAnsiTheme="majorBidi"/>
          <w:sz w:val="30"/>
          <w:szCs w:val="30"/>
          <w:cs/>
        </w:rPr>
        <w:t xml:space="preserve"> </w:t>
      </w:r>
    </w:p>
    <w:p w14:paraId="13940E26" w14:textId="77777777" w:rsidR="00C93578" w:rsidRDefault="00C93578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903356" w14:textId="589F1744" w:rsidR="00702129" w:rsidRDefault="002A20CB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C7231">
        <w:rPr>
          <w:rFonts w:asciiTheme="majorBidi" w:hAnsiTheme="majorBidi" w:hint="cs"/>
          <w:sz w:val="30"/>
          <w:szCs w:val="30"/>
          <w:cs/>
        </w:rPr>
        <w:t>เงินลงทุ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Pr="006C7231">
        <w:rPr>
          <w:rFonts w:asciiTheme="majorBidi" w:hAnsiTheme="majorBidi"/>
          <w:sz w:val="30"/>
          <w:szCs w:val="30"/>
          <w:cs/>
        </w:rPr>
        <w:t xml:space="preserve"> </w:t>
      </w:r>
      <w:r w:rsidRPr="006C7231">
        <w:rPr>
          <w:rFonts w:asciiTheme="majorBidi" w:hAnsiTheme="majorBidi" w:hint="cs"/>
          <w:sz w:val="30"/>
          <w:szCs w:val="30"/>
          <w:cs/>
        </w:rPr>
        <w:t>ณ</w:t>
      </w:r>
      <w:r w:rsidRPr="006C7231">
        <w:rPr>
          <w:rFonts w:asciiTheme="majorBidi" w:hAnsiTheme="majorBidi"/>
          <w:sz w:val="30"/>
          <w:szCs w:val="30"/>
          <w:cs/>
        </w:rPr>
        <w:t xml:space="preserve"> </w:t>
      </w:r>
      <w:r w:rsidRPr="006C7231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 กลุ่มบริษัทสามารถเลือกให้เงินลงทุ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6C7231">
        <w:rPr>
          <w:rFonts w:asciiTheme="majorBidi" w:hAnsiTheme="majorBidi"/>
          <w:sz w:val="30"/>
          <w:szCs w:val="30"/>
          <w:cs/>
        </w:rPr>
        <w:t xml:space="preserve"> </w:t>
      </w:r>
      <w:r w:rsidRPr="006C7231">
        <w:rPr>
          <w:rFonts w:asciiTheme="majorBidi" w:hAnsiTheme="majorBidi" w:hint="cs"/>
          <w:sz w:val="30"/>
          <w:szCs w:val="30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3E5747C9" w14:textId="77777777" w:rsidR="006C7231" w:rsidRDefault="006C7231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319C50" w14:textId="399904BB" w:rsidR="002A20CB" w:rsidRPr="00A16657" w:rsidRDefault="002A20CB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6657">
        <w:rPr>
          <w:rFonts w:asciiTheme="majorBidi" w:hAnsiTheme="majorBidi" w:hint="cs"/>
          <w:i/>
          <w:iCs/>
          <w:sz w:val="30"/>
          <w:szCs w:val="30"/>
          <w:cs/>
        </w:rPr>
        <w:t>การประเมินโมเดลธุรกิจ</w:t>
      </w:r>
    </w:p>
    <w:p w14:paraId="21416A50" w14:textId="32BB6C58" w:rsidR="002A20CB" w:rsidRPr="00A16657" w:rsidRDefault="002A20CB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382E6E" w14:textId="27B3A6CE" w:rsidR="002A20CB" w:rsidRPr="00A16657" w:rsidRDefault="002A20CB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กลุ่มบริษัทได้ประเมินโมเดลธุรกิจของ</w:t>
      </w:r>
      <w:r w:rsidR="006C7231" w:rsidRPr="00A16657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A16657">
        <w:rPr>
          <w:rFonts w:asciiTheme="majorBidi" w:hAnsiTheme="majorBidi" w:hint="cs"/>
          <w:sz w:val="30"/>
          <w:szCs w:val="30"/>
          <w:cs/>
        </w:rPr>
        <w:t>ที่ถือไว้ในระดับพอร์ตโฟลิโอ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ข้อมูลที่ใช้ในการพิจารณารวมถึง</w:t>
      </w:r>
    </w:p>
    <w:p w14:paraId="3B2D2184" w14:textId="4D6B9161" w:rsidR="002A20CB" w:rsidRPr="00A16657" w:rsidRDefault="002A20CB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A5A6E" w14:textId="321531BE" w:rsidR="002A20CB" w:rsidRPr="00A16657" w:rsidRDefault="002A20CB" w:rsidP="00E8525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โดยเฉพาะอย่างยิ่งกลยุทธ์ของผู้บริหารเกี่ยวกับการรับ</w:t>
      </w:r>
      <w:r w:rsidR="00A67D89" w:rsidRPr="00A16657">
        <w:rPr>
          <w:rFonts w:asciiTheme="majorBidi" w:hAnsiTheme="majorBidi" w:hint="cs"/>
          <w:sz w:val="30"/>
          <w:szCs w:val="30"/>
          <w:cs/>
        </w:rPr>
        <w:t>รายได้</w:t>
      </w:r>
      <w:r w:rsidRPr="00A16657">
        <w:rPr>
          <w:rFonts w:asciiTheme="majorBidi" w:hAnsiTheme="majorBidi" w:hint="cs"/>
          <w:sz w:val="30"/>
          <w:szCs w:val="30"/>
          <w:cs/>
        </w:rPr>
        <w:t>ดอกเบี้ยตามสัญญา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การดำรงระดับอัตราดอกเบี้ย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การจับคู่ระหว่างระยะเวลาของเงินลงทุนกับระยะเวลาของหนี้สินที่เกี่ยวข้อง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หรือกระแสเงินสดออกที่คาดการณ์หรือรับรู้กระแสเงินสดผ่านการขายเงินลงทุน</w:t>
      </w:r>
    </w:p>
    <w:p w14:paraId="43DBE2B7" w14:textId="60E3252B" w:rsidR="002A20CB" w:rsidRPr="00A16657" w:rsidRDefault="002A20CB" w:rsidP="00E8525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65954C29" w14:textId="6DC00B98" w:rsidR="002A20CB" w:rsidRPr="00A16657" w:rsidRDefault="002A20CB" w:rsidP="00E8525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ความเสี่ยงที่มีผลกระทบต่อผลการดำเนินงานของโมเดลธุรกิจ</w:t>
      </w:r>
      <w:r w:rsidRPr="00A16657">
        <w:rPr>
          <w:rFonts w:asciiTheme="majorBidi" w:hAnsiTheme="majorBidi"/>
          <w:sz w:val="30"/>
          <w:szCs w:val="30"/>
          <w:cs/>
        </w:rPr>
        <w:t xml:space="preserve"> (</w:t>
      </w:r>
      <w:r w:rsidRPr="00A16657">
        <w:rPr>
          <w:rFonts w:asciiTheme="majorBidi" w:hAnsiTheme="majorBidi" w:hint="cs"/>
          <w:sz w:val="30"/>
          <w:szCs w:val="30"/>
          <w:cs/>
        </w:rPr>
        <w:t>และเงินลงทุนที่ถือตามโมเดลธุรกิจ</w:t>
      </w:r>
      <w:r w:rsidRPr="00A16657">
        <w:rPr>
          <w:rFonts w:asciiTheme="majorBidi" w:hAnsiTheme="majorBidi"/>
          <w:sz w:val="30"/>
          <w:szCs w:val="30"/>
          <w:cs/>
        </w:rPr>
        <w:t xml:space="preserve">) </w:t>
      </w:r>
      <w:r w:rsidRPr="00A16657">
        <w:rPr>
          <w:rFonts w:asciiTheme="majorBidi" w:hAnsiTheme="majorBidi" w:hint="cs"/>
          <w:sz w:val="30"/>
          <w:szCs w:val="30"/>
          <w:cs/>
        </w:rPr>
        <w:t>และ</w:t>
      </w:r>
      <w:r w:rsidRPr="00A16657">
        <w:rPr>
          <w:rFonts w:asciiTheme="majorBidi" w:hAnsiTheme="majorBidi"/>
          <w:sz w:val="30"/>
          <w:szCs w:val="30"/>
          <w:cs/>
        </w:rPr>
        <w:br/>
      </w:r>
      <w:r w:rsidRPr="00A16657">
        <w:rPr>
          <w:rFonts w:asciiTheme="majorBidi" w:hAnsiTheme="majorBidi" w:hint="cs"/>
          <w:sz w:val="30"/>
          <w:szCs w:val="30"/>
          <w:cs/>
        </w:rPr>
        <w:t>กลยุทธ์ในการบริหารจัดการความเสี่ยง</w:t>
      </w:r>
    </w:p>
    <w:p w14:paraId="2B97BE40" w14:textId="589A97B0" w:rsidR="002A20CB" w:rsidRPr="00A16657" w:rsidRDefault="002A20CB" w:rsidP="00E8525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วิธีการประมาณผลตอบแทนให้ผู้จัดการเงินลงทุน</w:t>
      </w:r>
      <w:r w:rsidRPr="00A16657">
        <w:rPr>
          <w:rFonts w:asciiTheme="majorBidi" w:hAnsiTheme="majorBidi"/>
          <w:sz w:val="30"/>
          <w:szCs w:val="30"/>
          <w:cs/>
        </w:rPr>
        <w:t xml:space="preserve"> (</w:t>
      </w:r>
      <w:r w:rsidRPr="00A16657">
        <w:rPr>
          <w:rFonts w:asciiTheme="majorBidi" w:hAnsiTheme="majorBidi" w:hint="cs"/>
          <w:sz w:val="30"/>
          <w:szCs w:val="30"/>
          <w:cs/>
        </w:rPr>
        <w:t>เช่น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ผลตอบแทนอ้างอิงจากมูลค่ายุติธรรมของเงินลงทุนที่บริหารจัดการ</w:t>
      </w:r>
      <w:r w:rsidRPr="00A16657">
        <w:rPr>
          <w:rFonts w:asciiTheme="majorBidi" w:hAnsiTheme="majorBidi"/>
          <w:sz w:val="30"/>
          <w:szCs w:val="30"/>
          <w:cs/>
        </w:rPr>
        <w:t xml:space="preserve">) </w:t>
      </w:r>
      <w:r w:rsidRPr="00A16657">
        <w:rPr>
          <w:rFonts w:asciiTheme="majorBidi" w:hAnsiTheme="majorBidi" w:hint="cs"/>
          <w:sz w:val="30"/>
          <w:szCs w:val="30"/>
          <w:cs/>
        </w:rPr>
        <w:t>และ</w:t>
      </w:r>
    </w:p>
    <w:p w14:paraId="044AD946" w14:textId="3CBE43E3" w:rsidR="006C7231" w:rsidRPr="00A16657" w:rsidRDefault="002A20CB" w:rsidP="0085768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ความถี่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ปริมาณและเวลาที่ขายในงวดก่อน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เหตุผลที่ขายและการคาดการณ์การขายในอนาคต</w:t>
      </w:r>
    </w:p>
    <w:p w14:paraId="6A3F21D2" w14:textId="77777777" w:rsidR="0085768F" w:rsidRPr="00A16657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4221F5DB" w14:textId="5A73E11E" w:rsidR="004627AF" w:rsidRPr="00A16657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6657">
        <w:rPr>
          <w:rFonts w:asciiTheme="majorBidi" w:hAnsiTheme="majorBidi" w:hint="cs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2BE19A7E" w14:textId="77777777" w:rsidR="004627AF" w:rsidRPr="00A16657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511E2" w14:textId="6EFA2CC3" w:rsidR="00BC6D51" w:rsidRPr="00A16657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สำหรับวัตถุประสงค์ของการประเมินนี้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</w:p>
    <w:p w14:paraId="0E941893" w14:textId="77777777" w:rsidR="00BC6D51" w:rsidRPr="00A16657" w:rsidRDefault="00BC6D51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64C4272" w14:textId="77777777" w:rsidR="00B314A9" w:rsidRPr="00A16657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/>
          <w:sz w:val="30"/>
          <w:szCs w:val="30"/>
          <w:cs/>
        </w:rPr>
        <w:t>“</w:t>
      </w:r>
      <w:r w:rsidRPr="00A16657">
        <w:rPr>
          <w:rFonts w:asciiTheme="majorBidi" w:hAnsiTheme="majorBidi" w:hint="cs"/>
          <w:sz w:val="30"/>
          <w:szCs w:val="30"/>
          <w:cs/>
        </w:rPr>
        <w:t>เงินต้น</w:t>
      </w:r>
      <w:r w:rsidRPr="00A16657">
        <w:rPr>
          <w:rFonts w:asciiTheme="majorBidi" w:hAnsiTheme="majorBidi" w:hint="eastAsia"/>
          <w:sz w:val="30"/>
          <w:szCs w:val="30"/>
          <w:cs/>
        </w:rPr>
        <w:t>”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="00BC6D51" w:rsidRPr="00A16657">
        <w:rPr>
          <w:rFonts w:asciiTheme="majorBidi" w:hAnsiTheme="majorBidi" w:hint="cs"/>
          <w:sz w:val="30"/>
          <w:szCs w:val="30"/>
          <w:cs/>
        </w:rPr>
        <w:t>หมายถึง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มูลค่ายุติธรรมของ</w:t>
      </w:r>
      <w:r w:rsidR="00A93A18" w:rsidRPr="00A16657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ณ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</w:p>
    <w:p w14:paraId="327D5AA0" w14:textId="77777777" w:rsidR="00B314A9" w:rsidRPr="007742DB" w:rsidRDefault="00B314A9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1F2E7DEA" w14:textId="469DE595" w:rsidR="002810AB" w:rsidRPr="00A16657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/>
          <w:sz w:val="30"/>
          <w:szCs w:val="30"/>
          <w:cs/>
        </w:rPr>
        <w:lastRenderedPageBreak/>
        <w:t>“</w:t>
      </w:r>
      <w:r w:rsidRPr="00A16657">
        <w:rPr>
          <w:rFonts w:asciiTheme="majorBidi" w:hAnsiTheme="majorBidi" w:hint="cs"/>
          <w:sz w:val="30"/>
          <w:szCs w:val="30"/>
          <w:cs/>
        </w:rPr>
        <w:t>ดอกเบี้ย</w:t>
      </w:r>
      <w:r w:rsidRPr="00A16657">
        <w:rPr>
          <w:rFonts w:asciiTheme="majorBidi" w:hAnsiTheme="majorBidi" w:hint="eastAsia"/>
          <w:sz w:val="30"/>
          <w:szCs w:val="30"/>
          <w:cs/>
        </w:rPr>
        <w:t>”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="00BC6D51" w:rsidRPr="00A16657">
        <w:rPr>
          <w:rFonts w:asciiTheme="majorBidi" w:hAnsiTheme="majorBidi" w:hint="cs"/>
          <w:sz w:val="30"/>
          <w:szCs w:val="30"/>
          <w:cs/>
        </w:rPr>
        <w:t>หมายถึง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และต้นทุน</w:t>
      </w:r>
      <w:r w:rsidRPr="00A16657">
        <w:rPr>
          <w:rFonts w:asciiTheme="majorBidi" w:hAnsiTheme="majorBidi"/>
          <w:sz w:val="30"/>
          <w:szCs w:val="30"/>
          <w:cs/>
        </w:rPr>
        <w:t xml:space="preserve"> (</w:t>
      </w:r>
      <w:r w:rsidRPr="00A16657">
        <w:rPr>
          <w:rFonts w:asciiTheme="majorBidi" w:hAnsiTheme="majorBidi" w:hint="cs"/>
          <w:sz w:val="30"/>
          <w:szCs w:val="30"/>
          <w:cs/>
        </w:rPr>
        <w:t>เช่น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Pr="00A16657">
        <w:rPr>
          <w:rFonts w:asciiTheme="majorBidi" w:hAnsiTheme="majorBidi"/>
          <w:sz w:val="30"/>
          <w:szCs w:val="30"/>
          <w:cs/>
        </w:rPr>
        <w:t xml:space="preserve">) </w:t>
      </w:r>
      <w:r w:rsidRPr="00A16657">
        <w:rPr>
          <w:rFonts w:asciiTheme="majorBidi" w:hAnsiTheme="majorBidi" w:hint="cs"/>
          <w:sz w:val="30"/>
          <w:szCs w:val="30"/>
          <w:cs/>
        </w:rPr>
        <w:t>รวมถึงอัตรากำไรขั้นต้น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</w:p>
    <w:p w14:paraId="2848A6F2" w14:textId="77777777" w:rsidR="002810AB" w:rsidRPr="00A16657" w:rsidRDefault="002810AB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8F095A4" w14:textId="0BAD063F" w:rsidR="004627AF" w:rsidRPr="00A16657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657">
        <w:rPr>
          <w:rFonts w:asciiTheme="majorBidi" w:hAnsiTheme="majorBidi" w:hint="cs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กลุ่ม</w:t>
      </w:r>
      <w:r w:rsidR="00A93A18" w:rsidRPr="00A16657">
        <w:rPr>
          <w:rFonts w:asciiTheme="majorBidi" w:hAnsiTheme="majorBidi" w:hint="cs"/>
          <w:sz w:val="30"/>
          <w:szCs w:val="30"/>
          <w:cs/>
        </w:rPr>
        <w:t>บริษัท</w:t>
      </w:r>
      <w:r w:rsidRPr="00A16657">
        <w:rPr>
          <w:rFonts w:asciiTheme="majorBidi" w:hAnsiTheme="majorBidi" w:hint="cs"/>
          <w:sz w:val="30"/>
          <w:szCs w:val="30"/>
          <w:cs/>
        </w:rPr>
        <w:t>พิจารณาข้อกำหนดตามสัญญาของ</w:t>
      </w:r>
      <w:r w:rsidR="006C7231" w:rsidRPr="00A16657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6C7231"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ซึ่งรวมถึงการประเมินว่า</w:t>
      </w:r>
      <w:r w:rsidR="006C7231" w:rsidRPr="00A16657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A16657">
        <w:rPr>
          <w:rFonts w:asciiTheme="majorBidi" w:hAnsiTheme="majorBidi" w:hint="cs"/>
          <w:sz w:val="30"/>
          <w:szCs w:val="30"/>
          <w:cs/>
        </w:rPr>
        <w:t>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="00CE3F55" w:rsidRPr="00A16657">
        <w:rPr>
          <w:rFonts w:asciiTheme="majorBidi" w:hAnsiTheme="majorBidi" w:hint="cs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ในการประเมินกลุ่ม</w:t>
      </w:r>
      <w:r w:rsidR="00A93A18" w:rsidRPr="00A16657">
        <w:rPr>
          <w:rFonts w:asciiTheme="majorBidi" w:hAnsiTheme="majorBidi" w:hint="cs"/>
          <w:sz w:val="30"/>
          <w:szCs w:val="30"/>
          <w:cs/>
        </w:rPr>
        <w:t>บริษัท</w:t>
      </w:r>
      <w:r w:rsidRPr="00A16657">
        <w:rPr>
          <w:rFonts w:asciiTheme="majorBidi" w:hAnsiTheme="majorBidi" w:hint="cs"/>
          <w:sz w:val="30"/>
          <w:szCs w:val="30"/>
          <w:cs/>
        </w:rPr>
        <w:t>พิจารณาถึง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</w:p>
    <w:p w14:paraId="10A95B18" w14:textId="6AB9983D" w:rsidR="004627AF" w:rsidRPr="00A16657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86921" w14:textId="77777777" w:rsidR="004627AF" w:rsidRPr="00A16657" w:rsidRDefault="004627AF" w:rsidP="00A9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/>
          <w:sz w:val="30"/>
          <w:szCs w:val="30"/>
          <w:cs/>
        </w:rPr>
        <w:t>-</w:t>
      </w:r>
      <w:r w:rsidRPr="00A16657">
        <w:rPr>
          <w:rFonts w:asciiTheme="majorBidi" w:hAnsiTheme="majorBidi"/>
          <w:sz w:val="30"/>
          <w:szCs w:val="30"/>
          <w:cs/>
        </w:rPr>
        <w:tab/>
      </w:r>
      <w:r w:rsidRPr="00A16657">
        <w:rPr>
          <w:rFonts w:asciiTheme="majorBidi" w:hAnsiTheme="majorBidi" w:hint="cs"/>
          <w:sz w:val="30"/>
          <w:szCs w:val="3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33BF00CC" w14:textId="6B7B251D" w:rsidR="004627AF" w:rsidRPr="00A16657" w:rsidRDefault="004627AF" w:rsidP="0028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/>
          <w:sz w:val="30"/>
          <w:szCs w:val="30"/>
          <w:cs/>
        </w:rPr>
        <w:t>-</w:t>
      </w:r>
      <w:r w:rsidRPr="00A16657">
        <w:rPr>
          <w:rFonts w:asciiTheme="majorBidi" w:hAnsiTheme="majorBidi"/>
          <w:sz w:val="30"/>
          <w:szCs w:val="30"/>
          <w:cs/>
        </w:rPr>
        <w:tab/>
      </w:r>
      <w:r w:rsidR="00CE3F55" w:rsidRPr="00A16657">
        <w:rPr>
          <w:rFonts w:asciiTheme="majorBidi" w:hAnsiTheme="majorBidi" w:hint="cs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18E594B" w14:textId="19F8BE5F" w:rsidR="004627AF" w:rsidRPr="00C97373" w:rsidRDefault="004627AF" w:rsidP="00A9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16657">
        <w:rPr>
          <w:rFonts w:asciiTheme="majorBidi" w:hAnsiTheme="majorBidi"/>
          <w:sz w:val="30"/>
          <w:szCs w:val="30"/>
          <w:cs/>
        </w:rPr>
        <w:t>-</w:t>
      </w:r>
      <w:r w:rsidRPr="00A16657">
        <w:rPr>
          <w:rFonts w:asciiTheme="majorBidi" w:hAnsiTheme="majorBidi"/>
          <w:sz w:val="30"/>
          <w:szCs w:val="30"/>
          <w:cs/>
        </w:rPr>
        <w:tab/>
      </w:r>
      <w:r w:rsidRPr="00A16657">
        <w:rPr>
          <w:rFonts w:asciiTheme="majorBidi" w:hAnsiTheme="majorBidi" w:hint="cs"/>
          <w:sz w:val="30"/>
          <w:szCs w:val="30"/>
          <w:cs/>
        </w:rPr>
        <w:t>เงื่อนไขเมื่อสิทธิเรียกร้องของกลุ่ม</w:t>
      </w:r>
      <w:r w:rsidR="00A93A18" w:rsidRPr="00A16657">
        <w:rPr>
          <w:rFonts w:asciiTheme="majorBidi" w:hAnsiTheme="majorBidi" w:hint="cs"/>
          <w:sz w:val="30"/>
          <w:szCs w:val="30"/>
          <w:cs/>
        </w:rPr>
        <w:t>บริษัท</w:t>
      </w:r>
      <w:r w:rsidRPr="00A16657">
        <w:rPr>
          <w:rFonts w:asciiTheme="majorBidi" w:hAnsiTheme="majorBidi" w:hint="cs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42865BDE" w14:textId="45662ADF" w:rsidR="00E55EC0" w:rsidRDefault="00E55EC0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7B8797A2" w14:textId="6FDBEA27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3E0F07B2" w14:textId="61A71B04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62C4631C" w14:textId="7AAF9815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เงินลงทุนที่วัดมูลค่าด้วยมูลค่ายุติธรรมผ่านกำไรหรือขาดทุน</w:t>
      </w:r>
    </w:p>
    <w:p w14:paraId="604C24DF" w14:textId="1F7C8642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73755A4" w14:textId="558FAA24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เงินลงทุนเหล่านี้วัดมูลค่าในภายหลังด้วยมูลค่ายุติธรรม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กำไรและขาดทุนสุทธิรวมถึงรายได้ดอกเบี้ยและเงินปันผลรับบันทึกในกำไรหรือขาดทุน</w:t>
      </w:r>
    </w:p>
    <w:p w14:paraId="6F761155" w14:textId="1F83E2BE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19E460D" w14:textId="769F4A58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เงินลงทุนที่วัดมูลค่าด้วยราคาทุนตัดจำหน่าย</w:t>
      </w:r>
    </w:p>
    <w:p w14:paraId="5773EEE6" w14:textId="15A0D4E2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5613A815" w14:textId="20A144DA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เงินลงทุนเหล่านี้วัดมูลค่าในภายหลังด้วยราคาทุนตัดจำหน่ายโดยวิธีอัตราดอกเบี้ยที่แท้จริง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ราคาทุนตัดจำหน่ายลดลงด้วยผลขาดทุนจากการด้อยค่า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รายได้ดอกเบี้ย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กำไรและขาดทุนจากอัตราแลกเปลี่ยนและผลขาดทุนจากการด้อยค่ารับรู้ในกำไรหรือขาดทุน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2A81CC8E" w14:textId="77777777" w:rsidR="006C7231" w:rsidRDefault="006C7231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3FF6D12" w14:textId="2E4D6D93" w:rsidR="002A20CB" w:rsidRPr="002A20CB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เงินลงทุนในตราสารทุนที่</w:t>
      </w:r>
      <w:r w:rsidR="00A67D89">
        <w:rPr>
          <w:rFonts w:ascii="Angsana New" w:eastAsia="Times New Roman" w:hAnsi="Angsana New" w:hint="cs"/>
          <w:i/>
          <w:iCs/>
          <w:sz w:val="30"/>
          <w:szCs w:val="30"/>
          <w:cs/>
        </w:rPr>
        <w:t>กำหนดให้</w:t>
      </w: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วัดมูลค่าด้วยมูลค่ายุติธรรมผ่านกำไรขาดทุนเบ็ดเสร็จอื่น</w:t>
      </w:r>
    </w:p>
    <w:p w14:paraId="47F0A596" w14:textId="760D4C72" w:rsidR="002A20CB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773AB343" w14:textId="5DBCC174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เงินลงทุนเหล่านี้วัดมูลค่าในภายหลังด้วยมูลค่ายุติธรรม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เงินปันผลรับรู้เป็นรายได้ในกำไรหรือขาดทุนเว้นแต่</w:t>
      </w:r>
      <w:r w:rsidRPr="006C7231">
        <w:rPr>
          <w:rFonts w:ascii="Angsana New" w:eastAsia="Times New Roman" w:hAnsi="Angsana New"/>
          <w:sz w:val="30"/>
          <w:szCs w:val="30"/>
          <w:cs/>
        </w:rPr>
        <w:br/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เงินปันผลดังกล่าวเป็นการคืนทุนของเงินลงทุน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CFDA178" w14:textId="2D56565C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643BCB61" w14:textId="58140344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55D31968" w14:textId="1E827EB4" w:rsidR="002A20CB" w:rsidRPr="006459B3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195EDBCC" w14:textId="278F13C0" w:rsidR="008E298F" w:rsidRDefault="004247B7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กลุ่มบริษัทตัดรายการเงินลงทุนออกจากบัญชีเมื่อ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สิทธิตามสัญญาที่จะได้รับกระแสเงินสดจากเงินลงทุนหมดอายุหรือมีการโอนสิทธิใน</w:t>
      </w:r>
      <w:r w:rsidR="006459B3">
        <w:rPr>
          <w:rFonts w:ascii="Angsana New" w:eastAsia="Times New Roman" w:hAnsi="Angsana New" w:hint="cs"/>
          <w:sz w:val="30"/>
          <w:szCs w:val="30"/>
          <w:cs/>
        </w:rPr>
        <w:t>การรับ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กระแสเงินสดตามสัญญาในธุรกรรมซึ่ง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ความเสี่ยงและผลตอบแทนของความเป็นเจ้าของเกือบทั้งหมดของเงินลงทุนได้ถูกโอนหรือในกรณีที่กลุ่มบริษัทไม่ได้ทั้งโอนหรือคงไว้ซึ่งความเสี่ยงแล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ะ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ผลตอบแทนของความเป็นเจ้าของเกือบทั้งหมดและไม่ได้คงไว้ซึ่งการควบคุมในเงินลงทุน</w:t>
      </w:r>
    </w:p>
    <w:p w14:paraId="419529E2" w14:textId="77777777" w:rsidR="008E298F" w:rsidRPr="006459B3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5116637A" w14:textId="38B42E18" w:rsidR="008E298F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E298F">
        <w:rPr>
          <w:rFonts w:ascii="Angsana New" w:eastAsia="Times New Roman" w:hAnsi="Angsana New" w:hint="cs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Pr="008E298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E298F">
        <w:rPr>
          <w:rFonts w:ascii="Angsana New" w:eastAsia="Times New Roman" w:hAnsi="Angsana New" w:hint="cs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14:paraId="6F053C61" w14:textId="77777777" w:rsidR="008E298F" w:rsidRPr="006459B3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609FE794" w14:textId="1E40E5CE" w:rsidR="00D93535" w:rsidRDefault="005210EC" w:rsidP="0049448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</w:t>
      </w:r>
      <w:r w:rsidR="00B311FC"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ถือปฏิบัติ</w:t>
      </w:r>
      <w:r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ก่อน</w:t>
      </w:r>
      <w:r w:rsidR="002810AB" w:rsidRPr="006C723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วันที่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6C7231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C97373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3ABCCDA7" w14:textId="77777777" w:rsidR="0049448C" w:rsidRPr="006459B3" w:rsidRDefault="0049448C" w:rsidP="0049448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</w:p>
    <w:p w14:paraId="7183F526" w14:textId="687FB793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6E60B195" w14:textId="77777777" w:rsidR="002D4841" w:rsidRPr="006459B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EC027A5" w14:textId="7BA6FECB" w:rsidR="00707B38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5089B70B" w14:textId="77777777" w:rsidR="0085768F" w:rsidRPr="006459B3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987B750" w14:textId="75026A1A" w:rsidR="00204A7F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8AD6BB1" w14:textId="77777777" w:rsidR="0085768F" w:rsidRPr="006459B3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997C0" w14:textId="36F56552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และการเปลี่ยนแปลงบันทึกโดยตรงในส่วนของเจ้าของ ส่วนผลขาดทุนจากการด้อยค่ารับรู้ในกำไรหรือขาดทุน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จะต้องบันทึกดอกเบี้ยในกำไรหรือขาดทุนโดยวิธีอัตราดอกเบี้ยที่แท้จริง</w:t>
      </w:r>
    </w:p>
    <w:p w14:paraId="7F3CD9F2" w14:textId="77777777" w:rsidR="006459B3" w:rsidRPr="006459B3" w:rsidRDefault="006459B3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130AE2" w14:textId="6FF5C092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EC221F8" w14:textId="77777777" w:rsidR="006459B3" w:rsidRDefault="006459B3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12F676" w14:textId="189DE942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มูลค่ายุติธรรมของเครื่องมือทางการเงินสำหรับ</w:t>
      </w:r>
      <w:r w:rsidR="0017243D" w:rsidRPr="00C97373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C97373">
        <w:rPr>
          <w:rFonts w:asciiTheme="majorBidi" w:hAnsiTheme="majorBidi" w:cstheme="majorBidi"/>
          <w:sz w:val="30"/>
          <w:szCs w:val="30"/>
          <w:cs/>
        </w:rPr>
        <w:t>เพื่อค้าและ</w:t>
      </w:r>
      <w:r w:rsidR="003738CE" w:rsidRPr="00C97373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C97373">
        <w:rPr>
          <w:rFonts w:asciiTheme="majorBidi" w:hAnsiTheme="majorBidi" w:cstheme="majorBidi"/>
          <w:sz w:val="30"/>
          <w:szCs w:val="30"/>
          <w:cs/>
        </w:rPr>
        <w:t>เผื่อขายจะใช้ราคาเสนอซื้อ ณ วันที่รายงาน</w:t>
      </w:r>
    </w:p>
    <w:p w14:paraId="7D0A4B5C" w14:textId="77777777" w:rsidR="006459B3" w:rsidRPr="00C97373" w:rsidRDefault="006459B3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718B7" w14:textId="377F197C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037C1481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B3B2E" w14:textId="7686C83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3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</w:t>
      </w:r>
      <w:r w:rsidRPr="006C7231">
        <w:rPr>
          <w:rFonts w:asciiTheme="majorBidi" w:hAnsiTheme="majorBidi" w:cstheme="majorBidi"/>
          <w:sz w:val="30"/>
          <w:szCs w:val="30"/>
          <w:cs/>
        </w:rPr>
        <w:t>ในส่วนของเจ้าของจะถูกบันทึก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778A34E4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FF39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Pr="00C97373">
        <w:rPr>
          <w:rFonts w:asciiTheme="majorBidi" w:hAnsiTheme="majorBidi" w:cstheme="majorBidi"/>
          <w:sz w:val="30"/>
          <w:szCs w:val="30"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AE10B9A" w14:textId="77777777" w:rsidR="0049448C" w:rsidRPr="00C97373" w:rsidRDefault="0049448C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7AE6B0" w14:textId="4E8F2DD1" w:rsidR="000938D9" w:rsidRPr="00C97373" w:rsidRDefault="000938D9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66F0DBDB" w14:textId="77777777" w:rsidR="000938D9" w:rsidRPr="00C97373" w:rsidRDefault="000938D9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2F4C4E" w14:textId="2BBBEBCE" w:rsidR="000938D9" w:rsidRDefault="000938D9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7231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B311FC" w:rsidRPr="006C723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2810AB" w:rsidRPr="006C7231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6C7231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CE3F55" w:rsidRPr="006C7231">
        <w:rPr>
          <w:rFonts w:asciiTheme="majorBidi" w:hAnsiTheme="majorBidi" w:cstheme="majorBidi" w:hint="cs"/>
          <w:sz w:val="30"/>
          <w:szCs w:val="30"/>
          <w:cs/>
        </w:rPr>
        <w:t>หักค่าเผื่อการด้อยค่า</w:t>
      </w:r>
    </w:p>
    <w:p w14:paraId="63520132" w14:textId="5C04C051" w:rsidR="0049448C" w:rsidRDefault="0049448C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26C79" w14:textId="77777777" w:rsidR="0049448C" w:rsidRPr="006C7231" w:rsidRDefault="0049448C" w:rsidP="0049448C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C7231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78A82164" w14:textId="77777777" w:rsidR="0049448C" w:rsidRPr="006C7231" w:rsidRDefault="0049448C" w:rsidP="0049448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1AF2DE" w14:textId="4695980A" w:rsidR="00D93535" w:rsidRDefault="0049448C" w:rsidP="004944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7231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73F6A45A" w14:textId="77777777" w:rsidR="0049448C" w:rsidRPr="00C97373" w:rsidRDefault="0049448C" w:rsidP="004944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3FB3B" w14:textId="4CB97F10" w:rsidR="002D4841" w:rsidRPr="00C97373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ทรัพย์สินรอการขาย</w:t>
      </w:r>
    </w:p>
    <w:p w14:paraId="0A29ABFA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C69D1" w14:textId="7CB29206" w:rsidR="00E06447" w:rsidRDefault="002D484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ทรัพย์สินรอการ</w:t>
      </w:r>
      <w:r w:rsidRPr="006C7231">
        <w:rPr>
          <w:rFonts w:asciiTheme="majorBidi" w:hAnsiTheme="majorBidi" w:cstheme="majorBidi"/>
          <w:sz w:val="30"/>
          <w:szCs w:val="30"/>
          <w:cs/>
        </w:rPr>
        <w:t>ขาย</w:t>
      </w:r>
      <w:r w:rsidR="00CE3F55" w:rsidRPr="006C7231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6C7231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Pr="00C9737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</w:p>
    <w:p w14:paraId="0C2E2130" w14:textId="77777777" w:rsidR="00C97373" w:rsidRPr="00C97373" w:rsidRDefault="00C97373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D49F82" w14:textId="28E49D56" w:rsidR="002D4841" w:rsidRPr="006C7231" w:rsidRDefault="00B557DE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C723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ส่วนปรับปรุงอาคารเช่าและ</w:t>
      </w:r>
      <w:r w:rsidR="002D4841" w:rsidRPr="006C72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FB01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6939338C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B6810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333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353FE5C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061B75" w14:textId="30095612" w:rsidR="00055941" w:rsidRPr="0085768F" w:rsidRDefault="00B557DE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C97373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6AF28F8D" w14:textId="5196E6B3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ราคาทุนรวมถึงต้นทุนทางตรงที่เกี่ยวข้องกับการได้มาของสินทรัพย์และต้นทุนทางตรงอื่น ๆ ที่เกี่ยวข้องกับ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br/>
        <w:t>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การขนย้าย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90BBD" w:rsidRPr="00C9737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67A00B7" w14:textId="77777777" w:rsidR="002D4841" w:rsidRPr="00C97373" w:rsidRDefault="002D4841" w:rsidP="005E2BB5">
      <w:pPr>
        <w:autoSpaceDE w:val="0"/>
        <w:autoSpaceDN w:val="0"/>
        <w:adjustRightInd w:val="0"/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A6D48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ส่วนประกอบของรายการ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0BF464A" w14:textId="77777777" w:rsidR="005E2BB5" w:rsidRPr="00C97373" w:rsidRDefault="005E2BB5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2C67A6" w14:textId="00BE268F" w:rsidR="00C97373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กำไรหรือขาดทุนจากการจำหน่าย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โดยรับรู้ในกำไรหรือขาดทุน </w:t>
      </w:r>
    </w:p>
    <w:p w14:paraId="19D9DF3E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4B47DB9" w14:textId="60BBF82B" w:rsidR="002D4841" w:rsidRPr="00C97373" w:rsidRDefault="002D4841" w:rsidP="005E2BB5">
      <w:pPr>
        <w:spacing w:line="360" w:lineRule="exact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B4805A2" w14:textId="77777777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197B" w14:textId="22840053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อุปกรณ์ที่เกิดขึ้นเป็นประจำจะรับรู้ในกำไรหรือขาดทุนเมื่อเกิดขึ้น</w:t>
      </w:r>
    </w:p>
    <w:p w14:paraId="32974074" w14:textId="77777777" w:rsidR="00D93535" w:rsidRPr="00C97373" w:rsidRDefault="00D93535" w:rsidP="0028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906187" w14:textId="3A2E7010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0FA6B83" w14:textId="77777777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B309E" w14:textId="03826A8B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 ซึ่งประกอบด้วย</w:t>
      </w:r>
      <w:r w:rsidR="00F17815" w:rsidRPr="00C97373">
        <w:rPr>
          <w:rFonts w:asciiTheme="majorBidi" w:eastAsia="Calibri" w:hAnsiTheme="majorBidi" w:cstheme="majorBidi"/>
          <w:sz w:val="30"/>
          <w:szCs w:val="30"/>
        </w:rPr>
        <w:br/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หักด้วยมูลค่าคงเหลือของสินทรัพย์</w:t>
      </w:r>
    </w:p>
    <w:p w14:paraId="4C8507CC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88F441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6F0F1E9A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D81524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349920C4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18AD9CA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60CAE2CA" w14:textId="77777777" w:rsidTr="009577DF">
        <w:tc>
          <w:tcPr>
            <w:tcW w:w="5447" w:type="dxa"/>
            <w:vAlign w:val="bottom"/>
          </w:tcPr>
          <w:p w14:paraId="537EA4B8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14:paraId="3C821B0F" w14:textId="65D546A6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654DDB9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6DEAB" w14:textId="656D4B38" w:rsidR="002C1913" w:rsidRDefault="002D4841" w:rsidP="0041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กลุ่มบริษัทไม่คิดค่าเสื่อมราคาสำหรับสินทรัพย์ที่อยู่ระหว่างการติดตั้ง</w:t>
      </w:r>
    </w:p>
    <w:p w14:paraId="4CC51A15" w14:textId="3C16E96B" w:rsidR="002D4841" w:rsidRPr="005C7E38" w:rsidRDefault="002D4841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Pr="005C7E38">
        <w:rPr>
          <w:rFonts w:asciiTheme="majorBidi" w:hAnsiTheme="majorBidi" w:cstheme="majorBidi"/>
          <w:sz w:val="30"/>
          <w:szCs w:val="30"/>
        </w:rPr>
        <w:br/>
      </w:r>
      <w:r w:rsidRPr="005C7E38">
        <w:rPr>
          <w:rFonts w:asciiTheme="majorBidi" w:hAnsiTheme="majorBidi" w:cstheme="majorBidi"/>
          <w:sz w:val="30"/>
          <w:szCs w:val="30"/>
          <w:cs/>
        </w:rPr>
        <w:t>รอบปีบัญชีและปรับปรุงตามความเหมาะสม</w:t>
      </w:r>
    </w:p>
    <w:p w14:paraId="403532EC" w14:textId="52B23406" w:rsidR="00B42760" w:rsidRPr="00476632" w:rsidRDefault="00B42760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14A2E7" w14:textId="77777777" w:rsidR="008B72FA" w:rsidRPr="006C7231" w:rsidRDefault="008B72FA" w:rsidP="00E418BE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72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6BA4B9C" w14:textId="77777777" w:rsidR="008B72FA" w:rsidRPr="00476632" w:rsidRDefault="008B72FA" w:rsidP="008B7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13F39BC2" w14:textId="77777777" w:rsidR="008B72FA" w:rsidRPr="00D943D8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</w:t>
      </w: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ถือปฏิบัติ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ตั้งแต่</w:t>
      </w: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วันที่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D943D8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03AB0D2A" w14:textId="77777777" w:rsidR="008B72FA" w:rsidRPr="00476632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5424B3C3" w14:textId="77777777" w:rsidR="008B72FA" w:rsidRPr="006C1C87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1C87">
        <w:rPr>
          <w:rFonts w:ascii="Angsana New" w:eastAsia="Times New Roman" w:hAnsi="Angsana New"/>
          <w:sz w:val="30"/>
          <w:szCs w:val="30"/>
          <w:cs/>
        </w:rPr>
        <w:t xml:space="preserve">ณ วันเริ่มต้นของสัญญา </w:t>
      </w:r>
      <w:r w:rsidRPr="006C1C87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6C1C87">
        <w:rPr>
          <w:rFonts w:ascii="Angsana New" w:eastAsia="Times New Roman" w:hAnsi="Angsana New"/>
          <w:sz w:val="30"/>
          <w:szCs w:val="30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Pr="006C1C87">
        <w:rPr>
          <w:rFonts w:ascii="Angsana New" w:eastAsia="Times New Roman" w:hAnsi="Angsana New"/>
          <w:sz w:val="30"/>
          <w:szCs w:val="30"/>
          <w:cs/>
        </w:rPr>
        <w:br/>
      </w:r>
      <w:r w:rsidRPr="006C1C87">
        <w:rPr>
          <w:rFonts w:ascii="Angsana New" w:eastAsia="Times New Roman" w:hAnsi="Angsana New" w:hint="cs"/>
          <w:sz w:val="30"/>
          <w:szCs w:val="30"/>
          <w:cs/>
        </w:rPr>
        <w:t>กลุ่มบริษัทนำคำนิยามของสัญญาเช่าตาม</w:t>
      </w:r>
      <w:r w:rsidRPr="006C1C8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1C87">
        <w:rPr>
          <w:rFonts w:ascii="Angsana New" w:eastAsia="Times New Roman" w:hAnsi="Angsana New"/>
          <w:sz w:val="30"/>
          <w:szCs w:val="30"/>
        </w:rPr>
        <w:t>TFRS 16</w:t>
      </w:r>
      <w:r w:rsidRPr="006C1C8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1C87">
        <w:rPr>
          <w:rFonts w:ascii="Angsana New" w:eastAsia="Times New Roman" w:hAnsi="Angsana New" w:hint="cs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F111FD3" w14:textId="77777777" w:rsidR="008B72FA" w:rsidRPr="00476632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6EFEAF47" w14:textId="77777777" w:rsidR="008B72FA" w:rsidRPr="00B311FC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1C87">
        <w:rPr>
          <w:rFonts w:ascii="Angsana New" w:eastAsia="Times New Roman" w:hAnsi="Angsana New" w:hint="cs"/>
          <w:i/>
          <w:iCs/>
          <w:sz w:val="30"/>
          <w:szCs w:val="30"/>
          <w:cs/>
        </w:rPr>
        <w:t>ในฐานะผู้เช่า</w:t>
      </w:r>
    </w:p>
    <w:p w14:paraId="3B971787" w14:textId="0914A742" w:rsidR="008B72FA" w:rsidRPr="00476632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78613DBB" w14:textId="05232DEC" w:rsidR="00692A3E" w:rsidRPr="00692A3E" w:rsidRDefault="00692A3E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7742DB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7742D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742DB">
        <w:rPr>
          <w:rFonts w:ascii="Angsana New" w:eastAsia="Times New Roman" w:hAnsi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7742D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742DB">
        <w:rPr>
          <w:rFonts w:ascii="Angsana New" w:eastAsia="Times New Roman" w:hAnsi="Angsana New" w:hint="cs"/>
          <w:sz w:val="30"/>
          <w:szCs w:val="30"/>
          <w:cs/>
        </w:rPr>
        <w:t>สัญญาที่มีส่วนประกอบที่เป็นสัญญาเช่า</w:t>
      </w:r>
      <w:r w:rsidRPr="007742DB">
        <w:rPr>
          <w:rFonts w:ascii="Angsana New" w:eastAsia="Times New Roman" w:hAnsi="Angsana New"/>
          <w:sz w:val="30"/>
          <w:szCs w:val="30"/>
          <w:cs/>
        </w:rPr>
        <w:br/>
      </w:r>
      <w:r w:rsidRPr="007742DB">
        <w:rPr>
          <w:rFonts w:ascii="Angsana New" w:eastAsia="Times New Roman" w:hAnsi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Pr="00692A3E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5D794EEA" w14:textId="77777777" w:rsidR="00692A3E" w:rsidRPr="00476632" w:rsidRDefault="00692A3E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1982A585" w14:textId="5A84AEEF" w:rsidR="008B72FA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BC6D5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BC6D51">
        <w:rPr>
          <w:rFonts w:ascii="Angsana New" w:eastAsia="Times New Roman" w:hAnsi="Angsana New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2F37FCB0" w14:textId="11E5BB11" w:rsidR="00336D28" w:rsidRPr="00476632" w:rsidRDefault="00336D28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5F649AC1" w14:textId="534716BB" w:rsidR="00336D28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E418BE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476632">
        <w:rPr>
          <w:rFonts w:ascii="Angsana New" w:eastAsia="Times New Roman" w:hAnsi="Angsana New"/>
          <w:sz w:val="30"/>
          <w:szCs w:val="30"/>
        </w:rPr>
        <w:t xml:space="preserve"> </w:t>
      </w:r>
      <w:r w:rsidRPr="00476632">
        <w:rPr>
          <w:rFonts w:ascii="Angsana New" w:eastAsia="Times New Roman" w:hAnsi="Angsana New"/>
          <w:sz w:val="30"/>
          <w:szCs w:val="30"/>
          <w:cs/>
        </w:rPr>
        <w:t>ค่าเสื่อมราคารับรู้</w:t>
      </w:r>
      <w:r w:rsidRPr="00E418BE">
        <w:rPr>
          <w:rFonts w:ascii="Angsana New" w:eastAsia="Times New Roman" w:hAnsi="Angsana New"/>
          <w:sz w:val="30"/>
          <w:szCs w:val="30"/>
          <w:cs/>
        </w:rPr>
        <w:t>ในกำไรหรือขาดทุนด้วยวิธีเส้นตรงนับจากวันที่สัญญาเช่าเริ่มมีผลจนถึงวันสิ้นสุด</w:t>
      </w:r>
      <w:r w:rsidR="00714F27" w:rsidRPr="00E418BE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E418BE">
        <w:rPr>
          <w:rFonts w:ascii="Angsana New" w:eastAsia="Times New Roman" w:hAnsi="Angsana New"/>
          <w:sz w:val="30"/>
          <w:szCs w:val="30"/>
          <w:cs/>
        </w:rPr>
        <w:t>อายุ</w:t>
      </w:r>
      <w:r w:rsidR="00714F27" w:rsidRPr="00E418BE">
        <w:rPr>
          <w:rFonts w:ascii="Angsana New" w:eastAsia="Times New Roman" w:hAnsi="Angsana New" w:hint="cs"/>
          <w:sz w:val="30"/>
          <w:szCs w:val="30"/>
          <w:cs/>
        </w:rPr>
        <w:t>สัญญาเช่า</w:t>
      </w:r>
      <w:r w:rsidRPr="00E418BE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191C37E" w14:textId="77777777" w:rsidR="00336D28" w:rsidRPr="00476632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0E9037BB" w14:textId="5E498CA1" w:rsidR="00336D28" w:rsidRDefault="00336D28" w:rsidP="00714F27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BC6D51">
        <w:rPr>
          <w:rFonts w:ascii="Angsana New" w:eastAsia="Times New Roman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>
        <w:rPr>
          <w:rFonts w:ascii="Angsana New" w:eastAsia="Times New Roman" w:hAnsi="Angsana New"/>
          <w:sz w:val="30"/>
          <w:szCs w:val="30"/>
          <w:cs/>
        </w:rPr>
        <w:br/>
      </w:r>
      <w:r w:rsidRPr="00E418BE">
        <w:rPr>
          <w:rFonts w:ascii="Angsana New" w:eastAsia="Times New Roman" w:hAnsi="Angsana New"/>
          <w:sz w:val="30"/>
          <w:szCs w:val="30"/>
          <w:cs/>
        </w:rPr>
        <w:t>มีผล</w:t>
      </w:r>
      <w:r w:rsidR="00714F27" w:rsidRPr="00E418BE">
        <w:rPr>
          <w:rFonts w:ascii="Angsana New" w:eastAsia="Times New Roman" w:hAnsi="Angsana New" w:hint="cs"/>
          <w:sz w:val="30"/>
          <w:szCs w:val="30"/>
          <w:cs/>
        </w:rPr>
        <w:t>คิดลดด้วยอัตราดอกเบี้ยตามนัยของสัญญาเช่า เว้นแต่อัตรานั้นไม่สามารถกำหนดได้</w:t>
      </w:r>
      <w:r w:rsidRPr="00BC6D5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C6D5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BC6D51">
        <w:rPr>
          <w:rFonts w:ascii="Angsana New" w:eastAsia="Times New Roman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Pr="00BC6D51">
        <w:rPr>
          <w:rFonts w:ascii="Angsana New" w:eastAsia="Times New Roman" w:hAnsi="Angsana New" w:hint="cs"/>
          <w:sz w:val="30"/>
          <w:szCs w:val="30"/>
          <w:cs/>
        </w:rPr>
        <w:t xml:space="preserve">ธนาคารไทยพาณิชย์ จำกัด (มหาชน) ซึ่งเป็นบริษัทใหญ่ </w:t>
      </w:r>
    </w:p>
    <w:p w14:paraId="55CA87BA" w14:textId="747031F1" w:rsidR="00476632" w:rsidRDefault="00476632" w:rsidP="00476632">
      <w:pPr>
        <w:tabs>
          <w:tab w:val="left" w:pos="540"/>
        </w:tabs>
        <w:spacing w:line="240" w:lineRule="auto"/>
        <w:ind w:right="43"/>
        <w:jc w:val="thaiDistribute"/>
        <w:rPr>
          <w:rFonts w:ascii="Angsana New" w:eastAsia="Times New Roman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</w:rPr>
        <w:br w:type="page"/>
      </w:r>
    </w:p>
    <w:p w14:paraId="1F05F58F" w14:textId="693FE4F7" w:rsidR="005B245B" w:rsidRDefault="005B245B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E418BE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418BE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E418BE">
        <w:rPr>
          <w:rFonts w:asciiTheme="majorBidi" w:hAnsiTheme="majorBidi" w:cstheme="majorBidi"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การใช้</w:t>
      </w:r>
      <w:r w:rsidRPr="00E418BE">
        <w:rPr>
          <w:rFonts w:asciiTheme="majorBidi" w:hAnsiTheme="majorBidi" w:cstheme="majorBidi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E418BE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ได้ถูกลดมูลค่า</w:t>
      </w:r>
      <w:r w:rsidRPr="00E418BE">
        <w:rPr>
          <w:rFonts w:asciiTheme="majorBidi" w:hAnsiTheme="majorBidi" w:cstheme="majorBidi"/>
          <w:sz w:val="30"/>
          <w:szCs w:val="30"/>
          <w:cs/>
        </w:rPr>
        <w:t>ลงจนเป็นศูนย์แล้ว</w:t>
      </w:r>
    </w:p>
    <w:p w14:paraId="251CD88C" w14:textId="77777777" w:rsidR="00692A3E" w:rsidRPr="000E2655" w:rsidRDefault="00692A3E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B91E5" w14:textId="121BFE10" w:rsidR="00336D28" w:rsidRDefault="00336D28" w:rsidP="0085768F">
      <w:pPr>
        <w:spacing w:line="240" w:lineRule="auto"/>
        <w:ind w:left="1260" w:right="43" w:hanging="720"/>
        <w:jc w:val="thaiDistribute"/>
        <w:rPr>
          <w:rFonts w:ascii="Angsana New" w:eastAsia="Times New Roman" w:hAnsi="Angsana New"/>
          <w:sz w:val="30"/>
          <w:szCs w:val="30"/>
        </w:rPr>
      </w:pP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</w:t>
      </w: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ถือปฏิบัติ</w:t>
      </w:r>
      <w:r w:rsidRPr="00BE7FEE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ก่อน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วันที่ 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</w:rPr>
        <w:t xml:space="preserve">2563 </w:t>
      </w:r>
    </w:p>
    <w:p w14:paraId="56EE5C84" w14:textId="77777777" w:rsidR="0085768F" w:rsidRPr="0085768F" w:rsidRDefault="0085768F" w:rsidP="0085768F">
      <w:pPr>
        <w:spacing w:line="240" w:lineRule="auto"/>
        <w:ind w:left="1260" w:right="43" w:hanging="7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23C50E1" w14:textId="65DA23C5" w:rsidR="00336D28" w:rsidRDefault="00336D28" w:rsidP="0085768F">
      <w:pPr>
        <w:ind w:left="540" w:right="-180"/>
        <w:jc w:val="thaiDistribute"/>
        <w:rPr>
          <w:rFonts w:ascii="Angsana New" w:eastAsia="Times New Roman" w:hAnsi="Angsana New"/>
          <w:sz w:val="30"/>
          <w:szCs w:val="30"/>
        </w:rPr>
      </w:pPr>
      <w:r w:rsidRPr="00E418BE">
        <w:rPr>
          <w:rFonts w:ascii="Angsana New" w:eastAsia="Times New Roman" w:hAnsi="Angsana New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E418BE">
        <w:rPr>
          <w:rFonts w:ascii="Angsana New" w:eastAsia="Times New Roman" w:hAnsi="Angsana New" w:hint="cs"/>
          <w:sz w:val="30"/>
          <w:szCs w:val="30"/>
          <w:cs/>
        </w:rPr>
        <w:t>ค่าเช่าจ่าย</w:t>
      </w:r>
      <w:r w:rsidRPr="00E418BE">
        <w:rPr>
          <w:rFonts w:ascii="Angsana New" w:eastAsia="Times New Roman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</w:t>
      </w:r>
      <w:r w:rsidRPr="00E418BE">
        <w:rPr>
          <w:rFonts w:ascii="Angsana New" w:eastAsia="Times New Roman" w:hAnsi="Angsana New"/>
          <w:sz w:val="30"/>
          <w:szCs w:val="30"/>
        </w:rPr>
        <w:t xml:space="preserve"> </w:t>
      </w:r>
      <w:r w:rsidRPr="00E418BE">
        <w:rPr>
          <w:rFonts w:ascii="Angsana New" w:eastAsia="Times New Roman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C9B16C7" w14:textId="77777777" w:rsidR="0085768F" w:rsidRPr="0085768F" w:rsidRDefault="0085768F" w:rsidP="0085768F">
      <w:pPr>
        <w:ind w:left="540" w:right="-18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EF7B7C2" w14:textId="77777777" w:rsidR="00336D28" w:rsidRPr="00BE7FEE" w:rsidRDefault="00336D28" w:rsidP="00336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18BE">
        <w:rPr>
          <w:rFonts w:asciiTheme="majorBidi" w:hAnsi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40515628" w14:textId="77777777" w:rsidR="00336D28" w:rsidRPr="0022307C" w:rsidRDefault="00336D28" w:rsidP="00336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62776" w14:textId="0F75E352" w:rsidR="00336D28" w:rsidRPr="00336D28" w:rsidRDefault="00336D28" w:rsidP="00336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E7FEE">
        <w:rPr>
          <w:rFonts w:asciiTheme="majorBidi" w:hAnsiTheme="majorBidi" w:hint="cs"/>
          <w:sz w:val="30"/>
          <w:szCs w:val="30"/>
          <w:cs/>
        </w:rPr>
        <w:t>ณ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วันที่เริ่มต้นข้อตกลง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โดยพิจารณาจากสินทรัพย์ที่มีลักษณะเฉพาะเจาะจง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และข้อตกลงนั้นจะนำไปสู่สิทธิในการใช้สินทรัพย์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ถ้าทำให้กลุ่มบริษัทมีสิทธิในการควบคุมการใช้สินทรัพย์</w:t>
      </w:r>
    </w:p>
    <w:p w14:paraId="795BEDEF" w14:textId="56C3D139" w:rsidR="004247B7" w:rsidRDefault="004247B7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E01B3" w14:textId="30A220E7" w:rsidR="002D4841" w:rsidRPr="005E52EF" w:rsidRDefault="002D4841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19F3D352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EB979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C1E28C6" w14:textId="77777777" w:rsidR="002D4841" w:rsidRPr="005C7E38" w:rsidRDefault="002D4841" w:rsidP="00957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1C07FA" w14:textId="77777777" w:rsid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6AA62E34" w14:textId="0DFF7AA4" w:rsidR="00692A3E" w:rsidRDefault="00692A3E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024E9C2" w14:textId="6E5D1B9F" w:rsidR="002D4841" w:rsidRP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และนำสินทรัพย์มาใช้ประโยชน์หรือนำมาขายได้ รายจ่ายในการพัฒนารับรู้เป็นสินทรัพย์รวมถึงต้นทุนแรงงานทางตรง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63289EA7" w14:textId="77777777" w:rsidR="00D93535" w:rsidRDefault="00D9353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85B4B14" w14:textId="1D10A1B0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</w:t>
      </w:r>
      <w:r w:rsidR="00C64D37">
        <w:rPr>
          <w:rFonts w:asciiTheme="majorBidi" w:eastAsia="Calibri" w:hAnsiTheme="majorBidi" w:cstheme="majorBidi" w:hint="cs"/>
          <w:sz w:val="30"/>
          <w:szCs w:val="30"/>
          <w:cs/>
        </w:rPr>
        <w:t>ผล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ขาดทุนจาก</w:t>
      </w:r>
      <w:r w:rsidR="009E376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การด้อยค่า</w:t>
      </w:r>
      <w:r w:rsidR="00C64D37">
        <w:rPr>
          <w:rFonts w:asciiTheme="majorBidi" w:eastAsia="Calibri" w:hAnsiTheme="majorBidi" w:cstheme="majorBidi" w:hint="cs"/>
          <w:sz w:val="30"/>
          <w:szCs w:val="30"/>
          <w:cs/>
        </w:rPr>
        <w:t>สะสม</w:t>
      </w:r>
    </w:p>
    <w:p w14:paraId="2217AE89" w14:textId="77777777" w:rsidR="0060593E" w:rsidRPr="005C7E38" w:rsidRDefault="0060593E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D604881" w14:textId="4BA7EB71" w:rsidR="002D4841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  <w:r w:rsidR="00E80F02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="003F291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ๆ</w:t>
      </w:r>
    </w:p>
    <w:p w14:paraId="04003E39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2545D" w14:textId="2C7A764F" w:rsidR="006E4247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834488">
        <w:rPr>
          <w:rFonts w:asciiTheme="majorBidi" w:hAnsiTheme="majorBidi" w:cstheme="majorBidi" w:hint="cs"/>
          <w:sz w:val="30"/>
          <w:szCs w:val="30"/>
          <w:cs/>
        </w:rPr>
        <w:t xml:space="preserve"> ๆ </w:t>
      </w:r>
      <w:r w:rsidRPr="005C7E38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ที่กลุ่มบริษัทซื้อมาและมีอายุการใช้งานจำกัดวัดมูลค่าด้วยราคาทุนหักค่าตัดจำหน่ายสะสมและ</w:t>
      </w:r>
      <w:r w:rsidR="00F23F08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5C7E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71197F7A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4A4D97" w14:textId="76CE3546" w:rsidR="002D4841" w:rsidRDefault="002D4841" w:rsidP="0085768F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FDEBB7C" w14:textId="77777777" w:rsidR="0085768F" w:rsidRPr="0085768F" w:rsidRDefault="0085768F" w:rsidP="0085768F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020E70" w14:textId="5BC95488" w:rsidR="00025581" w:rsidRDefault="002D4841" w:rsidP="0085768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  <w:r w:rsidR="00721A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21A8F">
        <w:rPr>
          <w:rFonts w:asciiTheme="majorBidi" w:eastAsia="Calibri" w:hAnsiTheme="majorBidi" w:cstheme="majorBidi" w:hint="cs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  <w:r w:rsidR="006E424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55BCC623" w14:textId="77777777" w:rsidR="0085768F" w:rsidRPr="0085768F" w:rsidRDefault="0085768F" w:rsidP="0085768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C874648" w14:textId="618C3014" w:rsidR="0085768F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A1D51B8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78D333" w14:textId="51927380" w:rsidR="00D85A5B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A65C871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88BCC" w14:textId="187F53F0" w:rsidR="002D4841" w:rsidRPr="00A67D89" w:rsidRDefault="002D4841" w:rsidP="00A6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              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ระยะเวลาที่คาดว่าจะได้รับประโยชน์แสดงได้ดังนี้</w:t>
      </w:r>
    </w:p>
    <w:p w14:paraId="5D46C453" w14:textId="7EE69F68" w:rsidR="00C97373" w:rsidRPr="00A243D4" w:rsidRDefault="00A6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2D4841" w:rsidRPr="009577DF" w14:paraId="1D28C7BF" w14:textId="77777777" w:rsidTr="005C7E38">
        <w:tc>
          <w:tcPr>
            <w:tcW w:w="5267" w:type="dxa"/>
            <w:vAlign w:val="bottom"/>
          </w:tcPr>
          <w:p w14:paraId="16315D0C" w14:textId="77777777" w:rsidR="002D4841" w:rsidRPr="00FF3EA5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ซอฟต์แวร์</w:t>
            </w:r>
          </w:p>
        </w:tc>
        <w:tc>
          <w:tcPr>
            <w:tcW w:w="1591" w:type="dxa"/>
          </w:tcPr>
          <w:p w14:paraId="7ECB51E6" w14:textId="34B2FA0C" w:rsidR="002D4841" w:rsidRPr="00FF3EA5" w:rsidRDefault="001F0E13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911DBC4" w14:textId="77777777" w:rsidR="002D4841" w:rsidRPr="00FF3EA5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47233177" w:rsidR="006E4247" w:rsidRPr="00FF3EA5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14A9" w:rsidRPr="00FF3E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1F0E13" w:rsidRPr="00FF3EA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1C217B02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 w:rsidRPr="00FF3EA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1966D6A4" w:rsidR="006E4247" w:rsidRPr="00FF3EA5" w:rsidRDefault="001F0E13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6" w:type="dxa"/>
          </w:tcPr>
          <w:p w14:paraId="704547B0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461A1FC" w14:textId="77777777" w:rsidR="002D4841" w:rsidRPr="0085768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1B2A23" w14:textId="5D728564" w:rsidR="00A230EC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กลุ่มบริษัทไม่คิดค่าตัดจำหน่ายสำหรับซอฟต์แวร์ที่อยู่ระหว่างการ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พัฒนาและติดตั้ง</w:t>
      </w:r>
    </w:p>
    <w:p w14:paraId="0D742D64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D3781" w14:textId="1BCEA573" w:rsidR="00E06447" w:rsidRDefault="002D4841" w:rsidP="00380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</w:t>
      </w:r>
      <w:r w:rsidR="00380769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61ADF4EE" w14:textId="77777777" w:rsidR="00380769" w:rsidRPr="00380769" w:rsidRDefault="00380769" w:rsidP="00380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81F13" w14:textId="460C362C" w:rsidR="00876BCD" w:rsidRPr="005C7E38" w:rsidRDefault="00876BCD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สินทรัพย์ที่</w:t>
      </w:r>
      <w:r w:rsidRPr="004B43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14:paraId="7BCCFA62" w14:textId="77777777" w:rsidR="00876BCD" w:rsidRPr="0085768F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00638DF" w14:textId="77DB618F" w:rsidR="00A243D4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ณ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="006B5041">
        <w:rPr>
          <w:rFonts w:asciiTheme="majorBidi" w:hAnsiTheme="majorBidi"/>
          <w:sz w:val="30"/>
          <w:szCs w:val="30"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363A9845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4FD5480" w14:textId="220C5CEC" w:rsidR="002111B8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354050">
        <w:rPr>
          <w:rFonts w:asciiTheme="majorBidi" w:hAnsiTheme="majorBidi"/>
          <w:sz w:val="30"/>
          <w:szCs w:val="30"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เงินสดสูงกว่ามูลค่าที่จะได้รับคืน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ในกรณีนี้จะรับรู้ในส่วนของเจ้าของ</w:t>
      </w:r>
    </w:p>
    <w:p w14:paraId="4F558228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AEEDCF" w14:textId="268F432B" w:rsidR="00876BCD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050">
        <w:rPr>
          <w:rFonts w:asciiTheme="majorBidi" w:hAnsiTheme="majorBidi" w:hint="cs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1109951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E6077A" w14:textId="043C1E10" w:rsidR="00876BCD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หมายถึง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15A062F" w14:textId="72CF179C" w:rsidR="00692A3E" w:rsidRDefault="00692A3E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A5C414" w14:textId="189CB307" w:rsidR="00876BCD" w:rsidRPr="00354050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05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725FD774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97314" w14:textId="3B73DD14" w:rsidR="00876BCD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ๆ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ที่เคยรับรู้ใน</w:t>
      </w:r>
      <w:r w:rsidR="00B311FC">
        <w:rPr>
          <w:rFonts w:asciiTheme="majorBidi" w:hAnsiTheme="majorBidi" w:hint="cs"/>
          <w:sz w:val="30"/>
          <w:szCs w:val="30"/>
          <w:cs/>
        </w:rPr>
        <w:t>ปี</w:t>
      </w:r>
      <w:r w:rsidRPr="00354050">
        <w:rPr>
          <w:rFonts w:asciiTheme="majorBidi" w:hAnsiTheme="majorBidi" w:hint="cs"/>
          <w:sz w:val="30"/>
          <w:szCs w:val="30"/>
          <w:cs/>
        </w:rPr>
        <w:t>ก่อนจะถูกประเมิน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ณ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45D2841A" w14:textId="4AC3F485" w:rsidR="00B314A9" w:rsidRDefault="00B314A9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4094A98" w14:textId="3E132CD7" w:rsidR="00900C4B" w:rsidRPr="00E418BE" w:rsidRDefault="00900C4B" w:rsidP="00900C4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หนี้สินทางการเงิน</w:t>
      </w:r>
    </w:p>
    <w:p w14:paraId="59EB88D3" w14:textId="57A2D373" w:rsidR="00900C4B" w:rsidRDefault="00900C4B" w:rsidP="00A6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1C96CB4E" w14:textId="1EA0C6FF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00C4B">
        <w:rPr>
          <w:rFonts w:asciiTheme="majorBidi" w:hAnsiTheme="majorBidi" w:hint="cs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18FEF21E" w14:textId="77777777" w:rsid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BDCD763" w14:textId="4EA69D6E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4CBA0A10" w14:textId="1820D6A4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210E3571" w14:textId="58C1390A" w:rsidR="00900C4B" w:rsidRPr="00900C4B" w:rsidRDefault="00900C4B" w:rsidP="00900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จะวัดมูลค่าเมื่อเริ่มแรกด้วยมูลค่ายุติธรรมบวกต้นทุนการทำรายการซึ่งเกี่ยวข้องโดยตรงกับ</w:t>
      </w:r>
      <w:r w:rsidR="00DD72BC">
        <w:rPr>
          <w:rFonts w:asciiTheme="majorBidi" w:hAnsiTheme="majorBidi"/>
          <w:sz w:val="30"/>
          <w:szCs w:val="30"/>
        </w:rPr>
        <w:br/>
      </w:r>
      <w:r w:rsidRPr="00900C4B">
        <w:rPr>
          <w:rFonts w:asciiTheme="majorBidi" w:hAnsiTheme="majorBidi" w:hint="cs"/>
          <w:sz w:val="30"/>
          <w:szCs w:val="30"/>
          <w:cs/>
        </w:rPr>
        <w:t>การออกตราสาร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3ED7085A" w14:textId="1125C74E" w:rsid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715BA478" w14:textId="63FBD497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00C4B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14:paraId="121B4947" w14:textId="079B1556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38E2CB4" w14:textId="5C4F133F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รวมถึง</w:t>
      </w:r>
      <w:r w:rsidR="00A67D89"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900C4B">
        <w:rPr>
          <w:rFonts w:asciiTheme="majorBidi" w:hAnsiTheme="majorBidi" w:hint="cs"/>
          <w:sz w:val="30"/>
          <w:szCs w:val="30"/>
          <w:cs/>
        </w:rPr>
        <w:t>ดอกเบี้ยในกำไรหรือขาดทุน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หนี้สินทางการเงินอื่นที่วัดมูลค่าภายหลังด้วยราคาทุนตัดจำหน่ายด้วยวิธีดอกเบี้ยที่แท้จริง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  <w:r w:rsidRPr="00900C4B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กำไรหรือขาดทุนที่เกิดจากการตัดรายการออกจากบัญชีให้รับรู้ในกำไรหรือขาดทุน</w:t>
      </w:r>
      <w:r w:rsidRPr="00900C4B">
        <w:rPr>
          <w:rFonts w:asciiTheme="majorBidi" w:hAnsiTheme="majorBidi"/>
          <w:sz w:val="30"/>
          <w:szCs w:val="30"/>
          <w:cs/>
        </w:rPr>
        <w:t xml:space="preserve"> </w:t>
      </w:r>
    </w:p>
    <w:p w14:paraId="577A566A" w14:textId="0B520464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BF48029" w14:textId="297107C0" w:rsidR="005C79D9" w:rsidRDefault="005C79D9" w:rsidP="008A6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F6776F0" w14:textId="47CE420D" w:rsidR="007742DB" w:rsidRP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742D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การตัดรายการออกจากบัญชี</w:t>
      </w:r>
    </w:p>
    <w:p w14:paraId="5B2FDEFF" w14:textId="568AB713" w:rsid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2CAF9FE" w14:textId="3AB3A119" w:rsidR="007742DB" w:rsidRPr="007742DB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42DB">
        <w:rPr>
          <w:rFonts w:asciiTheme="majorBidi" w:hAnsiTheme="majorBidi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ยกเลิก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หรือหมดอายุ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8A6F82">
        <w:rPr>
          <w:rFonts w:asciiTheme="majorBidi" w:hAnsiTheme="majorBidi"/>
          <w:sz w:val="30"/>
          <w:szCs w:val="30"/>
          <w:cs/>
        </w:rPr>
        <w:br/>
      </w:r>
      <w:r w:rsidRPr="007742DB">
        <w:rPr>
          <w:rFonts w:asciiTheme="majorBidi" w:hAnsiTheme="majorBidi" w:hint="cs"/>
          <w:sz w:val="30"/>
          <w:szCs w:val="30"/>
          <w:cs/>
        </w:rPr>
        <w:t>การเปลี่ยนแปลงหนี้สินมีความแตกต่างอย่างมีนัยสำคัญ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FE55FA3" w14:textId="77777777" w:rsidR="007742DB" w:rsidRPr="007742DB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29E36F6" w14:textId="48A2270F" w:rsidR="007742DB" w:rsidRPr="00900C4B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42DB">
        <w:rPr>
          <w:rFonts w:asciiTheme="majorBidi" w:hAnsiTheme="majorBidi" w:hint="cs"/>
          <w:sz w:val="30"/>
          <w:szCs w:val="30"/>
          <w:cs/>
        </w:rPr>
        <w:t>การตัดรายการหนี้สินทางการเงินออกจากบัญชี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7742DB">
        <w:rPr>
          <w:rFonts w:asciiTheme="majorBidi" w:hAnsiTheme="majorBidi"/>
          <w:sz w:val="30"/>
          <w:szCs w:val="30"/>
          <w:cs/>
        </w:rPr>
        <w:t xml:space="preserve"> (</w:t>
      </w:r>
      <w:r w:rsidRPr="007742DB">
        <w:rPr>
          <w:rFonts w:asciiTheme="majorBidi" w:hAnsiTheme="majorBidi" w:hint="cs"/>
          <w:sz w:val="30"/>
          <w:szCs w:val="30"/>
          <w:cs/>
        </w:rPr>
        <w:t>รวมถึงสินทรัพย์ที่ไม่ใช่เงินสดที่ได้โอนไปหรือหนี้สินที่รับมา</w:t>
      </w:r>
      <w:r w:rsidRPr="007742DB">
        <w:rPr>
          <w:rFonts w:asciiTheme="majorBidi" w:hAnsiTheme="majorBidi"/>
          <w:sz w:val="30"/>
          <w:szCs w:val="30"/>
          <w:cs/>
        </w:rPr>
        <w:t xml:space="preserve">) </w:t>
      </w:r>
      <w:r w:rsidRPr="007742DB">
        <w:rPr>
          <w:rFonts w:asciiTheme="majorBidi" w:hAnsiTheme="majorBidi" w:hint="cs"/>
          <w:sz w:val="30"/>
          <w:szCs w:val="30"/>
          <w:cs/>
        </w:rPr>
        <w:t>รับรู้ในกำไรหรือขาดทุน</w:t>
      </w:r>
    </w:p>
    <w:p w14:paraId="57A9A282" w14:textId="77777777" w:rsidR="00900C4B" w:rsidRPr="00900C4B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E812392" w14:textId="5BD2A9EF" w:rsidR="00B314A9" w:rsidRPr="00E418BE" w:rsidRDefault="00B314A9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18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</w:t>
      </w:r>
      <w:r w:rsidR="00CE3F55" w:rsidRPr="00E418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ที่ต้องส่งมอบ</w:t>
      </w:r>
      <w:r w:rsidRPr="00E418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หลักทรัพย์</w:t>
      </w:r>
    </w:p>
    <w:p w14:paraId="0B3E48E5" w14:textId="77777777" w:rsidR="00B314A9" w:rsidRPr="00AD5F73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BA858" w14:textId="1C41D919" w:rsidR="00433528" w:rsidRPr="00E418BE" w:rsidRDefault="00433528" w:rsidP="004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433528">
        <w:rPr>
          <w:rFonts w:asciiTheme="majorBidi" w:hAnsiTheme="majorBidi" w:cstheme="majorBidi" w:hint="cs"/>
          <w:spacing w:val="-2"/>
          <w:sz w:val="30"/>
          <w:szCs w:val="30"/>
          <w:cs/>
        </w:rPr>
        <w:t>บันทึกบัญชี</w:t>
      </w: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รับรู้ภาระที่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>ต้องส่ง</w:t>
      </w:r>
      <w:r w:rsidR="00CE3F55" w:rsidRPr="00E418BE">
        <w:rPr>
          <w:rFonts w:asciiTheme="majorBidi" w:hAnsiTheme="majorBidi" w:cstheme="majorBidi" w:hint="cs"/>
          <w:spacing w:val="-2"/>
          <w:sz w:val="30"/>
          <w:szCs w:val="30"/>
          <w:cs/>
        </w:rPr>
        <w:t>มอบ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หลักทรัพย์ที่ยืมมาเป็นเจ้าหนี้ธุรกิจหลักทรัพย์ในงบแสดงฐานะการเงิน </w:t>
      </w:r>
    </w:p>
    <w:p w14:paraId="7F59D156" w14:textId="0B838602" w:rsidR="00B314A9" w:rsidRPr="00E418B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0DE3B" w14:textId="109F9B6B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t>รายการดังกล่าวแสดงถึงภาระ</w:t>
      </w:r>
      <w:r w:rsidR="00CE3F55" w:rsidRPr="00E418BE">
        <w:rPr>
          <w:rFonts w:asciiTheme="majorBidi" w:hAnsiTheme="majorBidi" w:cstheme="majorBidi" w:hint="cs"/>
          <w:sz w:val="30"/>
          <w:szCs w:val="30"/>
          <w:cs/>
        </w:rPr>
        <w:t>ที่ต้องส่งมอบ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หลักทรัพย์ค้ำ</w:t>
      </w:r>
      <w:r>
        <w:rPr>
          <w:rFonts w:asciiTheme="majorBidi" w:hAnsiTheme="majorBidi" w:cstheme="majorBidi" w:hint="cs"/>
          <w:sz w:val="30"/>
          <w:szCs w:val="30"/>
          <w:cs/>
        </w:rPr>
        <w:t>ประกันของกลุ่มบริษัทในรูปแบบหลักทรัพย์ที่วางเป็นประกันการกู้ยืมเงินตามธุรกรรมการยืมและให้ยืมหลักทรัพย์ ซึ่งหลักทรัพย์ดังกล่าวถูกนำมาใช้สำหรับธุรกรรม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การยืมหรือให้ยืมหลักทรัพย์ในอีกทอดหนึ่ง</w:t>
      </w:r>
    </w:p>
    <w:p w14:paraId="091A5F5E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C8DC6" w14:textId="5833AFE7" w:rsidR="00B314A9" w:rsidRDefault="00B314A9" w:rsidP="00C0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72892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</w:t>
      </w:r>
      <w:r w:rsidRPr="00A72892">
        <w:rPr>
          <w:rFonts w:asciiTheme="majorBidi" w:hAnsiTheme="majorBidi"/>
          <w:sz w:val="30"/>
          <w:szCs w:val="30"/>
          <w:cs/>
        </w:rPr>
        <w:t xml:space="preserve"> </w:t>
      </w:r>
      <w:r w:rsidRPr="00A72892">
        <w:rPr>
          <w:rFonts w:asciiTheme="majorBidi" w:hAnsiTheme="majorBidi" w:hint="cs"/>
          <w:sz w:val="30"/>
          <w:szCs w:val="30"/>
          <w:cs/>
        </w:rPr>
        <w:t>ค่าธรรมเนียมจากการยืมและให้ยืมหลักทรัพย์บันทึกตามเกณฑ์คงค้าง</w:t>
      </w:r>
    </w:p>
    <w:p w14:paraId="51F024AE" w14:textId="77777777" w:rsidR="00E418BE" w:rsidRDefault="00E418BE" w:rsidP="00C0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66EEB41" w14:textId="77777777" w:rsidR="00B314A9" w:rsidRPr="00504552" w:rsidRDefault="00B314A9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84420B7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7C8F4" w14:textId="77777777" w:rsidR="00B314A9" w:rsidRPr="009577DF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D4DC29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FFBB7" w14:textId="5B092F56" w:rsidR="00B314A9" w:rsidRDefault="00B314A9" w:rsidP="00CE3F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ในกำไรหรือขาดทุน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0A69EDAE" w14:textId="70D8D12C" w:rsidR="007742DB" w:rsidRDefault="007742DB" w:rsidP="00CE3F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3C088CFF" w14:textId="77777777" w:rsidR="00B314A9" w:rsidRPr="009577DF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F15F398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EE9B4" w14:textId="46D2F0FD" w:rsidR="00B314A9" w:rsidRPr="009577DF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06630201" w14:textId="77777777" w:rsidR="007D58E2" w:rsidRDefault="007D58E2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9ED3F" w14:textId="177BE092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โดยวิธีคิดลดแต่ละหน่วยที่ประมาณการไว้ </w:t>
      </w:r>
    </w:p>
    <w:p w14:paraId="7CEF9130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F605B" w14:textId="46180CEA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B311FC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ในกำไรหรือขาดทุน</w:t>
      </w:r>
    </w:p>
    <w:p w14:paraId="21304E10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05C30" w14:textId="105BB087" w:rsidR="009F584E" w:rsidRDefault="00B314A9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288FE2CB" w14:textId="77777777" w:rsidR="00692A3E" w:rsidRDefault="00692A3E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7651C" w14:textId="48A0EB51" w:rsidR="00B314A9" w:rsidRPr="00866987" w:rsidRDefault="00B314A9" w:rsidP="00B314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13EB3F3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6971E76" w14:textId="4A50C2DC" w:rsidR="00B314A9" w:rsidRDefault="00B314A9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</w:t>
      </w:r>
      <w:r w:rsidRPr="00211E0A">
        <w:rPr>
          <w:rFonts w:ascii="Angsana New" w:hAnsi="Angsana New" w:hint="cs"/>
          <w:i/>
          <w:sz w:val="30"/>
          <w:szCs w:val="30"/>
          <w:cs/>
        </w:rPr>
        <w:t>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11E0A">
        <w:rPr>
          <w:rFonts w:ascii="Angsana New" w:hAnsi="Angsana New"/>
          <w:i/>
          <w:sz w:val="30"/>
          <w:szCs w:val="30"/>
          <w:cs/>
        </w:rPr>
        <w:t xml:space="preserve"> หากระยะเวลาการจ่ายผลประโยชน์เกินกว่า </w:t>
      </w:r>
      <w:r w:rsidRPr="001F0E13">
        <w:rPr>
          <w:rFonts w:ascii="Angsana New" w:hAnsi="Angsana New"/>
          <w:iCs/>
          <w:sz w:val="30"/>
          <w:szCs w:val="30"/>
        </w:rPr>
        <w:t>12</w:t>
      </w:r>
      <w:r w:rsidRPr="00211E0A">
        <w:rPr>
          <w:rFonts w:ascii="Angsana New" w:hAnsi="Angsana New"/>
          <w:i/>
          <w:sz w:val="30"/>
          <w:szCs w:val="30"/>
        </w:rPr>
        <w:t xml:space="preserve"> </w:t>
      </w:r>
      <w:r w:rsidRPr="00211E0A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211E0A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211E0A">
        <w:rPr>
          <w:rFonts w:ascii="Angsana New" w:hAnsi="Angsana New"/>
          <w:i/>
          <w:sz w:val="30"/>
          <w:szCs w:val="30"/>
          <w:cs/>
        </w:rPr>
        <w:t>รายงาน</w:t>
      </w:r>
      <w:r w:rsidRPr="00211E0A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7505F2C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E785C21" w14:textId="77777777" w:rsidR="00B314A9" w:rsidRPr="00504552" w:rsidRDefault="00B314A9" w:rsidP="00B314A9">
      <w:pPr>
        <w:tabs>
          <w:tab w:val="clear" w:pos="907"/>
          <w:tab w:val="left" w:pos="540"/>
        </w:tabs>
        <w:spacing w:line="240" w:lineRule="auto"/>
        <w:ind w:left="313" w:right="-23" w:firstLine="2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ะยะสั้นของพนักงาน</w:t>
      </w:r>
    </w:p>
    <w:p w14:paraId="3A730780" w14:textId="77777777" w:rsidR="00B314A9" w:rsidRPr="00504552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F52BF" w14:textId="0E4F934C" w:rsidR="00B314A9" w:rsidRDefault="00B314A9" w:rsidP="00CE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4552">
        <w:rPr>
          <w:rFonts w:asciiTheme="majorBidi" w:hAnsiTheme="majorBidi" w:cstheme="majorBidi"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04552">
        <w:rPr>
          <w:rFonts w:asciiTheme="majorBidi" w:hAnsiTheme="majorBidi" w:cstheme="majorBidi"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DD27D1D" w14:textId="0FC1542D" w:rsidR="008B72FA" w:rsidRDefault="008B72FA" w:rsidP="00CE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848B4" w14:textId="0A2077F7" w:rsidR="00B314A9" w:rsidRPr="00504552" w:rsidRDefault="00B314A9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169EB92" w14:textId="4C223F74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F1322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04552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0DEA0C" w14:textId="77777777" w:rsidR="00B314A9" w:rsidRPr="00504552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8C84E" w14:textId="77777777" w:rsidR="00876BCD" w:rsidRPr="005E52EF" w:rsidRDefault="00876BCD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2E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การหักกลบ</w:t>
      </w:r>
    </w:p>
    <w:p w14:paraId="4E0928BC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9C6E93" w14:textId="32FC3E9E" w:rsidR="00411D69" w:rsidRDefault="00876BCD" w:rsidP="00380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405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และหนี้สินทางการ</w:t>
      </w:r>
      <w:r w:rsidR="0062251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จะหักกลบกันเพื่อรายงาน</w:t>
      </w:r>
      <w:r w:rsidRPr="00354050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ด้วยจำนวนสุทธิ</w:t>
      </w:r>
      <w:r w:rsidR="0062251E">
        <w:rPr>
          <w:rFonts w:asciiTheme="majorBidi" w:hAnsiTheme="majorBidi" w:cstheme="majorBidi"/>
          <w:sz w:val="30"/>
          <w:szCs w:val="30"/>
          <w:cs/>
        </w:rPr>
        <w:br/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ก็ต่อ</w:t>
      </w:r>
      <w:r w:rsidRPr="00354050">
        <w:rPr>
          <w:rFonts w:asciiTheme="majorBidi" w:hAnsiTheme="majorBidi" w:cstheme="majorBidi"/>
          <w:sz w:val="30"/>
          <w:szCs w:val="30"/>
          <w:cs/>
        </w:rPr>
        <w:t>เมื่อ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="00D943D8">
        <w:rPr>
          <w:rFonts w:asciiTheme="majorBidi" w:hAnsiTheme="majorBidi" w:cstheme="majorBidi" w:hint="cs"/>
          <w:sz w:val="30"/>
          <w:szCs w:val="30"/>
          <w:cs/>
        </w:rPr>
        <w:t>บังคับใช้</w:t>
      </w:r>
      <w:r w:rsidRPr="00354050">
        <w:rPr>
          <w:rFonts w:asciiTheme="majorBidi" w:hAnsiTheme="majorBidi" w:cstheme="majorBidi"/>
          <w:sz w:val="30"/>
          <w:szCs w:val="30"/>
          <w:cs/>
        </w:rPr>
        <w:t>ตามกฎหมายในการหักกลบ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จำนวนเงินที่รับรู้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ตั้งใจที่จะชำระ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54050">
        <w:rPr>
          <w:rFonts w:asciiTheme="majorBidi" w:hAnsiTheme="majorBidi" w:cstheme="majorBidi"/>
          <w:sz w:val="30"/>
          <w:szCs w:val="30"/>
          <w:cs/>
        </w:rPr>
        <w:t>จำนวน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</w:t>
      </w:r>
      <w:r w:rsidR="00D943D8">
        <w:rPr>
          <w:rFonts w:asciiTheme="majorBidi" w:hAnsiTheme="majorBidi" w:cstheme="majorBidi" w:hint="cs"/>
          <w:sz w:val="30"/>
          <w:szCs w:val="30"/>
          <w:cs/>
        </w:rPr>
        <w:t>สินพร้อมกัน</w:t>
      </w:r>
    </w:p>
    <w:p w14:paraId="11FB0812" w14:textId="77777777" w:rsidR="00692A3E" w:rsidRDefault="00692A3E" w:rsidP="00380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85963" w14:textId="77777777" w:rsidR="00411D69" w:rsidRPr="00E418BE" w:rsidRDefault="00411D69" w:rsidP="00E8525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418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72A0A20" w14:textId="77777777" w:rsidR="00411D69" w:rsidRPr="00EC1A84" w:rsidRDefault="00411D69" w:rsidP="0041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33B79" w14:textId="77777777" w:rsidR="00411D69" w:rsidRPr="00E418BE" w:rsidRDefault="00411D69" w:rsidP="00411D69">
      <w:pPr>
        <w:tabs>
          <w:tab w:val="clear" w:pos="680"/>
          <w:tab w:val="left" w:pos="720"/>
        </w:tabs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E418BE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9D8698" w14:textId="77777777" w:rsidR="00411D69" w:rsidRPr="00E418BE" w:rsidRDefault="00411D69" w:rsidP="00411D69">
      <w:pPr>
        <w:tabs>
          <w:tab w:val="clear" w:pos="680"/>
          <w:tab w:val="left" w:pos="720"/>
        </w:tabs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155CE" w14:textId="77777777" w:rsidR="00411D69" w:rsidRPr="00E418BE" w:rsidRDefault="00411D69" w:rsidP="00411D69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F85787B" w14:textId="77777777" w:rsidR="00411D69" w:rsidRPr="00E418BE" w:rsidRDefault="00411D69" w:rsidP="00411D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BECCF" w14:textId="77777777" w:rsidR="00411D69" w:rsidRPr="00E418BE" w:rsidRDefault="00411D69" w:rsidP="00411D69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หากสามารถหาได้ตลาดจะถือว่ามี </w:t>
      </w:r>
      <w:r w:rsidRPr="00E418BE">
        <w:rPr>
          <w:rFonts w:asciiTheme="majorBidi" w:hAnsiTheme="majorBidi" w:cstheme="majorBidi"/>
          <w:sz w:val="30"/>
          <w:szCs w:val="30"/>
        </w:rPr>
        <w:t>‘</w:t>
      </w:r>
      <w:r w:rsidRPr="00E418BE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E418BE">
        <w:rPr>
          <w:rFonts w:asciiTheme="majorBidi" w:hAnsiTheme="majorBidi" w:cstheme="majorBidi"/>
          <w:sz w:val="30"/>
          <w:szCs w:val="30"/>
        </w:rPr>
        <w:t xml:space="preserve">’ </w:t>
      </w:r>
      <w:r w:rsidRPr="00E418BE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0D68B125" w14:textId="77777777" w:rsidR="00411D69" w:rsidRPr="00E418BE" w:rsidRDefault="00411D69" w:rsidP="00411D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09A4F" w14:textId="77777777" w:rsidR="00411D69" w:rsidRPr="00E418BE" w:rsidRDefault="00411D69" w:rsidP="00411D69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E418BE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418BE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3D135265" w14:textId="54275060" w:rsidR="00411D69" w:rsidRPr="00E418BE" w:rsidRDefault="00411D69" w:rsidP="00411D69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D7317" w:rsidRPr="00E418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18BE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กลุ่มบริษัทวัดมูลค่าสินทรัพย์ด้วยราคาเสนอซื้อ และวัดมูลค่าหนี้สินด้วยราคาเสนอขาย</w:t>
      </w:r>
    </w:p>
    <w:p w14:paraId="0A49B903" w14:textId="77777777" w:rsidR="008D7317" w:rsidRPr="00E418BE" w:rsidRDefault="008D7317" w:rsidP="00411D69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39D66" w14:textId="528921A9" w:rsidR="00411D69" w:rsidRDefault="00411D69" w:rsidP="0085768F">
      <w:pPr>
        <w:tabs>
          <w:tab w:val="clear" w:pos="680"/>
          <w:tab w:val="left" w:pos="720"/>
        </w:tabs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E418BE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</w:t>
      </w:r>
      <w:r w:rsidR="008D7317" w:rsidRPr="00E418BE">
        <w:rPr>
          <w:rFonts w:asciiTheme="majorBidi" w:hAnsiTheme="majorBidi" w:cstheme="majorBidi"/>
          <w:sz w:val="30"/>
          <w:szCs w:val="30"/>
          <w:cs/>
        </w:rPr>
        <w:br/>
      </w:r>
      <w:r w:rsidRPr="00E418BE">
        <w:rPr>
          <w:rFonts w:asciiTheme="majorBidi" w:hAnsiTheme="majorBidi" w:cstheme="majorBidi"/>
          <w:sz w:val="30"/>
          <w:szCs w:val="30"/>
          <w:cs/>
        </w:rPr>
        <w:t>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E418BE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E418BE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E418BE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1DD32EC" w14:textId="77777777" w:rsidR="0085768F" w:rsidRPr="0085768F" w:rsidRDefault="0085768F" w:rsidP="0085768F">
      <w:pPr>
        <w:tabs>
          <w:tab w:val="clear" w:pos="680"/>
          <w:tab w:val="left" w:pos="720"/>
        </w:tabs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6C000" w14:textId="2D0CC997" w:rsidR="00411D69" w:rsidRDefault="00411D69" w:rsidP="0085768F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C1A84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EC1A84">
        <w:rPr>
          <w:rFonts w:ascii="Angsana New" w:hAnsi="Angsana New"/>
          <w:sz w:val="30"/>
          <w:szCs w:val="30"/>
          <w:cs/>
          <w:lang w:val="th-TH"/>
        </w:rPr>
        <w:t xml:space="preserve">วัดมูลค่ายุติธรรมของสินทรัพย์หรือหนี้สิน 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C1A84">
        <w:rPr>
          <w:rFonts w:ascii="Angsana New" w:hAnsi="Angsana New"/>
          <w:sz w:val="30"/>
          <w:szCs w:val="30"/>
          <w:cs/>
          <w:lang w:val="th-TH"/>
        </w:rPr>
        <w:t>บริษัทใช้ข้อมูลที่สามารถสังเกตได้ให้มากที่สุดเท่าที่จะทำได</w:t>
      </w:r>
      <w:r>
        <w:rPr>
          <w:rFonts w:ascii="Angsana New" w:hAnsi="Angsana New" w:hint="cs"/>
          <w:sz w:val="30"/>
          <w:szCs w:val="30"/>
          <w:cs/>
          <w:lang w:val="th-TH"/>
        </w:rPr>
        <w:t>้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EC1A84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5E9E6F6F" w14:textId="77777777" w:rsidR="0085768F" w:rsidRPr="0085768F" w:rsidRDefault="0085768F" w:rsidP="0085768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5509DA9" w14:textId="77777777" w:rsidR="00411D69" w:rsidRPr="00EC1A84" w:rsidRDefault="00411D69" w:rsidP="00E8525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t>ข้อมูลระดับ</w:t>
      </w:r>
      <w:r w:rsidRPr="00EC1A84">
        <w:rPr>
          <w:rFonts w:ascii="Angsana New" w:hAnsi="Angsana New"/>
          <w:sz w:val="30"/>
          <w:szCs w:val="30"/>
        </w:rPr>
        <w:t xml:space="preserve"> 1  </w:t>
      </w:r>
      <w:r w:rsidRPr="00EC1A84">
        <w:rPr>
          <w:rFonts w:ascii="Angsana New" w:hAnsi="Angsana New"/>
          <w:sz w:val="30"/>
          <w:szCs w:val="30"/>
        </w:rPr>
        <w:tab/>
      </w:r>
      <w:r w:rsidRPr="00EC1A84">
        <w:rPr>
          <w:rFonts w:ascii="Angsana New" w:hAnsi="Angsana New"/>
          <w:sz w:val="30"/>
          <w:szCs w:val="30"/>
          <w:cs/>
        </w:rPr>
        <w:t>เป็นราคาเสนอซื้อ</w:t>
      </w:r>
      <w:r w:rsidRPr="00EC1A84">
        <w:rPr>
          <w:rFonts w:ascii="Angsana New" w:hAnsi="Angsana New" w:hint="cs"/>
          <w:sz w:val="30"/>
          <w:szCs w:val="30"/>
          <w:cs/>
        </w:rPr>
        <w:t xml:space="preserve">ขายในตลาดที่มีสภาพคล่องสำหรับสินทรัพย์หรือหนี้สินอย่างเดียวกัน </w:t>
      </w:r>
    </w:p>
    <w:p w14:paraId="60BD382E" w14:textId="77777777" w:rsidR="00411D69" w:rsidRPr="00EC1A84" w:rsidRDefault="00411D69" w:rsidP="00E8525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  <w:lang w:val="th-TH"/>
        </w:rPr>
      </w:pPr>
      <w:r w:rsidRPr="005E1746">
        <w:rPr>
          <w:rFonts w:ascii="Angsana New" w:hAnsi="Angsana New"/>
          <w:position w:val="1"/>
          <w:sz w:val="30"/>
          <w:szCs w:val="30"/>
          <w:cs/>
          <w:lang w:val="th-TH"/>
        </w:rPr>
        <w:t>ข้อมูล</w:t>
      </w:r>
      <w:r w:rsidRPr="005E1746">
        <w:rPr>
          <w:rFonts w:ascii="Angsana New" w:hAnsi="Angsana New"/>
          <w:position w:val="1"/>
          <w:sz w:val="30"/>
          <w:szCs w:val="30"/>
          <w:cs/>
        </w:rPr>
        <w:t>ระดับ</w:t>
      </w:r>
      <w:r w:rsidRPr="005E1746">
        <w:rPr>
          <w:rFonts w:ascii="Angsana New" w:hAnsi="Angsana New" w:hint="cs"/>
          <w:position w:val="1"/>
          <w:sz w:val="30"/>
          <w:szCs w:val="30"/>
          <w:cs/>
        </w:rPr>
        <w:t xml:space="preserve"> </w:t>
      </w:r>
      <w:r w:rsidRPr="005E1746">
        <w:rPr>
          <w:rFonts w:ascii="Angsana New" w:hAnsi="Angsana New"/>
          <w:position w:val="1"/>
          <w:sz w:val="30"/>
          <w:szCs w:val="30"/>
        </w:rPr>
        <w:t>2</w:t>
      </w:r>
      <w:r w:rsidRPr="00EC1A84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EC1A84">
        <w:rPr>
          <w:rFonts w:ascii="Angsana New" w:hAnsi="Angsana New"/>
          <w:spacing w:val="-6"/>
          <w:position w:val="1"/>
          <w:sz w:val="30"/>
          <w:szCs w:val="30"/>
          <w:cs/>
        </w:rPr>
        <w:t>เป็นข้อมูลอื่นที่สังเกตได้โดยตรง</w:t>
      </w:r>
      <w:r w:rsidRPr="00EC1A84">
        <w:rPr>
          <w:rFonts w:ascii="Angsana New" w:hAnsi="Angsana New" w:hint="cs"/>
          <w:spacing w:val="-6"/>
          <w:position w:val="1"/>
          <w:sz w:val="30"/>
          <w:szCs w:val="30"/>
          <w:cs/>
        </w:rPr>
        <w:t>หรือโดยอ้อมสำหรับสินทรัพย์นั้นหรือหนี้สินนั้นนอกเหนือ</w:t>
      </w:r>
      <w:r>
        <w:rPr>
          <w:rFonts w:ascii="Angsana New" w:hAnsi="Angsana New"/>
          <w:sz w:val="30"/>
          <w:szCs w:val="30"/>
          <w:cs/>
        </w:rPr>
        <w:br/>
      </w:r>
      <w:r w:rsidRPr="00EC1A84">
        <w:rPr>
          <w:rFonts w:ascii="Angsana New" w:hAnsi="Angsana New" w:hint="cs"/>
          <w:sz w:val="30"/>
          <w:szCs w:val="30"/>
          <w:cs/>
        </w:rPr>
        <w:t xml:space="preserve">จากราคาเสนอซื้อขายซึ่งรวมอยู่ในข้อมูลระดับ </w:t>
      </w:r>
      <w:r w:rsidRPr="00EC1A84">
        <w:rPr>
          <w:rFonts w:ascii="Angsana New" w:hAnsi="Angsana New"/>
          <w:sz w:val="30"/>
          <w:szCs w:val="30"/>
        </w:rPr>
        <w:t xml:space="preserve">1 </w:t>
      </w:r>
      <w:r w:rsidRPr="00EC1A84">
        <w:rPr>
          <w:rFonts w:ascii="Angsana New" w:hAnsi="Angsana New"/>
          <w:sz w:val="30"/>
          <w:szCs w:val="30"/>
          <w:cs/>
        </w:rPr>
        <w:t xml:space="preserve"> </w:t>
      </w:r>
    </w:p>
    <w:p w14:paraId="51592F24" w14:textId="410F00B2" w:rsidR="00411D69" w:rsidRDefault="00411D69" w:rsidP="0085768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  <w:lang w:val="th-TH"/>
        </w:rPr>
        <w:t>ข้อมูลระดับ</w:t>
      </w:r>
      <w:r w:rsidRPr="00EC1A84">
        <w:rPr>
          <w:rFonts w:ascii="Angsana New" w:hAnsi="Angsana New"/>
          <w:sz w:val="30"/>
          <w:szCs w:val="30"/>
        </w:rPr>
        <w:t xml:space="preserve"> 3</w:t>
      </w:r>
      <w:r w:rsidRPr="00EC1A84">
        <w:rPr>
          <w:rFonts w:ascii="Angsana New" w:hAnsi="Angsana New"/>
          <w:sz w:val="30"/>
          <w:szCs w:val="30"/>
        </w:rPr>
        <w:tab/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ข้อมูลที่ใช้</w:t>
      </w:r>
      <w:r w:rsidRPr="00EC1A84">
        <w:rPr>
          <w:rFonts w:ascii="Angsana New" w:hAnsi="Angsana New"/>
          <w:sz w:val="30"/>
          <w:szCs w:val="30"/>
          <w:cs/>
          <w:lang w:val="th-TH"/>
        </w:rPr>
        <w:t>เป็นข้อมูล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ที่ไม่สามารถสังเกตได้สำหรับสินทรัพย์หรือหนี้สินนั้น</w:t>
      </w:r>
    </w:p>
    <w:p w14:paraId="779A793D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D759946" w14:textId="74052E95" w:rsidR="00411D69" w:rsidRDefault="00411D69" w:rsidP="0085768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5D9102E" w14:textId="77777777" w:rsidR="0085768F" w:rsidRPr="0085768F" w:rsidRDefault="0085768F" w:rsidP="0085768F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295A9C0" w14:textId="38485F07" w:rsidR="00111B9E" w:rsidRDefault="00411D69" w:rsidP="00336D28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EC1A84">
        <w:rPr>
          <w:rFonts w:ascii="Angsana New" w:hAnsi="Angsana New"/>
          <w:sz w:val="30"/>
          <w:szCs w:val="30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4B7262A3" w14:textId="2F33205D" w:rsidR="007742DB" w:rsidRDefault="007742DB" w:rsidP="00336D2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6A1A07A" w14:textId="229894EA" w:rsidR="009619AD" w:rsidRPr="00E418BE" w:rsidRDefault="009619AD" w:rsidP="00E418BE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18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21962A2F" w14:textId="77777777" w:rsidR="009619AD" w:rsidRPr="002111B8" w:rsidRDefault="009619AD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D19F4" w14:textId="2D553B94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เว้นแต่ในส่วนที่เกี่ยวกับรายการที่รับรู้โดยตรงในส่วนของเจ้าของหรือกำไรขาดทุนเบ็ดเสร็จอื่น</w:t>
      </w:r>
    </w:p>
    <w:p w14:paraId="7539670D" w14:textId="77777777" w:rsidR="009619AD" w:rsidRPr="002111B8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34D84" w14:textId="2CDE44D4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B30D7E3" w14:textId="77777777" w:rsidR="00051228" w:rsidRDefault="00051228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7AEE7" w14:textId="7CF76D81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  <w:r w:rsidRPr="00F1781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Pr="009577DF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3A9D9CD3" w14:textId="77777777" w:rsidR="009619AD" w:rsidRPr="002111B8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61A60" w14:textId="77777777" w:rsidR="009619AD" w:rsidRPr="009577DF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9577DF">
        <w:rPr>
          <w:rFonts w:asciiTheme="majorBidi" w:hAnsiTheme="majorBidi" w:cstheme="majorBidi"/>
          <w:sz w:val="30"/>
          <w:szCs w:val="30"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</w:t>
      </w:r>
      <w:r w:rsidRPr="009577DF">
        <w:rPr>
          <w:rFonts w:asciiTheme="majorBidi" w:hAnsiTheme="majorBidi" w:cstheme="majorBidi"/>
          <w:sz w:val="30"/>
          <w:szCs w:val="30"/>
          <w:cs/>
        </w:rPr>
        <w:t>เวลาที่รายงาน</w:t>
      </w:r>
    </w:p>
    <w:p w14:paraId="587EB8E7" w14:textId="77777777" w:rsidR="009619AD" w:rsidRPr="002111B8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86291" w14:textId="7963E03F" w:rsidR="009619AD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79EC002" w14:textId="77777777" w:rsidR="00E418BE" w:rsidRDefault="00E418BE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5F738" w14:textId="208CD4AE" w:rsidR="009619AD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</w:t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พื้นฐานการประมาณการและข้อสมมติ และอาจจะเกี่ยวข้องกับการตัดสินใจเกี่ยวกับเหตุการณ์ในอนาคต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>ข้อมูลใหม่ ๆ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9577DF">
        <w:rPr>
          <w:rFonts w:asciiTheme="majorBidi" w:hAnsiTheme="majorBidi" w:cstheme="majorBidi"/>
          <w:sz w:val="30"/>
          <w:szCs w:val="30"/>
          <w:cs/>
        </w:rPr>
        <w:t>เกิดการเปลี่ยนแปลง</w:t>
      </w:r>
    </w:p>
    <w:p w14:paraId="778E3C06" w14:textId="1E4A4E48" w:rsidR="009619AD" w:rsidRPr="00FE0A9A" w:rsidRDefault="009619AD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B0FDA" w14:textId="21C08DF5" w:rsidR="00D943D8" w:rsidRDefault="00D943D8" w:rsidP="0085768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ปัจจุบันมาหักกลบกับหนี้สินภาษีเงินได้ของ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</w:t>
      </w:r>
      <w:r w:rsidR="00B314A9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B311F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312B0F7" w14:textId="77777777" w:rsidR="0085768F" w:rsidRPr="00FE0A9A" w:rsidRDefault="0085768F" w:rsidP="0085768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C9BF0C5" w14:textId="73231794" w:rsidR="00D943D8" w:rsidRDefault="00D943D8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4C6C33" w14:textId="77777777" w:rsidR="00FE0A9A" w:rsidRPr="009577DF" w:rsidRDefault="00FE0A9A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8D610A" w14:textId="77777777" w:rsidR="009619AD" w:rsidRPr="00E418BE" w:rsidRDefault="009619AD" w:rsidP="00E418BE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18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42D0ADA0" w14:textId="77777777" w:rsidR="009619AD" w:rsidRPr="009577DF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1A9AA" w14:textId="667157C1" w:rsidR="009619AD" w:rsidRDefault="009619AD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กำไรต่อหุ้นขั้นพื้นฐานคำนวณโดยการหารกำไรของ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ผู้ถือหุ้นสามัญของบริษัทด้วยจำนวนหุ้นสามัญที่ออกจำหน่าย</w:t>
      </w:r>
    </w:p>
    <w:p w14:paraId="25407051" w14:textId="77777777" w:rsidR="00692A3E" w:rsidRDefault="00692A3E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22BF2" w14:textId="77777777" w:rsidR="008B72FA" w:rsidRPr="00E418BE" w:rsidRDefault="008B72FA" w:rsidP="00E418BE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418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F1CDA0C" w14:textId="77777777" w:rsidR="008B72FA" w:rsidRPr="00E418BE" w:rsidRDefault="008B72FA" w:rsidP="00E418BE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5F75E" w14:textId="77777777" w:rsidR="008B72FA" w:rsidRDefault="008B72FA" w:rsidP="008B72FA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2FF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3CCE447" w14:textId="77777777" w:rsidR="005B245B" w:rsidRDefault="005B245B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809F1D" w14:textId="77777777" w:rsidR="008B72FA" w:rsidRPr="00E418BE" w:rsidRDefault="008B72FA" w:rsidP="00E418BE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18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F65008A" w14:textId="77777777" w:rsidR="008B72FA" w:rsidRPr="00E418BE" w:rsidRDefault="008B72FA" w:rsidP="00E418BE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F1445" w14:textId="7CAFA856" w:rsidR="00111B9E" w:rsidRDefault="008B72FA" w:rsidP="00336D28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C70D45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</w:t>
      </w:r>
      <w:r>
        <w:rPr>
          <w:rFonts w:asciiTheme="majorBidi" w:hAnsiTheme="majorBidi" w:hint="cs"/>
          <w:sz w:val="30"/>
          <w:szCs w:val="30"/>
          <w:cs/>
        </w:rPr>
        <w:t>ประธานเจ้าหน้าที่บริหาร</w:t>
      </w:r>
      <w:r w:rsidRPr="00C70D4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(ผู้มีอำนาจตัดสินใจสูงสุดด้าน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การดำเนินงาน)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Pr="00C70D45">
        <w:rPr>
          <w:rFonts w:asciiTheme="majorBidi" w:hAnsi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9D9EE5D" w14:textId="77777777" w:rsidR="00336D28" w:rsidRPr="00336D28" w:rsidRDefault="00336D28" w:rsidP="00336D28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3E795FDB" w14:textId="77777777" w:rsidR="009619AD" w:rsidRPr="00F7469D" w:rsidRDefault="009619AD" w:rsidP="00F7469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746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15F33CB" w14:textId="77777777" w:rsidR="009619AD" w:rsidRPr="0085768F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91117" w14:textId="5B702BEA" w:rsidR="009619AD" w:rsidRDefault="009619A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951A93D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627C1" w14:textId="5CC54D84" w:rsidR="007742DB" w:rsidRDefault="009619A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183B99AC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7B53" w14:textId="5C3DC0E6" w:rsidR="009619AD" w:rsidRDefault="009619A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การดำเนินงานโดยใช้อัตรา</w:t>
      </w:r>
      <w:r w:rsidRPr="007742DB">
        <w:rPr>
          <w:rFonts w:asciiTheme="majorBidi" w:hAnsiTheme="majorBidi" w:cstheme="majorBidi"/>
          <w:sz w:val="30"/>
          <w:szCs w:val="30"/>
          <w:cs/>
        </w:rPr>
        <w:t>แลกเปลี่ยน</w:t>
      </w:r>
      <w:r w:rsidRPr="007742DB">
        <w:rPr>
          <w:rFonts w:asciiTheme="majorBidi" w:hAnsiTheme="majorBidi" w:cstheme="majorBidi" w:hint="cs"/>
          <w:sz w:val="30"/>
          <w:szCs w:val="30"/>
          <w:cs/>
        </w:rPr>
        <w:t xml:space="preserve"> ณ วันที่รายงาน</w:t>
      </w:r>
    </w:p>
    <w:p w14:paraId="481E2686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639C0B" w14:textId="15336B58" w:rsidR="00692A3E" w:rsidRDefault="009619AD" w:rsidP="0085768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  <w:bookmarkStart w:id="3" w:name="_Hlk37273958"/>
    </w:p>
    <w:p w14:paraId="70A9D3C0" w14:textId="77777777" w:rsidR="0085768F" w:rsidRPr="0085768F" w:rsidRDefault="0085768F" w:rsidP="0085768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3"/>
    <w:p w14:paraId="4D14C661" w14:textId="61497574" w:rsidR="002D4841" w:rsidRPr="008562EF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562EF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</w:t>
      </w:r>
    </w:p>
    <w:p w14:paraId="310B6217" w14:textId="1C4AFC91" w:rsidR="002D4841" w:rsidRPr="0085768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8CBC5E" w14:textId="6835A367" w:rsidR="00C145E9" w:rsidRDefault="00DD77D5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/>
          <w:b/>
          <w:bCs/>
          <w:i/>
          <w:iCs/>
          <w:sz w:val="30"/>
          <w:szCs w:val="30"/>
        </w:rPr>
        <w:t>5.1</w:t>
      </w:r>
      <w:r w:rsid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C145E9" w:rsidRPr="00F7469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การดำรงเงิน</w:t>
      </w:r>
      <w:r w:rsidR="00FD070E" w:rsidRPr="00F7469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กอง</w:t>
      </w:r>
      <w:r w:rsidR="00C145E9" w:rsidRPr="00F7469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ทุนสภาพคล่อง</w:t>
      </w:r>
    </w:p>
    <w:p w14:paraId="07CF6D5E" w14:textId="3BA352D1" w:rsidR="00C145E9" w:rsidRPr="0085768F" w:rsidRDefault="00C145E9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B898CE4" w14:textId="4C0B8619" w:rsidR="00DD77D5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สามารถดำรงอัตราส่วนเงินกองทุนสภาพคล่องสุทธิให้เป็นไปตามเกณฑ์โดยบริษัทได้มีการกำหนดระดับเพดานความเสี่ยงเพื่อการควบคุมและติดตามระดับเงินกองทุนสภาพคล่องสุทธิของบริษัทอย่างสม่ำเสมอโดยฝ่าย</w:t>
      </w:r>
      <w:r w:rsidRPr="00645201">
        <w:rPr>
          <w:rFonts w:asciiTheme="majorBidi" w:hAnsiTheme="majorBidi" w:hint="cs"/>
          <w:sz w:val="30"/>
          <w:szCs w:val="30"/>
          <w:cs/>
        </w:rPr>
        <w:t>บริหารความเสี่ยง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ณ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วันที่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="005E6F10">
        <w:rPr>
          <w:rFonts w:asciiTheme="majorBidi" w:hAnsiTheme="majorBidi"/>
          <w:sz w:val="30"/>
          <w:szCs w:val="30"/>
        </w:rPr>
        <w:t>3</w:t>
      </w:r>
      <w:r w:rsidR="00D0002A">
        <w:rPr>
          <w:rFonts w:asciiTheme="majorBidi" w:hAnsiTheme="majorBidi"/>
          <w:sz w:val="30"/>
          <w:szCs w:val="30"/>
        </w:rPr>
        <w:t>1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="00D0002A">
        <w:rPr>
          <w:rFonts w:asciiTheme="majorBidi" w:hAnsiTheme="majorBidi" w:hint="cs"/>
          <w:sz w:val="30"/>
          <w:szCs w:val="30"/>
          <w:cs/>
        </w:rPr>
        <w:t>ธันวาคม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="005E6F10">
        <w:rPr>
          <w:rFonts w:asciiTheme="majorBidi" w:hAnsiTheme="majorBidi"/>
          <w:sz w:val="30"/>
          <w:szCs w:val="30"/>
        </w:rPr>
        <w:t>2563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อัตราส่วนเงินกองทุนสภาพคล่องสุทธิ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NCR) </w:t>
      </w:r>
      <w:r w:rsidRPr="00DD77D5">
        <w:rPr>
          <w:rFonts w:asciiTheme="majorBidi" w:hAnsiTheme="majorBidi" w:hint="cs"/>
          <w:sz w:val="30"/>
          <w:szCs w:val="30"/>
          <w:cs/>
        </w:rPr>
        <w:t>เท่ากับร้อยละ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="00B03EF1" w:rsidRPr="00211970">
        <w:rPr>
          <w:rFonts w:asciiTheme="majorBidi" w:hAnsiTheme="majorBidi" w:hint="cs"/>
          <w:sz w:val="30"/>
          <w:szCs w:val="30"/>
        </w:rPr>
        <w:t>39</w:t>
      </w:r>
      <w:r w:rsidR="00007ACF" w:rsidRPr="00211970">
        <w:rPr>
          <w:rFonts w:asciiTheme="majorBidi" w:hAnsiTheme="majorBidi" w:hint="cs"/>
          <w:sz w:val="30"/>
          <w:szCs w:val="30"/>
          <w:cs/>
        </w:rPr>
        <w:t>.</w:t>
      </w:r>
      <w:r w:rsidR="00F0290B">
        <w:rPr>
          <w:rFonts w:asciiTheme="majorBidi" w:hAnsiTheme="majorBidi"/>
          <w:sz w:val="30"/>
          <w:szCs w:val="30"/>
        </w:rPr>
        <w:t>8</w:t>
      </w:r>
      <w:r w:rsidRPr="00211970">
        <w:rPr>
          <w:rFonts w:asciiTheme="majorBidi" w:hAnsiTheme="majorBidi"/>
          <w:sz w:val="30"/>
          <w:szCs w:val="30"/>
          <w:cs/>
        </w:rPr>
        <w:t xml:space="preserve"> </w:t>
      </w:r>
      <w:r w:rsidRPr="00211970">
        <w:rPr>
          <w:rFonts w:asciiTheme="majorBidi" w:hAnsiTheme="majorBidi" w:hint="cs"/>
          <w:sz w:val="30"/>
          <w:szCs w:val="30"/>
          <w:cs/>
        </w:rPr>
        <w:t>ทั้งนี้</w:t>
      </w:r>
      <w:r w:rsidRPr="00DD77D5">
        <w:rPr>
          <w:rFonts w:asciiTheme="majorBidi" w:hAnsiTheme="majorBidi" w:hint="cs"/>
          <w:sz w:val="30"/>
          <w:szCs w:val="30"/>
          <w:cs/>
        </w:rPr>
        <w:t>หากเกิดเหตุการณ์ที่ไม่คาดคิดที่อาจส่งผลกระทบต่อระดับความเพียงพอของเงินทุน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บริษัทมีการจัดทำแผน</w:t>
      </w:r>
      <w:r w:rsidR="006459B3">
        <w:rPr>
          <w:rFonts w:asciiTheme="majorBidi" w:hAnsiTheme="majorBidi"/>
          <w:sz w:val="30"/>
          <w:szCs w:val="30"/>
          <w:cs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การจัดหาเงินทุนฉุกเฉิน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Contingency Funding Plan) </w:t>
      </w:r>
      <w:r w:rsidRPr="00DD77D5">
        <w:rPr>
          <w:rFonts w:asciiTheme="majorBidi" w:hAnsiTheme="majorBidi" w:hint="cs"/>
          <w:sz w:val="30"/>
          <w:szCs w:val="30"/>
          <w:cs/>
        </w:rPr>
        <w:t>เพื่อรองรับกรณีที่บริษัทมีความต้องการใช้เงินทุนฉุกเฉิน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="006459B3">
        <w:rPr>
          <w:rFonts w:asciiTheme="majorBidi" w:hAnsiTheme="majorBidi"/>
          <w:sz w:val="30"/>
          <w:szCs w:val="30"/>
          <w:cs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โดยในแผนการจัดหาเงินทุนฉุกเฉินจะระบุถึงแหล่งที่มาของเงินทุน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และวิธีปฏิบัติในการขอใช้วงเงิน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="006459B3">
        <w:rPr>
          <w:rFonts w:asciiTheme="majorBidi" w:hAnsiTheme="majorBidi"/>
          <w:sz w:val="30"/>
          <w:szCs w:val="30"/>
          <w:cs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ซึ่งมีช่องทางต่าง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ๆ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ที่ได้กำหนดไว้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ได้แก่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วงเงินกู้ยืมระยะสั้นจากธนาคารไทยพาณิชย์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และธนาคารพาณิชย์ในประเทศรายอื่นที่เป็นคู่ค้ากับทางบริษัท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รวมถึงการระดมทุนผ่านการออกตราสารหนี้ประเภทหุ้นกู้ด้อยสิทธิ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เป็นต้น</w:t>
      </w:r>
    </w:p>
    <w:p w14:paraId="464BB4B7" w14:textId="6160BB8D" w:rsidR="0022307C" w:rsidRDefault="00F0290B" w:rsidP="00F02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061570E" w14:textId="7B604F19" w:rsidR="002D4841" w:rsidRPr="00DB2971" w:rsidRDefault="00DD77D5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5.2</w:t>
      </w:r>
      <w:r w:rsid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ความเสี่ยงที่สําคัญของเครื่องมือทางการเงิน</w:t>
      </w:r>
    </w:p>
    <w:p w14:paraId="0C20A6EC" w14:textId="50CAF119" w:rsidR="00052D91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A28A9F0" w14:textId="79699AE6" w:rsidR="00F0290B" w:rsidRDefault="00F0290B" w:rsidP="008576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F79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3685992" w14:textId="77777777" w:rsidR="0085768F" w:rsidRPr="0085768F" w:rsidRDefault="0085768F" w:rsidP="008576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651488" w14:textId="26890B5F" w:rsidR="00F0290B" w:rsidRDefault="00F0290B" w:rsidP="0085768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1119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</w:t>
      </w:r>
      <w:r w:rsidR="0085768F">
        <w:rPr>
          <w:rFonts w:asciiTheme="majorBidi" w:hAnsiTheme="majorBidi" w:cstheme="majorBidi" w:hint="cs"/>
          <w:sz w:val="30"/>
          <w:szCs w:val="30"/>
          <w:cs/>
        </w:rPr>
        <w:t>บร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 xml:space="preserve">ิษัท 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29F9A7C" w14:textId="77777777" w:rsidR="0085768F" w:rsidRPr="0085768F" w:rsidRDefault="0085768F" w:rsidP="0085768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5FED" w14:textId="07B62302" w:rsidR="00F0290B" w:rsidRPr="00C11190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11190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DD72BC">
        <w:rPr>
          <w:rFonts w:asciiTheme="majorBidi" w:hAnsiTheme="majorBidi" w:cstheme="majorBidi"/>
          <w:sz w:val="30"/>
          <w:szCs w:val="30"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16657">
        <w:rPr>
          <w:rFonts w:asciiTheme="majorBidi" w:hAnsiTheme="majorBidi" w:cstheme="majorBidi"/>
          <w:sz w:val="30"/>
          <w:szCs w:val="30"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การดำเนินงานของ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 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59DB9E" w14:textId="77777777" w:rsidR="00F0290B" w:rsidRPr="00C11190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4B120B" w14:textId="63307715" w:rsidR="00F0290B" w:rsidRPr="00C11190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11190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A16657">
        <w:rPr>
          <w:rFonts w:asciiTheme="majorBidi" w:hAnsiTheme="majorBidi" w:cstheme="majorBidi"/>
          <w:sz w:val="30"/>
          <w:szCs w:val="30"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52755">
        <w:rPr>
          <w:rFonts w:asciiTheme="majorBidi" w:hAnsiTheme="majorBidi" w:cstheme="majorBidi"/>
          <w:sz w:val="30"/>
          <w:szCs w:val="30"/>
          <w:cs/>
        </w:rPr>
        <w:br/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 xml:space="preserve">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4902566" w14:textId="77777777" w:rsidR="00F0290B" w:rsidRDefault="00F0290B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BEC1BC7" w14:textId="0691E985" w:rsidR="00DD77D5" w:rsidRPr="004A5878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58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335EAD3" w14:textId="5D97F494" w:rsidR="00FE0A9A" w:rsidRPr="00111B9E" w:rsidRDefault="00FE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7333873" w14:textId="66323DE4" w:rsidR="00052D91" w:rsidRPr="00052D91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/>
          <w:b/>
          <w:bCs/>
          <w:i/>
          <w:iCs/>
          <w:sz w:val="30"/>
          <w:szCs w:val="30"/>
        </w:rPr>
        <w:t>5.2.1</w:t>
      </w:r>
      <w:r w:rsidR="005F2E26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67DD498" w14:textId="04859CDC" w:rsidR="00052D91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03CFA" w14:textId="46CFD7B3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ความเสี่ยงด้านเครดิตประกอบด้วยความเสี่ยงจากการประกอบธุรกิจเงินให้กู้ยืมเพื่อซื้อหลักทรัพย์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="00051228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</w:t>
      </w:r>
      <w:r w:rsidR="00F0290B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การเป็นตัวแทนซื้อขายสัญญาซื้อขายล่วงหน้า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และความเสี่ยงด้านเครดิตจากเงินลงทุน</w:t>
      </w:r>
    </w:p>
    <w:p w14:paraId="1FC57EDE" w14:textId="494131C2" w:rsidR="004247B7" w:rsidRDefault="0042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2B047E6" w14:textId="6401CCD1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ความเสี่ยงจากการประกอบธุรกิจเงินให้กู้ยืมเพื่อซื้อหลักทรัพย์</w:t>
      </w:r>
    </w:p>
    <w:p w14:paraId="472BD9E6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0F7D7B" w14:textId="7BD73911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บริษัทได้กำหนดแนวทางปฏิบัติในการควบคุมความเสี่ยงจากการให้กู้ยืมเงินเพื่อซื้อหลักทรัพย์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โดยจะพิจารณาวงเงินให้มีความเหมาะสมกับ</w:t>
      </w:r>
      <w:r w:rsidRPr="00F7469D">
        <w:rPr>
          <w:rFonts w:asciiTheme="majorBidi" w:hAnsiTheme="majorBidi" w:hint="cs"/>
          <w:sz w:val="30"/>
          <w:szCs w:val="30"/>
          <w:cs/>
        </w:rPr>
        <w:t>ฐานะการเงิน</w:t>
      </w:r>
      <w:r w:rsidRPr="00F7469D">
        <w:rPr>
          <w:rFonts w:asciiTheme="majorBidi" w:hAnsiTheme="majorBidi"/>
          <w:sz w:val="30"/>
          <w:szCs w:val="30"/>
          <w:cs/>
        </w:rPr>
        <w:t xml:space="preserve"> </w:t>
      </w:r>
      <w:r w:rsidRPr="00F7469D">
        <w:rPr>
          <w:rFonts w:asciiTheme="majorBidi" w:hAnsiTheme="majorBidi" w:hint="cs"/>
          <w:sz w:val="30"/>
          <w:szCs w:val="30"/>
          <w:cs/>
        </w:rPr>
        <w:t>และความสามารถในการชำระหนี้ของลูกค้า</w:t>
      </w:r>
      <w:r w:rsidRPr="00F7469D">
        <w:rPr>
          <w:rFonts w:asciiTheme="majorBidi" w:hAnsiTheme="majorBidi"/>
          <w:sz w:val="30"/>
          <w:szCs w:val="30"/>
          <w:cs/>
        </w:rPr>
        <w:t xml:space="preserve"> </w:t>
      </w:r>
      <w:r w:rsidRPr="00F7469D">
        <w:rPr>
          <w:rFonts w:asciiTheme="majorBidi" w:hAnsiTheme="majorBidi" w:hint="cs"/>
          <w:sz w:val="30"/>
          <w:szCs w:val="30"/>
          <w:cs/>
        </w:rPr>
        <w:t>รวมทั้งจัดให้มีการทบทวนวงเงินอย่างต่อเนื่องเพื่อปรับวงเงินให้เหมาะสมกับฐานะการเงินและพฤติกรรม</w:t>
      </w:r>
      <w:r w:rsidRPr="00DD77D5">
        <w:rPr>
          <w:rFonts w:asciiTheme="majorBidi" w:hAnsiTheme="majorBidi" w:hint="cs"/>
          <w:sz w:val="30"/>
          <w:szCs w:val="30"/>
          <w:cs/>
        </w:rPr>
        <w:t>การซื้อขายของลูกค้าในปัจจุบัน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ีกทั้งยังจำกัดวงเงินกู้ยืมเพื่อซื้อขายหลักทรัพย์ต่อลูกค้ารายใดรายหนึ่งไว้ไม่เกินกว่าเกณฑ์ที่ทางการกำหน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บริษัทยังมีกระบวนการในการกำหนดรายชื่อหลักทรัพย์ที่อนุญาตให้ซื้อขายในบัญชี</w:t>
      </w:r>
      <w:r w:rsidR="00645201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Pr="00DD77D5">
        <w:rPr>
          <w:rFonts w:asciiTheme="majorBidi" w:hAnsiTheme="majorBidi" w:hint="cs"/>
          <w:sz w:val="30"/>
          <w:szCs w:val="30"/>
          <w:cs/>
        </w:rPr>
        <w:t>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และกำหนดอัตรา</w:t>
      </w:r>
      <w:r w:rsidR="00645201">
        <w:rPr>
          <w:rFonts w:asciiTheme="majorBidi" w:hAnsiTheme="majorBidi" w:hint="cs"/>
          <w:sz w:val="30"/>
          <w:szCs w:val="30"/>
          <w:cs/>
        </w:rPr>
        <w:t>ส่วนของหลักประกันต่อเงินให้กู้ยืม</w:t>
      </w:r>
      <w:r w:rsidRPr="00DD77D5">
        <w:rPr>
          <w:rFonts w:asciiTheme="majorBidi" w:hAnsiTheme="majorBidi" w:hint="cs"/>
          <w:sz w:val="30"/>
          <w:szCs w:val="30"/>
          <w:cs/>
        </w:rPr>
        <w:t>ที่เหมาะสมสำหรับหลักทรัพย์แต่ละหลักทรัพย์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เพื่อคัดเลือกเฉพาะหลักทรัพย์ที่มีคุณภาพเหมาะสม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โดยบริษัทได้จัดตั้ง</w:t>
      </w:r>
      <w:r w:rsidRPr="00A16657">
        <w:rPr>
          <w:rFonts w:asciiTheme="majorBidi" w:hAnsiTheme="majorBidi" w:hint="cs"/>
          <w:sz w:val="30"/>
          <w:szCs w:val="30"/>
          <w:cs/>
        </w:rPr>
        <w:t>คณะอนุกรรมการพิจารณากลั่นกรองสินเชื่อทำหน้าที่พิจารณา</w:t>
      </w:r>
      <w:r w:rsidRPr="00DD77D5">
        <w:rPr>
          <w:rFonts w:asciiTheme="majorBidi" w:hAnsiTheme="majorBidi" w:hint="cs"/>
          <w:sz w:val="30"/>
          <w:szCs w:val="30"/>
          <w:cs/>
        </w:rPr>
        <w:t>นโยบายด้านเครดิต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ประเด็นที่เกี่ยวข้อง</w:t>
      </w:r>
      <w:r w:rsidR="00A16657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รวมถึงกำหนดรายชื่อหลักทรัพย์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ปริมาณการกระจุกตัวที่เหมาะสม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</w:t>
      </w:r>
      <w:r w:rsidR="007C5EE4">
        <w:rPr>
          <w:rFonts w:asciiTheme="majorBidi" w:hAnsiTheme="majorBidi" w:hint="cs"/>
          <w:sz w:val="30"/>
          <w:szCs w:val="30"/>
          <w:cs/>
        </w:rPr>
        <w:t>บ</w:t>
      </w:r>
      <w:r w:rsidRPr="00DD77D5">
        <w:rPr>
          <w:rFonts w:asciiTheme="majorBidi" w:hAnsiTheme="majorBidi" w:hint="cs"/>
          <w:sz w:val="30"/>
          <w:szCs w:val="30"/>
          <w:cs/>
        </w:rPr>
        <w:t>ริษัทมีแนวทางคัดเลือกหลักทรัพย์ที่มีคุณภาพโดยพิจารณาจากปัจจัยเชิงปริมาณ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และปัจจัยเชิงคุณภาพ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ประกอบด้วย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ปัจจัยพื้นฐาน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ค่าความผันผวน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ค่าความเสี่ยงด้านเครดิตที่</w:t>
      </w:r>
      <w:r w:rsidR="00F0290B">
        <w:rPr>
          <w:rFonts w:asciiTheme="majorBidi" w:hAnsiTheme="majorBidi" w:hint="cs"/>
          <w:sz w:val="30"/>
          <w:szCs w:val="30"/>
          <w:cs/>
        </w:rPr>
        <w:t>มีการคาดการณ์ในอนาคต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ค่าสหสัมพันธ์ของกลุ่มหลักทรัพย์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และปัจจัยด้านสภาพคล่องของหลักทรัพย์เพื่อการปล่อยกู้หลักทรัพย์ที่ดี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และสามารถควบคุมความเสี่ยง</w:t>
      </w:r>
      <w:r w:rsidR="00A16657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ด้าน</w:t>
      </w:r>
      <w:r w:rsidR="00645201">
        <w:rPr>
          <w:rFonts w:asciiTheme="majorBidi" w:hAnsiTheme="majorBidi" w:hint="cs"/>
          <w:sz w:val="30"/>
          <w:szCs w:val="30"/>
          <w:cs/>
        </w:rPr>
        <w:t>เครดิต</w:t>
      </w:r>
      <w:r w:rsidRPr="00DD77D5">
        <w:rPr>
          <w:rFonts w:asciiTheme="majorBidi" w:hAnsiTheme="majorBidi" w:hint="cs"/>
          <w:sz w:val="30"/>
          <w:szCs w:val="30"/>
          <w:cs/>
        </w:rPr>
        <w:t>ของบริษัทให้อยู่ในระดับที่ยอมรับได้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</w:p>
    <w:p w14:paraId="25FD0516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4DAEE6" w14:textId="1FA95D6D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</w:p>
    <w:p w14:paraId="2E3BB993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33B97E0" w14:textId="7169A631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บริษัทมีความเสี่ยงในบัญชีเงินสด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Cash Account) </w:t>
      </w:r>
      <w:r w:rsidRPr="00DD77D5">
        <w:rPr>
          <w:rFonts w:asciiTheme="majorBidi" w:hAnsiTheme="majorBidi" w:hint="cs"/>
          <w:sz w:val="30"/>
          <w:szCs w:val="30"/>
          <w:cs/>
        </w:rPr>
        <w:t>จากการที่ลูกค้าอาจไม่สามารถชำระราคาค่าซื้อหลักทรัพย์ได้เมื่อครบกำหนดชำระราคาภายใน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>2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วันทำการถัดจากวันที่ซื้อหลักทรัพย์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T+2) </w:t>
      </w:r>
      <w:r w:rsidRPr="00DD77D5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ความเสี่ยงดังกล่าวค่อนข้างจำกัด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เนื่องจากกฎเกณฑ์ที่เข้มงวดของทางการที่กำหนดให้ลูกค้าต้องวางหลักประกันไม่ต่ำกว่าร้อยละ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>20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ของวงเงินซื้อขายหลักทรัพย์ที่ได้รับในบัญชีดังกล่าว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อีกทั้งกระบวน</w:t>
      </w:r>
      <w:r w:rsidR="00DD72BC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การบังคับปิดสถานะการลงทุน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Force Sell) </w:t>
      </w:r>
      <w:r w:rsidRPr="00DD77D5">
        <w:rPr>
          <w:rFonts w:asciiTheme="majorBidi" w:hAnsiTheme="majorBidi" w:hint="cs"/>
          <w:sz w:val="30"/>
          <w:szCs w:val="30"/>
          <w:cs/>
        </w:rPr>
        <w:t>ภายในของบริษัทมีความรัดกุมทำให้ความเสี่ยงนี้ปรับลดลงอย่างมีนัยสำคัญ</w:t>
      </w:r>
    </w:p>
    <w:p w14:paraId="0BDB45A7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3E62FE" w14:textId="61ED523C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ทั้งนี้บริษัทมีการกำหนดมาตรการควบคุมความเสี่ยงให้เป็นไปตามเกณฑ์ภายในของบริษัท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และพิจารณาวงเงินให้เหมาะสมกับฐานะ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ความสามารถในการชำระหนี้ของลูกค้า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รวมถึงจัดให้มีการประเมินความเสี่ยงอย่างสม่ำเสมอผ่านกระบวนการทบทวนวงเงิน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และติดตามพฤติกรรมการซื้อขายหลักทรัพย์ของลูกค้า</w:t>
      </w:r>
      <w:r w:rsidR="007C5EE4">
        <w:rPr>
          <w:rFonts w:asciiTheme="majorBidi" w:hAnsiTheme="majorBidi"/>
          <w:sz w:val="30"/>
          <w:szCs w:val="30"/>
          <w:cs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อย่างใกล้ชิด</w:t>
      </w:r>
    </w:p>
    <w:p w14:paraId="1B39BD56" w14:textId="4A2CC20C" w:rsidR="004247B7" w:rsidRDefault="004247B7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4684BFD" w14:textId="4F8BB020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ความเสี่ยงจากการประกอบธุรกิจการเป็นตัวแทนซื้อขายสัญญาซื้อขายล่วงหน้า</w:t>
      </w:r>
    </w:p>
    <w:p w14:paraId="44346067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0381F12" w14:textId="0AB52E46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บริษัทมีความเสี่ยงจากการที่ลูกค้าอาจขาดทุนจากการลงทุนในสัญญาซื้อขายล่วงหน้าเกินกว่า</w:t>
      </w:r>
      <w:r w:rsidR="00D14132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เงินหลักประกันของลูกค้าที่วางไว้กับบริษัท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ซึ่งทำให้ไม่เพียงพอที่จะชำระหนี้กับสำนักหักบัญชีได้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ดังนั้นเพื่อเป็นการลดความเสี่ยงที่จะเกิดขึ้น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บริษัทจึงมีมาตรการควบคุมความเสี่ยงโดยจะคัดเลือกลูกค้าที่มีความรู้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ความเข้าใจ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หรือมีประสบการณ์การลงทุนในสัญญาซื้อขายล่วงหน้าตามเกณฑ์ภายในที่บริษัทกำหนดไว้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ดำเนินการพิจารณาวงเงินให้เหมาะสมกับฐานะความสามารถในการชำระหนี้ของลูกค้า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รวมถึงจัดให้มี</w:t>
      </w:r>
      <w:r w:rsidR="00A16657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การประเมินความเสี่ยงอย่างสม่ำเสมอผ่านกระบวนการทบทวนวงเงิน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และติดตามพฤติกรรมการซื้อขายสัญญาซื้อขายล่วงหน้าของลูกค้าอย่างใกล้ชิด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รวมถึงการควบคุมความเพียงพอของหลักประกันให้เป็นไปตามเกณฑ์ที่กำหนดโดยเคร่งครัด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เพื่อป้องกันความเสี่ยงจากการขาดทุนจำนวนมากในบัญชีลูกค้า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บังคับปิดสถานะเปิดรับความเสี่ยงสัญญาของลูกค้ากรณีที่ไม่สามารถนำหลักประกันมาวางเพิ่มเติมตามที่บริษัทกำหนดได้</w:t>
      </w:r>
    </w:p>
    <w:p w14:paraId="554209EC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40CEEFF" w14:textId="2D237467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ความเสี่ยงด้านเครดิตจากเงินลงทุน</w:t>
      </w:r>
    </w:p>
    <w:p w14:paraId="0CDE9E9D" w14:textId="77777777" w:rsidR="00DD77D5" w:rsidRPr="00A16657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8B6A02" w14:textId="7D1994EB" w:rsidR="00052D91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บริษัทมีความ</w:t>
      </w:r>
      <w:r w:rsidRPr="00F7469D">
        <w:rPr>
          <w:rFonts w:asciiTheme="majorBidi" w:hAnsiTheme="majorBidi" w:hint="cs"/>
          <w:sz w:val="30"/>
          <w:szCs w:val="30"/>
          <w:cs/>
        </w:rPr>
        <w:t>เสี่ยง</w:t>
      </w:r>
      <w:r w:rsidR="00C94FC5" w:rsidRPr="00F7469D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F7469D">
        <w:rPr>
          <w:rFonts w:asciiTheme="majorBidi" w:hAnsiTheme="majorBidi" w:hint="cs"/>
          <w:sz w:val="30"/>
          <w:szCs w:val="30"/>
          <w:cs/>
        </w:rPr>
        <w:t>จากเงิน</w:t>
      </w:r>
      <w:r w:rsidRPr="00DD77D5">
        <w:rPr>
          <w:rFonts w:asciiTheme="majorBidi" w:hAnsiTheme="majorBidi" w:hint="cs"/>
          <w:sz w:val="30"/>
          <w:szCs w:val="30"/>
          <w:cs/>
        </w:rPr>
        <w:t>ลงทุนในตราสารหนี้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Fixed Income Proprietary Trading Portfolio) </w:t>
      </w:r>
      <w:r w:rsidRPr="00DD77D5">
        <w:rPr>
          <w:rFonts w:asciiTheme="majorBidi" w:hAnsiTheme="majorBidi" w:hint="cs"/>
          <w:sz w:val="30"/>
          <w:szCs w:val="30"/>
          <w:cs/>
        </w:rPr>
        <w:t>ทั้งนี้บริษัทมีการจำกัดให้ลงทุนได้เฉพาะตราสารหนี้ที่มีความเสี่ยงด้านเครดิตของผู้ออกตราสารในระดับ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 xml:space="preserve">Thai Sovereign Risk </w:t>
      </w:r>
      <w:r w:rsidRPr="00DD77D5">
        <w:rPr>
          <w:rFonts w:asciiTheme="majorBidi" w:hAnsiTheme="majorBidi" w:hint="cs"/>
          <w:sz w:val="30"/>
          <w:szCs w:val="30"/>
          <w:cs/>
        </w:rPr>
        <w:t>เช่น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ตราสารหนี้ภาครัฐ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ตราสารหนี้ที่ออกและ</w:t>
      </w:r>
      <w:r w:rsidRPr="00DD77D5">
        <w:rPr>
          <w:rFonts w:asciiTheme="majorBidi" w:hAnsiTheme="majorBidi"/>
          <w:sz w:val="30"/>
          <w:szCs w:val="30"/>
          <w:cs/>
        </w:rPr>
        <w:t>/</w:t>
      </w:r>
      <w:r w:rsidRPr="00DD77D5">
        <w:rPr>
          <w:rFonts w:asciiTheme="majorBidi" w:hAnsiTheme="majorBidi" w:hint="cs"/>
          <w:sz w:val="30"/>
          <w:szCs w:val="30"/>
          <w:cs/>
        </w:rPr>
        <w:t>หรือค้ำประกันเงินต้นและ</w:t>
      </w:r>
      <w:r w:rsidRPr="00F7446E">
        <w:rPr>
          <w:rFonts w:asciiTheme="majorBidi" w:hAnsiTheme="majorBidi" w:hint="cs"/>
          <w:sz w:val="30"/>
          <w:szCs w:val="30"/>
          <w:cs/>
        </w:rPr>
        <w:t>ดอกเบี้ยโดยกระทรวงการคลัง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เพื่อให้เป็นไปตามนโยบายและแนวทางปฏิบัติสำหรับการลงทุนเพื่อการบริหาร</w:t>
      </w:r>
      <w:r w:rsidR="00DD72BC">
        <w:rPr>
          <w:rFonts w:asciiTheme="majorBidi" w:hAnsiTheme="majorBidi"/>
          <w:sz w:val="30"/>
          <w:szCs w:val="30"/>
        </w:rPr>
        <w:br/>
      </w:r>
      <w:r w:rsidRPr="00F7446E">
        <w:rPr>
          <w:rFonts w:asciiTheme="majorBidi" w:hAnsiTheme="majorBidi" w:hint="cs"/>
          <w:sz w:val="30"/>
          <w:szCs w:val="30"/>
          <w:cs/>
        </w:rPr>
        <w:t>สภาพคล่องของบริษัท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ณ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วันที่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="000930AE" w:rsidRPr="00F7446E">
        <w:rPr>
          <w:rFonts w:asciiTheme="majorBidi" w:hAnsiTheme="majorBidi" w:hint="cs"/>
          <w:sz w:val="30"/>
          <w:szCs w:val="30"/>
        </w:rPr>
        <w:t>31</w:t>
      </w:r>
      <w:r w:rsidRPr="00F7446E">
        <w:rPr>
          <w:rFonts w:asciiTheme="majorBidi" w:hAnsiTheme="majorBidi"/>
          <w:sz w:val="30"/>
          <w:szCs w:val="30"/>
        </w:rPr>
        <w:t xml:space="preserve"> </w:t>
      </w:r>
      <w:r w:rsidR="00120948" w:rsidRPr="00F7446E">
        <w:rPr>
          <w:rFonts w:asciiTheme="majorBidi" w:hAnsiTheme="majorBidi" w:hint="cs"/>
          <w:sz w:val="30"/>
          <w:szCs w:val="30"/>
          <w:cs/>
        </w:rPr>
        <w:t>ธันวาคม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Pr="00F7446E">
        <w:rPr>
          <w:rFonts w:asciiTheme="majorBidi" w:hAnsiTheme="majorBidi"/>
          <w:sz w:val="30"/>
          <w:szCs w:val="30"/>
        </w:rPr>
        <w:t xml:space="preserve">2563 </w:t>
      </w:r>
      <w:r w:rsidRPr="00F7446E">
        <w:rPr>
          <w:rFonts w:asciiTheme="majorBidi" w:hAnsiTheme="majorBidi" w:hint="cs"/>
          <w:sz w:val="30"/>
          <w:szCs w:val="30"/>
          <w:cs/>
        </w:rPr>
        <w:t>บริษัทมีเงินลงทุนในบัญชีเพื่อค้าตราสารหนี้ของบริษัทรวมทั้งสิ้น</w:t>
      </w:r>
      <w:r w:rsidR="00120948" w:rsidRPr="00F7446E">
        <w:rPr>
          <w:rFonts w:asciiTheme="majorBidi" w:hAnsiTheme="majorBidi" w:hint="cs"/>
          <w:sz w:val="30"/>
          <w:szCs w:val="30"/>
          <w:cs/>
        </w:rPr>
        <w:t xml:space="preserve"> </w:t>
      </w:r>
      <w:r w:rsidR="001D288B" w:rsidRPr="00F7446E">
        <w:rPr>
          <w:rFonts w:asciiTheme="majorBidi" w:hAnsiTheme="majorBidi"/>
          <w:sz w:val="30"/>
          <w:szCs w:val="30"/>
        </w:rPr>
        <w:t>53.</w:t>
      </w:r>
      <w:r w:rsidR="00B20D63">
        <w:rPr>
          <w:rFonts w:asciiTheme="majorBidi" w:hAnsiTheme="majorBidi"/>
          <w:sz w:val="30"/>
          <w:szCs w:val="30"/>
        </w:rPr>
        <w:t>8</w:t>
      </w:r>
      <w:r w:rsidRPr="00F7446E">
        <w:rPr>
          <w:rFonts w:asciiTheme="majorBidi" w:hAnsiTheme="majorBidi"/>
          <w:sz w:val="30"/>
          <w:szCs w:val="30"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ล</w:t>
      </w:r>
      <w:r w:rsidR="00B35C8C" w:rsidRPr="00F7446E">
        <w:rPr>
          <w:rFonts w:asciiTheme="majorBidi" w:hAnsiTheme="majorBidi" w:hint="cs"/>
          <w:sz w:val="30"/>
          <w:szCs w:val="30"/>
          <w:cs/>
        </w:rPr>
        <w:t>้านบาท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โดยเป็นพันธบัตรรัฐบาลจำนวน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="001D288B" w:rsidRPr="00F7446E">
        <w:rPr>
          <w:rFonts w:asciiTheme="majorBidi" w:hAnsiTheme="majorBidi"/>
          <w:sz w:val="30"/>
          <w:szCs w:val="30"/>
        </w:rPr>
        <w:t>43.2</w:t>
      </w:r>
      <w:r w:rsidRPr="00F7446E">
        <w:rPr>
          <w:rFonts w:asciiTheme="majorBidi" w:hAnsiTheme="majorBidi"/>
          <w:sz w:val="30"/>
          <w:szCs w:val="30"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ล้านบาท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และเป็นตราสารหนี้ภาคเอกชน</w:t>
      </w:r>
      <w:r w:rsidR="00A16657">
        <w:rPr>
          <w:rFonts w:asciiTheme="majorBidi" w:hAnsiTheme="majorBidi"/>
          <w:sz w:val="30"/>
          <w:szCs w:val="30"/>
        </w:rPr>
        <w:br/>
      </w:r>
      <w:r w:rsidRPr="00F7446E">
        <w:rPr>
          <w:rFonts w:asciiTheme="majorBidi" w:hAnsiTheme="majorBidi" w:hint="cs"/>
          <w:sz w:val="30"/>
          <w:szCs w:val="30"/>
          <w:cs/>
        </w:rPr>
        <w:t>จำนวน</w:t>
      </w:r>
      <w:r w:rsidRPr="00F7446E">
        <w:rPr>
          <w:rFonts w:asciiTheme="majorBidi" w:hAnsiTheme="majorBidi"/>
          <w:sz w:val="30"/>
          <w:szCs w:val="30"/>
          <w:cs/>
        </w:rPr>
        <w:t xml:space="preserve"> </w:t>
      </w:r>
      <w:r w:rsidR="001D288B" w:rsidRPr="00F7446E">
        <w:rPr>
          <w:rFonts w:asciiTheme="majorBidi" w:hAnsiTheme="majorBidi"/>
          <w:sz w:val="30"/>
          <w:szCs w:val="30"/>
        </w:rPr>
        <w:t>10.</w:t>
      </w:r>
      <w:r w:rsidR="00DA657E">
        <w:rPr>
          <w:rFonts w:asciiTheme="majorBidi" w:hAnsiTheme="majorBidi"/>
          <w:sz w:val="30"/>
          <w:szCs w:val="30"/>
        </w:rPr>
        <w:t>6</w:t>
      </w:r>
      <w:r w:rsidRPr="00F7446E">
        <w:rPr>
          <w:rFonts w:asciiTheme="majorBidi" w:hAnsiTheme="majorBidi"/>
          <w:sz w:val="30"/>
          <w:szCs w:val="30"/>
        </w:rPr>
        <w:t xml:space="preserve"> </w:t>
      </w:r>
      <w:r w:rsidRPr="00F7446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13ED69F" w14:textId="22BC5713" w:rsidR="007B142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E65280E" w14:textId="4236495C" w:rsidR="007B1420" w:rsidRPr="007C5EE4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7C5EE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ความเสี่ยงด้านเครดิตจากเงินสดและรายการเทียบเท่าเงินสดและ</w:t>
      </w:r>
      <w:r w:rsidR="00E16A6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สินทรัพย์</w:t>
      </w:r>
      <w:r w:rsidRPr="007C5EE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อนุพันธ์</w:t>
      </w:r>
    </w:p>
    <w:p w14:paraId="182BCE0D" w14:textId="638C9A78" w:rsidR="007B1420" w:rsidRPr="007C5EE4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40ECDF4" w14:textId="383F12F8" w:rsidR="007B142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7C5EE4">
        <w:rPr>
          <w:rFonts w:asciiTheme="majorBidi" w:hAnsiTheme="majorBidi" w:hint="cs"/>
          <w:sz w:val="30"/>
          <w:szCs w:val="30"/>
          <w:cs/>
        </w:rPr>
        <w:t>ฐานะเปิดต่อความเสี่ยงด้านเครดิตของบริษัทที่เกิดจากเงินสดและรายการเทียบเท่าเงินสดและ</w:t>
      </w:r>
      <w:r w:rsidR="00217DC6">
        <w:rPr>
          <w:rFonts w:asciiTheme="majorBidi" w:hAnsiTheme="majorBidi" w:hint="cs"/>
          <w:sz w:val="30"/>
          <w:szCs w:val="30"/>
          <w:cs/>
        </w:rPr>
        <w:t>สินทรัพย์</w:t>
      </w:r>
      <w:r w:rsidR="0066164A">
        <w:rPr>
          <w:rFonts w:asciiTheme="majorBidi" w:hAnsiTheme="majorBidi"/>
          <w:sz w:val="30"/>
          <w:szCs w:val="30"/>
        </w:rPr>
        <w:br/>
      </w:r>
      <w:r w:rsidRPr="007C5EE4">
        <w:rPr>
          <w:rFonts w:asciiTheme="majorBidi" w:hAnsiTheme="majorBidi" w:hint="cs"/>
          <w:sz w:val="30"/>
          <w:szCs w:val="30"/>
          <w:cs/>
        </w:rPr>
        <w:t>อนุพันธ์</w:t>
      </w:r>
      <w:r w:rsidRPr="007C5EE4">
        <w:rPr>
          <w:rFonts w:asciiTheme="majorBidi" w:hAnsiTheme="majorBidi"/>
          <w:sz w:val="30"/>
          <w:szCs w:val="30"/>
          <w:cs/>
        </w:rPr>
        <w:t xml:space="preserve"> </w:t>
      </w:r>
      <w:r w:rsidRPr="007C5EE4">
        <w:rPr>
          <w:rFonts w:asciiTheme="majorBidi" w:hAnsiTheme="majorBidi" w:hint="cs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ถูกจำกัดเนื่องจากคู่สัญญาเป็นธนาคารและสถาบันการเงินที่มีอันดับความน่าเชื่อถือที่ระดับ</w:t>
      </w:r>
      <w:r w:rsidRPr="007C5EE4">
        <w:rPr>
          <w:rFonts w:asciiTheme="majorBidi" w:hAnsiTheme="majorBidi"/>
          <w:sz w:val="30"/>
          <w:szCs w:val="30"/>
          <w:cs/>
        </w:rPr>
        <w:t xml:space="preserve"> </w:t>
      </w:r>
      <w:r w:rsidR="007C5EE4">
        <w:rPr>
          <w:rFonts w:asciiTheme="majorBidi" w:hAnsiTheme="majorBidi"/>
          <w:sz w:val="30"/>
          <w:szCs w:val="30"/>
        </w:rPr>
        <w:t>BBB-</w:t>
      </w:r>
      <w:r w:rsidRPr="007C5EE4">
        <w:rPr>
          <w:rFonts w:asciiTheme="majorBidi" w:hAnsiTheme="majorBidi"/>
          <w:sz w:val="30"/>
          <w:szCs w:val="30"/>
        </w:rPr>
        <w:t xml:space="preserve"> </w:t>
      </w:r>
      <w:r w:rsidRPr="007C5EE4">
        <w:rPr>
          <w:rFonts w:asciiTheme="majorBidi" w:hAnsiTheme="majorBidi" w:hint="cs"/>
          <w:sz w:val="30"/>
          <w:szCs w:val="30"/>
          <w:cs/>
        </w:rPr>
        <w:t>เป็นอย่างน้อยซึ่งประเมินโดย</w:t>
      </w:r>
      <w:r w:rsidR="007C5EE4">
        <w:rPr>
          <w:rFonts w:asciiTheme="majorBidi" w:hAnsiTheme="majorBidi" w:hint="cs"/>
          <w:sz w:val="30"/>
          <w:szCs w:val="30"/>
          <w:cs/>
        </w:rPr>
        <w:t>ฝ่ายบริหารความเสี่ยง</w:t>
      </w:r>
      <w:r w:rsidR="00A16657">
        <w:rPr>
          <w:rFonts w:asciiTheme="majorBidi" w:hAnsiTheme="majorBidi" w:hint="cs"/>
          <w:sz w:val="30"/>
          <w:szCs w:val="30"/>
          <w:cs/>
        </w:rPr>
        <w:t>และ</w:t>
      </w:r>
      <w:r w:rsidR="007C5EE4">
        <w:rPr>
          <w:rFonts w:asciiTheme="majorBidi" w:hAnsiTheme="majorBidi" w:hint="cs"/>
          <w:sz w:val="30"/>
          <w:szCs w:val="30"/>
          <w:cs/>
        </w:rPr>
        <w:t xml:space="preserve">ผ่านความเห็นชอบจากคณะอนุกรรมการพิจารณากลั่นกรองสินเชื่อ </w:t>
      </w:r>
      <w:r w:rsidR="00A16657">
        <w:rPr>
          <w:rFonts w:asciiTheme="majorBidi" w:hAnsiTheme="majorBidi" w:hint="cs"/>
          <w:sz w:val="30"/>
          <w:szCs w:val="30"/>
          <w:cs/>
        </w:rPr>
        <w:t>โดย</w:t>
      </w:r>
      <w:r w:rsidRPr="007C5EE4">
        <w:rPr>
          <w:rFonts w:asciiTheme="majorBidi" w:hAnsiTheme="majorBidi" w:hint="cs"/>
          <w:sz w:val="30"/>
          <w:szCs w:val="30"/>
          <w:cs/>
        </w:rPr>
        <w:t>บริษัทพิจารณาว่ามีความเสี่ยงด้านเครดิตต่ำ</w:t>
      </w:r>
      <w:r w:rsidR="007C5EE4">
        <w:rPr>
          <w:rFonts w:asciiTheme="majorBidi" w:hAnsiTheme="majorBidi" w:hint="cs"/>
          <w:sz w:val="30"/>
          <w:szCs w:val="30"/>
          <w:cs/>
        </w:rPr>
        <w:t>และเป็นไปตามขอบเขต</w:t>
      </w:r>
      <w:r w:rsidR="006459B3">
        <w:rPr>
          <w:rFonts w:asciiTheme="majorBidi" w:hAnsiTheme="majorBidi" w:hint="cs"/>
          <w:sz w:val="30"/>
          <w:szCs w:val="30"/>
          <w:cs/>
        </w:rPr>
        <w:t>ความเสี่ยงที่ยอมรับได้</w:t>
      </w:r>
    </w:p>
    <w:p w14:paraId="7F6B1283" w14:textId="77777777" w:rsidR="007B142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53E529D1" w14:textId="7297BFDE" w:rsidR="00DD77D5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274E5B" w14:textId="61BED5D3" w:rsidR="007B4950" w:rsidRDefault="00DD77D5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41034">
        <w:rPr>
          <w:rFonts w:asciiTheme="majorBidi" w:hAnsiTheme="majorBidi"/>
          <w:b/>
          <w:bCs/>
          <w:i/>
          <w:iCs/>
          <w:sz w:val="30"/>
          <w:szCs w:val="30"/>
        </w:rPr>
        <w:t>5.2.</w:t>
      </w:r>
      <w:r w:rsidR="005F2E26" w:rsidRPr="00B41034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5F2E26" w:rsidRPr="00B41034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7B4950" w:rsidRPr="00B41034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11DFA28" w14:textId="77777777" w:rsidR="002142C1" w:rsidRP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AF67266" w14:textId="56954B7E" w:rsidR="00DD77D5" w:rsidRDefault="00DD77D5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บริษัทอาจเผชิญความเสี่ยงด้านสภาพคล่องเมื่อบริษัทไม่สามารถเปลี่ยนสินทรัพย์เป็นเงินสดได้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หรือไม่สามารถจัดหาเงินทุนได้เพียงพอ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หรือสามารถจัดหาเงินทุนได้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แต่ต้นทุนการจัดหาเงินสูงเกินกว่าระดับที่ยอมรับได้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รวมถึงความเสี่ยงที่ไม่สามารถยกเลิก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Unwind) </w:t>
      </w:r>
      <w:r w:rsidRPr="00DD77D5">
        <w:rPr>
          <w:rFonts w:asciiTheme="majorBidi" w:hAnsiTheme="majorBidi" w:hint="cs"/>
          <w:sz w:val="30"/>
          <w:szCs w:val="30"/>
          <w:cs/>
        </w:rPr>
        <w:t>หรือหักกลบ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Offset)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ความเสี่ยงที่มีอยู่ได้จากสินทรัพย์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ทำให้ต้องขายสินทรัพย์ในราคาต่ำกว่าต้นทุนที่ซื้อมาเนื่องจากสินทรัพย์นั้นมีสภาพคล่องต่ำ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หรือเกิดภาวะตลาดขาดสภาพคล่องซึ่งอาจส่งผลกระทบต่อฐานะการเงินของบริษัททั้งในปัจจุบันและอนาคต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รวมทั้งการบริหารสภาพคล่องของเงินคงเหลือของลูกค้า</w:t>
      </w:r>
    </w:p>
    <w:p w14:paraId="387E12D1" w14:textId="77777777" w:rsidR="002142C1" w:rsidRP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9EB7329" w14:textId="3AC4AF48" w:rsidR="00F7469D" w:rsidRDefault="00356B6F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56B6F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56B6F">
        <w:rPr>
          <w:rFonts w:asciiTheme="majorBidi" w:hAnsiTheme="majorBidi"/>
          <w:sz w:val="30"/>
          <w:szCs w:val="30"/>
          <w:cs/>
        </w:rPr>
        <w:t xml:space="preserve"> </w:t>
      </w:r>
      <w:r w:rsidRPr="00356B6F">
        <w:rPr>
          <w:rFonts w:asciiTheme="majorBidi" w:hAnsiTheme="majorBidi" w:hint="cs"/>
          <w:sz w:val="30"/>
          <w:szCs w:val="30"/>
          <w:cs/>
        </w:rPr>
        <w:t>ณ</w:t>
      </w:r>
      <w:r w:rsidRPr="00356B6F">
        <w:rPr>
          <w:rFonts w:asciiTheme="majorBidi" w:hAnsiTheme="majorBidi"/>
          <w:sz w:val="30"/>
          <w:szCs w:val="30"/>
          <w:cs/>
        </w:rPr>
        <w:t xml:space="preserve"> </w:t>
      </w:r>
      <w:r w:rsidRPr="00356B6F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356B6F">
        <w:rPr>
          <w:rFonts w:asciiTheme="majorBidi" w:hAnsiTheme="majorBidi"/>
          <w:sz w:val="30"/>
          <w:szCs w:val="30"/>
          <w:cs/>
        </w:rPr>
        <w:t xml:space="preserve"> </w:t>
      </w:r>
      <w:r w:rsidRPr="00356B6F">
        <w:rPr>
          <w:rFonts w:asciiTheme="majorBidi" w:hAnsiTheme="majorBidi" w:hint="cs"/>
          <w:sz w:val="30"/>
          <w:szCs w:val="30"/>
          <w:cs/>
        </w:rPr>
        <w:t>โดยจำนวนเงินเป็นจำนวนขั้นต้นซึ่งไม่ได้คิดลด</w:t>
      </w:r>
      <w:r w:rsidRPr="00356B6F">
        <w:rPr>
          <w:rFonts w:asciiTheme="majorBidi" w:hAnsiTheme="majorBidi"/>
          <w:sz w:val="30"/>
          <w:szCs w:val="30"/>
          <w:cs/>
        </w:rPr>
        <w:t xml:space="preserve"> </w:t>
      </w:r>
      <w:r w:rsidRPr="00356B6F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26854336" w14:textId="77777777" w:rsidR="002142C1" w:rsidRP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474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2"/>
        <w:gridCol w:w="988"/>
        <w:gridCol w:w="270"/>
        <w:gridCol w:w="990"/>
        <w:gridCol w:w="236"/>
        <w:gridCol w:w="1024"/>
        <w:gridCol w:w="236"/>
        <w:gridCol w:w="948"/>
      </w:tblGrid>
      <w:tr w:rsidR="0012189D" w:rsidRPr="0012189D" w14:paraId="76BEEA9C" w14:textId="77777777" w:rsidTr="0012189D">
        <w:trPr>
          <w:tblHeader/>
        </w:trPr>
        <w:tc>
          <w:tcPr>
            <w:tcW w:w="2520" w:type="dxa"/>
            <w:vAlign w:val="bottom"/>
          </w:tcPr>
          <w:p w14:paraId="03020969" w14:textId="77777777" w:rsidR="0012189D" w:rsidRPr="00F7446E" w:rsidRDefault="0012189D" w:rsidP="00C320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9"/>
            <w:vAlign w:val="bottom"/>
          </w:tcPr>
          <w:p w14:paraId="1B2F0AD2" w14:textId="253B0B8A" w:rsidR="0012189D" w:rsidRPr="00F7446E" w:rsidRDefault="0012189D" w:rsidP="00C320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F744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</w:p>
        </w:tc>
      </w:tr>
      <w:tr w:rsidR="00DA657E" w:rsidRPr="0012189D" w14:paraId="473B9BFD" w14:textId="77777777" w:rsidTr="0085768F">
        <w:trPr>
          <w:tblHeader/>
        </w:trPr>
        <w:tc>
          <w:tcPr>
            <w:tcW w:w="2520" w:type="dxa"/>
            <w:vAlign w:val="bottom"/>
          </w:tcPr>
          <w:p w14:paraId="4B21CCFF" w14:textId="5DAB7626" w:rsidR="00DA657E" w:rsidRPr="00F7446E" w:rsidRDefault="00DA657E" w:rsidP="00C320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E0036" w14:textId="6239C79B" w:rsidR="00DA657E" w:rsidRPr="00F7446E" w:rsidRDefault="00DA657E" w:rsidP="00C3203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C6ADD4E" w14:textId="77777777" w:rsidR="00DA657E" w:rsidRPr="00F7446E" w:rsidRDefault="00DA657E" w:rsidP="00C320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8" w:type="dxa"/>
            <w:gridSpan w:val="5"/>
            <w:vAlign w:val="bottom"/>
          </w:tcPr>
          <w:p w14:paraId="24C11C7E" w14:textId="025D9DAF" w:rsidR="00DA657E" w:rsidRPr="00F7446E" w:rsidRDefault="00DA657E" w:rsidP="00C3203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1F6EC320" w14:textId="77777777" w:rsidR="00DA657E" w:rsidRPr="00F7446E" w:rsidRDefault="00DA657E" w:rsidP="00C320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1484D712" w14:textId="11DEBC6E" w:rsidR="00DA657E" w:rsidRPr="00F7446E" w:rsidRDefault="00DA657E" w:rsidP="00C320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57E" w:rsidRPr="0012189D" w14:paraId="737BF8BF" w14:textId="77777777" w:rsidTr="0085768F">
        <w:trPr>
          <w:tblHeader/>
        </w:trPr>
        <w:tc>
          <w:tcPr>
            <w:tcW w:w="2520" w:type="dxa"/>
            <w:vAlign w:val="bottom"/>
          </w:tcPr>
          <w:p w14:paraId="357E4A3F" w14:textId="77777777" w:rsidR="00DA657E" w:rsidRPr="00F7446E" w:rsidRDefault="00DA657E" w:rsidP="00DA657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F31AAB" w14:textId="77777777" w:rsidR="00DA657E" w:rsidRPr="00F7446E" w:rsidRDefault="00DA657E" w:rsidP="00DA657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152EC69" w14:textId="77777777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8" w:type="dxa"/>
            <w:gridSpan w:val="5"/>
            <w:vAlign w:val="bottom"/>
          </w:tcPr>
          <w:p w14:paraId="55444D43" w14:textId="766820B0" w:rsidR="00DA657E" w:rsidRPr="00F7446E" w:rsidRDefault="00DA657E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  <w:tc>
          <w:tcPr>
            <w:tcW w:w="236" w:type="dxa"/>
            <w:vAlign w:val="bottom"/>
          </w:tcPr>
          <w:p w14:paraId="3854EA5E" w14:textId="77777777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2CAFE89F" w14:textId="77777777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57E" w:rsidRPr="0012189D" w14:paraId="67734D55" w14:textId="77777777" w:rsidTr="0012189D">
        <w:trPr>
          <w:tblHeader/>
        </w:trPr>
        <w:tc>
          <w:tcPr>
            <w:tcW w:w="2520" w:type="dxa"/>
            <w:vAlign w:val="bottom"/>
          </w:tcPr>
          <w:p w14:paraId="44064523" w14:textId="5C76E2CB" w:rsidR="00DA657E" w:rsidRPr="00F7446E" w:rsidRDefault="00DA657E" w:rsidP="00DA657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1F6BA16" w14:textId="77777777" w:rsidR="00DA657E" w:rsidRPr="00F7446E" w:rsidRDefault="00DA657E" w:rsidP="00DA657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F9718FF" w14:textId="014DBBE2" w:rsidR="00DA657E" w:rsidRPr="00F7446E" w:rsidRDefault="00DA657E" w:rsidP="00DA657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</w:tcPr>
          <w:p w14:paraId="22A6BAD7" w14:textId="77777777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15A9987" w14:textId="1E2D7112" w:rsidR="00DA657E" w:rsidRPr="00F7446E" w:rsidRDefault="00DA657E" w:rsidP="00DA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F7446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F7446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BC0BE90" w14:textId="77777777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5B7127" w14:textId="50577A35" w:rsidR="00DA657E" w:rsidRPr="00F7446E" w:rsidRDefault="00DA657E" w:rsidP="00DA657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F7446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F744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7446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F7446E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F7446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10D304" w14:textId="77777777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BFF05" w14:textId="46F83136" w:rsidR="00DA657E" w:rsidRPr="00F7446E" w:rsidRDefault="00DA657E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F7446E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F744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7446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F744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7446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2F32FFD" w14:textId="77777777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685008E" w14:textId="3A84C0A1" w:rsidR="00DA657E" w:rsidRPr="00F7446E" w:rsidRDefault="00DA657E" w:rsidP="00DA657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657E" w:rsidRPr="0012189D" w14:paraId="71E2F5CE" w14:textId="77777777" w:rsidTr="0012189D">
        <w:tc>
          <w:tcPr>
            <w:tcW w:w="2520" w:type="dxa"/>
          </w:tcPr>
          <w:p w14:paraId="15166BD8" w14:textId="77777777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9"/>
          </w:tcPr>
          <w:p w14:paraId="315DADD8" w14:textId="4EFC47A5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446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7446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F7446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A657E" w:rsidRPr="0012189D" w14:paraId="0784174A" w14:textId="77777777" w:rsidTr="0012189D">
        <w:tc>
          <w:tcPr>
            <w:tcW w:w="2520" w:type="dxa"/>
            <w:hideMark/>
          </w:tcPr>
          <w:p w14:paraId="0D801BCE" w14:textId="77777777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6B76C08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5B8193E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42AD2B0D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6F29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0A3EC6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6172BB1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1F3DF25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470F8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</w:tcPr>
          <w:p w14:paraId="0C67DC88" w14:textId="77777777" w:rsidR="00DA657E" w:rsidRPr="00F7446E" w:rsidRDefault="00DA657E" w:rsidP="00DA65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A657E" w:rsidRPr="0012189D" w14:paraId="3C98783E" w14:textId="77777777" w:rsidTr="0012189D">
        <w:tc>
          <w:tcPr>
            <w:tcW w:w="2520" w:type="dxa"/>
            <w:hideMark/>
          </w:tcPr>
          <w:p w14:paraId="717E291A" w14:textId="4C773F65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7446E">
              <w:rPr>
                <w:rFonts w:asciiTheme="majorBidi" w:hAnsi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FFBC5A1" w14:textId="3E3D4845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1,750,000</w:t>
            </w:r>
          </w:p>
        </w:tc>
        <w:tc>
          <w:tcPr>
            <w:tcW w:w="272" w:type="dxa"/>
          </w:tcPr>
          <w:p w14:paraId="48D97CA4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5A8F8089" w14:textId="39E1985B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1,750,000</w:t>
            </w:r>
          </w:p>
        </w:tc>
        <w:tc>
          <w:tcPr>
            <w:tcW w:w="270" w:type="dxa"/>
          </w:tcPr>
          <w:p w14:paraId="4E42E342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152C7F" w14:textId="4618DB86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58F5F5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9E0682F" w14:textId="28BC6EB3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09A50D" w14:textId="77777777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6B768350" w14:textId="744FE159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1,750,000</w:t>
            </w:r>
          </w:p>
        </w:tc>
      </w:tr>
      <w:tr w:rsidR="00DA657E" w:rsidRPr="0012189D" w14:paraId="5E8F41D5" w14:textId="77777777" w:rsidTr="0012189D">
        <w:tc>
          <w:tcPr>
            <w:tcW w:w="2520" w:type="dxa"/>
            <w:hideMark/>
          </w:tcPr>
          <w:p w14:paraId="4049B6D1" w14:textId="1455ACF1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7446E">
              <w:rPr>
                <w:rFonts w:asciiTheme="majorBidi" w:hAnsiTheme="majorBidi" w:hint="cs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</w:tcPr>
          <w:p w14:paraId="6182B03D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6F75706" w14:textId="0B3A956A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717,318</w:t>
            </w:r>
          </w:p>
        </w:tc>
        <w:tc>
          <w:tcPr>
            <w:tcW w:w="272" w:type="dxa"/>
          </w:tcPr>
          <w:p w14:paraId="39D27EFC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4206E77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5E6269" w14:textId="5B493FC6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717,318</w:t>
            </w:r>
          </w:p>
        </w:tc>
        <w:tc>
          <w:tcPr>
            <w:tcW w:w="270" w:type="dxa"/>
          </w:tcPr>
          <w:p w14:paraId="4EF24051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EB3BAE" w14:textId="77777777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9A4C07" w14:textId="4C5D3F6D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6371E6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05721CC" w14:textId="77777777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1557BA" w14:textId="7D49AB07" w:rsidR="00DA657E" w:rsidRPr="00F7446E" w:rsidRDefault="00DA657E" w:rsidP="00DA657E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D345E0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1B2AFD6F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5F62250" w14:textId="20453C6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717,318</w:t>
            </w:r>
          </w:p>
        </w:tc>
      </w:tr>
      <w:tr w:rsidR="00DA657E" w:rsidRPr="0012189D" w14:paraId="02963E15" w14:textId="77777777" w:rsidTr="0012189D">
        <w:tc>
          <w:tcPr>
            <w:tcW w:w="2520" w:type="dxa"/>
            <w:hideMark/>
          </w:tcPr>
          <w:p w14:paraId="38DD825D" w14:textId="47C43202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7446E">
              <w:rPr>
                <w:rFonts w:asciiTheme="majorBidi" w:hAnsiTheme="majorBidi" w:hint="cs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</w:tcPr>
          <w:p w14:paraId="24DEF889" w14:textId="0CD79018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2,595,973</w:t>
            </w:r>
          </w:p>
        </w:tc>
        <w:tc>
          <w:tcPr>
            <w:tcW w:w="272" w:type="dxa"/>
          </w:tcPr>
          <w:p w14:paraId="18F175F1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02464DAF" w14:textId="44BFA423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2,595,973</w:t>
            </w:r>
          </w:p>
        </w:tc>
        <w:tc>
          <w:tcPr>
            <w:tcW w:w="270" w:type="dxa"/>
          </w:tcPr>
          <w:p w14:paraId="5E1EEFB7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DF21B6" w14:textId="0185DA84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1D38FC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61FC44F" w14:textId="735599B3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BADD58" w14:textId="77777777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1AF34B23" w14:textId="0708AE22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2,595,973</w:t>
            </w:r>
          </w:p>
        </w:tc>
      </w:tr>
      <w:tr w:rsidR="00DA657E" w:rsidRPr="0012189D" w14:paraId="0FE343E6" w14:textId="77777777" w:rsidTr="0012189D">
        <w:trPr>
          <w:trHeight w:val="119"/>
        </w:trPr>
        <w:tc>
          <w:tcPr>
            <w:tcW w:w="2520" w:type="dxa"/>
          </w:tcPr>
          <w:p w14:paraId="65B94AE2" w14:textId="235DF8DC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hint="cs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990" w:type="dxa"/>
          </w:tcPr>
          <w:p w14:paraId="107AB2F8" w14:textId="282EE0CE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F7446E">
              <w:rPr>
                <w:rFonts w:ascii="Angsana New" w:hAnsi="Angsana New"/>
                <w:sz w:val="26"/>
                <w:szCs w:val="26"/>
              </w:rPr>
              <w:t>,</w:t>
            </w:r>
            <w:r w:rsidRPr="00F7446E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F7446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4E309907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96B7F94" w14:textId="65F27725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F7446E">
              <w:rPr>
                <w:rFonts w:ascii="Angsana New" w:hAnsi="Angsana New"/>
                <w:sz w:val="26"/>
                <w:szCs w:val="26"/>
              </w:rPr>
              <w:t>,</w:t>
            </w:r>
            <w:r w:rsidRPr="00F7446E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F7446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C0A2907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D4F0B2" w14:textId="361A88C9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22BFF1" w14:textId="77777777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02A743F" w14:textId="32FE564B" w:rsidR="00DA657E" w:rsidRPr="00F7446E" w:rsidRDefault="00DA657E" w:rsidP="00DA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BA3361" w14:textId="0E3333D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3D520DAC" w14:textId="33326255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F7446E">
              <w:rPr>
                <w:rFonts w:ascii="Angsana New" w:hAnsi="Angsana New"/>
                <w:sz w:val="26"/>
                <w:szCs w:val="26"/>
              </w:rPr>
              <w:t>,</w:t>
            </w:r>
            <w:r w:rsidRPr="00F7446E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F7446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A657E" w:rsidRPr="0012189D" w14:paraId="2E0CE185" w14:textId="77777777" w:rsidTr="0012189D">
        <w:trPr>
          <w:trHeight w:val="119"/>
        </w:trPr>
        <w:tc>
          <w:tcPr>
            <w:tcW w:w="2520" w:type="dxa"/>
          </w:tcPr>
          <w:p w14:paraId="7E54F2E9" w14:textId="4637159D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/>
                <w:sz w:val="26"/>
                <w:szCs w:val="26"/>
                <w:cs/>
              </w:rPr>
            </w:pPr>
            <w:r w:rsidRPr="00F7446E">
              <w:rPr>
                <w:rFonts w:asciiTheme="majorBidi" w:hAnsi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BF7C304" w14:textId="79213D8F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28,302</w:t>
            </w:r>
          </w:p>
        </w:tc>
        <w:tc>
          <w:tcPr>
            <w:tcW w:w="272" w:type="dxa"/>
          </w:tcPr>
          <w:p w14:paraId="0B01395D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49024E25" w14:textId="7F1938FB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20,977</w:t>
            </w:r>
          </w:p>
        </w:tc>
        <w:tc>
          <w:tcPr>
            <w:tcW w:w="270" w:type="dxa"/>
          </w:tcPr>
          <w:p w14:paraId="787CC578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B0793D" w14:textId="71C61991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7,352</w:t>
            </w:r>
          </w:p>
        </w:tc>
        <w:tc>
          <w:tcPr>
            <w:tcW w:w="236" w:type="dxa"/>
          </w:tcPr>
          <w:p w14:paraId="3E2801B0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D57F54" w14:textId="14B77E9E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36" w:type="dxa"/>
          </w:tcPr>
          <w:p w14:paraId="5C826A71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571725AA" w14:textId="561F9121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446E">
              <w:rPr>
                <w:rFonts w:ascii="Angsana New" w:hAnsi="Angsana New"/>
                <w:sz w:val="26"/>
                <w:szCs w:val="26"/>
              </w:rPr>
              <w:t>28,801</w:t>
            </w:r>
          </w:p>
        </w:tc>
      </w:tr>
      <w:tr w:rsidR="00DA657E" w:rsidRPr="0012189D" w14:paraId="7B52FDB2" w14:textId="77777777" w:rsidTr="0012189D">
        <w:tc>
          <w:tcPr>
            <w:tcW w:w="2520" w:type="dxa"/>
          </w:tcPr>
          <w:p w14:paraId="1B40547B" w14:textId="77777777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5C2DC" w14:textId="511C9A4E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5,525,554</w:t>
            </w:r>
          </w:p>
        </w:tc>
        <w:tc>
          <w:tcPr>
            <w:tcW w:w="272" w:type="dxa"/>
          </w:tcPr>
          <w:p w14:paraId="28413309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FB430" w14:textId="578B2B78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7446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,518,229</w:t>
            </w:r>
          </w:p>
        </w:tc>
        <w:tc>
          <w:tcPr>
            <w:tcW w:w="270" w:type="dxa"/>
          </w:tcPr>
          <w:p w14:paraId="54C0800F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AB7E" w14:textId="79D4ACFD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7446E">
              <w:rPr>
                <w:rFonts w:ascii="Angsana New" w:hAnsi="Angsana New"/>
                <w:b/>
                <w:bCs/>
                <w:sz w:val="26"/>
                <w:szCs w:val="26"/>
              </w:rPr>
              <w:t>7,352</w:t>
            </w:r>
          </w:p>
        </w:tc>
        <w:tc>
          <w:tcPr>
            <w:tcW w:w="236" w:type="dxa"/>
          </w:tcPr>
          <w:p w14:paraId="59A8FE21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A0D7B" w14:textId="7FACAC4F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7446E">
              <w:rPr>
                <w:rFonts w:ascii="Angsana New" w:hAnsi="Angsana New"/>
                <w:b/>
                <w:bCs/>
                <w:sz w:val="26"/>
                <w:szCs w:val="26"/>
              </w:rPr>
              <w:t>472</w:t>
            </w:r>
          </w:p>
        </w:tc>
        <w:tc>
          <w:tcPr>
            <w:tcW w:w="236" w:type="dxa"/>
          </w:tcPr>
          <w:p w14:paraId="3F540B30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85D5F" w14:textId="482D96CA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5,526,053</w:t>
            </w:r>
          </w:p>
        </w:tc>
      </w:tr>
      <w:tr w:rsidR="00DA657E" w:rsidRPr="0012189D" w14:paraId="7E9AE0C8" w14:textId="77777777" w:rsidTr="0012189D">
        <w:tc>
          <w:tcPr>
            <w:tcW w:w="2520" w:type="dxa"/>
          </w:tcPr>
          <w:p w14:paraId="39DB7CFE" w14:textId="77777777" w:rsidR="00DA657E" w:rsidRPr="00F7446E" w:rsidRDefault="00DA657E" w:rsidP="00DA65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56E255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435AA5A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FF83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AFCA4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ACDF6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DC1A8E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F3784C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65AFD16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2FFA1C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A657E" w:rsidRPr="0012189D" w14:paraId="1B9621B0" w14:textId="77777777" w:rsidTr="0012189D">
        <w:tc>
          <w:tcPr>
            <w:tcW w:w="2520" w:type="dxa"/>
            <w:hideMark/>
          </w:tcPr>
          <w:p w14:paraId="16AE5CFC" w14:textId="193C0613" w:rsidR="00DA657E" w:rsidRPr="00F7446E" w:rsidRDefault="00DA657E" w:rsidP="00DA657E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3A31DAA2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59D3D57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1C46E6D5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124401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C7D745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9A440B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4310288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73AFF83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</w:tcPr>
          <w:p w14:paraId="04B1299D" w14:textId="77777777" w:rsidR="00DA657E" w:rsidRPr="00F7446E" w:rsidRDefault="00DA657E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E4BA8" w:rsidRPr="0012189D" w14:paraId="79A98C94" w14:textId="77777777" w:rsidTr="0012189D">
        <w:tc>
          <w:tcPr>
            <w:tcW w:w="2520" w:type="dxa"/>
            <w:hideMark/>
          </w:tcPr>
          <w:p w14:paraId="69971282" w14:textId="0CE99B07" w:rsidR="00BE4BA8" w:rsidRPr="00F7446E" w:rsidRDefault="00BE4BA8" w:rsidP="00BE4BA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F7446E">
              <w:rPr>
                <w:rFonts w:asciiTheme="majorBidi" w:hAnsiTheme="majorBidi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63AE008F" w14:textId="19752CF0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sz w:val="26"/>
                <w:szCs w:val="26"/>
              </w:rPr>
              <w:t>242,645</w:t>
            </w:r>
          </w:p>
        </w:tc>
        <w:tc>
          <w:tcPr>
            <w:tcW w:w="272" w:type="dxa"/>
          </w:tcPr>
          <w:p w14:paraId="2558470A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46AA2359" w14:textId="507E927D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sz w:val="26"/>
                <w:szCs w:val="26"/>
              </w:rPr>
              <w:t>30,488</w:t>
            </w:r>
          </w:p>
        </w:tc>
        <w:tc>
          <w:tcPr>
            <w:tcW w:w="270" w:type="dxa"/>
          </w:tcPr>
          <w:p w14:paraId="081AE993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7F5085" w14:textId="7C01D552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sz w:val="26"/>
                <w:szCs w:val="26"/>
              </w:rPr>
              <w:t>33,554</w:t>
            </w:r>
          </w:p>
        </w:tc>
        <w:tc>
          <w:tcPr>
            <w:tcW w:w="236" w:type="dxa"/>
          </w:tcPr>
          <w:p w14:paraId="2E40C6EC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61C25F4" w14:textId="0B324BB3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sz w:val="26"/>
                <w:szCs w:val="26"/>
              </w:rPr>
              <w:t>178,603</w:t>
            </w:r>
          </w:p>
        </w:tc>
        <w:tc>
          <w:tcPr>
            <w:tcW w:w="236" w:type="dxa"/>
          </w:tcPr>
          <w:p w14:paraId="00E8A96F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8" w:type="dxa"/>
          </w:tcPr>
          <w:p w14:paraId="5571612B" w14:textId="3680DFF1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sz w:val="26"/>
                <w:szCs w:val="26"/>
              </w:rPr>
              <w:t>242,645</w:t>
            </w:r>
          </w:p>
        </w:tc>
      </w:tr>
      <w:tr w:rsidR="00BE4BA8" w:rsidRPr="0012189D" w14:paraId="0087DE4C" w14:textId="77777777" w:rsidTr="0012189D">
        <w:tc>
          <w:tcPr>
            <w:tcW w:w="2520" w:type="dxa"/>
          </w:tcPr>
          <w:p w14:paraId="20E65835" w14:textId="77777777" w:rsidR="00BE4BA8" w:rsidRPr="00F7446E" w:rsidRDefault="00BE4BA8" w:rsidP="00BE4BA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AFB0" w14:textId="0AF5721E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242,645</w:t>
            </w:r>
          </w:p>
        </w:tc>
        <w:tc>
          <w:tcPr>
            <w:tcW w:w="272" w:type="dxa"/>
          </w:tcPr>
          <w:p w14:paraId="10AAC2E4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3510A" w14:textId="38FD8A3E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30,488</w:t>
            </w:r>
          </w:p>
        </w:tc>
        <w:tc>
          <w:tcPr>
            <w:tcW w:w="270" w:type="dxa"/>
          </w:tcPr>
          <w:p w14:paraId="5448A68D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A58BA" w14:textId="637B1A12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33,554</w:t>
            </w:r>
          </w:p>
        </w:tc>
        <w:tc>
          <w:tcPr>
            <w:tcW w:w="236" w:type="dxa"/>
          </w:tcPr>
          <w:p w14:paraId="2D9A9876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7A5E3" w14:textId="113681F1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178,603</w:t>
            </w:r>
          </w:p>
        </w:tc>
        <w:tc>
          <w:tcPr>
            <w:tcW w:w="236" w:type="dxa"/>
          </w:tcPr>
          <w:p w14:paraId="5203B6BA" w14:textId="77777777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875B1" w14:textId="3E4A8C83" w:rsidR="00BE4BA8" w:rsidRPr="00BE4BA8" w:rsidRDefault="00BE4BA8" w:rsidP="00BE4BA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242,645</w:t>
            </w:r>
          </w:p>
        </w:tc>
      </w:tr>
    </w:tbl>
    <w:p w14:paraId="1B2A47E0" w14:textId="6F27052A" w:rsidR="00F7469D" w:rsidRDefault="00F7469D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6FDFDAA" w14:textId="691EAFAD" w:rsidR="0012189D" w:rsidRDefault="0012189D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br w:type="page"/>
      </w:r>
    </w:p>
    <w:p w14:paraId="580314AB" w14:textId="1CA904CF" w:rsidR="00DB2971" w:rsidRPr="00791938" w:rsidRDefault="00DB2971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2E26"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5.2.3</w:t>
      </w:r>
      <w:r w:rsidR="005F2E26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5F2E2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C91BCA" w14:textId="77777777" w:rsidR="00791938" w:rsidRDefault="00791938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highlight w:val="darkMagenta"/>
        </w:rPr>
      </w:pPr>
    </w:p>
    <w:p w14:paraId="449A4704" w14:textId="281D6A45" w:rsidR="003D16DA" w:rsidRDefault="003D16DA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D16DA">
        <w:rPr>
          <w:rFonts w:asciiTheme="majorBidi" w:hAnsiTheme="majorBidi" w:hint="cs"/>
          <w:sz w:val="30"/>
          <w:szCs w:val="30"/>
          <w:cs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B8297A3" w14:textId="77777777" w:rsid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</w:p>
    <w:p w14:paraId="1481BCD5" w14:textId="40517BCA" w:rsidR="002142C1" w:rsidRDefault="002D484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76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3C4545" w:rsidRPr="00276F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276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p w14:paraId="1106D3D8" w14:textId="77777777" w:rsidR="002142C1" w:rsidRP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F9289" w14:textId="5B417084" w:rsidR="00DB2971" w:rsidRPr="003D16DA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D16DA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r w:rsidR="00BF0E81" w:rsidRPr="003D16DA">
        <w:rPr>
          <w:rFonts w:asciiTheme="majorBidi" w:hAnsiTheme="majorBidi" w:hint="cs"/>
          <w:sz w:val="30"/>
          <w:szCs w:val="30"/>
          <w:cs/>
        </w:rPr>
        <w:t>เป็น</w:t>
      </w:r>
      <w:r w:rsidRPr="003D16DA">
        <w:rPr>
          <w:rFonts w:asciiTheme="majorBidi" w:hAnsiTheme="majorBidi" w:hint="cs"/>
          <w:sz w:val="30"/>
          <w:szCs w:val="30"/>
          <w:cs/>
        </w:rPr>
        <w:t>ความเสี่ยงที่บริษัทและธุรกิจการจัดการกองทุนส่วนบุคคลอาจได้รับผลกระทบในทางลบต่อฐานะการเงิน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</w:t>
      </w:r>
      <w:r w:rsidR="00C94FC5" w:rsidRPr="003D16DA">
        <w:rPr>
          <w:rFonts w:asciiTheme="majorBidi" w:hAnsiTheme="majorBidi" w:hint="cs"/>
          <w:sz w:val="30"/>
          <w:szCs w:val="30"/>
          <w:cs/>
        </w:rPr>
        <w:t>ในอนาคต</w:t>
      </w:r>
      <w:r w:rsidRPr="003D16DA">
        <w:rPr>
          <w:rFonts w:asciiTheme="majorBidi" w:hAnsiTheme="majorBidi" w:hint="cs"/>
          <w:sz w:val="30"/>
          <w:szCs w:val="30"/>
          <w:cs/>
        </w:rPr>
        <w:t>ของอัตราดอกเบี้ยตลาดโดยผลกระทบดังกล่าวอาจเกิดขึ้นกับมูลค่าของสินทรัพย์หรือหนี้สินและภาระผูกพันของบริษัท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ซึ่งอาจส่งผลกระทบต่อพอร์ตการลงทุนของบริษัทและพอร์ตการลงทุนของลูกค้าภายใต้การบริหารจัดการกองทุน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="00A16657">
        <w:rPr>
          <w:rFonts w:asciiTheme="majorBidi" w:hAnsiTheme="majorBidi"/>
          <w:sz w:val="30"/>
          <w:szCs w:val="30"/>
          <w:cs/>
        </w:rPr>
        <w:br/>
      </w:r>
      <w:r w:rsidRPr="003D16DA">
        <w:rPr>
          <w:rFonts w:asciiTheme="majorBidi" w:hAnsiTheme="majorBidi" w:hint="cs"/>
          <w:sz w:val="30"/>
          <w:szCs w:val="30"/>
          <w:cs/>
        </w:rPr>
        <w:t>ทั้งนี้สินทรัพย์และหนี้สินทางการเงินที่อาจทำให้บริษัทมีความเสี่ยงจากอัตราดอกเบี้ย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ได้แก่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ๆ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เงินให้กู้ยืมเพื่อซื้อหลักทรัพย์เงินลงทุนในตราสารหนี้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และตราสารหนี้ที่บริษัทออกขายให้กับผู้ลงทุน</w:t>
      </w:r>
    </w:p>
    <w:p w14:paraId="3ED79C43" w14:textId="77777777" w:rsidR="005F2E26" w:rsidRPr="007B1420" w:rsidRDefault="005F2E26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610439" w14:textId="0294926E" w:rsidR="00F55621" w:rsidRDefault="00DB297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D16D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D16DA">
        <w:rPr>
          <w:rFonts w:asciiTheme="majorBidi" w:hAnsiTheme="majorBidi" w:cstheme="majorBidi"/>
          <w:sz w:val="30"/>
          <w:szCs w:val="30"/>
        </w:rPr>
        <w:t xml:space="preserve">31 </w:t>
      </w:r>
      <w:r w:rsidRPr="003D16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A1955" w:rsidRPr="003D16DA">
        <w:rPr>
          <w:rFonts w:asciiTheme="majorBidi" w:hAnsiTheme="majorBidi" w:cstheme="majorBidi"/>
          <w:sz w:val="30"/>
          <w:szCs w:val="30"/>
        </w:rPr>
        <w:t xml:space="preserve">2563 </w:t>
      </w:r>
      <w:r w:rsidR="007A1955" w:rsidRPr="003D16D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D16DA">
        <w:rPr>
          <w:rFonts w:asciiTheme="majorBidi" w:hAnsiTheme="majorBidi" w:cstheme="majorBidi"/>
          <w:sz w:val="30"/>
          <w:szCs w:val="30"/>
        </w:rPr>
        <w:t>2562</w:t>
      </w:r>
      <w:r w:rsidRPr="003D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4FC5" w:rsidRPr="003D16DA">
        <w:rPr>
          <w:rFonts w:asciiTheme="majorBidi" w:hAnsiTheme="majorBidi" w:cstheme="majorBidi" w:hint="cs"/>
          <w:sz w:val="30"/>
          <w:szCs w:val="30"/>
          <w:cs/>
        </w:rPr>
        <w:t>ฐานะเปิด</w:t>
      </w:r>
      <w:r w:rsidR="00682D08" w:rsidRPr="003D16DA">
        <w:rPr>
          <w:rFonts w:asciiTheme="majorBidi" w:hAnsiTheme="majorBidi" w:cstheme="majorBidi" w:hint="cs"/>
          <w:sz w:val="30"/>
          <w:szCs w:val="30"/>
          <w:cs/>
        </w:rPr>
        <w:t>ต่อความเสี่ยงด้านอัตราดอกเบี้ยมีดังนี้</w:t>
      </w:r>
    </w:p>
    <w:p w14:paraId="18C249EC" w14:textId="77777777" w:rsidR="002142C1" w:rsidRPr="007B1420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9D47AC" w:rsidRPr="003D16DA" w14:paraId="7F22A8E0" w14:textId="77777777" w:rsidTr="003D16DA">
        <w:trPr>
          <w:tblHeader/>
        </w:trPr>
        <w:tc>
          <w:tcPr>
            <w:tcW w:w="4320" w:type="dxa"/>
          </w:tcPr>
          <w:p w14:paraId="29EE58E7" w14:textId="77777777" w:rsidR="009D47AC" w:rsidRPr="003D16DA" w:rsidRDefault="009D47AC" w:rsidP="00B91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37D55276" w14:textId="40E94CB6" w:rsidR="009D47AC" w:rsidRPr="007742B3" w:rsidRDefault="009D47AC" w:rsidP="00B91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742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9D47AC" w:rsidRPr="003D16DA" w14:paraId="6CCBE23E" w14:textId="77777777" w:rsidTr="003D16DA">
        <w:trPr>
          <w:tblHeader/>
        </w:trPr>
        <w:tc>
          <w:tcPr>
            <w:tcW w:w="4320" w:type="dxa"/>
          </w:tcPr>
          <w:p w14:paraId="6FB5930E" w14:textId="77777777" w:rsidR="009D47AC" w:rsidRPr="003D16DA" w:rsidRDefault="009D47AC" w:rsidP="00B91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6E7E7550" w14:textId="5B0B4FEF" w:rsidR="009D47AC" w:rsidRPr="003D16DA" w:rsidRDefault="009D47AC" w:rsidP="00B91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2562</w:t>
            </w:r>
          </w:p>
        </w:tc>
      </w:tr>
      <w:tr w:rsidR="009D47AC" w:rsidRPr="003D16DA" w14:paraId="12E97419" w14:textId="77777777" w:rsidTr="003D16DA">
        <w:trPr>
          <w:tblHeader/>
        </w:trPr>
        <w:tc>
          <w:tcPr>
            <w:tcW w:w="4320" w:type="dxa"/>
          </w:tcPr>
          <w:p w14:paraId="64B36180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B06ACD" w14:textId="5F8CE29B" w:rsidR="009D47AC" w:rsidRPr="003D16DA" w:rsidRDefault="009D47AC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1AFE2B9E" w14:textId="77777777" w:rsidR="009D47AC" w:rsidRPr="003D16DA" w:rsidRDefault="009D47AC" w:rsidP="00682D08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23DC0A84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4B8C33AF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9D47AC" w:rsidRPr="003D16DA" w14:paraId="06B8082D" w14:textId="77777777" w:rsidTr="003D16DA">
        <w:trPr>
          <w:tblHeader/>
        </w:trPr>
        <w:tc>
          <w:tcPr>
            <w:tcW w:w="4320" w:type="dxa"/>
          </w:tcPr>
          <w:p w14:paraId="21179B0E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1A435DD" w14:textId="0CBDFEE7" w:rsidR="009D47AC" w:rsidRPr="003D16DA" w:rsidRDefault="009D47AC" w:rsidP="003D16DA">
            <w:pPr>
              <w:pStyle w:val="BodyText"/>
              <w:spacing w:after="0" w:line="240" w:lineRule="auto"/>
              <w:ind w:left="-108" w:right="-102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ผันแปร</w:t>
            </w:r>
          </w:p>
        </w:tc>
        <w:tc>
          <w:tcPr>
            <w:tcW w:w="1170" w:type="dxa"/>
          </w:tcPr>
          <w:p w14:paraId="33B32798" w14:textId="77777777" w:rsidR="009D47AC" w:rsidRPr="003D16DA" w:rsidRDefault="009D47AC" w:rsidP="00682D08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7B02B08E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313C3C96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9D47AC" w:rsidRPr="003D16DA" w14:paraId="024BF057" w14:textId="77777777" w:rsidTr="003D16DA">
        <w:trPr>
          <w:tblHeader/>
        </w:trPr>
        <w:tc>
          <w:tcPr>
            <w:tcW w:w="4320" w:type="dxa"/>
          </w:tcPr>
          <w:p w14:paraId="5D1E582C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7029882B" w14:textId="77777777" w:rsidR="009D47AC" w:rsidRPr="003D16DA" w:rsidRDefault="009D47AC" w:rsidP="00682D08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47AC" w:rsidRPr="003D16DA" w14:paraId="00AFB93D" w14:textId="77777777" w:rsidTr="003D16DA">
        <w:tc>
          <w:tcPr>
            <w:tcW w:w="4320" w:type="dxa"/>
            <w:shd w:val="clear" w:color="auto" w:fill="auto"/>
          </w:tcPr>
          <w:p w14:paraId="364FE6B7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252BB4C" w14:textId="77777777" w:rsidR="009D47AC" w:rsidRPr="003D16DA" w:rsidRDefault="009D47AC" w:rsidP="00682D08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AE821A9" w14:textId="77777777" w:rsidR="009D47AC" w:rsidRPr="003D16DA" w:rsidRDefault="009D47AC" w:rsidP="00682D0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6601C13" w14:textId="77777777" w:rsidR="009D47AC" w:rsidRPr="003D16DA" w:rsidRDefault="009D47AC" w:rsidP="00682D0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21C9E9" w14:textId="77777777" w:rsidR="009D47AC" w:rsidRPr="003D16DA" w:rsidRDefault="009D47AC" w:rsidP="00682D0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9D47AC" w:rsidRPr="003D16DA" w14:paraId="15A73470" w14:textId="77777777" w:rsidTr="003D16DA">
        <w:tc>
          <w:tcPr>
            <w:tcW w:w="4320" w:type="dxa"/>
            <w:shd w:val="clear" w:color="auto" w:fill="auto"/>
          </w:tcPr>
          <w:p w14:paraId="70620AE9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C497DDC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217,529</w:t>
            </w:r>
          </w:p>
        </w:tc>
        <w:tc>
          <w:tcPr>
            <w:tcW w:w="1170" w:type="dxa"/>
            <w:shd w:val="clear" w:color="auto" w:fill="auto"/>
          </w:tcPr>
          <w:p w14:paraId="2A6E57FC" w14:textId="77777777" w:rsidR="009D47AC" w:rsidRPr="003D16DA" w:rsidRDefault="009D47AC" w:rsidP="003D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170" w:type="dxa"/>
            <w:shd w:val="clear" w:color="auto" w:fill="auto"/>
          </w:tcPr>
          <w:p w14:paraId="66322A26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756,561</w:t>
            </w:r>
          </w:p>
        </w:tc>
        <w:tc>
          <w:tcPr>
            <w:tcW w:w="1170" w:type="dxa"/>
            <w:shd w:val="clear" w:color="auto" w:fill="auto"/>
          </w:tcPr>
          <w:p w14:paraId="2D87D836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1,074,090</w:t>
            </w:r>
          </w:p>
        </w:tc>
      </w:tr>
      <w:tr w:rsidR="009D47AC" w:rsidRPr="003D16DA" w14:paraId="7FE0D0C8" w14:textId="77777777" w:rsidTr="003D16DA">
        <w:tc>
          <w:tcPr>
            <w:tcW w:w="4320" w:type="dxa"/>
            <w:shd w:val="clear" w:color="auto" w:fill="auto"/>
          </w:tcPr>
          <w:p w14:paraId="12530324" w14:textId="5C0CF45A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3D16DA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7DE2B1" w14:textId="77777777" w:rsidR="009D47AC" w:rsidRPr="003D16DA" w:rsidRDefault="009D47AC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CA4862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784F0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343,516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39A8B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343,516</w:t>
            </w:r>
          </w:p>
        </w:tc>
      </w:tr>
      <w:tr w:rsidR="009D47AC" w:rsidRPr="003D16DA" w14:paraId="415496DD" w14:textId="77777777" w:rsidTr="003D16DA">
        <w:tc>
          <w:tcPr>
            <w:tcW w:w="4320" w:type="dxa"/>
            <w:shd w:val="clear" w:color="auto" w:fill="auto"/>
          </w:tcPr>
          <w:p w14:paraId="6EB675D3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68D31284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1,240,317</w:t>
            </w:r>
          </w:p>
        </w:tc>
        <w:tc>
          <w:tcPr>
            <w:tcW w:w="1170" w:type="dxa"/>
            <w:shd w:val="clear" w:color="auto" w:fill="auto"/>
          </w:tcPr>
          <w:p w14:paraId="047A3D54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08F7E27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1,949,153</w:t>
            </w:r>
          </w:p>
        </w:tc>
        <w:tc>
          <w:tcPr>
            <w:tcW w:w="1170" w:type="dxa"/>
            <w:shd w:val="clear" w:color="auto" w:fill="auto"/>
          </w:tcPr>
          <w:p w14:paraId="7BE798AC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3,189,470</w:t>
            </w:r>
          </w:p>
        </w:tc>
      </w:tr>
      <w:tr w:rsidR="009D47AC" w:rsidRPr="003D16DA" w14:paraId="6124DF0B" w14:textId="77777777" w:rsidTr="003D16DA">
        <w:trPr>
          <w:trHeight w:val="68"/>
        </w:trPr>
        <w:tc>
          <w:tcPr>
            <w:tcW w:w="4320" w:type="dxa"/>
            <w:shd w:val="clear" w:color="auto" w:fill="auto"/>
          </w:tcPr>
          <w:p w14:paraId="652C845C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77DEA2B9" w14:textId="77777777" w:rsidR="009D47AC" w:rsidRPr="003D16DA" w:rsidRDefault="009D47AC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15833A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98" w:right="159" w:firstLine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5810D3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  <w:tc>
          <w:tcPr>
            <w:tcW w:w="1170" w:type="dxa"/>
            <w:shd w:val="clear" w:color="auto" w:fill="auto"/>
          </w:tcPr>
          <w:p w14:paraId="5C8A56CD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</w:tr>
      <w:tr w:rsidR="009D47AC" w:rsidRPr="003D16DA" w14:paraId="7A42D710" w14:textId="77777777" w:rsidTr="003D16DA">
        <w:tc>
          <w:tcPr>
            <w:tcW w:w="4320" w:type="dxa"/>
            <w:shd w:val="clear" w:color="auto" w:fill="auto"/>
          </w:tcPr>
          <w:p w14:paraId="5E8D84C8" w14:textId="6CEA2584" w:rsidR="009D47AC" w:rsidRPr="003D16DA" w:rsidRDefault="002B34E9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2B34E9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</w:tcPr>
          <w:p w14:paraId="762BDA0C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168,572</w:t>
            </w:r>
          </w:p>
        </w:tc>
        <w:tc>
          <w:tcPr>
            <w:tcW w:w="1170" w:type="dxa"/>
            <w:shd w:val="clear" w:color="auto" w:fill="auto"/>
          </w:tcPr>
          <w:p w14:paraId="0B59060F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98" w:right="159" w:firstLine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4A1F20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1,668,420</w:t>
            </w:r>
          </w:p>
        </w:tc>
        <w:tc>
          <w:tcPr>
            <w:tcW w:w="1170" w:type="dxa"/>
            <w:shd w:val="clear" w:color="auto" w:fill="auto"/>
          </w:tcPr>
          <w:p w14:paraId="4398F8E0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1,836,992</w:t>
            </w:r>
          </w:p>
        </w:tc>
      </w:tr>
      <w:tr w:rsidR="009D47AC" w:rsidRPr="003D16DA" w14:paraId="7217F9B6" w14:textId="77777777" w:rsidTr="003D16DA">
        <w:tc>
          <w:tcPr>
            <w:tcW w:w="4320" w:type="dxa"/>
            <w:shd w:val="clear" w:color="auto" w:fill="auto"/>
          </w:tcPr>
          <w:p w14:paraId="71417A6B" w14:textId="257AB30F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025394" w14:textId="6D59B4D1" w:rsidR="009D47AC" w:rsidRPr="003D16DA" w:rsidRDefault="009D47AC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4D4696" w14:textId="4B5740B1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98" w:right="159" w:firstLine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9998AD" w14:textId="67ABF808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82D075" w14:textId="5260D3D8" w:rsidR="009D47AC" w:rsidRPr="003D16DA" w:rsidRDefault="009D47AC" w:rsidP="00DE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7AC" w:rsidRPr="003D16DA" w14:paraId="67F6AA27" w14:textId="77777777" w:rsidTr="003D16DA">
        <w:tc>
          <w:tcPr>
            <w:tcW w:w="4320" w:type="dxa"/>
            <w:shd w:val="clear" w:color="auto" w:fill="auto"/>
          </w:tcPr>
          <w:p w14:paraId="1CD3BCD2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FF87F4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157" w:firstLine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F4FF1" w14:textId="77777777" w:rsidR="009D47AC" w:rsidRPr="003D16DA" w:rsidRDefault="009D47AC" w:rsidP="009D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7AA227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AB753B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B1420" w:rsidRPr="003D16DA" w14:paraId="64B94C25" w14:textId="77777777" w:rsidTr="003D16DA">
        <w:tc>
          <w:tcPr>
            <w:tcW w:w="4320" w:type="dxa"/>
            <w:shd w:val="clear" w:color="auto" w:fill="auto"/>
          </w:tcPr>
          <w:p w14:paraId="15D4E94F" w14:textId="77777777" w:rsidR="007B1420" w:rsidRPr="003D16DA" w:rsidRDefault="007B1420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074714" w14:textId="77777777" w:rsidR="007B1420" w:rsidRPr="003D16DA" w:rsidRDefault="007B1420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157" w:firstLine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3E99C4" w14:textId="77777777" w:rsidR="007B1420" w:rsidRPr="003D16DA" w:rsidRDefault="007B1420" w:rsidP="009D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DC353" w14:textId="77777777" w:rsidR="007B1420" w:rsidRPr="003D16DA" w:rsidRDefault="007B1420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16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15B4029" w14:textId="77777777" w:rsidR="007B1420" w:rsidRPr="003D16DA" w:rsidRDefault="007B1420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7B1420" w:rsidRPr="003D16DA" w14:paraId="36DCABAA" w14:textId="77777777" w:rsidTr="003D16DA">
        <w:tc>
          <w:tcPr>
            <w:tcW w:w="4320" w:type="dxa"/>
            <w:shd w:val="clear" w:color="auto" w:fill="auto"/>
          </w:tcPr>
          <w:p w14:paraId="50C843A0" w14:textId="77777777" w:rsidR="007B1420" w:rsidRPr="003D16DA" w:rsidRDefault="007B1420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D7383A" w14:textId="77777777" w:rsidR="007B1420" w:rsidRPr="003D16DA" w:rsidRDefault="007B1420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157" w:firstLine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94E083" w14:textId="77777777" w:rsidR="007B1420" w:rsidRPr="003D16DA" w:rsidRDefault="007B1420" w:rsidP="009D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75DA74" w14:textId="77777777" w:rsidR="007B1420" w:rsidRPr="003D16DA" w:rsidRDefault="007B1420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16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1A4A7E51" w14:textId="77777777" w:rsidR="007B1420" w:rsidRPr="003D16DA" w:rsidRDefault="007B1420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9D47AC" w:rsidRPr="003D16DA" w14:paraId="3010F49D" w14:textId="77777777" w:rsidTr="003D16DA">
        <w:tc>
          <w:tcPr>
            <w:tcW w:w="4320" w:type="dxa"/>
            <w:shd w:val="clear" w:color="auto" w:fill="auto"/>
          </w:tcPr>
          <w:p w14:paraId="7CEA974B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EBB257C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157" w:firstLine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99EF05" w14:textId="77777777" w:rsidR="009D47AC" w:rsidRPr="003D16DA" w:rsidRDefault="009D47AC" w:rsidP="009D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737F03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16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1DC7B05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9D47AC" w:rsidRPr="003D16DA" w14:paraId="763912C5" w14:textId="77777777" w:rsidTr="003D16DA">
        <w:tc>
          <w:tcPr>
            <w:tcW w:w="4320" w:type="dxa"/>
            <w:shd w:val="clear" w:color="auto" w:fill="auto"/>
          </w:tcPr>
          <w:p w14:paraId="2BF06D59" w14:textId="1A2D28D5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90D32F" w14:textId="77777777" w:rsidR="009D47AC" w:rsidRPr="003D16DA" w:rsidRDefault="009D47AC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B925C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F25D03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797,308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FE7DA6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797,308</w:t>
            </w:r>
          </w:p>
        </w:tc>
      </w:tr>
      <w:tr w:rsidR="009D47AC" w:rsidRPr="003D16DA" w14:paraId="208B9646" w14:textId="77777777" w:rsidTr="003D16DA">
        <w:tc>
          <w:tcPr>
            <w:tcW w:w="4320" w:type="dxa"/>
            <w:shd w:val="clear" w:color="auto" w:fill="auto"/>
          </w:tcPr>
          <w:p w14:paraId="0692038F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2A9F3F52" w14:textId="77777777" w:rsidR="009D47AC" w:rsidRPr="003D16DA" w:rsidRDefault="009D47AC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4CF35F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216166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1,073,574</w:t>
            </w:r>
          </w:p>
        </w:tc>
        <w:tc>
          <w:tcPr>
            <w:tcW w:w="1170" w:type="dxa"/>
            <w:shd w:val="clear" w:color="auto" w:fill="auto"/>
          </w:tcPr>
          <w:p w14:paraId="5CA25062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1,073,574</w:t>
            </w:r>
          </w:p>
        </w:tc>
      </w:tr>
      <w:tr w:rsidR="009D47AC" w:rsidRPr="003D16DA" w14:paraId="2034A1B2" w14:textId="77777777" w:rsidTr="003D16DA">
        <w:tc>
          <w:tcPr>
            <w:tcW w:w="4320" w:type="dxa"/>
            <w:shd w:val="clear" w:color="auto" w:fill="auto"/>
          </w:tcPr>
          <w:p w14:paraId="2610CE61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6DCA15A2" w14:textId="77777777" w:rsidR="009D47AC" w:rsidRPr="003D16DA" w:rsidRDefault="009D47AC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CACE31B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917B5F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151,792</w:t>
            </w:r>
          </w:p>
        </w:tc>
        <w:tc>
          <w:tcPr>
            <w:tcW w:w="1170" w:type="dxa"/>
            <w:shd w:val="clear" w:color="auto" w:fill="auto"/>
          </w:tcPr>
          <w:p w14:paraId="5B36A907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151,792</w:t>
            </w:r>
          </w:p>
        </w:tc>
      </w:tr>
      <w:tr w:rsidR="009D47AC" w:rsidRPr="003D16DA" w14:paraId="4117E5A9" w14:textId="77777777" w:rsidTr="003D16DA">
        <w:tc>
          <w:tcPr>
            <w:tcW w:w="4320" w:type="dxa"/>
            <w:shd w:val="clear" w:color="auto" w:fill="auto"/>
          </w:tcPr>
          <w:p w14:paraId="1E2BF6C5" w14:textId="77777777" w:rsidR="009D47AC" w:rsidRPr="003D16DA" w:rsidRDefault="009D47AC" w:rsidP="00682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17A69386" w14:textId="77777777" w:rsidR="009D47AC" w:rsidRPr="003D16DA" w:rsidRDefault="009D47AC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7638BE" w14:textId="77777777" w:rsidR="009D47AC" w:rsidRPr="003D16DA" w:rsidRDefault="009D47AC" w:rsidP="003D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1,596,447</w:t>
            </w:r>
          </w:p>
        </w:tc>
        <w:tc>
          <w:tcPr>
            <w:tcW w:w="1170" w:type="dxa"/>
            <w:shd w:val="clear" w:color="auto" w:fill="auto"/>
          </w:tcPr>
          <w:p w14:paraId="0E6BD2A7" w14:textId="77777777" w:rsidR="009D47AC" w:rsidRPr="003D16DA" w:rsidRDefault="009D47AC" w:rsidP="009D4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7D0D6F" w14:textId="77777777" w:rsidR="009D47AC" w:rsidRPr="003D16DA" w:rsidRDefault="009D47A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1,596,447</w:t>
            </w:r>
          </w:p>
        </w:tc>
      </w:tr>
    </w:tbl>
    <w:p w14:paraId="5732035C" w14:textId="3D5B64C8" w:rsidR="00DE4824" w:rsidRPr="00865491" w:rsidRDefault="00DE4824" w:rsidP="009D4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105D" w:rsidRPr="003D16DA" w14:paraId="255D2CD0" w14:textId="77777777" w:rsidTr="003D16DA">
        <w:trPr>
          <w:tblHeader/>
        </w:trPr>
        <w:tc>
          <w:tcPr>
            <w:tcW w:w="4320" w:type="dxa"/>
          </w:tcPr>
          <w:p w14:paraId="28C85837" w14:textId="77777777" w:rsidR="0076105D" w:rsidRPr="003D16DA" w:rsidRDefault="0076105D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4" w:name="_Hlk66892624"/>
          </w:p>
        </w:tc>
        <w:tc>
          <w:tcPr>
            <w:tcW w:w="4680" w:type="dxa"/>
            <w:gridSpan w:val="4"/>
          </w:tcPr>
          <w:p w14:paraId="28ECF419" w14:textId="7CEB8D31" w:rsidR="0076105D" w:rsidRPr="003D16DA" w:rsidRDefault="0076105D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B65C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6105D" w:rsidRPr="003D16DA" w14:paraId="6A04709D" w14:textId="77777777" w:rsidTr="003D16DA">
        <w:trPr>
          <w:tblHeader/>
        </w:trPr>
        <w:tc>
          <w:tcPr>
            <w:tcW w:w="4320" w:type="dxa"/>
          </w:tcPr>
          <w:p w14:paraId="028CF737" w14:textId="77777777" w:rsidR="0076105D" w:rsidRPr="003D16DA" w:rsidRDefault="0076105D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74F4AFAD" w14:textId="21F3CE7F" w:rsidR="0076105D" w:rsidRPr="003D16DA" w:rsidRDefault="0076105D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</w:t>
            </w:r>
          </w:p>
        </w:tc>
      </w:tr>
      <w:tr w:rsidR="00DE4824" w:rsidRPr="003D16DA" w14:paraId="47451FDD" w14:textId="77777777" w:rsidTr="003D16DA">
        <w:trPr>
          <w:tblHeader/>
        </w:trPr>
        <w:tc>
          <w:tcPr>
            <w:tcW w:w="4320" w:type="dxa"/>
          </w:tcPr>
          <w:p w14:paraId="4761360A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762F2E6" w14:textId="77777777" w:rsidR="00DE4824" w:rsidRPr="003D16D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A0D5685" w14:textId="77777777" w:rsidR="00DE4824" w:rsidRPr="003D16D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5CBCF49F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58015C77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751B56E3" w14:textId="77777777" w:rsidTr="003D16DA">
        <w:trPr>
          <w:tblHeader/>
        </w:trPr>
        <w:tc>
          <w:tcPr>
            <w:tcW w:w="4320" w:type="dxa"/>
          </w:tcPr>
          <w:p w14:paraId="41E44AEF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1B9102" w14:textId="77777777" w:rsidR="00DE4824" w:rsidRPr="003D16D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3296DFEE" w14:textId="77777777" w:rsidR="00DE4824" w:rsidRPr="003D16D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61197E02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A03F6AF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3D16DA" w14:paraId="73285AE3" w14:textId="77777777" w:rsidTr="003D16DA">
        <w:trPr>
          <w:tblHeader/>
        </w:trPr>
        <w:tc>
          <w:tcPr>
            <w:tcW w:w="4320" w:type="dxa"/>
          </w:tcPr>
          <w:p w14:paraId="34E12EF6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DD36DCE" w14:textId="77777777" w:rsidR="00DE4824" w:rsidRPr="003D16DA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824" w:rsidRPr="003D16DA" w14:paraId="24E60CB6" w14:textId="77777777" w:rsidTr="003D16DA">
        <w:tc>
          <w:tcPr>
            <w:tcW w:w="4320" w:type="dxa"/>
            <w:shd w:val="clear" w:color="auto" w:fill="auto"/>
          </w:tcPr>
          <w:p w14:paraId="6E33BB9C" w14:textId="77777777" w:rsidR="00DE4824" w:rsidRPr="00F7446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1B14755" w14:textId="77777777" w:rsidR="00DE4824" w:rsidRPr="00F7446E" w:rsidRDefault="00DE4824" w:rsidP="000A2B6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A64DE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C5C16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F57DC0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E1C6F" w:rsidRPr="003D16DA" w14:paraId="692CD77C" w14:textId="77777777" w:rsidTr="003D16DA">
        <w:tc>
          <w:tcPr>
            <w:tcW w:w="4320" w:type="dxa"/>
            <w:shd w:val="clear" w:color="auto" w:fill="auto"/>
          </w:tcPr>
          <w:p w14:paraId="2882736B" w14:textId="77777777" w:rsidR="00DE1C6F" w:rsidRPr="00F7446E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2F92866C" w14:textId="76610DEF" w:rsidR="00DE1C6F" w:rsidRPr="00F7446E" w:rsidRDefault="00276FD6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125,727</w:t>
            </w:r>
          </w:p>
        </w:tc>
        <w:tc>
          <w:tcPr>
            <w:tcW w:w="1170" w:type="dxa"/>
            <w:shd w:val="clear" w:color="auto" w:fill="auto"/>
          </w:tcPr>
          <w:p w14:paraId="233B99B4" w14:textId="2652C6B7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845845" w14:textId="7DA5CB07" w:rsidR="00DE1C6F" w:rsidRPr="00F7446E" w:rsidRDefault="00276FD6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630,39</w:t>
            </w:r>
            <w:r w:rsidR="005C3BA0"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03B2CA7" w14:textId="3B7DB8AD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756,123</w:t>
            </w:r>
          </w:p>
        </w:tc>
      </w:tr>
      <w:tr w:rsidR="00DE1C6F" w:rsidRPr="003D16DA" w14:paraId="5C1286FF" w14:textId="77777777" w:rsidTr="00573065">
        <w:tc>
          <w:tcPr>
            <w:tcW w:w="4320" w:type="dxa"/>
            <w:shd w:val="clear" w:color="auto" w:fill="auto"/>
          </w:tcPr>
          <w:p w14:paraId="7853A18F" w14:textId="77777777" w:rsidR="00DE1C6F" w:rsidRPr="00F7446E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B69F245" w14:textId="1339AA9B" w:rsidR="00DE1C6F" w:rsidRPr="00F7446E" w:rsidRDefault="00DE1C6F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801CB4" w14:textId="509E1C1E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A04D9" w14:textId="61228C54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782,205</w:t>
            </w:r>
          </w:p>
        </w:tc>
        <w:tc>
          <w:tcPr>
            <w:tcW w:w="1170" w:type="dxa"/>
            <w:shd w:val="clear" w:color="auto" w:fill="auto"/>
          </w:tcPr>
          <w:p w14:paraId="79F8E267" w14:textId="056E574C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782,205</w:t>
            </w:r>
          </w:p>
        </w:tc>
      </w:tr>
      <w:tr w:rsidR="00DE1C6F" w:rsidRPr="003D16DA" w14:paraId="1938635F" w14:textId="77777777" w:rsidTr="003D16DA">
        <w:tc>
          <w:tcPr>
            <w:tcW w:w="4320" w:type="dxa"/>
            <w:shd w:val="clear" w:color="auto" w:fill="auto"/>
          </w:tcPr>
          <w:p w14:paraId="4DD1CEF6" w14:textId="77777777" w:rsidR="00DE1C6F" w:rsidRPr="00F7446E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04FD838B" w14:textId="04EF748E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1,409,31</w:t>
            </w:r>
            <w:r w:rsidR="005C3BA0" w:rsidRPr="00F744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0CAC2C9D" w14:textId="3685B5F9" w:rsidR="00DE1C6F" w:rsidRPr="00F7446E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83097" w14:textId="2ADB135D" w:rsidR="00DE1C6F" w:rsidRPr="00F7446E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3,173,190</w:t>
            </w:r>
          </w:p>
        </w:tc>
        <w:tc>
          <w:tcPr>
            <w:tcW w:w="1170" w:type="dxa"/>
            <w:shd w:val="clear" w:color="auto" w:fill="auto"/>
          </w:tcPr>
          <w:p w14:paraId="3AACFB7B" w14:textId="31828F0F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4,582,508</w:t>
            </w:r>
          </w:p>
        </w:tc>
      </w:tr>
      <w:tr w:rsidR="00DE1C6F" w:rsidRPr="003D16DA" w14:paraId="0F43AAC9" w14:textId="77777777" w:rsidTr="003D16DA">
        <w:trPr>
          <w:trHeight w:val="68"/>
        </w:trPr>
        <w:tc>
          <w:tcPr>
            <w:tcW w:w="4320" w:type="dxa"/>
            <w:shd w:val="clear" w:color="auto" w:fill="auto"/>
          </w:tcPr>
          <w:p w14:paraId="2348E424" w14:textId="77777777" w:rsidR="00DE1C6F" w:rsidRPr="00F7446E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3E650E7F" w14:textId="3CD209FC" w:rsidR="00DE1C6F" w:rsidRPr="00F7446E" w:rsidRDefault="00DE1C6F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E9FAAC" w14:textId="42A2DBB6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427ED6" w14:textId="4BCC1A49" w:rsidR="00DE1C6F" w:rsidRPr="00F7446E" w:rsidRDefault="00BE4BA8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486,479</w:t>
            </w:r>
          </w:p>
        </w:tc>
        <w:tc>
          <w:tcPr>
            <w:tcW w:w="1170" w:type="dxa"/>
            <w:shd w:val="clear" w:color="auto" w:fill="auto"/>
          </w:tcPr>
          <w:p w14:paraId="5E08B63A" w14:textId="0E39DA14" w:rsidR="00DE1C6F" w:rsidRPr="00F7446E" w:rsidRDefault="00BE4BA8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486,479</w:t>
            </w:r>
          </w:p>
        </w:tc>
      </w:tr>
      <w:tr w:rsidR="00DE1C6F" w:rsidRPr="003D16DA" w14:paraId="14BF9ADD" w14:textId="77777777" w:rsidTr="003D16DA">
        <w:tc>
          <w:tcPr>
            <w:tcW w:w="4320" w:type="dxa"/>
            <w:shd w:val="clear" w:color="auto" w:fill="auto"/>
          </w:tcPr>
          <w:p w14:paraId="31FBA116" w14:textId="5CB7478C" w:rsidR="00DE1C6F" w:rsidRPr="00F7446E" w:rsidRDefault="002B34E9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D5F8816" w14:textId="549A590E" w:rsidR="00DE1C6F" w:rsidRPr="00C34150" w:rsidRDefault="00444F00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41,649</w:t>
            </w:r>
          </w:p>
        </w:tc>
        <w:tc>
          <w:tcPr>
            <w:tcW w:w="1170" w:type="dxa"/>
            <w:shd w:val="clear" w:color="auto" w:fill="auto"/>
          </w:tcPr>
          <w:p w14:paraId="74F46538" w14:textId="7CD3AF2D" w:rsidR="00DE1C6F" w:rsidRPr="00C34150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98" w:right="159" w:firstLine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4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DBFC25" w14:textId="68B78F05" w:rsidR="00DE1C6F" w:rsidRPr="00C34150" w:rsidRDefault="00B26F20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</w:t>
            </w:r>
            <w:r w:rsidR="00444F0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444F0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671</w:t>
            </w:r>
          </w:p>
        </w:tc>
        <w:tc>
          <w:tcPr>
            <w:tcW w:w="1170" w:type="dxa"/>
            <w:shd w:val="clear" w:color="auto" w:fill="auto"/>
          </w:tcPr>
          <w:p w14:paraId="3864F960" w14:textId="15204CF0" w:rsidR="00DE1C6F" w:rsidRPr="00F7446E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2,234,320</w:t>
            </w:r>
          </w:p>
        </w:tc>
      </w:tr>
      <w:tr w:rsidR="00DE4824" w:rsidRPr="003D16DA" w14:paraId="4D34026E" w14:textId="77777777" w:rsidTr="003D16DA">
        <w:tc>
          <w:tcPr>
            <w:tcW w:w="4320" w:type="dxa"/>
            <w:shd w:val="clear" w:color="auto" w:fill="auto"/>
          </w:tcPr>
          <w:p w14:paraId="75A08512" w14:textId="77777777" w:rsidR="00DE4824" w:rsidRPr="00F7446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1DFF8C" w14:textId="77777777" w:rsidR="00DE4824" w:rsidRPr="00F7446E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E16903" w14:textId="77777777" w:rsidR="00DE4824" w:rsidRPr="00F7446E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6790B" w14:textId="77777777" w:rsidR="00DE4824" w:rsidRPr="00F7446E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EDE9CD9" w14:textId="77777777" w:rsidR="00DE4824" w:rsidRPr="00F7446E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824" w:rsidRPr="003D16DA" w14:paraId="370821EC" w14:textId="77777777" w:rsidTr="003D16DA">
        <w:tc>
          <w:tcPr>
            <w:tcW w:w="4320" w:type="dxa"/>
            <w:shd w:val="clear" w:color="auto" w:fill="auto"/>
          </w:tcPr>
          <w:p w14:paraId="5F4E0861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FA469F2" w14:textId="77777777" w:rsidR="00DE4824" w:rsidRPr="003D16DA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15AA7" w14:textId="77777777" w:rsidR="00DE4824" w:rsidRPr="003D16DA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7FAE89" w14:textId="77777777" w:rsidR="00DE4824" w:rsidRPr="003D16DA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F57669B" w14:textId="77777777" w:rsidR="00DE4824" w:rsidRPr="003D16DA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6FD6" w:rsidRPr="003D16DA" w14:paraId="5BBD45C6" w14:textId="77777777" w:rsidTr="00573065">
        <w:tc>
          <w:tcPr>
            <w:tcW w:w="4320" w:type="dxa"/>
            <w:shd w:val="clear" w:color="auto" w:fill="auto"/>
          </w:tcPr>
          <w:p w14:paraId="23F52E2F" w14:textId="7D3972E3" w:rsidR="00276FD6" w:rsidRPr="003D16DA" w:rsidRDefault="00276FD6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FF979A6" w14:textId="3CD5A1F0" w:rsidR="00276FD6" w:rsidRPr="0074527A" w:rsidRDefault="00276FD6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BC8E19" w14:textId="37855719" w:rsidR="00276FD6" w:rsidRPr="0074527A" w:rsidRDefault="00276FD6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  <w:tc>
          <w:tcPr>
            <w:tcW w:w="1170" w:type="dxa"/>
            <w:shd w:val="clear" w:color="auto" w:fill="auto"/>
          </w:tcPr>
          <w:p w14:paraId="0CA44926" w14:textId="6EA7219C" w:rsidR="00276FD6" w:rsidRPr="00DE1C6F" w:rsidRDefault="00276FD6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96F838" w14:textId="284809A7" w:rsidR="00276FD6" w:rsidRPr="00DE1C6F" w:rsidRDefault="00276FD6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</w:tr>
      <w:tr w:rsidR="00DE1C6F" w:rsidRPr="003D16DA" w14:paraId="2A236763" w14:textId="77777777" w:rsidTr="00573065">
        <w:tc>
          <w:tcPr>
            <w:tcW w:w="4320" w:type="dxa"/>
            <w:shd w:val="clear" w:color="auto" w:fill="auto"/>
          </w:tcPr>
          <w:p w14:paraId="4E0A3DDD" w14:textId="77777777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79F42D09" w14:textId="3B8B62D2" w:rsidR="00DE1C6F" w:rsidRPr="003D16DA" w:rsidRDefault="00DE1C6F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70A5BC" w14:textId="1DFA2F51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92F3B1" w14:textId="506C6720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717,318</w:t>
            </w:r>
          </w:p>
        </w:tc>
        <w:tc>
          <w:tcPr>
            <w:tcW w:w="1170" w:type="dxa"/>
            <w:shd w:val="clear" w:color="auto" w:fill="auto"/>
          </w:tcPr>
          <w:p w14:paraId="4B9B9156" w14:textId="69BD28D9" w:rsidR="00DE1C6F" w:rsidRPr="003D16DA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717,318</w:t>
            </w:r>
          </w:p>
        </w:tc>
      </w:tr>
      <w:tr w:rsidR="00DE1C6F" w:rsidRPr="003D16DA" w14:paraId="19776EBD" w14:textId="77777777" w:rsidTr="003D16DA">
        <w:tc>
          <w:tcPr>
            <w:tcW w:w="4320" w:type="dxa"/>
            <w:shd w:val="clear" w:color="auto" w:fill="auto"/>
          </w:tcPr>
          <w:p w14:paraId="2B41FDF5" w14:textId="77777777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1DB8744D" w14:textId="6D5AF784" w:rsidR="00DE1C6F" w:rsidRPr="003D16DA" w:rsidRDefault="00DE1C6F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26EB6" w14:textId="21F5FECF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6E1390" w14:textId="18D505D8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2,595,973</w:t>
            </w:r>
          </w:p>
        </w:tc>
        <w:tc>
          <w:tcPr>
            <w:tcW w:w="1170" w:type="dxa"/>
            <w:shd w:val="clear" w:color="auto" w:fill="auto"/>
          </w:tcPr>
          <w:p w14:paraId="22F12DD1" w14:textId="3F4DF05B" w:rsidR="00DE1C6F" w:rsidRPr="003D16DA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2,595,973</w:t>
            </w:r>
          </w:p>
        </w:tc>
      </w:tr>
      <w:tr w:rsidR="00DE1C6F" w:rsidRPr="003D16DA" w14:paraId="145D91FB" w14:textId="77777777" w:rsidTr="003D16DA">
        <w:tc>
          <w:tcPr>
            <w:tcW w:w="4320" w:type="dxa"/>
            <w:shd w:val="clear" w:color="auto" w:fill="auto"/>
          </w:tcPr>
          <w:p w14:paraId="15E00AE6" w14:textId="77777777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4F0EE2E9" w14:textId="55D66C00" w:rsidR="00DE1C6F" w:rsidRPr="003D16DA" w:rsidRDefault="00DE1C6F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23D7D2" w14:textId="753D1081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1B383B" w14:textId="4696BB72" w:rsidR="00DE1C6F" w:rsidRPr="003D16DA" w:rsidRDefault="00BE4BA8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242,645</w:t>
            </w:r>
          </w:p>
        </w:tc>
        <w:tc>
          <w:tcPr>
            <w:tcW w:w="1170" w:type="dxa"/>
            <w:shd w:val="clear" w:color="auto" w:fill="auto"/>
          </w:tcPr>
          <w:p w14:paraId="1248F7F8" w14:textId="6049C69C" w:rsidR="00DE1C6F" w:rsidRPr="003D16DA" w:rsidRDefault="00BE4BA8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242,645</w:t>
            </w:r>
          </w:p>
        </w:tc>
      </w:tr>
      <w:tr w:rsidR="00DE1C6F" w:rsidRPr="003D16DA" w14:paraId="01A580EA" w14:textId="77777777" w:rsidTr="003D16DA">
        <w:tc>
          <w:tcPr>
            <w:tcW w:w="4320" w:type="dxa"/>
            <w:shd w:val="clear" w:color="auto" w:fill="auto"/>
          </w:tcPr>
          <w:p w14:paraId="64B5F617" w14:textId="77777777" w:rsidR="00DE1C6F" w:rsidRPr="003D16DA" w:rsidRDefault="00DE1C6F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33AEBB21" w14:textId="46F3E567" w:rsidR="00DE1C6F" w:rsidRPr="003D16DA" w:rsidRDefault="00276FD6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14DB49C" w14:textId="74778B27" w:rsidR="00DE1C6F" w:rsidRPr="003D16DA" w:rsidRDefault="00DE1C6F" w:rsidP="002B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433,961</w:t>
            </w:r>
          </w:p>
        </w:tc>
        <w:tc>
          <w:tcPr>
            <w:tcW w:w="1170" w:type="dxa"/>
            <w:shd w:val="clear" w:color="auto" w:fill="auto"/>
          </w:tcPr>
          <w:p w14:paraId="2D16936C" w14:textId="5447ADAF" w:rsidR="00DE1C6F" w:rsidRPr="003D16DA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E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6C67" w14:textId="4EF08B51" w:rsidR="00DE1C6F" w:rsidRPr="003D16DA" w:rsidRDefault="00DE1C6F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433,961</w:t>
            </w:r>
          </w:p>
        </w:tc>
      </w:tr>
      <w:tr w:rsidR="0074511B" w:rsidRPr="003D16DA" w14:paraId="31E36B6E" w14:textId="77777777" w:rsidTr="003D16DA">
        <w:tc>
          <w:tcPr>
            <w:tcW w:w="4320" w:type="dxa"/>
            <w:shd w:val="clear" w:color="auto" w:fill="auto"/>
          </w:tcPr>
          <w:p w14:paraId="44414974" w14:textId="76150265" w:rsidR="0074511B" w:rsidRPr="003D16DA" w:rsidRDefault="0074511B" w:rsidP="00DE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7ABCB19" w14:textId="16BF5AAD" w:rsidR="0074511B" w:rsidRDefault="0074511B" w:rsidP="0027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9B3D66" w14:textId="382EFE3A" w:rsidR="0074511B" w:rsidRPr="00DE1C6F" w:rsidRDefault="0074511B" w:rsidP="002B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28,302</w:t>
            </w:r>
          </w:p>
        </w:tc>
        <w:tc>
          <w:tcPr>
            <w:tcW w:w="1170" w:type="dxa"/>
            <w:shd w:val="clear" w:color="auto" w:fill="auto"/>
          </w:tcPr>
          <w:p w14:paraId="428F3830" w14:textId="7DDBCB23" w:rsidR="0074511B" w:rsidRPr="00701EDA" w:rsidRDefault="0074511B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6B63E1" w14:textId="2B601E45" w:rsidR="0074511B" w:rsidRPr="00DE1C6F" w:rsidRDefault="0074511B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28,302</w:t>
            </w:r>
          </w:p>
        </w:tc>
      </w:tr>
      <w:bookmarkEnd w:id="4"/>
    </w:tbl>
    <w:p w14:paraId="1EB90B4B" w14:textId="77777777" w:rsidR="009D47AC" w:rsidRPr="003D16DA" w:rsidRDefault="009D47AC" w:rsidP="00DE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00885976" w14:textId="77777777" w:rsidR="001D5450" w:rsidRPr="005E44A0" w:rsidRDefault="001D5450" w:rsidP="001D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hanging="180"/>
        <w:jc w:val="thaiDistribute"/>
        <w:rPr>
          <w:rFonts w:asciiTheme="majorBidi" w:hAnsiTheme="majorBidi" w:cstheme="majorBidi"/>
          <w:sz w:val="2"/>
          <w:szCs w:val="2"/>
        </w:rPr>
      </w:pPr>
    </w:p>
    <w:p w14:paraId="5848424B" w14:textId="49F84BA9" w:rsidR="006164D9" w:rsidRPr="00790F94" w:rsidRDefault="006164D9" w:rsidP="004F4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46"/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DE4824" w:rsidRPr="003D16DA" w14:paraId="3BAF6C68" w14:textId="77777777" w:rsidTr="003D16DA">
        <w:trPr>
          <w:tblHeader/>
        </w:trPr>
        <w:tc>
          <w:tcPr>
            <w:tcW w:w="4320" w:type="dxa"/>
          </w:tcPr>
          <w:p w14:paraId="2497B407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6AE22584" w14:textId="433BCE70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E4824" w:rsidRPr="003D16DA" w14:paraId="32BB35BF" w14:textId="77777777" w:rsidTr="003D16DA">
        <w:trPr>
          <w:tblHeader/>
        </w:trPr>
        <w:tc>
          <w:tcPr>
            <w:tcW w:w="4320" w:type="dxa"/>
          </w:tcPr>
          <w:p w14:paraId="53DEA061" w14:textId="77777777" w:rsidR="00DE4824" w:rsidRPr="003D16DA" w:rsidRDefault="00DE4824" w:rsidP="003D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  <w:tab w:val="left" w:pos="3664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794D3327" w14:textId="255B62AD" w:rsidR="00DE4824" w:rsidRPr="003D16DA" w:rsidRDefault="00DE4824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2562</w:t>
            </w:r>
          </w:p>
        </w:tc>
      </w:tr>
      <w:tr w:rsidR="00DE4824" w:rsidRPr="003D16DA" w14:paraId="5DFDF8E0" w14:textId="77777777" w:rsidTr="003D16DA">
        <w:trPr>
          <w:tblHeader/>
        </w:trPr>
        <w:tc>
          <w:tcPr>
            <w:tcW w:w="4320" w:type="dxa"/>
          </w:tcPr>
          <w:p w14:paraId="5309BA00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7317522" w14:textId="2ABB43EA" w:rsidR="00DE4824" w:rsidRPr="00695CED" w:rsidRDefault="00DE4824" w:rsidP="00DE4824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5CE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7F6758BD" w14:textId="77777777" w:rsidR="00DE4824" w:rsidRPr="00695CED" w:rsidRDefault="00DE4824" w:rsidP="00DE4824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3AC43E20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15902805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4B635462" w14:textId="77777777" w:rsidTr="003D16DA">
        <w:trPr>
          <w:tblHeader/>
        </w:trPr>
        <w:tc>
          <w:tcPr>
            <w:tcW w:w="4320" w:type="dxa"/>
          </w:tcPr>
          <w:p w14:paraId="73419079" w14:textId="77777777" w:rsidR="00DE4824" w:rsidRPr="003D16DA" w:rsidRDefault="00DE4824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5506FC3" w14:textId="5F11F4DC" w:rsidR="00DE4824" w:rsidRPr="00695CED" w:rsidRDefault="00DE4824" w:rsidP="00DE4824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ผันแปร</w:t>
            </w:r>
          </w:p>
        </w:tc>
        <w:tc>
          <w:tcPr>
            <w:tcW w:w="1170" w:type="dxa"/>
          </w:tcPr>
          <w:p w14:paraId="69DC64C7" w14:textId="77777777" w:rsidR="00DE4824" w:rsidRPr="00695CED" w:rsidRDefault="00DE4824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4713176F" w14:textId="77777777" w:rsidR="00DE4824" w:rsidRPr="003D16DA" w:rsidRDefault="00DE4824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4276E1CE" w14:textId="77777777" w:rsidR="00DE4824" w:rsidRPr="003D16DA" w:rsidRDefault="00DE4824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3D16DA" w14:paraId="6774FD21" w14:textId="77777777" w:rsidTr="003D16DA">
        <w:trPr>
          <w:tblHeader/>
        </w:trPr>
        <w:tc>
          <w:tcPr>
            <w:tcW w:w="4320" w:type="dxa"/>
          </w:tcPr>
          <w:p w14:paraId="3CA91B9A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E94C148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824" w:rsidRPr="003D16DA" w14:paraId="47A3AF24" w14:textId="77777777" w:rsidTr="003D16DA">
        <w:tc>
          <w:tcPr>
            <w:tcW w:w="4320" w:type="dxa"/>
          </w:tcPr>
          <w:p w14:paraId="0E1FBFC5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0CA7CE" w14:textId="77777777" w:rsidR="00DE4824" w:rsidRPr="003D16DA" w:rsidRDefault="00DE4824" w:rsidP="00F979A4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E6F5D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3216C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635EF86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E4824" w:rsidRPr="003D16DA" w14:paraId="4E5E1120" w14:textId="77777777" w:rsidTr="003D16DA">
        <w:tc>
          <w:tcPr>
            <w:tcW w:w="4320" w:type="dxa"/>
          </w:tcPr>
          <w:p w14:paraId="6D82DDE7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 w:firstLine="8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087E15A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</w:rPr>
              <w:t>588</w:t>
            </w:r>
          </w:p>
        </w:tc>
        <w:tc>
          <w:tcPr>
            <w:tcW w:w="1170" w:type="dxa"/>
          </w:tcPr>
          <w:p w14:paraId="07DD0C0C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170" w:type="dxa"/>
          </w:tcPr>
          <w:p w14:paraId="4623CD60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756,541</w:t>
            </w:r>
          </w:p>
        </w:tc>
        <w:tc>
          <w:tcPr>
            <w:tcW w:w="1170" w:type="dxa"/>
          </w:tcPr>
          <w:p w14:paraId="668AAB5F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857,129</w:t>
            </w:r>
          </w:p>
        </w:tc>
      </w:tr>
      <w:tr w:rsidR="00DE4824" w:rsidRPr="003D16DA" w14:paraId="64CF7AC3" w14:textId="77777777" w:rsidTr="003D16DA">
        <w:tc>
          <w:tcPr>
            <w:tcW w:w="4320" w:type="dxa"/>
          </w:tcPr>
          <w:p w14:paraId="09C3CC19" w14:textId="3711CEF4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3D16DA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4F5E7E9A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1D9807C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022FA46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343,516</w:t>
            </w:r>
          </w:p>
        </w:tc>
        <w:tc>
          <w:tcPr>
            <w:tcW w:w="1170" w:type="dxa"/>
            <w:vAlign w:val="bottom"/>
          </w:tcPr>
          <w:p w14:paraId="08E8387C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343,516</w:t>
            </w:r>
          </w:p>
        </w:tc>
      </w:tr>
      <w:tr w:rsidR="00DE4824" w:rsidRPr="003D16DA" w14:paraId="095EA05C" w14:textId="77777777" w:rsidTr="003D16DA">
        <w:tc>
          <w:tcPr>
            <w:tcW w:w="4320" w:type="dxa"/>
          </w:tcPr>
          <w:p w14:paraId="06A583A1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</w:tcPr>
          <w:p w14:paraId="16B76379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1,240,317</w:t>
            </w:r>
          </w:p>
        </w:tc>
        <w:tc>
          <w:tcPr>
            <w:tcW w:w="1170" w:type="dxa"/>
          </w:tcPr>
          <w:p w14:paraId="146FE456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39786BE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1,949,153</w:t>
            </w:r>
          </w:p>
        </w:tc>
        <w:tc>
          <w:tcPr>
            <w:tcW w:w="1170" w:type="dxa"/>
          </w:tcPr>
          <w:p w14:paraId="0718F627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3,189,470</w:t>
            </w:r>
          </w:p>
        </w:tc>
      </w:tr>
      <w:tr w:rsidR="00DE4824" w:rsidRPr="003D16DA" w14:paraId="36626DE3" w14:textId="77777777" w:rsidTr="003D16DA">
        <w:tc>
          <w:tcPr>
            <w:tcW w:w="4320" w:type="dxa"/>
          </w:tcPr>
          <w:p w14:paraId="0E3AADFC" w14:textId="2B88A04B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7C3157BD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BFFDA89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16F6A65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  <w:tc>
          <w:tcPr>
            <w:tcW w:w="1170" w:type="dxa"/>
          </w:tcPr>
          <w:p w14:paraId="5A51A079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</w:tr>
      <w:tr w:rsidR="00DE4824" w:rsidRPr="003D16DA" w14:paraId="745060B3" w14:textId="77777777" w:rsidTr="003D16DA">
        <w:tc>
          <w:tcPr>
            <w:tcW w:w="4320" w:type="dxa"/>
          </w:tcPr>
          <w:p w14:paraId="791E5D86" w14:textId="6DAE3C9A" w:rsidR="00DE4824" w:rsidRPr="003D16DA" w:rsidRDefault="002B34E9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2B34E9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</w:tcPr>
          <w:p w14:paraId="1CF6E980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168,572</w:t>
            </w:r>
          </w:p>
        </w:tc>
        <w:tc>
          <w:tcPr>
            <w:tcW w:w="1170" w:type="dxa"/>
            <w:shd w:val="clear" w:color="auto" w:fill="auto"/>
          </w:tcPr>
          <w:p w14:paraId="476884E1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FBE7A1E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1,663,927</w:t>
            </w:r>
          </w:p>
        </w:tc>
        <w:tc>
          <w:tcPr>
            <w:tcW w:w="1170" w:type="dxa"/>
          </w:tcPr>
          <w:p w14:paraId="195F843A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1,832,499</w:t>
            </w:r>
          </w:p>
        </w:tc>
      </w:tr>
      <w:tr w:rsidR="00476632" w:rsidRPr="003D16DA" w14:paraId="7BEF74F4" w14:textId="77777777" w:rsidTr="003D16DA">
        <w:tc>
          <w:tcPr>
            <w:tcW w:w="4320" w:type="dxa"/>
          </w:tcPr>
          <w:p w14:paraId="23BF438E" w14:textId="77777777" w:rsidR="00476632" w:rsidRPr="003D16DA" w:rsidRDefault="00476632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B8F69A9" w14:textId="77777777" w:rsidR="00476632" w:rsidRPr="003D16DA" w:rsidRDefault="00476632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D5843F" w14:textId="77777777" w:rsidR="00476632" w:rsidRPr="003D16DA" w:rsidRDefault="00476632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F5341" w14:textId="77777777" w:rsidR="00476632" w:rsidRPr="003D16DA" w:rsidRDefault="00476632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969D3CE" w14:textId="77777777" w:rsidR="00476632" w:rsidRPr="003D16DA" w:rsidRDefault="00476632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7D03866C" w14:textId="77777777" w:rsidTr="003D16DA">
        <w:tc>
          <w:tcPr>
            <w:tcW w:w="4320" w:type="dxa"/>
          </w:tcPr>
          <w:p w14:paraId="70901E93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3F1E1C4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6EF97D" w14:textId="77777777" w:rsidR="00DE4824" w:rsidRPr="003D16DA" w:rsidRDefault="00DE4824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60FB8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B75E17B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69250A0A" w14:textId="77777777" w:rsidTr="003D16DA">
        <w:tc>
          <w:tcPr>
            <w:tcW w:w="4320" w:type="dxa"/>
            <w:vAlign w:val="bottom"/>
          </w:tcPr>
          <w:p w14:paraId="0B48D3C6" w14:textId="413D44C0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52A07DA8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D7540F1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0635A12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797,308</w:t>
            </w:r>
          </w:p>
        </w:tc>
        <w:tc>
          <w:tcPr>
            <w:tcW w:w="1170" w:type="dxa"/>
            <w:vAlign w:val="bottom"/>
          </w:tcPr>
          <w:p w14:paraId="5CF415C9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797,308</w:t>
            </w:r>
          </w:p>
        </w:tc>
      </w:tr>
      <w:tr w:rsidR="00DE4824" w:rsidRPr="003D16DA" w14:paraId="3CFE22F2" w14:textId="77777777" w:rsidTr="003D16DA">
        <w:tc>
          <w:tcPr>
            <w:tcW w:w="4320" w:type="dxa"/>
          </w:tcPr>
          <w:p w14:paraId="4CFF1300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</w:tcPr>
          <w:p w14:paraId="7088BA05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855358C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7F40CB6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1,073,574</w:t>
            </w:r>
          </w:p>
        </w:tc>
        <w:tc>
          <w:tcPr>
            <w:tcW w:w="1170" w:type="dxa"/>
          </w:tcPr>
          <w:p w14:paraId="38985538" w14:textId="77777777" w:rsidR="00DE4824" w:rsidRPr="003D16DA" w:rsidRDefault="00DE4824" w:rsidP="002D5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1,073,574</w:t>
            </w:r>
          </w:p>
        </w:tc>
      </w:tr>
      <w:tr w:rsidR="00DE4824" w:rsidRPr="003D16DA" w14:paraId="1EA5EF3F" w14:textId="77777777" w:rsidTr="003D16DA">
        <w:tc>
          <w:tcPr>
            <w:tcW w:w="4320" w:type="dxa"/>
          </w:tcPr>
          <w:p w14:paraId="7C8F8430" w14:textId="337A29F9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</w:tcPr>
          <w:p w14:paraId="28CF2352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D8ABA43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E185C08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151,792</w:t>
            </w:r>
          </w:p>
        </w:tc>
        <w:tc>
          <w:tcPr>
            <w:tcW w:w="1170" w:type="dxa"/>
          </w:tcPr>
          <w:p w14:paraId="478F6184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151,792</w:t>
            </w:r>
          </w:p>
        </w:tc>
      </w:tr>
      <w:tr w:rsidR="00DE4824" w:rsidRPr="003D16DA" w14:paraId="01665529" w14:textId="77777777" w:rsidTr="003D16DA">
        <w:tc>
          <w:tcPr>
            <w:tcW w:w="4320" w:type="dxa"/>
          </w:tcPr>
          <w:p w14:paraId="5ED7FCD5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</w:tcPr>
          <w:p w14:paraId="1F0B5305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07C9FEA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1,596,447</w:t>
            </w:r>
          </w:p>
        </w:tc>
        <w:tc>
          <w:tcPr>
            <w:tcW w:w="1170" w:type="dxa"/>
          </w:tcPr>
          <w:p w14:paraId="180F9739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9291690" w14:textId="77777777" w:rsidR="00DE4824" w:rsidRPr="003D16DA" w:rsidRDefault="00DE4824" w:rsidP="002D5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</w:rPr>
              <w:t>1,596,447</w:t>
            </w:r>
          </w:p>
        </w:tc>
      </w:tr>
    </w:tbl>
    <w:p w14:paraId="050B23F9" w14:textId="47423D28" w:rsidR="00DB2971" w:rsidRDefault="00DB2971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7767E" w14:textId="77777777" w:rsidR="0076105D" w:rsidRPr="00B65C14" w:rsidRDefault="0076105D" w:rsidP="0076105D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b/>
          <w:bCs/>
          <w:color w:val="0000FF"/>
          <w:sz w:val="30"/>
          <w:szCs w:val="30"/>
        </w:rPr>
      </w:pPr>
      <w:r w:rsidRPr="00B65C1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</w:t>
      </w:r>
      <w:r w:rsidRPr="00B65C1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B65C14">
        <w:rPr>
          <w:rFonts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0469975E" w14:textId="77777777" w:rsidR="0076105D" w:rsidRPr="00865491" w:rsidRDefault="0076105D" w:rsidP="0076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6105D">
        <w:rPr>
          <w:rFonts w:asciiTheme="majorBidi" w:hAnsiTheme="majorBidi" w:cstheme="majorBidi"/>
          <w:sz w:val="24"/>
          <w:szCs w:val="24"/>
        </w:rPr>
        <w:t xml:space="preserve"> </w:t>
      </w:r>
    </w:p>
    <w:p w14:paraId="0409A96D" w14:textId="79CE6CC2" w:rsidR="0076105D" w:rsidRDefault="0076105D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B65C14">
        <w:rPr>
          <w:rFonts w:asciiTheme="majorBidi" w:hAnsiTheme="majorBidi" w:cstheme="majorBidi"/>
          <w:sz w:val="30"/>
          <w:szCs w:val="30"/>
          <w:lang w:val="en-US" w:bidi="th-TH"/>
        </w:rPr>
        <w:t>1%</w:t>
      </w:r>
      <w:r w:rsidRPr="00B65C14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B65C1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ทำให้เกิด</w:t>
      </w:r>
      <w:r w:rsidR="0017466D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Pr="00B65C14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เพิ่มขึ้นหรือลดลง</w:t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ในส่วนของ</w:t>
      </w:r>
      <w:r w:rsidR="001746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เจ้าของ</w:t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และกำไรหรือขาดทุนด้วยจำนวนเงินที่แสดงในตารางดังต่อไปนี้ </w:t>
      </w:r>
      <w:r w:rsidR="007742B3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7F2F3FB1" w14:textId="77777777" w:rsidR="002142C1" w:rsidRPr="002142C1" w:rsidRDefault="002142C1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180"/>
        <w:gridCol w:w="1260"/>
      </w:tblGrid>
      <w:tr w:rsidR="004C6EC7" w:rsidRPr="00B65C14" w14:paraId="70A102AF" w14:textId="77777777" w:rsidTr="002D50D3">
        <w:tc>
          <w:tcPr>
            <w:tcW w:w="5760" w:type="dxa"/>
          </w:tcPr>
          <w:p w14:paraId="686D07C3" w14:textId="77777777" w:rsidR="004C6EC7" w:rsidRPr="00B65C14" w:rsidRDefault="004C6EC7" w:rsidP="002C168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9CFB6B5" w14:textId="6B43A639" w:rsidR="004C6EC7" w:rsidRPr="002D50D3" w:rsidRDefault="004C6EC7" w:rsidP="002C1688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D50D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EC7" w:rsidRPr="00B65C14" w14:paraId="4F5DEE7A" w14:textId="77777777" w:rsidTr="002D50D3">
        <w:tc>
          <w:tcPr>
            <w:tcW w:w="5760" w:type="dxa"/>
          </w:tcPr>
          <w:p w14:paraId="4A379FF5" w14:textId="77777777" w:rsidR="004C6EC7" w:rsidRPr="00B65C14" w:rsidRDefault="004C6EC7" w:rsidP="002C168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30058DD" w14:textId="0F6EC010" w:rsidR="004C6EC7" w:rsidRPr="002D50D3" w:rsidRDefault="004C6EC7" w:rsidP="002C1688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D50D3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4C6EC7" w:rsidRPr="00B65C14" w14:paraId="33D92B54" w14:textId="77777777" w:rsidTr="002D50D3">
        <w:tc>
          <w:tcPr>
            <w:tcW w:w="5760" w:type="dxa"/>
          </w:tcPr>
          <w:p w14:paraId="65152AF2" w14:textId="77777777" w:rsidR="004C6EC7" w:rsidRPr="00B65C14" w:rsidRDefault="004C6EC7" w:rsidP="002C168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781D6EE3" w14:textId="77777777" w:rsidR="004C6EC7" w:rsidRPr="002D50D3" w:rsidRDefault="004C6EC7" w:rsidP="004C6EC7">
            <w:pPr>
              <w:pStyle w:val="NoSpacing"/>
              <w:tabs>
                <w:tab w:val="clear" w:pos="2807"/>
                <w:tab w:val="left" w:pos="2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50D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C6EC7" w:rsidRPr="00B65C14" w14:paraId="3FDE89AF" w14:textId="77777777" w:rsidTr="002D50D3">
        <w:tc>
          <w:tcPr>
            <w:tcW w:w="5760" w:type="dxa"/>
            <w:vAlign w:val="bottom"/>
            <w:hideMark/>
          </w:tcPr>
          <w:p w14:paraId="2D6012CE" w14:textId="77777777" w:rsidR="004C6EC7" w:rsidRPr="00B65C14" w:rsidRDefault="004C6EC7" w:rsidP="002C168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BE21C8" w14:textId="56692808" w:rsidR="004C6EC7" w:rsidRPr="00B65C14" w:rsidRDefault="004C6EC7" w:rsidP="002C168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E22D14B" w14:textId="77777777" w:rsidR="004C6EC7" w:rsidRPr="002D50D3" w:rsidRDefault="004C6EC7" w:rsidP="002C168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50D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2D50D3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8C409B4" w14:textId="77777777" w:rsidR="004C6EC7" w:rsidRPr="002D50D3" w:rsidRDefault="004C6EC7" w:rsidP="002C168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3B5281E" w14:textId="77777777" w:rsidR="004C6EC7" w:rsidRPr="002D50D3" w:rsidRDefault="004C6EC7" w:rsidP="002C168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50D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2D50D3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4C6EC7" w:rsidRPr="00B65C14" w14:paraId="5258E389" w14:textId="77777777" w:rsidTr="002D50D3">
        <w:tc>
          <w:tcPr>
            <w:tcW w:w="5760" w:type="dxa"/>
            <w:vAlign w:val="bottom"/>
          </w:tcPr>
          <w:p w14:paraId="1DB5F6AD" w14:textId="77777777" w:rsidR="004C6EC7" w:rsidRPr="00B65C14" w:rsidRDefault="004C6EC7" w:rsidP="002C168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0777890" w14:textId="4FAEAF76" w:rsidR="004C6EC7" w:rsidRPr="002D50D3" w:rsidRDefault="004C6EC7" w:rsidP="002C1688">
            <w:pPr>
              <w:pStyle w:val="Pa3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D50D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0D3" w:rsidRPr="00B65C14" w14:paraId="4D5215BF" w14:textId="77777777" w:rsidTr="002D50D3">
        <w:tc>
          <w:tcPr>
            <w:tcW w:w="5760" w:type="dxa"/>
            <w:hideMark/>
          </w:tcPr>
          <w:p w14:paraId="2AD1466D" w14:textId="6960B005" w:rsidR="002D50D3" w:rsidRPr="00B65C14" w:rsidRDefault="002D50D3" w:rsidP="002D50D3">
            <w:pPr>
              <w:pStyle w:val="NoSpacing"/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B65C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</w:tcPr>
          <w:p w14:paraId="39879E43" w14:textId="7BEF74D2" w:rsidR="002D50D3" w:rsidRPr="00B65C14" w:rsidRDefault="002D50D3" w:rsidP="002D50D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0D3">
              <w:rPr>
                <w:rFonts w:asciiTheme="majorBidi" w:hAnsiTheme="majorBidi" w:cstheme="majorBidi"/>
                <w:sz w:val="30"/>
                <w:szCs w:val="30"/>
              </w:rPr>
              <w:t>15,343</w:t>
            </w:r>
          </w:p>
        </w:tc>
        <w:tc>
          <w:tcPr>
            <w:tcW w:w="180" w:type="dxa"/>
          </w:tcPr>
          <w:p w14:paraId="22CF41F0" w14:textId="77777777" w:rsidR="002D50D3" w:rsidRPr="00B65C14" w:rsidRDefault="002D50D3" w:rsidP="002D50D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21669D" w14:textId="2C618EC8" w:rsidR="002D50D3" w:rsidRPr="00B65C14" w:rsidRDefault="002D50D3" w:rsidP="002D50D3">
            <w:pPr>
              <w:pStyle w:val="NoSpacing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0D3">
              <w:rPr>
                <w:rFonts w:asciiTheme="majorBidi" w:hAnsiTheme="majorBidi" w:cstheme="majorBidi"/>
                <w:sz w:val="30"/>
                <w:szCs w:val="30"/>
              </w:rPr>
              <w:t>(15,343)</w:t>
            </w:r>
          </w:p>
        </w:tc>
      </w:tr>
      <w:tr w:rsidR="002D50D3" w:rsidRPr="00B65C14" w14:paraId="5C9D3CCE" w14:textId="77777777" w:rsidTr="002D50D3">
        <w:tc>
          <w:tcPr>
            <w:tcW w:w="5760" w:type="dxa"/>
            <w:hideMark/>
          </w:tcPr>
          <w:p w14:paraId="58344AC7" w14:textId="77777777" w:rsidR="002D50D3" w:rsidRPr="00B65C14" w:rsidRDefault="002D50D3" w:rsidP="002D50D3">
            <w:pPr>
              <w:pStyle w:val="NoSpacing"/>
              <w:ind w:right="-2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C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2587B0" w14:textId="35AF571D" w:rsidR="002D50D3" w:rsidRPr="002D50D3" w:rsidRDefault="002D50D3" w:rsidP="002D50D3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15,343</w:t>
            </w:r>
          </w:p>
        </w:tc>
        <w:tc>
          <w:tcPr>
            <w:tcW w:w="180" w:type="dxa"/>
          </w:tcPr>
          <w:p w14:paraId="5FD34B25" w14:textId="77777777" w:rsidR="002D50D3" w:rsidRPr="002D50D3" w:rsidRDefault="002D50D3" w:rsidP="002D50D3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6ACF9" w14:textId="22ADBFD0" w:rsidR="002D50D3" w:rsidRPr="002D50D3" w:rsidRDefault="002D50D3" w:rsidP="002D50D3">
            <w:pPr>
              <w:pStyle w:val="NoSpacing"/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(15,343)</w:t>
            </w:r>
          </w:p>
        </w:tc>
      </w:tr>
    </w:tbl>
    <w:p w14:paraId="11E1EF4F" w14:textId="3F46050C" w:rsidR="002142C1" w:rsidRDefault="00DB297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A84E2E"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</w:t>
      </w:r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อัตราแลกเปลี่ยน</w:t>
      </w:r>
    </w:p>
    <w:p w14:paraId="7C3C765F" w14:textId="77777777" w:rsidR="002142C1" w:rsidRPr="00E67728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562D5D5" w14:textId="1EE1C5AC" w:rsidR="00F121A3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33BC6">
        <w:rPr>
          <w:rFonts w:asciiTheme="majorBidi" w:hAnsiTheme="majorBidi" w:hint="cs"/>
          <w:sz w:val="30"/>
          <w:szCs w:val="30"/>
          <w:cs/>
        </w:rPr>
        <w:t>บริษัทมี</w:t>
      </w:r>
      <w:r w:rsidR="00865491">
        <w:rPr>
          <w:rFonts w:asciiTheme="majorBidi" w:hAnsiTheme="majorBidi" w:hint="cs"/>
          <w:sz w:val="30"/>
          <w:szCs w:val="30"/>
          <w:cs/>
        </w:rPr>
        <w:t>ฐานะเปิดต่อ</w:t>
      </w:r>
      <w:r w:rsidRPr="00333BC6">
        <w:rPr>
          <w:rFonts w:asciiTheme="majorBidi" w:hAnsiTheme="majorBidi" w:hint="cs"/>
          <w:sz w:val="30"/>
          <w:szCs w:val="30"/>
          <w:cs/>
        </w:rPr>
        <w:t>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</w:t>
      </w:r>
      <w:r w:rsidR="00865491">
        <w:rPr>
          <w:rFonts w:asciiTheme="majorBidi" w:hAnsiTheme="majorBidi" w:hint="cs"/>
          <w:sz w:val="30"/>
          <w:szCs w:val="30"/>
          <w:cs/>
        </w:rPr>
        <w:t>ที่เกี่ยว</w:t>
      </w:r>
      <w:r w:rsidR="00A16657">
        <w:rPr>
          <w:rFonts w:asciiTheme="majorBidi" w:hAnsiTheme="majorBidi" w:hint="cs"/>
          <w:sz w:val="30"/>
          <w:szCs w:val="30"/>
          <w:cs/>
        </w:rPr>
        <w:t>ข้อง</w:t>
      </w:r>
      <w:r w:rsidR="00865491">
        <w:rPr>
          <w:rFonts w:asciiTheme="majorBidi" w:hAnsiTheme="majorBidi" w:hint="cs"/>
          <w:sz w:val="30"/>
          <w:szCs w:val="30"/>
          <w:cs/>
        </w:rPr>
        <w:t>กับ</w:t>
      </w:r>
      <w:r w:rsidRPr="00333BC6">
        <w:rPr>
          <w:rFonts w:asciiTheme="majorBidi" w:hAnsiTheme="majorBidi" w:hint="cs"/>
          <w:sz w:val="30"/>
          <w:szCs w:val="30"/>
          <w:cs/>
        </w:rPr>
        <w:t>การมีสินทรัพย์และหนี้สินทางการเงินที่เป็นเงินตราต่างประเทศ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โดยแสดงเป็นสกุลเงินบาท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ทั้งนี้บริษัทมีนโยบายภายในที่ใช้ในการประเมิน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ติดตามและควบคุมรายงานค่าความเสี่ยง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อัตราแลกเปลี่ยนที่มาจากการลงทุนในกองทุนส่วนบุคคลให้กับ</w:t>
      </w:r>
      <w:r w:rsidRPr="00A16657">
        <w:rPr>
          <w:rFonts w:asciiTheme="majorBidi" w:hAnsiTheme="majorBidi" w:hint="cs"/>
          <w:sz w:val="30"/>
          <w:szCs w:val="30"/>
          <w:cs/>
        </w:rPr>
        <w:t>คณะกรรมการการลงทุนรับทราบอย่าง</w:t>
      </w:r>
      <w:r w:rsidRPr="00333BC6">
        <w:rPr>
          <w:rFonts w:asciiTheme="majorBidi" w:hAnsiTheme="majorBidi" w:hint="cs"/>
          <w:sz w:val="30"/>
          <w:szCs w:val="30"/>
          <w:cs/>
        </w:rPr>
        <w:t>สม่ำเสมอ</w:t>
      </w:r>
    </w:p>
    <w:p w14:paraId="6AA1AAA9" w14:textId="4732224E" w:rsidR="007B1420" w:rsidRPr="00E67728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22"/>
          <w:szCs w:val="22"/>
        </w:rPr>
      </w:pPr>
    </w:p>
    <w:tbl>
      <w:tblPr>
        <w:tblW w:w="8461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181"/>
        <w:gridCol w:w="1165"/>
        <w:gridCol w:w="180"/>
        <w:gridCol w:w="1260"/>
        <w:gridCol w:w="180"/>
        <w:gridCol w:w="1170"/>
        <w:gridCol w:w="181"/>
        <w:gridCol w:w="1170"/>
      </w:tblGrid>
      <w:tr w:rsidR="0022307C" w:rsidRPr="00333BC6" w14:paraId="04031606" w14:textId="77777777" w:rsidTr="00551EFB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2967FD4A" w14:textId="77777777" w:rsidR="0022307C" w:rsidRPr="00333BC6" w:rsidRDefault="0022307C" w:rsidP="00551EFB">
            <w:pPr>
              <w:ind w:right="-27"/>
              <w:rPr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274" w:type="dxa"/>
            <w:shd w:val="clear" w:color="auto" w:fill="auto"/>
          </w:tcPr>
          <w:p w14:paraId="156CD47B" w14:textId="77777777" w:rsidR="0022307C" w:rsidRPr="00333BC6" w:rsidRDefault="0022307C" w:rsidP="00551EFB">
            <w:pPr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0B2028EF" w14:textId="77777777" w:rsidR="0022307C" w:rsidRPr="00333BC6" w:rsidRDefault="0022307C" w:rsidP="00551EFB">
            <w:pPr>
              <w:outlineLvl w:val="0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6BCF1FC7" w14:textId="77777777" w:rsidR="0022307C" w:rsidRPr="00333BC6" w:rsidRDefault="0022307C" w:rsidP="00551EFB">
            <w:pPr>
              <w:pStyle w:val="acctmergecolhdg"/>
              <w:spacing w:line="240" w:lineRule="atLeast"/>
              <w:ind w:left="-79" w:right="-79"/>
              <w:rPr>
                <w:sz w:val="30"/>
                <w:szCs w:val="30"/>
                <w:highlight w:val="yellow"/>
              </w:rPr>
            </w:pPr>
            <w:r w:rsidRPr="00333BC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333BC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22307C" w:rsidRPr="00333BC6" w14:paraId="3B5FA2AA" w14:textId="77777777" w:rsidTr="00551EFB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05709A0F" w14:textId="77777777" w:rsidR="0022307C" w:rsidRPr="00333BC6" w:rsidRDefault="0022307C" w:rsidP="00551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BD2D590" w14:textId="77777777" w:rsidR="0022307C" w:rsidRPr="00333BC6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257E447" w14:textId="77777777" w:rsidR="0022307C" w:rsidRPr="00333BC6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0DD785F" w14:textId="77777777" w:rsidR="0022307C" w:rsidRPr="00333BC6" w:rsidRDefault="0022307C" w:rsidP="00551EFB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  <w:lang w:val="en-US" w:bidi="th-TH"/>
              </w:rPr>
            </w:pPr>
            <w:r w:rsidRPr="00333B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22307C" w:rsidRPr="00333BC6" w14:paraId="2E9B219D" w14:textId="77777777" w:rsidTr="00551EFB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5EF0188A" w14:textId="51F35B3B" w:rsidR="0022307C" w:rsidRPr="00333BC6" w:rsidRDefault="00A84E2E" w:rsidP="00551EFB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b/>
                <w:bCs/>
                <w:i/>
                <w:iCs/>
                <w:sz w:val="30"/>
                <w:szCs w:val="30"/>
              </w:rPr>
            </w:pPr>
            <w:r w:rsidRPr="00333B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ฐานะเปิดต่อความเสี่ยง</w:t>
            </w:r>
            <w:r w:rsidR="008654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</w:t>
            </w:r>
            <w:r w:rsidR="0022307C" w:rsidRPr="00333B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</w:t>
            </w:r>
            <w:r w:rsidR="0022307C" w:rsidRPr="00333B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EA5C98" w14:textId="77777777" w:rsidR="0022307C" w:rsidRPr="00333BC6" w:rsidRDefault="0022307C" w:rsidP="00551E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8EF13BA" w14:textId="77777777" w:rsidR="0022307C" w:rsidRPr="00333BC6" w:rsidRDefault="0022307C" w:rsidP="00551E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6D49E9C" w14:textId="77777777" w:rsidR="0022307C" w:rsidRPr="00333BC6" w:rsidRDefault="0022307C" w:rsidP="00551EF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5B0EB" w14:textId="77777777" w:rsidR="0022307C" w:rsidRPr="00333BC6" w:rsidRDefault="0022307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11718" w14:textId="77777777" w:rsidR="0022307C" w:rsidRPr="00333BC6" w:rsidRDefault="0022307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FA087" w14:textId="77777777" w:rsidR="0022307C" w:rsidRPr="00333BC6" w:rsidRDefault="0022307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8E265A" w14:textId="77777777" w:rsidR="0022307C" w:rsidRPr="00333BC6" w:rsidRDefault="0022307C" w:rsidP="00551EF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736203DD" w14:textId="77777777" w:rsidR="0022307C" w:rsidRPr="00333BC6" w:rsidDel="0080154F" w:rsidRDefault="0022307C" w:rsidP="00551EFB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3B25D5" w14:textId="77777777" w:rsidR="0022307C" w:rsidRPr="00333BC6" w:rsidRDefault="0022307C" w:rsidP="00551EFB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0944" w14:textId="77777777" w:rsidR="0022307C" w:rsidRPr="00333BC6" w:rsidRDefault="0022307C" w:rsidP="00551EFB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2307C" w:rsidRPr="00333BC6" w14:paraId="04AEA54B" w14:textId="77777777" w:rsidTr="00551EFB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10654873" w14:textId="77777777" w:rsidR="0022307C" w:rsidRPr="00333BC6" w:rsidRDefault="0022307C" w:rsidP="00551E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1899280A" w14:textId="77777777" w:rsidR="0022307C" w:rsidRPr="00333BC6" w:rsidRDefault="0022307C" w:rsidP="00551EFB">
            <w:pPr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6A1CD51" w14:textId="77777777" w:rsidR="0022307C" w:rsidRPr="00333BC6" w:rsidRDefault="0022307C" w:rsidP="00551EFB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484E736B" w14:textId="77777777" w:rsidR="0022307C" w:rsidRPr="00333BC6" w:rsidRDefault="0022307C" w:rsidP="00551EF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2307C" w:rsidRPr="00333BC6" w14:paraId="5631FEF0" w14:textId="77777777" w:rsidTr="00551EFB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3B07E46B" w14:textId="77777777" w:rsidR="0022307C" w:rsidRPr="00333BC6" w:rsidRDefault="0022307C" w:rsidP="00551E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BC6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38D2C339" w14:textId="77777777" w:rsidR="0022307C" w:rsidRPr="00333BC6" w:rsidRDefault="0022307C" w:rsidP="00551EFB">
            <w:pPr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08984032" w14:textId="77777777" w:rsidR="0022307C" w:rsidRPr="00333BC6" w:rsidRDefault="0022307C" w:rsidP="00551EFB">
            <w:pPr>
              <w:rPr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3E37383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35,027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34F04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8B31E8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33,340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0668DF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F219D1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7,878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D5227F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9251F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76,245</w:t>
            </w:r>
          </w:p>
        </w:tc>
      </w:tr>
      <w:tr w:rsidR="0022307C" w:rsidRPr="00333BC6" w14:paraId="2E88F6D1" w14:textId="77777777" w:rsidTr="00551EFB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570E2483" w14:textId="77777777" w:rsidR="0022307C" w:rsidRPr="00333BC6" w:rsidRDefault="0022307C" w:rsidP="00551EFB">
            <w:pPr>
              <w:rPr>
                <w:sz w:val="30"/>
                <w:szCs w:val="30"/>
                <w:cs/>
              </w:rPr>
            </w:pP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549BA1EF" w14:textId="77777777" w:rsidR="0022307C" w:rsidRPr="00333BC6" w:rsidRDefault="0022307C" w:rsidP="00551EFB">
            <w:pPr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1A040B0" w14:textId="77777777" w:rsidR="0022307C" w:rsidRPr="00333BC6" w:rsidRDefault="0022307C" w:rsidP="00551EFB">
            <w:pPr>
              <w:rPr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E8B3D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(34,746)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05AD6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75A5" w14:textId="77777777" w:rsidR="0022307C" w:rsidRPr="00333BC6" w:rsidRDefault="0022307C" w:rsidP="002B34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313BC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8D024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15BB70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480AC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</w:rPr>
              <w:t>(34,847)</w:t>
            </w:r>
          </w:p>
        </w:tc>
      </w:tr>
      <w:tr w:rsidR="0022307C" w:rsidRPr="00333BC6" w14:paraId="556CE5D3" w14:textId="77777777" w:rsidTr="00551EFB">
        <w:trPr>
          <w:cantSplit/>
        </w:trPr>
        <w:tc>
          <w:tcPr>
            <w:tcW w:w="3155" w:type="dxa"/>
            <w:gridSpan w:val="3"/>
            <w:shd w:val="clear" w:color="auto" w:fill="auto"/>
          </w:tcPr>
          <w:p w14:paraId="57716978" w14:textId="77777777" w:rsidR="0022307C" w:rsidRPr="00333BC6" w:rsidRDefault="0022307C" w:rsidP="00551EFB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80D9E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5F24E3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70509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290BAE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1CAC8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BD39D2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FD4A0" w14:textId="77777777" w:rsidR="0022307C" w:rsidRPr="00333BC6" w:rsidRDefault="0022307C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41,398</w:t>
            </w:r>
          </w:p>
        </w:tc>
      </w:tr>
    </w:tbl>
    <w:p w14:paraId="25CCDA30" w14:textId="7ED15976" w:rsidR="002D4841" w:rsidRPr="00E67728" w:rsidRDefault="002D4841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lang w:bidi="ar-SA"/>
        </w:rPr>
      </w:pPr>
    </w:p>
    <w:tbl>
      <w:tblPr>
        <w:tblW w:w="8461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181"/>
        <w:gridCol w:w="1165"/>
        <w:gridCol w:w="180"/>
        <w:gridCol w:w="1260"/>
        <w:gridCol w:w="180"/>
        <w:gridCol w:w="1170"/>
        <w:gridCol w:w="181"/>
        <w:gridCol w:w="1170"/>
      </w:tblGrid>
      <w:tr w:rsidR="0076105D" w:rsidRPr="00333BC6" w14:paraId="6D88ABDB" w14:textId="77777777" w:rsidTr="002C1688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0BA4B3E4" w14:textId="77777777" w:rsidR="0076105D" w:rsidRPr="00333BC6" w:rsidRDefault="0076105D" w:rsidP="002C1688">
            <w:pPr>
              <w:ind w:right="-27"/>
              <w:rPr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274" w:type="dxa"/>
            <w:shd w:val="clear" w:color="auto" w:fill="auto"/>
          </w:tcPr>
          <w:p w14:paraId="4895F929" w14:textId="77777777" w:rsidR="0076105D" w:rsidRPr="00333BC6" w:rsidRDefault="0076105D" w:rsidP="002C1688">
            <w:pPr>
              <w:outlineLvl w:val="0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C8470BD" w14:textId="77777777" w:rsidR="0076105D" w:rsidRPr="00333BC6" w:rsidRDefault="0076105D" w:rsidP="002C1688">
            <w:pPr>
              <w:outlineLvl w:val="0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FE5CA24" w14:textId="77777777" w:rsidR="0076105D" w:rsidRPr="00333BC6" w:rsidRDefault="0076105D" w:rsidP="002C1688">
            <w:pPr>
              <w:pStyle w:val="acctmergecolhdg"/>
              <w:spacing w:line="240" w:lineRule="atLeast"/>
              <w:ind w:left="-79" w:right="-79"/>
              <w:rPr>
                <w:sz w:val="30"/>
                <w:szCs w:val="30"/>
                <w:highlight w:val="yellow"/>
              </w:rPr>
            </w:pPr>
            <w:r w:rsidRPr="00507F5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105D" w:rsidRPr="00333BC6" w14:paraId="7011AAE7" w14:textId="77777777" w:rsidTr="002C1688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2F35D62A" w14:textId="77777777" w:rsidR="0076105D" w:rsidRPr="00333BC6" w:rsidRDefault="0076105D" w:rsidP="002C16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F65C86C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EC6B5CB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68390F6D" w14:textId="77777777" w:rsidR="0076105D" w:rsidRPr="00333BC6" w:rsidRDefault="0076105D" w:rsidP="002C1688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  <w:lang w:val="en-US" w:bidi="th-TH"/>
              </w:rPr>
            </w:pPr>
            <w:r w:rsidRPr="00333B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76105D" w:rsidRPr="00333BC6" w14:paraId="222D4201" w14:textId="77777777" w:rsidTr="002C1688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70D645BE" w14:textId="31B148EC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b/>
                <w:bCs/>
                <w:i/>
                <w:iCs/>
                <w:sz w:val="30"/>
                <w:szCs w:val="30"/>
              </w:rPr>
            </w:pPr>
            <w:r w:rsidRPr="00333B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ฐานะเปิดต่อความเสี่ยง</w:t>
            </w:r>
            <w:r w:rsidR="008654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</w:t>
            </w:r>
            <w:r w:rsidRPr="00333B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</w:t>
            </w:r>
            <w:r w:rsidRPr="00333B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73E8487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46F2EA5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85D5699" w14:textId="77777777" w:rsidR="0076105D" w:rsidRPr="00333BC6" w:rsidRDefault="0076105D" w:rsidP="002C1688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CFD936" w14:textId="77777777" w:rsidR="0076105D" w:rsidRPr="00333BC6" w:rsidRDefault="0076105D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CDE35" w14:textId="77777777" w:rsidR="0076105D" w:rsidRPr="00333BC6" w:rsidRDefault="0076105D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57F2F" w14:textId="77777777" w:rsidR="0076105D" w:rsidRPr="00333BC6" w:rsidRDefault="0076105D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9CDF27" w14:textId="77777777" w:rsidR="0076105D" w:rsidRPr="00333BC6" w:rsidRDefault="0076105D" w:rsidP="002C168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3829B409" w14:textId="77777777" w:rsidR="0076105D" w:rsidRPr="00333BC6" w:rsidDel="0080154F" w:rsidRDefault="0076105D" w:rsidP="002C1688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EC8115" w14:textId="77777777" w:rsidR="0076105D" w:rsidRPr="00333BC6" w:rsidRDefault="0076105D" w:rsidP="002C1688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20C4DE" w14:textId="77777777" w:rsidR="0076105D" w:rsidRPr="00333BC6" w:rsidRDefault="0076105D" w:rsidP="002C1688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6105D" w:rsidRPr="00333BC6" w14:paraId="5FF99F62" w14:textId="77777777" w:rsidTr="002C1688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3D49F389" w14:textId="77777777" w:rsidR="0076105D" w:rsidRPr="00333BC6" w:rsidRDefault="0076105D" w:rsidP="002C16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59109A12" w14:textId="77777777" w:rsidR="0076105D" w:rsidRPr="00333BC6" w:rsidRDefault="0076105D" w:rsidP="002C1688">
            <w:pPr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CF3936E" w14:textId="77777777" w:rsidR="0076105D" w:rsidRPr="00333BC6" w:rsidRDefault="0076105D" w:rsidP="002C1688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576BDC92" w14:textId="77777777" w:rsidR="0076105D" w:rsidRPr="00333BC6" w:rsidRDefault="0076105D" w:rsidP="002C16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A6668" w:rsidRPr="00333BC6" w14:paraId="21B03B09" w14:textId="77777777" w:rsidTr="004A6668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06646459" w14:textId="77777777" w:rsidR="004A6668" w:rsidRPr="00333BC6" w:rsidRDefault="004A6668" w:rsidP="004A66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BC6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546A5377" w14:textId="77777777" w:rsidR="004A6668" w:rsidRPr="00333BC6" w:rsidRDefault="004A6668" w:rsidP="004A6668">
            <w:pPr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0E10F1B9" w14:textId="77777777" w:rsidR="004A6668" w:rsidRPr="00333BC6" w:rsidRDefault="004A6668" w:rsidP="004A6668">
            <w:pPr>
              <w:rPr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B15F27E" w14:textId="1D87AEE6" w:rsidR="004A6668" w:rsidRPr="00333BC6" w:rsidRDefault="004C6EC7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180" w:type="dxa"/>
            <w:shd w:val="clear" w:color="auto" w:fill="auto"/>
          </w:tcPr>
          <w:p w14:paraId="54048CA9" w14:textId="77777777" w:rsidR="004A6668" w:rsidRPr="00333BC6" w:rsidRDefault="004A6668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9514C6" w14:textId="5385521E" w:rsidR="004A6668" w:rsidRPr="00333BC6" w:rsidRDefault="004C6EC7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120,564</w:t>
            </w:r>
          </w:p>
        </w:tc>
        <w:tc>
          <w:tcPr>
            <w:tcW w:w="180" w:type="dxa"/>
            <w:shd w:val="clear" w:color="auto" w:fill="auto"/>
          </w:tcPr>
          <w:p w14:paraId="6B4AC08D" w14:textId="77777777" w:rsidR="004A6668" w:rsidRPr="00333BC6" w:rsidRDefault="004A6668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C9CC26" w14:textId="617F4A58" w:rsidR="004A6668" w:rsidRPr="00333BC6" w:rsidRDefault="004C6EC7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11,264</w:t>
            </w:r>
          </w:p>
        </w:tc>
        <w:tc>
          <w:tcPr>
            <w:tcW w:w="181" w:type="dxa"/>
            <w:shd w:val="clear" w:color="auto" w:fill="auto"/>
          </w:tcPr>
          <w:p w14:paraId="31A98913" w14:textId="77777777" w:rsidR="004A6668" w:rsidRPr="00333BC6" w:rsidRDefault="004A6668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FC6B61" w14:textId="48BD534D" w:rsidR="004A6668" w:rsidRPr="00333BC6" w:rsidRDefault="004C6EC7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148,660</w:t>
            </w:r>
          </w:p>
        </w:tc>
      </w:tr>
      <w:tr w:rsidR="00507F53" w:rsidRPr="00333BC6" w14:paraId="3EB7D031" w14:textId="77777777" w:rsidTr="004A6668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00D59719" w14:textId="77777777" w:rsidR="00507F53" w:rsidRPr="00333BC6" w:rsidRDefault="00507F53" w:rsidP="00507F53">
            <w:pPr>
              <w:rPr>
                <w:sz w:val="30"/>
                <w:szCs w:val="30"/>
                <w:cs/>
              </w:rPr>
            </w:pP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1D1250DB" w14:textId="77777777" w:rsidR="00507F53" w:rsidRPr="00333BC6" w:rsidRDefault="00507F53" w:rsidP="00507F53">
            <w:pPr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2B4B2EE" w14:textId="77777777" w:rsidR="00507F53" w:rsidRPr="00333BC6" w:rsidRDefault="00507F53" w:rsidP="00507F53">
            <w:pPr>
              <w:rPr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94143D7" w14:textId="0ED29322" w:rsidR="00507F53" w:rsidRPr="00333BC6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16,513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D47C80" w14:textId="77777777" w:rsidR="00507F53" w:rsidRPr="00333BC6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B91BD5" w14:textId="0B2444F8" w:rsidR="00507F53" w:rsidRPr="00333BC6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3,141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6D9259" w14:textId="77777777" w:rsidR="00507F53" w:rsidRPr="00333BC6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941D41" w14:textId="34FF8F57" w:rsidR="00507F53" w:rsidRPr="00333BC6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3,105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6432ED93" w14:textId="77777777" w:rsidR="00507F53" w:rsidRPr="00333BC6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D10BA1" w14:textId="1C9E5E71" w:rsidR="00507F53" w:rsidRPr="00333BC6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22,759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07F53" w:rsidRPr="00333BC6" w14:paraId="0D3B71B2" w14:textId="77777777" w:rsidTr="004A6668">
        <w:trPr>
          <w:cantSplit/>
        </w:trPr>
        <w:tc>
          <w:tcPr>
            <w:tcW w:w="3155" w:type="dxa"/>
            <w:gridSpan w:val="3"/>
            <w:shd w:val="clear" w:color="auto" w:fill="auto"/>
          </w:tcPr>
          <w:p w14:paraId="2CBAC430" w14:textId="77777777" w:rsidR="00507F53" w:rsidRPr="00333BC6" w:rsidRDefault="00507F53" w:rsidP="00507F53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3DDB" w14:textId="132C3D01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80" w:type="dxa"/>
            <w:shd w:val="clear" w:color="auto" w:fill="auto"/>
          </w:tcPr>
          <w:p w14:paraId="2822BAEC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9CAB2" w14:textId="21AE0F18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117,423</w:t>
            </w:r>
          </w:p>
        </w:tc>
        <w:tc>
          <w:tcPr>
            <w:tcW w:w="180" w:type="dxa"/>
            <w:shd w:val="clear" w:color="auto" w:fill="auto"/>
          </w:tcPr>
          <w:p w14:paraId="1091FC23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28CA7" w14:textId="3FDFB754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181" w:type="dxa"/>
            <w:shd w:val="clear" w:color="auto" w:fill="auto"/>
          </w:tcPr>
          <w:p w14:paraId="6A5AB683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8A33F" w14:textId="7E7F55B7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125,901</w:t>
            </w:r>
          </w:p>
        </w:tc>
      </w:tr>
    </w:tbl>
    <w:p w14:paraId="4062069E" w14:textId="77777777" w:rsidR="0076105D" w:rsidRPr="00E67728" w:rsidRDefault="0076105D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lang w:bidi="ar-SA"/>
        </w:rPr>
      </w:pPr>
    </w:p>
    <w:p w14:paraId="4DF194A7" w14:textId="23061403" w:rsidR="00A84E2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3BC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ความเสี่ยงด้านราคาตราสารทุนและสัญญาซื้อขายล่วงหน้า</w:t>
      </w:r>
      <w:r w:rsidRP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47E0BAE9" w14:textId="77777777" w:rsidR="00A84E2E" w:rsidRPr="00E67728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A32CB73" w14:textId="2761ACDC" w:rsidR="00A84E2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5F10E0">
        <w:rPr>
          <w:rFonts w:asciiTheme="majorBidi" w:hAnsiTheme="majorBidi" w:hint="cs"/>
          <w:sz w:val="30"/>
          <w:szCs w:val="30"/>
          <w:cs/>
        </w:rPr>
        <w:t>ความเสี่ยงด้านราคาตราสารทุนและสัญญาซื้อขายล่วงหน้าเป็นความเสี่ยง</w:t>
      </w:r>
      <w:r w:rsidRPr="00DB2971">
        <w:rPr>
          <w:rFonts w:asciiTheme="majorBidi" w:hAnsiTheme="majorBidi" w:hint="cs"/>
          <w:sz w:val="30"/>
          <w:szCs w:val="30"/>
          <w:cs/>
        </w:rPr>
        <w:t>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อันเกิดจากการเปลี่ยนแปลงของราคา</w:t>
      </w:r>
      <w:r w:rsidR="006459B3">
        <w:rPr>
          <w:rFonts w:asciiTheme="majorBidi" w:hAnsiTheme="majorBidi"/>
          <w:sz w:val="30"/>
          <w:szCs w:val="30"/>
          <w:cs/>
        </w:rPr>
        <w:br/>
      </w:r>
      <w:r w:rsidRPr="00DB2971">
        <w:rPr>
          <w:rFonts w:asciiTheme="majorBidi" w:hAnsiTheme="majorBidi" w:hint="cs"/>
          <w:sz w:val="30"/>
          <w:szCs w:val="30"/>
          <w:cs/>
        </w:rPr>
        <w:t>ตราสารทุน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ตราสารหนี้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รวมถึงการเปลี่ยนแปลงของราคาสินทรัพย์อ้างอิงซึ่งส่งผลกระทบต่อมูลค่าอนุพันธ์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เป็นต้น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ซึ่งส่งผลกระทบต่อฐานะความเสี่ยงจากราคาที่</w:t>
      </w:r>
      <w:r w:rsidRPr="00A16657">
        <w:rPr>
          <w:rFonts w:asciiTheme="majorBidi" w:hAnsiTheme="majorBidi" w:hint="cs"/>
          <w:sz w:val="30"/>
          <w:szCs w:val="30"/>
          <w:cs/>
        </w:rPr>
        <w:t>สำคัญ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ได้แก่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พอร์ต</w:t>
      </w:r>
      <w:r w:rsidRPr="00DB2971">
        <w:rPr>
          <w:rFonts w:asciiTheme="majorBidi" w:hAnsiTheme="majorBidi" w:hint="cs"/>
          <w:sz w:val="30"/>
          <w:szCs w:val="30"/>
          <w:cs/>
        </w:rPr>
        <w:t>การลงทุนของบริษัทในอนุพันธ์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ตราสารทุนที่ถือไว้เนื่องจากมีหลักทรัพย์ที่เหลือจากการรับประกันการจัดจำหน่าย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รวมถึงพอร์ตการลงทุนของลูกค้าภายใต้การบริหารจัดการกองทุน</w:t>
      </w:r>
    </w:p>
    <w:p w14:paraId="6FBA680E" w14:textId="7F18B99F" w:rsidR="00A84E2E" w:rsidRPr="00865491" w:rsidRDefault="00A84E2E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6549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BC438C6" w14:textId="77777777" w:rsidR="00A84E2E" w:rsidRPr="00865491" w:rsidRDefault="00A84E2E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350"/>
        <w:gridCol w:w="243"/>
        <w:gridCol w:w="1377"/>
      </w:tblGrid>
      <w:tr w:rsidR="00266278" w:rsidRPr="00865491" w14:paraId="645EBF9D" w14:textId="77777777" w:rsidTr="00B91935">
        <w:tc>
          <w:tcPr>
            <w:tcW w:w="4590" w:type="dxa"/>
            <w:vAlign w:val="bottom"/>
          </w:tcPr>
          <w:p w14:paraId="7C69850A" w14:textId="77777777" w:rsidR="00266278" w:rsidRPr="00865491" w:rsidRDefault="00266278" w:rsidP="00B919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21DB3F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8E50196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47AC184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66278" w:rsidRPr="00865491" w14:paraId="6658BFB4" w14:textId="77777777" w:rsidTr="00B91935">
        <w:tc>
          <w:tcPr>
            <w:tcW w:w="4590" w:type="dxa"/>
            <w:vAlign w:val="bottom"/>
          </w:tcPr>
          <w:p w14:paraId="742CE9DE" w14:textId="77777777" w:rsidR="00266278" w:rsidRPr="00865491" w:rsidRDefault="00266278" w:rsidP="00B919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4CF2C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B5CCFFC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2A3B9E9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</w:tcPr>
          <w:p w14:paraId="5E1FDE6F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7" w:type="dxa"/>
          </w:tcPr>
          <w:p w14:paraId="07A52A69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66278" w:rsidRPr="00865491" w14:paraId="66C4D1E6" w14:textId="77777777" w:rsidTr="00B91935">
        <w:tc>
          <w:tcPr>
            <w:tcW w:w="4590" w:type="dxa"/>
          </w:tcPr>
          <w:p w14:paraId="75BF5A1E" w14:textId="77777777" w:rsidR="00266278" w:rsidRPr="00865491" w:rsidRDefault="00266278" w:rsidP="00B919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</w:tcPr>
          <w:p w14:paraId="48F12928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278" w:rsidRPr="00865491" w14:paraId="4263BC89" w14:textId="77777777" w:rsidTr="00B91935">
        <w:tc>
          <w:tcPr>
            <w:tcW w:w="4590" w:type="dxa"/>
          </w:tcPr>
          <w:p w14:paraId="27B553C0" w14:textId="77777777" w:rsidR="00266278" w:rsidRPr="00865491" w:rsidRDefault="00266278" w:rsidP="00B919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14:paraId="725AB581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1CF1FE04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AAA584" w14:textId="12076BB7" w:rsidR="00266278" w:rsidRPr="00865491" w:rsidRDefault="002D2A31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3" w:type="dxa"/>
          </w:tcPr>
          <w:p w14:paraId="4F9C660F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E0434A0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266278" w:rsidRPr="00865491" w14:paraId="026C022F" w14:textId="77777777" w:rsidTr="00B91935">
        <w:tc>
          <w:tcPr>
            <w:tcW w:w="4590" w:type="dxa"/>
          </w:tcPr>
          <w:p w14:paraId="0744A884" w14:textId="77777777" w:rsidR="00266278" w:rsidRPr="00865491" w:rsidRDefault="00266278" w:rsidP="00B919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350" w:type="dxa"/>
          </w:tcPr>
          <w:p w14:paraId="70019423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1,835,181</w:t>
            </w:r>
          </w:p>
        </w:tc>
        <w:tc>
          <w:tcPr>
            <w:tcW w:w="270" w:type="dxa"/>
          </w:tcPr>
          <w:p w14:paraId="079CE7CC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531EF" w14:textId="1811FFC8" w:rsidR="00266278" w:rsidRPr="00865491" w:rsidRDefault="002D2A31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14886" w:rsidRPr="0086549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65491">
              <w:rPr>
                <w:rFonts w:asciiTheme="majorBidi" w:hAnsiTheme="majorBidi" w:cstheme="majorBidi"/>
                <w:sz w:val="30"/>
                <w:szCs w:val="30"/>
              </w:rPr>
              <w:t>70,663</w:t>
            </w:r>
          </w:p>
        </w:tc>
        <w:tc>
          <w:tcPr>
            <w:tcW w:w="243" w:type="dxa"/>
          </w:tcPr>
          <w:p w14:paraId="100979D7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693E2AE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1,618,240</w:t>
            </w:r>
          </w:p>
        </w:tc>
      </w:tr>
      <w:tr w:rsidR="00266278" w:rsidRPr="00865491" w14:paraId="4DC6D180" w14:textId="77777777" w:rsidTr="00B91935">
        <w:tc>
          <w:tcPr>
            <w:tcW w:w="4590" w:type="dxa"/>
          </w:tcPr>
          <w:p w14:paraId="049C77CE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ตั๋วเงินระยะสั้นที่อายุไม่เกิน </w:t>
            </w:r>
            <w:r w:rsidRPr="008654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เดือนนับจากวัน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ได้มา</w:t>
            </w:r>
          </w:p>
        </w:tc>
        <w:tc>
          <w:tcPr>
            <w:tcW w:w="1350" w:type="dxa"/>
          </w:tcPr>
          <w:p w14:paraId="01ACCC32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5D2240AB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17B8A5" w14:textId="3879FC7B" w:rsidR="00266278" w:rsidRPr="00865491" w:rsidRDefault="002D2A31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0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135154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B23F6FC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266278" w:rsidRPr="00865491" w14:paraId="1E7774AD" w14:textId="77777777" w:rsidTr="00B91935">
        <w:tc>
          <w:tcPr>
            <w:tcW w:w="4590" w:type="dxa"/>
          </w:tcPr>
          <w:p w14:paraId="5F5FFEEE" w14:textId="77777777" w:rsidR="00266278" w:rsidRPr="00865491" w:rsidRDefault="00266278" w:rsidP="00B919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C3CBBA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(861,161)</w:t>
            </w:r>
          </w:p>
        </w:tc>
        <w:tc>
          <w:tcPr>
            <w:tcW w:w="270" w:type="dxa"/>
          </w:tcPr>
          <w:p w14:paraId="726B5B2F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61842" w14:textId="46F777C9" w:rsidR="00266278" w:rsidRPr="00865491" w:rsidRDefault="002D2A31" w:rsidP="002D2A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4886" w:rsidRPr="0086549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65491">
              <w:rPr>
                <w:rFonts w:asciiTheme="majorBidi" w:hAnsiTheme="majorBidi" w:cstheme="majorBidi"/>
                <w:sz w:val="30"/>
                <w:szCs w:val="30"/>
              </w:rPr>
              <w:t>14,570)</w:t>
            </w:r>
          </w:p>
        </w:tc>
        <w:tc>
          <w:tcPr>
            <w:tcW w:w="243" w:type="dxa"/>
          </w:tcPr>
          <w:p w14:paraId="682D567E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E5C1AA8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(861,161)</w:t>
            </w:r>
          </w:p>
        </w:tc>
      </w:tr>
      <w:tr w:rsidR="00266278" w:rsidRPr="00865491" w14:paraId="731C1501" w14:textId="77777777" w:rsidTr="00B91935">
        <w:tc>
          <w:tcPr>
            <w:tcW w:w="4590" w:type="dxa"/>
          </w:tcPr>
          <w:p w14:paraId="67C3DBEC" w14:textId="77777777" w:rsidR="00266278" w:rsidRPr="00865491" w:rsidRDefault="00266278" w:rsidP="00B91935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D8ED16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1,074,090</w:t>
            </w:r>
          </w:p>
        </w:tc>
        <w:tc>
          <w:tcPr>
            <w:tcW w:w="270" w:type="dxa"/>
          </w:tcPr>
          <w:p w14:paraId="200C449A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09919" w14:textId="629D794E" w:rsidR="00266278" w:rsidRPr="00865491" w:rsidRDefault="002D2A31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756,123</w:t>
            </w:r>
          </w:p>
        </w:tc>
        <w:tc>
          <w:tcPr>
            <w:tcW w:w="243" w:type="dxa"/>
          </w:tcPr>
          <w:p w14:paraId="3EEDFCB2" w14:textId="77777777" w:rsidR="00266278" w:rsidRPr="00865491" w:rsidRDefault="00266278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B03FD5F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857,129</w:t>
            </w:r>
          </w:p>
        </w:tc>
      </w:tr>
    </w:tbl>
    <w:p w14:paraId="33FB826C" w14:textId="77777777" w:rsidR="004C6EC7" w:rsidRPr="00865491" w:rsidRDefault="004C6EC7" w:rsidP="00195F1F">
      <w:pPr>
        <w:pStyle w:val="KPBody"/>
      </w:pPr>
    </w:p>
    <w:p w14:paraId="0D58E2B4" w14:textId="43F1EB77" w:rsidR="002D4841" w:rsidRPr="00865491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OLE_LINK1"/>
      <w:r w:rsidRPr="00865491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ลูกหนี้สำนักหักบัญชีและบริษัทหลักทรัพย์</w:t>
      </w:r>
    </w:p>
    <w:bookmarkEnd w:id="5"/>
    <w:p w14:paraId="25FDBCE7" w14:textId="49F4322F" w:rsidR="002D4841" w:rsidRPr="00865491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266278" w:rsidRPr="00865491" w14:paraId="423E7E43" w14:textId="77777777" w:rsidTr="00B91935">
        <w:tc>
          <w:tcPr>
            <w:tcW w:w="6210" w:type="dxa"/>
          </w:tcPr>
          <w:p w14:paraId="5C7B5E41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DBC6F9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6CEC64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  <w:t>เฉพาะกิจการ</w:t>
            </w:r>
          </w:p>
        </w:tc>
        <w:tc>
          <w:tcPr>
            <w:tcW w:w="236" w:type="dxa"/>
          </w:tcPr>
          <w:p w14:paraId="6AB57910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4EF2589E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และงบการเงินเฉพาะกิจการ</w:t>
            </w:r>
          </w:p>
        </w:tc>
      </w:tr>
      <w:tr w:rsidR="00266278" w:rsidRPr="00865491" w14:paraId="0BC1FFEE" w14:textId="77777777" w:rsidTr="00B91935">
        <w:tc>
          <w:tcPr>
            <w:tcW w:w="6210" w:type="dxa"/>
          </w:tcPr>
          <w:p w14:paraId="65645F7A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AFC3A7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2FF1D2EF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6B35D890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66278" w:rsidRPr="00865491" w14:paraId="6FBC6200" w14:textId="77777777" w:rsidTr="00B91935">
        <w:tc>
          <w:tcPr>
            <w:tcW w:w="6210" w:type="dxa"/>
          </w:tcPr>
          <w:p w14:paraId="2C840B6E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0B736C1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80E" w:rsidRPr="00865491" w14:paraId="31A0E254" w14:textId="77777777" w:rsidTr="00B91935">
        <w:tc>
          <w:tcPr>
            <w:tcW w:w="6210" w:type="dxa"/>
          </w:tcPr>
          <w:p w14:paraId="29089CAD" w14:textId="77777777" w:rsidR="0064180E" w:rsidRPr="00865491" w:rsidRDefault="0064180E" w:rsidP="0064180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350" w:type="dxa"/>
          </w:tcPr>
          <w:p w14:paraId="4A6F6A4B" w14:textId="67976673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1,509,816</w:t>
            </w:r>
          </w:p>
        </w:tc>
        <w:tc>
          <w:tcPr>
            <w:tcW w:w="236" w:type="dxa"/>
          </w:tcPr>
          <w:p w14:paraId="2F4DAA18" w14:textId="77777777" w:rsidR="0064180E" w:rsidRPr="00865491" w:rsidRDefault="0064180E" w:rsidP="006418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183354E" w14:textId="77777777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705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515</w:t>
            </w:r>
          </w:p>
        </w:tc>
      </w:tr>
      <w:tr w:rsidR="0064180E" w:rsidRPr="00865491" w14:paraId="4D71DBC1" w14:textId="77777777" w:rsidTr="00B91935">
        <w:tc>
          <w:tcPr>
            <w:tcW w:w="6210" w:type="dxa"/>
          </w:tcPr>
          <w:p w14:paraId="04178710" w14:textId="77777777" w:rsidR="0064180E" w:rsidRPr="00865491" w:rsidRDefault="0064180E" w:rsidP="0064180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350" w:type="dxa"/>
          </w:tcPr>
          <w:p w14:paraId="15A51C6C" w14:textId="364225DD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2,393,012</w:t>
            </w:r>
          </w:p>
        </w:tc>
        <w:tc>
          <w:tcPr>
            <w:tcW w:w="236" w:type="dxa"/>
          </w:tcPr>
          <w:p w14:paraId="7A402A21" w14:textId="77777777" w:rsidR="0064180E" w:rsidRPr="00865491" w:rsidRDefault="0064180E" w:rsidP="006418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9D3E76" w14:textId="77777777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878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483</w:t>
            </w:r>
          </w:p>
        </w:tc>
      </w:tr>
      <w:tr w:rsidR="0064180E" w:rsidRPr="00865491" w14:paraId="7724C630" w14:textId="77777777" w:rsidTr="00B91935">
        <w:tc>
          <w:tcPr>
            <w:tcW w:w="6210" w:type="dxa"/>
          </w:tcPr>
          <w:p w14:paraId="24085F5F" w14:textId="77777777" w:rsidR="0064180E" w:rsidRPr="00865491" w:rsidRDefault="0064180E" w:rsidP="0064180E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350" w:type="dxa"/>
          </w:tcPr>
          <w:p w14:paraId="703F7455" w14:textId="22B37231" w:rsidR="0064180E" w:rsidRPr="00865491" w:rsidRDefault="0064180E" w:rsidP="0062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(858,099)</w:t>
            </w:r>
          </w:p>
        </w:tc>
        <w:tc>
          <w:tcPr>
            <w:tcW w:w="236" w:type="dxa"/>
          </w:tcPr>
          <w:p w14:paraId="4D5EE341" w14:textId="77777777" w:rsidR="0064180E" w:rsidRPr="00865491" w:rsidRDefault="0064180E" w:rsidP="006418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C41108D" w14:textId="77777777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419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899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4180E" w:rsidRPr="00865491" w14:paraId="65C10619" w14:textId="77777777" w:rsidTr="00B91935">
        <w:tc>
          <w:tcPr>
            <w:tcW w:w="6210" w:type="dxa"/>
          </w:tcPr>
          <w:p w14:paraId="58D41EE4" w14:textId="77777777" w:rsidR="0064180E" w:rsidRPr="00865491" w:rsidRDefault="0064180E" w:rsidP="0064180E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865491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86549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350" w:type="dxa"/>
          </w:tcPr>
          <w:p w14:paraId="5CB1E99E" w14:textId="3361A79F" w:rsidR="0064180E" w:rsidRPr="00865491" w:rsidRDefault="0064180E" w:rsidP="0062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(2,262,52</w:t>
            </w:r>
            <w:r w:rsidR="00624C77" w:rsidRPr="0086549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654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5C359B" w14:textId="77777777" w:rsidR="0064180E" w:rsidRPr="00865491" w:rsidRDefault="0064180E" w:rsidP="006418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C8141AA" w14:textId="77777777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820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583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4180E" w:rsidRPr="00865491" w14:paraId="4D4E10CC" w14:textId="77777777" w:rsidTr="00B91935">
        <w:tc>
          <w:tcPr>
            <w:tcW w:w="6210" w:type="dxa"/>
          </w:tcPr>
          <w:p w14:paraId="3913EA23" w14:textId="77777777" w:rsidR="0064180E" w:rsidRPr="00865491" w:rsidRDefault="0064180E" w:rsidP="0064180E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0A209F" w14:textId="3776C3C5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782,205</w:t>
            </w:r>
          </w:p>
        </w:tc>
        <w:tc>
          <w:tcPr>
            <w:tcW w:w="236" w:type="dxa"/>
            <w:vAlign w:val="bottom"/>
          </w:tcPr>
          <w:p w14:paraId="3B9260C8" w14:textId="77777777" w:rsidR="0064180E" w:rsidRPr="00865491" w:rsidRDefault="0064180E" w:rsidP="006418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997BD82" w14:textId="77777777" w:rsidR="0064180E" w:rsidRPr="00865491" w:rsidRDefault="0064180E" w:rsidP="006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343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516</w:t>
            </w:r>
          </w:p>
        </w:tc>
      </w:tr>
    </w:tbl>
    <w:p w14:paraId="32BC1AAB" w14:textId="4231DD7B" w:rsidR="00E67728" w:rsidRDefault="00E67728" w:rsidP="004C6EC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BC45B82" w14:textId="0652D4D8" w:rsidR="002D4841" w:rsidRPr="00791933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ลูกหนี้ธุรกิจหลักทรัพย์</w:t>
      </w:r>
    </w:p>
    <w:p w14:paraId="36F7955F" w14:textId="41704542" w:rsidR="002D4841" w:rsidRPr="002142C1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266278" w:rsidRPr="00C95CFE" w14:paraId="6CF8C9C1" w14:textId="77777777" w:rsidTr="00B91935">
        <w:tc>
          <w:tcPr>
            <w:tcW w:w="6210" w:type="dxa"/>
          </w:tcPr>
          <w:p w14:paraId="369294BF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613D27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D73CBE0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  <w:t>เฉพาะกิจการ</w:t>
            </w:r>
          </w:p>
        </w:tc>
        <w:tc>
          <w:tcPr>
            <w:tcW w:w="236" w:type="dxa"/>
          </w:tcPr>
          <w:p w14:paraId="7E610785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</w:tcPr>
          <w:p w14:paraId="6B6A6D87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และงบการเงินเฉพาะกิจการ</w:t>
            </w:r>
          </w:p>
        </w:tc>
      </w:tr>
      <w:tr w:rsidR="00266278" w:rsidRPr="00C95CFE" w14:paraId="77430A55" w14:textId="77777777" w:rsidTr="00B91935">
        <w:tc>
          <w:tcPr>
            <w:tcW w:w="6210" w:type="dxa"/>
          </w:tcPr>
          <w:p w14:paraId="74FBF70C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417968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7DB2994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</w:tcPr>
          <w:p w14:paraId="3DD6DF58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66278" w:rsidRPr="00C95CFE" w14:paraId="6247BCD2" w14:textId="77777777" w:rsidTr="00B91935">
        <w:tc>
          <w:tcPr>
            <w:tcW w:w="6210" w:type="dxa"/>
          </w:tcPr>
          <w:p w14:paraId="61F05723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C4BC815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3065" w:rsidRPr="00C95CFE" w14:paraId="3AA64F16" w14:textId="77777777" w:rsidTr="00B91935">
        <w:tc>
          <w:tcPr>
            <w:tcW w:w="6210" w:type="dxa"/>
          </w:tcPr>
          <w:p w14:paraId="7523B368" w14:textId="77777777" w:rsidR="00573065" w:rsidRPr="00865491" w:rsidRDefault="00573065" w:rsidP="00573065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75A684EE" w14:textId="31A486DE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3,168,967</w:t>
            </w:r>
          </w:p>
        </w:tc>
        <w:tc>
          <w:tcPr>
            <w:tcW w:w="236" w:type="dxa"/>
          </w:tcPr>
          <w:p w14:paraId="10468AE3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4AD3A5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1,922,123</w:t>
            </w:r>
          </w:p>
        </w:tc>
      </w:tr>
      <w:tr w:rsidR="00573065" w:rsidRPr="00C95CFE" w14:paraId="29DDC28C" w14:textId="77777777" w:rsidTr="00B91935">
        <w:tc>
          <w:tcPr>
            <w:tcW w:w="6210" w:type="dxa"/>
          </w:tcPr>
          <w:p w14:paraId="1934D96F" w14:textId="77777777" w:rsidR="00573065" w:rsidRPr="00865491" w:rsidRDefault="00573065" w:rsidP="00573065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1B863405" w14:textId="214F1402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1,409,31</w:t>
            </w:r>
            <w:r w:rsidR="00624C77" w:rsidRPr="008654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6865C3E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B8D6161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1,240,317</w:t>
            </w:r>
          </w:p>
        </w:tc>
      </w:tr>
      <w:tr w:rsidR="00573065" w:rsidRPr="00C95CFE" w14:paraId="6110E7DA" w14:textId="77777777" w:rsidTr="00B91935">
        <w:tc>
          <w:tcPr>
            <w:tcW w:w="6210" w:type="dxa"/>
          </w:tcPr>
          <w:p w14:paraId="3B7D3586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4D7B2627" w14:textId="3E168D1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4,215</w:t>
            </w:r>
          </w:p>
        </w:tc>
        <w:tc>
          <w:tcPr>
            <w:tcW w:w="236" w:type="dxa"/>
          </w:tcPr>
          <w:p w14:paraId="08738328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7B58F7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20,702</w:t>
            </w:r>
          </w:p>
        </w:tc>
      </w:tr>
      <w:tr w:rsidR="00573065" w:rsidRPr="00C95CFE" w14:paraId="537CAA57" w14:textId="77777777" w:rsidTr="00B91935">
        <w:tc>
          <w:tcPr>
            <w:tcW w:w="6210" w:type="dxa"/>
          </w:tcPr>
          <w:p w14:paraId="609B7427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C3F3D4" w14:textId="022F9169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36" w:type="dxa"/>
          </w:tcPr>
          <w:p w14:paraId="666DE8ED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18DAEEE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58,486</w:t>
            </w:r>
          </w:p>
        </w:tc>
      </w:tr>
      <w:tr w:rsidR="00573065" w:rsidRPr="00C95CFE" w14:paraId="30E54F38" w14:textId="77777777" w:rsidTr="00B91935">
        <w:tc>
          <w:tcPr>
            <w:tcW w:w="6210" w:type="dxa"/>
          </w:tcPr>
          <w:p w14:paraId="709FA930" w14:textId="77777777" w:rsidR="00573065" w:rsidRPr="00865491" w:rsidRDefault="00573065" w:rsidP="0057306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A919F" w14:textId="75EA2BC1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4,641,068</w:t>
            </w:r>
          </w:p>
        </w:tc>
        <w:tc>
          <w:tcPr>
            <w:tcW w:w="236" w:type="dxa"/>
          </w:tcPr>
          <w:p w14:paraId="54214BEA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C6A30F8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3,241,628</w:t>
            </w:r>
          </w:p>
        </w:tc>
      </w:tr>
      <w:tr w:rsidR="00573065" w:rsidRPr="00F7446E" w14:paraId="0AA1BD30" w14:textId="77777777" w:rsidTr="00B91935">
        <w:tc>
          <w:tcPr>
            <w:tcW w:w="6210" w:type="dxa"/>
          </w:tcPr>
          <w:p w14:paraId="681CE8DD" w14:textId="77777777" w:rsidR="00573065" w:rsidRPr="00865491" w:rsidRDefault="00573065" w:rsidP="0057306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</w:tcPr>
          <w:p w14:paraId="381E581A" w14:textId="339D7750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7,470</w:t>
            </w:r>
          </w:p>
        </w:tc>
        <w:tc>
          <w:tcPr>
            <w:tcW w:w="236" w:type="dxa"/>
          </w:tcPr>
          <w:p w14:paraId="7F26B3E9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D0E304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13,758</w:t>
            </w:r>
          </w:p>
        </w:tc>
      </w:tr>
      <w:tr w:rsidR="00573065" w:rsidRPr="00F7446E" w14:paraId="151804A8" w14:textId="77777777" w:rsidTr="00B91935">
        <w:tc>
          <w:tcPr>
            <w:tcW w:w="6210" w:type="dxa"/>
          </w:tcPr>
          <w:p w14:paraId="79E39EC5" w14:textId="77777777" w:rsidR="00573065" w:rsidRPr="00865491" w:rsidRDefault="00573065" w:rsidP="0057306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</w:t>
            </w:r>
            <w:r w:rsidRPr="0086549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4EDE95" w14:textId="777C36C6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4C77" w:rsidRPr="00865491">
              <w:rPr>
                <w:rFonts w:asciiTheme="majorBidi" w:hAnsiTheme="majorBidi" w:cstheme="majorBidi"/>
                <w:sz w:val="30"/>
                <w:szCs w:val="30"/>
              </w:rPr>
              <w:t>66,030</w:t>
            </w:r>
            <w:r w:rsidRPr="008654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BDCD13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4712EAA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35"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065" w:rsidRPr="00F7446E" w14:paraId="4049F3D3" w14:textId="77777777" w:rsidTr="00B91935">
        <w:tc>
          <w:tcPr>
            <w:tcW w:w="6210" w:type="dxa"/>
          </w:tcPr>
          <w:p w14:paraId="55774CCA" w14:textId="77777777" w:rsidR="00573065" w:rsidRPr="00865491" w:rsidRDefault="00573065" w:rsidP="0057306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C9BE38" w14:textId="5185D21D" w:rsidR="00573065" w:rsidRPr="00865491" w:rsidRDefault="00624C77" w:rsidP="0062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934635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6F92D42" w14:textId="77777777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(65,916)</w:t>
            </w:r>
          </w:p>
        </w:tc>
      </w:tr>
      <w:tr w:rsidR="00573065" w:rsidRPr="00C95CFE" w14:paraId="27C636D7" w14:textId="77777777" w:rsidTr="00B91935">
        <w:tc>
          <w:tcPr>
            <w:tcW w:w="6210" w:type="dxa"/>
          </w:tcPr>
          <w:p w14:paraId="701BBDFD" w14:textId="77777777" w:rsidR="00573065" w:rsidRPr="00865491" w:rsidRDefault="00573065" w:rsidP="005730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49907" w14:textId="48FAFC5E" w:rsidR="00573065" w:rsidRPr="00865491" w:rsidRDefault="00573065" w:rsidP="0057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4,582,508</w:t>
            </w:r>
          </w:p>
        </w:tc>
        <w:tc>
          <w:tcPr>
            <w:tcW w:w="236" w:type="dxa"/>
          </w:tcPr>
          <w:p w14:paraId="0F7FA725" w14:textId="77777777" w:rsidR="00573065" w:rsidRPr="00865491" w:rsidRDefault="00573065" w:rsidP="005730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F3BE4D3" w14:textId="77777777" w:rsidR="00573065" w:rsidRPr="00865491" w:rsidRDefault="00573065" w:rsidP="00573065">
            <w:pPr>
              <w:tabs>
                <w:tab w:val="decimal" w:pos="110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3,189,470</w:t>
            </w:r>
          </w:p>
        </w:tc>
      </w:tr>
    </w:tbl>
    <w:p w14:paraId="1C1A2137" w14:textId="77777777" w:rsidR="004B56A2" w:rsidRPr="002142C1" w:rsidRDefault="004B56A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4FF97" w14:textId="675F44EE" w:rsidR="005A58F4" w:rsidRDefault="005A58F4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BB1475">
        <w:rPr>
          <w:rFonts w:asciiTheme="majorBidi" w:hAnsiTheme="majorBidi" w:cstheme="majorBidi"/>
          <w:sz w:val="30"/>
          <w:szCs w:val="30"/>
        </w:rPr>
        <w:t xml:space="preserve">31 </w:t>
      </w:r>
      <w:r w:rsidRPr="00BB147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0E1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3</w:t>
      </w:r>
      <w:r w:rsidRPr="003C304E">
        <w:rPr>
          <w:rFonts w:asciiTheme="majorBidi" w:hAnsiTheme="majorBidi" w:cstheme="majorBidi"/>
          <w:sz w:val="30"/>
          <w:szCs w:val="30"/>
          <w:cs/>
        </w:rPr>
        <w:t xml:space="preserve"> ระยะเวลาปกติของการให้สินเชื่อแก่ลูก</w:t>
      </w:r>
      <w:r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3C304E">
        <w:rPr>
          <w:rFonts w:asciiTheme="majorBidi" w:hAnsiTheme="majorBidi" w:cstheme="majorBidi"/>
          <w:sz w:val="30"/>
          <w:szCs w:val="30"/>
          <w:cs/>
        </w:rPr>
        <w:t>ซื้อหลักทรัพย์ด้วยเงินสดของ</w:t>
      </w:r>
      <w:r w:rsidRPr="00624C77">
        <w:rPr>
          <w:rFonts w:asciiTheme="majorBidi" w:hAnsiTheme="majorBidi" w:cstheme="majorBidi"/>
          <w:sz w:val="30"/>
          <w:szCs w:val="30"/>
          <w:cs/>
        </w:rPr>
        <w:t>บริษัทคือ</w:t>
      </w:r>
      <w:r w:rsidRPr="00624C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7D74" w:rsidRPr="00624C77">
        <w:rPr>
          <w:rFonts w:asciiTheme="majorBidi" w:hAnsiTheme="majorBidi" w:cstheme="majorBidi"/>
          <w:sz w:val="30"/>
          <w:szCs w:val="30"/>
        </w:rPr>
        <w:t>2</w:t>
      </w:r>
      <w:r w:rsidRPr="00624C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4C77">
        <w:rPr>
          <w:rFonts w:asciiTheme="majorBidi" w:hAnsiTheme="majorBidi" w:cstheme="majorBidi"/>
          <w:sz w:val="30"/>
          <w:szCs w:val="30"/>
          <w:cs/>
        </w:rPr>
        <w:t>วันทำ</w:t>
      </w:r>
      <w:r w:rsidRPr="003C304E">
        <w:rPr>
          <w:rFonts w:asciiTheme="majorBidi" w:hAnsiTheme="majorBidi" w:cstheme="majorBidi"/>
          <w:sz w:val="30"/>
          <w:szCs w:val="30"/>
          <w:cs/>
        </w:rPr>
        <w:t>การนับจากวันที่ลูกค้าสั่งซื้อ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F0E13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1F0E1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วันทำการ) </w:t>
      </w:r>
    </w:p>
    <w:p w14:paraId="05D7B3C7" w14:textId="77777777" w:rsidR="00E67728" w:rsidRDefault="00E67728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4E18B3" w:rsidRPr="00043AC4" w14:paraId="360E2271" w14:textId="77777777" w:rsidTr="00265B61">
        <w:tc>
          <w:tcPr>
            <w:tcW w:w="4320" w:type="dxa"/>
          </w:tcPr>
          <w:p w14:paraId="2EA914F5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2795BA05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8B3" w:rsidRPr="00043AC4" w14:paraId="3C5CCCF1" w14:textId="77777777" w:rsidTr="00265B61">
        <w:tc>
          <w:tcPr>
            <w:tcW w:w="4320" w:type="dxa"/>
          </w:tcPr>
          <w:p w14:paraId="574C0D9C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1BB2FB3B" w14:textId="6DA07343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43AC4" w:rsidRPr="00043AC4" w14:paraId="29F7E6FD" w14:textId="77777777" w:rsidTr="00265B61">
        <w:tc>
          <w:tcPr>
            <w:tcW w:w="4320" w:type="dxa"/>
            <w:vAlign w:val="bottom"/>
          </w:tcPr>
          <w:p w14:paraId="4F2F1078" w14:textId="77777777" w:rsidR="004E18B3" w:rsidRPr="004B56A2" w:rsidRDefault="004E18B3" w:rsidP="00043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79A0B" w14:textId="38CDBE35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แล</w:t>
            </w:r>
            <w:r w:rsidR="00043AC4" w:rsidRPr="004B56A2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D78A7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84A5" w14:textId="440C2AF5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ยอดที่ใช้ในกา</w:t>
            </w:r>
            <w:r w:rsidR="00043AC4" w:rsidRPr="004B56A2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F8FF3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2273B" w14:textId="49370FE4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4E18B3" w:rsidRPr="00043AC4" w14:paraId="796E05F6" w14:textId="77777777" w:rsidTr="00265B61">
        <w:tc>
          <w:tcPr>
            <w:tcW w:w="4320" w:type="dxa"/>
          </w:tcPr>
          <w:p w14:paraId="2665489C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169F5434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AC4" w:rsidRPr="00043AC4" w14:paraId="236E533E" w14:textId="77777777" w:rsidTr="00265B61">
        <w:tc>
          <w:tcPr>
            <w:tcW w:w="4320" w:type="dxa"/>
          </w:tcPr>
          <w:p w14:paraId="0CE79B9E" w14:textId="3945AEB6" w:rsidR="004E18B3" w:rsidRPr="004B56A2" w:rsidRDefault="004E18B3" w:rsidP="004B56A2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ความเสี่ยงด้านเครดิต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0467E7" w14:textId="77777777" w:rsidR="000459DE" w:rsidRDefault="000459DE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C49A995" w14:textId="01D6586C" w:rsidR="00265B61" w:rsidRPr="004B56A2" w:rsidRDefault="00F06E37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4,582,5</w:t>
            </w:r>
            <w:r w:rsidR="0069250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0FB80EA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B95228" w14:textId="77777777" w:rsidR="000459DE" w:rsidRDefault="000459DE" w:rsidP="00045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6B8D44EE" w14:textId="2AB5D6B7" w:rsidR="00F06E37" w:rsidRPr="004B56A2" w:rsidRDefault="00F06E37" w:rsidP="00045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4,582,5</w:t>
            </w:r>
            <w:r w:rsidR="0069250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59A59F2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BE90CC" w14:textId="77777777" w:rsidR="000459DE" w:rsidRDefault="000459DE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14:paraId="2D795994" w14:textId="7C09FC27" w:rsidR="00F06E37" w:rsidRPr="004B56A2" w:rsidRDefault="00F06E37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043AC4" w:rsidRPr="00043AC4" w14:paraId="31B6B7D7" w14:textId="77777777" w:rsidTr="00265B61">
        <w:tc>
          <w:tcPr>
            <w:tcW w:w="4320" w:type="dxa"/>
          </w:tcPr>
          <w:p w14:paraId="661C952D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193BCEE" w14:textId="28B6C757" w:rsidR="004E18B3" w:rsidRPr="004B56A2" w:rsidRDefault="00F06E37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4BC3F1A5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1A1218" w14:textId="2C14E38E" w:rsidR="004E18B3" w:rsidRPr="004B56A2" w:rsidRDefault="00F06E37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7E3503AC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2DADF56" w14:textId="04693036" w:rsidR="004E18B3" w:rsidRPr="004B56A2" w:rsidRDefault="00F06E37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</w:tr>
      <w:tr w:rsidR="00043AC4" w:rsidRPr="00043AC4" w14:paraId="683E867A" w14:textId="77777777" w:rsidTr="00265B61">
        <w:tc>
          <w:tcPr>
            <w:tcW w:w="4320" w:type="dxa"/>
          </w:tcPr>
          <w:p w14:paraId="49B78587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A5E64" w14:textId="6FD3F7AB" w:rsidR="004E18B3" w:rsidRPr="004B56A2" w:rsidRDefault="00F06E37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4,648,538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53EDB4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30840" w14:textId="4EDCDD1D" w:rsidR="004E18B3" w:rsidRPr="004B56A2" w:rsidRDefault="00692502" w:rsidP="00045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4,648,538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F074D0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E292E" w14:textId="7F005448" w:rsidR="004E18B3" w:rsidRPr="004B56A2" w:rsidRDefault="00F06E37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66,030</w:t>
            </w:r>
          </w:p>
        </w:tc>
      </w:tr>
    </w:tbl>
    <w:p w14:paraId="21D4E6DB" w14:textId="7557CE6F" w:rsidR="00ED35F8" w:rsidRPr="00043AC4" w:rsidRDefault="0085475E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755B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ค่าเผื่อ</w:t>
      </w:r>
      <w:r w:rsidRPr="00043AC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06697983" w14:textId="176739A9" w:rsidR="00D01362" w:rsidRPr="00865491" w:rsidRDefault="00D0136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1440"/>
        <w:gridCol w:w="270"/>
        <w:gridCol w:w="1440"/>
        <w:gridCol w:w="270"/>
        <w:gridCol w:w="1440"/>
      </w:tblGrid>
      <w:tr w:rsidR="000176BC" w:rsidRPr="00043AC4" w14:paraId="63EE15DA" w14:textId="77777777" w:rsidTr="00A84E2E">
        <w:trPr>
          <w:tblHeader/>
        </w:trPr>
        <w:tc>
          <w:tcPr>
            <w:tcW w:w="3420" w:type="dxa"/>
            <w:shd w:val="clear" w:color="auto" w:fill="auto"/>
          </w:tcPr>
          <w:p w14:paraId="6E1DA84A" w14:textId="77777777" w:rsidR="000176BC" w:rsidRPr="004B56A2" w:rsidRDefault="000176BC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2CE2263" w14:textId="14E95251" w:rsidR="000176BC" w:rsidRPr="004B56A2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6194EBB" w14:textId="5D5FA398" w:rsidR="000176BC" w:rsidRPr="004B56A2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6BC" w:rsidRPr="00043AC4" w14:paraId="26D73675" w14:textId="77777777" w:rsidTr="00A84E2E">
        <w:trPr>
          <w:tblHeader/>
        </w:trPr>
        <w:tc>
          <w:tcPr>
            <w:tcW w:w="3420" w:type="dxa"/>
            <w:shd w:val="clear" w:color="auto" w:fill="auto"/>
          </w:tcPr>
          <w:p w14:paraId="2F00DF71" w14:textId="77777777" w:rsidR="000176BC" w:rsidRPr="00865491" w:rsidRDefault="000176BC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F88CA8A" w14:textId="77777777" w:rsidR="000176BC" w:rsidRPr="00865491" w:rsidRDefault="000176BC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EFDD4" w14:textId="5F0021C9" w:rsidR="000176BC" w:rsidRPr="00865491" w:rsidRDefault="000176BC" w:rsidP="00265B61">
            <w:pPr>
              <w:pStyle w:val="ListParagraph"/>
              <w:ind w:left="-11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สินทรัพย์ทาง</w:t>
            </w:r>
            <w:r w:rsidR="00E3247D"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ที่ไม่มีการเพิ่มขึ้น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 xml:space="preserve">เครดิต </w:t>
            </w:r>
          </w:p>
        </w:tc>
        <w:tc>
          <w:tcPr>
            <w:tcW w:w="270" w:type="dxa"/>
          </w:tcPr>
          <w:p w14:paraId="18EC84D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372C4" w14:textId="5B6129E2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การเงินที่มี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BD6AEB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A1A7E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84E2E" w:rsidRPr="008755BA" w14:paraId="270AF674" w14:textId="77777777" w:rsidTr="000A2B6D">
        <w:trPr>
          <w:tblHeader/>
        </w:trPr>
        <w:tc>
          <w:tcPr>
            <w:tcW w:w="3420" w:type="dxa"/>
            <w:shd w:val="clear" w:color="auto" w:fill="auto"/>
          </w:tcPr>
          <w:p w14:paraId="753371CF" w14:textId="77777777" w:rsidR="00A84E2E" w:rsidRPr="00865491" w:rsidRDefault="00A84E2E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A2177F" w14:textId="77777777" w:rsidR="00A84E2E" w:rsidRPr="00865491" w:rsidRDefault="00A84E2E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2DA827C8" w14:textId="37C75C0C" w:rsidR="00A84E2E" w:rsidRPr="00865491" w:rsidRDefault="006135C3" w:rsidP="00265B61">
            <w:pPr>
              <w:pStyle w:val="ListParagraph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76BC" w:rsidRPr="008755BA" w14:paraId="5F15084D" w14:textId="77777777" w:rsidTr="00A84E2E">
        <w:trPr>
          <w:tblHeader/>
        </w:trPr>
        <w:tc>
          <w:tcPr>
            <w:tcW w:w="3420" w:type="dxa"/>
            <w:shd w:val="clear" w:color="auto" w:fill="auto"/>
          </w:tcPr>
          <w:p w14:paraId="28C9CF2B" w14:textId="17503792" w:rsidR="000176BC" w:rsidRPr="00865491" w:rsidRDefault="00A84E2E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6549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65491">
              <w:rPr>
                <w:rFonts w:ascii="Angsana New" w:hAnsi="Angsana New"/>
                <w:sz w:val="30"/>
                <w:szCs w:val="30"/>
              </w:rPr>
              <w:t>2563</w:t>
            </w:r>
            <w:r w:rsidR="000176BC"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76BC" w:rsidRPr="00865491">
              <w:rPr>
                <w:rFonts w:ascii="Angsana New" w:hAnsi="Angsana New"/>
                <w:sz w:val="30"/>
                <w:szCs w:val="30"/>
              </w:rPr>
              <w:t>-</w:t>
            </w:r>
            <w:r w:rsidR="000176BC"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900" w:type="dxa"/>
          </w:tcPr>
          <w:p w14:paraId="611D7248" w14:textId="77777777" w:rsidR="000176BC" w:rsidRPr="00865491" w:rsidRDefault="000176BC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62B8E" w14:textId="6AD599B3" w:rsidR="000176BC" w:rsidRPr="00865491" w:rsidRDefault="0022307C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4B1BE42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0FDA" w14:textId="2C409D06" w:rsidR="000176BC" w:rsidRPr="00865491" w:rsidRDefault="0022307C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/>
                <w:sz w:val="30"/>
                <w:szCs w:val="30"/>
              </w:rPr>
              <w:t>65,916</w:t>
            </w:r>
          </w:p>
        </w:tc>
        <w:tc>
          <w:tcPr>
            <w:tcW w:w="270" w:type="dxa"/>
          </w:tcPr>
          <w:p w14:paraId="35C5DD10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E7181" w14:textId="0246984D" w:rsidR="000176BC" w:rsidRPr="00865491" w:rsidRDefault="0022307C" w:rsidP="00265B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65,938</w:t>
            </w:r>
          </w:p>
        </w:tc>
      </w:tr>
      <w:tr w:rsidR="000176BC" w:rsidRPr="008755BA" w14:paraId="38CF4A71" w14:textId="77777777" w:rsidTr="00A84E2E">
        <w:trPr>
          <w:tblHeader/>
        </w:trPr>
        <w:tc>
          <w:tcPr>
            <w:tcW w:w="3420" w:type="dxa"/>
            <w:shd w:val="clear" w:color="auto" w:fill="auto"/>
          </w:tcPr>
          <w:p w14:paraId="27A8A194" w14:textId="290D665F" w:rsidR="000176BC" w:rsidRPr="00865491" w:rsidRDefault="000176BC" w:rsidP="00265B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การเปลี่ยนแปลงที่เกิดจากการวัด</w:t>
            </w:r>
            <w:r w:rsidR="003C57F9" w:rsidRPr="0086549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C57F9"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เผื่อผลขาดทุนใหม่</w:t>
            </w:r>
          </w:p>
        </w:tc>
        <w:tc>
          <w:tcPr>
            <w:tcW w:w="900" w:type="dxa"/>
          </w:tcPr>
          <w:p w14:paraId="0B4B7FF6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8C7FF" w14:textId="574BB859" w:rsidR="000176BC" w:rsidRPr="00865491" w:rsidRDefault="00265B61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69D745A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D584D" w14:textId="10754C7D" w:rsidR="000176BC" w:rsidRPr="00865491" w:rsidRDefault="00265B61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3B7161CE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201E4" w14:textId="49F76B45" w:rsidR="000176BC" w:rsidRPr="00865491" w:rsidRDefault="00F06E37" w:rsidP="00265B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0176BC" w:rsidRPr="00043AC4" w14:paraId="42267046" w14:textId="77777777" w:rsidTr="00A84E2E">
        <w:tc>
          <w:tcPr>
            <w:tcW w:w="3420" w:type="dxa"/>
            <w:shd w:val="clear" w:color="auto" w:fill="auto"/>
          </w:tcPr>
          <w:p w14:paraId="3D01B167" w14:textId="7B056E96" w:rsidR="000176BC" w:rsidRPr="00865491" w:rsidRDefault="003E58FC" w:rsidP="00265B6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4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4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54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6549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4FF839B" w14:textId="77777777" w:rsidR="000176BC" w:rsidRPr="00865491" w:rsidRDefault="000176BC" w:rsidP="00265B6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873D9" w14:textId="1A85D942" w:rsidR="000176BC" w:rsidRPr="00865491" w:rsidRDefault="00265B61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49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73141EC" w14:textId="77777777" w:rsidR="000176BC" w:rsidRPr="00865491" w:rsidRDefault="000176BC" w:rsidP="00265B6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7467" w14:textId="464571F0" w:rsidR="000176BC" w:rsidRPr="00865491" w:rsidRDefault="00265B61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5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491">
              <w:rPr>
                <w:rFonts w:ascii="Angsana New" w:hAnsi="Angsana New"/>
                <w:b/>
                <w:bCs/>
                <w:sz w:val="30"/>
                <w:szCs w:val="30"/>
              </w:rPr>
              <w:t>65,998</w:t>
            </w:r>
          </w:p>
        </w:tc>
        <w:tc>
          <w:tcPr>
            <w:tcW w:w="270" w:type="dxa"/>
          </w:tcPr>
          <w:p w14:paraId="43F96E3B" w14:textId="77777777" w:rsidR="000176BC" w:rsidRPr="00865491" w:rsidRDefault="000176BC" w:rsidP="00265B6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ACF7" w14:textId="31D1601C" w:rsidR="000176BC" w:rsidRPr="00865491" w:rsidRDefault="00F06E37" w:rsidP="00265B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66,030</w:t>
            </w:r>
          </w:p>
        </w:tc>
      </w:tr>
    </w:tbl>
    <w:p w14:paraId="2ACC1F87" w14:textId="77777777" w:rsidR="00E67728" w:rsidRDefault="00E67728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44FD7" w14:textId="3F1885A7" w:rsidR="00ED35F8" w:rsidRDefault="00ED35F8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4C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24C77">
        <w:rPr>
          <w:rFonts w:asciiTheme="majorBidi" w:hAnsiTheme="majorBidi" w:cstheme="majorBidi"/>
          <w:sz w:val="30"/>
          <w:szCs w:val="30"/>
        </w:rPr>
        <w:t xml:space="preserve">31 </w:t>
      </w:r>
      <w:r w:rsidRPr="00624C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4C77">
        <w:rPr>
          <w:rFonts w:asciiTheme="majorBidi" w:hAnsiTheme="majorBidi" w:cstheme="majorBidi"/>
          <w:sz w:val="30"/>
          <w:szCs w:val="30"/>
        </w:rPr>
        <w:t>2562</w:t>
      </w:r>
      <w:r w:rsidRPr="00624C77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กลุ่มบริษัทและบริษัทมีลูกหนี้ธุรกิจหลักทรัพย์ที่ระงับการรับรู้รายได้รวมดอกเบี้ยค้างรับจำนวน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1F0E13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5.9 </w:t>
      </w:r>
      <w:r w:rsidRPr="003C304E">
        <w:rPr>
          <w:rFonts w:asciiTheme="majorBidi" w:hAnsiTheme="majorBidi" w:cstheme="majorBidi"/>
          <w:sz w:val="30"/>
          <w:szCs w:val="30"/>
          <w:cs/>
        </w:rPr>
        <w:t>ล้านบาท ซึ่งกลุ่มบริษัทและบริษัทได้ตั้งค่าเผื่อหนี้สงสัยจะสูญสำหรับมูลหนี้รวมดอกเบี้ยค้างรับที่</w:t>
      </w:r>
      <w:r w:rsidR="0049196C">
        <w:rPr>
          <w:rFonts w:asciiTheme="majorBidi" w:hAnsiTheme="majorBidi" w:cstheme="majorBidi"/>
          <w:sz w:val="30"/>
          <w:szCs w:val="30"/>
          <w:cs/>
        </w:rPr>
        <w:br/>
      </w:r>
      <w:r w:rsidRPr="003C304E">
        <w:rPr>
          <w:rFonts w:asciiTheme="majorBidi" w:hAnsiTheme="majorBidi" w:cstheme="majorBidi"/>
          <w:sz w:val="30"/>
          <w:szCs w:val="30"/>
          <w:cs/>
        </w:rPr>
        <w:t xml:space="preserve">จัดชั้นทั้งจำนวนแล้วตามประกาศสำนักงานคณะกรรมการกำกับหลักทรัพย์และตลาดหลักทรัพย์ เรื่อง </w:t>
      </w:r>
      <w:r w:rsidRPr="001607DE">
        <w:rPr>
          <w:rFonts w:asciiTheme="majorBidi" w:hAnsiTheme="majorBidi" w:cstheme="majorBidi"/>
          <w:i/>
          <w:iCs/>
          <w:sz w:val="30"/>
          <w:szCs w:val="30"/>
          <w:cs/>
        </w:rPr>
        <w:t>การจัดทำบัญชีเกี่ยวกับลูกหนี้ด้อยคุณภาพของบริษัทหลักทรัพย์</w:t>
      </w:r>
      <w:r w:rsidRPr="003C304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99D6314" w14:textId="75EEBE58" w:rsidR="00305114" w:rsidRPr="00865491" w:rsidRDefault="00305114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769"/>
        <w:gridCol w:w="1530"/>
        <w:gridCol w:w="243"/>
        <w:gridCol w:w="1418"/>
        <w:gridCol w:w="270"/>
        <w:gridCol w:w="1353"/>
      </w:tblGrid>
      <w:tr w:rsidR="00174EB5" w:rsidRPr="00865491" w14:paraId="1E7CE331" w14:textId="77777777" w:rsidTr="007A3EF3">
        <w:trPr>
          <w:cantSplit/>
          <w:trHeight w:val="320"/>
        </w:trPr>
        <w:tc>
          <w:tcPr>
            <w:tcW w:w="3600" w:type="dxa"/>
          </w:tcPr>
          <w:p w14:paraId="66AF096B" w14:textId="77777777" w:rsidR="00174EB5" w:rsidRPr="00865491" w:rsidRDefault="00174EB5" w:rsidP="00EA6B82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6409393E" w14:textId="77777777" w:rsidR="00174EB5" w:rsidRPr="0086549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5"/>
          </w:tcPr>
          <w:p w14:paraId="50E5E487" w14:textId="754ED8B1" w:rsidR="00174EB5" w:rsidRPr="00865491" w:rsidRDefault="00ED35F8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74EB5" w:rsidRPr="00865491" w14:paraId="0B816D2A" w14:textId="77777777" w:rsidTr="007A3EF3">
        <w:trPr>
          <w:cantSplit/>
          <w:trHeight w:val="320"/>
        </w:trPr>
        <w:tc>
          <w:tcPr>
            <w:tcW w:w="3600" w:type="dxa"/>
          </w:tcPr>
          <w:p w14:paraId="3824819A" w14:textId="77777777" w:rsidR="00174EB5" w:rsidRPr="00865491" w:rsidRDefault="00174EB5" w:rsidP="00EA6B82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6B8CD0A0" w14:textId="77777777" w:rsidR="00174EB5" w:rsidRPr="0086549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5"/>
          </w:tcPr>
          <w:p w14:paraId="142C889B" w14:textId="30BE4BC3" w:rsidR="00174EB5" w:rsidRPr="0086549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74EB5" w:rsidRPr="00865491" w14:paraId="6E42AF2A" w14:textId="77777777" w:rsidTr="007A3EF3">
        <w:trPr>
          <w:cantSplit/>
          <w:trHeight w:val="320"/>
        </w:trPr>
        <w:tc>
          <w:tcPr>
            <w:tcW w:w="3600" w:type="dxa"/>
          </w:tcPr>
          <w:p w14:paraId="7F45A957" w14:textId="77777777" w:rsidR="00174EB5" w:rsidRPr="00865491" w:rsidRDefault="00174EB5" w:rsidP="00EA6B82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2E7E5A94" w14:textId="77777777" w:rsidR="00174EB5" w:rsidRPr="0086549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065AFDD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181891CC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019DF0CA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2B3945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4C40D546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มูลหนี้สุทธิ</w:t>
            </w:r>
          </w:p>
        </w:tc>
      </w:tr>
      <w:tr w:rsidR="00174EB5" w:rsidRPr="00865491" w14:paraId="7D02793A" w14:textId="77777777" w:rsidTr="007A3EF3">
        <w:trPr>
          <w:trHeight w:val="320"/>
        </w:trPr>
        <w:tc>
          <w:tcPr>
            <w:tcW w:w="3600" w:type="dxa"/>
          </w:tcPr>
          <w:p w14:paraId="0F46C06B" w14:textId="77777777" w:rsidR="00174EB5" w:rsidRPr="00865491" w:rsidRDefault="00174EB5" w:rsidP="00EA6B82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28507A8D" w14:textId="77777777" w:rsidR="00174EB5" w:rsidRPr="0086549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7A371C" w14:textId="6B09A196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15A0F661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5B18AC78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C9D7180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1F1829A6" w14:textId="77777777" w:rsidR="00174EB5" w:rsidRPr="00865491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หลังหัก</w:t>
            </w:r>
          </w:p>
        </w:tc>
      </w:tr>
      <w:tr w:rsidR="009930B0" w:rsidRPr="00865491" w14:paraId="777B6B99" w14:textId="77777777" w:rsidTr="007A3EF3">
        <w:trPr>
          <w:trHeight w:val="110"/>
        </w:trPr>
        <w:tc>
          <w:tcPr>
            <w:tcW w:w="3600" w:type="dxa"/>
          </w:tcPr>
          <w:p w14:paraId="62F1A18D" w14:textId="5D62FE2D" w:rsidR="009930B0" w:rsidRPr="0086549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dxa"/>
          </w:tcPr>
          <w:p w14:paraId="6ACF853F" w14:textId="77777777" w:rsidR="009930B0" w:rsidRPr="0086549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37B8B9" w14:textId="21014B92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มูลหนี้</w:t>
            </w:r>
            <w:r w:rsidR="007A3EF3" w:rsidRPr="0086549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43" w:type="dxa"/>
          </w:tcPr>
          <w:p w14:paraId="12B66E59" w14:textId="77777777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7BB3F756" w14:textId="524915FF" w:rsidR="009930B0" w:rsidRPr="00865491" w:rsidRDefault="007A3EF3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ค่าเผื่อหนี้</w:t>
            </w:r>
          </w:p>
        </w:tc>
        <w:tc>
          <w:tcPr>
            <w:tcW w:w="270" w:type="dxa"/>
          </w:tcPr>
          <w:p w14:paraId="4224A87C" w14:textId="77777777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13607BD6" w14:textId="491D405A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ค่าเผื่อหนี้</w:t>
            </w:r>
          </w:p>
        </w:tc>
      </w:tr>
      <w:tr w:rsidR="009930B0" w:rsidRPr="00865491" w14:paraId="2250A6A1" w14:textId="77777777" w:rsidTr="007A3EF3">
        <w:trPr>
          <w:trHeight w:val="320"/>
        </w:trPr>
        <w:tc>
          <w:tcPr>
            <w:tcW w:w="3600" w:type="dxa"/>
          </w:tcPr>
          <w:p w14:paraId="3B9925C2" w14:textId="39BDFDA8" w:rsidR="009930B0" w:rsidRPr="0086549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769" w:type="dxa"/>
          </w:tcPr>
          <w:p w14:paraId="7D4A69FA" w14:textId="77777777" w:rsidR="009930B0" w:rsidRPr="0086549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D0883E" w14:textId="49BCD7B6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43" w:type="dxa"/>
          </w:tcPr>
          <w:p w14:paraId="1D078612" w14:textId="77777777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44AF2852" w14:textId="0A9A089D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สงสัยจะสูญ</w:t>
            </w:r>
          </w:p>
        </w:tc>
        <w:tc>
          <w:tcPr>
            <w:tcW w:w="270" w:type="dxa"/>
          </w:tcPr>
          <w:p w14:paraId="0EAAAC15" w14:textId="77777777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44985062" w14:textId="023AA680" w:rsidR="009930B0" w:rsidRPr="00865491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สงสัยจะสูญ</w:t>
            </w:r>
          </w:p>
        </w:tc>
      </w:tr>
      <w:tr w:rsidR="009930B0" w:rsidRPr="00865491" w14:paraId="2EE662E0" w14:textId="77777777" w:rsidTr="007A3EF3">
        <w:trPr>
          <w:trHeight w:val="320"/>
        </w:trPr>
        <w:tc>
          <w:tcPr>
            <w:tcW w:w="3600" w:type="dxa"/>
          </w:tcPr>
          <w:p w14:paraId="54DBC8E3" w14:textId="77777777" w:rsidR="009930B0" w:rsidRPr="0086549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dxa"/>
          </w:tcPr>
          <w:p w14:paraId="0EB6937F" w14:textId="77777777" w:rsidR="009930B0" w:rsidRPr="0086549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5"/>
          </w:tcPr>
          <w:p w14:paraId="0D451940" w14:textId="77777777" w:rsidR="009930B0" w:rsidRPr="0086549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4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30B0" w:rsidRPr="00865491" w14:paraId="1A999BEA" w14:textId="77777777" w:rsidTr="007A3EF3">
        <w:trPr>
          <w:trHeight w:val="290"/>
        </w:trPr>
        <w:tc>
          <w:tcPr>
            <w:tcW w:w="3600" w:type="dxa"/>
          </w:tcPr>
          <w:p w14:paraId="576BEECF" w14:textId="77777777" w:rsidR="009930B0" w:rsidRPr="0086549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มูลหนี้จัดชั้นปกติ</w:t>
            </w:r>
          </w:p>
        </w:tc>
        <w:tc>
          <w:tcPr>
            <w:tcW w:w="769" w:type="dxa"/>
          </w:tcPr>
          <w:p w14:paraId="62B56752" w14:textId="77777777" w:rsidR="009930B0" w:rsidRPr="00865491" w:rsidRDefault="009930B0" w:rsidP="00993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4992BF" w14:textId="77777777" w:rsidR="009930B0" w:rsidRPr="00865491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3,189,470</w:t>
            </w:r>
          </w:p>
        </w:tc>
        <w:tc>
          <w:tcPr>
            <w:tcW w:w="243" w:type="dxa"/>
          </w:tcPr>
          <w:p w14:paraId="758FA10B" w14:textId="77777777" w:rsidR="009930B0" w:rsidRPr="0086549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2222646" w14:textId="77777777" w:rsidR="009930B0" w:rsidRPr="00865491" w:rsidRDefault="009930B0" w:rsidP="00CC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2307E6" w14:textId="77777777" w:rsidR="009930B0" w:rsidRPr="0086549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41F2CC6F" w14:textId="77777777" w:rsidR="009930B0" w:rsidRPr="00865491" w:rsidRDefault="009930B0" w:rsidP="00ED35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189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Pr="0086549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930B0" w:rsidRPr="00865491" w14:paraId="66A821A4" w14:textId="77777777" w:rsidTr="007A3EF3">
        <w:trPr>
          <w:trHeight w:val="320"/>
        </w:trPr>
        <w:tc>
          <w:tcPr>
            <w:tcW w:w="3600" w:type="dxa"/>
          </w:tcPr>
          <w:p w14:paraId="11FF0E77" w14:textId="77777777" w:rsidR="009930B0" w:rsidRPr="0086549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มูลหนี้จัดชั้นสงสัย</w:t>
            </w:r>
          </w:p>
        </w:tc>
        <w:tc>
          <w:tcPr>
            <w:tcW w:w="769" w:type="dxa"/>
          </w:tcPr>
          <w:p w14:paraId="00DAB663" w14:textId="77777777" w:rsidR="009930B0" w:rsidRPr="00865491" w:rsidRDefault="009930B0" w:rsidP="00993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93AE8F" w14:textId="77777777" w:rsidR="009930B0" w:rsidRPr="00865491" w:rsidRDefault="009930B0" w:rsidP="00CC06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43" w:type="dxa"/>
          </w:tcPr>
          <w:p w14:paraId="799C7F6F" w14:textId="77777777" w:rsidR="009930B0" w:rsidRPr="0086549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D1C8AD" w14:textId="77777777" w:rsidR="009930B0" w:rsidRPr="00865491" w:rsidRDefault="009930B0" w:rsidP="00D565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(65,916)</w:t>
            </w:r>
          </w:p>
        </w:tc>
        <w:tc>
          <w:tcPr>
            <w:tcW w:w="270" w:type="dxa"/>
          </w:tcPr>
          <w:p w14:paraId="220C585C" w14:textId="77777777" w:rsidR="009930B0" w:rsidRPr="00865491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  <w:tab w:val="decimal" w:pos="12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EA68E26" w14:textId="77777777" w:rsidR="009930B0" w:rsidRPr="00865491" w:rsidRDefault="009930B0" w:rsidP="00CC06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30B0" w:rsidRPr="00865491" w14:paraId="07882533" w14:textId="77777777" w:rsidTr="007A3EF3">
        <w:trPr>
          <w:trHeight w:val="320"/>
        </w:trPr>
        <w:tc>
          <w:tcPr>
            <w:tcW w:w="3600" w:type="dxa"/>
          </w:tcPr>
          <w:p w14:paraId="5B1F889D" w14:textId="77777777" w:rsidR="009930B0" w:rsidRPr="0086549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9" w:type="dxa"/>
          </w:tcPr>
          <w:p w14:paraId="63C8C86C" w14:textId="77777777" w:rsidR="009930B0" w:rsidRPr="00865491" w:rsidRDefault="009930B0" w:rsidP="00993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BDCBD3" w14:textId="77777777" w:rsidR="009930B0" w:rsidRPr="00865491" w:rsidRDefault="009930B0" w:rsidP="00CC06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3,255,386</w:t>
            </w:r>
          </w:p>
        </w:tc>
        <w:tc>
          <w:tcPr>
            <w:tcW w:w="243" w:type="dxa"/>
          </w:tcPr>
          <w:p w14:paraId="14412968" w14:textId="77777777" w:rsidR="009930B0" w:rsidRPr="00865491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2DE46C3" w14:textId="77777777" w:rsidR="009930B0" w:rsidRPr="00865491" w:rsidRDefault="009930B0" w:rsidP="00D565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(65,916)</w:t>
            </w:r>
          </w:p>
        </w:tc>
        <w:tc>
          <w:tcPr>
            <w:tcW w:w="270" w:type="dxa"/>
          </w:tcPr>
          <w:p w14:paraId="444D615C" w14:textId="77777777" w:rsidR="009930B0" w:rsidRPr="00865491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  <w:tab w:val="decimal" w:pos="12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79CDAF0" w14:textId="77777777" w:rsidR="009930B0" w:rsidRPr="00865491" w:rsidRDefault="009930B0" w:rsidP="00ED35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189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86549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</w:t>
            </w: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4571AEB6" w14:textId="77777777" w:rsidR="004C6EC7" w:rsidRDefault="004C6EC7" w:rsidP="00ED35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653724" w14:textId="7ADB2D9C" w:rsidR="002D4841" w:rsidRPr="001607DE" w:rsidRDefault="002D4841" w:rsidP="00ED35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607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ค่าเผื่อหนี้สงสัยจะสูญ</w:t>
      </w:r>
    </w:p>
    <w:p w14:paraId="40012F21" w14:textId="4767A6FB" w:rsidR="00A41E5A" w:rsidRPr="00E67728" w:rsidRDefault="00A41E5A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530"/>
      </w:tblGrid>
      <w:tr w:rsidR="00B91935" w:rsidRPr="00D81524" w14:paraId="7F188820" w14:textId="77777777" w:rsidTr="00B91935">
        <w:trPr>
          <w:trHeight w:val="317"/>
        </w:trPr>
        <w:tc>
          <w:tcPr>
            <w:tcW w:w="7650" w:type="dxa"/>
            <w:vAlign w:val="bottom"/>
          </w:tcPr>
          <w:p w14:paraId="31F83BA2" w14:textId="77777777" w:rsidR="00B91935" w:rsidRPr="00D81524" w:rsidRDefault="00B91935" w:rsidP="00B919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149157" w14:textId="77777777" w:rsidR="00B91935" w:rsidRPr="00D81524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D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D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91935" w:rsidRPr="00D81524" w14:paraId="0806E392" w14:textId="77777777" w:rsidTr="00B91935">
        <w:tc>
          <w:tcPr>
            <w:tcW w:w="7650" w:type="dxa"/>
          </w:tcPr>
          <w:p w14:paraId="4B4C01A5" w14:textId="77777777" w:rsidR="00B91935" w:rsidRPr="008755BA" w:rsidRDefault="00B91935" w:rsidP="00B91935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E7FDF8" w14:textId="77777777" w:rsidR="00B91935" w:rsidRPr="00BA031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03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1935" w:rsidRPr="00D81524" w14:paraId="48246AEC" w14:textId="77777777" w:rsidTr="00B91935">
        <w:tc>
          <w:tcPr>
            <w:tcW w:w="7650" w:type="dxa"/>
          </w:tcPr>
          <w:p w14:paraId="0B550EAA" w14:textId="671C1A81" w:rsidR="00B91935" w:rsidRPr="008755BA" w:rsidRDefault="003E58FC" w:rsidP="00B91935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755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755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59205331" w14:textId="77777777" w:rsidR="00B91935" w:rsidRPr="00D81524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0"/>
              </w:tabs>
              <w:spacing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</w:tr>
      <w:tr w:rsidR="00B91935" w:rsidRPr="00D81524" w14:paraId="080B8848" w14:textId="77777777" w:rsidTr="00B91935">
        <w:tc>
          <w:tcPr>
            <w:tcW w:w="7650" w:type="dxa"/>
          </w:tcPr>
          <w:p w14:paraId="3826BDB2" w14:textId="77777777" w:rsidR="00B91935" w:rsidRPr="008755BA" w:rsidRDefault="00B91935" w:rsidP="00B91935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755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หนี้สงสัยจะสูญ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4826F6" w14:textId="77777777" w:rsidR="00B91935" w:rsidRPr="00D81524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91935" w:rsidRPr="00BA0313" w14:paraId="4C6015F3" w14:textId="77777777" w:rsidTr="00B91935">
        <w:tc>
          <w:tcPr>
            <w:tcW w:w="7650" w:type="dxa"/>
          </w:tcPr>
          <w:p w14:paraId="3D77EEA0" w14:textId="0D0EF14E" w:rsidR="00B91935" w:rsidRPr="008755BA" w:rsidRDefault="003E58FC" w:rsidP="00B919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5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755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0A3A01" w14:textId="77777777" w:rsidR="00B91935" w:rsidRPr="00BA0313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0"/>
              </w:tabs>
              <w:spacing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65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916</w:t>
            </w:r>
          </w:p>
        </w:tc>
      </w:tr>
    </w:tbl>
    <w:p w14:paraId="48AF202F" w14:textId="77777777" w:rsidR="00E67728" w:rsidRPr="00E67728" w:rsidRDefault="00E67728" w:rsidP="00E67728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6" w:name="_Hlk519778231"/>
    </w:p>
    <w:p w14:paraId="55D16CD7" w14:textId="73E238EF" w:rsidR="00791933" w:rsidRPr="003E58FC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Cs w:val="22"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สินทรัพย์และหนี้สินอนุพันธ์</w:t>
      </w:r>
    </w:p>
    <w:p w14:paraId="465FFF57" w14:textId="77777777" w:rsidR="003E58FC" w:rsidRPr="00E67728" w:rsidRDefault="003E58FC" w:rsidP="006D0280">
      <w:pPr>
        <w:rPr>
          <w:rFonts w:asciiTheme="majorBidi" w:hAnsiTheme="majorBidi" w:cstheme="majorBidi"/>
          <w:sz w:val="24"/>
          <w:szCs w:val="24"/>
        </w:rPr>
      </w:pPr>
    </w:p>
    <w:p w14:paraId="1021974C" w14:textId="7596661D" w:rsidR="002D4841" w:rsidRPr="007A3EF3" w:rsidRDefault="007A3EF3" w:rsidP="007A3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ประเภทของความเสี่ยง</w:t>
      </w:r>
    </w:p>
    <w:p w14:paraId="3C752109" w14:textId="6EAEB277" w:rsidR="00791933" w:rsidRPr="00E67728" w:rsidRDefault="00791933" w:rsidP="00791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791933" w:rsidRPr="005E6435" w14:paraId="228E0F9E" w14:textId="77777777" w:rsidTr="004C4356">
        <w:tc>
          <w:tcPr>
            <w:tcW w:w="2880" w:type="dxa"/>
          </w:tcPr>
          <w:p w14:paraId="35BAAFD2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5F7E80D" w14:textId="2FDE801D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Pr="00D51A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bookmarkEnd w:id="6"/>
      <w:tr w:rsidR="00791933" w:rsidRPr="005E6435" w14:paraId="37DB9616" w14:textId="77777777" w:rsidTr="004C4356">
        <w:tc>
          <w:tcPr>
            <w:tcW w:w="2880" w:type="dxa"/>
          </w:tcPr>
          <w:p w14:paraId="18F6F6C5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565A79A" w14:textId="0F6D446B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91933" w:rsidRPr="005E6435" w14:paraId="795F0458" w14:textId="77777777" w:rsidTr="004C4356">
        <w:tc>
          <w:tcPr>
            <w:tcW w:w="2880" w:type="dxa"/>
          </w:tcPr>
          <w:p w14:paraId="7E19AD58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A1C03A1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FC3F84D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7C198061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791933" w:rsidRPr="005E6435" w14:paraId="713B323F" w14:textId="77777777" w:rsidTr="004C4356">
        <w:tc>
          <w:tcPr>
            <w:tcW w:w="2880" w:type="dxa"/>
          </w:tcPr>
          <w:p w14:paraId="4D368E97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0922FA" w14:textId="25D85B5A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8FAEC9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0FFF5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FD8108D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FD40D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4776E70A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A4F30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0CB522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28DCB3F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4BAE6F5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791933" w:rsidRPr="005E6435" w14:paraId="1EAD9A35" w14:textId="77777777" w:rsidTr="004C4356">
        <w:tc>
          <w:tcPr>
            <w:tcW w:w="2880" w:type="dxa"/>
          </w:tcPr>
          <w:p w14:paraId="070394A6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2F6A5E3A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1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D4065" w:rsidRPr="00F7446E" w14:paraId="02940A66" w14:textId="77777777" w:rsidTr="004C4356">
        <w:tc>
          <w:tcPr>
            <w:tcW w:w="2880" w:type="dxa"/>
          </w:tcPr>
          <w:p w14:paraId="0501B382" w14:textId="77777777" w:rsidR="00CD4065" w:rsidRPr="00F7446E" w:rsidRDefault="00CD4065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2D5023F2" w14:textId="605D3FC0" w:rsidR="00CD4065" w:rsidRPr="00F7446E" w:rsidRDefault="00BE4BA8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767FCAB6" w14:textId="77777777" w:rsidR="00CD4065" w:rsidRPr="00F7446E" w:rsidRDefault="00CD4065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90931E" w14:textId="372DADC3" w:rsidR="00CD4065" w:rsidRPr="00F7446E" w:rsidRDefault="00CD4065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2,49</w:t>
            </w:r>
            <w:r w:rsidR="003E62E6" w:rsidRPr="00F744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>,794</w:t>
            </w:r>
          </w:p>
        </w:tc>
        <w:tc>
          <w:tcPr>
            <w:tcW w:w="270" w:type="dxa"/>
          </w:tcPr>
          <w:p w14:paraId="0868A810" w14:textId="77777777" w:rsidR="00CD4065" w:rsidRPr="00F7446E" w:rsidRDefault="00CD4065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043033" w14:textId="452AF91C" w:rsidR="00CD4065" w:rsidRPr="00F7446E" w:rsidRDefault="00BE4BA8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65B9EBD1" w14:textId="77777777" w:rsidR="00CD4065" w:rsidRPr="00F7446E" w:rsidRDefault="00CD4065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898A238" w14:textId="7AF73CF4" w:rsidR="00CD4065" w:rsidRPr="00F7446E" w:rsidRDefault="003E62E6" w:rsidP="00CD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2,377,235</w:t>
            </w:r>
          </w:p>
        </w:tc>
      </w:tr>
      <w:tr w:rsidR="003E62E6" w:rsidRPr="005E6435" w14:paraId="0C6D9276" w14:textId="77777777" w:rsidTr="004C4356">
        <w:tc>
          <w:tcPr>
            <w:tcW w:w="2880" w:type="dxa"/>
          </w:tcPr>
          <w:p w14:paraId="045FAC8C" w14:textId="77777777" w:rsidR="003E62E6" w:rsidRPr="00F7446E" w:rsidRDefault="003E62E6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6B20E5" w14:textId="32AA19BB" w:rsidR="003E62E6" w:rsidRPr="00F7446E" w:rsidRDefault="00BE4BA8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59D9DE34" w14:textId="77777777" w:rsidR="003E62E6" w:rsidRPr="00F7446E" w:rsidRDefault="003E62E6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2E4676" w14:textId="53054E2C" w:rsidR="003E62E6" w:rsidRPr="00F7446E" w:rsidRDefault="003E62E6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2,494,794</w:t>
            </w:r>
          </w:p>
        </w:tc>
        <w:tc>
          <w:tcPr>
            <w:tcW w:w="270" w:type="dxa"/>
          </w:tcPr>
          <w:p w14:paraId="0851E0FB" w14:textId="77777777" w:rsidR="003E62E6" w:rsidRPr="00F7446E" w:rsidRDefault="003E62E6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0B4EE" w14:textId="3F748BA5" w:rsidR="003E62E6" w:rsidRPr="00F7446E" w:rsidRDefault="00BE4BA8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0F99EDB3" w14:textId="77777777" w:rsidR="003E62E6" w:rsidRPr="00F7446E" w:rsidRDefault="003E62E6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F409A56" w14:textId="5F98D227" w:rsidR="003E62E6" w:rsidRPr="00F7446E" w:rsidRDefault="003E62E6" w:rsidP="003E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2,377,235</w:t>
            </w:r>
          </w:p>
        </w:tc>
      </w:tr>
    </w:tbl>
    <w:p w14:paraId="52DBCEFC" w14:textId="152B0DEF" w:rsidR="007A3EF3" w:rsidRPr="00E67728" w:rsidRDefault="007A3EF3" w:rsidP="00D55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6B7881" w:rsidRPr="00E1555F" w14:paraId="01E7A7EC" w14:textId="77777777" w:rsidTr="004C4356">
        <w:tc>
          <w:tcPr>
            <w:tcW w:w="2880" w:type="dxa"/>
          </w:tcPr>
          <w:p w14:paraId="5577D977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71DE8D8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B7881" w:rsidRPr="005E6435" w14:paraId="1C8B76E4" w14:textId="77777777" w:rsidTr="004C4356">
        <w:tc>
          <w:tcPr>
            <w:tcW w:w="2880" w:type="dxa"/>
          </w:tcPr>
          <w:p w14:paraId="2F21A73B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39195981" w14:textId="6DE688C5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C4356" w:rsidRPr="005E6435" w14:paraId="1B4661A5" w14:textId="77777777" w:rsidTr="004C4356">
        <w:tc>
          <w:tcPr>
            <w:tcW w:w="2880" w:type="dxa"/>
          </w:tcPr>
          <w:p w14:paraId="2D5CD82E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DDE1DE6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2DDB7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5348648D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4C4356" w:rsidRPr="005E6435" w14:paraId="1171E4D8" w14:textId="77777777" w:rsidTr="004C4356">
        <w:tc>
          <w:tcPr>
            <w:tcW w:w="2880" w:type="dxa"/>
          </w:tcPr>
          <w:p w14:paraId="761CCA69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8E0552" w14:textId="684C6C89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6EF946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DCE25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DBA218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A4375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1EEAF605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ECDE41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7458C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FD3CED8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BB31D25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6B7881" w:rsidRPr="005E6435" w14:paraId="5557A975" w14:textId="77777777" w:rsidTr="004C4356">
        <w:tc>
          <w:tcPr>
            <w:tcW w:w="2880" w:type="dxa"/>
          </w:tcPr>
          <w:p w14:paraId="5964E21F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0E43AD2F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356" w:rsidRPr="005E6435" w14:paraId="67E1F225" w14:textId="77777777" w:rsidTr="004C4356">
        <w:tc>
          <w:tcPr>
            <w:tcW w:w="2880" w:type="dxa"/>
          </w:tcPr>
          <w:p w14:paraId="1F0CCEFD" w14:textId="77777777" w:rsidR="006B7881" w:rsidRPr="00D51A70" w:rsidRDefault="006B7881" w:rsidP="0016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  <w:shd w:val="clear" w:color="auto" w:fill="auto"/>
          </w:tcPr>
          <w:p w14:paraId="496D7F73" w14:textId="1663C44D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  <w:tc>
          <w:tcPr>
            <w:tcW w:w="270" w:type="dxa"/>
            <w:shd w:val="clear" w:color="auto" w:fill="auto"/>
          </w:tcPr>
          <w:p w14:paraId="08BF39D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19D501" w14:textId="5362B02A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1,164,028</w:t>
            </w:r>
          </w:p>
        </w:tc>
        <w:tc>
          <w:tcPr>
            <w:tcW w:w="270" w:type="dxa"/>
            <w:shd w:val="clear" w:color="auto" w:fill="auto"/>
          </w:tcPr>
          <w:p w14:paraId="190D452F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23C9EF" w14:textId="2AD0CC3A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151,792</w:t>
            </w:r>
          </w:p>
        </w:tc>
        <w:tc>
          <w:tcPr>
            <w:tcW w:w="270" w:type="dxa"/>
            <w:shd w:val="clear" w:color="auto" w:fill="auto"/>
          </w:tcPr>
          <w:p w14:paraId="51068F98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03BF95C9" w14:textId="23716823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2,348,750</w:t>
            </w:r>
          </w:p>
        </w:tc>
      </w:tr>
      <w:tr w:rsidR="004C4356" w:rsidRPr="005F0AB6" w14:paraId="2CD7EE17" w14:textId="77777777" w:rsidTr="004C4356">
        <w:tc>
          <w:tcPr>
            <w:tcW w:w="2880" w:type="dxa"/>
          </w:tcPr>
          <w:p w14:paraId="128F52F8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EB86E" w14:textId="3D9C3AB0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50,695</w:t>
            </w:r>
          </w:p>
        </w:tc>
        <w:tc>
          <w:tcPr>
            <w:tcW w:w="270" w:type="dxa"/>
            <w:shd w:val="clear" w:color="auto" w:fill="auto"/>
          </w:tcPr>
          <w:p w14:paraId="75A6209C" w14:textId="77777777" w:rsidR="006B7881" w:rsidRPr="00155357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DF9E9" w14:textId="5A3A13B0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1,164,028</w:t>
            </w:r>
          </w:p>
        </w:tc>
        <w:tc>
          <w:tcPr>
            <w:tcW w:w="270" w:type="dxa"/>
            <w:shd w:val="clear" w:color="auto" w:fill="auto"/>
          </w:tcPr>
          <w:p w14:paraId="41A90F39" w14:textId="77777777" w:rsidR="006B7881" w:rsidRPr="00155357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9E4AA" w14:textId="5A70D2ED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151,792</w:t>
            </w:r>
          </w:p>
        </w:tc>
        <w:tc>
          <w:tcPr>
            <w:tcW w:w="270" w:type="dxa"/>
            <w:shd w:val="clear" w:color="auto" w:fill="auto"/>
          </w:tcPr>
          <w:p w14:paraId="2F85FC5D" w14:textId="77777777" w:rsidR="006B7881" w:rsidRPr="00155357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F54E0" w14:textId="26DDCD36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2,348,750</w:t>
            </w:r>
          </w:p>
        </w:tc>
      </w:tr>
    </w:tbl>
    <w:p w14:paraId="2B21C8E0" w14:textId="3A47EDE2" w:rsidR="00E67728" w:rsidRDefault="00E67728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br w:type="page"/>
      </w:r>
    </w:p>
    <w:p w14:paraId="18957810" w14:textId="77777777" w:rsidR="003E58FC" w:rsidRPr="007A3EF3" w:rsidRDefault="003E58FC" w:rsidP="003E5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9</w:t>
      </w:r>
      <w:r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61B4DCAC" w14:textId="77777777" w:rsidR="003E58FC" w:rsidRPr="004C6EC7" w:rsidRDefault="003E58FC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8D0510" w:rsidRPr="00864E65" w14:paraId="2B3DC318" w14:textId="77777777" w:rsidTr="00B91935">
        <w:trPr>
          <w:trHeight w:val="20"/>
          <w:tblHeader/>
        </w:trPr>
        <w:tc>
          <w:tcPr>
            <w:tcW w:w="2880" w:type="dxa"/>
          </w:tcPr>
          <w:p w14:paraId="266E81B4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872A3CA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270" w:type="dxa"/>
          </w:tcPr>
          <w:p w14:paraId="61026E92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558D059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8D0510" w:rsidRPr="00864E65" w14:paraId="10235F18" w14:textId="77777777" w:rsidTr="00B91935">
        <w:trPr>
          <w:trHeight w:val="20"/>
          <w:tblHeader/>
        </w:trPr>
        <w:tc>
          <w:tcPr>
            <w:tcW w:w="2880" w:type="dxa"/>
          </w:tcPr>
          <w:p w14:paraId="7B72449C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9BF0D28" w14:textId="4019EDD8" w:rsidR="008D0510" w:rsidRPr="00D51A70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168945E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410B604" w14:textId="3DC6501C" w:rsidR="008D0510" w:rsidRPr="00D51A70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D0510" w:rsidRPr="00864E65" w14:paraId="3D537020" w14:textId="77777777" w:rsidTr="00B91935">
        <w:trPr>
          <w:trHeight w:val="20"/>
          <w:tblHeader/>
        </w:trPr>
        <w:tc>
          <w:tcPr>
            <w:tcW w:w="2880" w:type="dxa"/>
          </w:tcPr>
          <w:p w14:paraId="3803D291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5B1DD05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  <w:tc>
          <w:tcPr>
            <w:tcW w:w="270" w:type="dxa"/>
          </w:tcPr>
          <w:p w14:paraId="1378C237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BF70B4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</w:tr>
      <w:tr w:rsidR="008D0510" w:rsidRPr="00864E65" w14:paraId="30A8C342" w14:textId="77777777" w:rsidTr="00B91935">
        <w:trPr>
          <w:trHeight w:val="20"/>
          <w:tblHeader/>
        </w:trPr>
        <w:tc>
          <w:tcPr>
            <w:tcW w:w="2880" w:type="dxa"/>
          </w:tcPr>
          <w:p w14:paraId="45014115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</w:tcPr>
          <w:p w14:paraId="5C2AAB14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BF2000B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F8A7C6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</w:tcPr>
          <w:p w14:paraId="0749217D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9661A0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32BE6DA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442E15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8D0510" w:rsidRPr="00864E65" w14:paraId="16469625" w14:textId="77777777" w:rsidTr="00B91935">
        <w:trPr>
          <w:trHeight w:val="20"/>
          <w:tblHeader/>
        </w:trPr>
        <w:tc>
          <w:tcPr>
            <w:tcW w:w="2880" w:type="dxa"/>
          </w:tcPr>
          <w:p w14:paraId="5557768B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176B9BD9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(%)</w:t>
            </w:r>
          </w:p>
        </w:tc>
      </w:tr>
      <w:tr w:rsidR="00D76E16" w:rsidRPr="00864E65" w14:paraId="0D8A7462" w14:textId="77777777" w:rsidTr="00B91935">
        <w:trPr>
          <w:trHeight w:val="20"/>
        </w:trPr>
        <w:tc>
          <w:tcPr>
            <w:tcW w:w="2880" w:type="dxa"/>
          </w:tcPr>
          <w:p w14:paraId="2CFAD9C4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บริษัทในกลุ่ม</w:t>
            </w:r>
          </w:p>
        </w:tc>
        <w:tc>
          <w:tcPr>
            <w:tcW w:w="1350" w:type="dxa"/>
          </w:tcPr>
          <w:p w14:paraId="2E810341" w14:textId="795B28F0" w:rsidR="00D76E16" w:rsidRPr="00F7446E" w:rsidRDefault="00624C77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90.2</w:t>
            </w:r>
            <w:r w:rsidR="00D76E16"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666A04B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02241" w14:textId="04E6E0C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="00624C77" w:rsidRPr="00F7446E">
              <w:rPr>
                <w:rFonts w:asciiTheme="majorBidi" w:hAnsiTheme="majorBidi" w:cstheme="majorBidi"/>
                <w:sz w:val="30"/>
                <w:szCs w:val="30"/>
              </w:rPr>
              <w:t>3.6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CEFC9E" w14:textId="77777777" w:rsidR="00D76E16" w:rsidRPr="00F7446E" w:rsidRDefault="00D76E16" w:rsidP="00D76E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BE0D8C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94.9</w:t>
            </w:r>
          </w:p>
        </w:tc>
        <w:tc>
          <w:tcPr>
            <w:tcW w:w="270" w:type="dxa"/>
          </w:tcPr>
          <w:p w14:paraId="4E1A66A9" w14:textId="77777777" w:rsidR="00D76E16" w:rsidRPr="00D51A70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14113" w14:textId="77777777" w:rsidR="00D76E16" w:rsidRPr="00D51A70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34.1</w:t>
            </w:r>
          </w:p>
        </w:tc>
      </w:tr>
      <w:tr w:rsidR="00D76E16" w:rsidRPr="00864E65" w14:paraId="3AE9EBD5" w14:textId="77777777" w:rsidTr="00B91935">
        <w:trPr>
          <w:trHeight w:val="20"/>
        </w:trPr>
        <w:tc>
          <w:tcPr>
            <w:tcW w:w="2880" w:type="dxa"/>
          </w:tcPr>
          <w:p w14:paraId="139F9E75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</w:tcPr>
          <w:p w14:paraId="6D8EB396" w14:textId="1F40A49B" w:rsidR="00D76E16" w:rsidRPr="00F7446E" w:rsidRDefault="00624C77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9.8</w:t>
            </w:r>
            <w:r w:rsidR="00D76E16"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68C6D77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503E55" w14:textId="2DC6D729" w:rsidR="00D76E16" w:rsidRPr="00F7446E" w:rsidRDefault="00624C77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6.4</w:t>
            </w:r>
            <w:r w:rsidR="00D76E16"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73FD06" w14:textId="77777777" w:rsidR="00D76E16" w:rsidRPr="00F7446E" w:rsidRDefault="00D76E16" w:rsidP="00D76E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BEA739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5.1</w:t>
            </w:r>
          </w:p>
        </w:tc>
        <w:tc>
          <w:tcPr>
            <w:tcW w:w="270" w:type="dxa"/>
          </w:tcPr>
          <w:p w14:paraId="5621F997" w14:textId="77777777" w:rsidR="00D76E16" w:rsidRPr="00D51A70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1056C" w14:textId="77777777" w:rsidR="00D76E16" w:rsidRPr="00D51A70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65.9</w:t>
            </w:r>
          </w:p>
        </w:tc>
      </w:tr>
      <w:tr w:rsidR="00D76E16" w:rsidRPr="002022E8" w14:paraId="265664A1" w14:textId="77777777" w:rsidTr="00B91935">
        <w:trPr>
          <w:trHeight w:val="20"/>
        </w:trPr>
        <w:tc>
          <w:tcPr>
            <w:tcW w:w="2880" w:type="dxa"/>
          </w:tcPr>
          <w:p w14:paraId="3B091DED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CDD4E0" w14:textId="54128F38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</w:t>
            </w:r>
            <w:r w:rsidR="00624C77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E6C9606" w14:textId="77777777" w:rsidR="00D76E16" w:rsidRPr="00F7446E" w:rsidRDefault="00D76E16" w:rsidP="00D76E16">
            <w:pPr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C45FAA" w14:textId="6558C41C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</w:t>
            </w:r>
            <w:r w:rsidR="00624C77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696BD6C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EDA8B5" w14:textId="77777777" w:rsidR="00D76E16" w:rsidRPr="00F7446E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6B6E04BD" w14:textId="77777777" w:rsidR="00D76E16" w:rsidRPr="00D51A70" w:rsidRDefault="00D76E16" w:rsidP="00D76E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B8B075" w14:textId="77777777" w:rsidR="00D76E16" w:rsidRPr="00D51A70" w:rsidRDefault="00D76E16" w:rsidP="00D7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</w:tr>
    </w:tbl>
    <w:p w14:paraId="29A4B49E" w14:textId="77777777" w:rsidR="00E67728" w:rsidRDefault="00E67728" w:rsidP="00E67728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7" w:name="_Hlk65884112"/>
    </w:p>
    <w:p w14:paraId="2A1169D7" w14:textId="16F3FFB0" w:rsidR="002D4841" w:rsidRPr="007E7666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E7666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DD478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ที่ไม่ได้วางเป็นประกัน</w:t>
      </w:r>
    </w:p>
    <w:p w14:paraId="7916343E" w14:textId="54ACD443" w:rsidR="002D4841" w:rsidRPr="00C2554B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7E137" w14:textId="7919A6FA" w:rsidR="007E7666" w:rsidRDefault="007E7666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P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3D0446" w:rsidRPr="00CB76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CB760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มูลค่าเงินลงทุนและมูลค่ายุติธรรม</w:t>
      </w:r>
    </w:p>
    <w:p w14:paraId="6827C219" w14:textId="69F5E90D" w:rsidR="00BF7F25" w:rsidRDefault="00BF7F25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80"/>
        <w:gridCol w:w="1440"/>
      </w:tblGrid>
      <w:tr w:rsidR="00B91935" w:rsidRPr="00D81524" w14:paraId="59916BE9" w14:textId="77777777" w:rsidTr="00B91935">
        <w:trPr>
          <w:trHeight w:val="20"/>
          <w:tblHeader/>
        </w:trPr>
        <w:tc>
          <w:tcPr>
            <w:tcW w:w="6030" w:type="dxa"/>
          </w:tcPr>
          <w:p w14:paraId="22D8EFE7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77834E0" w14:textId="77777777" w:rsidR="00B91935" w:rsidRPr="001F0E13" w:rsidRDefault="00B91935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1935" w:rsidRPr="00D81524" w14:paraId="45F4911D" w14:textId="77777777" w:rsidTr="00B91935">
        <w:trPr>
          <w:trHeight w:val="20"/>
          <w:tblHeader/>
        </w:trPr>
        <w:tc>
          <w:tcPr>
            <w:tcW w:w="6030" w:type="dxa"/>
          </w:tcPr>
          <w:p w14:paraId="3AE5B145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8CE85ED" w14:textId="4AEEAA63" w:rsidR="00B91935" w:rsidRPr="002022E8" w:rsidRDefault="00B91935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91935" w:rsidRPr="00D81524" w14:paraId="197E246E" w14:textId="77777777" w:rsidTr="00B91935">
        <w:trPr>
          <w:trHeight w:val="20"/>
          <w:tblHeader/>
        </w:trPr>
        <w:tc>
          <w:tcPr>
            <w:tcW w:w="6030" w:type="dxa"/>
          </w:tcPr>
          <w:p w14:paraId="526FF255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B076D4" w14:textId="77777777" w:rsidR="00B91935" w:rsidRPr="002022E8" w:rsidRDefault="00B91935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2BCB7597" w14:textId="77777777" w:rsidR="00B91935" w:rsidRPr="002022E8" w:rsidRDefault="00B91935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6ADBC7" w14:textId="77777777" w:rsidR="00B91935" w:rsidRPr="002022E8" w:rsidRDefault="00B91935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91935" w:rsidRPr="00D81524" w14:paraId="618A05D3" w14:textId="77777777" w:rsidTr="00B91935">
        <w:trPr>
          <w:trHeight w:val="20"/>
          <w:tblHeader/>
        </w:trPr>
        <w:tc>
          <w:tcPr>
            <w:tcW w:w="6030" w:type="dxa"/>
          </w:tcPr>
          <w:p w14:paraId="17486036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E9FBFB3" w14:textId="77777777" w:rsidR="00B91935" w:rsidRPr="0060765D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7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1935" w:rsidRPr="00BF7F25" w14:paraId="4F30A810" w14:textId="77777777" w:rsidTr="00B91935">
        <w:trPr>
          <w:trHeight w:val="20"/>
        </w:trPr>
        <w:tc>
          <w:tcPr>
            <w:tcW w:w="6030" w:type="dxa"/>
          </w:tcPr>
          <w:p w14:paraId="070E5AA7" w14:textId="77777777" w:rsidR="00B91935" w:rsidRPr="00BF7F2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F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530" w:type="dxa"/>
          </w:tcPr>
          <w:p w14:paraId="4CB87AD4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4CFFC4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FCD97F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91935" w:rsidRPr="00D81524" w14:paraId="0442F012" w14:textId="77777777" w:rsidTr="00B91935">
        <w:trPr>
          <w:trHeight w:val="20"/>
        </w:trPr>
        <w:tc>
          <w:tcPr>
            <w:tcW w:w="6030" w:type="dxa"/>
          </w:tcPr>
          <w:p w14:paraId="18AC603B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27F478EC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1,740,961</w:t>
            </w:r>
          </w:p>
        </w:tc>
        <w:tc>
          <w:tcPr>
            <w:tcW w:w="180" w:type="dxa"/>
          </w:tcPr>
          <w:p w14:paraId="68CFC621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F0DC60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1,599,487</w:t>
            </w:r>
          </w:p>
        </w:tc>
      </w:tr>
      <w:tr w:rsidR="00B91935" w:rsidRPr="00D81524" w14:paraId="76D37526" w14:textId="77777777" w:rsidTr="00B91935">
        <w:trPr>
          <w:trHeight w:val="20"/>
        </w:trPr>
        <w:tc>
          <w:tcPr>
            <w:tcW w:w="6030" w:type="dxa"/>
          </w:tcPr>
          <w:p w14:paraId="1700A7ED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30" w:type="dxa"/>
          </w:tcPr>
          <w:p w14:paraId="0F36EA38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7,234,467</w:t>
            </w:r>
          </w:p>
        </w:tc>
        <w:tc>
          <w:tcPr>
            <w:tcW w:w="180" w:type="dxa"/>
          </w:tcPr>
          <w:p w14:paraId="48C425E2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EE2A24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7,268,07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91935" w:rsidRPr="00D81524" w14:paraId="19262A75" w14:textId="77777777" w:rsidTr="00B91935">
        <w:trPr>
          <w:trHeight w:val="20"/>
        </w:trPr>
        <w:tc>
          <w:tcPr>
            <w:tcW w:w="6030" w:type="dxa"/>
          </w:tcPr>
          <w:p w14:paraId="29423D59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6D3853A0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(107,865)</w:t>
            </w:r>
          </w:p>
        </w:tc>
        <w:tc>
          <w:tcPr>
            <w:tcW w:w="180" w:type="dxa"/>
          </w:tcPr>
          <w:p w14:paraId="24ED083A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617083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935" w:rsidRPr="00D81524" w14:paraId="73298C34" w14:textId="77777777" w:rsidTr="00B91935">
        <w:trPr>
          <w:trHeight w:val="60"/>
        </w:trPr>
        <w:tc>
          <w:tcPr>
            <w:tcW w:w="6030" w:type="dxa"/>
          </w:tcPr>
          <w:p w14:paraId="68378E50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30" w:type="dxa"/>
          </w:tcPr>
          <w:p w14:paraId="365B7BAA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  <w:tc>
          <w:tcPr>
            <w:tcW w:w="180" w:type="dxa"/>
          </w:tcPr>
          <w:p w14:paraId="6EA3F21C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8C15B5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</w:tr>
      <w:tr w:rsidR="00B91935" w:rsidRPr="00D81524" w14:paraId="6D9E2617" w14:textId="77777777" w:rsidTr="00B91935">
        <w:trPr>
          <w:trHeight w:val="20"/>
        </w:trPr>
        <w:tc>
          <w:tcPr>
            <w:tcW w:w="6030" w:type="dxa"/>
          </w:tcPr>
          <w:p w14:paraId="1BF4A3B9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39BB5D" w14:textId="77777777" w:rsidR="00B91935" w:rsidRPr="00196E7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  <w:tc>
          <w:tcPr>
            <w:tcW w:w="180" w:type="dxa"/>
          </w:tcPr>
          <w:p w14:paraId="28D59961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69F9BA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</w:tr>
      <w:tr w:rsidR="00B91935" w:rsidRPr="00DB10EC" w14:paraId="563555CC" w14:textId="77777777" w:rsidTr="00B91935">
        <w:trPr>
          <w:trHeight w:val="20"/>
        </w:trPr>
        <w:tc>
          <w:tcPr>
            <w:tcW w:w="6030" w:type="dxa"/>
          </w:tcPr>
          <w:p w14:paraId="6728322B" w14:textId="77777777" w:rsidR="00B91935" w:rsidRPr="00DB10E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C199888" w14:textId="77777777" w:rsidR="00B91935" w:rsidRPr="00DB10EC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ind w:left="-36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CFD4504" w14:textId="77777777" w:rsidR="00B91935" w:rsidRPr="00DB10EC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4D795B" w14:textId="77777777" w:rsidR="00B91935" w:rsidRPr="00DB10EC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26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1935" w:rsidRPr="00BF7F25" w14:paraId="2F034D05" w14:textId="77777777" w:rsidTr="00B91935">
        <w:trPr>
          <w:trHeight w:val="20"/>
        </w:trPr>
        <w:tc>
          <w:tcPr>
            <w:tcW w:w="6030" w:type="dxa"/>
          </w:tcPr>
          <w:p w14:paraId="572966B9" w14:textId="77777777" w:rsidR="00B91935" w:rsidRPr="00BF7F2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F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30" w:type="dxa"/>
          </w:tcPr>
          <w:p w14:paraId="6A56AB75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9FCA90F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EE5A1A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260"/>
              </w:tabs>
              <w:spacing w:line="240" w:lineRule="auto"/>
              <w:ind w:righ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91935" w:rsidRPr="00D81524" w14:paraId="1204F2E0" w14:textId="77777777" w:rsidTr="00B91935">
        <w:trPr>
          <w:trHeight w:val="20"/>
        </w:trPr>
        <w:tc>
          <w:tcPr>
            <w:tcW w:w="6030" w:type="dxa"/>
          </w:tcPr>
          <w:p w14:paraId="2CAE8DC9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3F82311C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18,94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00A2D7E4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40FBB5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20,600</w:t>
            </w:r>
          </w:p>
        </w:tc>
      </w:tr>
      <w:tr w:rsidR="00B91935" w:rsidRPr="00D81524" w14:paraId="7AE8EFA4" w14:textId="77777777" w:rsidTr="00B91935">
        <w:trPr>
          <w:trHeight w:val="20"/>
        </w:trPr>
        <w:tc>
          <w:tcPr>
            <w:tcW w:w="6030" w:type="dxa"/>
          </w:tcPr>
          <w:p w14:paraId="62E6291D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32C435C2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3,10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C4F2B25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6F1D8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935" w:rsidRPr="00D81524" w14:paraId="0F709D7D" w14:textId="77777777" w:rsidTr="00B91935">
        <w:trPr>
          <w:trHeight w:val="20"/>
        </w:trPr>
        <w:tc>
          <w:tcPr>
            <w:tcW w:w="6030" w:type="dxa"/>
          </w:tcPr>
          <w:p w14:paraId="553E504D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9B7F33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326BB094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1EA91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935" w:rsidRPr="00D81524" w14:paraId="528B5F4A" w14:textId="77777777" w:rsidTr="00B91935">
        <w:trPr>
          <w:trHeight w:val="161"/>
        </w:trPr>
        <w:tc>
          <w:tcPr>
            <w:tcW w:w="6030" w:type="dxa"/>
          </w:tcPr>
          <w:p w14:paraId="6E566B98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46AA65A" w14:textId="77777777" w:rsidR="00B91935" w:rsidRPr="00196E7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  <w:tc>
          <w:tcPr>
            <w:tcW w:w="180" w:type="dxa"/>
          </w:tcPr>
          <w:p w14:paraId="0A7C6F30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C24985" w14:textId="77777777" w:rsidR="00B91935" w:rsidRPr="001C4D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</w:tr>
      <w:tr w:rsidR="003F18DB" w:rsidRPr="00BF7F25" w14:paraId="45BD7950" w14:textId="77777777" w:rsidTr="00B91935">
        <w:trPr>
          <w:trHeight w:val="20"/>
        </w:trPr>
        <w:tc>
          <w:tcPr>
            <w:tcW w:w="6030" w:type="dxa"/>
          </w:tcPr>
          <w:p w14:paraId="700E0F8E" w14:textId="77777777" w:rsidR="003F18DB" w:rsidRPr="00BF7F25" w:rsidRDefault="003F18DB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77C10B" w14:textId="77777777" w:rsidR="003F18DB" w:rsidRPr="00BF7F25" w:rsidRDefault="003F18DB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B35AE5F" w14:textId="77777777" w:rsidR="003F18DB" w:rsidRPr="00BF7F25" w:rsidRDefault="003F18DB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56F3126" w14:textId="77777777" w:rsidR="003F18DB" w:rsidRPr="00BF7F25" w:rsidRDefault="003F18DB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91935" w:rsidRPr="00BF7F25" w14:paraId="1ED70266" w14:textId="77777777" w:rsidTr="00B91935">
        <w:trPr>
          <w:trHeight w:val="20"/>
        </w:trPr>
        <w:tc>
          <w:tcPr>
            <w:tcW w:w="6030" w:type="dxa"/>
          </w:tcPr>
          <w:p w14:paraId="47D369E8" w14:textId="77777777" w:rsidR="00B91935" w:rsidRPr="00BF7F2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F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เงินลงทุนทั่วไป</w:t>
            </w:r>
          </w:p>
        </w:tc>
        <w:tc>
          <w:tcPr>
            <w:tcW w:w="1530" w:type="dxa"/>
          </w:tcPr>
          <w:p w14:paraId="1492C2D3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48CE73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D24FBA7" w14:textId="77777777" w:rsidR="00B91935" w:rsidRPr="00BF7F2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91935" w:rsidRPr="00D81524" w14:paraId="684D0BBA" w14:textId="77777777" w:rsidTr="00B91935">
        <w:trPr>
          <w:trHeight w:val="20"/>
        </w:trPr>
        <w:tc>
          <w:tcPr>
            <w:tcW w:w="6030" w:type="dxa"/>
          </w:tcPr>
          <w:p w14:paraId="3983B688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0CFE5115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16,979</w:t>
            </w:r>
          </w:p>
        </w:tc>
        <w:tc>
          <w:tcPr>
            <w:tcW w:w="180" w:type="dxa"/>
          </w:tcPr>
          <w:p w14:paraId="137945A8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E720C42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</w:tr>
      <w:tr w:rsidR="00B91935" w:rsidRPr="00D81524" w14:paraId="6BEDB5F9" w14:textId="77777777" w:rsidTr="00B91935">
        <w:trPr>
          <w:trHeight w:val="20"/>
        </w:trPr>
        <w:tc>
          <w:tcPr>
            <w:tcW w:w="6030" w:type="dxa"/>
          </w:tcPr>
          <w:p w14:paraId="6EC7D0E9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02A65B88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121EA3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92E2FD5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935" w:rsidRPr="00D81524" w14:paraId="662520CE" w14:textId="77777777" w:rsidTr="00B91935">
        <w:trPr>
          <w:trHeight w:val="20"/>
        </w:trPr>
        <w:tc>
          <w:tcPr>
            <w:tcW w:w="6030" w:type="dxa"/>
          </w:tcPr>
          <w:p w14:paraId="196B091F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A49A0E3" w14:textId="77777777" w:rsidR="00B91935" w:rsidRPr="00196E7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7,974</w:t>
            </w:r>
          </w:p>
        </w:tc>
        <w:tc>
          <w:tcPr>
            <w:tcW w:w="180" w:type="dxa"/>
          </w:tcPr>
          <w:p w14:paraId="35ADE7E7" w14:textId="77777777" w:rsidR="00B91935" w:rsidRPr="00983C0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64EAD" w14:textId="77777777" w:rsidR="00B91935" w:rsidRPr="001C4D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7,886</w:t>
            </w:r>
          </w:p>
        </w:tc>
      </w:tr>
      <w:tr w:rsidR="00B91935" w:rsidRPr="00DB10EC" w14:paraId="79A5B267" w14:textId="77777777" w:rsidTr="00B91935">
        <w:trPr>
          <w:trHeight w:val="20"/>
        </w:trPr>
        <w:tc>
          <w:tcPr>
            <w:tcW w:w="6030" w:type="dxa"/>
          </w:tcPr>
          <w:p w14:paraId="396876A6" w14:textId="77777777" w:rsidR="00B91935" w:rsidRPr="00DB10E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9C82C9" w14:textId="77777777" w:rsidR="00B91935" w:rsidRPr="00DB10E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5259F9" w14:textId="77777777" w:rsidR="00B91935" w:rsidRPr="00DB10EC" w:rsidRDefault="00B91935" w:rsidP="00B919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527029" w14:textId="77777777" w:rsidR="00B91935" w:rsidRPr="00DB10EC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  <w:tab w:val="decimal" w:pos="16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1935" w:rsidRPr="00D81524" w14:paraId="06B7E7AC" w14:textId="77777777" w:rsidTr="00B91935">
        <w:trPr>
          <w:trHeight w:val="20"/>
        </w:trPr>
        <w:tc>
          <w:tcPr>
            <w:tcW w:w="6030" w:type="dxa"/>
          </w:tcPr>
          <w:p w14:paraId="64BA0DA1" w14:textId="77777777" w:rsidR="00B91935" w:rsidRPr="002022E8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0A9CF33" w14:textId="77777777" w:rsidR="00B91935" w:rsidRPr="00196E7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1,836,992</w:t>
            </w:r>
          </w:p>
        </w:tc>
        <w:tc>
          <w:tcPr>
            <w:tcW w:w="180" w:type="dxa"/>
            <w:vAlign w:val="bottom"/>
          </w:tcPr>
          <w:p w14:paraId="1D7EBF15" w14:textId="77777777" w:rsidR="00B91935" w:rsidRPr="00983C0C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753D28" w14:textId="77777777" w:rsidR="00B91935" w:rsidRPr="00196E7D" w:rsidRDefault="00B91935" w:rsidP="0060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1,836,904</w:t>
            </w:r>
          </w:p>
        </w:tc>
      </w:tr>
    </w:tbl>
    <w:p w14:paraId="54A19F16" w14:textId="77777777" w:rsidR="007E7666" w:rsidRPr="00C2554B" w:rsidRDefault="007E7666" w:rsidP="00D55E6A">
      <w:pPr>
        <w:rPr>
          <w:sz w:val="30"/>
          <w:szCs w:val="30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900"/>
        <w:gridCol w:w="1440"/>
      </w:tblGrid>
      <w:tr w:rsidR="00540837" w:rsidRPr="00F44503" w14:paraId="1E16EF6B" w14:textId="77777777" w:rsidTr="00601DAB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7E7F7C7E" w14:textId="77777777" w:rsidR="00540837" w:rsidRPr="002A4982" w:rsidRDefault="00540837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D7E37C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440" w:type="dxa"/>
          </w:tcPr>
          <w:p w14:paraId="243EF3AD" w14:textId="6B5610EF" w:rsidR="00540837" w:rsidRPr="00F44503" w:rsidRDefault="00540837" w:rsidP="00540837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cs/>
              </w:rPr>
            </w:pP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445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F3296" w:rsidRPr="00F44503" w14:paraId="0996BD5B" w14:textId="77777777" w:rsidTr="00601DAB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02C32B70" w14:textId="77777777" w:rsidR="00EF3296" w:rsidRPr="00F44503" w:rsidRDefault="00EF3296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6618C5" w14:textId="77777777" w:rsidR="00EF3296" w:rsidRPr="00F44503" w:rsidRDefault="00EF3296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440" w:type="dxa"/>
          </w:tcPr>
          <w:p w14:paraId="2BD0F012" w14:textId="26EDD955" w:rsidR="00EF3296" w:rsidRPr="00F44503" w:rsidRDefault="00EF3296" w:rsidP="008D0510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>2563</w:t>
            </w:r>
          </w:p>
        </w:tc>
      </w:tr>
      <w:tr w:rsidR="00540837" w:rsidRPr="00F44503" w14:paraId="17BC1AAF" w14:textId="77777777" w:rsidTr="00601DAB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3BEF2621" w14:textId="77777777" w:rsidR="00540837" w:rsidRPr="00F44503" w:rsidRDefault="00540837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96915C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440" w:type="dxa"/>
          </w:tcPr>
          <w:p w14:paraId="0B535A4E" w14:textId="62E3985B" w:rsidR="00540837" w:rsidRPr="00F44503" w:rsidRDefault="00540837" w:rsidP="00540837">
            <w:pPr>
              <w:pStyle w:val="NormalLatinAngsanaNew"/>
              <w:tabs>
                <w:tab w:val="clear" w:pos="1224"/>
                <w:tab w:val="decimal" w:pos="970"/>
              </w:tabs>
              <w:jc w:val="center"/>
            </w:pPr>
            <w:r w:rsidRPr="00F44503">
              <w:rPr>
                <w:rFonts w:hint="cs"/>
                <w:cs/>
                <w:lang w:bidi="th-TH"/>
              </w:rPr>
              <w:t>มูลค่ายุติธรรม</w:t>
            </w:r>
          </w:p>
        </w:tc>
      </w:tr>
      <w:tr w:rsidR="00540837" w:rsidRPr="00F44503" w14:paraId="19EDF927" w14:textId="77777777" w:rsidTr="00601DAB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71BB915D" w14:textId="77777777" w:rsidR="00540837" w:rsidRPr="00F44503" w:rsidRDefault="00540837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C48D7A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440" w:type="dxa"/>
          </w:tcPr>
          <w:p w14:paraId="6674625A" w14:textId="27FEDD69" w:rsidR="00540837" w:rsidRPr="00F44503" w:rsidRDefault="00540837" w:rsidP="0054083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540837" w:rsidRPr="00F44503" w14:paraId="424FA529" w14:textId="77777777" w:rsidTr="00601DAB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22A9C11F" w14:textId="77777777" w:rsidR="00540837" w:rsidRPr="008E6614" w:rsidRDefault="00540837" w:rsidP="00CB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6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5B17A18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440" w:type="dxa"/>
          </w:tcPr>
          <w:p w14:paraId="702E7BC8" w14:textId="77777777" w:rsidR="00540837" w:rsidRPr="00F44503" w:rsidRDefault="00540837" w:rsidP="00B754B0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540837" w:rsidRPr="00F44503" w14:paraId="2386BBE1" w14:textId="77777777" w:rsidTr="00601DAB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047FF954" w14:textId="1AC582D6" w:rsidR="00540837" w:rsidRPr="00F44503" w:rsidRDefault="00540837" w:rsidP="00CB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5CC46A26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7629253E" w14:textId="77777777" w:rsidR="00540837" w:rsidRPr="00F44503" w:rsidRDefault="00540837" w:rsidP="00B754B0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3529FB" w:rsidRPr="00F44503" w14:paraId="2C818334" w14:textId="77777777" w:rsidTr="00601DAB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02E26010" w14:textId="5936D390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59253D0F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04A441EB" w14:textId="27DFFD81" w:rsidR="003529FB" w:rsidRPr="00F44503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13,597,189</w:t>
            </w:r>
          </w:p>
        </w:tc>
      </w:tr>
      <w:tr w:rsidR="003529FB" w:rsidRPr="00F44503" w14:paraId="0C0C4087" w14:textId="77777777" w:rsidTr="00601DAB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08C82A5E" w14:textId="1FD4DA63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19E8B8EB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100ADEA6" w14:textId="570D18C0" w:rsidR="003529FB" w:rsidRPr="00F44503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10,552</w:t>
            </w:r>
          </w:p>
        </w:tc>
      </w:tr>
      <w:tr w:rsidR="003529FB" w:rsidRPr="00F44503" w14:paraId="71B3F2A9" w14:textId="77777777" w:rsidTr="00601DAB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43FED411" w14:textId="71FFB59C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ตราสารทุนในความต้องการของตลาดในประเทศ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6846CE4E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7F65712E" w14:textId="5B613935" w:rsidR="003529FB" w:rsidRPr="00F44503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2,137,72</w:t>
            </w:r>
            <w:r w:rsidR="00624C77">
              <w:t>9</w:t>
            </w:r>
          </w:p>
        </w:tc>
      </w:tr>
      <w:tr w:rsidR="003529FB" w:rsidRPr="00F44503" w14:paraId="7342060F" w14:textId="77777777" w:rsidTr="00601DAB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7611874C" w14:textId="4F0D3909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7F49A6AF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8C7A70" w14:textId="14C1D7AD" w:rsidR="003529FB" w:rsidRPr="00F44503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(13,553,939)</w:t>
            </w:r>
          </w:p>
        </w:tc>
      </w:tr>
      <w:tr w:rsidR="003529FB" w:rsidRPr="00F44503" w14:paraId="2CD00DD4" w14:textId="77777777" w:rsidTr="00601DAB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6E759F83" w14:textId="04368765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3017348D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47C152" w14:textId="6B7BB4F4" w:rsidR="003529FB" w:rsidRPr="003529FB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3529FB">
              <w:rPr>
                <w:b/>
                <w:bCs/>
              </w:rPr>
              <w:t>2,191,531</w:t>
            </w:r>
          </w:p>
        </w:tc>
      </w:tr>
      <w:tr w:rsidR="005D5796" w:rsidRPr="00D73EFB" w14:paraId="222F02D9" w14:textId="77777777" w:rsidTr="00601DAB">
        <w:trPr>
          <w:cantSplit/>
          <w:trHeight w:val="217"/>
        </w:trPr>
        <w:tc>
          <w:tcPr>
            <w:tcW w:w="6840" w:type="dxa"/>
            <w:tcBorders>
              <w:top w:val="nil"/>
              <w:bottom w:val="nil"/>
            </w:tcBorders>
            <w:shd w:val="clear" w:color="auto" w:fill="auto"/>
          </w:tcPr>
          <w:p w14:paraId="776391C3" w14:textId="77777777" w:rsidR="005D5796" w:rsidRPr="00D73EFB" w:rsidRDefault="005D5796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1DBDD80" w14:textId="77777777" w:rsidR="005D5796" w:rsidRPr="00D73EFB" w:rsidRDefault="005D5796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CD547D" w14:textId="77777777" w:rsidR="005D5796" w:rsidRPr="00D73EFB" w:rsidRDefault="005D5796" w:rsidP="00601DAB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</w:tr>
      <w:tr w:rsidR="00540837" w:rsidRPr="00F44503" w14:paraId="0996BDE5" w14:textId="77777777" w:rsidTr="00601DAB">
        <w:trPr>
          <w:cantSplit/>
          <w:trHeight w:val="177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0B752176" w14:textId="7F19AC79" w:rsidR="00540837" w:rsidRPr="00F44503" w:rsidRDefault="00540837" w:rsidP="00F4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3C57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D2378C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3A9F131" w14:textId="77777777" w:rsidR="00540837" w:rsidRPr="00F44503" w:rsidRDefault="00540837" w:rsidP="00601DAB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</w:tr>
      <w:tr w:rsidR="003529FB" w:rsidRPr="00F44503" w14:paraId="673D020F" w14:textId="77777777" w:rsidTr="00601DAB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0C11EED1" w14:textId="56E232E0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900" w:type="dxa"/>
            <w:tcBorders>
              <w:bottom w:val="nil"/>
            </w:tcBorders>
          </w:tcPr>
          <w:p w14:paraId="1E00D40B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20D35A54" w14:textId="503A6EB3" w:rsidR="003529FB" w:rsidRPr="00C36061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  <w:r w:rsidRPr="006915C5">
              <w:t>39,39</w:t>
            </w:r>
            <w:r w:rsidR="00541E26">
              <w:t>6</w:t>
            </w:r>
          </w:p>
        </w:tc>
      </w:tr>
      <w:tr w:rsidR="003529FB" w:rsidRPr="00F44503" w14:paraId="2514F2E7" w14:textId="77777777" w:rsidTr="00601DAB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76FFAC8A" w14:textId="02C5B491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62774AA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B356C8" w14:textId="101BE5FA" w:rsidR="003529FB" w:rsidRPr="000D2B11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0D2B11">
              <w:rPr>
                <w:b/>
                <w:bCs/>
              </w:rPr>
              <w:t>39,39</w:t>
            </w:r>
            <w:r w:rsidR="00541E26" w:rsidRPr="000D2B11">
              <w:rPr>
                <w:b/>
                <w:bCs/>
              </w:rPr>
              <w:t>6</w:t>
            </w:r>
          </w:p>
        </w:tc>
      </w:tr>
      <w:tr w:rsidR="003529FB" w:rsidRPr="00F44503" w14:paraId="3293847F" w14:textId="77777777" w:rsidTr="00601DAB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52C34AE6" w14:textId="7193D0F2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222F6E40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A55AA7" w14:textId="17D8D167" w:rsidR="003529FB" w:rsidRPr="003529FB" w:rsidRDefault="003529FB" w:rsidP="00601DAB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3529FB">
              <w:rPr>
                <w:b/>
                <w:bCs/>
              </w:rPr>
              <w:t>2,230,927</w:t>
            </w:r>
          </w:p>
        </w:tc>
      </w:tr>
      <w:tr w:rsidR="004B56A2" w:rsidRPr="00AC485E" w14:paraId="6E2992E2" w14:textId="77777777" w:rsidTr="00601DAB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4D1AC049" w14:textId="77777777" w:rsidR="004B56A2" w:rsidRPr="00AC485E" w:rsidRDefault="004B56A2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64FA1D0" w14:textId="77777777" w:rsidR="004B56A2" w:rsidRPr="00AC485E" w:rsidRDefault="004B56A2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7FF749E" w14:textId="77777777" w:rsidR="004B56A2" w:rsidRPr="00AC485E" w:rsidRDefault="004B56A2" w:rsidP="00601DAB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</w:pPr>
          </w:p>
        </w:tc>
      </w:tr>
      <w:tr w:rsidR="00E67728" w:rsidRPr="00F44503" w14:paraId="3E45A406" w14:textId="77777777" w:rsidTr="00601DAB">
        <w:trPr>
          <w:cantSplit/>
          <w:trHeight w:val="177"/>
        </w:trPr>
        <w:tc>
          <w:tcPr>
            <w:tcW w:w="6840" w:type="dxa"/>
            <w:tcBorders>
              <w:top w:val="nil"/>
              <w:bottom w:val="nil"/>
            </w:tcBorders>
            <w:shd w:val="clear" w:color="auto" w:fill="auto"/>
          </w:tcPr>
          <w:p w14:paraId="385DB062" w14:textId="77777777" w:rsidR="00E67728" w:rsidRPr="001542D1" w:rsidRDefault="00E67728" w:rsidP="00CB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446761" w14:textId="77777777" w:rsidR="00E67728" w:rsidRPr="00F44503" w:rsidRDefault="00E67728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43EF4E4" w14:textId="77777777" w:rsidR="00E67728" w:rsidRPr="00F44503" w:rsidRDefault="00E67728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540837" w:rsidRPr="00F44503" w14:paraId="74E3D1BE" w14:textId="77777777" w:rsidTr="00601DAB">
        <w:trPr>
          <w:cantSplit/>
          <w:trHeight w:val="177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6CB1B140" w14:textId="6D3B0511" w:rsidR="00540837" w:rsidRPr="001542D1" w:rsidRDefault="00540837" w:rsidP="00CB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42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088540ED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</w:tcBorders>
          </w:tcPr>
          <w:p w14:paraId="7B1878EB" w14:textId="77777777" w:rsidR="00540837" w:rsidRPr="00F44503" w:rsidRDefault="00540837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540837" w:rsidRPr="00F44503" w14:paraId="7ABFCCE7" w14:textId="77777777" w:rsidTr="00601DAB">
        <w:trPr>
          <w:cantSplit/>
          <w:trHeight w:val="177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2DA2F19D" w14:textId="7C915D01" w:rsidR="00540837" w:rsidRPr="00F44503" w:rsidRDefault="00540837" w:rsidP="00D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4F580F" w14:textId="77777777" w:rsidR="00540837" w:rsidRPr="00F44503" w:rsidRDefault="00540837" w:rsidP="001574CA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F1F138" w14:textId="77777777" w:rsidR="00540837" w:rsidRPr="00F44503" w:rsidRDefault="00540837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3529FB" w:rsidRPr="00F44503" w14:paraId="67A81766" w14:textId="77777777" w:rsidTr="00601DAB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51A0442C" w14:textId="1A3377B8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91CCF0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46FFF75" w14:textId="63008C0E" w:rsidR="003529FB" w:rsidRPr="00F44503" w:rsidRDefault="003529FB" w:rsidP="00A72ED4">
            <w:pPr>
              <w:pStyle w:val="NormalLatinAngsanaNew"/>
              <w:tabs>
                <w:tab w:val="clear" w:pos="1224"/>
                <w:tab w:val="decimal" w:pos="1426"/>
              </w:tabs>
            </w:pPr>
            <w:r w:rsidRPr="00743121">
              <w:t>3,393</w:t>
            </w:r>
          </w:p>
        </w:tc>
      </w:tr>
      <w:tr w:rsidR="003529FB" w:rsidRPr="004B3232" w14:paraId="10D4F44C" w14:textId="77777777" w:rsidTr="00601DAB">
        <w:trPr>
          <w:cantSplit/>
          <w:trHeight w:val="91"/>
        </w:trPr>
        <w:tc>
          <w:tcPr>
            <w:tcW w:w="6840" w:type="dxa"/>
            <w:tcBorders>
              <w:top w:val="nil"/>
              <w:bottom w:val="nil"/>
            </w:tcBorders>
            <w:shd w:val="clear" w:color="auto" w:fill="auto"/>
          </w:tcPr>
          <w:p w14:paraId="6070EC65" w14:textId="12EEB84E" w:rsidR="003529FB" w:rsidRPr="00F44503" w:rsidRDefault="003529FB" w:rsidP="003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55D759" w14:textId="77777777" w:rsidR="003529FB" w:rsidRPr="00F44503" w:rsidRDefault="003529FB" w:rsidP="003529FB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3446D" w14:textId="2709D84B" w:rsidR="003529FB" w:rsidRPr="003529FB" w:rsidRDefault="003529FB" w:rsidP="003529FB">
            <w:pPr>
              <w:pStyle w:val="NormalLatinAngsanaNew"/>
              <w:tabs>
                <w:tab w:val="clear" w:pos="1224"/>
                <w:tab w:val="decimal" w:pos="1426"/>
              </w:tabs>
              <w:rPr>
                <w:b/>
                <w:bCs/>
                <w:sz w:val="20"/>
                <w:szCs w:val="20"/>
              </w:rPr>
            </w:pPr>
            <w:r w:rsidRPr="003529FB">
              <w:rPr>
                <w:b/>
                <w:bCs/>
              </w:rPr>
              <w:t>3,393</w:t>
            </w:r>
          </w:p>
        </w:tc>
      </w:tr>
    </w:tbl>
    <w:p w14:paraId="35DE733F" w14:textId="15AA7284" w:rsidR="004C6EC7" w:rsidRDefault="004C6EC7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630"/>
        <w:gridCol w:w="1710"/>
      </w:tblGrid>
      <w:tr w:rsidR="00BF7F25" w:rsidRPr="00F44503" w14:paraId="0F1A667F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240140C4" w14:textId="77777777" w:rsidR="00BF7F25" w:rsidRPr="002A4982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F1E5779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2A0EA69C" w14:textId="77777777" w:rsidR="00BF7F25" w:rsidRPr="00F44503" w:rsidRDefault="00BF7F25" w:rsidP="00604057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cs/>
              </w:rPr>
            </w:pP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445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F7F25" w:rsidRPr="00F44503" w14:paraId="7A8C9C1F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02DAD5FB" w14:textId="77777777" w:rsidR="00BF7F25" w:rsidRPr="00F44503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04FA85F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2AFB021B" w14:textId="727A1E86" w:rsidR="00BF7F25" w:rsidRPr="00F44503" w:rsidRDefault="008D0510" w:rsidP="0022307C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>2563</w:t>
            </w:r>
          </w:p>
        </w:tc>
      </w:tr>
      <w:tr w:rsidR="00BF7F25" w:rsidRPr="00F44503" w14:paraId="4FE02EB7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7F4E5B0D" w14:textId="77777777" w:rsidR="00BF7F25" w:rsidRPr="00F44503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C08036C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5A783042" w14:textId="5A23DBE6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970"/>
              </w:tabs>
              <w:jc w:val="center"/>
              <w:rPr>
                <w:cs/>
              </w:rPr>
            </w:pPr>
            <w:r>
              <w:rPr>
                <w:rFonts w:hint="cs"/>
                <w:cs/>
                <w:lang w:bidi="th-TH"/>
              </w:rPr>
              <w:t>ราคาทุนตัดจำหน่าย</w:t>
            </w:r>
          </w:p>
        </w:tc>
      </w:tr>
      <w:tr w:rsidR="00BF7F25" w:rsidRPr="00F44503" w14:paraId="12F2E5C2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666CFB0B" w14:textId="77777777" w:rsidR="00BF7F25" w:rsidRPr="00F44503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DE7C9A8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40302B1E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BF7F25" w:rsidRPr="00E3247D" w14:paraId="42CBCE60" w14:textId="77777777" w:rsidTr="00604057">
        <w:trPr>
          <w:cantSplit/>
          <w:trHeight w:val="91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3D004884" w14:textId="77777777" w:rsidR="00BF7F25" w:rsidRPr="00E3247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3B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EEAB26A" w14:textId="77777777" w:rsidR="00BF7F25" w:rsidRPr="00E3247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CCB6AC5" w14:textId="77777777" w:rsidR="00BF7F25" w:rsidRPr="00E3247D" w:rsidRDefault="00BF7F25" w:rsidP="00604057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</w:tr>
      <w:tr w:rsidR="00BF7F25" w:rsidRPr="002732FD" w14:paraId="3DE27CE1" w14:textId="77777777" w:rsidTr="00604057">
        <w:trPr>
          <w:cantSplit/>
          <w:trHeight w:val="91"/>
        </w:trPr>
        <w:tc>
          <w:tcPr>
            <w:tcW w:w="6840" w:type="dxa"/>
            <w:shd w:val="clear" w:color="auto" w:fill="auto"/>
          </w:tcPr>
          <w:p w14:paraId="1FB9054E" w14:textId="77777777" w:rsidR="00BF7F25" w:rsidRPr="002732F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>เงินฝ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80D3F4E" w14:textId="77777777" w:rsidR="00BF7F25" w:rsidRPr="002732F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F424F21" w14:textId="332823F3" w:rsidR="00BF7F25" w:rsidRPr="002732FD" w:rsidRDefault="00B03EF1" w:rsidP="00A72ED4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  <w:r w:rsidRPr="00B03EF1">
              <w:rPr>
                <w:rFonts w:hint="cs"/>
                <w:lang w:val="en-US" w:bidi="th-TH"/>
              </w:rPr>
              <w:t>300</w:t>
            </w:r>
            <w:r w:rsidR="00C14886">
              <w:rPr>
                <w:lang w:val="en-US" w:bidi="th-TH"/>
              </w:rPr>
              <w:t>,000</w:t>
            </w:r>
          </w:p>
        </w:tc>
      </w:tr>
      <w:tr w:rsidR="00BF7F25" w:rsidRPr="002732FD" w14:paraId="3F6F462F" w14:textId="77777777" w:rsidTr="00604057">
        <w:trPr>
          <w:cantSplit/>
          <w:trHeight w:val="91"/>
        </w:trPr>
        <w:tc>
          <w:tcPr>
            <w:tcW w:w="6840" w:type="dxa"/>
            <w:shd w:val="clear" w:color="auto" w:fill="auto"/>
          </w:tcPr>
          <w:p w14:paraId="34DDA00D" w14:textId="77777777" w:rsidR="00BF7F25" w:rsidRPr="001A3AE6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3A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551E42C" w14:textId="77777777" w:rsidR="00BF7F25" w:rsidRPr="002732F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1AB3079" w14:textId="302EA2EA" w:rsidR="00BF7F25" w:rsidRPr="002732FD" w:rsidRDefault="00C14886" w:rsidP="00A72ED4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  <w:r>
              <w:t>(300,000)</w:t>
            </w:r>
          </w:p>
        </w:tc>
      </w:tr>
      <w:tr w:rsidR="00BF7F25" w:rsidRPr="004B3232" w14:paraId="3DD32837" w14:textId="77777777" w:rsidTr="00604057">
        <w:trPr>
          <w:cantSplit/>
          <w:trHeight w:val="91"/>
        </w:trPr>
        <w:tc>
          <w:tcPr>
            <w:tcW w:w="6840" w:type="dxa"/>
            <w:shd w:val="clear" w:color="auto" w:fill="auto"/>
          </w:tcPr>
          <w:p w14:paraId="02CD5DD6" w14:textId="77777777" w:rsidR="00BF7F25" w:rsidRPr="002732F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2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รวมเงินลงทุนตามวิธีราคาทุนตัดจำหน่าย</w:t>
            </w:r>
            <w:r w:rsidRPr="00273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B9581A2" w14:textId="77777777" w:rsidR="00BF7F25" w:rsidRPr="002732F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19AE1BE" w14:textId="082CC59A" w:rsidR="00BF7F25" w:rsidRPr="002732FD" w:rsidRDefault="00C14886" w:rsidP="00D14132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-</w:t>
            </w:r>
          </w:p>
        </w:tc>
      </w:tr>
      <w:tr w:rsidR="00BF7F25" w:rsidRPr="004B3232" w14:paraId="1157980D" w14:textId="77777777" w:rsidTr="00604057">
        <w:trPr>
          <w:cantSplit/>
          <w:trHeight w:val="91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68BA98ED" w14:textId="77777777" w:rsidR="00BF7F25" w:rsidRPr="00254DD6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98998DC" w14:textId="77777777" w:rsidR="00BF7F25" w:rsidRPr="00254DD6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  <w:highlight w:val="cy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0EBA04D2" w14:textId="77777777" w:rsidR="00BF7F25" w:rsidRPr="00254DD6" w:rsidRDefault="00BF7F25" w:rsidP="00D14132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</w:tr>
      <w:tr w:rsidR="00BF7F25" w:rsidRPr="004B3232" w14:paraId="19EEF2B6" w14:textId="77777777" w:rsidTr="00604057">
        <w:trPr>
          <w:cantSplit/>
          <w:trHeight w:val="91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6870E132" w14:textId="5625FB4E" w:rsidR="00BF7F25" w:rsidRPr="00F44503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D7C1707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double" w:sz="4" w:space="0" w:color="auto"/>
            </w:tcBorders>
          </w:tcPr>
          <w:p w14:paraId="2C8C358B" w14:textId="10844777" w:rsidR="00BF7F25" w:rsidRPr="005D5796" w:rsidRDefault="00C14886" w:rsidP="001900C1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  <w:r w:rsidRPr="00C14886">
              <w:rPr>
                <w:b/>
                <w:bCs/>
              </w:rPr>
              <w:t>2,234,320</w:t>
            </w:r>
          </w:p>
        </w:tc>
      </w:tr>
    </w:tbl>
    <w:p w14:paraId="4A438AD9" w14:textId="30A20DB1" w:rsidR="00E67728" w:rsidRDefault="00E67728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80"/>
        <w:gridCol w:w="1440"/>
      </w:tblGrid>
      <w:tr w:rsidR="00EA0C81" w:rsidRPr="00D81524" w14:paraId="2BC1C5C8" w14:textId="77777777" w:rsidTr="001C4DE8">
        <w:trPr>
          <w:trHeight w:val="20"/>
          <w:tblHeader/>
        </w:trPr>
        <w:tc>
          <w:tcPr>
            <w:tcW w:w="6030" w:type="dxa"/>
          </w:tcPr>
          <w:p w14:paraId="6AEDEFA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510ACCB" w14:textId="3D9ADC87" w:rsidR="00EA0C81" w:rsidRPr="001F0E13" w:rsidRDefault="00EA0C81" w:rsidP="00EF329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85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EA0C81" w:rsidRPr="00D81524" w14:paraId="5F86BEE2" w14:textId="77777777" w:rsidTr="001C4DE8">
        <w:trPr>
          <w:trHeight w:val="20"/>
          <w:tblHeader/>
        </w:trPr>
        <w:tc>
          <w:tcPr>
            <w:tcW w:w="6030" w:type="dxa"/>
          </w:tcPr>
          <w:p w14:paraId="43CD61EC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9327386" w14:textId="410B62F8" w:rsidR="00EA0C81" w:rsidRPr="002022E8" w:rsidRDefault="00EA0C81" w:rsidP="00EF329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A0C81" w:rsidRPr="00D81524" w14:paraId="6DDF2A64" w14:textId="77777777" w:rsidTr="001C4DE8">
        <w:trPr>
          <w:trHeight w:val="182"/>
          <w:tblHeader/>
        </w:trPr>
        <w:tc>
          <w:tcPr>
            <w:tcW w:w="6030" w:type="dxa"/>
          </w:tcPr>
          <w:p w14:paraId="56B1A59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2B6B92" w14:textId="4F6399F3" w:rsidR="00EA0C81" w:rsidRPr="002022E8" w:rsidRDefault="001C4DE8" w:rsidP="00EF3296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34CAC3B0" w14:textId="77777777" w:rsidR="00EA0C81" w:rsidRPr="002022E8" w:rsidRDefault="00EA0C81" w:rsidP="00EF3296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C21652" w14:textId="77777777" w:rsidR="00EA0C81" w:rsidRPr="002022E8" w:rsidRDefault="00EA0C81" w:rsidP="00EF3296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0765D" w:rsidRPr="00D81524" w14:paraId="40B5D592" w14:textId="77777777" w:rsidTr="001C4DE8">
        <w:trPr>
          <w:trHeight w:val="20"/>
          <w:tblHeader/>
        </w:trPr>
        <w:tc>
          <w:tcPr>
            <w:tcW w:w="6030" w:type="dxa"/>
          </w:tcPr>
          <w:p w14:paraId="5A0CAF4B" w14:textId="77777777" w:rsidR="0060765D" w:rsidRPr="002022E8" w:rsidRDefault="0060765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3CDFED3" w14:textId="7A43AF4A" w:rsidR="0060765D" w:rsidRPr="0060765D" w:rsidRDefault="0060765D" w:rsidP="006076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7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0C81" w:rsidRPr="00604057" w14:paraId="481CF70E" w14:textId="77777777" w:rsidTr="001C4DE8">
        <w:trPr>
          <w:trHeight w:val="20"/>
        </w:trPr>
        <w:tc>
          <w:tcPr>
            <w:tcW w:w="6030" w:type="dxa"/>
          </w:tcPr>
          <w:p w14:paraId="256A4008" w14:textId="77777777" w:rsidR="00EA0C81" w:rsidRPr="00604057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530" w:type="dxa"/>
          </w:tcPr>
          <w:p w14:paraId="78273690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3653358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6F625B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0C81" w:rsidRPr="00D81524" w14:paraId="41ACDC91" w14:textId="77777777" w:rsidTr="001C4DE8">
        <w:trPr>
          <w:trHeight w:val="20"/>
        </w:trPr>
        <w:tc>
          <w:tcPr>
            <w:tcW w:w="6030" w:type="dxa"/>
          </w:tcPr>
          <w:p w14:paraId="1A3E9E31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6F4789ED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1,740,961</w:t>
            </w:r>
          </w:p>
        </w:tc>
        <w:tc>
          <w:tcPr>
            <w:tcW w:w="180" w:type="dxa"/>
          </w:tcPr>
          <w:p w14:paraId="268337EB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04FEBA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1,599,487</w:t>
            </w:r>
          </w:p>
        </w:tc>
      </w:tr>
      <w:tr w:rsidR="00EA0C81" w:rsidRPr="00D81524" w14:paraId="76B6DD96" w14:textId="77777777" w:rsidTr="001C4DE8">
        <w:trPr>
          <w:trHeight w:val="20"/>
        </w:trPr>
        <w:tc>
          <w:tcPr>
            <w:tcW w:w="6030" w:type="dxa"/>
          </w:tcPr>
          <w:p w14:paraId="1F968CF5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30" w:type="dxa"/>
          </w:tcPr>
          <w:p w14:paraId="6DAA4428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7,234,467</w:t>
            </w:r>
          </w:p>
        </w:tc>
        <w:tc>
          <w:tcPr>
            <w:tcW w:w="180" w:type="dxa"/>
          </w:tcPr>
          <w:p w14:paraId="3805925E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CCDFEA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7,268,07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0C81" w:rsidRPr="00D81524" w14:paraId="027D1C7C" w14:textId="77777777" w:rsidTr="001C4DE8">
        <w:trPr>
          <w:trHeight w:val="20"/>
        </w:trPr>
        <w:tc>
          <w:tcPr>
            <w:tcW w:w="6030" w:type="dxa"/>
          </w:tcPr>
          <w:p w14:paraId="605FAB91" w14:textId="19487D91" w:rsidR="00EA0C81" w:rsidRPr="002022E8" w:rsidRDefault="00604057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EA0C81"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5145BF0E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(107,865)</w:t>
            </w:r>
          </w:p>
        </w:tc>
        <w:tc>
          <w:tcPr>
            <w:tcW w:w="180" w:type="dxa"/>
          </w:tcPr>
          <w:p w14:paraId="7BBF4CB5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EEA6AC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C81" w:rsidRPr="00D81524" w14:paraId="74965E03" w14:textId="77777777" w:rsidTr="001C4DE8">
        <w:trPr>
          <w:trHeight w:val="60"/>
        </w:trPr>
        <w:tc>
          <w:tcPr>
            <w:tcW w:w="6030" w:type="dxa"/>
          </w:tcPr>
          <w:p w14:paraId="14BA683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30" w:type="dxa"/>
          </w:tcPr>
          <w:p w14:paraId="4E3D9F90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  <w:tc>
          <w:tcPr>
            <w:tcW w:w="180" w:type="dxa"/>
          </w:tcPr>
          <w:p w14:paraId="2D1F3905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DB4943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</w:tr>
      <w:tr w:rsidR="00EA0C81" w:rsidRPr="00D81524" w14:paraId="4CE47BBC" w14:textId="77777777" w:rsidTr="001C4DE8">
        <w:trPr>
          <w:trHeight w:val="20"/>
        </w:trPr>
        <w:tc>
          <w:tcPr>
            <w:tcW w:w="6030" w:type="dxa"/>
          </w:tcPr>
          <w:p w14:paraId="47A18EA7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EA765C" w14:textId="77777777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  <w:tc>
          <w:tcPr>
            <w:tcW w:w="180" w:type="dxa"/>
          </w:tcPr>
          <w:p w14:paraId="0CCB6B29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ABF29" w14:textId="77777777" w:rsidR="00EA0C81" w:rsidRPr="001C4DE8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</w:tr>
      <w:tr w:rsidR="00A92F90" w:rsidRPr="00AC485E" w14:paraId="30B26D39" w14:textId="77777777" w:rsidTr="001C4DE8">
        <w:trPr>
          <w:trHeight w:val="20"/>
        </w:trPr>
        <w:tc>
          <w:tcPr>
            <w:tcW w:w="6030" w:type="dxa"/>
          </w:tcPr>
          <w:p w14:paraId="4D95629E" w14:textId="77777777" w:rsidR="00A92F90" w:rsidRPr="00AC485E" w:rsidRDefault="00A92F90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6F52E6C" w14:textId="77777777" w:rsidR="00A92F90" w:rsidRPr="00AC485E" w:rsidRDefault="00A92F90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702DC12" w14:textId="77777777" w:rsidR="00A92F90" w:rsidRPr="00AC485E" w:rsidRDefault="00A92F90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C17BAE" w14:textId="77777777" w:rsidR="00A92F90" w:rsidRPr="00AC485E" w:rsidRDefault="00A92F90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0C81" w:rsidRPr="00604057" w14:paraId="23C27137" w14:textId="77777777" w:rsidTr="001C4DE8">
        <w:trPr>
          <w:trHeight w:val="20"/>
        </w:trPr>
        <w:tc>
          <w:tcPr>
            <w:tcW w:w="6030" w:type="dxa"/>
          </w:tcPr>
          <w:p w14:paraId="40C0AF2A" w14:textId="77777777" w:rsidR="00EA0C81" w:rsidRPr="00604057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30" w:type="dxa"/>
          </w:tcPr>
          <w:p w14:paraId="3B0CB40D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1642FBC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883769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0C81" w:rsidRPr="00D81524" w14:paraId="6724EEDD" w14:textId="77777777" w:rsidTr="001C4DE8">
        <w:trPr>
          <w:trHeight w:val="20"/>
        </w:trPr>
        <w:tc>
          <w:tcPr>
            <w:tcW w:w="6030" w:type="dxa"/>
          </w:tcPr>
          <w:p w14:paraId="757E1C0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02070D19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18,94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638E1A9F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A03BD9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20,600</w:t>
            </w:r>
          </w:p>
        </w:tc>
      </w:tr>
      <w:tr w:rsidR="00EA0C81" w:rsidRPr="00D81524" w14:paraId="215674CB" w14:textId="77777777" w:rsidTr="001C4DE8">
        <w:trPr>
          <w:trHeight w:val="20"/>
        </w:trPr>
        <w:tc>
          <w:tcPr>
            <w:tcW w:w="6030" w:type="dxa"/>
          </w:tcPr>
          <w:p w14:paraId="0EEC77DE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20BF427D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3,10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46669C8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F51C96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C81" w:rsidRPr="00D81524" w14:paraId="01F6AFDA" w14:textId="77777777" w:rsidTr="001C4DE8">
        <w:trPr>
          <w:trHeight w:val="20"/>
        </w:trPr>
        <w:tc>
          <w:tcPr>
            <w:tcW w:w="6030" w:type="dxa"/>
          </w:tcPr>
          <w:p w14:paraId="0CCB6278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8D5D73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5746E608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F3B86A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C81" w:rsidRPr="00D81524" w14:paraId="2866D842" w14:textId="77777777" w:rsidTr="00D31EF4">
        <w:trPr>
          <w:trHeight w:val="161"/>
        </w:trPr>
        <w:tc>
          <w:tcPr>
            <w:tcW w:w="6030" w:type="dxa"/>
          </w:tcPr>
          <w:p w14:paraId="6FC4DC8A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E4D89A0" w14:textId="77777777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  <w:tc>
          <w:tcPr>
            <w:tcW w:w="180" w:type="dxa"/>
          </w:tcPr>
          <w:p w14:paraId="2FA5BAD5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FD5307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</w:tr>
      <w:tr w:rsidR="00604057" w:rsidRPr="00D81524" w14:paraId="0719A525" w14:textId="77777777" w:rsidTr="00756D1A">
        <w:trPr>
          <w:trHeight w:val="161"/>
        </w:trPr>
        <w:tc>
          <w:tcPr>
            <w:tcW w:w="6030" w:type="dxa"/>
          </w:tcPr>
          <w:p w14:paraId="0FD7BBF7" w14:textId="77777777" w:rsidR="00604057" w:rsidRPr="002022E8" w:rsidRDefault="00604057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252BEC8" w14:textId="77777777" w:rsidR="00604057" w:rsidRPr="00196E7D" w:rsidRDefault="00604057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DE682" w14:textId="77777777" w:rsidR="00604057" w:rsidRPr="00983C0C" w:rsidRDefault="00604057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30D99F" w14:textId="77777777" w:rsidR="00604057" w:rsidRPr="00983C0C" w:rsidRDefault="00604057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0C81" w:rsidRPr="00604057" w14:paraId="46C207DF" w14:textId="77777777" w:rsidTr="00D31EF4">
        <w:trPr>
          <w:trHeight w:val="20"/>
        </w:trPr>
        <w:tc>
          <w:tcPr>
            <w:tcW w:w="6030" w:type="dxa"/>
          </w:tcPr>
          <w:p w14:paraId="05B0450C" w14:textId="77777777" w:rsidR="00EA0C81" w:rsidRPr="00604057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530" w:type="dxa"/>
          </w:tcPr>
          <w:p w14:paraId="56558DE9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B321876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E12129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0C81" w:rsidRPr="00D81524" w14:paraId="7A4E68E4" w14:textId="77777777" w:rsidTr="001C4DE8">
        <w:trPr>
          <w:trHeight w:val="20"/>
        </w:trPr>
        <w:tc>
          <w:tcPr>
            <w:tcW w:w="6030" w:type="dxa"/>
          </w:tcPr>
          <w:p w14:paraId="1CB4D805" w14:textId="77777777" w:rsidR="00EA0C81" w:rsidRPr="002022E8" w:rsidRDefault="00EA0C81" w:rsidP="00EA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60D001C5" w14:textId="118A8EB3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86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80" w:type="dxa"/>
          </w:tcPr>
          <w:p w14:paraId="26E0C71F" w14:textId="77777777" w:rsidR="00EA0C81" w:rsidRPr="00983C0C" w:rsidRDefault="00EA0C81" w:rsidP="00EA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843C0F6" w14:textId="47353EEA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EA0C81" w:rsidRPr="00D81524" w14:paraId="70326A7F" w14:textId="77777777" w:rsidTr="001C4DE8">
        <w:trPr>
          <w:trHeight w:val="20"/>
        </w:trPr>
        <w:tc>
          <w:tcPr>
            <w:tcW w:w="6030" w:type="dxa"/>
          </w:tcPr>
          <w:p w14:paraId="17930A13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F645C1" w14:textId="278F4D55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80" w:type="dxa"/>
          </w:tcPr>
          <w:p w14:paraId="48DEE88F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CA213" w14:textId="2345DA37" w:rsidR="00EA0C81" w:rsidRPr="00196E7D" w:rsidRDefault="00EA0C81" w:rsidP="0060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</w:tr>
      <w:tr w:rsidR="00EA0C81" w:rsidRPr="00DB10EC" w14:paraId="0766A8DE" w14:textId="77777777" w:rsidTr="001C4DE8">
        <w:trPr>
          <w:trHeight w:val="20"/>
        </w:trPr>
        <w:tc>
          <w:tcPr>
            <w:tcW w:w="6030" w:type="dxa"/>
          </w:tcPr>
          <w:p w14:paraId="592C81CC" w14:textId="77777777" w:rsidR="00EA0C81" w:rsidRPr="00DB10E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7C4C19" w14:textId="77777777" w:rsidR="00EA0C81" w:rsidRPr="00DB10E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01E85" w14:textId="77777777" w:rsidR="00EA0C81" w:rsidRPr="00DB10EC" w:rsidRDefault="00EA0C81" w:rsidP="00EF3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F9A12" w14:textId="77777777" w:rsidR="00EA0C81" w:rsidRPr="00DB10E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0C81" w:rsidRPr="00D81524" w14:paraId="6ABC0F7E" w14:textId="77777777" w:rsidTr="001C4DE8">
        <w:trPr>
          <w:trHeight w:val="20"/>
        </w:trPr>
        <w:tc>
          <w:tcPr>
            <w:tcW w:w="6030" w:type="dxa"/>
          </w:tcPr>
          <w:p w14:paraId="0868F7BC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DF4ABC8" w14:textId="211DBC66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  <w:r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80" w:type="dxa"/>
            <w:vAlign w:val="bottom"/>
          </w:tcPr>
          <w:p w14:paraId="6E6EF23E" w14:textId="77777777" w:rsidR="00EA0C81" w:rsidRPr="00983C0C" w:rsidRDefault="00EA0C81" w:rsidP="00EF32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502584" w14:textId="0387D7FF" w:rsidR="00EA0C81" w:rsidRPr="00196E7D" w:rsidRDefault="00EA0C81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,411</w:t>
            </w:r>
          </w:p>
        </w:tc>
      </w:tr>
    </w:tbl>
    <w:p w14:paraId="161266CA" w14:textId="77777777" w:rsidR="004C6EC7" w:rsidRPr="00E67728" w:rsidRDefault="004C6EC7" w:rsidP="00DC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24"/>
          <w:szCs w:val="24"/>
        </w:rPr>
      </w:pPr>
    </w:p>
    <w:p w14:paraId="5526A6CA" w14:textId="5D516166" w:rsidR="00DC4DCF" w:rsidRPr="00DC4DCF" w:rsidRDefault="00DC4DCF" w:rsidP="00DC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10.</w:t>
      </w:r>
      <w:r w:rsidR="00C3606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DC4D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กำไรที่ยังไม่เกิดขึ้นจากการเปลี่ยนแปลงมูลค่าเงินลงทุนที่รับรู้ในส่วนของเจ้าของ</w:t>
      </w:r>
    </w:p>
    <w:p w14:paraId="46D9825A" w14:textId="62E504E8" w:rsidR="00DC4DCF" w:rsidRPr="00E67728" w:rsidRDefault="00DC4DCF" w:rsidP="00DC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B91935" w:rsidRPr="00CF7ED9" w14:paraId="4DE212F0" w14:textId="77777777" w:rsidTr="00601DAB">
        <w:tc>
          <w:tcPr>
            <w:tcW w:w="6300" w:type="dxa"/>
          </w:tcPr>
          <w:p w14:paraId="41AC6490" w14:textId="77777777" w:rsidR="00B91935" w:rsidRPr="001C384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9ACB72" w14:textId="77777777" w:rsidR="00B91935" w:rsidRPr="00CF7ED9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67B93CF" w14:textId="77777777" w:rsidR="00B91935" w:rsidRPr="00CF7ED9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91935" w:rsidRPr="00CF7ED9" w14:paraId="44D55180" w14:textId="77777777" w:rsidTr="00601DAB">
        <w:tc>
          <w:tcPr>
            <w:tcW w:w="6300" w:type="dxa"/>
          </w:tcPr>
          <w:p w14:paraId="55EA4FF6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0A6616" w14:textId="77777777" w:rsidR="00B91935" w:rsidRPr="00CF7ED9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B2C0A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1935" w:rsidRPr="00CF7ED9" w14:paraId="0C362EEE" w14:textId="77777777" w:rsidTr="00601DAB">
        <w:tc>
          <w:tcPr>
            <w:tcW w:w="6300" w:type="dxa"/>
          </w:tcPr>
          <w:p w14:paraId="46A47B7C" w14:textId="1CD25CFC" w:rsidR="00B91935" w:rsidRPr="008755BA" w:rsidRDefault="003E58FC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755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755B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2F2211AD" w14:textId="77777777" w:rsidR="00B91935" w:rsidRPr="00CF7ED9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0CD437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</w:tr>
      <w:tr w:rsidR="00B91935" w:rsidRPr="00CF7ED9" w14:paraId="0B290A3E" w14:textId="77777777" w:rsidTr="00601DAB">
        <w:tc>
          <w:tcPr>
            <w:tcW w:w="6300" w:type="dxa"/>
          </w:tcPr>
          <w:p w14:paraId="15B317FC" w14:textId="3517600B" w:rsidR="00B91935" w:rsidRPr="008755BA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เปลี่ยนแปลงระหว่าง</w:t>
            </w:r>
            <w:r w:rsidR="0010149F" w:rsidRPr="008755B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ปี</w:t>
            </w:r>
            <w:r w:rsidRPr="008755B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</w:t>
            </w:r>
            <w:r w:rsidRPr="008755B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จากการตีราคา</w:t>
            </w:r>
          </w:p>
        </w:tc>
        <w:tc>
          <w:tcPr>
            <w:tcW w:w="1440" w:type="dxa"/>
            <w:vAlign w:val="bottom"/>
          </w:tcPr>
          <w:p w14:paraId="12ABE8E1" w14:textId="77777777" w:rsidR="00B91935" w:rsidRPr="00CF7ED9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11BA68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B91935" w:rsidRPr="00CF7ED9" w14:paraId="221659F1" w14:textId="77777777" w:rsidTr="00601DAB">
        <w:tc>
          <w:tcPr>
            <w:tcW w:w="6300" w:type="dxa"/>
          </w:tcPr>
          <w:p w14:paraId="407A9390" w14:textId="5D57F75A" w:rsidR="00B91935" w:rsidRPr="008755BA" w:rsidRDefault="003E58FC" w:rsidP="00B919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5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755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397BC724" w14:textId="77777777" w:rsidR="00B91935" w:rsidRPr="00CF7ED9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938306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2,396</w:t>
            </w:r>
          </w:p>
        </w:tc>
      </w:tr>
    </w:tbl>
    <w:p w14:paraId="6CD8E21F" w14:textId="54AF7EF1" w:rsidR="00130335" w:rsidRPr="001C4DE8" w:rsidRDefault="00130335" w:rsidP="001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188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DC4DCF" w:rsidRPr="009A1888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Pr="009A188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36061" w:rsidRPr="009A188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9A18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765D" w:rsidRPr="009A188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74237ACD" w14:textId="77777777" w:rsidR="00E40BAC" w:rsidRDefault="00E40BAC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85707C" w:rsidRPr="006100E2" w14:paraId="25EAA842" w14:textId="77777777" w:rsidTr="00541E26">
        <w:tc>
          <w:tcPr>
            <w:tcW w:w="3870" w:type="dxa"/>
            <w:shd w:val="clear" w:color="auto" w:fill="auto"/>
            <w:vAlign w:val="bottom"/>
          </w:tcPr>
          <w:p w14:paraId="446E711C" w14:textId="77777777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F60B5F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04E5BFD0" w14:textId="76B5E175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07C" w:rsidRPr="006100E2" w14:paraId="77904219" w14:textId="77777777" w:rsidTr="00541E26">
        <w:tc>
          <w:tcPr>
            <w:tcW w:w="3870" w:type="dxa"/>
            <w:shd w:val="clear" w:color="auto" w:fill="auto"/>
            <w:vAlign w:val="bottom"/>
          </w:tcPr>
          <w:p w14:paraId="2BF0BDD7" w14:textId="77777777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AFB733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34D8ADCC" w14:textId="748D3C17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5707C" w:rsidRPr="006100E2" w14:paraId="47A3E77C" w14:textId="77777777" w:rsidTr="00541E26">
        <w:tc>
          <w:tcPr>
            <w:tcW w:w="3870" w:type="dxa"/>
            <w:shd w:val="clear" w:color="auto" w:fill="auto"/>
            <w:vAlign w:val="bottom"/>
          </w:tcPr>
          <w:p w14:paraId="05997715" w14:textId="1C82EC3B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09875CBC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880CFAD" w14:textId="0A56B730" w:rsidR="0085707C" w:rsidRPr="004B56A2" w:rsidRDefault="0085707C" w:rsidP="00D1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="006100E2"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C05E921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D22A5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B967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5F790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3943F" w14:textId="4D070575" w:rsidR="0085707C" w:rsidRPr="004B56A2" w:rsidRDefault="0085707C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3BAF122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C33FA5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D290D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4A26E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2A30F" w14:textId="66D71EB8" w:rsidR="0085707C" w:rsidRPr="004B56A2" w:rsidRDefault="0085707C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85707C" w:rsidRPr="006100E2" w14:paraId="4F81E60F" w14:textId="77777777" w:rsidTr="00541E26">
        <w:tc>
          <w:tcPr>
            <w:tcW w:w="3870" w:type="dxa"/>
            <w:shd w:val="clear" w:color="auto" w:fill="auto"/>
          </w:tcPr>
          <w:p w14:paraId="0320BC69" w14:textId="69AA1E99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E8C5D0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F982DA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D97D9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424BB" w14:textId="5610000C" w:rsidR="0085707C" w:rsidRPr="004B56A2" w:rsidRDefault="0085707C" w:rsidP="006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07C" w:rsidRPr="006100E2" w14:paraId="4DA0BA8A" w14:textId="77777777" w:rsidTr="00541E26">
        <w:tc>
          <w:tcPr>
            <w:tcW w:w="3870" w:type="dxa"/>
            <w:shd w:val="clear" w:color="auto" w:fill="auto"/>
          </w:tcPr>
          <w:p w14:paraId="55F9DE0F" w14:textId="2050F120" w:rsidR="0085707C" w:rsidRPr="004B56A2" w:rsidRDefault="0085707C" w:rsidP="00E8525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29F08351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27B09F8" w14:textId="139DCDC0" w:rsidR="0085707C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078DE5B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08F57" w14:textId="7EB5B93D" w:rsidR="0085707C" w:rsidRPr="00F7446E" w:rsidRDefault="00541E26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CA1E" w14:textId="77777777" w:rsidR="0085707C" w:rsidRPr="00F7446E" w:rsidRDefault="0085707C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E22B0" w14:textId="78E64B1C" w:rsidR="0085707C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6061" w:rsidRPr="006100E2" w14:paraId="42D482DA" w14:textId="77777777" w:rsidTr="00541E26">
        <w:tc>
          <w:tcPr>
            <w:tcW w:w="3870" w:type="dxa"/>
            <w:shd w:val="clear" w:color="auto" w:fill="auto"/>
          </w:tcPr>
          <w:p w14:paraId="2A21249D" w14:textId="1629F1F9" w:rsidR="00C36061" w:rsidRPr="004B56A2" w:rsidRDefault="00C36061" w:rsidP="00E8525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63C84C10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BA780FC" w14:textId="27EAF28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B063123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2C04" w14:textId="7A5BEAF3" w:rsidR="00C36061" w:rsidRPr="00F7446E" w:rsidRDefault="00541E26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134AC" w14:textId="77777777" w:rsidR="00C36061" w:rsidRPr="00F7446E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5277" w14:textId="635B340A" w:rsidR="00C36061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07C94" w:rsidRPr="006100E2" w14:paraId="360AF951" w14:textId="77777777" w:rsidTr="00541E26">
        <w:tc>
          <w:tcPr>
            <w:tcW w:w="3870" w:type="dxa"/>
            <w:shd w:val="clear" w:color="auto" w:fill="auto"/>
          </w:tcPr>
          <w:p w14:paraId="6DACC241" w14:textId="3D339C48" w:rsidR="00F07C94" w:rsidRPr="004B56A2" w:rsidRDefault="00F07C94" w:rsidP="00F07C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857802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CF8F15A" w14:textId="161AF714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3621D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1674D" w14:textId="1CD6D641" w:rsidR="00F07C94" w:rsidRPr="00F7446E" w:rsidRDefault="00541E26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0EDE8790" w14:textId="77777777" w:rsidR="00F07C94" w:rsidRPr="00F7446E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631" w14:textId="1BD40B43" w:rsidR="00F07C94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76A73F27" w14:textId="7223405B" w:rsidR="00A92F90" w:rsidRDefault="00A92F9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7"/>
    <w:p w14:paraId="55F7F4E1" w14:textId="047115EC" w:rsidR="00B6017D" w:rsidRPr="002732FD" w:rsidRDefault="00B6017D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732F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การโอนสินทรัพย์ทางการเงิน</w:t>
      </w:r>
    </w:p>
    <w:p w14:paraId="0B9035A2" w14:textId="1023530B" w:rsidR="00B6017D" w:rsidRPr="002732FD" w:rsidRDefault="00B6017D" w:rsidP="00195F1F">
      <w:pPr>
        <w:pStyle w:val="KPBody"/>
      </w:pPr>
    </w:p>
    <w:p w14:paraId="36357515" w14:textId="45043A06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732FD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8755BA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="003E58FC" w:rsidRPr="008755BA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8755BA">
        <w:rPr>
          <w:rFonts w:asciiTheme="majorBidi" w:hAnsiTheme="majorBidi" w:cstheme="majorBidi" w:hint="cs"/>
          <w:sz w:val="30"/>
          <w:szCs w:val="30"/>
          <w:cs/>
        </w:rPr>
        <w:t>ปกติของธุรกิจ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ทำธุรกรรมซึ่งส่งผลให้เกิดการโอนสินทรัพย์ทางการเงินซึ่งโดยส่วนใหญ่เป็นตราสารทุนสอดคล้องกับนโยบายการบัญชีที่กล่าวไว้ สินทรัพย์ทางการเงินที่โอนยังคงรับรู้ทั้งรายการหรือในส่วนที่กลุ่ม</w:t>
      </w:r>
      <w:r w:rsidR="00787207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ยังคงมีความเกี่ยวข้องอย่างต่อเนื่องหรือตัดรายการออกจากบัญชีทั้งรายการ</w:t>
      </w:r>
    </w:p>
    <w:p w14:paraId="2230F367" w14:textId="77777777" w:rsidR="004C6EC7" w:rsidRDefault="004C6EC7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09E80" w14:textId="52D7219A" w:rsidR="00B6017D" w:rsidRPr="004F34FB" w:rsidRDefault="003E58FC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F34F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F70DCC" w:rsidRPr="004F34FB">
        <w:rPr>
          <w:rFonts w:asciiTheme="majorBidi" w:hAnsiTheme="majorBidi" w:cstheme="majorBidi" w:hint="cs"/>
          <w:sz w:val="30"/>
          <w:szCs w:val="30"/>
          <w:cs/>
        </w:rPr>
        <w:t>บริษัทโอน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สินทรัพย์ทางการเงินที่ไม่ได้</w:t>
      </w:r>
      <w:r w:rsidR="00F70DCC" w:rsidRPr="004F34F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ตัดรายการออกจากบัญชีทั้ง</w:t>
      </w:r>
      <w:r w:rsidR="00F70DCC" w:rsidRPr="004F34FB">
        <w:rPr>
          <w:rFonts w:asciiTheme="majorBidi" w:hAnsiTheme="majorBidi" w:cstheme="majorBidi" w:hint="cs"/>
          <w:sz w:val="30"/>
          <w:szCs w:val="30"/>
          <w:cs/>
        </w:rPr>
        <w:t>จำนวนหรือกลุ่มบริษัทยังคงมี</w:t>
      </w:r>
      <w:r w:rsidR="001900C1">
        <w:rPr>
          <w:rFonts w:asciiTheme="majorBidi" w:hAnsiTheme="majorBidi" w:cstheme="majorBidi"/>
          <w:sz w:val="30"/>
          <w:szCs w:val="30"/>
        </w:rPr>
        <w:br/>
      </w:r>
      <w:r w:rsidR="00F70DCC" w:rsidRPr="004F34FB">
        <w:rPr>
          <w:rFonts w:asciiTheme="majorBidi" w:hAnsiTheme="majorBidi" w:cstheme="majorBidi" w:hint="cs"/>
          <w:sz w:val="30"/>
          <w:szCs w:val="30"/>
          <w:cs/>
        </w:rPr>
        <w:t>ความเกี่ยวข้องอย่างต่อเนื่องซึ่งโดยส่วนใหญ่มาจากรายการ</w:t>
      </w:r>
      <w:r w:rsidR="00B6017D" w:rsidRPr="004F34FB">
        <w:rPr>
          <w:rFonts w:asciiTheme="majorBidi" w:hAnsiTheme="majorBidi" w:cstheme="majorBidi"/>
          <w:sz w:val="30"/>
          <w:szCs w:val="30"/>
          <w:cs/>
        </w:rPr>
        <w:t>การยืมหลักทรัพย์</w:t>
      </w:r>
    </w:p>
    <w:p w14:paraId="222D8AAA" w14:textId="77777777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715C" w14:textId="4E468D64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732FD">
        <w:rPr>
          <w:rFonts w:asciiTheme="majorBidi" w:hAnsiTheme="majorBidi" w:cstheme="majorBidi" w:hint="cs"/>
          <w:sz w:val="30"/>
          <w:szCs w:val="30"/>
          <w:cs/>
        </w:rPr>
        <w:t>สัญญาการยืมหลักทรัพย์เป็นธุรกรรมที่กลุ่มบริษัทให้ยืมหลักทรัพย์โดยมีค่าธรรมเนียมและรับเงินสดไว้เป็นหลักประกัน กลุ่ม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ยังคงรับรู้หลักทรัพย์ทั้งรายการในงบแสดงฐานะการเงินเนื่องจากยังคงไว้ซึ่งความเสี่ยงและผลตอบแทนของความเป็นเจ้าของเกือบทั้งหมด เงินสดที่ได้รับรับรู้เป็นสินทรัพย์ทางการเงินและหนี้สินทางการเงินรับรู้สำหรับภาระผูกพันที่ต้องจ่ายชำระคืน เนื่องจากเป็นส่วนหนึ่งของสัญญาการให้ยืม กลุ่ม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ได้ขายสิทธิตามสัญญาในกระแสเงินสดของหลักทรัพย์ โดยไม่มีความสามารถในการนำสินทรัพย์ที่โอนไปใช้ในระหว่างระยะเวลาของสัญญา</w:t>
      </w:r>
    </w:p>
    <w:p w14:paraId="36E8DF0E" w14:textId="4AF683D2" w:rsidR="00D2370E" w:rsidRDefault="00D2370E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BDB1D" w14:textId="77777777" w:rsidR="004C6EC7" w:rsidRDefault="004C6EC7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656C5" w14:textId="67C26E88" w:rsidR="002D4841" w:rsidRPr="001074A1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074A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A337640" w14:textId="77777777" w:rsidR="008942E1" w:rsidRPr="00D85EC7" w:rsidRDefault="008942E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890"/>
        <w:gridCol w:w="738"/>
        <w:gridCol w:w="756"/>
        <w:gridCol w:w="934"/>
        <w:gridCol w:w="236"/>
        <w:gridCol w:w="891"/>
        <w:gridCol w:w="252"/>
        <w:gridCol w:w="889"/>
        <w:gridCol w:w="236"/>
        <w:gridCol w:w="916"/>
      </w:tblGrid>
      <w:tr w:rsidR="002D4841" w:rsidRPr="008B7E49" w14:paraId="6AD4FF34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6E6C2BDD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46DBC16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48" w:type="dxa"/>
            <w:gridSpan w:val="9"/>
            <w:shd w:val="clear" w:color="auto" w:fill="auto"/>
          </w:tcPr>
          <w:p w14:paraId="7796AF6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2D4841" w:rsidRPr="008B7E49" w14:paraId="07C22AD6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084F4BA1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5151BF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5DE4FE1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สัดส่วน</w:t>
            </w:r>
          </w:p>
        </w:tc>
        <w:tc>
          <w:tcPr>
            <w:tcW w:w="4354" w:type="dxa"/>
            <w:gridSpan w:val="7"/>
            <w:shd w:val="clear" w:color="auto" w:fill="auto"/>
          </w:tcPr>
          <w:p w14:paraId="6CAB6EA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2D4841" w:rsidRPr="008B7E49" w14:paraId="29B380BE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3EF1FF93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4E68E3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BEA5EF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ความเป็นเจ้าของ</w:t>
            </w:r>
          </w:p>
        </w:tc>
        <w:tc>
          <w:tcPr>
            <w:tcW w:w="2061" w:type="dxa"/>
            <w:gridSpan w:val="3"/>
            <w:shd w:val="clear" w:color="auto" w:fill="auto"/>
            <w:vAlign w:val="bottom"/>
          </w:tcPr>
          <w:p w14:paraId="694B2B0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90" w:firstLine="1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ทุนชำระแล้ว</w:t>
            </w:r>
          </w:p>
        </w:tc>
        <w:tc>
          <w:tcPr>
            <w:tcW w:w="252" w:type="dxa"/>
            <w:shd w:val="clear" w:color="auto" w:fill="auto"/>
          </w:tcPr>
          <w:p w14:paraId="03BDEBE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041" w:type="dxa"/>
            <w:gridSpan w:val="3"/>
            <w:shd w:val="clear" w:color="auto" w:fill="auto"/>
            <w:vAlign w:val="bottom"/>
          </w:tcPr>
          <w:p w14:paraId="2810DB2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92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ราคาทุน</w:t>
            </w:r>
          </w:p>
        </w:tc>
      </w:tr>
      <w:tr w:rsidR="008942E1" w:rsidRPr="00CF7ED9" w14:paraId="3486FB26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5B4EF8B6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FA847D6" w14:textId="3DF62DA6" w:rsidR="008942E1" w:rsidRPr="008B7E49" w:rsidRDefault="00C81507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ประเภท</w:t>
            </w:r>
            <w:r w:rsidR="008942E1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ธุรกิจ</w:t>
            </w:r>
          </w:p>
        </w:tc>
        <w:tc>
          <w:tcPr>
            <w:tcW w:w="738" w:type="dxa"/>
            <w:shd w:val="clear" w:color="auto" w:fill="auto"/>
          </w:tcPr>
          <w:p w14:paraId="75D8E841" w14:textId="2FA30661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530E36" w14:textId="3EF4D70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34" w:type="dxa"/>
            <w:shd w:val="clear" w:color="auto" w:fill="auto"/>
          </w:tcPr>
          <w:p w14:paraId="1654E631" w14:textId="1846E9A8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0F9E98" w14:textId="77777777" w:rsidR="008942E1" w:rsidRPr="008B7E49" w:rsidRDefault="008942E1" w:rsidP="008942E1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442149" w14:textId="5A5E40AB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BDAEDC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14:paraId="33E9F062" w14:textId="6156C9C2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7BDDD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3FB8E18" w14:textId="2C6B197E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</w:tr>
      <w:tr w:rsidR="008942E1" w:rsidRPr="008B7E49" w14:paraId="29591D24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395D9EC5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57A0CDB9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F010A19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(ร้อยละ)</w:t>
            </w:r>
          </w:p>
        </w:tc>
        <w:tc>
          <w:tcPr>
            <w:tcW w:w="4354" w:type="dxa"/>
            <w:gridSpan w:val="7"/>
            <w:shd w:val="clear" w:color="auto" w:fill="auto"/>
          </w:tcPr>
          <w:p w14:paraId="75ED3D64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(พันบาท</w:t>
            </w: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8942E1" w:rsidRPr="00CF7ED9" w14:paraId="00D1F99D" w14:textId="77777777" w:rsidTr="008942E1">
        <w:tc>
          <w:tcPr>
            <w:tcW w:w="1530" w:type="dxa"/>
            <w:shd w:val="clear" w:color="auto" w:fill="auto"/>
          </w:tcPr>
          <w:p w14:paraId="5ABFB2A3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0734F8C6" w14:textId="77777777" w:rsidR="008942E1" w:rsidRPr="00B35C8C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38" w:type="dxa"/>
            <w:shd w:val="clear" w:color="auto" w:fill="auto"/>
          </w:tcPr>
          <w:p w14:paraId="16388A71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1223C19C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shd w:val="clear" w:color="auto" w:fill="auto"/>
          </w:tcPr>
          <w:p w14:paraId="00C725C3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6422" w14:textId="77777777" w:rsidR="008942E1" w:rsidRPr="008B7E49" w:rsidRDefault="008942E1" w:rsidP="008942E1">
            <w:pPr>
              <w:tabs>
                <w:tab w:val="left" w:pos="90"/>
              </w:tabs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10E5254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D794E23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1B764AA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63"/>
              </w:tabs>
              <w:suppressAutoHyphens/>
              <w:snapToGrid w:val="0"/>
              <w:spacing w:line="240" w:lineRule="auto"/>
              <w:ind w:left="-234" w:right="3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9DA054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uppressAutoHyphens/>
              <w:snapToGrid w:val="0"/>
              <w:spacing w:line="240" w:lineRule="auto"/>
              <w:ind w:left="-234" w:right="-164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1C96CC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1"/>
              </w:tabs>
              <w:suppressAutoHyphens/>
              <w:snapToGrid w:val="0"/>
              <w:spacing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</w:tr>
      <w:tr w:rsidR="008942E1" w:rsidRPr="00CF7ED9" w14:paraId="2C3B9959" w14:textId="77777777" w:rsidTr="008942E1">
        <w:tc>
          <w:tcPr>
            <w:tcW w:w="1530" w:type="dxa"/>
            <w:shd w:val="clear" w:color="auto" w:fill="auto"/>
          </w:tcPr>
          <w:p w14:paraId="1261A5EC" w14:textId="77777777" w:rsidR="008942E1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 xml:space="preserve">บริษัท ดิจิทัล </w:t>
            </w:r>
          </w:p>
          <w:p w14:paraId="472716D1" w14:textId="2849E08F" w:rsidR="008942E1" w:rsidRPr="00C8172B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  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เวนเจอร์ส จำกัด</w:t>
            </w:r>
          </w:p>
        </w:tc>
        <w:tc>
          <w:tcPr>
            <w:tcW w:w="1890" w:type="dxa"/>
            <w:shd w:val="clear" w:color="auto" w:fill="auto"/>
          </w:tcPr>
          <w:p w14:paraId="41A32B3A" w14:textId="77777777" w:rsidR="008942E1" w:rsidRPr="00B35C8C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26" w:right="-15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B35C8C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เทคโนโลยีทางการเงิน</w:t>
            </w:r>
            <w:r w:rsidRPr="00B35C8C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</w:r>
            <w:r w:rsidRPr="00B35C8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</w:t>
            </w:r>
            <w:r w:rsidRPr="00B35C8C">
              <w:rPr>
                <w:rFonts w:asciiTheme="majorBidi" w:eastAsia="Times New Roman" w:hAnsiTheme="majorBidi" w:cstheme="majorBidi" w:hint="cs"/>
                <w:spacing w:val="-6"/>
                <w:sz w:val="26"/>
                <w:szCs w:val="26"/>
                <w:cs/>
                <w:lang w:val="th-TH" w:eastAsia="zh-CN"/>
              </w:rPr>
              <w:t>และธุรกิจเงินร่วมลงทุน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38608C92" w14:textId="227EAB25" w:rsidR="008942E1" w:rsidRPr="008755BA" w:rsidRDefault="00F70DCC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756" w:type="dxa"/>
            <w:vAlign w:val="bottom"/>
          </w:tcPr>
          <w:p w14:paraId="6AFD7D53" w14:textId="77777777" w:rsidR="008942E1" w:rsidRPr="008755BA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19BDD383" w14:textId="7EB3FFBB" w:rsidR="008942E1" w:rsidRPr="008755BA" w:rsidRDefault="00DE3A00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99.9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26813E5" w14:textId="70786CD3" w:rsidR="008942E1" w:rsidRPr="008755BA" w:rsidRDefault="00F70DCC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000BA" w14:textId="77777777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FB88C73" w14:textId="77777777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65F11069" w14:textId="09D83438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,</w:t>
            </w: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0F7711" w14:textId="77777777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857A8BC" w14:textId="63BE19B3" w:rsidR="008942E1" w:rsidRPr="008755BA" w:rsidRDefault="00F70DCC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FAF4" w14:textId="77777777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8D8477E" w14:textId="456254BB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,</w:t>
            </w:r>
            <w:r w:rsidRPr="008755B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750</w:t>
            </w:r>
          </w:p>
        </w:tc>
      </w:tr>
      <w:tr w:rsidR="008942E1" w:rsidRPr="00CF7ED9" w14:paraId="61154EA4" w14:textId="77777777" w:rsidTr="008942E1">
        <w:tc>
          <w:tcPr>
            <w:tcW w:w="3420" w:type="dxa"/>
            <w:gridSpan w:val="2"/>
            <w:shd w:val="clear" w:color="auto" w:fill="auto"/>
          </w:tcPr>
          <w:p w14:paraId="0576A661" w14:textId="77777777" w:rsidR="008942E1" w:rsidRPr="00070143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รวมเงินลงทุนในบริษัทย่อย</w:t>
            </w:r>
          </w:p>
        </w:tc>
        <w:tc>
          <w:tcPr>
            <w:tcW w:w="738" w:type="dxa"/>
            <w:shd w:val="clear" w:color="auto" w:fill="auto"/>
          </w:tcPr>
          <w:p w14:paraId="33D98FCF" w14:textId="77777777" w:rsidR="008942E1" w:rsidRPr="008755BA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3C6ED75C" w14:textId="77777777" w:rsidR="008942E1" w:rsidRPr="008755BA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8B220" w14:textId="56F3D84E" w:rsidR="008942E1" w:rsidRPr="008755BA" w:rsidRDefault="00F70DCC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th-TH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636F7" w14:textId="77777777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6432" w14:textId="5FC3F92D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Pr="00875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,</w:t>
            </w:r>
            <w:r w:rsidRPr="00875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A2BA111" w14:textId="77777777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CEC6EB" w14:textId="0EECE16A" w:rsidR="008942E1" w:rsidRPr="008755BA" w:rsidRDefault="00F70DCC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875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1F2A0" w14:textId="77777777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th-TH" w:eastAsia="zh-CN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B5A204" w14:textId="4EA46998" w:rsidR="008942E1" w:rsidRPr="008755BA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75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Pr="00875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,</w:t>
            </w:r>
            <w:r w:rsidRPr="008755B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</w:tr>
    </w:tbl>
    <w:p w14:paraId="2094C877" w14:textId="4EC28948" w:rsidR="0059690C" w:rsidRDefault="0059690C" w:rsidP="0060593E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14:paraId="2E5F0C5D" w14:textId="334278C9" w:rsidR="00DC4DCF" w:rsidRDefault="00DC4DCF" w:rsidP="00E21129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บริษัทย่อยจดทะเบียนจัดตั้งและดำเนินธุรกิจในประเทศไทย</w:t>
      </w:r>
    </w:p>
    <w:p w14:paraId="18207B0F" w14:textId="77777777" w:rsidR="00E21129" w:rsidRDefault="00E21129" w:rsidP="00E21129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3C1BFBC" w14:textId="40496FA6" w:rsidR="001074A1" w:rsidRPr="00F44503" w:rsidRDefault="001074A1" w:rsidP="001074A1">
      <w:pPr>
        <w:pStyle w:val="BodyText2"/>
        <w:ind w:left="630" w:right="18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4503">
        <w:rPr>
          <w:rFonts w:ascii="Angsana New" w:hAnsi="Angsana New" w:hint="cs"/>
          <w:i/>
          <w:iCs/>
          <w:sz w:val="30"/>
          <w:szCs w:val="30"/>
          <w:cs/>
        </w:rPr>
        <w:t>การขายเงินลงทุนในบริษัท</w:t>
      </w:r>
      <w:r w:rsidRPr="00F445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4503">
        <w:rPr>
          <w:rFonts w:ascii="Angsana New" w:hAnsi="Angsana New" w:hint="cs"/>
          <w:i/>
          <w:iCs/>
          <w:sz w:val="30"/>
          <w:szCs w:val="30"/>
          <w:cs/>
        </w:rPr>
        <w:t>ดิจิทัล</w:t>
      </w:r>
      <w:r w:rsidRPr="00F445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4503">
        <w:rPr>
          <w:rFonts w:ascii="Angsana New" w:hAnsi="Angsana New" w:hint="cs"/>
          <w:i/>
          <w:iCs/>
          <w:sz w:val="30"/>
          <w:szCs w:val="30"/>
          <w:cs/>
        </w:rPr>
        <w:t>เวนเจอร์ส</w:t>
      </w:r>
      <w:r w:rsidRPr="00F445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4503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1AE56D09" w14:textId="77777777" w:rsidR="001074A1" w:rsidRPr="00F44503" w:rsidRDefault="001074A1" w:rsidP="005D5796">
      <w:pPr>
        <w:pStyle w:val="BodyText2"/>
        <w:ind w:left="0" w:right="18" w:firstLine="0"/>
        <w:jc w:val="thaiDistribute"/>
        <w:rPr>
          <w:rFonts w:ascii="Angsana New" w:hAnsi="Angsana New"/>
          <w:sz w:val="30"/>
          <w:szCs w:val="30"/>
        </w:rPr>
      </w:pPr>
    </w:p>
    <w:p w14:paraId="4069AAA8" w14:textId="5E90C3BF" w:rsidR="00C8172B" w:rsidRPr="004B04C1" w:rsidRDefault="001074A1" w:rsidP="00DC4DCF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B04C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1690B" w:rsidRPr="004B04C1">
        <w:rPr>
          <w:rFonts w:asciiTheme="majorBidi" w:hAnsiTheme="majorBidi" w:cstheme="majorBidi"/>
          <w:sz w:val="30"/>
          <w:szCs w:val="30"/>
        </w:rPr>
        <w:t xml:space="preserve">22 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E1690B"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บริษัทได้ขายเงินลงทุนทั้งหมด (ร้อยละ </w:t>
      </w:r>
      <w:r w:rsidR="00790FCF">
        <w:rPr>
          <w:rFonts w:asciiTheme="majorBidi" w:hAnsiTheme="majorBidi" w:cstheme="majorBidi"/>
          <w:sz w:val="30"/>
          <w:szCs w:val="30"/>
        </w:rPr>
        <w:t>99.9</w:t>
      </w:r>
      <w:r w:rsidRPr="004B04C1">
        <w:rPr>
          <w:rFonts w:asciiTheme="majorBidi" w:hAnsiTheme="majorBidi" w:cstheme="majorBidi"/>
          <w:sz w:val="30"/>
          <w:szCs w:val="30"/>
          <w:cs/>
        </w:rPr>
        <w:t>) ใน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บริษัท ดิจิทัล เวนเจอร์ส จำกัด</w:t>
      </w:r>
      <w:r w:rsidR="002E0FB9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ให้แก่บริษัท</w:t>
      </w:r>
      <w:r w:rsidR="002E0FB9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เอสซีบี เท็นเอกซ์ จำกัด</w:t>
      </w:r>
      <w:r w:rsidR="002E0FB9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>ภายใต้การขายหุ้นดังกล่าว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ได้รับเงินทั้งสิ้น </w:t>
      </w:r>
      <w:r w:rsidR="00E1690B" w:rsidRPr="004B04C1">
        <w:rPr>
          <w:rFonts w:asciiTheme="majorBidi" w:hAnsiTheme="majorBidi" w:cstheme="majorBidi"/>
          <w:sz w:val="30"/>
          <w:szCs w:val="30"/>
        </w:rPr>
        <w:t>103.8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8DAA007" w14:textId="5B5EF9D1" w:rsidR="002E0FB9" w:rsidRPr="004B04C1" w:rsidRDefault="002E0FB9" w:rsidP="001074A1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15C48" w14:textId="30905CE0" w:rsidR="00A92F90" w:rsidRDefault="003C5B4C" w:rsidP="00C81507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B04C1">
        <w:rPr>
          <w:rFonts w:asciiTheme="majorBidi" w:hAnsiTheme="majorBidi" w:cstheme="majorBidi"/>
          <w:sz w:val="30"/>
          <w:szCs w:val="30"/>
          <w:cs/>
        </w:rPr>
        <w:t>ทั้งนี้ผลการดำเนินงานของบริษัท ดิจิทัล เวนเจอร์ส จำกัด</w:t>
      </w:r>
      <w:r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ยังรวมอยู่ในงบการเงินรวมของบริษัทจนถึงวันที่ </w:t>
      </w:r>
      <w:r w:rsidR="003F10FF" w:rsidRPr="004B04C1">
        <w:rPr>
          <w:rFonts w:asciiTheme="majorBidi" w:hAnsiTheme="majorBidi" w:cstheme="majorBidi"/>
          <w:sz w:val="30"/>
          <w:szCs w:val="30"/>
        </w:rPr>
        <w:br/>
        <w:t>22</w:t>
      </w:r>
      <w:r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โดยรายได้รวมและ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4B04C1">
        <w:rPr>
          <w:rFonts w:asciiTheme="majorBidi" w:hAnsiTheme="majorBidi" w:cstheme="majorBidi"/>
          <w:sz w:val="30"/>
          <w:szCs w:val="30"/>
          <w:cs/>
        </w:rPr>
        <w:t>สุทธิของบริษัท ดิจิทัล เวนเจอร์ส จำกัด</w:t>
      </w:r>
      <w:r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สำหรับระยะเวลาตั้งแต่วันที่ </w:t>
      </w:r>
      <w:r w:rsidR="003F10FF" w:rsidRPr="004B04C1">
        <w:rPr>
          <w:rFonts w:asciiTheme="majorBidi" w:hAnsiTheme="majorBidi" w:cstheme="majorBidi"/>
          <w:sz w:val="30"/>
          <w:szCs w:val="30"/>
        </w:rPr>
        <w:br/>
        <w:t>1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4B04C1">
        <w:rPr>
          <w:rFonts w:asciiTheme="majorBidi" w:hAnsiTheme="majorBidi" w:cstheme="majorBidi"/>
          <w:sz w:val="30"/>
          <w:szCs w:val="30"/>
        </w:rPr>
        <w:t>22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7C94" w:rsidRPr="00F07C94">
        <w:rPr>
          <w:rFonts w:asciiTheme="majorBidi" w:hAnsiTheme="majorBidi" w:cstheme="majorBidi"/>
          <w:sz w:val="30"/>
          <w:szCs w:val="30"/>
        </w:rPr>
        <w:t>71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.</w:t>
      </w:r>
      <w:r w:rsidR="00F07C94" w:rsidRPr="00F07C94">
        <w:rPr>
          <w:rFonts w:asciiTheme="majorBidi" w:hAnsiTheme="majorBidi" w:cstheme="majorBidi"/>
          <w:sz w:val="30"/>
          <w:szCs w:val="30"/>
        </w:rPr>
        <w:t>5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F07C94" w:rsidRPr="00F07C94">
        <w:rPr>
          <w:rFonts w:asciiTheme="majorBidi" w:hAnsiTheme="majorBidi" w:cstheme="majorBidi"/>
          <w:sz w:val="30"/>
          <w:szCs w:val="30"/>
        </w:rPr>
        <w:t>74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.</w:t>
      </w:r>
      <w:r w:rsidR="00F07C94" w:rsidRPr="00F07C94">
        <w:rPr>
          <w:rFonts w:asciiTheme="majorBidi" w:hAnsiTheme="majorBidi" w:cstheme="majorBidi"/>
          <w:sz w:val="30"/>
          <w:szCs w:val="30"/>
        </w:rPr>
        <w:t>4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19390A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2D47CE26" w14:textId="18F8D0E4" w:rsidR="007473B2" w:rsidRDefault="007473B2" w:rsidP="00C81507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870DCB" w14:textId="5ECE08F5" w:rsidR="002D4841" w:rsidRPr="00CF7ED9" w:rsidRDefault="004B43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ส่วนปรับปรุงอาคารเช่าและ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</w:p>
    <w:p w14:paraId="01C92BB7" w14:textId="6A580E9A" w:rsidR="00B11E58" w:rsidRDefault="00B1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B91935" w:rsidRPr="00CF7ED9" w14:paraId="71E04767" w14:textId="77777777" w:rsidTr="00B91935">
        <w:trPr>
          <w:tblHeader/>
        </w:trPr>
        <w:tc>
          <w:tcPr>
            <w:tcW w:w="2448" w:type="dxa"/>
          </w:tcPr>
          <w:p w14:paraId="415EC6F9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6C040928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B91935" w:rsidRPr="00CF7ED9" w14:paraId="00AC6E8C" w14:textId="77777777" w:rsidTr="00B91935">
        <w:trPr>
          <w:tblHeader/>
        </w:trPr>
        <w:tc>
          <w:tcPr>
            <w:tcW w:w="2448" w:type="dxa"/>
          </w:tcPr>
          <w:p w14:paraId="44202EA2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1A9CC3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0BA815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C3BE226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205FD8A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808048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6A31BF8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A74B9E8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B0CD7B1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6BB760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91935" w:rsidRPr="00CF7ED9" w14:paraId="2D2DB7E6" w14:textId="77777777" w:rsidTr="00B91935">
        <w:trPr>
          <w:tblHeader/>
        </w:trPr>
        <w:tc>
          <w:tcPr>
            <w:tcW w:w="2448" w:type="dxa"/>
          </w:tcPr>
          <w:p w14:paraId="7219AF92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E71758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41B62989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4644BC8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16BBF76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40FB3D0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29721AA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1974C485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FA3EBF9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EA07823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91935" w:rsidRPr="00CF7ED9" w14:paraId="73B4A2F7" w14:textId="77777777" w:rsidTr="00B91935">
        <w:trPr>
          <w:tblHeader/>
        </w:trPr>
        <w:tc>
          <w:tcPr>
            <w:tcW w:w="2448" w:type="dxa"/>
          </w:tcPr>
          <w:p w14:paraId="4DF4BC95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0F38BA7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5A41523E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6FD06CB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03FA4D4D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4743540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692BAD8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BAC95EA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3700209A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AEF91AF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B91935" w:rsidRPr="00CF7ED9" w14:paraId="4E418DEE" w14:textId="77777777" w:rsidTr="00B91935">
        <w:trPr>
          <w:tblHeader/>
        </w:trPr>
        <w:tc>
          <w:tcPr>
            <w:tcW w:w="2448" w:type="dxa"/>
          </w:tcPr>
          <w:p w14:paraId="73DCC700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77CB532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B91935" w:rsidRPr="00CF7ED9" w14:paraId="6FE6C7BE" w14:textId="77777777" w:rsidTr="00B91935">
        <w:tc>
          <w:tcPr>
            <w:tcW w:w="2448" w:type="dxa"/>
          </w:tcPr>
          <w:p w14:paraId="43EEB50F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37A4D2DF" w14:textId="77777777" w:rsidR="00B91935" w:rsidRPr="00CF7ED9" w:rsidRDefault="00B91935" w:rsidP="00B91935">
            <w:pPr>
              <w:widowControl w:val="0"/>
              <w:tabs>
                <w:tab w:val="clear" w:pos="907"/>
                <w:tab w:val="left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93A875C" w14:textId="77777777" w:rsidR="00B91935" w:rsidRPr="00CF7ED9" w:rsidRDefault="00B91935" w:rsidP="00B91935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5679FCC" w14:textId="77777777" w:rsidR="00B91935" w:rsidRPr="00CF7ED9" w:rsidRDefault="00B91935" w:rsidP="00B9193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36A4AF9" w14:textId="77777777" w:rsidR="00B91935" w:rsidRPr="00CF7ED9" w:rsidRDefault="00B91935" w:rsidP="00B9193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FCB0195" w14:textId="77777777" w:rsidR="00B91935" w:rsidRPr="00CF7ED9" w:rsidRDefault="00B91935" w:rsidP="00B9193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A0883C7" w14:textId="77777777" w:rsidR="00B91935" w:rsidRPr="00CF7ED9" w:rsidRDefault="00B91935" w:rsidP="00B91935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3B42A2E" w14:textId="77777777" w:rsidR="00B91935" w:rsidRPr="00CF7ED9" w:rsidRDefault="00B91935" w:rsidP="00B91935">
            <w:pPr>
              <w:widowControl w:val="0"/>
              <w:tabs>
                <w:tab w:val="decimal" w:pos="825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1C30C17" w14:textId="77777777" w:rsidR="00B91935" w:rsidRPr="00CF7ED9" w:rsidRDefault="00B91935" w:rsidP="00B91935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2B39EFA" w14:textId="77777777" w:rsidR="00B91935" w:rsidRPr="00CF7ED9" w:rsidRDefault="00B91935" w:rsidP="00B91935">
            <w:pPr>
              <w:widowControl w:val="0"/>
              <w:tabs>
                <w:tab w:val="clear" w:pos="907"/>
                <w:tab w:val="decimal" w:pos="88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91935" w:rsidRPr="00CF7ED9" w14:paraId="3E7E9DF7" w14:textId="77777777" w:rsidTr="00B91935">
        <w:tc>
          <w:tcPr>
            <w:tcW w:w="2448" w:type="dxa"/>
          </w:tcPr>
          <w:p w14:paraId="0389A5A9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52A4EB95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43,046</w:t>
            </w:r>
          </w:p>
        </w:tc>
        <w:tc>
          <w:tcPr>
            <w:tcW w:w="270" w:type="dxa"/>
          </w:tcPr>
          <w:p w14:paraId="1BEE8CE5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FF7E6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31,935</w:t>
            </w:r>
          </w:p>
        </w:tc>
        <w:tc>
          <w:tcPr>
            <w:tcW w:w="270" w:type="dxa"/>
          </w:tcPr>
          <w:p w14:paraId="78F5E9B3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36C3F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72,970</w:t>
            </w:r>
          </w:p>
        </w:tc>
        <w:tc>
          <w:tcPr>
            <w:tcW w:w="270" w:type="dxa"/>
          </w:tcPr>
          <w:p w14:paraId="3D2C55DF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7338F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1,897</w:t>
            </w:r>
          </w:p>
        </w:tc>
        <w:tc>
          <w:tcPr>
            <w:tcW w:w="270" w:type="dxa"/>
            <w:vAlign w:val="bottom"/>
          </w:tcPr>
          <w:p w14:paraId="08B1F634" w14:textId="77777777" w:rsidR="00B91935" w:rsidRPr="006427FD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2E3EE908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149,848</w:t>
            </w:r>
          </w:p>
        </w:tc>
      </w:tr>
      <w:tr w:rsidR="00B91935" w:rsidRPr="00CF7ED9" w14:paraId="7035A4F0" w14:textId="77777777" w:rsidTr="00B91935">
        <w:trPr>
          <w:trHeight w:val="360"/>
        </w:trPr>
        <w:tc>
          <w:tcPr>
            <w:tcW w:w="2448" w:type="dxa"/>
          </w:tcPr>
          <w:p w14:paraId="1A7EE03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106BEBB5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9,453</w:t>
            </w:r>
          </w:p>
        </w:tc>
        <w:tc>
          <w:tcPr>
            <w:tcW w:w="270" w:type="dxa"/>
          </w:tcPr>
          <w:p w14:paraId="173E36CE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92B37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688BC787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26B1F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10,495</w:t>
            </w:r>
          </w:p>
        </w:tc>
        <w:tc>
          <w:tcPr>
            <w:tcW w:w="270" w:type="dxa"/>
          </w:tcPr>
          <w:p w14:paraId="21845F60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4BBAE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4EA96D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66C6B5B4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23,734</w:t>
            </w:r>
          </w:p>
        </w:tc>
      </w:tr>
      <w:tr w:rsidR="00B91935" w:rsidRPr="00CF7ED9" w14:paraId="73D9532D" w14:textId="77777777" w:rsidTr="00B91935">
        <w:tc>
          <w:tcPr>
            <w:tcW w:w="2448" w:type="dxa"/>
          </w:tcPr>
          <w:p w14:paraId="5505704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CB0BBE4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(489)</w:t>
            </w:r>
          </w:p>
        </w:tc>
        <w:tc>
          <w:tcPr>
            <w:tcW w:w="270" w:type="dxa"/>
            <w:vAlign w:val="bottom"/>
          </w:tcPr>
          <w:p w14:paraId="3324F5D7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2BF8150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(849)</w:t>
            </w:r>
          </w:p>
        </w:tc>
        <w:tc>
          <w:tcPr>
            <w:tcW w:w="270" w:type="dxa"/>
          </w:tcPr>
          <w:p w14:paraId="674C1BF6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D9ABD1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(4,811)</w:t>
            </w:r>
          </w:p>
        </w:tc>
        <w:tc>
          <w:tcPr>
            <w:tcW w:w="270" w:type="dxa"/>
            <w:vAlign w:val="bottom"/>
          </w:tcPr>
          <w:p w14:paraId="52A17001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1652B29A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9A886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2C708634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(6,149)</w:t>
            </w:r>
          </w:p>
        </w:tc>
      </w:tr>
      <w:tr w:rsidR="00B91935" w:rsidRPr="00CF7ED9" w14:paraId="1ABC9749" w14:textId="77777777" w:rsidTr="00B91935">
        <w:tc>
          <w:tcPr>
            <w:tcW w:w="2448" w:type="dxa"/>
          </w:tcPr>
          <w:p w14:paraId="7358E0D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B60C0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52,010</w:t>
            </w:r>
          </w:p>
        </w:tc>
        <w:tc>
          <w:tcPr>
            <w:tcW w:w="270" w:type="dxa"/>
          </w:tcPr>
          <w:p w14:paraId="69F8D28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B20274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34,872</w:t>
            </w:r>
          </w:p>
        </w:tc>
        <w:tc>
          <w:tcPr>
            <w:tcW w:w="270" w:type="dxa"/>
          </w:tcPr>
          <w:p w14:paraId="0D14DB75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33DDA2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78,654</w:t>
            </w:r>
          </w:p>
        </w:tc>
        <w:tc>
          <w:tcPr>
            <w:tcW w:w="270" w:type="dxa"/>
          </w:tcPr>
          <w:p w14:paraId="04CA90A8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C39CC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897</w:t>
            </w:r>
          </w:p>
        </w:tc>
        <w:tc>
          <w:tcPr>
            <w:tcW w:w="270" w:type="dxa"/>
            <w:vAlign w:val="bottom"/>
          </w:tcPr>
          <w:p w14:paraId="57E22CD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FE764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167,433</w:t>
            </w:r>
          </w:p>
        </w:tc>
      </w:tr>
      <w:tr w:rsidR="00B91935" w:rsidRPr="00CF7ED9" w14:paraId="7B8CEBA5" w14:textId="77777777" w:rsidTr="00B91935">
        <w:tc>
          <w:tcPr>
            <w:tcW w:w="2448" w:type="dxa"/>
          </w:tcPr>
          <w:p w14:paraId="50048896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F8BDC1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947818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2FD00889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E4451D" w14:textId="77777777" w:rsidR="00B91935" w:rsidRPr="00CF7ED9" w:rsidRDefault="00B91935" w:rsidP="00B91935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3F1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4DB2EB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D5BF7C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1FC7E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457456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B91935" w:rsidRPr="00CF7ED9" w14:paraId="4018CA84" w14:textId="77777777" w:rsidTr="00B91935">
        <w:tc>
          <w:tcPr>
            <w:tcW w:w="2448" w:type="dxa"/>
          </w:tcPr>
          <w:p w14:paraId="68390210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6E111A05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01579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66E48CE9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EAB32" w14:textId="77777777" w:rsidR="00B91935" w:rsidRPr="00CF7ED9" w:rsidRDefault="00B91935" w:rsidP="00B91935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FA943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15409A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5C0B05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F85B2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58F76D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B91935" w:rsidRPr="00CF7ED9" w14:paraId="27003475" w14:textId="77777777" w:rsidTr="00B91935">
        <w:tc>
          <w:tcPr>
            <w:tcW w:w="2448" w:type="dxa"/>
          </w:tcPr>
          <w:p w14:paraId="121E1375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26DD1964" w14:textId="77777777" w:rsidR="00B91935" w:rsidRPr="006427FD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17,803</w:t>
            </w:r>
          </w:p>
        </w:tc>
        <w:tc>
          <w:tcPr>
            <w:tcW w:w="270" w:type="dxa"/>
          </w:tcPr>
          <w:p w14:paraId="0B23D96A" w14:textId="77777777" w:rsidR="00B91935" w:rsidRPr="006427FD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860F1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18,368</w:t>
            </w:r>
          </w:p>
        </w:tc>
        <w:tc>
          <w:tcPr>
            <w:tcW w:w="270" w:type="dxa"/>
          </w:tcPr>
          <w:p w14:paraId="4E8BE88C" w14:textId="77777777" w:rsidR="00B91935" w:rsidRPr="006427FD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52B62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44,877</w:t>
            </w:r>
          </w:p>
        </w:tc>
        <w:tc>
          <w:tcPr>
            <w:tcW w:w="270" w:type="dxa"/>
          </w:tcPr>
          <w:p w14:paraId="0C3E375B" w14:textId="77777777" w:rsidR="00B91935" w:rsidRPr="006427FD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E4EFD" w14:textId="77777777" w:rsidR="00B91935" w:rsidRPr="006427FD" w:rsidRDefault="00B91935" w:rsidP="00B91935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</w:tcPr>
          <w:p w14:paraId="70890AD6" w14:textId="77777777" w:rsidR="00B91935" w:rsidRPr="006427FD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1A628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82,945</w:t>
            </w:r>
          </w:p>
        </w:tc>
      </w:tr>
      <w:tr w:rsidR="00B91935" w:rsidRPr="00CF7ED9" w14:paraId="64590B18" w14:textId="77777777" w:rsidTr="00B91935">
        <w:tc>
          <w:tcPr>
            <w:tcW w:w="2448" w:type="dxa"/>
          </w:tcPr>
          <w:p w14:paraId="4DE943DF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</w:tcPr>
          <w:p w14:paraId="08DD93E9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9,922</w:t>
            </w:r>
          </w:p>
        </w:tc>
        <w:tc>
          <w:tcPr>
            <w:tcW w:w="270" w:type="dxa"/>
          </w:tcPr>
          <w:p w14:paraId="37801994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204A1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7358615D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C1490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9,877</w:t>
            </w:r>
          </w:p>
        </w:tc>
        <w:tc>
          <w:tcPr>
            <w:tcW w:w="270" w:type="dxa"/>
          </w:tcPr>
          <w:p w14:paraId="1ECDA1D2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C5B008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F0C55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8E228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24,131</w:t>
            </w:r>
          </w:p>
        </w:tc>
      </w:tr>
      <w:tr w:rsidR="00B91935" w:rsidRPr="00CF7ED9" w14:paraId="480BA3C9" w14:textId="77777777" w:rsidTr="00B91935">
        <w:tc>
          <w:tcPr>
            <w:tcW w:w="2448" w:type="dxa"/>
          </w:tcPr>
          <w:p w14:paraId="470B8D95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435C41" w14:textId="77777777" w:rsidR="00B91935" w:rsidRPr="00AF4F33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3036FC43" w14:textId="77777777" w:rsidR="00B91935" w:rsidRPr="00AF4F33" w:rsidRDefault="00B91935" w:rsidP="00B91935">
            <w:pPr>
              <w:tabs>
                <w:tab w:val="clear" w:pos="680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78573A" w14:textId="77777777" w:rsidR="00B91935" w:rsidRPr="00AF4F3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270" w:type="dxa"/>
          </w:tcPr>
          <w:p w14:paraId="4BB73173" w14:textId="77777777" w:rsidR="00B91935" w:rsidRPr="00AF4F33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0D966" w14:textId="77777777" w:rsidR="00B91935" w:rsidRPr="00AF4F3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2,973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D108FB" w14:textId="77777777" w:rsidR="00B91935" w:rsidRPr="00AF4F33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524061" w14:textId="77777777" w:rsidR="00B91935" w:rsidRPr="00AF4F33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7C8FBF" w14:textId="77777777" w:rsidR="00B91935" w:rsidRPr="00AF4F33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A3694D" w14:textId="77777777" w:rsidR="00B91935" w:rsidRPr="00AF4F3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1935" w:rsidRPr="00CF7ED9" w14:paraId="60501224" w14:textId="77777777" w:rsidTr="00B91935">
        <w:tc>
          <w:tcPr>
            <w:tcW w:w="2448" w:type="dxa"/>
          </w:tcPr>
          <w:p w14:paraId="019736C2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1C50B3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27,635</w:t>
            </w:r>
          </w:p>
        </w:tc>
        <w:tc>
          <w:tcPr>
            <w:tcW w:w="270" w:type="dxa"/>
          </w:tcPr>
          <w:p w14:paraId="56509A8D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45E90D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22,484</w:t>
            </w:r>
          </w:p>
        </w:tc>
        <w:tc>
          <w:tcPr>
            <w:tcW w:w="270" w:type="dxa"/>
          </w:tcPr>
          <w:p w14:paraId="2E0A875E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F7ED80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51,781</w:t>
            </w:r>
          </w:p>
        </w:tc>
        <w:tc>
          <w:tcPr>
            <w:tcW w:w="270" w:type="dxa"/>
          </w:tcPr>
          <w:p w14:paraId="165F24DD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5F233" w14:textId="77777777" w:rsidR="00B91935" w:rsidRPr="00CF7ED9" w:rsidRDefault="00B91935" w:rsidP="00B91935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73F9660A" w14:textId="77777777" w:rsidR="00B91935" w:rsidRPr="00CF7ED9" w:rsidRDefault="00B91935" w:rsidP="00B919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CC93D4" w14:textId="77777777" w:rsidR="00B91935" w:rsidRPr="00CF7ED9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103,797</w:t>
            </w:r>
          </w:p>
        </w:tc>
      </w:tr>
      <w:tr w:rsidR="00B91935" w:rsidRPr="00CF7ED9" w14:paraId="45B41AB4" w14:textId="77777777" w:rsidTr="00B91935">
        <w:tc>
          <w:tcPr>
            <w:tcW w:w="2448" w:type="dxa"/>
          </w:tcPr>
          <w:p w14:paraId="7AD4DF05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37CAAE4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B4D234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F10BE0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1617B4D" w14:textId="77777777" w:rsidR="00B91935" w:rsidRPr="00CF7ED9" w:rsidRDefault="00B91935" w:rsidP="00B91935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C3F42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7ADC22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5BB4E7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37F6B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0144A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1935" w:rsidRPr="00CF7ED9" w14:paraId="38BC244B" w14:textId="77777777" w:rsidTr="00B91935">
        <w:tc>
          <w:tcPr>
            <w:tcW w:w="2448" w:type="dxa"/>
          </w:tcPr>
          <w:p w14:paraId="29714947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A14F31E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FCD4C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398C7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78DEAA" w14:textId="77777777" w:rsidR="00B91935" w:rsidRPr="00CF7ED9" w:rsidRDefault="00B91935" w:rsidP="00B91935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02E777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76938D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76177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32D285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C30C50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1935" w:rsidRPr="00CF7ED9" w14:paraId="191F32DF" w14:textId="77777777" w:rsidTr="00B91935">
        <w:tc>
          <w:tcPr>
            <w:tcW w:w="2448" w:type="dxa"/>
            <w:shd w:val="clear" w:color="auto" w:fill="auto"/>
          </w:tcPr>
          <w:p w14:paraId="24C912CF" w14:textId="77777777" w:rsidR="00B91935" w:rsidRPr="00CF7ED9" w:rsidRDefault="00B91935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E36691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24,375</w:t>
            </w:r>
          </w:p>
        </w:tc>
        <w:tc>
          <w:tcPr>
            <w:tcW w:w="270" w:type="dxa"/>
            <w:shd w:val="clear" w:color="auto" w:fill="auto"/>
          </w:tcPr>
          <w:p w14:paraId="3EE29A93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50C156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12,388</w:t>
            </w:r>
          </w:p>
        </w:tc>
        <w:tc>
          <w:tcPr>
            <w:tcW w:w="270" w:type="dxa"/>
            <w:shd w:val="clear" w:color="auto" w:fill="auto"/>
          </w:tcPr>
          <w:p w14:paraId="3315C21B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4C452AF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26,873</w:t>
            </w:r>
          </w:p>
        </w:tc>
        <w:tc>
          <w:tcPr>
            <w:tcW w:w="270" w:type="dxa"/>
            <w:shd w:val="clear" w:color="auto" w:fill="auto"/>
          </w:tcPr>
          <w:p w14:paraId="5AA4EB59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5A521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FC96C4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30A463" w14:textId="77777777" w:rsidR="00B91935" w:rsidRPr="00CF7ED9" w:rsidRDefault="00B91935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63,636</w:t>
            </w:r>
          </w:p>
        </w:tc>
      </w:tr>
    </w:tbl>
    <w:p w14:paraId="444D314C" w14:textId="77777777" w:rsidR="00A92F90" w:rsidRDefault="00A92F90" w:rsidP="00C81507">
      <w:pPr>
        <w:pStyle w:val="BodyText2"/>
        <w:ind w:left="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984E2" w14:textId="62B8E2F1" w:rsidR="00B91935" w:rsidRDefault="00DC4DCF" w:rsidP="00C81507">
      <w:pPr>
        <w:pStyle w:val="BodyText2"/>
        <w:ind w:left="540" w:right="18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F7ED9">
        <w:rPr>
          <w:rFonts w:asciiTheme="majorBidi" w:hAnsiTheme="majorBidi" w:cstheme="majorBidi"/>
          <w:sz w:val="30"/>
          <w:szCs w:val="30"/>
          <w:cs/>
        </w:rPr>
        <w:t>อุปกรณ์ ซึ่งได้คิด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ค่าเสื่อมราคาเต็มจำนวนแล้ว แต่ยังคงใช้งานจนถึง ณ วันที่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1F0E13">
        <w:rPr>
          <w:rFonts w:asciiTheme="majorBidi" w:hAnsiTheme="majorBidi" w:cstheme="majorBidi"/>
          <w:sz w:val="30"/>
          <w:szCs w:val="30"/>
        </w:rPr>
        <w:t>31</w:t>
      </w:r>
      <w:r w:rsidRPr="001824CF">
        <w:rPr>
          <w:rFonts w:asciiTheme="majorBidi" w:hAnsiTheme="majorBidi" w:cstheme="majorBidi"/>
          <w:sz w:val="30"/>
          <w:szCs w:val="30"/>
        </w:rPr>
        <w:t xml:space="preserve"> </w:t>
      </w:r>
      <w:r w:rsidRPr="001824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0E1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4347E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A4347E">
        <w:rPr>
          <w:rFonts w:asciiTheme="majorBidi" w:hAnsiTheme="majorBidi" w:cstheme="majorBidi"/>
          <w:sz w:val="30"/>
          <w:szCs w:val="30"/>
        </w:rPr>
        <w:t>46.0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</w:p>
    <w:p w14:paraId="0DE46A7D" w14:textId="3096A6AF" w:rsidR="00C81507" w:rsidRPr="00B91935" w:rsidRDefault="00B91935" w:rsidP="00B91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170"/>
        <w:gridCol w:w="6"/>
      </w:tblGrid>
      <w:tr w:rsidR="00C81507" w:rsidRPr="00CF7ED9" w14:paraId="2D5478E6" w14:textId="77777777" w:rsidTr="00B91935">
        <w:trPr>
          <w:tblHeader/>
        </w:trPr>
        <w:tc>
          <w:tcPr>
            <w:tcW w:w="2448" w:type="dxa"/>
          </w:tcPr>
          <w:p w14:paraId="610B0DBE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18" w:type="dxa"/>
            <w:gridSpan w:val="10"/>
          </w:tcPr>
          <w:p w14:paraId="001B2B30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A188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81507" w:rsidRPr="00CF7ED9" w14:paraId="6238D923" w14:textId="77777777" w:rsidTr="00B91935">
        <w:trPr>
          <w:gridAfter w:val="1"/>
          <w:wAfter w:w="6" w:type="dxa"/>
          <w:tblHeader/>
        </w:trPr>
        <w:tc>
          <w:tcPr>
            <w:tcW w:w="2448" w:type="dxa"/>
          </w:tcPr>
          <w:p w14:paraId="1CAEECB2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DBB220E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F167889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C1AE693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5F0C8831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ED1A420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4B926825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4AB22B7B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03AF7EF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1465507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81507" w:rsidRPr="00CF7ED9" w14:paraId="108B0173" w14:textId="77777777" w:rsidTr="00B91935">
        <w:trPr>
          <w:gridAfter w:val="1"/>
          <w:wAfter w:w="6" w:type="dxa"/>
          <w:tblHeader/>
        </w:trPr>
        <w:tc>
          <w:tcPr>
            <w:tcW w:w="2448" w:type="dxa"/>
          </w:tcPr>
          <w:p w14:paraId="39EF0DA0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2EA7AE9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1879F093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90EE629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6BA0738E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57E056D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4EA2DD5F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591356E2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5F8FFFB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C811EE4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81507" w:rsidRPr="00CF7ED9" w14:paraId="0697B98F" w14:textId="77777777" w:rsidTr="00B91935">
        <w:trPr>
          <w:gridAfter w:val="1"/>
          <w:wAfter w:w="6" w:type="dxa"/>
          <w:tblHeader/>
        </w:trPr>
        <w:tc>
          <w:tcPr>
            <w:tcW w:w="2448" w:type="dxa"/>
          </w:tcPr>
          <w:p w14:paraId="3FC34C7A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259CAE6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09C9A696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808717B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16F63CE0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F8A11E5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6EDD8B0E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442C8482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7AE442C5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1E26DB7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C81507" w:rsidRPr="00CF7ED9" w14:paraId="07F4C203" w14:textId="77777777" w:rsidTr="00B91935">
        <w:trPr>
          <w:tblHeader/>
        </w:trPr>
        <w:tc>
          <w:tcPr>
            <w:tcW w:w="2448" w:type="dxa"/>
          </w:tcPr>
          <w:p w14:paraId="05B65FA5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18" w:type="dxa"/>
            <w:gridSpan w:val="10"/>
            <w:vAlign w:val="bottom"/>
          </w:tcPr>
          <w:p w14:paraId="407FF55D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81507" w:rsidRPr="00CF7ED9" w14:paraId="6FF3B4FD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53C39CAB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125E3313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2DA2968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6735BE3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298FCE3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22A801B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3817E60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59D9F84C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A176A22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F4F4AC2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81507" w:rsidRPr="00CF7ED9" w14:paraId="38BD7135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737336CF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70" w:type="dxa"/>
          </w:tcPr>
          <w:p w14:paraId="260A886E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28,151 </w:t>
            </w:r>
          </w:p>
        </w:tc>
        <w:tc>
          <w:tcPr>
            <w:tcW w:w="270" w:type="dxa"/>
          </w:tcPr>
          <w:p w14:paraId="7D20A6B8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8DAFA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20,601 </w:t>
            </w:r>
          </w:p>
        </w:tc>
        <w:tc>
          <w:tcPr>
            <w:tcW w:w="270" w:type="dxa"/>
          </w:tcPr>
          <w:p w14:paraId="30E585A8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559E4" w14:textId="77777777" w:rsidR="00C81507" w:rsidRPr="008B454D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68,672 </w:t>
            </w:r>
          </w:p>
        </w:tc>
        <w:tc>
          <w:tcPr>
            <w:tcW w:w="270" w:type="dxa"/>
          </w:tcPr>
          <w:p w14:paraId="2F967431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F45916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1,897 </w:t>
            </w:r>
          </w:p>
        </w:tc>
        <w:tc>
          <w:tcPr>
            <w:tcW w:w="270" w:type="dxa"/>
          </w:tcPr>
          <w:p w14:paraId="6E0A804C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E8E59D" w14:textId="77777777" w:rsidR="00C81507" w:rsidRPr="008B454D" w:rsidRDefault="00C81507" w:rsidP="0058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>119,321</w:t>
            </w:r>
          </w:p>
        </w:tc>
      </w:tr>
      <w:tr w:rsidR="00C81507" w:rsidRPr="00CF7ED9" w14:paraId="5E417470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56ACC86F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3D921D6C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297F7C92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AB9B1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128E2C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503C6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7ACEC24E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012272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34FD8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6B08E8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81507" w:rsidRPr="00CF7ED9" w14:paraId="62D19BF4" w14:textId="77777777" w:rsidTr="00B91935">
        <w:trPr>
          <w:gridAfter w:val="1"/>
          <w:wAfter w:w="6" w:type="dxa"/>
          <w:trHeight w:val="202"/>
        </w:trPr>
        <w:tc>
          <w:tcPr>
            <w:tcW w:w="2448" w:type="dxa"/>
          </w:tcPr>
          <w:p w14:paraId="101CC375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832005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70225A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2BBED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5035CA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C2CD3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C05519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8D6DA1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3B99D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E4AD1A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1507" w:rsidRPr="00CF7ED9" w14:paraId="4AB864C2" w14:textId="77777777" w:rsidTr="00B91935">
        <w:trPr>
          <w:gridAfter w:val="1"/>
          <w:wAfter w:w="6" w:type="dxa"/>
          <w:trHeight w:val="164"/>
        </w:trPr>
        <w:tc>
          <w:tcPr>
            <w:tcW w:w="2448" w:type="dxa"/>
          </w:tcPr>
          <w:p w14:paraId="1E58D3DB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C447D5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496F7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03A60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C5B01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EBFF04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32B7F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C88878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83B8F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81C03A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1507" w:rsidRPr="00CF7ED9" w14:paraId="07994F7E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1EFE51B4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1D911719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22FD01B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F7439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62A9570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39E4A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7CC43FD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592937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318ED077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02286" w14:textId="77777777" w:rsidR="00C81507" w:rsidRPr="00CF7ED9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</w:tr>
      <w:tr w:rsidR="00583F7E" w:rsidRPr="00CF7ED9" w14:paraId="0B73A815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1F8B3BF7" w14:textId="77777777" w:rsidR="00583F7E" w:rsidRPr="00CF7ED9" w:rsidRDefault="00583F7E" w:rsidP="00583F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3B882622" w14:textId="278190C4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82C8D">
              <w:rPr>
                <w:rFonts w:asciiTheme="majorBidi" w:hAnsiTheme="majorBidi" w:cstheme="majorBidi"/>
                <w:sz w:val="30"/>
                <w:szCs w:val="30"/>
              </w:rPr>
              <w:t>2,07</w:t>
            </w:r>
            <w:r w:rsidR="00B82C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2BB10D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44399" w14:textId="0803AD69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9A18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12126E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9FB99" w14:textId="1B3747EB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</w:t>
            </w:r>
            <w:r w:rsidR="00B841B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B15FD2B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9E1345" w14:textId="25085449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5FDD5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79DF5" w14:textId="4FED30E1" w:rsidR="00583F7E" w:rsidRPr="00B841BA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841BA">
              <w:rPr>
                <w:rFonts w:asciiTheme="majorBidi" w:hAnsiTheme="majorBidi" w:cstheme="majorBidi"/>
                <w:sz w:val="30"/>
                <w:szCs w:val="30"/>
              </w:rPr>
              <w:t>7,13</w:t>
            </w:r>
            <w:r w:rsidR="00B841BA" w:rsidRPr="00B841B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83F7E" w:rsidRPr="00CF7ED9" w14:paraId="0EFC57A7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6F03EC91" w14:textId="77777777" w:rsidR="00583F7E" w:rsidRPr="00CF7ED9" w:rsidRDefault="00583F7E" w:rsidP="00583F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</w:tcPr>
          <w:p w14:paraId="049766B3" w14:textId="57D2836D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</w:t>
            </w:r>
            <w:r w:rsidR="009A188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4B836B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FD8805" w14:textId="0B8FEA10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  <w:tc>
          <w:tcPr>
            <w:tcW w:w="270" w:type="dxa"/>
          </w:tcPr>
          <w:p w14:paraId="6F581416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77BE4" w14:textId="3FCF8FBF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</w:t>
            </w:r>
            <w:r w:rsidR="00B841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28A2E2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FD95C3" w14:textId="4B962AFE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735A1" w14:textId="77777777" w:rsidR="00583F7E" w:rsidRPr="00CF7ED9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812885" w14:textId="5446E1A1" w:rsidR="00583F7E" w:rsidRPr="00B841BA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1BA">
              <w:rPr>
                <w:rFonts w:asciiTheme="majorBidi" w:hAnsiTheme="majorBidi" w:cstheme="majorBidi"/>
                <w:sz w:val="30"/>
                <w:szCs w:val="30"/>
              </w:rPr>
              <w:t>(2,15</w:t>
            </w:r>
            <w:r w:rsidR="00EE0D60" w:rsidRPr="00B841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41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1507" w:rsidRPr="00CF7ED9" w14:paraId="5B5676F4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01BB5359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794138" w14:textId="7F218ABD" w:rsidR="00C81507" w:rsidRPr="005611F4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36,333</w:t>
            </w:r>
          </w:p>
        </w:tc>
        <w:tc>
          <w:tcPr>
            <w:tcW w:w="270" w:type="dxa"/>
          </w:tcPr>
          <w:p w14:paraId="68C7CA8D" w14:textId="77777777" w:rsidR="00C81507" w:rsidRPr="005611F4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B25F73" w14:textId="641F0337" w:rsidR="00C81507" w:rsidRPr="005611F4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21,903</w:t>
            </w:r>
          </w:p>
        </w:tc>
        <w:tc>
          <w:tcPr>
            <w:tcW w:w="270" w:type="dxa"/>
          </w:tcPr>
          <w:p w14:paraId="7D04A055" w14:textId="77777777" w:rsidR="00C81507" w:rsidRPr="005611F4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87C9C0" w14:textId="7A0C4A96" w:rsidR="00C81507" w:rsidRPr="005611F4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75,521</w:t>
            </w:r>
          </w:p>
        </w:tc>
        <w:tc>
          <w:tcPr>
            <w:tcW w:w="270" w:type="dxa"/>
          </w:tcPr>
          <w:p w14:paraId="3553A1BE" w14:textId="77777777" w:rsidR="00C81507" w:rsidRPr="005611F4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70CB71" w14:textId="5EE44D09" w:rsidR="00C81507" w:rsidRPr="005611F4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56398A96" w14:textId="77777777" w:rsidR="00C81507" w:rsidRPr="005611F4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8682D7" w14:textId="3C45CBE6" w:rsidR="00C81507" w:rsidRPr="005611F4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135,654</w:t>
            </w:r>
          </w:p>
        </w:tc>
      </w:tr>
      <w:tr w:rsidR="00C81507" w:rsidRPr="00954EF9" w14:paraId="06C77D3F" w14:textId="77777777" w:rsidTr="00B91935">
        <w:trPr>
          <w:gridAfter w:val="1"/>
          <w:wAfter w:w="6" w:type="dxa"/>
          <w:trHeight w:val="379"/>
        </w:trPr>
        <w:tc>
          <w:tcPr>
            <w:tcW w:w="2448" w:type="dxa"/>
          </w:tcPr>
          <w:p w14:paraId="1F1E4A6E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81A24FE" w14:textId="77777777" w:rsidR="00C81507" w:rsidRPr="00954EF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270" w:type="dxa"/>
            <w:vAlign w:val="bottom"/>
          </w:tcPr>
          <w:p w14:paraId="4E0A059B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185E346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86CD7B6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29C2E85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CB17024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3E280E63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BCC8CE" w14:textId="77777777" w:rsidR="00C81507" w:rsidRPr="00954EF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2703C55" w14:textId="77777777" w:rsidR="00C81507" w:rsidRPr="00954EF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</w:rPr>
            </w:pPr>
          </w:p>
        </w:tc>
      </w:tr>
      <w:tr w:rsidR="00C81507" w:rsidRPr="00CF7ED9" w14:paraId="38B459D4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2E1C90BC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18E954A4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60D0F9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3DBF8A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9FE3A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AE2E4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6F2D5B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72BBE85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38D294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F33E93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507" w:rsidRPr="00CF7ED9" w14:paraId="0DACA91F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79E6FE57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70" w:type="dxa"/>
          </w:tcPr>
          <w:p w14:paraId="2DB85820" w14:textId="77777777" w:rsidR="00C81507" w:rsidRPr="008B454D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11,643 </w:t>
            </w:r>
          </w:p>
        </w:tc>
        <w:tc>
          <w:tcPr>
            <w:tcW w:w="270" w:type="dxa"/>
          </w:tcPr>
          <w:p w14:paraId="14199BAB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5B302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14,744</w:t>
            </w:r>
          </w:p>
        </w:tc>
        <w:tc>
          <w:tcPr>
            <w:tcW w:w="270" w:type="dxa"/>
          </w:tcPr>
          <w:p w14:paraId="7F611CEE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FC20F" w14:textId="77777777" w:rsidR="00C81507" w:rsidRPr="008B454D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43,491</w:t>
            </w:r>
          </w:p>
        </w:tc>
        <w:tc>
          <w:tcPr>
            <w:tcW w:w="270" w:type="dxa"/>
          </w:tcPr>
          <w:p w14:paraId="4AE48CFE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01DA6B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1,897 </w:t>
            </w:r>
          </w:p>
        </w:tc>
        <w:tc>
          <w:tcPr>
            <w:tcW w:w="270" w:type="dxa"/>
          </w:tcPr>
          <w:p w14:paraId="0B25152A" w14:textId="77777777" w:rsidR="00C81507" w:rsidRPr="008B454D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99B04" w14:textId="77777777" w:rsidR="00C81507" w:rsidRPr="008B454D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71,775</w:t>
            </w:r>
          </w:p>
        </w:tc>
      </w:tr>
      <w:tr w:rsidR="00C81507" w:rsidRPr="00CF7ED9" w14:paraId="1DB4C5D5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33E0B45F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E747D7F" w14:textId="77777777" w:rsidR="00C81507" w:rsidRPr="00CF7ED9" w:rsidRDefault="00C81507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5FF5AEF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06EF3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14:paraId="78BD17DF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9BDAD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6CFE4C78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C88164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8C574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5BAACF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C81507" w:rsidRPr="00CF7ED9" w14:paraId="560B4F53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3B162EF5" w14:textId="77777777" w:rsidR="00C81507" w:rsidRPr="00CF7ED9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437C8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ACD822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EC8071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08650F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19F3E0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ADA2EF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50540A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4B35D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1C54F" w14:textId="77777777" w:rsidR="00C81507" w:rsidRPr="00CF7ED9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1507" w:rsidRPr="00F7446E" w14:paraId="5E145CAC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0AEF0503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A0001C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0F89B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BE2243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5108C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C8AB25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A6D94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2A9704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03C88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F2392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1507" w:rsidRPr="00F7446E" w14:paraId="0E88F5D3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4E341B02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FFD047A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16,237</w:t>
            </w:r>
          </w:p>
        </w:tc>
        <w:tc>
          <w:tcPr>
            <w:tcW w:w="270" w:type="dxa"/>
          </w:tcPr>
          <w:p w14:paraId="68A1939C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8B8F7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</w:t>
            </w:r>
          </w:p>
        </w:tc>
        <w:tc>
          <w:tcPr>
            <w:tcW w:w="270" w:type="dxa"/>
          </w:tcPr>
          <w:p w14:paraId="78CCA7C8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4D8B81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49,159</w:t>
            </w:r>
          </w:p>
        </w:tc>
        <w:tc>
          <w:tcPr>
            <w:tcW w:w="270" w:type="dxa"/>
          </w:tcPr>
          <w:p w14:paraId="5FEDCAC6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88F1E2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</w:t>
            </w:r>
          </w:p>
        </w:tc>
        <w:tc>
          <w:tcPr>
            <w:tcW w:w="270" w:type="dxa"/>
          </w:tcPr>
          <w:p w14:paraId="60B450C7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BCECB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83,801</w:t>
            </w:r>
          </w:p>
        </w:tc>
      </w:tr>
      <w:tr w:rsidR="00C81507" w:rsidRPr="00F7446E" w14:paraId="1F33C7BF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374B5C59" w14:textId="31B78F81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44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="0010149F" w:rsidRPr="00F7446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</w:tcPr>
          <w:p w14:paraId="61228641" w14:textId="397612F4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5,6</w:t>
            </w:r>
            <w:r w:rsidR="009A1888" w:rsidRPr="00F7446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4854B87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AF1A57" w14:textId="475D510D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2,009</w:t>
            </w:r>
          </w:p>
        </w:tc>
        <w:tc>
          <w:tcPr>
            <w:tcW w:w="270" w:type="dxa"/>
          </w:tcPr>
          <w:p w14:paraId="40923A19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B974A" w14:textId="0FB710EB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8,921</w:t>
            </w:r>
          </w:p>
        </w:tc>
        <w:tc>
          <w:tcPr>
            <w:tcW w:w="270" w:type="dxa"/>
          </w:tcPr>
          <w:p w14:paraId="5177D34A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F19CD0" w14:textId="7D10C093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9DD15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362D7" w14:textId="27341A17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16,540</w:t>
            </w:r>
          </w:p>
        </w:tc>
      </w:tr>
      <w:tr w:rsidR="00C81507" w:rsidRPr="00F7446E" w14:paraId="2C541C09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2082A49C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7446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F744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F1AD51" w14:textId="38BB1049" w:rsidR="00C81507" w:rsidRPr="00F7446E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270" w:type="dxa"/>
          </w:tcPr>
          <w:p w14:paraId="2892E28E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0A2B2B" w14:textId="7194727D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  <w:tc>
          <w:tcPr>
            <w:tcW w:w="270" w:type="dxa"/>
          </w:tcPr>
          <w:p w14:paraId="6F26D255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5FEC2F" w14:textId="42BBE785" w:rsidR="00C81507" w:rsidRPr="00F7446E" w:rsidRDefault="00583F7E" w:rsidP="00583F7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70" w:type="dxa"/>
          </w:tcPr>
          <w:p w14:paraId="5DF490BA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611E9E" w14:textId="4D1D876D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E04E38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58460" w14:textId="32B8B421" w:rsidR="00C81507" w:rsidRPr="00F7446E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(2,074)</w:t>
            </w:r>
          </w:p>
        </w:tc>
      </w:tr>
      <w:tr w:rsidR="00C81507" w:rsidRPr="00F7446E" w14:paraId="0E95573D" w14:textId="77777777" w:rsidTr="00B91935">
        <w:trPr>
          <w:gridAfter w:val="1"/>
          <w:wAfter w:w="6" w:type="dxa"/>
          <w:trHeight w:val="305"/>
        </w:trPr>
        <w:tc>
          <w:tcPr>
            <w:tcW w:w="2448" w:type="dxa"/>
          </w:tcPr>
          <w:p w14:paraId="31C451D9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84BDBC" w14:textId="714CBAEB" w:rsidR="00C81507" w:rsidRPr="00F7446E" w:rsidRDefault="00B82C8D" w:rsidP="00B82C8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21,507</w:t>
            </w:r>
          </w:p>
        </w:tc>
        <w:tc>
          <w:tcPr>
            <w:tcW w:w="270" w:type="dxa"/>
          </w:tcPr>
          <w:p w14:paraId="266FAF36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A18342" w14:textId="432FEEDC" w:rsidR="00C81507" w:rsidRPr="00F7446E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17,253</w:t>
            </w:r>
          </w:p>
        </w:tc>
        <w:tc>
          <w:tcPr>
            <w:tcW w:w="270" w:type="dxa"/>
          </w:tcPr>
          <w:p w14:paraId="4035503F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544F7C" w14:textId="4151E70C" w:rsidR="00C81507" w:rsidRPr="00F7446E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57,610</w:t>
            </w:r>
          </w:p>
        </w:tc>
        <w:tc>
          <w:tcPr>
            <w:tcW w:w="270" w:type="dxa"/>
          </w:tcPr>
          <w:p w14:paraId="357A36A4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8F0F51" w14:textId="175132FB" w:rsidR="00C81507" w:rsidRPr="00F7446E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</w:t>
            </w:r>
          </w:p>
        </w:tc>
        <w:tc>
          <w:tcPr>
            <w:tcW w:w="270" w:type="dxa"/>
          </w:tcPr>
          <w:p w14:paraId="074B52D2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B50533" w14:textId="40C2473B" w:rsidR="00C81507" w:rsidRPr="00F7446E" w:rsidRDefault="00B82C8D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98,267</w:t>
            </w:r>
          </w:p>
        </w:tc>
      </w:tr>
      <w:tr w:rsidR="00C81507" w:rsidRPr="00F7446E" w14:paraId="153A0041" w14:textId="77777777" w:rsidTr="00B91935">
        <w:trPr>
          <w:gridAfter w:val="1"/>
          <w:wAfter w:w="6" w:type="dxa"/>
          <w:trHeight w:val="85"/>
        </w:trPr>
        <w:tc>
          <w:tcPr>
            <w:tcW w:w="2448" w:type="dxa"/>
          </w:tcPr>
          <w:p w14:paraId="12406D3F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CABB233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E01DB9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E1422F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5B4E835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3CF8A6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B9F0B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CB13F51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D6C37F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69408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1507" w:rsidRPr="00F7446E" w14:paraId="244FC851" w14:textId="77777777" w:rsidTr="00B91935">
        <w:trPr>
          <w:gridAfter w:val="1"/>
          <w:wAfter w:w="6" w:type="dxa"/>
          <w:trHeight w:val="85"/>
        </w:trPr>
        <w:tc>
          <w:tcPr>
            <w:tcW w:w="2448" w:type="dxa"/>
          </w:tcPr>
          <w:p w14:paraId="6D286F23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33C9464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1591C7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8643C8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E303E2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8BFBA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03F7A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40FFD5D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77D504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33DA70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1507" w:rsidRPr="00F7446E" w14:paraId="1D4C9926" w14:textId="77777777" w:rsidTr="00B91935"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23C485CC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4DA9B1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18,421</w:t>
            </w:r>
          </w:p>
        </w:tc>
        <w:tc>
          <w:tcPr>
            <w:tcW w:w="270" w:type="dxa"/>
          </w:tcPr>
          <w:p w14:paraId="4F73C92F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FA00C5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6,471</w:t>
            </w:r>
          </w:p>
        </w:tc>
        <w:tc>
          <w:tcPr>
            <w:tcW w:w="270" w:type="dxa"/>
          </w:tcPr>
          <w:p w14:paraId="3CFC403C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392041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21,984</w:t>
            </w:r>
          </w:p>
        </w:tc>
        <w:tc>
          <w:tcPr>
            <w:tcW w:w="270" w:type="dxa"/>
          </w:tcPr>
          <w:p w14:paraId="0E972B04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85A0448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63111B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93EF35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46,876</w:t>
            </w:r>
          </w:p>
        </w:tc>
      </w:tr>
      <w:tr w:rsidR="00C81507" w:rsidRPr="00F7446E" w14:paraId="1B3EE7C6" w14:textId="77777777" w:rsidTr="00B91935">
        <w:trPr>
          <w:gridAfter w:val="1"/>
          <w:wAfter w:w="6" w:type="dxa"/>
        </w:trPr>
        <w:tc>
          <w:tcPr>
            <w:tcW w:w="2448" w:type="dxa"/>
          </w:tcPr>
          <w:p w14:paraId="1E9C18EE" w14:textId="77777777" w:rsidR="00C81507" w:rsidRPr="00F7446E" w:rsidRDefault="00C81507" w:rsidP="00B919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57518EF" w14:textId="7C2EA42C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14,826</w:t>
            </w:r>
          </w:p>
        </w:tc>
        <w:tc>
          <w:tcPr>
            <w:tcW w:w="270" w:type="dxa"/>
          </w:tcPr>
          <w:p w14:paraId="584A64AF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90581F0" w14:textId="447A42CD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</w:t>
            </w:r>
            <w:r w:rsidR="009A1888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356B166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FE06E65" w14:textId="38C1DEA5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17,91</w:t>
            </w:r>
            <w:r w:rsidR="009A1888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F7F872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170332DD" w14:textId="3B155E0D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30F17" w14:textId="77777777" w:rsidR="00C81507" w:rsidRPr="00F7446E" w:rsidRDefault="00C81507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26D826" w14:textId="2E137251" w:rsidR="00C81507" w:rsidRPr="00F7446E" w:rsidRDefault="00583F7E" w:rsidP="00B9193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37,387</w:t>
            </w:r>
          </w:p>
        </w:tc>
      </w:tr>
    </w:tbl>
    <w:p w14:paraId="63729DBD" w14:textId="77777777" w:rsidR="00C81507" w:rsidRPr="00F7446E" w:rsidRDefault="00C81507" w:rsidP="00C81507">
      <w:pPr>
        <w:pStyle w:val="BodyText2"/>
        <w:ind w:left="0" w:right="45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A0918AC" w14:textId="091F923B" w:rsidR="006427FD" w:rsidRPr="00C81507" w:rsidRDefault="00C81507" w:rsidP="00C81507">
      <w:pPr>
        <w:pStyle w:val="BodyText2"/>
        <w:ind w:left="547" w:right="4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pacing w:val="-4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Pr="00F7446E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r w:rsidRPr="00F7446E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Pr="00F744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F7446E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F7446E">
        <w:rPr>
          <w:rFonts w:asciiTheme="majorBidi" w:hAnsiTheme="majorBidi" w:cstheme="majorBidi"/>
          <w:sz w:val="30"/>
          <w:szCs w:val="30"/>
        </w:rPr>
        <w:t xml:space="preserve"> 31 </w:t>
      </w:r>
      <w:r w:rsidRPr="00F7446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7446E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2563</w:t>
      </w:r>
      <w:r w:rsidRPr="00F7446E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="00583F7E" w:rsidRPr="00F7446E">
        <w:rPr>
          <w:rFonts w:asciiTheme="majorBidi" w:hAnsiTheme="majorBidi" w:cstheme="majorBidi"/>
          <w:sz w:val="30"/>
          <w:szCs w:val="30"/>
        </w:rPr>
        <w:t>55.1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ล้าน</w:t>
      </w:r>
      <w:r w:rsidRPr="00A92E3C">
        <w:rPr>
          <w:rFonts w:asciiTheme="majorBidi" w:hAnsiTheme="majorBidi" w:cstheme="majorBidi"/>
          <w:sz w:val="30"/>
          <w:szCs w:val="30"/>
          <w:cs/>
        </w:rPr>
        <w:t>บาท</w:t>
      </w:r>
      <w:r w:rsidRPr="00A92E3C">
        <w:rPr>
          <w:rFonts w:asciiTheme="majorBidi" w:hAnsiTheme="majorBidi" w:cstheme="majorBidi"/>
          <w:sz w:val="30"/>
          <w:szCs w:val="30"/>
        </w:rPr>
        <w:t xml:space="preserve"> </w:t>
      </w:r>
      <w:r w:rsidRPr="00A92E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F0E13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39.7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F97B0C5" w14:textId="15903F47" w:rsidR="002D4841" w:rsidRPr="000B655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B65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07B3EC2D" w14:textId="1E855AAC" w:rsidR="006427FD" w:rsidRDefault="006427FD" w:rsidP="00487FDB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44"/>
        <w:gridCol w:w="1106"/>
        <w:gridCol w:w="236"/>
        <w:gridCol w:w="1114"/>
        <w:gridCol w:w="236"/>
        <w:gridCol w:w="1294"/>
        <w:gridCol w:w="240"/>
        <w:gridCol w:w="1200"/>
      </w:tblGrid>
      <w:tr w:rsidR="00B91935" w:rsidRPr="001E5F53" w14:paraId="5BA7C355" w14:textId="77777777" w:rsidTr="00B91935">
        <w:trPr>
          <w:tblHeader/>
        </w:trPr>
        <w:tc>
          <w:tcPr>
            <w:tcW w:w="2430" w:type="dxa"/>
          </w:tcPr>
          <w:p w14:paraId="2BBED180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5277DEB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91935" w:rsidRPr="001E5F53" w14:paraId="461B70A8" w14:textId="77777777" w:rsidTr="00B91935">
        <w:trPr>
          <w:tblHeader/>
        </w:trPr>
        <w:tc>
          <w:tcPr>
            <w:tcW w:w="2430" w:type="dxa"/>
          </w:tcPr>
          <w:p w14:paraId="4DFD7E3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DF611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649B8A4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E150CC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898FF1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07F27C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9256133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0E909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40" w:type="dxa"/>
          </w:tcPr>
          <w:p w14:paraId="2BCD80A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05CDE01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935" w:rsidRPr="001E5F53" w14:paraId="5394044D" w14:textId="77777777" w:rsidTr="00B91935">
        <w:trPr>
          <w:tblHeader/>
        </w:trPr>
        <w:tc>
          <w:tcPr>
            <w:tcW w:w="2430" w:type="dxa"/>
          </w:tcPr>
          <w:p w14:paraId="25BDB8B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53772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180D1C3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A00DB2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ลิขสิทธิ์</w:t>
            </w:r>
          </w:p>
        </w:tc>
        <w:tc>
          <w:tcPr>
            <w:tcW w:w="236" w:type="dxa"/>
          </w:tcPr>
          <w:p w14:paraId="1DE51BB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96561E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สิทธิในการใช้</w:t>
            </w:r>
          </w:p>
        </w:tc>
        <w:tc>
          <w:tcPr>
            <w:tcW w:w="236" w:type="dxa"/>
          </w:tcPr>
          <w:p w14:paraId="4169784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38908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ระหว่าง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40" w:type="dxa"/>
          </w:tcPr>
          <w:p w14:paraId="430CE56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60CA7FC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935" w:rsidRPr="001E5F53" w14:paraId="53366DD4" w14:textId="77777777" w:rsidTr="00B91935">
        <w:trPr>
          <w:tblHeader/>
        </w:trPr>
        <w:tc>
          <w:tcPr>
            <w:tcW w:w="2430" w:type="dxa"/>
          </w:tcPr>
          <w:p w14:paraId="7075DB1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3928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44" w:type="dxa"/>
          </w:tcPr>
          <w:p w14:paraId="2AF9C287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AA87B6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3C92E76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AC40AB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7DDD214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53274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พัฒนาและ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40" w:type="dxa"/>
          </w:tcPr>
          <w:p w14:paraId="3C1640A2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3CBA5407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91935" w:rsidRPr="001E5F53" w14:paraId="57D648D7" w14:textId="77777777" w:rsidTr="00B91935">
        <w:trPr>
          <w:tblHeader/>
        </w:trPr>
        <w:tc>
          <w:tcPr>
            <w:tcW w:w="2430" w:type="dxa"/>
          </w:tcPr>
          <w:p w14:paraId="6A203D52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9"/>
          </w:tcPr>
          <w:p w14:paraId="71DD74C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B91935" w:rsidRPr="001E5F53" w14:paraId="38730901" w14:textId="77777777" w:rsidTr="00B91935">
        <w:tc>
          <w:tcPr>
            <w:tcW w:w="2430" w:type="dxa"/>
            <w:vAlign w:val="bottom"/>
          </w:tcPr>
          <w:p w14:paraId="52B549D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0FDE2F2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9C466B3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EA4D850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50B557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4EDBBA3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E8371C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3B08FB2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5785868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887451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935" w:rsidRPr="001E5F53" w14:paraId="04747E14" w14:textId="77777777" w:rsidTr="00B91935">
        <w:tc>
          <w:tcPr>
            <w:tcW w:w="2430" w:type="dxa"/>
            <w:vAlign w:val="center"/>
          </w:tcPr>
          <w:p w14:paraId="302D504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6E1A6C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132,687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BF87E84" w14:textId="77777777" w:rsidR="00B91935" w:rsidRPr="006427FD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071A93A1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135,513</w:t>
            </w:r>
          </w:p>
        </w:tc>
        <w:tc>
          <w:tcPr>
            <w:tcW w:w="236" w:type="dxa"/>
          </w:tcPr>
          <w:p w14:paraId="219E3CC4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E8DE44C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23,643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7C212F" w14:textId="77777777" w:rsidR="00B91935" w:rsidRPr="006427FD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911DF4B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163,790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DB00434" w14:textId="77777777" w:rsidR="00B91935" w:rsidRPr="006427FD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49E356D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455,633</w:t>
            </w:r>
          </w:p>
        </w:tc>
      </w:tr>
      <w:tr w:rsidR="00B91935" w:rsidRPr="001E5F53" w14:paraId="71E124AE" w14:textId="77777777" w:rsidTr="00B91935">
        <w:tc>
          <w:tcPr>
            <w:tcW w:w="2430" w:type="dxa"/>
            <w:vAlign w:val="center"/>
          </w:tcPr>
          <w:p w14:paraId="041572D3" w14:textId="77777777" w:rsidR="00B91935" w:rsidRPr="001E5F53" w:rsidRDefault="00B91935" w:rsidP="00B919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ได้มาจากการพัฒนาขึ้น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E2CCE9" w14:textId="77777777" w:rsidR="00B9193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DBF2B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35,893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8FA474C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548DDDAA" w14:textId="77777777" w:rsidR="00B9193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D9F4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54E69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31F5A10" w14:textId="77777777" w:rsidR="00B9193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F19E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20FFE4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505B348" w14:textId="77777777" w:rsidR="00B9193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BA8BF" w14:textId="77777777" w:rsidR="00B91935" w:rsidRPr="00A74C66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8458E2F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F6CA95F" w14:textId="77777777" w:rsidR="00B91935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A6493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B91935" w:rsidRPr="001E5F53" w14:paraId="384F9F1C" w14:textId="77777777" w:rsidTr="00B91935">
        <w:tc>
          <w:tcPr>
            <w:tcW w:w="2430" w:type="dxa"/>
            <w:shd w:val="clear" w:color="auto" w:fill="auto"/>
            <w:vAlign w:val="center"/>
          </w:tcPr>
          <w:p w14:paraId="654919C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406EB6C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54,683</w:t>
            </w:r>
          </w:p>
        </w:tc>
        <w:tc>
          <w:tcPr>
            <w:tcW w:w="244" w:type="dxa"/>
            <w:shd w:val="clear" w:color="auto" w:fill="auto"/>
          </w:tcPr>
          <w:p w14:paraId="726758D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01C935A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17,503</w:t>
            </w:r>
          </w:p>
        </w:tc>
        <w:tc>
          <w:tcPr>
            <w:tcW w:w="236" w:type="dxa"/>
            <w:shd w:val="clear" w:color="auto" w:fill="auto"/>
          </w:tcPr>
          <w:p w14:paraId="1F1C555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D03706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FC294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FC8B7C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26,249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23E1F9D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44F7BD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98,435</w:t>
            </w:r>
          </w:p>
        </w:tc>
      </w:tr>
      <w:tr w:rsidR="00B91935" w:rsidRPr="001E5F53" w14:paraId="42D94CC4" w14:textId="77777777" w:rsidTr="00B91935">
        <w:tc>
          <w:tcPr>
            <w:tcW w:w="2430" w:type="dxa"/>
            <w:vAlign w:val="center"/>
          </w:tcPr>
          <w:p w14:paraId="6197B622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143322B3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8C6F98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45F9B57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  <w:tc>
          <w:tcPr>
            <w:tcW w:w="236" w:type="dxa"/>
          </w:tcPr>
          <w:p w14:paraId="72D736A3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55809D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7E7C6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87792E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E4C4C36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014A3B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</w:tr>
      <w:tr w:rsidR="00B91935" w:rsidRPr="001E5F53" w14:paraId="045A966E" w14:textId="77777777" w:rsidTr="00B91935">
        <w:tc>
          <w:tcPr>
            <w:tcW w:w="2430" w:type="dxa"/>
            <w:vAlign w:val="center"/>
          </w:tcPr>
          <w:p w14:paraId="2562D84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F731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223,263</w:t>
            </w:r>
          </w:p>
        </w:tc>
        <w:tc>
          <w:tcPr>
            <w:tcW w:w="244" w:type="dxa"/>
            <w:shd w:val="clear" w:color="auto" w:fill="auto"/>
          </w:tcPr>
          <w:p w14:paraId="57BFBAC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16E758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151,872</w:t>
            </w:r>
          </w:p>
        </w:tc>
        <w:tc>
          <w:tcPr>
            <w:tcW w:w="236" w:type="dxa"/>
          </w:tcPr>
          <w:p w14:paraId="359FD68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68150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23,643</w:t>
            </w:r>
          </w:p>
        </w:tc>
        <w:tc>
          <w:tcPr>
            <w:tcW w:w="236" w:type="dxa"/>
            <w:shd w:val="clear" w:color="auto" w:fill="auto"/>
          </w:tcPr>
          <w:p w14:paraId="3ECBCCB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8EBC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193,548</w:t>
            </w:r>
          </w:p>
        </w:tc>
        <w:tc>
          <w:tcPr>
            <w:tcW w:w="240" w:type="dxa"/>
            <w:shd w:val="clear" w:color="auto" w:fill="auto"/>
          </w:tcPr>
          <w:p w14:paraId="58FA420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4EA3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592,326</w:t>
            </w:r>
          </w:p>
        </w:tc>
      </w:tr>
      <w:tr w:rsidR="00B91935" w:rsidRPr="001E5F53" w14:paraId="5D34B03E" w14:textId="77777777" w:rsidTr="00B91935">
        <w:tc>
          <w:tcPr>
            <w:tcW w:w="2430" w:type="dxa"/>
            <w:vAlign w:val="center"/>
          </w:tcPr>
          <w:p w14:paraId="2249A7E5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BABCED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5CEECDE7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05DEFDB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C795B3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9C6D883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6CBCF5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299D2A7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2332DBB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06E2956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935" w:rsidRPr="001E5F53" w14:paraId="362AC85A" w14:textId="77777777" w:rsidTr="00B91935">
        <w:tc>
          <w:tcPr>
            <w:tcW w:w="2430" w:type="dxa"/>
            <w:vAlign w:val="center"/>
          </w:tcPr>
          <w:p w14:paraId="495A18D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  <w:r w:rsidRPr="001E5F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Pr="001E5F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20787DB3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97B045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0F62159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0E2D3C3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58E2C97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0F589E9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5C9136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center"/>
          </w:tcPr>
          <w:p w14:paraId="1DFAE6C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3D746A9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91935" w:rsidRPr="001E5F53" w14:paraId="73A632B9" w14:textId="77777777" w:rsidTr="00B91935">
        <w:tc>
          <w:tcPr>
            <w:tcW w:w="2430" w:type="dxa"/>
            <w:vAlign w:val="center"/>
          </w:tcPr>
          <w:p w14:paraId="2254EAD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C1A175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10,095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55BC232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C35D6F3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90,960</w:t>
            </w:r>
          </w:p>
        </w:tc>
        <w:tc>
          <w:tcPr>
            <w:tcW w:w="236" w:type="dxa"/>
          </w:tcPr>
          <w:p w14:paraId="7883F97F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A077971" w14:textId="77777777" w:rsidR="00B91935" w:rsidRPr="006427FD" w:rsidRDefault="00B91935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23,409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CACB15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DDD8ECF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7BCA585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B269EC8" w14:textId="77777777" w:rsidR="00B91935" w:rsidRPr="006427FD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124,464</w:t>
            </w:r>
          </w:p>
        </w:tc>
      </w:tr>
      <w:tr w:rsidR="00B91935" w:rsidRPr="001E5F53" w14:paraId="3BC4520F" w14:textId="77777777" w:rsidTr="00B91935">
        <w:tc>
          <w:tcPr>
            <w:tcW w:w="2430" w:type="dxa"/>
            <w:vAlign w:val="center"/>
          </w:tcPr>
          <w:p w14:paraId="49F4DBC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9FD21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34,591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B4B4E56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30929D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14,679</w:t>
            </w:r>
          </w:p>
        </w:tc>
        <w:tc>
          <w:tcPr>
            <w:tcW w:w="236" w:type="dxa"/>
          </w:tcPr>
          <w:p w14:paraId="6197B70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456A7F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77AA8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8D6663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41C565F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E2A6727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49,310</w:t>
            </w:r>
          </w:p>
        </w:tc>
      </w:tr>
      <w:tr w:rsidR="00B91935" w:rsidRPr="001E5F53" w14:paraId="5BAD1697" w14:textId="77777777" w:rsidTr="00B91935">
        <w:tc>
          <w:tcPr>
            <w:tcW w:w="2430" w:type="dxa"/>
            <w:vAlign w:val="center"/>
          </w:tcPr>
          <w:p w14:paraId="758CCBE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787E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5A5963D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C817C8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92FCC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7F7CE2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ADB8E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B9AD82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E63E58D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96A3CD8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</w:tr>
      <w:tr w:rsidR="00B91935" w:rsidRPr="001E5F53" w14:paraId="537266FF" w14:textId="77777777" w:rsidTr="00B91935">
        <w:tc>
          <w:tcPr>
            <w:tcW w:w="2430" w:type="dxa"/>
            <w:vAlign w:val="center"/>
          </w:tcPr>
          <w:p w14:paraId="1A487CD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92F3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1C57A9F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FDE23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  <w:tc>
          <w:tcPr>
            <w:tcW w:w="236" w:type="dxa"/>
          </w:tcPr>
          <w:p w14:paraId="49DCBB50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AC9C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EC79D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BFC8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1E4DBA7" w14:textId="77777777" w:rsidR="00B91935" w:rsidRPr="001E5F53" w:rsidRDefault="00B91935" w:rsidP="00B919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B907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</w:tr>
      <w:tr w:rsidR="00B91935" w:rsidRPr="001E5F53" w14:paraId="06149A30" w14:textId="77777777" w:rsidTr="00B91935">
        <w:tc>
          <w:tcPr>
            <w:tcW w:w="2430" w:type="dxa"/>
            <w:vAlign w:val="center"/>
          </w:tcPr>
          <w:p w14:paraId="66E613D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3D25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47,956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8F9D030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2B4A73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105,398</w:t>
            </w:r>
          </w:p>
        </w:tc>
        <w:tc>
          <w:tcPr>
            <w:tcW w:w="236" w:type="dxa"/>
          </w:tcPr>
          <w:p w14:paraId="077ED00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066F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7B6002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F08B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69F1699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2C0A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176,803</w:t>
            </w:r>
          </w:p>
        </w:tc>
      </w:tr>
      <w:tr w:rsidR="00B91935" w:rsidRPr="001E5F53" w14:paraId="05C43863" w14:textId="77777777" w:rsidTr="00B91935">
        <w:tc>
          <w:tcPr>
            <w:tcW w:w="2430" w:type="dxa"/>
            <w:vAlign w:val="center"/>
          </w:tcPr>
          <w:p w14:paraId="5F6BD1AB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769BB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22801842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72F4FFB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C05E8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B7830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DE9A4A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1BBFB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22587BD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54BA9" w14:textId="77777777" w:rsidR="00B91935" w:rsidRPr="00812CDB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935" w:rsidRPr="001E5F53" w14:paraId="179098C1" w14:textId="77777777" w:rsidTr="00B91935">
        <w:tc>
          <w:tcPr>
            <w:tcW w:w="2430" w:type="dxa"/>
          </w:tcPr>
          <w:p w14:paraId="53B3E4F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376397A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02BD6C7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37F6A457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0B5D4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B07063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869BD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215467F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53E433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0A6517A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1935" w:rsidRPr="001E5F53" w14:paraId="6857A7E2" w14:textId="77777777" w:rsidTr="00B91935">
        <w:trPr>
          <w:trHeight w:val="404"/>
        </w:trPr>
        <w:tc>
          <w:tcPr>
            <w:tcW w:w="2430" w:type="dxa"/>
          </w:tcPr>
          <w:p w14:paraId="2140D904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D22B12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175,307</w:t>
            </w:r>
          </w:p>
        </w:tc>
        <w:tc>
          <w:tcPr>
            <w:tcW w:w="244" w:type="dxa"/>
            <w:shd w:val="clear" w:color="auto" w:fill="auto"/>
          </w:tcPr>
          <w:p w14:paraId="4CCB295B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8FE5D67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46,474</w:t>
            </w:r>
          </w:p>
        </w:tc>
        <w:tc>
          <w:tcPr>
            <w:tcW w:w="236" w:type="dxa"/>
          </w:tcPr>
          <w:p w14:paraId="41520DFC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3EF6706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14:paraId="125008EE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23734B55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193,548</w:t>
            </w:r>
          </w:p>
        </w:tc>
        <w:tc>
          <w:tcPr>
            <w:tcW w:w="240" w:type="dxa"/>
            <w:shd w:val="clear" w:color="auto" w:fill="auto"/>
          </w:tcPr>
          <w:p w14:paraId="191DD08D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7D66E71" w14:textId="77777777" w:rsidR="00B91935" w:rsidRPr="001E5F53" w:rsidRDefault="00B9193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415,523</w:t>
            </w:r>
          </w:p>
        </w:tc>
      </w:tr>
    </w:tbl>
    <w:p w14:paraId="49E764CC" w14:textId="4D12C8B7" w:rsidR="006427FD" w:rsidRPr="007D6666" w:rsidRDefault="006427FD" w:rsidP="00C81507">
      <w:pPr>
        <w:pStyle w:val="BodyText2"/>
        <w:tabs>
          <w:tab w:val="left" w:pos="540"/>
        </w:tabs>
        <w:ind w:left="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3353F6" w14:textId="1EA015C7" w:rsidR="006427FD" w:rsidRDefault="006427FD" w:rsidP="0064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ราคาทรัพย์สินของกลุ่มบริษัทก่อนหักค่าตัดจำหน่ายสะสมของสินทรัพย์ไม่มีตัวตน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ซึ่งได้คิดค่าตัดจำหน่าย</w:t>
      </w:r>
      <w:r w:rsidRPr="00CF7ED9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เต็มจำนวนแล้ว แต่ยังคงใช้งานจนถึง ณ วันที่ </w:t>
      </w:r>
      <w:r w:rsidRPr="001F0E13">
        <w:rPr>
          <w:rFonts w:asciiTheme="majorBidi" w:hAnsiTheme="majorBidi" w:cstheme="majorBidi"/>
          <w:sz w:val="30"/>
          <w:szCs w:val="30"/>
        </w:rPr>
        <w:t>31</w:t>
      </w:r>
      <w:r w:rsidRPr="00191EB2">
        <w:rPr>
          <w:rFonts w:asciiTheme="majorBidi" w:hAnsiTheme="majorBidi" w:cstheme="majorBidi"/>
          <w:sz w:val="30"/>
          <w:szCs w:val="30"/>
        </w:rPr>
        <w:t xml:space="preserve"> </w:t>
      </w:r>
      <w:r w:rsidRPr="00191E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0E1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มีจำนวน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73.9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59629C8E" w14:textId="371CE1CE" w:rsidR="00C81507" w:rsidRDefault="00B91935" w:rsidP="00B91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tbl>
      <w:tblPr>
        <w:tblW w:w="93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1273"/>
        <w:gridCol w:w="256"/>
        <w:gridCol w:w="1310"/>
        <w:gridCol w:w="256"/>
        <w:gridCol w:w="1408"/>
        <w:gridCol w:w="256"/>
        <w:gridCol w:w="1323"/>
      </w:tblGrid>
      <w:tr w:rsidR="00C81507" w:rsidRPr="00487FDB" w14:paraId="3362F41C" w14:textId="77777777" w:rsidTr="00B91935">
        <w:trPr>
          <w:trHeight w:val="68"/>
          <w:tblHeader/>
        </w:trPr>
        <w:tc>
          <w:tcPr>
            <w:tcW w:w="3235" w:type="dxa"/>
          </w:tcPr>
          <w:p w14:paraId="4591927E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432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2" w:type="dxa"/>
            <w:gridSpan w:val="7"/>
          </w:tcPr>
          <w:p w14:paraId="7CADD21F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507" w:rsidRPr="00487FDB" w14:paraId="75F797F5" w14:textId="77777777" w:rsidTr="00B91935">
        <w:trPr>
          <w:trHeight w:val="376"/>
          <w:tblHeader/>
        </w:trPr>
        <w:tc>
          <w:tcPr>
            <w:tcW w:w="3235" w:type="dxa"/>
          </w:tcPr>
          <w:p w14:paraId="763BB1F5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B26F166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5007B763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313290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6" w:type="dxa"/>
          </w:tcPr>
          <w:p w14:paraId="2118F59D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593513D" w14:textId="77777777" w:rsidR="00C81507" w:rsidRPr="008755B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755BA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0FA07CC3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ADEF206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507" w:rsidRPr="00487FDB" w14:paraId="6C518DBF" w14:textId="77777777" w:rsidTr="00B91935">
        <w:trPr>
          <w:trHeight w:val="376"/>
          <w:tblHeader/>
        </w:trPr>
        <w:tc>
          <w:tcPr>
            <w:tcW w:w="3235" w:type="dxa"/>
          </w:tcPr>
          <w:p w14:paraId="368D92A8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0400C39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ลิขสิทธิ์</w:t>
            </w:r>
          </w:p>
        </w:tc>
        <w:tc>
          <w:tcPr>
            <w:tcW w:w="256" w:type="dxa"/>
          </w:tcPr>
          <w:p w14:paraId="6421D4B3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0E9C9BF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สิทธิในการใช้</w:t>
            </w:r>
          </w:p>
        </w:tc>
        <w:tc>
          <w:tcPr>
            <w:tcW w:w="256" w:type="dxa"/>
          </w:tcPr>
          <w:p w14:paraId="23ED5B63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3D7A4E1" w14:textId="77777777" w:rsidR="00C81507" w:rsidRPr="008755B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87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ะหว่าง</w:t>
            </w:r>
            <w:r w:rsidRPr="008755B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56" w:type="dxa"/>
          </w:tcPr>
          <w:p w14:paraId="62DD2EC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A57908E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507" w:rsidRPr="00487FDB" w14:paraId="163C1A59" w14:textId="77777777" w:rsidTr="00B91935">
        <w:trPr>
          <w:trHeight w:val="376"/>
          <w:tblHeader/>
        </w:trPr>
        <w:tc>
          <w:tcPr>
            <w:tcW w:w="3235" w:type="dxa"/>
          </w:tcPr>
          <w:p w14:paraId="0FB7C363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7CF6F2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0BE7076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912C52B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2022CD8D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72346646" w14:textId="77777777" w:rsidR="00C81507" w:rsidRPr="008755B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755B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พัฒนาและ</w:t>
            </w:r>
            <w:r w:rsidRPr="0087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56" w:type="dxa"/>
          </w:tcPr>
          <w:p w14:paraId="5F447347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00761B4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81507" w:rsidRPr="00487FDB" w14:paraId="13E6F021" w14:textId="77777777" w:rsidTr="00B91935">
        <w:trPr>
          <w:trHeight w:val="376"/>
          <w:tblHeader/>
        </w:trPr>
        <w:tc>
          <w:tcPr>
            <w:tcW w:w="3235" w:type="dxa"/>
          </w:tcPr>
          <w:p w14:paraId="1ACB87A6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2" w:type="dxa"/>
            <w:gridSpan w:val="7"/>
          </w:tcPr>
          <w:p w14:paraId="0D1FB17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1507" w:rsidRPr="00487FDB" w14:paraId="28A5ACC5" w14:textId="77777777" w:rsidTr="00B91935">
        <w:trPr>
          <w:trHeight w:val="376"/>
        </w:trPr>
        <w:tc>
          <w:tcPr>
            <w:tcW w:w="3235" w:type="dxa"/>
          </w:tcPr>
          <w:p w14:paraId="1D96DEAF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3" w:type="dxa"/>
          </w:tcPr>
          <w:p w14:paraId="3FE997FF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F78E2DB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BA3E7DD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3A02F050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1DC9FD8A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69104DC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183CEEA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507" w:rsidRPr="00487FDB" w14:paraId="22E857A8" w14:textId="77777777" w:rsidTr="00B91935">
        <w:trPr>
          <w:trHeight w:val="376"/>
        </w:trPr>
        <w:tc>
          <w:tcPr>
            <w:tcW w:w="3235" w:type="dxa"/>
          </w:tcPr>
          <w:p w14:paraId="76E1B929" w14:textId="77777777" w:rsidR="00C81507" w:rsidRPr="00487FDB" w:rsidRDefault="00C81507" w:rsidP="00B919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14:paraId="4C89518E" w14:textId="77777777" w:rsidR="00C81507" w:rsidRPr="00F81AA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131,089</w:t>
            </w:r>
          </w:p>
        </w:tc>
        <w:tc>
          <w:tcPr>
            <w:tcW w:w="256" w:type="dxa"/>
            <w:shd w:val="clear" w:color="auto" w:fill="auto"/>
          </w:tcPr>
          <w:p w14:paraId="4B0A9192" w14:textId="77777777" w:rsidR="00C81507" w:rsidRPr="00F81AA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6F7F77D6" w14:textId="77777777" w:rsidR="00C81507" w:rsidRPr="00F81AA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6,973</w:t>
            </w:r>
          </w:p>
        </w:tc>
        <w:tc>
          <w:tcPr>
            <w:tcW w:w="256" w:type="dxa"/>
            <w:shd w:val="clear" w:color="auto" w:fill="auto"/>
          </w:tcPr>
          <w:p w14:paraId="082538DE" w14:textId="77777777" w:rsidR="00C81507" w:rsidRPr="00F81AA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17035453" w14:textId="77777777" w:rsidR="00C81507" w:rsidRPr="00F81AA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163,790</w:t>
            </w:r>
          </w:p>
        </w:tc>
        <w:tc>
          <w:tcPr>
            <w:tcW w:w="256" w:type="dxa"/>
            <w:shd w:val="clear" w:color="auto" w:fill="auto"/>
          </w:tcPr>
          <w:p w14:paraId="75C6A60D" w14:textId="77777777" w:rsidR="00C81507" w:rsidRPr="00F81AA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60DD3FE0" w14:textId="77777777" w:rsidR="00C81507" w:rsidRPr="00F81AAA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301,852</w:t>
            </w:r>
          </w:p>
        </w:tc>
      </w:tr>
      <w:tr w:rsidR="00C81507" w:rsidRPr="00487FDB" w14:paraId="2395573F" w14:textId="77777777" w:rsidTr="00B91935">
        <w:trPr>
          <w:trHeight w:val="376"/>
        </w:trPr>
        <w:tc>
          <w:tcPr>
            <w:tcW w:w="3235" w:type="dxa"/>
          </w:tcPr>
          <w:p w14:paraId="4677955B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3" w:type="dxa"/>
            <w:shd w:val="clear" w:color="auto" w:fill="auto"/>
          </w:tcPr>
          <w:p w14:paraId="74A9AF47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17,274</w:t>
            </w:r>
          </w:p>
        </w:tc>
        <w:tc>
          <w:tcPr>
            <w:tcW w:w="256" w:type="dxa"/>
            <w:shd w:val="clear" w:color="auto" w:fill="auto"/>
          </w:tcPr>
          <w:p w14:paraId="2CB63439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64FE4B3E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A996FE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3B65C2DC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22,564</w:t>
            </w:r>
          </w:p>
        </w:tc>
        <w:tc>
          <w:tcPr>
            <w:tcW w:w="256" w:type="dxa"/>
            <w:shd w:val="clear" w:color="auto" w:fill="auto"/>
          </w:tcPr>
          <w:p w14:paraId="49F14DA2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493C2647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39,838</w:t>
            </w:r>
          </w:p>
        </w:tc>
      </w:tr>
      <w:tr w:rsidR="00C81507" w:rsidRPr="00487FDB" w14:paraId="74774077" w14:textId="77777777" w:rsidTr="00B91935">
        <w:trPr>
          <w:trHeight w:val="376"/>
        </w:trPr>
        <w:tc>
          <w:tcPr>
            <w:tcW w:w="3235" w:type="dxa"/>
          </w:tcPr>
          <w:p w14:paraId="3340E37B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3" w:type="dxa"/>
            <w:shd w:val="clear" w:color="auto" w:fill="auto"/>
          </w:tcPr>
          <w:p w14:paraId="5B63A61F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  <w:tc>
          <w:tcPr>
            <w:tcW w:w="256" w:type="dxa"/>
            <w:shd w:val="clear" w:color="auto" w:fill="auto"/>
          </w:tcPr>
          <w:p w14:paraId="18E8D532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3747A227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224747B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5B95630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D0412C8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705127F8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</w:tr>
      <w:tr w:rsidR="00C81507" w:rsidRPr="00487FDB" w14:paraId="6C7ABDA0" w14:textId="77777777" w:rsidTr="00B91935">
        <w:trPr>
          <w:trHeight w:val="376"/>
        </w:trPr>
        <w:tc>
          <w:tcPr>
            <w:tcW w:w="3235" w:type="dxa"/>
          </w:tcPr>
          <w:p w14:paraId="1DF0FA50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0BF83E3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0E33777B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77B5F41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03023BF3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07C28C02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4D81DB15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9BE8180" w14:textId="77777777" w:rsidR="00C81507" w:rsidRPr="00487FDB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1507" w:rsidRPr="00F7446E" w14:paraId="1C3BA431" w14:textId="77777777" w:rsidTr="00B91935">
        <w:trPr>
          <w:trHeight w:val="376"/>
        </w:trPr>
        <w:tc>
          <w:tcPr>
            <w:tcW w:w="3235" w:type="dxa"/>
          </w:tcPr>
          <w:p w14:paraId="3BC990D2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73" w:type="dxa"/>
          </w:tcPr>
          <w:p w14:paraId="3EC59F22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147,219</w:t>
            </w:r>
          </w:p>
        </w:tc>
        <w:tc>
          <w:tcPr>
            <w:tcW w:w="256" w:type="dxa"/>
          </w:tcPr>
          <w:p w14:paraId="3E76A2D5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6851AA28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6,973</w:t>
            </w:r>
          </w:p>
        </w:tc>
        <w:tc>
          <w:tcPr>
            <w:tcW w:w="256" w:type="dxa"/>
          </w:tcPr>
          <w:p w14:paraId="1FF9A623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14:paraId="47674BE1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186,354</w:t>
            </w:r>
          </w:p>
        </w:tc>
        <w:tc>
          <w:tcPr>
            <w:tcW w:w="256" w:type="dxa"/>
          </w:tcPr>
          <w:p w14:paraId="60D6D54C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2CC1A74B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340,546</w:t>
            </w:r>
          </w:p>
        </w:tc>
      </w:tr>
      <w:tr w:rsidR="001A48A5" w:rsidRPr="00F7446E" w14:paraId="7C2620C4" w14:textId="77777777" w:rsidTr="00B91935">
        <w:trPr>
          <w:trHeight w:val="376"/>
        </w:trPr>
        <w:tc>
          <w:tcPr>
            <w:tcW w:w="3235" w:type="dxa"/>
            <w:shd w:val="clear" w:color="auto" w:fill="auto"/>
          </w:tcPr>
          <w:p w14:paraId="1243EEFC" w14:textId="426C5310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3" w:type="dxa"/>
            <w:shd w:val="clear" w:color="auto" w:fill="auto"/>
          </w:tcPr>
          <w:p w14:paraId="5333EDFF" w14:textId="088270FA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4,548</w:t>
            </w:r>
          </w:p>
        </w:tc>
        <w:tc>
          <w:tcPr>
            <w:tcW w:w="256" w:type="dxa"/>
            <w:shd w:val="clear" w:color="auto" w:fill="auto"/>
          </w:tcPr>
          <w:p w14:paraId="0A3E2F2D" w14:textId="77777777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0EA4752B" w14:textId="3C4E78D4" w:rsidR="001A48A5" w:rsidRPr="00F7446E" w:rsidRDefault="001A48A5" w:rsidP="00AF4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62F9F5A" w14:textId="77777777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7C012A64" w14:textId="200D9BAF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39,96</w:t>
            </w:r>
            <w:r w:rsidR="004D1B13" w:rsidRPr="00F744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53C43158" w14:textId="77777777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28A5CFEB" w14:textId="6FD5FC22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44,511</w:t>
            </w:r>
          </w:p>
        </w:tc>
      </w:tr>
      <w:tr w:rsidR="001A48A5" w:rsidRPr="00F7446E" w14:paraId="04E6A1DF" w14:textId="77777777" w:rsidTr="00B91935">
        <w:trPr>
          <w:trHeight w:val="376"/>
        </w:trPr>
        <w:tc>
          <w:tcPr>
            <w:tcW w:w="3235" w:type="dxa"/>
            <w:shd w:val="clear" w:color="auto" w:fill="auto"/>
          </w:tcPr>
          <w:p w14:paraId="59EA922A" w14:textId="3587B8F2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73" w:type="dxa"/>
            <w:shd w:val="clear" w:color="auto" w:fill="auto"/>
          </w:tcPr>
          <w:p w14:paraId="16F64547" w14:textId="28F9BC72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201,614</w:t>
            </w:r>
          </w:p>
        </w:tc>
        <w:tc>
          <w:tcPr>
            <w:tcW w:w="256" w:type="dxa"/>
            <w:shd w:val="clear" w:color="auto" w:fill="auto"/>
          </w:tcPr>
          <w:p w14:paraId="00CC7D7A" w14:textId="77777777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3FF66C24" w14:textId="297E373B" w:rsidR="001A48A5" w:rsidRPr="00F7446E" w:rsidRDefault="001A48A5" w:rsidP="00AF4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B9F6B1B" w14:textId="77777777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5DDCE1CB" w14:textId="1810C109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(201,614)</w:t>
            </w:r>
          </w:p>
        </w:tc>
        <w:tc>
          <w:tcPr>
            <w:tcW w:w="256" w:type="dxa"/>
            <w:shd w:val="clear" w:color="auto" w:fill="auto"/>
          </w:tcPr>
          <w:p w14:paraId="7DCF13AA" w14:textId="77777777" w:rsidR="001A48A5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0C3268AE" w14:textId="7F369C88" w:rsidR="001A48A5" w:rsidRPr="00F7446E" w:rsidRDefault="001A48A5" w:rsidP="001A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1507" w:rsidRPr="00F7446E" w14:paraId="2B7171E0" w14:textId="77777777" w:rsidTr="00B91935">
        <w:trPr>
          <w:trHeight w:val="376"/>
        </w:trPr>
        <w:tc>
          <w:tcPr>
            <w:tcW w:w="3235" w:type="dxa"/>
            <w:shd w:val="clear" w:color="auto" w:fill="auto"/>
          </w:tcPr>
          <w:p w14:paraId="3716AB44" w14:textId="28B49B37" w:rsidR="00C81507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3" w:type="dxa"/>
            <w:shd w:val="clear" w:color="auto" w:fill="auto"/>
          </w:tcPr>
          <w:p w14:paraId="7BB523C5" w14:textId="6617DB8C" w:rsidR="00C81507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56" w:type="dxa"/>
            <w:shd w:val="clear" w:color="auto" w:fill="auto"/>
          </w:tcPr>
          <w:p w14:paraId="6F2A3520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4144F081" w14:textId="564D61CA" w:rsidR="00C81507" w:rsidRPr="00F7446E" w:rsidRDefault="00AF40FF" w:rsidP="00AF4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CCB63A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71BAA886" w14:textId="55CA270C" w:rsidR="00C81507" w:rsidRPr="00F7446E" w:rsidRDefault="001A48A5" w:rsidP="001A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0E018FD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502B6293" w14:textId="094ABDAA" w:rsidR="00C81507" w:rsidRPr="00F7446E" w:rsidRDefault="001A48A5" w:rsidP="001A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C81507" w:rsidRPr="00F7446E" w14:paraId="4B8E5A65" w14:textId="77777777" w:rsidTr="00B91935">
        <w:trPr>
          <w:trHeight w:val="386"/>
        </w:trPr>
        <w:tc>
          <w:tcPr>
            <w:tcW w:w="3235" w:type="dxa"/>
          </w:tcPr>
          <w:p w14:paraId="3A2A7B5D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0ACB6239" w14:textId="2F52F331" w:rsidR="00C81507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353,374</w:t>
            </w:r>
          </w:p>
        </w:tc>
        <w:tc>
          <w:tcPr>
            <w:tcW w:w="256" w:type="dxa"/>
          </w:tcPr>
          <w:p w14:paraId="3783EA7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5AC6B530" w14:textId="22C843AE" w:rsidR="00C81507" w:rsidRPr="00F7446E" w:rsidRDefault="00AF40FF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6,973</w:t>
            </w:r>
          </w:p>
        </w:tc>
        <w:tc>
          <w:tcPr>
            <w:tcW w:w="256" w:type="dxa"/>
          </w:tcPr>
          <w:p w14:paraId="1421EA1A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741E9DFE" w14:textId="14DA1B79" w:rsidR="00C81507" w:rsidRPr="00F7446E" w:rsidRDefault="001A48A5" w:rsidP="001A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24,703</w:t>
            </w:r>
          </w:p>
        </w:tc>
        <w:tc>
          <w:tcPr>
            <w:tcW w:w="256" w:type="dxa"/>
          </w:tcPr>
          <w:p w14:paraId="559FFC1A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759761C3" w14:textId="7DBAE709" w:rsidR="00C81507" w:rsidRPr="00F7446E" w:rsidRDefault="001A48A5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385,050</w:t>
            </w:r>
          </w:p>
        </w:tc>
      </w:tr>
      <w:tr w:rsidR="00C81507" w:rsidRPr="00F7446E" w14:paraId="37659038" w14:textId="77777777" w:rsidTr="00B91935">
        <w:trPr>
          <w:trHeight w:val="224"/>
        </w:trPr>
        <w:tc>
          <w:tcPr>
            <w:tcW w:w="3235" w:type="dxa"/>
          </w:tcPr>
          <w:p w14:paraId="2F2EA58A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3" w:type="dxa"/>
          </w:tcPr>
          <w:p w14:paraId="2B917899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56" w:type="dxa"/>
          </w:tcPr>
          <w:p w14:paraId="06CC5AC8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0" w:type="dxa"/>
          </w:tcPr>
          <w:p w14:paraId="68C34BEC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56" w:type="dxa"/>
          </w:tcPr>
          <w:p w14:paraId="27448F74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8" w:type="dxa"/>
          </w:tcPr>
          <w:p w14:paraId="0C400C24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56" w:type="dxa"/>
          </w:tcPr>
          <w:p w14:paraId="101E80FF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3" w:type="dxa"/>
          </w:tcPr>
          <w:p w14:paraId="7D4767C9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C81507" w:rsidRPr="00F7446E" w14:paraId="6670790F" w14:textId="77777777" w:rsidTr="00B91935">
        <w:trPr>
          <w:trHeight w:val="396"/>
        </w:trPr>
        <w:tc>
          <w:tcPr>
            <w:tcW w:w="3235" w:type="dxa"/>
          </w:tcPr>
          <w:p w14:paraId="4E5A741B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73" w:type="dxa"/>
          </w:tcPr>
          <w:p w14:paraId="7F251FBF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6" w:type="dxa"/>
          </w:tcPr>
          <w:p w14:paraId="4E3FF0D3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06B409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4A35678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8" w:type="dxa"/>
          </w:tcPr>
          <w:p w14:paraId="7DD190F6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6BB33549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55101E8A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81507" w:rsidRPr="00F7446E" w14:paraId="54D5159E" w14:textId="77777777" w:rsidTr="00B91935">
        <w:trPr>
          <w:trHeight w:val="328"/>
        </w:trPr>
        <w:tc>
          <w:tcPr>
            <w:tcW w:w="3235" w:type="dxa"/>
          </w:tcPr>
          <w:p w14:paraId="03E127FE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44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F7446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3" w:type="dxa"/>
            <w:shd w:val="clear" w:color="auto" w:fill="auto"/>
          </w:tcPr>
          <w:p w14:paraId="6FC7F231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89,973</w:t>
            </w:r>
          </w:p>
        </w:tc>
        <w:tc>
          <w:tcPr>
            <w:tcW w:w="256" w:type="dxa"/>
            <w:shd w:val="clear" w:color="auto" w:fill="auto"/>
          </w:tcPr>
          <w:p w14:paraId="64A34779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66F9C898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6,739</w:t>
            </w:r>
          </w:p>
        </w:tc>
        <w:tc>
          <w:tcPr>
            <w:tcW w:w="256" w:type="dxa"/>
            <w:shd w:val="clear" w:color="auto" w:fill="auto"/>
          </w:tcPr>
          <w:p w14:paraId="17914EAE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3C842C6C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5A90274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2FCFE01A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96,712</w:t>
            </w:r>
          </w:p>
        </w:tc>
      </w:tr>
      <w:tr w:rsidR="00C81507" w:rsidRPr="00F7446E" w14:paraId="6B492CE6" w14:textId="77777777" w:rsidTr="00B91935">
        <w:trPr>
          <w:trHeight w:val="365"/>
        </w:trPr>
        <w:tc>
          <w:tcPr>
            <w:tcW w:w="3235" w:type="dxa"/>
          </w:tcPr>
          <w:p w14:paraId="0DAB35E1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73" w:type="dxa"/>
            <w:shd w:val="clear" w:color="auto" w:fill="auto"/>
          </w:tcPr>
          <w:p w14:paraId="7C3EA64B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14,043</w:t>
            </w:r>
          </w:p>
        </w:tc>
        <w:tc>
          <w:tcPr>
            <w:tcW w:w="256" w:type="dxa"/>
            <w:shd w:val="clear" w:color="auto" w:fill="auto"/>
          </w:tcPr>
          <w:p w14:paraId="0A7E75DF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307CB1C5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56" w:type="dxa"/>
            <w:shd w:val="clear" w:color="auto" w:fill="auto"/>
          </w:tcPr>
          <w:p w14:paraId="3ABCB08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73CCFC56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9F97285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11AB14C9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14,083</w:t>
            </w:r>
          </w:p>
        </w:tc>
      </w:tr>
      <w:tr w:rsidR="00C81507" w:rsidRPr="00F7446E" w14:paraId="3BBAF7EA" w14:textId="77777777" w:rsidTr="00B91935">
        <w:trPr>
          <w:trHeight w:val="365"/>
        </w:trPr>
        <w:tc>
          <w:tcPr>
            <w:tcW w:w="3235" w:type="dxa"/>
          </w:tcPr>
          <w:p w14:paraId="714C5123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17D1A6FA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  <w:tc>
          <w:tcPr>
            <w:tcW w:w="256" w:type="dxa"/>
            <w:shd w:val="clear" w:color="auto" w:fill="auto"/>
          </w:tcPr>
          <w:p w14:paraId="60FF70A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2919A79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6DFEBB2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3762006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5B6491B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D1F7AE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</w:tr>
      <w:tr w:rsidR="00C81507" w:rsidRPr="00F7446E" w14:paraId="2CC1C6FC" w14:textId="77777777" w:rsidTr="00B91935">
        <w:trPr>
          <w:trHeight w:val="386"/>
        </w:trPr>
        <w:tc>
          <w:tcPr>
            <w:tcW w:w="3235" w:type="dxa"/>
          </w:tcPr>
          <w:p w14:paraId="0EC59990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4DA0DCB6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2F40232F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A929F96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6010B5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211CFE3F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731"/>
                <w:tab w:val="decimal" w:pos="105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0527141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25CFB790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1507" w:rsidRPr="00F7446E" w14:paraId="5CA51C01" w14:textId="77777777" w:rsidTr="00B91935">
        <w:trPr>
          <w:trHeight w:val="386"/>
        </w:trPr>
        <w:tc>
          <w:tcPr>
            <w:tcW w:w="3235" w:type="dxa"/>
          </w:tcPr>
          <w:p w14:paraId="20FB89D1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73" w:type="dxa"/>
          </w:tcPr>
          <w:p w14:paraId="6CE2C95A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103,775</w:t>
            </w:r>
          </w:p>
        </w:tc>
        <w:tc>
          <w:tcPr>
            <w:tcW w:w="256" w:type="dxa"/>
          </w:tcPr>
          <w:p w14:paraId="535364E6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152B84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6,779</w:t>
            </w:r>
          </w:p>
        </w:tc>
        <w:tc>
          <w:tcPr>
            <w:tcW w:w="256" w:type="dxa"/>
          </w:tcPr>
          <w:p w14:paraId="1D7444C7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14:paraId="107F36A0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B5F51AB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12CCFA25" w14:textId="77777777" w:rsidR="00C81507" w:rsidRPr="00F7446E" w:rsidRDefault="00C8150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110,554</w:t>
            </w:r>
          </w:p>
        </w:tc>
      </w:tr>
      <w:tr w:rsidR="001900C1" w:rsidRPr="00F7446E" w14:paraId="79BAE04A" w14:textId="77777777" w:rsidTr="00B91935">
        <w:trPr>
          <w:trHeight w:val="376"/>
        </w:trPr>
        <w:tc>
          <w:tcPr>
            <w:tcW w:w="3235" w:type="dxa"/>
          </w:tcPr>
          <w:p w14:paraId="31CA99D4" w14:textId="5A983F5F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F7446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3" w:type="dxa"/>
          </w:tcPr>
          <w:p w14:paraId="447C2A30" w14:textId="77155D41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52,991</w:t>
            </w:r>
          </w:p>
        </w:tc>
        <w:tc>
          <w:tcPr>
            <w:tcW w:w="256" w:type="dxa"/>
          </w:tcPr>
          <w:p w14:paraId="6A6B5AE9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38B96EE" w14:textId="38F753D9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56" w:type="dxa"/>
          </w:tcPr>
          <w:p w14:paraId="0D29ECB9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1C6B3AE5" w14:textId="2C7CBFC9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58BF13D2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56834B5" w14:textId="3C23885E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53,033</w:t>
            </w:r>
          </w:p>
        </w:tc>
      </w:tr>
      <w:tr w:rsidR="001900C1" w:rsidRPr="00F7446E" w14:paraId="6BCF2D26" w14:textId="77777777" w:rsidTr="00B91935">
        <w:trPr>
          <w:trHeight w:val="376"/>
        </w:trPr>
        <w:tc>
          <w:tcPr>
            <w:tcW w:w="3235" w:type="dxa"/>
          </w:tcPr>
          <w:p w14:paraId="453045E7" w14:textId="732E09C4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3" w:type="dxa"/>
          </w:tcPr>
          <w:p w14:paraId="67F68C34" w14:textId="5B79616A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56" w:type="dxa"/>
          </w:tcPr>
          <w:p w14:paraId="786D8632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CC22E2B" w14:textId="3B9A81C1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6071E0CA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0BC995EE" w14:textId="48D640F6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4F897831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7D4DA7F" w14:textId="71B36499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1900C1" w:rsidRPr="00F7446E" w14:paraId="6DF13F54" w14:textId="77777777" w:rsidTr="00B91935">
        <w:trPr>
          <w:trHeight w:val="386"/>
        </w:trPr>
        <w:tc>
          <w:tcPr>
            <w:tcW w:w="3235" w:type="dxa"/>
          </w:tcPr>
          <w:p w14:paraId="0604040B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631BC993" w14:textId="7B870AB0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156,759</w:t>
            </w:r>
          </w:p>
        </w:tc>
        <w:tc>
          <w:tcPr>
            <w:tcW w:w="256" w:type="dxa"/>
          </w:tcPr>
          <w:p w14:paraId="3C10F35B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154B390" w14:textId="72687A85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6,821</w:t>
            </w:r>
          </w:p>
        </w:tc>
        <w:tc>
          <w:tcPr>
            <w:tcW w:w="256" w:type="dxa"/>
          </w:tcPr>
          <w:p w14:paraId="59797C6B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24A6FE4C" w14:textId="504D00D0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357672E4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C226108" w14:textId="7E779290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163,580</w:t>
            </w:r>
          </w:p>
        </w:tc>
      </w:tr>
      <w:tr w:rsidR="001900C1" w:rsidRPr="00F7446E" w14:paraId="18DA5E58" w14:textId="77777777" w:rsidTr="00B91935">
        <w:trPr>
          <w:trHeight w:val="396"/>
        </w:trPr>
        <w:tc>
          <w:tcPr>
            <w:tcW w:w="3235" w:type="dxa"/>
          </w:tcPr>
          <w:p w14:paraId="48D97E0D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5AC59542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8FBEB54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7FD401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79F4DFB6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42372F8B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5A27CD06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3F13DBD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0C1" w:rsidRPr="00F7446E" w14:paraId="7B863D25" w14:textId="77777777" w:rsidTr="00B91935">
        <w:trPr>
          <w:trHeight w:val="396"/>
        </w:trPr>
        <w:tc>
          <w:tcPr>
            <w:tcW w:w="3235" w:type="dxa"/>
          </w:tcPr>
          <w:p w14:paraId="5B176809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73" w:type="dxa"/>
          </w:tcPr>
          <w:p w14:paraId="2BFEF81D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F813804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B4ED63B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2A7D7B1D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2AE8CDAB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4026F38F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15A9801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0C1" w:rsidRPr="00F7446E" w14:paraId="13ED5D72" w14:textId="77777777" w:rsidTr="00B91935">
        <w:trPr>
          <w:trHeight w:val="386"/>
        </w:trPr>
        <w:tc>
          <w:tcPr>
            <w:tcW w:w="3235" w:type="dxa"/>
          </w:tcPr>
          <w:p w14:paraId="67E4AC06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4AA85E7C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43,444</w:t>
            </w:r>
          </w:p>
        </w:tc>
        <w:tc>
          <w:tcPr>
            <w:tcW w:w="256" w:type="dxa"/>
          </w:tcPr>
          <w:p w14:paraId="383DA200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2F7CA382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56" w:type="dxa"/>
          </w:tcPr>
          <w:p w14:paraId="5B996CF8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</w:tcPr>
          <w:p w14:paraId="27F64F85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186,354</w:t>
            </w:r>
          </w:p>
        </w:tc>
        <w:tc>
          <w:tcPr>
            <w:tcW w:w="256" w:type="dxa"/>
          </w:tcPr>
          <w:p w14:paraId="2F556A99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AE73BC8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229,992</w:t>
            </w:r>
          </w:p>
        </w:tc>
      </w:tr>
      <w:tr w:rsidR="001900C1" w:rsidRPr="00F7446E" w14:paraId="3DD384E3" w14:textId="77777777" w:rsidTr="00B91935">
        <w:trPr>
          <w:trHeight w:val="386"/>
        </w:trPr>
        <w:tc>
          <w:tcPr>
            <w:tcW w:w="3235" w:type="dxa"/>
          </w:tcPr>
          <w:p w14:paraId="1426A693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</w:tcPr>
          <w:p w14:paraId="29D105CF" w14:textId="3D116285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196,615</w:t>
            </w:r>
          </w:p>
        </w:tc>
        <w:tc>
          <w:tcPr>
            <w:tcW w:w="256" w:type="dxa"/>
          </w:tcPr>
          <w:p w14:paraId="52D896B6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uble" w:sz="4" w:space="0" w:color="auto"/>
              <w:bottom w:val="double" w:sz="4" w:space="0" w:color="auto"/>
            </w:tcBorders>
          </w:tcPr>
          <w:p w14:paraId="5A1AAD04" w14:textId="0E5F4B96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56" w:type="dxa"/>
          </w:tcPr>
          <w:p w14:paraId="4C6C57AE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double" w:sz="4" w:space="0" w:color="auto"/>
              <w:bottom w:val="double" w:sz="4" w:space="0" w:color="auto"/>
            </w:tcBorders>
          </w:tcPr>
          <w:p w14:paraId="736C9742" w14:textId="7030BDB4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24,703</w:t>
            </w:r>
          </w:p>
        </w:tc>
        <w:tc>
          <w:tcPr>
            <w:tcW w:w="256" w:type="dxa"/>
          </w:tcPr>
          <w:p w14:paraId="27F3B225" w14:textId="77777777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14:paraId="4B05EFF6" w14:textId="5130226B" w:rsidR="001900C1" w:rsidRPr="00F7446E" w:rsidRDefault="001900C1" w:rsidP="001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221,470</w:t>
            </w:r>
          </w:p>
        </w:tc>
      </w:tr>
    </w:tbl>
    <w:p w14:paraId="20E8197F" w14:textId="77777777" w:rsidR="00C81507" w:rsidRPr="00F7446E" w:rsidRDefault="00C81507" w:rsidP="00C81507">
      <w:pPr>
        <w:pStyle w:val="block"/>
        <w:tabs>
          <w:tab w:val="left" w:pos="127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326ECDD" w14:textId="6E47028B" w:rsidR="00C81507" w:rsidRDefault="00C81507" w:rsidP="00C81507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Pr="00F744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ซึ่งได้คิดค่าตัดจำหน่ายเต็มจำนวนแล้ว แต่ยังคงใช้งานจนถึง ณ วันที่ </w:t>
      </w:r>
      <w:r w:rsidRPr="00F7446E">
        <w:rPr>
          <w:rFonts w:asciiTheme="majorBidi" w:hAnsiTheme="majorBidi" w:cstheme="majorBidi"/>
          <w:sz w:val="30"/>
          <w:szCs w:val="30"/>
        </w:rPr>
        <w:t xml:space="preserve">31 </w:t>
      </w:r>
      <w:r w:rsidRPr="00F7446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7446E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2563</w:t>
      </w:r>
      <w:r w:rsidRPr="00F7446E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มีจำนว</w:t>
      </w:r>
      <w:r w:rsidRPr="00F7446E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AF40FF" w:rsidRPr="00F7446E">
        <w:rPr>
          <w:rFonts w:asciiTheme="majorBidi" w:hAnsiTheme="majorBidi" w:cstheme="majorBidi"/>
          <w:sz w:val="30"/>
          <w:szCs w:val="30"/>
        </w:rPr>
        <w:t>8</w:t>
      </w:r>
      <w:r w:rsidR="001900C1">
        <w:rPr>
          <w:rFonts w:asciiTheme="majorBidi" w:hAnsiTheme="majorBidi" w:cstheme="majorBidi"/>
          <w:sz w:val="30"/>
          <w:szCs w:val="30"/>
        </w:rPr>
        <w:t>9</w:t>
      </w:r>
      <w:r w:rsidR="00AF40FF" w:rsidRPr="00F7446E">
        <w:rPr>
          <w:rFonts w:asciiTheme="majorBidi" w:hAnsiTheme="majorBidi" w:cstheme="majorBidi"/>
          <w:sz w:val="30"/>
          <w:szCs w:val="30"/>
        </w:rPr>
        <w:t>.</w:t>
      </w:r>
      <w:r w:rsidR="001900C1">
        <w:rPr>
          <w:rFonts w:asciiTheme="majorBidi" w:hAnsiTheme="majorBidi" w:cstheme="majorBidi"/>
          <w:sz w:val="30"/>
          <w:szCs w:val="30"/>
        </w:rPr>
        <w:t>0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7446E">
        <w:rPr>
          <w:rFonts w:asciiTheme="majorBidi" w:hAnsiTheme="majorBidi" w:cstheme="majorBidi"/>
          <w:i/>
          <w:iCs/>
          <w:sz w:val="30"/>
          <w:szCs w:val="30"/>
        </w:rPr>
        <w:t xml:space="preserve">2562: 73.9 </w:t>
      </w:r>
      <w:r w:rsidRPr="00F7446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038D1E7" w14:textId="2ED9656F" w:rsidR="006427FD" w:rsidRDefault="00B91935" w:rsidP="0093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EE4D7CE" w14:textId="36C88707" w:rsidR="002D4841" w:rsidRPr="00CF7ED9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สินทรัพย์อื่น</w:t>
      </w:r>
    </w:p>
    <w:p w14:paraId="088AED7A" w14:textId="651516FC" w:rsidR="00BD37A6" w:rsidRDefault="00BD37A6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70"/>
        <w:gridCol w:w="1260"/>
        <w:gridCol w:w="236"/>
        <w:gridCol w:w="1384"/>
      </w:tblGrid>
      <w:tr w:rsidR="00B91935" w:rsidRPr="00CF7ED9" w14:paraId="3B36340F" w14:textId="77777777" w:rsidTr="00B91935">
        <w:tc>
          <w:tcPr>
            <w:tcW w:w="4770" w:type="dxa"/>
            <w:vAlign w:val="bottom"/>
          </w:tcPr>
          <w:p w14:paraId="019D2C25" w14:textId="77777777" w:rsidR="00B91935" w:rsidRPr="00CF7ED9" w:rsidRDefault="00B91935" w:rsidP="00B919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B32797" w14:textId="77777777" w:rsidR="00B91935" w:rsidRPr="00CF7ED9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5027C69" w14:textId="77777777" w:rsidR="00B91935" w:rsidRPr="00CF7ED9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0B6BA218" w14:textId="77777777" w:rsidR="00B91935" w:rsidRPr="00CF7ED9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91935" w:rsidRPr="00CF7ED9" w14:paraId="7D9942F8" w14:textId="77777777" w:rsidTr="00B91935">
        <w:tc>
          <w:tcPr>
            <w:tcW w:w="4770" w:type="dxa"/>
            <w:vAlign w:val="bottom"/>
          </w:tcPr>
          <w:p w14:paraId="71B4AFDB" w14:textId="77777777" w:rsidR="00B91935" w:rsidRPr="00CF7ED9" w:rsidRDefault="00B91935" w:rsidP="00B91935">
            <w:pPr>
              <w:tabs>
                <w:tab w:val="clear" w:pos="6549"/>
                <w:tab w:val="left" w:pos="32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CB67E9" w14:textId="77777777" w:rsidR="00B91935" w:rsidRPr="001F0E13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55E1929" w14:textId="77777777" w:rsidR="00B91935" w:rsidRPr="001F0E13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F7E043" w14:textId="77777777" w:rsidR="00B91935" w:rsidRPr="001F0E13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1631DD2" w14:textId="77777777" w:rsidR="00B91935" w:rsidRPr="00CF7ED9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227BAC9A" w14:textId="77777777" w:rsidR="00B91935" w:rsidRPr="001F0E13" w:rsidRDefault="00B91935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91935" w:rsidRPr="00CF7ED9" w14:paraId="15120B92" w14:textId="77777777" w:rsidTr="00B91935">
        <w:tc>
          <w:tcPr>
            <w:tcW w:w="4770" w:type="dxa"/>
            <w:shd w:val="clear" w:color="auto" w:fill="auto"/>
          </w:tcPr>
          <w:p w14:paraId="7BAB18AE" w14:textId="77777777" w:rsidR="00B91935" w:rsidRPr="00CE738B" w:rsidRDefault="00B91935" w:rsidP="00B91935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6DDEBD53" w14:textId="77777777" w:rsidR="00B91935" w:rsidRDefault="00B91935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016" w:rsidRPr="00CF7ED9" w14:paraId="7FD17BE9" w14:textId="77777777" w:rsidTr="00B91935">
        <w:tc>
          <w:tcPr>
            <w:tcW w:w="4770" w:type="dxa"/>
          </w:tcPr>
          <w:p w14:paraId="7052A199" w14:textId="77777777" w:rsidR="00214016" w:rsidRPr="00CF7ED9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38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E738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ค่าขายพันธบัตร</w:t>
            </w:r>
          </w:p>
        </w:tc>
        <w:tc>
          <w:tcPr>
            <w:tcW w:w="1350" w:type="dxa"/>
          </w:tcPr>
          <w:p w14:paraId="2D0E6850" w14:textId="77777777" w:rsidR="00214016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397,758</w:t>
            </w:r>
          </w:p>
        </w:tc>
        <w:tc>
          <w:tcPr>
            <w:tcW w:w="270" w:type="dxa"/>
          </w:tcPr>
          <w:p w14:paraId="1CC4971D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E5E30A" w14:textId="72DAFD1C" w:rsidR="00214016" w:rsidRDefault="00214016" w:rsidP="001900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401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A43D69D" w14:textId="77777777" w:rsidR="00214016" w:rsidRPr="00CF7ED9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78D3905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397,758</w:t>
            </w:r>
          </w:p>
        </w:tc>
      </w:tr>
      <w:tr w:rsidR="00214016" w:rsidRPr="00CF7ED9" w14:paraId="05D879CE" w14:textId="77777777" w:rsidTr="00B91935">
        <w:tc>
          <w:tcPr>
            <w:tcW w:w="4770" w:type="dxa"/>
          </w:tcPr>
          <w:p w14:paraId="228B86AB" w14:textId="77777777" w:rsidR="00214016" w:rsidRPr="00CF7ED9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350" w:type="dxa"/>
          </w:tcPr>
          <w:p w14:paraId="5DBA0CAF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4585891D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9FAD2" w14:textId="562D0BCA" w:rsidR="00214016" w:rsidRPr="001F0E13" w:rsidRDefault="00214016" w:rsidP="001900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4016">
              <w:rPr>
                <w:rFonts w:asciiTheme="majorBidi" w:hAnsiTheme="majorBidi" w:cstheme="majorBidi"/>
                <w:sz w:val="30"/>
                <w:szCs w:val="30"/>
              </w:rPr>
              <w:t>141,604</w:t>
            </w:r>
          </w:p>
        </w:tc>
        <w:tc>
          <w:tcPr>
            <w:tcW w:w="236" w:type="dxa"/>
          </w:tcPr>
          <w:p w14:paraId="61482999" w14:textId="77777777" w:rsidR="00214016" w:rsidRPr="00CF7ED9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870AE39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  <w:tr w:rsidR="00214016" w:rsidRPr="00CF7ED9" w14:paraId="19339326" w14:textId="77777777" w:rsidTr="00B91935">
        <w:tc>
          <w:tcPr>
            <w:tcW w:w="4770" w:type="dxa"/>
          </w:tcPr>
          <w:p w14:paraId="5CC5970C" w14:textId="77777777" w:rsidR="00214016" w:rsidRPr="00CF7ED9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23407E94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110,635</w:t>
            </w:r>
          </w:p>
        </w:tc>
        <w:tc>
          <w:tcPr>
            <w:tcW w:w="270" w:type="dxa"/>
          </w:tcPr>
          <w:p w14:paraId="7C44B7B9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492ABE" w14:textId="192A1E86" w:rsidR="00214016" w:rsidRPr="001F0E13" w:rsidRDefault="00214016" w:rsidP="001900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401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8F9A2A6" w14:textId="77777777" w:rsidR="00214016" w:rsidRPr="00CF7ED9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BE19C3C" w14:textId="77777777" w:rsidR="00214016" w:rsidRPr="001F0E13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214016" w:rsidRPr="00F7446E" w14:paraId="651F9A51" w14:textId="77777777" w:rsidTr="00B91935">
        <w:tc>
          <w:tcPr>
            <w:tcW w:w="4770" w:type="dxa"/>
          </w:tcPr>
          <w:p w14:paraId="6AA0DB44" w14:textId="77777777" w:rsidR="00214016" w:rsidRPr="00F7446E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8089DF7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17,243</w:t>
            </w:r>
          </w:p>
        </w:tc>
        <w:tc>
          <w:tcPr>
            <w:tcW w:w="270" w:type="dxa"/>
          </w:tcPr>
          <w:p w14:paraId="3DA0D38A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0218F" w14:textId="7FE1C1DC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14,295</w:t>
            </w:r>
          </w:p>
        </w:tc>
        <w:tc>
          <w:tcPr>
            <w:tcW w:w="236" w:type="dxa"/>
          </w:tcPr>
          <w:p w14:paraId="7A744F46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5B1238F3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15,901</w:t>
            </w:r>
          </w:p>
        </w:tc>
      </w:tr>
      <w:tr w:rsidR="00214016" w:rsidRPr="00F7446E" w14:paraId="3A3D07B7" w14:textId="77777777" w:rsidTr="00B91935">
        <w:tc>
          <w:tcPr>
            <w:tcW w:w="4770" w:type="dxa"/>
          </w:tcPr>
          <w:p w14:paraId="086FFFAE" w14:textId="77777777" w:rsidR="00214016" w:rsidRPr="00F7446E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4BB0590D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11,946</w:t>
            </w:r>
          </w:p>
        </w:tc>
        <w:tc>
          <w:tcPr>
            <w:tcW w:w="270" w:type="dxa"/>
          </w:tcPr>
          <w:p w14:paraId="47553352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EA456" w14:textId="12D70432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9,956</w:t>
            </w:r>
          </w:p>
        </w:tc>
        <w:tc>
          <w:tcPr>
            <w:tcW w:w="236" w:type="dxa"/>
          </w:tcPr>
          <w:p w14:paraId="23133F07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465A378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</w:tr>
      <w:tr w:rsidR="00214016" w:rsidRPr="00F7446E" w14:paraId="00B935A3" w14:textId="77777777" w:rsidTr="00B91935">
        <w:tc>
          <w:tcPr>
            <w:tcW w:w="4770" w:type="dxa"/>
          </w:tcPr>
          <w:p w14:paraId="525DB825" w14:textId="77777777" w:rsidR="00214016" w:rsidRPr="00F7446E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รายได้ค่าธรรมเนียมค้างรับ</w:t>
            </w:r>
          </w:p>
        </w:tc>
        <w:tc>
          <w:tcPr>
            <w:tcW w:w="1350" w:type="dxa"/>
          </w:tcPr>
          <w:p w14:paraId="706E33E9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  <w:tc>
          <w:tcPr>
            <w:tcW w:w="270" w:type="dxa"/>
          </w:tcPr>
          <w:p w14:paraId="4ECA74FE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71E26" w14:textId="6F0EF3DF" w:rsidR="00214016" w:rsidRPr="00F7446E" w:rsidRDefault="00CE5932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115,595</w:t>
            </w:r>
          </w:p>
        </w:tc>
        <w:tc>
          <w:tcPr>
            <w:tcW w:w="236" w:type="dxa"/>
          </w:tcPr>
          <w:p w14:paraId="6E4C6487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3B98F40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</w:tr>
      <w:tr w:rsidR="00214016" w:rsidRPr="00F7446E" w14:paraId="05B5474D" w14:textId="77777777" w:rsidTr="00B91935">
        <w:tc>
          <w:tcPr>
            <w:tcW w:w="4770" w:type="dxa"/>
          </w:tcPr>
          <w:p w14:paraId="5C4B6835" w14:textId="77777777" w:rsidR="00214016" w:rsidRPr="00F7446E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E9A9B9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11,848</w:t>
            </w:r>
          </w:p>
        </w:tc>
        <w:tc>
          <w:tcPr>
            <w:tcW w:w="270" w:type="dxa"/>
          </w:tcPr>
          <w:p w14:paraId="4620F5CC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8279E8" w14:textId="79A91AA1" w:rsidR="00214016" w:rsidRPr="00F7446E" w:rsidRDefault="00CE5932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21,344</w:t>
            </w:r>
          </w:p>
        </w:tc>
        <w:tc>
          <w:tcPr>
            <w:tcW w:w="236" w:type="dxa"/>
          </w:tcPr>
          <w:p w14:paraId="1D8BC194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58E0DD4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11,339</w:t>
            </w:r>
          </w:p>
        </w:tc>
      </w:tr>
      <w:tr w:rsidR="00214016" w:rsidRPr="00CF7ED9" w14:paraId="58746304" w14:textId="77777777" w:rsidTr="00B91935">
        <w:tc>
          <w:tcPr>
            <w:tcW w:w="4770" w:type="dxa"/>
          </w:tcPr>
          <w:p w14:paraId="167CFAD0" w14:textId="77777777" w:rsidR="00214016" w:rsidRPr="00F7446E" w:rsidRDefault="00214016" w:rsidP="0021401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ECCFC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675,161</w:t>
            </w:r>
          </w:p>
        </w:tc>
        <w:tc>
          <w:tcPr>
            <w:tcW w:w="270" w:type="dxa"/>
          </w:tcPr>
          <w:p w14:paraId="73FACE10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C038F1" w14:textId="2B29414B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302,794</w:t>
            </w:r>
          </w:p>
        </w:tc>
        <w:tc>
          <w:tcPr>
            <w:tcW w:w="236" w:type="dxa"/>
          </w:tcPr>
          <w:p w14:paraId="24555C94" w14:textId="77777777" w:rsidR="00214016" w:rsidRPr="00F7446E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9CD6A4F" w14:textId="77777777" w:rsidR="00214016" w:rsidRPr="00CF7ED9" w:rsidRDefault="00214016" w:rsidP="002140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649,160</w:t>
            </w:r>
          </w:p>
        </w:tc>
      </w:tr>
    </w:tbl>
    <w:p w14:paraId="7B84FBF4" w14:textId="22B5DDD3" w:rsidR="002D4841" w:rsidRPr="007D6666" w:rsidRDefault="002D4841" w:rsidP="00C81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508505" w14:textId="7C54DFEF" w:rsidR="007E1318" w:rsidRPr="00A74C66" w:rsidRDefault="007E1318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74C6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เงินกู้ยืมจากสถาบันการเงิน</w:t>
      </w:r>
    </w:p>
    <w:p w14:paraId="66104B5D" w14:textId="24F665D0" w:rsidR="007E1318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270"/>
        <w:gridCol w:w="1530"/>
        <w:gridCol w:w="270"/>
        <w:gridCol w:w="1620"/>
        <w:gridCol w:w="270"/>
        <w:gridCol w:w="1530"/>
      </w:tblGrid>
      <w:tr w:rsidR="00866C18" w:rsidRPr="00CF7ED9" w14:paraId="266364B6" w14:textId="77777777" w:rsidTr="00B91935">
        <w:trPr>
          <w:trHeight w:val="362"/>
        </w:trPr>
        <w:tc>
          <w:tcPr>
            <w:tcW w:w="2160" w:type="dxa"/>
          </w:tcPr>
          <w:p w14:paraId="6530020E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DCBC4C0" w14:textId="77777777" w:rsidR="00866C18" w:rsidRPr="008B454D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0D47E8A6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AB4D530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รวมและงบการเงิน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66C18" w:rsidRPr="00CF7ED9" w14:paraId="79D4F12E" w14:textId="77777777" w:rsidTr="00B91935">
        <w:trPr>
          <w:trHeight w:val="362"/>
        </w:trPr>
        <w:tc>
          <w:tcPr>
            <w:tcW w:w="2160" w:type="dxa"/>
          </w:tcPr>
          <w:p w14:paraId="4E1B5E87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B0634AB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081F2C83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2EFB4D65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66C18" w:rsidRPr="00CF7ED9" w14:paraId="64961EC1" w14:textId="77777777" w:rsidTr="00B91935">
        <w:trPr>
          <w:trHeight w:val="362"/>
        </w:trPr>
        <w:tc>
          <w:tcPr>
            <w:tcW w:w="2160" w:type="dxa"/>
          </w:tcPr>
          <w:p w14:paraId="79357B93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D2BF00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F61B93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8C8F32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7D5E6539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5E49D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43D357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0F6B5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66C18" w:rsidRPr="00CF7ED9" w14:paraId="328193FC" w14:textId="77777777" w:rsidTr="00B91935">
        <w:trPr>
          <w:trHeight w:val="362"/>
        </w:trPr>
        <w:tc>
          <w:tcPr>
            <w:tcW w:w="2160" w:type="dxa"/>
          </w:tcPr>
          <w:p w14:paraId="6E26C1C1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E3FBAD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83B11B6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D23423E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CB1172B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D2B3DF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E4B578B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A27B0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66C18" w:rsidRPr="00CF7ED9" w14:paraId="039C0E10" w14:textId="77777777" w:rsidTr="00B91935">
        <w:tc>
          <w:tcPr>
            <w:tcW w:w="2160" w:type="dxa"/>
          </w:tcPr>
          <w:p w14:paraId="3016E691" w14:textId="77777777" w:rsidR="00866C18" w:rsidRPr="00CF7ED9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79980F1B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5988751E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301F8E8" w14:textId="77777777" w:rsidR="00866C18" w:rsidRPr="00CF7ED9" w:rsidRDefault="00866C18" w:rsidP="00B91935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5DB6C388" w14:textId="77777777" w:rsidR="00866C18" w:rsidRPr="00CF7ED9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47781DC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661B78A4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F01680" w14:textId="77777777" w:rsidR="00866C18" w:rsidRPr="00CF7ED9" w:rsidRDefault="00866C18" w:rsidP="00B91935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6C18" w:rsidRPr="00CF7ED9" w14:paraId="75C1E8CE" w14:textId="77777777" w:rsidTr="00B91935">
        <w:tc>
          <w:tcPr>
            <w:tcW w:w="2160" w:type="dxa"/>
          </w:tcPr>
          <w:p w14:paraId="14D41BF6" w14:textId="77777777" w:rsidR="00866C18" w:rsidRPr="0096065A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  <w:lang w:val="th-TH"/>
              </w:rPr>
              <w:t>ตั๋วสัญญาใช้เงิน</w:t>
            </w:r>
          </w:p>
        </w:tc>
        <w:tc>
          <w:tcPr>
            <w:tcW w:w="1620" w:type="dxa"/>
          </w:tcPr>
          <w:p w14:paraId="28415CEC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6982F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5923BC" w14:textId="77777777" w:rsidR="00866C18" w:rsidRPr="00CF7ED9" w:rsidRDefault="00866C18" w:rsidP="00B91935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CA30F" w14:textId="77777777" w:rsidR="00866C18" w:rsidRPr="00CF7ED9" w:rsidRDefault="00866C18" w:rsidP="00B91935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C86664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CF267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BC3ECB" w14:textId="77777777" w:rsidR="00866C18" w:rsidRPr="00CF7ED9" w:rsidRDefault="00866C18" w:rsidP="00B91935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866C18" w:rsidRPr="00CF7ED9" w14:paraId="23B4982B" w14:textId="77777777" w:rsidTr="00B91935">
        <w:tc>
          <w:tcPr>
            <w:tcW w:w="2160" w:type="dxa"/>
          </w:tcPr>
          <w:p w14:paraId="2B0D18BB" w14:textId="77777777" w:rsidR="00866C18" w:rsidRPr="00CF7ED9" w:rsidRDefault="00866C18" w:rsidP="00B91935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307A7502" w14:textId="4C39CA87" w:rsidR="00866C18" w:rsidRPr="00F07C94" w:rsidRDefault="00B03EF1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0</w:t>
            </w:r>
            <w:r w:rsidR="007A22C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.</w:t>
            </w: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4E7949B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3CF812" w14:textId="276CF808" w:rsidR="00866C18" w:rsidRPr="00CF7ED9" w:rsidRDefault="00B03EF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7A22C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750</w:t>
            </w:r>
            <w:r w:rsidR="007A22C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5058461" w14:textId="77777777" w:rsidR="00866C18" w:rsidRPr="00CF7ED9" w:rsidRDefault="00866C18" w:rsidP="00B91935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FB48621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8A9ACB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6152DD" w14:textId="77777777" w:rsidR="00866C18" w:rsidRPr="00CF7ED9" w:rsidRDefault="00866C1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866C18" w:rsidRPr="00CF7ED9" w14:paraId="0F34D413" w14:textId="77777777" w:rsidTr="00B91935">
        <w:trPr>
          <w:trHeight w:val="352"/>
        </w:trPr>
        <w:tc>
          <w:tcPr>
            <w:tcW w:w="2160" w:type="dxa"/>
          </w:tcPr>
          <w:p w14:paraId="623E5FB8" w14:textId="77777777" w:rsidR="00866C18" w:rsidRPr="00CF7ED9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0DEAF53B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E94AE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2A8C2F" w14:textId="12AE9ECE" w:rsidR="00866C18" w:rsidRPr="00F07C94" w:rsidRDefault="007A22C6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1,750,000</w:t>
            </w:r>
          </w:p>
        </w:tc>
        <w:tc>
          <w:tcPr>
            <w:tcW w:w="270" w:type="dxa"/>
          </w:tcPr>
          <w:p w14:paraId="5C50D105" w14:textId="77777777" w:rsidR="00866C18" w:rsidRPr="00CF7ED9" w:rsidRDefault="00866C18" w:rsidP="00B91935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6FA6E0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1B519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6D2BC3" w14:textId="77777777" w:rsidR="00866C18" w:rsidRPr="00CF7ED9" w:rsidRDefault="00866C1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63CFFA" w14:textId="262E7234" w:rsidR="007E1318" w:rsidRPr="007D6666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DFFA33" w14:textId="576B47F9" w:rsidR="007E1318" w:rsidRPr="00E13F1A" w:rsidRDefault="00D431C1" w:rsidP="00E13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31C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D431C1">
        <w:rPr>
          <w:rFonts w:asciiTheme="majorBidi" w:hAnsiTheme="majorBidi" w:cstheme="majorBidi"/>
          <w:sz w:val="30"/>
          <w:szCs w:val="30"/>
        </w:rPr>
        <w:t>3</w:t>
      </w:r>
      <w:r w:rsidR="00866C18">
        <w:rPr>
          <w:rFonts w:asciiTheme="majorBidi" w:hAnsiTheme="majorBidi" w:cstheme="majorBidi"/>
          <w:sz w:val="30"/>
          <w:szCs w:val="30"/>
        </w:rPr>
        <w:t xml:space="preserve">1 </w:t>
      </w:r>
      <w:r w:rsidR="00866C1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431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31C1">
        <w:rPr>
          <w:rFonts w:asciiTheme="majorBidi" w:hAnsiTheme="majorBidi" w:cstheme="majorBidi"/>
          <w:sz w:val="30"/>
          <w:szCs w:val="30"/>
        </w:rPr>
        <w:t xml:space="preserve">2563 </w:t>
      </w:r>
      <w:r w:rsidR="00220396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541E26">
        <w:rPr>
          <w:rFonts w:asciiTheme="majorBidi" w:hAnsiTheme="majorBidi" w:cstheme="majorBidi"/>
          <w:sz w:val="30"/>
          <w:szCs w:val="30"/>
        </w:rPr>
        <w:t xml:space="preserve"> </w:t>
      </w:r>
      <w:r w:rsidR="00B03EF1" w:rsidRPr="00B03EF1">
        <w:rPr>
          <w:rFonts w:asciiTheme="majorBidi" w:hAnsiTheme="majorBidi" w:cstheme="majorBidi" w:hint="cs"/>
          <w:sz w:val="30"/>
          <w:szCs w:val="30"/>
        </w:rPr>
        <w:t>6</w:t>
      </w:r>
      <w:r w:rsidR="004D7DF4">
        <w:rPr>
          <w:rFonts w:asciiTheme="majorBidi" w:hAnsiTheme="majorBidi" w:cstheme="majorBidi" w:hint="cs"/>
          <w:sz w:val="30"/>
          <w:szCs w:val="30"/>
          <w:cs/>
        </w:rPr>
        <w:t>,</w:t>
      </w:r>
      <w:r w:rsidR="00B03EF1" w:rsidRPr="00B03EF1">
        <w:rPr>
          <w:rFonts w:asciiTheme="majorBidi" w:hAnsiTheme="majorBidi" w:cstheme="majorBidi" w:hint="cs"/>
          <w:sz w:val="30"/>
          <w:szCs w:val="30"/>
        </w:rPr>
        <w:t>110</w:t>
      </w:r>
      <w:r w:rsidR="00F07C94">
        <w:rPr>
          <w:rFonts w:asciiTheme="majorBidi" w:hAnsiTheme="majorBidi" w:cstheme="majorBidi"/>
          <w:sz w:val="30"/>
          <w:szCs w:val="30"/>
        </w:rPr>
        <w:t xml:space="preserve"> </w:t>
      </w:r>
      <w:r w:rsidR="0022039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20396" w:rsidRPr="00220396">
        <w:rPr>
          <w:rFonts w:asciiTheme="majorBidi" w:hAnsiTheme="majorBidi" w:cstheme="majorBidi"/>
          <w:i/>
          <w:iCs/>
          <w:sz w:val="30"/>
          <w:szCs w:val="30"/>
        </w:rPr>
        <w:t>(2562: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601DAB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7,860 </w:t>
      </w:r>
      <w:r w:rsidR="00220396" w:rsidRP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ล้านบาท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8755BA">
        <w:rPr>
          <w:rFonts w:asciiTheme="majorBidi" w:hAnsiTheme="majorBidi" w:cstheme="majorBidi" w:hint="cs"/>
          <w:sz w:val="30"/>
          <w:szCs w:val="30"/>
          <w:cs/>
        </w:rPr>
        <w:t>ตั๋วสัญญาใช้เงินกำหนด</w:t>
      </w:r>
      <w:r w:rsidR="001900C1">
        <w:rPr>
          <w:rFonts w:asciiTheme="majorBidi" w:hAnsiTheme="majorBidi" w:cstheme="majorBidi" w:hint="cs"/>
          <w:sz w:val="30"/>
          <w:szCs w:val="30"/>
          <w:cs/>
        </w:rPr>
        <w:t>ชำระคืน</w:t>
      </w:r>
      <w:r w:rsidRPr="008755BA">
        <w:rPr>
          <w:rFonts w:asciiTheme="majorBidi" w:hAnsiTheme="majorBidi" w:cstheme="majorBidi" w:hint="cs"/>
          <w:sz w:val="30"/>
          <w:szCs w:val="30"/>
          <w:cs/>
        </w:rPr>
        <w:t>ทั้งจำนวน</w:t>
      </w:r>
      <w:r w:rsidR="00B20BB3" w:rsidRPr="008755BA">
        <w:rPr>
          <w:rFonts w:asciiTheme="majorBidi" w:hAnsiTheme="majorBidi" w:cstheme="majorBidi" w:hint="cs"/>
          <w:sz w:val="30"/>
          <w:szCs w:val="30"/>
          <w:cs/>
        </w:rPr>
        <w:t>เมื่อทวงถาม</w:t>
      </w:r>
      <w:r w:rsidR="00331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B41997F" w14:textId="1EAA8A76" w:rsidR="007E1318" w:rsidRPr="007D6666" w:rsidRDefault="00B85333" w:rsidP="00B85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617227" w14:textId="3E73E4CE" w:rsidR="002D4841" w:rsidRPr="000B655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0B65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เจ้าหนี้สำนักหักบัญชีและบริษัทหลักทรัพย์</w:t>
      </w:r>
    </w:p>
    <w:p w14:paraId="3E2D36D1" w14:textId="0F8E84F2" w:rsidR="00866C18" w:rsidRDefault="00866C18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85"/>
        <w:gridCol w:w="270"/>
        <w:gridCol w:w="1611"/>
      </w:tblGrid>
      <w:tr w:rsidR="00B85333" w:rsidRPr="00CF7ED9" w14:paraId="30555C87" w14:textId="77777777" w:rsidTr="00A4347E">
        <w:trPr>
          <w:trHeight w:val="317"/>
        </w:trPr>
        <w:tc>
          <w:tcPr>
            <w:tcW w:w="5760" w:type="dxa"/>
            <w:vAlign w:val="bottom"/>
          </w:tcPr>
          <w:p w14:paraId="7877D773" w14:textId="77777777" w:rsidR="00B85333" w:rsidRPr="00CF7ED9" w:rsidRDefault="00B85333" w:rsidP="00A434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8913E8E" w14:textId="77777777" w:rsidR="00B85333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7199717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  <w:tc>
          <w:tcPr>
            <w:tcW w:w="270" w:type="dxa"/>
          </w:tcPr>
          <w:p w14:paraId="5BC62E76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5CF14E4A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85333" w:rsidRPr="00CF7ED9" w14:paraId="764E6343" w14:textId="77777777" w:rsidTr="00A4347E">
        <w:trPr>
          <w:trHeight w:val="317"/>
        </w:trPr>
        <w:tc>
          <w:tcPr>
            <w:tcW w:w="5760" w:type="dxa"/>
            <w:vAlign w:val="bottom"/>
          </w:tcPr>
          <w:p w14:paraId="2E97174D" w14:textId="77777777" w:rsidR="00B85333" w:rsidRPr="00CF7ED9" w:rsidRDefault="00B85333" w:rsidP="00A434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565B225" w14:textId="77777777" w:rsidR="00B85333" w:rsidRPr="001F0E13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9703917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414B06BD" w14:textId="77777777" w:rsidR="00B85333" w:rsidRPr="001F0E13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85333" w:rsidRPr="00CF7ED9" w14:paraId="75CC87B1" w14:textId="77777777" w:rsidTr="00A4347E">
        <w:trPr>
          <w:trHeight w:val="317"/>
        </w:trPr>
        <w:tc>
          <w:tcPr>
            <w:tcW w:w="5760" w:type="dxa"/>
            <w:vAlign w:val="bottom"/>
          </w:tcPr>
          <w:p w14:paraId="3843030B" w14:textId="77777777" w:rsidR="00B85333" w:rsidRPr="00CF7ED9" w:rsidRDefault="00B85333" w:rsidP="00A434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7DD880A7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A22C6" w:rsidRPr="00CF7ED9" w14:paraId="1645745E" w14:textId="77777777" w:rsidTr="00A4347E">
        <w:tc>
          <w:tcPr>
            <w:tcW w:w="5760" w:type="dxa"/>
          </w:tcPr>
          <w:p w14:paraId="427E8969" w14:textId="77777777" w:rsidR="007A22C6" w:rsidRPr="00CF7ED9" w:rsidRDefault="007A22C6" w:rsidP="007A22C6">
            <w:pPr>
              <w:spacing w:line="38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485" w:type="dxa"/>
          </w:tcPr>
          <w:p w14:paraId="0B6A6195" w14:textId="004F50E0" w:rsidR="007A22C6" w:rsidRPr="00CF7ED9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2C6">
              <w:rPr>
                <w:rFonts w:asciiTheme="majorBidi" w:hAnsiTheme="majorBidi" w:cstheme="majorBidi"/>
                <w:sz w:val="30"/>
                <w:szCs w:val="30"/>
              </w:rPr>
              <w:t>699,274</w:t>
            </w:r>
          </w:p>
        </w:tc>
        <w:tc>
          <w:tcPr>
            <w:tcW w:w="270" w:type="dxa"/>
          </w:tcPr>
          <w:p w14:paraId="0B2E3BD7" w14:textId="77777777" w:rsidR="007A22C6" w:rsidRPr="00CF7ED9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7BA6F1E" w14:textId="77777777" w:rsidR="007A22C6" w:rsidRPr="00CF7ED9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7A22C6" w:rsidRPr="00CF7ED9" w14:paraId="5FF56754" w14:textId="77777777" w:rsidTr="00A4347E">
        <w:tc>
          <w:tcPr>
            <w:tcW w:w="5760" w:type="dxa"/>
          </w:tcPr>
          <w:p w14:paraId="018E02E8" w14:textId="77777777" w:rsidR="007A22C6" w:rsidRPr="00CF7ED9" w:rsidRDefault="007A22C6" w:rsidP="007A22C6">
            <w:pPr>
              <w:spacing w:line="38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0124012" w14:textId="7DDE3F31" w:rsidR="007A22C6" w:rsidRPr="00CF7ED9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2C6">
              <w:rPr>
                <w:rFonts w:asciiTheme="majorBidi" w:hAnsiTheme="majorBidi" w:cstheme="majorBidi"/>
                <w:sz w:val="30"/>
                <w:szCs w:val="30"/>
              </w:rPr>
              <w:t>18,044</w:t>
            </w:r>
          </w:p>
        </w:tc>
        <w:tc>
          <w:tcPr>
            <w:tcW w:w="270" w:type="dxa"/>
          </w:tcPr>
          <w:p w14:paraId="1730B873" w14:textId="77777777" w:rsidR="007A22C6" w:rsidRPr="00CF7ED9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4320E4C6" w14:textId="77777777" w:rsidR="007A22C6" w:rsidRPr="00CF7ED9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7A22C6" w:rsidRPr="00CF7ED9" w14:paraId="1AA00A74" w14:textId="77777777" w:rsidTr="00A4347E">
        <w:tc>
          <w:tcPr>
            <w:tcW w:w="5760" w:type="dxa"/>
          </w:tcPr>
          <w:p w14:paraId="6489F4D4" w14:textId="77777777" w:rsidR="007A22C6" w:rsidRPr="00CF7ED9" w:rsidRDefault="007A22C6" w:rsidP="007A22C6">
            <w:pPr>
              <w:spacing w:line="38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1B8257C3" w14:textId="522B463E" w:rsidR="007A22C6" w:rsidRPr="007A22C6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717,318</w:t>
            </w:r>
          </w:p>
        </w:tc>
        <w:tc>
          <w:tcPr>
            <w:tcW w:w="270" w:type="dxa"/>
          </w:tcPr>
          <w:p w14:paraId="726D9925" w14:textId="77777777" w:rsidR="007A22C6" w:rsidRPr="007A22C6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71992151" w14:textId="77777777" w:rsidR="007A22C6" w:rsidRPr="00CF7ED9" w:rsidRDefault="007A22C6" w:rsidP="007A22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</w:tr>
    </w:tbl>
    <w:p w14:paraId="6AA3245B" w14:textId="0388549F" w:rsidR="000B6552" w:rsidRPr="007D6666" w:rsidRDefault="000B6552" w:rsidP="00BB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ECBCDE" w14:textId="59A0FB3B" w:rsidR="002D4841" w:rsidRPr="000B655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0B65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20230432" w:rsidR="002D4841" w:rsidRDefault="002D4841" w:rsidP="0060593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360"/>
        <w:gridCol w:w="1530"/>
      </w:tblGrid>
      <w:tr w:rsidR="00B85333" w:rsidRPr="00CF7ED9" w14:paraId="2A179AE2" w14:textId="77777777" w:rsidTr="00A4347E">
        <w:trPr>
          <w:trHeight w:val="317"/>
        </w:trPr>
        <w:tc>
          <w:tcPr>
            <w:tcW w:w="5760" w:type="dxa"/>
            <w:vAlign w:val="bottom"/>
          </w:tcPr>
          <w:p w14:paraId="34D3DBE3" w14:textId="77777777" w:rsidR="00B85333" w:rsidRPr="00CF7ED9" w:rsidRDefault="00B85333" w:rsidP="00A4347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A755DA" w14:textId="77777777" w:rsidR="00B85333" w:rsidRDefault="00B85333" w:rsidP="00A4347E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495637D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  <w:tc>
          <w:tcPr>
            <w:tcW w:w="360" w:type="dxa"/>
          </w:tcPr>
          <w:p w14:paraId="62167D56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3D33EA9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85333" w:rsidRPr="00CF7ED9" w14:paraId="2AEDC374" w14:textId="77777777" w:rsidTr="00A4347E">
        <w:trPr>
          <w:trHeight w:val="317"/>
        </w:trPr>
        <w:tc>
          <w:tcPr>
            <w:tcW w:w="5760" w:type="dxa"/>
            <w:vAlign w:val="bottom"/>
          </w:tcPr>
          <w:p w14:paraId="369856E8" w14:textId="77777777" w:rsidR="00B85333" w:rsidRPr="00CF7ED9" w:rsidRDefault="00B85333" w:rsidP="00A4347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4ADD53" w14:textId="77777777" w:rsidR="00B85333" w:rsidRPr="001F0E13" w:rsidRDefault="00B85333" w:rsidP="00A4347E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0C1960DE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4A5E277" w14:textId="77777777" w:rsidR="00B85333" w:rsidRPr="001F0E13" w:rsidRDefault="00B85333" w:rsidP="00A4347E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85333" w:rsidRPr="00CF7ED9" w14:paraId="0C62B9E6" w14:textId="77777777" w:rsidTr="00A4347E">
        <w:trPr>
          <w:trHeight w:val="317"/>
        </w:trPr>
        <w:tc>
          <w:tcPr>
            <w:tcW w:w="5760" w:type="dxa"/>
            <w:vAlign w:val="bottom"/>
          </w:tcPr>
          <w:p w14:paraId="7E6FF2E8" w14:textId="77777777" w:rsidR="00B85333" w:rsidRPr="00CF7ED9" w:rsidRDefault="00B85333" w:rsidP="00A4347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7C6B035" w14:textId="77777777" w:rsidR="00B85333" w:rsidRPr="00CF7ED9" w:rsidRDefault="00B85333" w:rsidP="00A4347E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91781" w:rsidRPr="00CF7ED9" w14:paraId="12149BB9" w14:textId="77777777" w:rsidTr="00A4347E">
        <w:tc>
          <w:tcPr>
            <w:tcW w:w="5760" w:type="dxa"/>
          </w:tcPr>
          <w:p w14:paraId="42825B76" w14:textId="77777777" w:rsidR="00B91781" w:rsidRPr="00CF7ED9" w:rsidRDefault="00B91781" w:rsidP="00B91781">
            <w:pPr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40" w:type="dxa"/>
          </w:tcPr>
          <w:p w14:paraId="1DFB8C78" w14:textId="51362813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5D5B">
              <w:rPr>
                <w:rFonts w:asciiTheme="majorBidi" w:hAnsiTheme="majorBidi" w:cstheme="majorBidi"/>
                <w:sz w:val="30"/>
                <w:szCs w:val="30"/>
              </w:rPr>
              <w:t>2,592,</w:t>
            </w:r>
            <w:r w:rsidR="00975D5B" w:rsidRPr="00975D5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75D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56489FD3" w14:textId="77777777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283F63" w14:textId="77777777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B91781" w:rsidRPr="00CF7ED9" w14:paraId="73C43FBB" w14:textId="77777777" w:rsidTr="00A4347E">
        <w:tc>
          <w:tcPr>
            <w:tcW w:w="5760" w:type="dxa"/>
          </w:tcPr>
          <w:p w14:paraId="3BA6CB1E" w14:textId="69AAC113" w:rsidR="00B91781" w:rsidRPr="00CF7ED9" w:rsidRDefault="00B91781" w:rsidP="00B91781">
            <w:pPr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CB1F9C" w14:textId="46656C16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91781">
              <w:rPr>
                <w:rFonts w:asciiTheme="majorBidi" w:hAnsiTheme="majorBidi" w:cstheme="majorBidi"/>
                <w:sz w:val="30"/>
                <w:szCs w:val="30"/>
              </w:rPr>
              <w:t>3,771</w:t>
            </w:r>
          </w:p>
        </w:tc>
        <w:tc>
          <w:tcPr>
            <w:tcW w:w="360" w:type="dxa"/>
          </w:tcPr>
          <w:p w14:paraId="738851C0" w14:textId="77777777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B527CA" w14:textId="77777777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B91781" w:rsidRPr="00CF7ED9" w14:paraId="0B00915B" w14:textId="77777777" w:rsidTr="00A4347E">
        <w:tc>
          <w:tcPr>
            <w:tcW w:w="5760" w:type="dxa"/>
          </w:tcPr>
          <w:p w14:paraId="4ACDD07C" w14:textId="77777777" w:rsidR="00B91781" w:rsidRPr="00CF7ED9" w:rsidRDefault="00B91781" w:rsidP="00B91781">
            <w:pPr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C40015" w14:textId="0DBAF4D5" w:rsidR="00B91781" w:rsidRPr="00B91781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2,595,</w:t>
            </w:r>
            <w:r w:rsidR="00975D5B" w:rsidRPr="00975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360" w:type="dxa"/>
          </w:tcPr>
          <w:p w14:paraId="7E441A10" w14:textId="77777777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A8E25C" w14:textId="77777777" w:rsidR="00B91781" w:rsidRPr="00CF7ED9" w:rsidRDefault="00B91781" w:rsidP="00B917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073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574</w:t>
            </w:r>
          </w:p>
        </w:tc>
      </w:tr>
    </w:tbl>
    <w:p w14:paraId="4B57D371" w14:textId="15CE34CF" w:rsidR="00C263F0" w:rsidRDefault="00C26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2571B234" w14:textId="1E4A4E88" w:rsidR="00E13F1A" w:rsidRDefault="00C26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p w14:paraId="27A5FD39" w14:textId="36CF5760" w:rsidR="002D4841" w:rsidRPr="002D6FB6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D6F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ตราสารหนี้ที่ออก</w:t>
      </w:r>
    </w:p>
    <w:p w14:paraId="25F04C33" w14:textId="67D977CC" w:rsidR="002D4841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B85333" w:rsidRPr="00CF7ED9" w14:paraId="48F7F9AD" w14:textId="77777777" w:rsidTr="00A4347E">
        <w:trPr>
          <w:trHeight w:val="362"/>
        </w:trPr>
        <w:tc>
          <w:tcPr>
            <w:tcW w:w="1980" w:type="dxa"/>
          </w:tcPr>
          <w:p w14:paraId="77F1AC52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D6CBEBA" w14:textId="77777777" w:rsidR="00B85333" w:rsidRPr="008B454D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1FDD9FA4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44227A7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รวมและงบการเงิน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85333" w:rsidRPr="00CF7ED9" w14:paraId="07024A85" w14:textId="77777777" w:rsidTr="00A4347E">
        <w:trPr>
          <w:trHeight w:val="362"/>
        </w:trPr>
        <w:tc>
          <w:tcPr>
            <w:tcW w:w="1980" w:type="dxa"/>
          </w:tcPr>
          <w:p w14:paraId="6C322AAD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B9C1DF7" w14:textId="356281A9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0F3674F6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731A7E2" w14:textId="1F14F781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85333" w:rsidRPr="00CF7ED9" w14:paraId="0192C844" w14:textId="77777777" w:rsidTr="00A4347E">
        <w:trPr>
          <w:trHeight w:val="362"/>
        </w:trPr>
        <w:tc>
          <w:tcPr>
            <w:tcW w:w="1980" w:type="dxa"/>
          </w:tcPr>
          <w:p w14:paraId="7DF17361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E450BE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A5047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E6AA08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4815C0A9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CDF60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22066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819736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85333" w:rsidRPr="00CF7ED9" w14:paraId="77743F1F" w14:textId="77777777" w:rsidTr="00A4347E">
        <w:trPr>
          <w:trHeight w:val="362"/>
        </w:trPr>
        <w:tc>
          <w:tcPr>
            <w:tcW w:w="1980" w:type="dxa"/>
          </w:tcPr>
          <w:p w14:paraId="77197D6A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D4BDD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5842225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1EBC82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B32A39D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BB9674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787A081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254FD4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85333" w:rsidRPr="00CF7ED9" w14:paraId="3987A5C2" w14:textId="77777777" w:rsidTr="00A4347E">
        <w:tc>
          <w:tcPr>
            <w:tcW w:w="1980" w:type="dxa"/>
          </w:tcPr>
          <w:p w14:paraId="41A67090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9391829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E609A30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07ED3E" w14:textId="77777777" w:rsidR="00B85333" w:rsidRPr="00CF7ED9" w:rsidRDefault="00B85333" w:rsidP="00A4347E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A253A23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31345005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3EEE9A98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D9DB2" w14:textId="77777777" w:rsidR="00B85333" w:rsidRPr="00CF7ED9" w:rsidRDefault="00B85333" w:rsidP="00A4347E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5333" w:rsidRPr="00CF7ED9" w14:paraId="3D5C0BA5" w14:textId="77777777" w:rsidTr="00A4347E">
        <w:tc>
          <w:tcPr>
            <w:tcW w:w="1980" w:type="dxa"/>
          </w:tcPr>
          <w:p w14:paraId="23EED321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1C264FB0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BDD58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F73A9C" w14:textId="77777777" w:rsidR="00B85333" w:rsidRPr="00CF7ED9" w:rsidRDefault="00B85333" w:rsidP="00A4347E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02AA4" w14:textId="77777777" w:rsidR="00B85333" w:rsidRPr="00CF7ED9" w:rsidRDefault="00B85333" w:rsidP="00A4347E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C0C9B8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604C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63640" w14:textId="77777777" w:rsidR="00B85333" w:rsidRPr="00CF7ED9" w:rsidRDefault="00B85333" w:rsidP="00A4347E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B85333" w:rsidRPr="00CF7ED9" w14:paraId="71C5B407" w14:textId="77777777" w:rsidTr="00A4347E">
        <w:tc>
          <w:tcPr>
            <w:tcW w:w="1980" w:type="dxa"/>
          </w:tcPr>
          <w:p w14:paraId="0F377CFB" w14:textId="77777777" w:rsidR="00B85333" w:rsidRPr="00507F53" w:rsidRDefault="00B85333" w:rsidP="00A4347E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507F53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5EC259F6" w14:textId="38D18ECA" w:rsidR="00B85333" w:rsidRPr="00507F53" w:rsidRDefault="00D62973" w:rsidP="00A4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0.</w:t>
            </w:r>
            <w:r w:rsidR="00507F53"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40</w:t>
            </w:r>
            <w:r w:rsidR="00D1413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="00D1413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507F53"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.00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610215B8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82E81" w14:textId="18F1CE19" w:rsidR="00B85333" w:rsidRPr="00CF7ED9" w:rsidRDefault="00B03EF1" w:rsidP="00A4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03EF1">
              <w:rPr>
                <w:rFonts w:asciiTheme="majorBidi" w:eastAsia="Calibri" w:hAnsiTheme="majorBidi"/>
                <w:sz w:val="30"/>
                <w:szCs w:val="30"/>
              </w:rPr>
              <w:t>433</w:t>
            </w:r>
            <w:r w:rsidR="00D62973" w:rsidRPr="00D6297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B03EF1">
              <w:rPr>
                <w:rFonts w:asciiTheme="majorBidi" w:eastAsia="Calibri" w:hAnsiTheme="majorBidi"/>
                <w:sz w:val="30"/>
                <w:szCs w:val="30"/>
              </w:rPr>
              <w:t>96</w:t>
            </w:r>
            <w:r w:rsidRPr="00B03EF1">
              <w:rPr>
                <w:rFonts w:asciiTheme="majorBidi" w:eastAsia="Calibri" w:hAnsi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ECCB9A" w14:textId="77777777" w:rsidR="00B85333" w:rsidRPr="00CF7ED9" w:rsidRDefault="00B85333" w:rsidP="00A4347E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34BAA64" w14:textId="5A4BEA9C" w:rsidR="00B85333" w:rsidRPr="00CF7ED9" w:rsidRDefault="0022307C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="00B85333" w:rsidRPr="008755BA">
              <w:rPr>
                <w:rFonts w:asciiTheme="majorBidi" w:eastAsia="Calibri" w:hAnsiTheme="majorBidi" w:cstheme="majorBidi"/>
                <w:sz w:val="30"/>
                <w:szCs w:val="30"/>
              </w:rPr>
              <w:t>.00 - 1.70</w:t>
            </w:r>
            <w:r w:rsidR="00B85333" w:rsidRPr="008755BA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08D470D5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95F31" w14:textId="77777777" w:rsidR="00B85333" w:rsidRPr="00CF7ED9" w:rsidRDefault="00B85333" w:rsidP="00A4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596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47</w:t>
            </w:r>
          </w:p>
        </w:tc>
      </w:tr>
      <w:tr w:rsidR="00B85333" w:rsidRPr="00CF7ED9" w14:paraId="6F1BBD4F" w14:textId="77777777" w:rsidTr="00A4347E">
        <w:trPr>
          <w:trHeight w:val="352"/>
        </w:trPr>
        <w:tc>
          <w:tcPr>
            <w:tcW w:w="1980" w:type="dxa"/>
          </w:tcPr>
          <w:p w14:paraId="48986E46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ACB457B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2F31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60246C" w14:textId="30F2255A" w:rsidR="00B85333" w:rsidRPr="00F07C94" w:rsidRDefault="00B03EF1" w:rsidP="00A4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03EF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433</w:t>
            </w:r>
            <w:r w:rsidR="00D6297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B03EF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456210DD" w14:textId="77777777" w:rsidR="00B85333" w:rsidRPr="00CF7ED9" w:rsidRDefault="00B85333" w:rsidP="00A4347E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DBFA8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E73EA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51905A" w14:textId="77777777" w:rsidR="00B85333" w:rsidRPr="00CF7ED9" w:rsidRDefault="00B85333" w:rsidP="00A4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596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</w:t>
            </w: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47</w:t>
            </w:r>
          </w:p>
        </w:tc>
      </w:tr>
    </w:tbl>
    <w:p w14:paraId="745FB1DD" w14:textId="77777777" w:rsidR="002D4841" w:rsidRPr="00DC293C" w:rsidRDefault="002D4841" w:rsidP="00C263F0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3758FC" w14:textId="207CD8B1" w:rsidR="002D4841" w:rsidRPr="00CF7ED9" w:rsidRDefault="002D4841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F7ED9">
        <w:rPr>
          <w:rFonts w:asciiTheme="majorBidi" w:hAnsiTheme="majorBidi" w:cstheme="majorBidi"/>
          <w:sz w:val="30"/>
          <w:szCs w:val="30"/>
          <w:vertAlign w:val="superscript"/>
          <w:cs/>
          <w:lang w:val="th-TH"/>
        </w:rPr>
        <w:t>*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ab/>
      </w:r>
      <w:r w:rsidR="003869C4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3869C4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3869C4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645D6C06" w14:textId="4661FEB8" w:rsidR="00220396" w:rsidRDefault="00220396" w:rsidP="000D0A82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F061006" w14:textId="1EA9BBD6" w:rsidR="002D4841" w:rsidRPr="00CF7ED9" w:rsidRDefault="002D4841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F7ED9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โดยรวมอนุพันธ์แฝงที่บริษัทเสนอขายเป็นการทั่วไปแก่</w:t>
      </w:r>
      <w:r w:rsidR="00B71781">
        <w:rPr>
          <w:rFonts w:asciiTheme="majorBidi" w:eastAsia="Calibri" w:hAnsiTheme="majorBidi" w:cstheme="majorBidi"/>
          <w:sz w:val="30"/>
          <w:szCs w:val="30"/>
        </w:rPr>
        <w:br/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งบแสดงฐานะการเงิน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220396">
        <w:rPr>
          <w:rFonts w:asciiTheme="majorBidi" w:hAnsiTheme="majorBidi" w:cstheme="majorBidi"/>
          <w:sz w:val="30"/>
          <w:szCs w:val="30"/>
        </w:rPr>
        <w:t>9</w:t>
      </w:r>
    </w:p>
    <w:p w14:paraId="05AA4FCD" w14:textId="030AA5A3" w:rsidR="00D15DD6" w:rsidRDefault="00D1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</w:p>
    <w:p w14:paraId="56A19AF5" w14:textId="385D9D58" w:rsidR="002D4841" w:rsidRPr="00681617" w:rsidRDefault="002D4841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>3</w:t>
      </w:r>
      <w:r w:rsidR="000930AE" w:rsidRPr="000930AE">
        <w:rPr>
          <w:rFonts w:asciiTheme="majorBidi" w:eastAsia="Calibri" w:hAnsiTheme="majorBidi" w:cstheme="majorBidi" w:hint="cs"/>
          <w:spacing w:val="-4"/>
          <w:sz w:val="30"/>
          <w:szCs w:val="30"/>
        </w:rPr>
        <w:t>1</w:t>
      </w:r>
      <w:r w:rsidR="00BB5735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2563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บริษัทมีหุ้นกู้อนุพันธ์จำนวน </w:t>
      </w:r>
      <w:r w:rsidR="00D62973" w:rsidRPr="00D62973">
        <w:rPr>
          <w:rFonts w:asciiTheme="majorBidi" w:eastAsia="Calibri" w:hAnsiTheme="majorBidi" w:cstheme="majorBidi"/>
          <w:spacing w:val="-4"/>
          <w:sz w:val="30"/>
          <w:szCs w:val="30"/>
        </w:rPr>
        <w:t>43</w:t>
      </w:r>
      <w:r w:rsidR="00212CD7">
        <w:rPr>
          <w:rFonts w:asciiTheme="majorBidi" w:eastAsia="Calibri" w:hAnsiTheme="majorBidi" w:cstheme="majorBidi"/>
          <w:spacing w:val="-4"/>
          <w:sz w:val="30"/>
          <w:szCs w:val="30"/>
        </w:rPr>
        <w:t>4</w:t>
      </w:r>
      <w:r w:rsidR="00D62973" w:rsidRPr="00D62973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="00212CD7">
        <w:rPr>
          <w:rFonts w:asciiTheme="majorBidi" w:eastAsia="Calibri" w:hAnsiTheme="majorBidi" w:cstheme="majorBidi"/>
          <w:spacing w:val="-4"/>
          <w:sz w:val="30"/>
          <w:szCs w:val="30"/>
        </w:rPr>
        <w:t>0</w:t>
      </w:r>
      <w:r w:rsidR="00F0297C" w:rsidRPr="00F0297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F07C94" w:rsidRPr="00F07C94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 1,596.4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)</w:t>
      </w:r>
      <w:r w:rsidR="00F07C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ซึ่งจะครบกำหนดชำระใน</w:t>
      </w:r>
      <w:r w:rsidRPr="00DA0D05">
        <w:rPr>
          <w:rFonts w:asciiTheme="majorBidi" w:eastAsia="Calibri" w:hAnsiTheme="majorBidi" w:cstheme="majorBidi"/>
          <w:sz w:val="30"/>
          <w:szCs w:val="30"/>
          <w:cs/>
        </w:rPr>
        <w:t>ระหว่างเดือน</w:t>
      </w:r>
      <w:r w:rsidR="00D62973" w:rsidRPr="00D62973">
        <w:rPr>
          <w:rFonts w:asciiTheme="majorBidi" w:eastAsia="Calibri" w:hAnsiTheme="majorBidi" w:cstheme="majorBidi" w:hint="cs"/>
          <w:sz w:val="30"/>
          <w:szCs w:val="30"/>
          <w:cs/>
        </w:rPr>
        <w:t>มกราคมถึง</w:t>
      </w:r>
      <w:r w:rsidR="00D62973" w:rsidRPr="00F7446E">
        <w:rPr>
          <w:rFonts w:asciiTheme="majorBidi" w:eastAsia="Calibri" w:hAnsiTheme="majorBidi" w:cstheme="majorBidi" w:hint="cs"/>
          <w:sz w:val="30"/>
          <w:szCs w:val="30"/>
          <w:cs/>
        </w:rPr>
        <w:t>เดือน</w:t>
      </w:r>
      <w:r w:rsidR="00015A02" w:rsidRPr="00F7446E">
        <w:rPr>
          <w:rFonts w:asciiTheme="majorBidi" w:eastAsia="Calibri" w:hAnsiTheme="majorBidi" w:cstheme="majorBidi" w:hint="cs"/>
          <w:sz w:val="30"/>
          <w:szCs w:val="30"/>
          <w:cs/>
        </w:rPr>
        <w:t>มิถุนายน</w:t>
      </w:r>
      <w:r w:rsidR="00D62973" w:rsidRPr="00F7446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B03EF1" w:rsidRPr="00F7446E">
        <w:rPr>
          <w:rFonts w:asciiTheme="majorBidi" w:eastAsia="Calibri" w:hAnsiTheme="majorBidi" w:cstheme="majorBidi" w:hint="cs"/>
          <w:sz w:val="30"/>
          <w:szCs w:val="30"/>
        </w:rPr>
        <w:t>2564</w:t>
      </w:r>
      <w:r w:rsidR="00F07C94" w:rsidRPr="00F7446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07C94" w:rsidRPr="00F7446E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F07C94" w:rsidRPr="00F7446E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681617">
        <w:rPr>
          <w:rFonts w:asciiTheme="majorBidi" w:eastAsia="Calibr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681617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เดือน</w:t>
      </w:r>
      <w:r w:rsidR="00F07C94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มกราคมถึงเดือนเมษายน</w:t>
      </w:r>
      <w:r w:rsidR="00F07C94" w:rsidRPr="00681617">
        <w:rPr>
          <w:rFonts w:asciiTheme="majorBidi" w:eastAsia="Calibri" w:hAnsiTheme="majorBidi" w:cstheme="majorBidi"/>
          <w:i/>
          <w:iCs/>
          <w:spacing w:val="10"/>
          <w:sz w:val="30"/>
          <w:szCs w:val="30"/>
          <w:cs/>
        </w:rPr>
        <w:t xml:space="preserve"> </w:t>
      </w:r>
      <w:r w:rsidR="00F07C94" w:rsidRPr="00681617">
        <w:rPr>
          <w:rFonts w:asciiTheme="majorBidi" w:eastAsia="Calibri" w:hAnsiTheme="majorBidi" w:cstheme="majorBidi"/>
          <w:i/>
          <w:iCs/>
          <w:spacing w:val="10"/>
          <w:sz w:val="30"/>
          <w:szCs w:val="30"/>
        </w:rPr>
        <w:t>2563)</w:t>
      </w:r>
    </w:p>
    <w:p w14:paraId="6DEEA3D8" w14:textId="77108662" w:rsidR="002D4841" w:rsidRDefault="00C263F0" w:rsidP="000D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15409DC" w14:textId="23133F20" w:rsidR="002D4841" w:rsidRPr="00CF7ED9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55BB80D3" w14:textId="6A4DAE4D" w:rsidR="00BD37A6" w:rsidRDefault="00BD37A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70"/>
        <w:gridCol w:w="1260"/>
        <w:gridCol w:w="270"/>
        <w:gridCol w:w="1350"/>
      </w:tblGrid>
      <w:tr w:rsidR="00EC0D8F" w:rsidRPr="00CF7ED9" w14:paraId="4514E7C8" w14:textId="77777777" w:rsidTr="00A4347E">
        <w:trPr>
          <w:trHeight w:val="70"/>
        </w:trPr>
        <w:tc>
          <w:tcPr>
            <w:tcW w:w="4770" w:type="dxa"/>
            <w:vAlign w:val="bottom"/>
          </w:tcPr>
          <w:p w14:paraId="06CEF093" w14:textId="77777777" w:rsidR="00EC0D8F" w:rsidRPr="00CF7ED9" w:rsidRDefault="00EC0D8F" w:rsidP="00A434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EFEFF9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</w:tcPr>
          <w:p w14:paraId="4ED6029E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032F351A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D8F" w:rsidRPr="00CF7ED9" w14:paraId="3E4ED1C9" w14:textId="77777777" w:rsidTr="00A4347E">
        <w:trPr>
          <w:trHeight w:val="70"/>
        </w:trPr>
        <w:tc>
          <w:tcPr>
            <w:tcW w:w="4770" w:type="dxa"/>
            <w:vAlign w:val="bottom"/>
          </w:tcPr>
          <w:p w14:paraId="041A51BD" w14:textId="77777777" w:rsidR="00EC0D8F" w:rsidRPr="00CF7ED9" w:rsidRDefault="00EC0D8F" w:rsidP="00A434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BE6A26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3FAE6E8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B792779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EC4675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057AB2F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C0D8F" w:rsidRPr="00CF7ED9" w14:paraId="5E5F6EB0" w14:textId="77777777" w:rsidTr="00A4347E">
        <w:trPr>
          <w:trHeight w:val="70"/>
        </w:trPr>
        <w:tc>
          <w:tcPr>
            <w:tcW w:w="4770" w:type="dxa"/>
            <w:vAlign w:val="bottom"/>
          </w:tcPr>
          <w:p w14:paraId="70D2F033" w14:textId="77777777" w:rsidR="00EC0D8F" w:rsidRPr="00CF7ED9" w:rsidRDefault="00EC0D8F" w:rsidP="00A434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5"/>
          </w:tcPr>
          <w:p w14:paraId="6755B722" w14:textId="77777777" w:rsidR="00EC0D8F" w:rsidRPr="00212CD7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12C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4F4F" w:rsidRPr="00CF7ED9" w14:paraId="593583A1" w14:textId="77777777" w:rsidTr="00064F4F">
        <w:tc>
          <w:tcPr>
            <w:tcW w:w="4770" w:type="dxa"/>
          </w:tcPr>
          <w:p w14:paraId="0E263FE4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  <w:vAlign w:val="bottom"/>
          </w:tcPr>
          <w:p w14:paraId="6C6DBB28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84,192</w:t>
            </w:r>
          </w:p>
        </w:tc>
        <w:tc>
          <w:tcPr>
            <w:tcW w:w="270" w:type="dxa"/>
          </w:tcPr>
          <w:p w14:paraId="48B1E99D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BFE14" w14:textId="44804F26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sz w:val="30"/>
                <w:szCs w:val="30"/>
              </w:rPr>
              <w:t>82,365</w:t>
            </w:r>
          </w:p>
        </w:tc>
        <w:tc>
          <w:tcPr>
            <w:tcW w:w="270" w:type="dxa"/>
            <w:vAlign w:val="bottom"/>
          </w:tcPr>
          <w:p w14:paraId="202F4180" w14:textId="77777777" w:rsidR="00064F4F" w:rsidRPr="00CF7ED9" w:rsidRDefault="00064F4F" w:rsidP="00064F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F08545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</w:p>
        </w:tc>
      </w:tr>
      <w:tr w:rsidR="00064F4F" w:rsidRPr="00CF7ED9" w14:paraId="08D2F6AC" w14:textId="77777777" w:rsidTr="00A4347E">
        <w:tc>
          <w:tcPr>
            <w:tcW w:w="4770" w:type="dxa"/>
          </w:tcPr>
          <w:p w14:paraId="75078FFA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2B5784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1,979</w:t>
            </w:r>
          </w:p>
        </w:tc>
        <w:tc>
          <w:tcPr>
            <w:tcW w:w="270" w:type="dxa"/>
          </w:tcPr>
          <w:p w14:paraId="1FC939CC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BB0E98" w14:textId="09693B20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70" w:type="dxa"/>
          </w:tcPr>
          <w:p w14:paraId="742B9BA2" w14:textId="77777777" w:rsidR="00064F4F" w:rsidRPr="00CF7ED9" w:rsidRDefault="00064F4F" w:rsidP="00064F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E7B74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979</w:t>
            </w:r>
          </w:p>
        </w:tc>
      </w:tr>
      <w:tr w:rsidR="00064F4F" w:rsidRPr="00CF7ED9" w14:paraId="17CE4914" w14:textId="77777777" w:rsidTr="00A4347E">
        <w:tc>
          <w:tcPr>
            <w:tcW w:w="4770" w:type="dxa"/>
            <w:vAlign w:val="bottom"/>
          </w:tcPr>
          <w:p w14:paraId="204DDCAF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17E1E4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3D41CA22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F4602E" w14:textId="250DF7B2" w:rsidR="00064F4F" w:rsidRPr="00064F4F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87,270</w:t>
            </w:r>
          </w:p>
        </w:tc>
        <w:tc>
          <w:tcPr>
            <w:tcW w:w="270" w:type="dxa"/>
          </w:tcPr>
          <w:p w14:paraId="7D1A98C7" w14:textId="77777777" w:rsidR="00064F4F" w:rsidRPr="00CF7ED9" w:rsidRDefault="00064F4F" w:rsidP="00064F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02DB" w14:textId="77777777" w:rsidR="00064F4F" w:rsidRPr="00CF7ED9" w:rsidRDefault="00064F4F" w:rsidP="0006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929</w:t>
            </w:r>
          </w:p>
        </w:tc>
      </w:tr>
    </w:tbl>
    <w:p w14:paraId="1D0C525A" w14:textId="01808D1B" w:rsidR="002D6FB6" w:rsidRPr="007D6666" w:rsidRDefault="002D6FB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6F5564F" w14:textId="1914BAF9" w:rsidR="002D4841" w:rsidRPr="006A6BF9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6B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CFD101B" w14:textId="77777777" w:rsidR="002D4841" w:rsidRPr="007D6666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A7906" w14:textId="1788E09B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1F0E13">
        <w:rPr>
          <w:rFonts w:asciiTheme="majorBidi" w:hAnsiTheme="majorBidi" w:cstheme="majorBidi"/>
          <w:sz w:val="30"/>
          <w:szCs w:val="30"/>
        </w:rPr>
        <w:t>2541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6A6B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51D1C8E0" w14:textId="6C3D9219" w:rsidR="00F21AD0" w:rsidRDefault="00F21AD0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350"/>
        <w:gridCol w:w="270"/>
        <w:gridCol w:w="1260"/>
        <w:gridCol w:w="270"/>
        <w:gridCol w:w="1350"/>
      </w:tblGrid>
      <w:tr w:rsidR="00EC0D8F" w:rsidRPr="00CF7ED9" w14:paraId="2E11AB3D" w14:textId="77777777" w:rsidTr="00A4347E">
        <w:trPr>
          <w:trHeight w:val="70"/>
          <w:tblHeader/>
        </w:trPr>
        <w:tc>
          <w:tcPr>
            <w:tcW w:w="4752" w:type="dxa"/>
            <w:vAlign w:val="bottom"/>
          </w:tcPr>
          <w:p w14:paraId="02D99F3D" w14:textId="77777777" w:rsidR="00EC0D8F" w:rsidRPr="00135128" w:rsidRDefault="00EC0D8F" w:rsidP="00A4347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BE8CB2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</w:tcPr>
          <w:p w14:paraId="362888F2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4C1A7545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D8F" w:rsidRPr="00CF7ED9" w14:paraId="58922B2B" w14:textId="77777777" w:rsidTr="00A4347E">
        <w:trPr>
          <w:trHeight w:val="70"/>
          <w:tblHeader/>
        </w:trPr>
        <w:tc>
          <w:tcPr>
            <w:tcW w:w="4752" w:type="dxa"/>
            <w:vAlign w:val="bottom"/>
          </w:tcPr>
          <w:p w14:paraId="46D714F0" w14:textId="76AA8AEA" w:rsidR="00EC0D8F" w:rsidRPr="00135128" w:rsidRDefault="00EC0D8F" w:rsidP="00EC0D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51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1351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1350" w:type="dxa"/>
          </w:tcPr>
          <w:p w14:paraId="444B06DD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D5337A9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C8B0D09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D7FE66B" w14:textId="77777777" w:rsidR="00EC0D8F" w:rsidRPr="00CF7ED9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EB749AB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C0D8F" w:rsidRPr="00CF7ED9" w14:paraId="5520A7ED" w14:textId="77777777" w:rsidTr="00A4347E">
        <w:trPr>
          <w:trHeight w:val="70"/>
          <w:tblHeader/>
        </w:trPr>
        <w:tc>
          <w:tcPr>
            <w:tcW w:w="4752" w:type="dxa"/>
            <w:vAlign w:val="bottom"/>
          </w:tcPr>
          <w:p w14:paraId="7A8EE8CF" w14:textId="77777777" w:rsidR="00EC0D8F" w:rsidRPr="00135128" w:rsidRDefault="00EC0D8F" w:rsidP="00A4347E">
            <w:pPr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57864562" w14:textId="77777777" w:rsidR="00EC0D8F" w:rsidRPr="001F0E13" w:rsidRDefault="00EC0D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0D8F" w:rsidRPr="00CF7ED9" w14:paraId="7DCB4DD5" w14:textId="77777777" w:rsidTr="00A4347E">
        <w:tc>
          <w:tcPr>
            <w:tcW w:w="4752" w:type="dxa"/>
          </w:tcPr>
          <w:p w14:paraId="60D71B71" w14:textId="3B828AF5" w:rsidR="00EC0D8F" w:rsidRPr="00CF7ED9" w:rsidRDefault="00C065CB" w:rsidP="00A4347E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3744B0EB" w14:textId="77777777" w:rsidR="00EC0D8F" w:rsidRPr="001A1A5B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6143EC4E" w14:textId="77777777" w:rsidR="00EC0D8F" w:rsidRPr="001A1A5B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CD4A60" w14:textId="17590605" w:rsidR="00EC0D8F" w:rsidRPr="008755BA" w:rsidRDefault="00F70DCC" w:rsidP="000B01E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77,950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AF6C7" w14:textId="77777777" w:rsidR="00EC0D8F" w:rsidRPr="008755BA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CA0915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EC0D8F" w:rsidRPr="00DC293C" w14:paraId="52B8AD1D" w14:textId="77777777" w:rsidTr="00A4347E">
        <w:tc>
          <w:tcPr>
            <w:tcW w:w="4752" w:type="dxa"/>
          </w:tcPr>
          <w:p w14:paraId="7B75D119" w14:textId="77777777" w:rsidR="00EC0D8F" w:rsidRPr="0082054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1E39B7F" w14:textId="77777777" w:rsidR="00EC0D8F" w:rsidRPr="0082054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15B3C" w14:textId="77777777" w:rsidR="00EC0D8F" w:rsidRPr="0082054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A5EFA0" w14:textId="77777777" w:rsidR="00EC0D8F" w:rsidRPr="0082054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6BD5E" w14:textId="77777777" w:rsidR="00EC0D8F" w:rsidRPr="0082054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FB9CBB" w14:textId="77777777" w:rsidR="00EC0D8F" w:rsidRPr="0082054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CF7ED9" w14:paraId="2975556E" w14:textId="77777777" w:rsidTr="00A4347E">
        <w:tc>
          <w:tcPr>
            <w:tcW w:w="4752" w:type="dxa"/>
          </w:tcPr>
          <w:p w14:paraId="11D6230E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5F0B8AAE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410B2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91748C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110AE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599352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99A" w:rsidRPr="00CF7ED9" w14:paraId="7262A435" w14:textId="77777777" w:rsidTr="00B6565E">
        <w:tc>
          <w:tcPr>
            <w:tcW w:w="4752" w:type="dxa"/>
            <w:shd w:val="clear" w:color="auto" w:fill="auto"/>
          </w:tcPr>
          <w:p w14:paraId="155B2FFC" w14:textId="77777777" w:rsidR="0064099A" w:rsidRPr="00CF7ED9" w:rsidRDefault="0064099A" w:rsidP="006409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vAlign w:val="bottom"/>
          </w:tcPr>
          <w:p w14:paraId="664C93E9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18,900</w:t>
            </w:r>
          </w:p>
        </w:tc>
        <w:tc>
          <w:tcPr>
            <w:tcW w:w="270" w:type="dxa"/>
          </w:tcPr>
          <w:p w14:paraId="22D348C8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9BF328" w14:textId="2FEFA1AE" w:rsidR="0064099A" w:rsidRPr="00F7446E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10,</w:t>
            </w:r>
            <w:r w:rsidR="00015A02" w:rsidRPr="00F7446E">
              <w:rPr>
                <w:rFonts w:asciiTheme="majorBidi" w:hAnsiTheme="majorBidi" w:cstheme="majorBidi"/>
                <w:sz w:val="30"/>
                <w:szCs w:val="30"/>
              </w:rPr>
              <w:t>583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CBF87B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08744E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13,783</w:t>
            </w:r>
          </w:p>
        </w:tc>
      </w:tr>
      <w:tr w:rsidR="0064099A" w:rsidRPr="00CF7ED9" w14:paraId="4489C64E" w14:textId="77777777" w:rsidTr="00B6565E">
        <w:tc>
          <w:tcPr>
            <w:tcW w:w="4752" w:type="dxa"/>
            <w:shd w:val="clear" w:color="auto" w:fill="auto"/>
          </w:tcPr>
          <w:p w14:paraId="4D427738" w14:textId="77777777" w:rsidR="0064099A" w:rsidRPr="00CF7ED9" w:rsidRDefault="0064099A" w:rsidP="006409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  <w:vAlign w:val="bottom"/>
          </w:tcPr>
          <w:p w14:paraId="09E483D4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14,628</w:t>
            </w:r>
          </w:p>
        </w:tc>
        <w:tc>
          <w:tcPr>
            <w:tcW w:w="270" w:type="dxa"/>
          </w:tcPr>
          <w:p w14:paraId="1EA1FF62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CF2240" w14:textId="6BBC6262" w:rsidR="0064099A" w:rsidRPr="00F7446E" w:rsidRDefault="00015A02" w:rsidP="00015A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1CE4F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349D77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14,062</w:t>
            </w:r>
          </w:p>
        </w:tc>
      </w:tr>
      <w:tr w:rsidR="0064099A" w:rsidRPr="00CF7ED9" w14:paraId="14C0EC6E" w14:textId="77777777" w:rsidTr="00B6565E">
        <w:tc>
          <w:tcPr>
            <w:tcW w:w="4752" w:type="dxa"/>
            <w:shd w:val="clear" w:color="auto" w:fill="auto"/>
          </w:tcPr>
          <w:p w14:paraId="748983B6" w14:textId="77777777" w:rsidR="0064099A" w:rsidRPr="00CF7ED9" w:rsidRDefault="0064099A" w:rsidP="006409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8ED41A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3,103</w:t>
            </w:r>
          </w:p>
        </w:tc>
        <w:tc>
          <w:tcPr>
            <w:tcW w:w="270" w:type="dxa"/>
          </w:tcPr>
          <w:p w14:paraId="346BD45E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BEFBB5" w14:textId="52B1F1D7" w:rsidR="0064099A" w:rsidRPr="00F7446E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1,057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B1542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B8241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</w:tr>
      <w:tr w:rsidR="0064099A" w:rsidRPr="00CF7ED9" w14:paraId="6A6F543D" w14:textId="77777777" w:rsidTr="00B6565E">
        <w:tc>
          <w:tcPr>
            <w:tcW w:w="4752" w:type="dxa"/>
            <w:shd w:val="clear" w:color="auto" w:fill="auto"/>
          </w:tcPr>
          <w:p w14:paraId="483AF241" w14:textId="77777777" w:rsidR="0064099A" w:rsidRPr="00CF7ED9" w:rsidRDefault="0064099A" w:rsidP="006409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C8D98" w14:textId="77777777" w:rsidR="0064099A" w:rsidRPr="009B2A06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2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36,631</w:t>
            </w:r>
          </w:p>
        </w:tc>
        <w:tc>
          <w:tcPr>
            <w:tcW w:w="270" w:type="dxa"/>
          </w:tcPr>
          <w:p w14:paraId="1780BBDD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3D73D" w14:textId="0F979D00" w:rsidR="0064099A" w:rsidRPr="00F7446E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11,640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523B7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7F42E" w14:textId="77777777" w:rsidR="0064099A" w:rsidRPr="00CF7ED9" w:rsidRDefault="0064099A" w:rsidP="006409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30,687</w:t>
            </w:r>
          </w:p>
        </w:tc>
      </w:tr>
      <w:tr w:rsidR="00EC0D8F" w:rsidRPr="00CF7ED9" w14:paraId="4F4AC1CF" w14:textId="77777777" w:rsidTr="00A4347E">
        <w:tc>
          <w:tcPr>
            <w:tcW w:w="4752" w:type="dxa"/>
          </w:tcPr>
          <w:p w14:paraId="4BFF8598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B50577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F79A0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9CF55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3D268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8BDA83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CF7ED9" w14:paraId="740D92F6" w14:textId="77777777" w:rsidTr="00A4347E">
        <w:tc>
          <w:tcPr>
            <w:tcW w:w="4752" w:type="dxa"/>
          </w:tcPr>
          <w:p w14:paraId="01FA0376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637080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FC5E7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B812F3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BBBA8F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F0E853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CF7ED9" w14:paraId="5AE5348E" w14:textId="77777777" w:rsidTr="00A4347E">
        <w:tc>
          <w:tcPr>
            <w:tcW w:w="4752" w:type="dxa"/>
          </w:tcPr>
          <w:p w14:paraId="47CBED44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5A13F4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C7812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570AE7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4A1AE2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F61735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CF7ED9" w14:paraId="004F138A" w14:textId="77777777" w:rsidTr="00A4347E">
        <w:tc>
          <w:tcPr>
            <w:tcW w:w="4752" w:type="dxa"/>
          </w:tcPr>
          <w:p w14:paraId="261DFF6F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DD029D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A3134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FE6E83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24A2A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441E66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CF7ED9" w14:paraId="70748545" w14:textId="77777777" w:rsidTr="00A4347E">
        <w:tc>
          <w:tcPr>
            <w:tcW w:w="4752" w:type="dxa"/>
          </w:tcPr>
          <w:p w14:paraId="460B7760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EF697A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E51BA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20F55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9303A5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FFD3FF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CF7ED9" w14:paraId="6DC0EC1A" w14:textId="77777777" w:rsidTr="00A4347E">
        <w:tc>
          <w:tcPr>
            <w:tcW w:w="4752" w:type="dxa"/>
          </w:tcPr>
          <w:p w14:paraId="5F958081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6FCFF9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A47A5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EB43A8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F5F25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41E37D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CF7ED9" w14:paraId="7A12C545" w14:textId="77777777" w:rsidTr="00A4347E">
        <w:tc>
          <w:tcPr>
            <w:tcW w:w="4752" w:type="dxa"/>
          </w:tcPr>
          <w:p w14:paraId="74AD3892" w14:textId="77777777" w:rsidR="00EC0D8F" w:rsidRPr="00CF7ED9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50" w:type="dxa"/>
          </w:tcPr>
          <w:p w14:paraId="34603606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54524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A626C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EBC19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E2F662" w14:textId="77777777" w:rsidR="00EC0D8F" w:rsidRPr="00CF7ED9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D8F" w:rsidRPr="00F7446E" w14:paraId="6149898D" w14:textId="77777777" w:rsidTr="00A4347E">
        <w:tc>
          <w:tcPr>
            <w:tcW w:w="4752" w:type="dxa"/>
          </w:tcPr>
          <w:p w14:paraId="3D26E6B2" w14:textId="5254E163" w:rsidR="00EC0D8F" w:rsidRPr="00F7446E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 xml:space="preserve">(กำไร) 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</w:t>
            </w:r>
            <w:r w:rsidR="00212C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14:paraId="186D139B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5EC17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8EEC79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12A7B0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7DA97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C9E" w:rsidRPr="00F7446E" w14:paraId="451B4D01" w14:textId="77777777" w:rsidTr="00B6565E">
        <w:tc>
          <w:tcPr>
            <w:tcW w:w="4752" w:type="dxa"/>
          </w:tcPr>
          <w:p w14:paraId="5D2ED6FD" w14:textId="77777777" w:rsidR="00F90C9E" w:rsidRPr="00F7446E" w:rsidRDefault="00F90C9E" w:rsidP="00F90C9E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68FA8FE9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8,186</w:t>
            </w:r>
          </w:p>
        </w:tc>
        <w:tc>
          <w:tcPr>
            <w:tcW w:w="270" w:type="dxa"/>
          </w:tcPr>
          <w:p w14:paraId="6F6FBBFA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8B59F6" w14:textId="161E6301" w:rsidR="00F90C9E" w:rsidRPr="00F7446E" w:rsidRDefault="00015A02" w:rsidP="00015A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(4,030)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6FAD2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D13CEF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9,799</w:t>
            </w:r>
          </w:p>
        </w:tc>
      </w:tr>
      <w:tr w:rsidR="00F90C9E" w:rsidRPr="00F7446E" w14:paraId="07C3CE1C" w14:textId="77777777" w:rsidTr="00B6565E">
        <w:tc>
          <w:tcPr>
            <w:tcW w:w="4752" w:type="dxa"/>
          </w:tcPr>
          <w:p w14:paraId="4365F156" w14:textId="77777777" w:rsidR="00F90C9E" w:rsidRPr="00F7446E" w:rsidRDefault="00F90C9E" w:rsidP="00F90C9E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  <w:vAlign w:val="bottom"/>
          </w:tcPr>
          <w:p w14:paraId="38E83F24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(22,964)</w:t>
            </w:r>
          </w:p>
        </w:tc>
        <w:tc>
          <w:tcPr>
            <w:tcW w:w="270" w:type="dxa"/>
          </w:tcPr>
          <w:p w14:paraId="40CB2C2F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6AD453" w14:textId="13F903F1" w:rsidR="00F90C9E" w:rsidRPr="00F7446E" w:rsidRDefault="00015A02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5,881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05869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2C68F9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(21,541)</w:t>
            </w:r>
          </w:p>
        </w:tc>
      </w:tr>
      <w:tr w:rsidR="00F90C9E" w:rsidRPr="00F7446E" w14:paraId="3576EE85" w14:textId="77777777" w:rsidTr="00B6565E">
        <w:tc>
          <w:tcPr>
            <w:tcW w:w="4752" w:type="dxa"/>
          </w:tcPr>
          <w:p w14:paraId="7DC6BDBE" w14:textId="77777777" w:rsidR="00F90C9E" w:rsidRPr="00F7446E" w:rsidRDefault="00F90C9E" w:rsidP="00F90C9E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6A1D5B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(44,865)</w:t>
            </w:r>
          </w:p>
        </w:tc>
        <w:tc>
          <w:tcPr>
            <w:tcW w:w="270" w:type="dxa"/>
          </w:tcPr>
          <w:p w14:paraId="1DF5054D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D91B42" w14:textId="5318F49D" w:rsidR="00F90C9E" w:rsidRPr="00F7446E" w:rsidRDefault="00015A02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F90C9E"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7AD56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18778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(40,864)</w:t>
            </w:r>
          </w:p>
        </w:tc>
      </w:tr>
      <w:tr w:rsidR="00F90C9E" w:rsidRPr="00F7446E" w14:paraId="09F5D50F" w14:textId="77777777" w:rsidTr="00B6565E">
        <w:tc>
          <w:tcPr>
            <w:tcW w:w="4752" w:type="dxa"/>
          </w:tcPr>
          <w:p w14:paraId="2EA93BAF" w14:textId="77777777" w:rsidR="00F90C9E" w:rsidRPr="00F7446E" w:rsidRDefault="00F90C9E" w:rsidP="00F90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37A79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(59,643)</w:t>
            </w:r>
          </w:p>
        </w:tc>
        <w:tc>
          <w:tcPr>
            <w:tcW w:w="270" w:type="dxa"/>
          </w:tcPr>
          <w:p w14:paraId="5C5E3BE3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5BB1" w14:textId="27BF6A55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1,884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6622E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1401F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(52,606)</w:t>
            </w:r>
          </w:p>
        </w:tc>
      </w:tr>
      <w:tr w:rsidR="00EC0D8F" w:rsidRPr="00F7446E" w14:paraId="2102CB03" w14:textId="77777777" w:rsidTr="00A4347E">
        <w:tc>
          <w:tcPr>
            <w:tcW w:w="4752" w:type="dxa"/>
          </w:tcPr>
          <w:p w14:paraId="36FB543A" w14:textId="77777777" w:rsidR="00EC0D8F" w:rsidRPr="00F7446E" w:rsidRDefault="00EC0D8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DAFC40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0C1286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2F480B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B8BA9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9BF0B" w14:textId="77777777" w:rsidR="00EC0D8F" w:rsidRPr="00F7446E" w:rsidRDefault="00EC0D8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C9E" w:rsidRPr="00F7446E" w14:paraId="5B3833A9" w14:textId="77777777" w:rsidTr="00B6565E">
        <w:tc>
          <w:tcPr>
            <w:tcW w:w="4752" w:type="dxa"/>
          </w:tcPr>
          <w:p w14:paraId="0332E68B" w14:textId="77777777" w:rsidR="00F90C9E" w:rsidRPr="00F7446E" w:rsidRDefault="00F90C9E" w:rsidP="00F90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C31BAA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70" w:type="dxa"/>
          </w:tcPr>
          <w:p w14:paraId="2209394E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E82912" w14:textId="5B947DBA" w:rsidR="00F90C9E" w:rsidRPr="00F7446E" w:rsidRDefault="00F90C9E" w:rsidP="00ED13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(9,109)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C792C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5A75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</w:tr>
      <w:tr w:rsidR="00F90C9E" w:rsidRPr="00F7446E" w14:paraId="7280FA81" w14:textId="77777777" w:rsidTr="00B6565E">
        <w:tc>
          <w:tcPr>
            <w:tcW w:w="4752" w:type="dxa"/>
          </w:tcPr>
          <w:p w14:paraId="1622CFA9" w14:textId="77777777" w:rsidR="00F90C9E" w:rsidRPr="00F7446E" w:rsidRDefault="00F90C9E" w:rsidP="00F90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54422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(260)</w:t>
            </w:r>
          </w:p>
        </w:tc>
        <w:tc>
          <w:tcPr>
            <w:tcW w:w="270" w:type="dxa"/>
          </w:tcPr>
          <w:p w14:paraId="2393BFF8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84AFB" w14:textId="6AA8354A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180BC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48863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(260)</w:t>
            </w:r>
          </w:p>
        </w:tc>
      </w:tr>
      <w:tr w:rsidR="00F90C9E" w:rsidRPr="00F7446E" w14:paraId="1D54D948" w14:textId="77777777" w:rsidTr="00B6565E">
        <w:tc>
          <w:tcPr>
            <w:tcW w:w="4752" w:type="dxa"/>
            <w:vAlign w:val="bottom"/>
          </w:tcPr>
          <w:p w14:paraId="59171E13" w14:textId="75E88581" w:rsidR="00F90C9E" w:rsidRPr="00F7446E" w:rsidRDefault="00F90C9E" w:rsidP="00F90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744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E99871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84,192</w:t>
            </w:r>
          </w:p>
        </w:tc>
        <w:tc>
          <w:tcPr>
            <w:tcW w:w="270" w:type="dxa"/>
          </w:tcPr>
          <w:p w14:paraId="2A8A0337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A187F" w14:textId="5211473A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82,365 </w:t>
            </w:r>
          </w:p>
        </w:tc>
        <w:tc>
          <w:tcPr>
            <w:tcW w:w="270" w:type="dxa"/>
            <w:shd w:val="clear" w:color="auto" w:fill="auto"/>
          </w:tcPr>
          <w:p w14:paraId="177A6681" w14:textId="77777777" w:rsidR="00F90C9E" w:rsidRPr="00F7446E" w:rsidRDefault="00F90C9E" w:rsidP="00F90C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B1657" w14:textId="77777777" w:rsidR="00F90C9E" w:rsidRPr="00F7446E" w:rsidRDefault="00F90C9E" w:rsidP="00ED13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77,950</w:t>
            </w:r>
          </w:p>
        </w:tc>
      </w:tr>
    </w:tbl>
    <w:p w14:paraId="024996BD" w14:textId="6A03178E" w:rsidR="000F5816" w:rsidRPr="00F7446E" w:rsidRDefault="000F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612"/>
        <w:gridCol w:w="1349"/>
        <w:gridCol w:w="268"/>
        <w:gridCol w:w="1425"/>
        <w:gridCol w:w="268"/>
        <w:gridCol w:w="1348"/>
      </w:tblGrid>
      <w:tr w:rsidR="00EC0D8F" w:rsidRPr="00F7446E" w14:paraId="0E6280E2" w14:textId="77777777" w:rsidTr="00392527">
        <w:trPr>
          <w:trHeight w:val="20"/>
          <w:tblHeader/>
        </w:trPr>
        <w:tc>
          <w:tcPr>
            <w:tcW w:w="4718" w:type="dxa"/>
            <w:shd w:val="clear" w:color="auto" w:fill="auto"/>
          </w:tcPr>
          <w:p w14:paraId="4E96A647" w14:textId="77777777" w:rsidR="00EC0D8F" w:rsidRPr="00F7446E" w:rsidRDefault="00EC0D8F" w:rsidP="00A4347E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75C3EB" w14:textId="77777777" w:rsidR="00EC0D8F" w:rsidRPr="00F7446E" w:rsidRDefault="00EC0D8F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69" w:type="dxa"/>
          </w:tcPr>
          <w:p w14:paraId="34E9C4D8" w14:textId="77777777" w:rsidR="00EC0D8F" w:rsidRPr="00F7446E" w:rsidRDefault="00EC0D8F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33" w:type="dxa"/>
            <w:gridSpan w:val="3"/>
          </w:tcPr>
          <w:p w14:paraId="07316E56" w14:textId="77777777" w:rsidR="00EC0D8F" w:rsidRPr="00F7446E" w:rsidRDefault="00EC0D8F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C0D8F" w:rsidRPr="00F7446E" w14:paraId="0D831281" w14:textId="77777777" w:rsidTr="00392527">
        <w:trPr>
          <w:trHeight w:val="20"/>
          <w:tblHeader/>
        </w:trPr>
        <w:tc>
          <w:tcPr>
            <w:tcW w:w="4718" w:type="dxa"/>
            <w:shd w:val="clear" w:color="auto" w:fill="auto"/>
          </w:tcPr>
          <w:p w14:paraId="13C8F312" w14:textId="59BFFA2D" w:rsidR="00EC0D8F" w:rsidRPr="00F7446E" w:rsidRDefault="00A87E94" w:rsidP="00A4347E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350" w:type="dxa"/>
          </w:tcPr>
          <w:p w14:paraId="1F21B782" w14:textId="6E8809F3" w:rsidR="00EC0D8F" w:rsidRPr="00F7446E" w:rsidRDefault="00EC0D8F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9" w:type="dxa"/>
          </w:tcPr>
          <w:p w14:paraId="6B89B204" w14:textId="77777777" w:rsidR="00EC0D8F" w:rsidRPr="00F7446E" w:rsidRDefault="00EC0D8F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5" w:type="dxa"/>
          </w:tcPr>
          <w:p w14:paraId="1C7F41B6" w14:textId="3C12A3BF" w:rsidR="00EC0D8F" w:rsidRPr="00F7446E" w:rsidRDefault="00EC0D8F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59089924" w14:textId="77777777" w:rsidR="00EC0D8F" w:rsidRPr="00F7446E" w:rsidRDefault="00EC0D8F" w:rsidP="00A4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9" w:type="dxa"/>
          </w:tcPr>
          <w:p w14:paraId="39E7D27F" w14:textId="27C29906" w:rsidR="00EC0D8F" w:rsidRPr="00F7446E" w:rsidRDefault="00EC0D8F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8755BA" w:rsidRPr="00F7446E" w14:paraId="44777170" w14:textId="77777777" w:rsidTr="00C3203E">
        <w:trPr>
          <w:trHeight w:val="20"/>
          <w:tblHeader/>
        </w:trPr>
        <w:tc>
          <w:tcPr>
            <w:tcW w:w="4718" w:type="dxa"/>
            <w:shd w:val="clear" w:color="auto" w:fill="auto"/>
          </w:tcPr>
          <w:p w14:paraId="14F4DCB3" w14:textId="3547C09C" w:rsidR="008755BA" w:rsidRPr="00F7446E" w:rsidRDefault="008755BA" w:rsidP="008755BA">
            <w:pPr>
              <w:ind w:left="166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4552" w:type="dxa"/>
            <w:gridSpan w:val="5"/>
          </w:tcPr>
          <w:p w14:paraId="4A915505" w14:textId="6DCD3F3D" w:rsidR="008755BA" w:rsidRPr="00F7446E" w:rsidRDefault="008755BA" w:rsidP="00A43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F7D66" w:rsidRPr="00F7446E" w14:paraId="777C1935" w14:textId="77777777" w:rsidTr="00F8179C">
        <w:trPr>
          <w:trHeight w:val="20"/>
        </w:trPr>
        <w:tc>
          <w:tcPr>
            <w:tcW w:w="4718" w:type="dxa"/>
          </w:tcPr>
          <w:p w14:paraId="0DC1A237" w14:textId="77777777" w:rsidR="000F7D66" w:rsidRPr="00F7446E" w:rsidRDefault="000F7D66" w:rsidP="000F7D6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878D126" w14:textId="77777777" w:rsidR="000F7D66" w:rsidRPr="00F7446E" w:rsidRDefault="000F7D66" w:rsidP="000F7D6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</w:rPr>
              <w:t>1.5</w:t>
            </w:r>
          </w:p>
        </w:tc>
        <w:tc>
          <w:tcPr>
            <w:tcW w:w="269" w:type="dxa"/>
          </w:tcPr>
          <w:p w14:paraId="2DFC8F59" w14:textId="77777777" w:rsidR="000F7D66" w:rsidRPr="00F7446E" w:rsidRDefault="000F7D66" w:rsidP="000F7D6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5" w:type="dxa"/>
            <w:shd w:val="clear" w:color="auto" w:fill="auto"/>
          </w:tcPr>
          <w:p w14:paraId="4D141C6D" w14:textId="11AE4E7F" w:rsidR="000F7D66" w:rsidRPr="00F7446E" w:rsidRDefault="000F7D66" w:rsidP="00ED13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0D2B11" w:rsidRPr="00F7446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17936C4C" w14:textId="77777777" w:rsidR="000F7D66" w:rsidRPr="00F7446E" w:rsidRDefault="000F7D66" w:rsidP="000F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75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9" w:type="dxa"/>
          </w:tcPr>
          <w:p w14:paraId="0DAE6C44" w14:textId="77777777" w:rsidR="000F7D66" w:rsidRPr="00F7446E" w:rsidRDefault="000F7D66" w:rsidP="000F7D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 w:firstLine="18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</w:rPr>
              <w:t>1.5</w:t>
            </w:r>
          </w:p>
        </w:tc>
      </w:tr>
      <w:tr w:rsidR="000F7D66" w:rsidRPr="00F7446E" w14:paraId="74624B9A" w14:textId="77777777" w:rsidTr="00F8179C">
        <w:trPr>
          <w:trHeight w:val="20"/>
        </w:trPr>
        <w:tc>
          <w:tcPr>
            <w:tcW w:w="4718" w:type="dxa"/>
          </w:tcPr>
          <w:p w14:paraId="6EE00268" w14:textId="77777777" w:rsidR="000F7D66" w:rsidRPr="00F7446E" w:rsidRDefault="000F7D66" w:rsidP="000F7D6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</w:tcPr>
          <w:p w14:paraId="22C94F3D" w14:textId="77777777" w:rsidR="000F7D66" w:rsidRPr="00F7446E" w:rsidRDefault="000F7D66" w:rsidP="000F7D6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</w:rPr>
              <w:t>1.0 - 5.0</w:t>
            </w:r>
          </w:p>
        </w:tc>
        <w:tc>
          <w:tcPr>
            <w:tcW w:w="269" w:type="dxa"/>
          </w:tcPr>
          <w:p w14:paraId="1FF18997" w14:textId="77777777" w:rsidR="000F7D66" w:rsidRPr="00F7446E" w:rsidRDefault="000F7D66" w:rsidP="000F7D66">
            <w:pPr>
              <w:pStyle w:val="acctfourfigures"/>
              <w:tabs>
                <w:tab w:val="clear" w:pos="765"/>
              </w:tabs>
              <w:spacing w:line="240" w:lineRule="auto"/>
              <w:ind w:left="6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</w:tcPr>
          <w:p w14:paraId="103822B3" w14:textId="299B6A77" w:rsidR="000F7D66" w:rsidRPr="00F7446E" w:rsidRDefault="00F8179C" w:rsidP="00ED13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7D66" w:rsidRPr="00F7446E">
              <w:rPr>
                <w:rFonts w:asciiTheme="majorBidi" w:hAnsiTheme="majorBidi" w:cstheme="majorBidi"/>
                <w:sz w:val="30"/>
                <w:szCs w:val="30"/>
              </w:rPr>
              <w:t>.0 - 5.0</w:t>
            </w:r>
          </w:p>
        </w:tc>
        <w:tc>
          <w:tcPr>
            <w:tcW w:w="269" w:type="dxa"/>
          </w:tcPr>
          <w:p w14:paraId="5497F362" w14:textId="77777777" w:rsidR="000F7D66" w:rsidRPr="00F7446E" w:rsidRDefault="000F7D66" w:rsidP="000F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75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9" w:type="dxa"/>
          </w:tcPr>
          <w:p w14:paraId="6460E5F1" w14:textId="77777777" w:rsidR="000F7D66" w:rsidRPr="00F7446E" w:rsidRDefault="000F7D66" w:rsidP="000F7D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 w:firstLine="18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</w:rPr>
              <w:t>1.0 - 5.0</w:t>
            </w:r>
          </w:p>
        </w:tc>
      </w:tr>
      <w:tr w:rsidR="000F7D66" w:rsidRPr="00F7446E" w14:paraId="3BDF8AB5" w14:textId="77777777" w:rsidTr="00F8179C">
        <w:trPr>
          <w:trHeight w:val="20"/>
        </w:trPr>
        <w:tc>
          <w:tcPr>
            <w:tcW w:w="4718" w:type="dxa"/>
          </w:tcPr>
          <w:p w14:paraId="79FB5937" w14:textId="77777777" w:rsidR="000F7D66" w:rsidRPr="00F7446E" w:rsidRDefault="000F7D66" w:rsidP="000F7D6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3A9A8000" w14:textId="77777777" w:rsidR="000F7D66" w:rsidRPr="00F7446E" w:rsidRDefault="000F7D66" w:rsidP="000F7D6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</w:rPr>
              <w:t>0.0 - 24.0</w:t>
            </w:r>
          </w:p>
        </w:tc>
        <w:tc>
          <w:tcPr>
            <w:tcW w:w="269" w:type="dxa"/>
          </w:tcPr>
          <w:p w14:paraId="542D64ED" w14:textId="77777777" w:rsidR="000F7D66" w:rsidRPr="00F7446E" w:rsidRDefault="000F7D66" w:rsidP="000F7D6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</w:tcPr>
          <w:p w14:paraId="6C85CBA2" w14:textId="5FC89479" w:rsidR="000F7D66" w:rsidRPr="00F7446E" w:rsidRDefault="000F7D66" w:rsidP="00ED13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1.5 - </w:t>
            </w:r>
            <w:r w:rsidR="00F8179C" w:rsidRPr="00F7446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69" w:type="dxa"/>
          </w:tcPr>
          <w:p w14:paraId="63E20980" w14:textId="77777777" w:rsidR="000F7D66" w:rsidRPr="00F7446E" w:rsidRDefault="000F7D66" w:rsidP="000F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19352E2" w14:textId="77777777" w:rsidR="000F7D66" w:rsidRPr="00F7446E" w:rsidRDefault="000F7D66" w:rsidP="000F7D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 w:firstLine="18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</w:rPr>
              <w:t>1.5 - 24.0</w:t>
            </w:r>
          </w:p>
        </w:tc>
      </w:tr>
    </w:tbl>
    <w:p w14:paraId="4EA1C80B" w14:textId="77777777" w:rsidR="00BD37A6" w:rsidRPr="00F7446E" w:rsidRDefault="00BD37A6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472AC" w14:textId="155BB9C4" w:rsidR="004F03D0" w:rsidRPr="00F7446E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2EB904CD" w14:textId="12481C36" w:rsidR="00FF3749" w:rsidRPr="00F7446E" w:rsidRDefault="00FF3749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0A6E6" w14:textId="2D6EF102" w:rsidR="00F21AD0" w:rsidRPr="00F7446E" w:rsidRDefault="00B06148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B7DE8" w:rsidRPr="00F7446E">
        <w:rPr>
          <w:rFonts w:asciiTheme="majorBidi" w:hAnsiTheme="majorBidi" w:cstheme="majorBidi"/>
          <w:sz w:val="30"/>
          <w:szCs w:val="30"/>
        </w:rPr>
        <w:t>3</w:t>
      </w:r>
      <w:r w:rsidR="00873A21" w:rsidRPr="00F7446E">
        <w:rPr>
          <w:rFonts w:asciiTheme="majorBidi" w:hAnsiTheme="majorBidi" w:cstheme="majorBidi"/>
          <w:sz w:val="30"/>
          <w:szCs w:val="30"/>
        </w:rPr>
        <w:t xml:space="preserve">1 </w:t>
      </w:r>
      <w:r w:rsidR="00873A21" w:rsidRPr="00F7446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CB7DE8"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F7446E">
        <w:rPr>
          <w:rFonts w:asciiTheme="majorBidi" w:hAnsiTheme="majorBidi" w:cstheme="majorBidi"/>
          <w:sz w:val="30"/>
          <w:szCs w:val="30"/>
        </w:rPr>
        <w:t>256</w:t>
      </w:r>
      <w:r w:rsidR="00CB7DE8" w:rsidRPr="00F7446E">
        <w:rPr>
          <w:rFonts w:asciiTheme="majorBidi" w:hAnsiTheme="majorBidi" w:cstheme="majorBidi"/>
          <w:sz w:val="30"/>
          <w:szCs w:val="30"/>
        </w:rPr>
        <w:t>3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7532D"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="00F8179C" w:rsidRPr="00F7446E">
        <w:rPr>
          <w:rFonts w:asciiTheme="majorBidi" w:hAnsiTheme="majorBidi" w:cstheme="majorBidi"/>
          <w:sz w:val="30"/>
          <w:szCs w:val="30"/>
        </w:rPr>
        <w:t>12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ปี</w:t>
      </w:r>
      <w:r w:rsidR="009930B0" w:rsidRPr="00F7446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7446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0E13" w:rsidRPr="00F7446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B7DE8" w:rsidRPr="00F7446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7446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B7DE8" w:rsidRPr="00F7446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F7446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E327ED4" w14:textId="77777777" w:rsidR="00A87E94" w:rsidRPr="00F7446E" w:rsidRDefault="00A87E94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95AE5A2" w14:textId="7AB66255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7446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F282F9A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6DFD0" w14:textId="466456C2" w:rsidR="002D4841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303"/>
        <w:gridCol w:w="307"/>
        <w:gridCol w:w="2250"/>
      </w:tblGrid>
      <w:tr w:rsidR="00F21AD0" w:rsidRPr="00F8520A" w14:paraId="73178935" w14:textId="77777777" w:rsidTr="007D16B6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2F4B5C4C" w14:textId="77777777" w:rsidR="00F21AD0" w:rsidRPr="00F8520A" w:rsidRDefault="00F21AD0" w:rsidP="007D16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</w:tcPr>
          <w:p w14:paraId="79209C42" w14:textId="77777777" w:rsidR="00F21AD0" w:rsidRPr="00F8520A" w:rsidRDefault="00F21AD0" w:rsidP="007D16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520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1AD0" w:rsidRPr="00F8520A" w14:paraId="28B9F3BC" w14:textId="77777777" w:rsidTr="007D16B6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68F7B28F" w14:textId="77777777" w:rsidR="00F21AD0" w:rsidRPr="00F8520A" w:rsidRDefault="00F21AD0" w:rsidP="007D16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2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03" w:type="dxa"/>
            <w:shd w:val="clear" w:color="auto" w:fill="auto"/>
          </w:tcPr>
          <w:p w14:paraId="0189FEFB" w14:textId="77777777" w:rsidR="00F21AD0" w:rsidRPr="00F8520A" w:rsidRDefault="00F21AD0" w:rsidP="007D1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2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852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F852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07" w:type="dxa"/>
            <w:shd w:val="clear" w:color="auto" w:fill="auto"/>
          </w:tcPr>
          <w:p w14:paraId="26078D4C" w14:textId="77777777" w:rsidR="00F21AD0" w:rsidRPr="00F8520A" w:rsidRDefault="00F21AD0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AC4533D" w14:textId="77777777" w:rsidR="00F21AD0" w:rsidRPr="00F8520A" w:rsidRDefault="00F21AD0" w:rsidP="007D16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2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8520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F852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F852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17098" w:rsidRPr="00F8520A" w14:paraId="2A0A8B4E" w14:textId="77777777" w:rsidTr="000E533B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71BDAF78" w14:textId="7BD07769" w:rsidR="00717098" w:rsidRPr="008755BA" w:rsidRDefault="00717098" w:rsidP="007D16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55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55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755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0" w:type="dxa"/>
            <w:gridSpan w:val="3"/>
            <w:shd w:val="clear" w:color="auto" w:fill="auto"/>
          </w:tcPr>
          <w:p w14:paraId="51B86514" w14:textId="09F60008" w:rsidR="00717098" w:rsidRPr="008755BA" w:rsidRDefault="00717098" w:rsidP="007170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55B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5E1667" w:rsidRPr="00F8520A" w14:paraId="4E9A16DC" w14:textId="77777777" w:rsidTr="00C73148">
        <w:trPr>
          <w:trHeight w:val="20"/>
        </w:trPr>
        <w:tc>
          <w:tcPr>
            <w:tcW w:w="4320" w:type="dxa"/>
          </w:tcPr>
          <w:p w14:paraId="5782661F" w14:textId="77777777" w:rsidR="005E1667" w:rsidRPr="00F8520A" w:rsidRDefault="005E1667" w:rsidP="007D16B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33F81067" w14:textId="2B6FC006" w:rsidR="005E1667" w:rsidRPr="00F8520A" w:rsidRDefault="005E1667" w:rsidP="005E16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47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1AD0" w:rsidRPr="00F8520A" w14:paraId="5E2FD85D" w14:textId="77777777" w:rsidTr="007D16B6">
        <w:trPr>
          <w:trHeight w:val="20"/>
        </w:trPr>
        <w:tc>
          <w:tcPr>
            <w:tcW w:w="4320" w:type="dxa"/>
          </w:tcPr>
          <w:p w14:paraId="5F166A15" w14:textId="77777777" w:rsidR="00F21AD0" w:rsidRPr="00F8520A" w:rsidRDefault="00F21AD0" w:rsidP="007D16B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8520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852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03" w:type="dxa"/>
            <w:vAlign w:val="center"/>
          </w:tcPr>
          <w:p w14:paraId="79F09B2A" w14:textId="77777777" w:rsidR="00F21AD0" w:rsidRPr="00F8520A" w:rsidRDefault="00F21AD0" w:rsidP="00C065C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(6,219)</w:t>
            </w:r>
          </w:p>
        </w:tc>
        <w:tc>
          <w:tcPr>
            <w:tcW w:w="307" w:type="dxa"/>
            <w:vAlign w:val="center"/>
          </w:tcPr>
          <w:p w14:paraId="1E7D9DE9" w14:textId="77777777" w:rsidR="00F21AD0" w:rsidRPr="00F8520A" w:rsidRDefault="00F21AD0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41FACAA" w14:textId="77777777" w:rsidR="00F21AD0" w:rsidRPr="00F8520A" w:rsidRDefault="00F21AD0" w:rsidP="00C065C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4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7,184</w:t>
            </w:r>
          </w:p>
        </w:tc>
      </w:tr>
      <w:tr w:rsidR="00F21AD0" w:rsidRPr="00F8520A" w14:paraId="125AE97D" w14:textId="77777777" w:rsidTr="007D16B6">
        <w:trPr>
          <w:trHeight w:val="20"/>
        </w:trPr>
        <w:tc>
          <w:tcPr>
            <w:tcW w:w="4320" w:type="dxa"/>
          </w:tcPr>
          <w:p w14:paraId="6C8C431F" w14:textId="77777777" w:rsidR="00F21AD0" w:rsidRPr="00F8520A" w:rsidRDefault="00F21AD0" w:rsidP="007D16B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8520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2303" w:type="dxa"/>
          </w:tcPr>
          <w:p w14:paraId="5BF7E635" w14:textId="77777777" w:rsidR="00F21AD0" w:rsidRPr="00F8520A" w:rsidRDefault="00F21AD0" w:rsidP="00C065C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7,105</w:t>
            </w:r>
          </w:p>
        </w:tc>
        <w:tc>
          <w:tcPr>
            <w:tcW w:w="307" w:type="dxa"/>
          </w:tcPr>
          <w:p w14:paraId="50477976" w14:textId="77777777" w:rsidR="00F21AD0" w:rsidRPr="00F8520A" w:rsidRDefault="00F21AD0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610B8785" w14:textId="77777777" w:rsidR="00F21AD0" w:rsidRPr="00F8520A" w:rsidRDefault="00F21AD0" w:rsidP="00C065C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4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(6,277)</w:t>
            </w:r>
          </w:p>
        </w:tc>
      </w:tr>
    </w:tbl>
    <w:p w14:paraId="3A4CCC6E" w14:textId="6B2A9C77" w:rsidR="00F21AD0" w:rsidRDefault="00F21AD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35"/>
        <w:gridCol w:w="236"/>
        <w:gridCol w:w="1066"/>
        <w:gridCol w:w="236"/>
        <w:gridCol w:w="1023"/>
        <w:gridCol w:w="236"/>
        <w:gridCol w:w="1045"/>
      </w:tblGrid>
      <w:tr w:rsidR="00873A21" w:rsidRPr="00B06148" w14:paraId="46F16397" w14:textId="77777777" w:rsidTr="00B91935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2CDD3CFA" w14:textId="77777777" w:rsidR="00873A21" w:rsidRPr="0091474B" w:rsidRDefault="00873A21" w:rsidP="00B9193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</w:tcPr>
          <w:p w14:paraId="3E791A43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EC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73A21" w:rsidRPr="00B06148" w14:paraId="26D74DD8" w14:textId="77777777" w:rsidTr="00B91935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5867D3C" w14:textId="77777777" w:rsidR="00873A21" w:rsidRPr="0091474B" w:rsidRDefault="00873A21" w:rsidP="00B9193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2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  <w:shd w:val="clear" w:color="auto" w:fill="auto"/>
          </w:tcPr>
          <w:p w14:paraId="037F376C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474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91474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9147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27DEECB" w14:textId="77777777" w:rsidR="00873A21" w:rsidRPr="0091474B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43EC34D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474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9147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91474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9147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A21" w:rsidRPr="00891863" w14:paraId="0F8352CB" w14:textId="77777777" w:rsidTr="00F8179C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2CD22E76" w14:textId="7FAF342A" w:rsidR="00873A21" w:rsidRPr="00C065CB" w:rsidRDefault="00C065CB" w:rsidP="00B9193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6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6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6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  <w:shd w:val="clear" w:color="auto" w:fill="auto"/>
          </w:tcPr>
          <w:p w14:paraId="164D3A4A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BC1DF0F" w14:textId="77777777" w:rsidR="00873A21" w:rsidRPr="0091474B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7970270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745612D" w14:textId="77777777" w:rsidR="00873A21" w:rsidRPr="0091474B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BADB0B3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1608318" w14:textId="77777777" w:rsidR="00873A21" w:rsidRPr="0091474B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0E91EED0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873A21" w:rsidRPr="00891863" w14:paraId="6A7A4EB6" w14:textId="77777777" w:rsidTr="00F8179C">
        <w:trPr>
          <w:trHeight w:val="20"/>
          <w:tblHeader/>
        </w:trPr>
        <w:tc>
          <w:tcPr>
            <w:tcW w:w="4320" w:type="dxa"/>
          </w:tcPr>
          <w:p w14:paraId="3C0BF62F" w14:textId="77777777" w:rsidR="00873A21" w:rsidRPr="0091474B" w:rsidRDefault="00873A21" w:rsidP="00B91935">
            <w:pPr>
              <w:spacing w:line="240" w:lineRule="auto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center"/>
          </w:tcPr>
          <w:p w14:paraId="31F04B02" w14:textId="77777777" w:rsidR="00873A21" w:rsidRPr="0091474B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47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3A21" w:rsidRPr="00F7446E" w14:paraId="63DF2191" w14:textId="77777777" w:rsidTr="00F8179C">
        <w:trPr>
          <w:trHeight w:val="20"/>
        </w:trPr>
        <w:tc>
          <w:tcPr>
            <w:tcW w:w="4320" w:type="dxa"/>
          </w:tcPr>
          <w:p w14:paraId="712A84CA" w14:textId="77777777" w:rsidR="00873A21" w:rsidRPr="00F7446E" w:rsidRDefault="00873A21" w:rsidP="00B91935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7446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7446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7353013" w14:textId="4F934B2A" w:rsidR="00873A21" w:rsidRPr="00F7446E" w:rsidRDefault="00F8179C" w:rsidP="00B9193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(7,059)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1F197" w14:textId="77777777" w:rsidR="00873A21" w:rsidRPr="00F7446E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A1DF988" w14:textId="77777777" w:rsidR="00873A21" w:rsidRPr="00F7446E" w:rsidRDefault="00873A21" w:rsidP="00B9193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(5,651)</w:t>
            </w:r>
          </w:p>
        </w:tc>
        <w:tc>
          <w:tcPr>
            <w:tcW w:w="236" w:type="dxa"/>
            <w:shd w:val="clear" w:color="auto" w:fill="auto"/>
          </w:tcPr>
          <w:p w14:paraId="6AFAC1C7" w14:textId="77777777" w:rsidR="00873A21" w:rsidRPr="00F7446E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0E8D45F" w14:textId="41BC712A" w:rsidR="00873A21" w:rsidRPr="00F7446E" w:rsidRDefault="00F8179C" w:rsidP="00B9193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8,234</w:t>
            </w:r>
          </w:p>
        </w:tc>
        <w:tc>
          <w:tcPr>
            <w:tcW w:w="236" w:type="dxa"/>
            <w:shd w:val="clear" w:color="auto" w:fill="auto"/>
          </w:tcPr>
          <w:p w14:paraId="6F281BB2" w14:textId="77777777" w:rsidR="00873A21" w:rsidRPr="00F7446E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70BB7E09" w14:textId="77777777" w:rsidR="00873A21" w:rsidRPr="00F7446E" w:rsidRDefault="00873A21" w:rsidP="00B9193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6,508</w:t>
            </w:r>
          </w:p>
        </w:tc>
      </w:tr>
      <w:tr w:rsidR="00873A21" w:rsidRPr="00F7446E" w14:paraId="1B225638" w14:textId="77777777" w:rsidTr="00F8179C">
        <w:trPr>
          <w:trHeight w:val="20"/>
        </w:trPr>
        <w:tc>
          <w:tcPr>
            <w:tcW w:w="4320" w:type="dxa"/>
          </w:tcPr>
          <w:p w14:paraId="0217B316" w14:textId="77777777" w:rsidR="00873A21" w:rsidRPr="00F7446E" w:rsidRDefault="00873A21" w:rsidP="00B91935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7446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5" w:type="dxa"/>
            <w:shd w:val="clear" w:color="auto" w:fill="auto"/>
          </w:tcPr>
          <w:p w14:paraId="623E0CAF" w14:textId="2E857C70" w:rsidR="00873A21" w:rsidRPr="00F7446E" w:rsidRDefault="00F8179C" w:rsidP="00B9193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36" w:type="dxa"/>
            <w:shd w:val="clear" w:color="auto" w:fill="auto"/>
          </w:tcPr>
          <w:p w14:paraId="0179908A" w14:textId="77777777" w:rsidR="00873A21" w:rsidRPr="00F7446E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FAAA506" w14:textId="77777777" w:rsidR="00873A21" w:rsidRPr="00F7446E" w:rsidRDefault="00873A21" w:rsidP="00B9193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6,444</w:t>
            </w:r>
          </w:p>
        </w:tc>
        <w:tc>
          <w:tcPr>
            <w:tcW w:w="236" w:type="dxa"/>
            <w:shd w:val="clear" w:color="auto" w:fill="auto"/>
          </w:tcPr>
          <w:p w14:paraId="40899512" w14:textId="77777777" w:rsidR="00873A21" w:rsidRPr="00F7446E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928BA3A" w14:textId="474C8A21" w:rsidR="00873A21" w:rsidRPr="00F7446E" w:rsidRDefault="00F8179C" w:rsidP="00B9193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(7,073)</w:t>
            </w:r>
          </w:p>
        </w:tc>
        <w:tc>
          <w:tcPr>
            <w:tcW w:w="236" w:type="dxa"/>
            <w:shd w:val="clear" w:color="auto" w:fill="auto"/>
          </w:tcPr>
          <w:p w14:paraId="2A7D2DC5" w14:textId="77777777" w:rsidR="00873A21" w:rsidRPr="00F7446E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1F51AB38" w14:textId="77777777" w:rsidR="00873A21" w:rsidRPr="00F7446E" w:rsidRDefault="00873A21" w:rsidP="00A54A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(5,708)</w:t>
            </w:r>
          </w:p>
        </w:tc>
      </w:tr>
    </w:tbl>
    <w:p w14:paraId="2199B7BF" w14:textId="77777777" w:rsidR="00873A21" w:rsidRPr="00F7446E" w:rsidRDefault="00873A21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53F14" w14:textId="28311559" w:rsidR="002D4841" w:rsidRPr="00F7446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7446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หนี้สินอื่น</w:t>
      </w:r>
    </w:p>
    <w:p w14:paraId="2E52C0F6" w14:textId="12385666" w:rsidR="00BD37A6" w:rsidRPr="00F7446E" w:rsidRDefault="00BD37A6" w:rsidP="00F17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1530"/>
        <w:gridCol w:w="360"/>
        <w:gridCol w:w="1350"/>
        <w:gridCol w:w="360"/>
        <w:gridCol w:w="1260"/>
      </w:tblGrid>
      <w:tr w:rsidR="00E7438F" w:rsidRPr="00F7446E" w14:paraId="3DFEF6EB" w14:textId="77777777" w:rsidTr="00DD72BC">
        <w:trPr>
          <w:trHeight w:val="70"/>
        </w:trPr>
        <w:tc>
          <w:tcPr>
            <w:tcW w:w="3060" w:type="dxa"/>
            <w:vAlign w:val="bottom"/>
          </w:tcPr>
          <w:p w14:paraId="3D157C93" w14:textId="77777777" w:rsidR="00E7438F" w:rsidRPr="00F7446E" w:rsidRDefault="00E7438F" w:rsidP="00A434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D6B4ED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C58E4D9" w14:textId="794F860E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795043AD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174144F4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7438F" w:rsidRPr="00F7446E" w14:paraId="457FD0EC" w14:textId="77777777" w:rsidTr="00DD72BC">
        <w:trPr>
          <w:trHeight w:val="70"/>
        </w:trPr>
        <w:tc>
          <w:tcPr>
            <w:tcW w:w="3060" w:type="dxa"/>
            <w:vAlign w:val="bottom"/>
          </w:tcPr>
          <w:p w14:paraId="33C4056F" w14:textId="77777777" w:rsidR="00E7438F" w:rsidRPr="00F7446E" w:rsidRDefault="00E7438F" w:rsidP="00A434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11094" w14:textId="53DED8E7" w:rsidR="00E7438F" w:rsidRPr="00A54A2F" w:rsidRDefault="00A54A2F" w:rsidP="00A166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54A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30" w:type="dxa"/>
          </w:tcPr>
          <w:p w14:paraId="021143E0" w14:textId="19E7F364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360" w:type="dxa"/>
          </w:tcPr>
          <w:p w14:paraId="6B65A5F7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9CDA69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0" w:type="dxa"/>
          </w:tcPr>
          <w:p w14:paraId="5D73CB47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E4A5A87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7438F" w:rsidRPr="00F7446E" w14:paraId="4344A92F" w14:textId="77777777" w:rsidTr="00DD72BC">
        <w:trPr>
          <w:trHeight w:val="70"/>
        </w:trPr>
        <w:tc>
          <w:tcPr>
            <w:tcW w:w="3060" w:type="dxa"/>
            <w:vAlign w:val="bottom"/>
          </w:tcPr>
          <w:p w14:paraId="537ECC71" w14:textId="77777777" w:rsidR="00E7438F" w:rsidRPr="00F7446E" w:rsidRDefault="00E7438F" w:rsidP="00A434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CB527" w14:textId="77777777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4275FBAB" w14:textId="7695E204" w:rsidR="00E7438F" w:rsidRPr="00F7446E" w:rsidRDefault="00E7438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38F" w:rsidRPr="00F7446E" w14:paraId="54314A8F" w14:textId="77777777" w:rsidTr="00DD72BC">
        <w:tc>
          <w:tcPr>
            <w:tcW w:w="3060" w:type="dxa"/>
          </w:tcPr>
          <w:p w14:paraId="3C1B56A7" w14:textId="77777777" w:rsidR="00E7438F" w:rsidRPr="00F7446E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ค่าซื้อพันธบัตร</w:t>
            </w:r>
          </w:p>
        </w:tc>
        <w:tc>
          <w:tcPr>
            <w:tcW w:w="1260" w:type="dxa"/>
          </w:tcPr>
          <w:p w14:paraId="574BC98A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D811B1" w14:textId="558E8331" w:rsidR="00E7438F" w:rsidRPr="00F7446E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397,689</w:t>
            </w:r>
          </w:p>
        </w:tc>
        <w:tc>
          <w:tcPr>
            <w:tcW w:w="360" w:type="dxa"/>
          </w:tcPr>
          <w:p w14:paraId="1F2BA904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FFBFB7" w14:textId="2697994D" w:rsidR="00E7438F" w:rsidRPr="00F7446E" w:rsidRDefault="00E7438F" w:rsidP="00D86A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66AB156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212A0" w14:textId="77777777" w:rsidR="00E7438F" w:rsidRPr="00F7446E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397,689</w:t>
            </w:r>
          </w:p>
        </w:tc>
      </w:tr>
      <w:tr w:rsidR="00E7438F" w:rsidRPr="00F7446E" w14:paraId="0C2456D6" w14:textId="77777777" w:rsidTr="00DD72BC">
        <w:tc>
          <w:tcPr>
            <w:tcW w:w="3060" w:type="dxa"/>
          </w:tcPr>
          <w:p w14:paraId="02061FE7" w14:textId="77777777" w:rsidR="00E7438F" w:rsidRPr="00F7446E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260" w:type="dxa"/>
          </w:tcPr>
          <w:p w14:paraId="651F2053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028D20" w14:textId="117F8BB4" w:rsidR="00E7438F" w:rsidRPr="00F7446E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240,781</w:t>
            </w:r>
          </w:p>
        </w:tc>
        <w:tc>
          <w:tcPr>
            <w:tcW w:w="360" w:type="dxa"/>
          </w:tcPr>
          <w:p w14:paraId="3CECE4E9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1698C8" w14:textId="292857E6" w:rsidR="00E7438F" w:rsidRPr="00F7446E" w:rsidRDefault="00E7438F" w:rsidP="00CC52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8F01E33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C379CB" w14:textId="77777777" w:rsidR="00E7438F" w:rsidRPr="00F7446E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38F" w:rsidRPr="00F7446E" w14:paraId="6212EDB8" w14:textId="77777777" w:rsidTr="00DD72BC">
        <w:tc>
          <w:tcPr>
            <w:tcW w:w="3060" w:type="dxa"/>
          </w:tcPr>
          <w:p w14:paraId="69240D68" w14:textId="77777777" w:rsidR="00E7438F" w:rsidRPr="00F7446E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8F73103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233B6E" w14:textId="7628093C" w:rsidR="00E7438F" w:rsidRPr="00F7446E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126,171</w:t>
            </w:r>
          </w:p>
        </w:tc>
        <w:tc>
          <w:tcPr>
            <w:tcW w:w="360" w:type="dxa"/>
          </w:tcPr>
          <w:p w14:paraId="0DABACFA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17A746" w14:textId="642A3BAC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100,557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C78E19A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39B21" w14:textId="77777777" w:rsidR="00E7438F" w:rsidRPr="00F7446E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51,335</w:t>
            </w:r>
          </w:p>
        </w:tc>
      </w:tr>
      <w:tr w:rsidR="00E7438F" w:rsidRPr="00F7446E" w14:paraId="143572DB" w14:textId="77777777" w:rsidTr="00DD72BC">
        <w:tc>
          <w:tcPr>
            <w:tcW w:w="3060" w:type="dxa"/>
          </w:tcPr>
          <w:p w14:paraId="0B36968C" w14:textId="77777777" w:rsidR="00E7438F" w:rsidRPr="00F7446E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776EC20F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3A1F26" w14:textId="3E2047C9" w:rsidR="00E7438F" w:rsidRPr="00F7446E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37,790</w:t>
            </w:r>
          </w:p>
        </w:tc>
        <w:tc>
          <w:tcPr>
            <w:tcW w:w="360" w:type="dxa"/>
          </w:tcPr>
          <w:p w14:paraId="78C9C7AC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FE0DA3" w14:textId="1BB454AA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05E25AC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D7E9E9" w14:textId="77777777" w:rsidR="00E7438F" w:rsidRPr="00F7446E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37,790</w:t>
            </w:r>
          </w:p>
        </w:tc>
      </w:tr>
      <w:tr w:rsidR="00E7438F" w:rsidRPr="00CF7ED9" w14:paraId="0E16A5A0" w14:textId="77777777" w:rsidTr="00DD72BC">
        <w:tc>
          <w:tcPr>
            <w:tcW w:w="3060" w:type="dxa"/>
          </w:tcPr>
          <w:p w14:paraId="6183E9F0" w14:textId="77777777" w:rsidR="00E7438F" w:rsidRPr="00F7446E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260" w:type="dxa"/>
          </w:tcPr>
          <w:p w14:paraId="78EFD361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B286BD" w14:textId="6F17A3B2" w:rsidR="00E7438F" w:rsidRPr="00F7446E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37,498</w:t>
            </w:r>
          </w:p>
        </w:tc>
        <w:tc>
          <w:tcPr>
            <w:tcW w:w="360" w:type="dxa"/>
          </w:tcPr>
          <w:p w14:paraId="07E7BF61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A5A0FC" w14:textId="7020AE99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72,340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D1DDEF4" w14:textId="77777777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FF16B4" w14:textId="77777777" w:rsidR="00E7438F" w:rsidRPr="001F0E13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35,425</w:t>
            </w:r>
          </w:p>
        </w:tc>
      </w:tr>
      <w:tr w:rsidR="00E7438F" w:rsidRPr="00CF7ED9" w14:paraId="773D6AFF" w14:textId="77777777" w:rsidTr="00DD72BC">
        <w:tc>
          <w:tcPr>
            <w:tcW w:w="3060" w:type="dxa"/>
          </w:tcPr>
          <w:p w14:paraId="15DCA160" w14:textId="77777777" w:rsidR="00E7438F" w:rsidRPr="00CF7ED9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798B3C2D" w14:textId="77777777" w:rsidR="00E7438F" w:rsidRPr="00CD69C6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27A6D5" w14:textId="238D29D9" w:rsidR="00E7438F" w:rsidRPr="001F0E13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69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360" w:type="dxa"/>
          </w:tcPr>
          <w:p w14:paraId="283813BF" w14:textId="77777777" w:rsidR="00E7438F" w:rsidRPr="001F0E13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5A3C1D" w14:textId="30D72506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5,201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2C0E114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878D1C" w14:textId="77777777" w:rsidR="00E7438F" w:rsidRPr="001F0E13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992</w:t>
            </w:r>
          </w:p>
        </w:tc>
      </w:tr>
      <w:tr w:rsidR="00E7438F" w:rsidRPr="00CF7ED9" w14:paraId="5BA468C5" w14:textId="77777777" w:rsidTr="00DD72BC">
        <w:tc>
          <w:tcPr>
            <w:tcW w:w="3060" w:type="dxa"/>
          </w:tcPr>
          <w:p w14:paraId="0A3EB459" w14:textId="77777777" w:rsidR="00E7438F" w:rsidRPr="00CF7ED9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5AF54E01" w14:textId="77777777" w:rsidR="00E7438F" w:rsidRPr="00CD69C6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99699D" w14:textId="6D907C16" w:rsidR="00E7438F" w:rsidRPr="00CF7ED9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5,001</w:t>
            </w:r>
          </w:p>
        </w:tc>
        <w:tc>
          <w:tcPr>
            <w:tcW w:w="360" w:type="dxa"/>
          </w:tcPr>
          <w:p w14:paraId="7275771C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676D87" w14:textId="48B41598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19,506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DE18D5D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F900E7" w14:textId="77777777" w:rsidR="00E7438F" w:rsidRPr="00CF7ED9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</w:tr>
      <w:tr w:rsidR="00E7438F" w:rsidRPr="00CF7ED9" w14:paraId="0E43B011" w14:textId="77777777" w:rsidTr="00DD72BC">
        <w:tc>
          <w:tcPr>
            <w:tcW w:w="3060" w:type="dxa"/>
          </w:tcPr>
          <w:p w14:paraId="2E3129CB" w14:textId="49061210" w:rsidR="00E7438F" w:rsidRPr="00CF7ED9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ค่าบริการเพื่อสนับสนุนธุรกิจ</w:t>
            </w:r>
            <w:r w:rsidR="00A166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166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A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ปกติค้างจ่าย</w:t>
            </w:r>
          </w:p>
        </w:tc>
        <w:tc>
          <w:tcPr>
            <w:tcW w:w="1260" w:type="dxa"/>
            <w:vAlign w:val="bottom"/>
          </w:tcPr>
          <w:p w14:paraId="147C54E0" w14:textId="4DAE986E" w:rsidR="00E7438F" w:rsidRPr="00A54A2F" w:rsidRDefault="00A54A2F" w:rsidP="00DD72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-108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4A2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530" w:type="dxa"/>
            <w:vAlign w:val="bottom"/>
          </w:tcPr>
          <w:p w14:paraId="2F1D2006" w14:textId="0FBE5981" w:rsidR="00E7438F" w:rsidRPr="00CD69C6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360" w:type="dxa"/>
          </w:tcPr>
          <w:p w14:paraId="0B624067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4D6810" w14:textId="1296E07D" w:rsidR="00E7438F" w:rsidRPr="00F7446E" w:rsidRDefault="00E7438F" w:rsidP="00DD72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69,736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B9E13F0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6FCE21" w14:textId="412EDAE0" w:rsidR="00E7438F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38F" w:rsidRPr="00CF7ED9" w14:paraId="6E298570" w14:textId="77777777" w:rsidTr="00DD72BC">
        <w:tc>
          <w:tcPr>
            <w:tcW w:w="3060" w:type="dxa"/>
          </w:tcPr>
          <w:p w14:paraId="4D543903" w14:textId="77777777" w:rsidR="00E7438F" w:rsidRPr="00CF7ED9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66375389" w14:textId="77777777" w:rsidR="00E7438F" w:rsidRPr="00CD69C6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1C1410" w14:textId="00D0D2E5" w:rsidR="00E7438F" w:rsidRPr="00CF7ED9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6,094</w:t>
            </w:r>
          </w:p>
        </w:tc>
        <w:tc>
          <w:tcPr>
            <w:tcW w:w="360" w:type="dxa"/>
          </w:tcPr>
          <w:p w14:paraId="573A79D6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60E047" w14:textId="5E63B9A5" w:rsidR="00E7438F" w:rsidRPr="00F7446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4,561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4890652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43B72" w14:textId="77777777" w:rsidR="00E7438F" w:rsidRPr="00CF7ED9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</w:tr>
      <w:tr w:rsidR="00E7438F" w:rsidRPr="00CF7ED9" w14:paraId="5257816D" w14:textId="77777777" w:rsidTr="00DD72BC">
        <w:tc>
          <w:tcPr>
            <w:tcW w:w="3060" w:type="dxa"/>
          </w:tcPr>
          <w:p w14:paraId="49F111A6" w14:textId="77777777" w:rsidR="00E7438F" w:rsidRPr="00CF7ED9" w:rsidRDefault="00E7438F" w:rsidP="0000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4CB7E7D" w14:textId="77777777" w:rsidR="00E7438F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3EDFCD" w14:textId="738C9F63" w:rsidR="00E7438F" w:rsidRPr="00CF7ED9" w:rsidRDefault="00E7438F" w:rsidP="00A166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878,134</w:t>
            </w:r>
          </w:p>
        </w:tc>
        <w:tc>
          <w:tcPr>
            <w:tcW w:w="360" w:type="dxa"/>
          </w:tcPr>
          <w:p w14:paraId="471C94C9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84D0A4" w14:textId="4EFBAE4D" w:rsidR="00E7438F" w:rsidRPr="00ED13DE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71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272,022</w:t>
            </w:r>
          </w:p>
        </w:tc>
        <w:tc>
          <w:tcPr>
            <w:tcW w:w="360" w:type="dxa"/>
          </w:tcPr>
          <w:p w14:paraId="3844F374" w14:textId="77777777" w:rsidR="00E7438F" w:rsidRPr="00CF7ED9" w:rsidRDefault="00E7438F" w:rsidP="00000B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3C74BE" w14:textId="77777777" w:rsidR="00E7438F" w:rsidRPr="00CF7ED9" w:rsidRDefault="00E7438F" w:rsidP="00A54A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555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789</w:t>
            </w:r>
          </w:p>
        </w:tc>
      </w:tr>
    </w:tbl>
    <w:p w14:paraId="5312062C" w14:textId="356D05A6" w:rsidR="00C065CB" w:rsidRDefault="00C065CB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24"/>
          <w:szCs w:val="24"/>
          <w:highlight w:val="cyan"/>
          <w:lang w:bidi="ar-SA"/>
        </w:rPr>
      </w:pPr>
      <w:r>
        <w:rPr>
          <w:rFonts w:asciiTheme="majorBidi" w:hAnsiTheme="majorBidi" w:cstheme="majorBidi"/>
          <w:b/>
          <w:bCs/>
          <w:sz w:val="24"/>
          <w:szCs w:val="24"/>
          <w:highlight w:val="cyan"/>
          <w:lang w:bidi="ar-SA"/>
        </w:rPr>
        <w:br w:type="page"/>
      </w:r>
    </w:p>
    <w:p w14:paraId="1C7E9542" w14:textId="0A78B059" w:rsidR="00EC3714" w:rsidRPr="00C34150" w:rsidRDefault="00EC3714" w:rsidP="00D53204">
      <w:pPr>
        <w:pStyle w:val="index"/>
        <w:numPr>
          <w:ilvl w:val="0"/>
          <w:numId w:val="7"/>
        </w:numPr>
        <w:tabs>
          <w:tab w:val="clear" w:pos="970"/>
          <w:tab w:val="left" w:pos="63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3415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การหักกลบสินทรัพย์ทางการเงินและหนี้สินทางการเงิน</w:t>
      </w:r>
    </w:p>
    <w:p w14:paraId="0F6D1C0A" w14:textId="77777777" w:rsidR="00D53204" w:rsidRPr="0022307C" w:rsidRDefault="00D53204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E1052A" w:rsidRPr="00D53204" w14:paraId="20F194BB" w14:textId="77777777" w:rsidTr="00DD72BC">
        <w:trPr>
          <w:trHeight w:val="87"/>
          <w:jc w:val="center"/>
        </w:trPr>
        <w:tc>
          <w:tcPr>
            <w:tcW w:w="3510" w:type="dxa"/>
            <w:vAlign w:val="center"/>
            <w:hideMark/>
          </w:tcPr>
          <w:p w14:paraId="6B004529" w14:textId="77777777" w:rsidR="00E1052A" w:rsidRPr="00D53204" w:rsidRDefault="00E1052A" w:rsidP="006D6857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7D06C86" w14:textId="1D1A9E3D" w:rsidR="00E1052A" w:rsidRPr="00E1052A" w:rsidRDefault="00E1052A" w:rsidP="00E1052A">
            <w:pPr>
              <w:spacing w:line="256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th-TH"/>
              </w:rPr>
            </w:pPr>
            <w:r w:rsidRPr="00E1052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th-TH"/>
              </w:rPr>
              <w:t>งบ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th-TH"/>
              </w:rPr>
              <w:t>การเงิน</w:t>
            </w:r>
            <w:r w:rsidRPr="00E1052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E1052A" w:rsidRPr="00D53204" w14:paraId="3EDA8069" w14:textId="77777777" w:rsidTr="00DD72BC">
        <w:trPr>
          <w:trHeight w:val="87"/>
          <w:jc w:val="center"/>
        </w:trPr>
        <w:tc>
          <w:tcPr>
            <w:tcW w:w="3510" w:type="dxa"/>
            <w:vAlign w:val="center"/>
          </w:tcPr>
          <w:p w14:paraId="0304A781" w14:textId="77777777" w:rsidR="00E1052A" w:rsidRPr="00D53204" w:rsidRDefault="00E1052A" w:rsidP="006D6857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B30813A" w14:textId="32C1E735" w:rsidR="00E1052A" w:rsidRPr="00D53204" w:rsidRDefault="00E1052A" w:rsidP="00E1052A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2563</w:t>
            </w:r>
          </w:p>
        </w:tc>
      </w:tr>
      <w:tr w:rsidR="00E1052A" w:rsidRPr="00D53204" w14:paraId="78388C5B" w14:textId="77777777" w:rsidTr="00DD72BC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3C5BFA4E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E4C97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66ED16EB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51BF3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635E064D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2924ADB0" w14:textId="763F06DC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7F27FA1F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37883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6F23202A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3195DEA6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5D8B55A7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1CF38" w14:textId="70373A13" w:rsidR="00E1052A" w:rsidRPr="00D53204" w:rsidRDefault="00E1052A" w:rsidP="00977DAF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หมายเหตุประกอบ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5320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E1052A" w:rsidRPr="00D53204" w14:paraId="5B7DAA26" w14:textId="77777777" w:rsidTr="00DD72BC">
        <w:trPr>
          <w:trHeight w:val="1234"/>
          <w:jc w:val="center"/>
        </w:trPr>
        <w:tc>
          <w:tcPr>
            <w:tcW w:w="3510" w:type="dxa"/>
            <w:vMerge/>
            <w:vAlign w:val="center"/>
            <w:hideMark/>
          </w:tcPr>
          <w:p w14:paraId="2C6D663D" w14:textId="77777777" w:rsidR="00E1052A" w:rsidRPr="00D53204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BF80135" w14:textId="77777777" w:rsidR="00E1052A" w:rsidRPr="00D53204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53404B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8D668C5" w14:textId="77777777" w:rsidR="00E1052A" w:rsidRPr="00D53204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E1A39" w14:textId="77777777" w:rsidR="00E1052A" w:rsidRPr="00E1052A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4C0A937" w14:textId="77777777" w:rsidR="00E1052A" w:rsidRPr="00D53204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878C6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AE1CF1" w14:textId="77777777" w:rsidR="00E1052A" w:rsidRPr="00D53204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E1052A" w:rsidRPr="00D53204" w14:paraId="5CF0B565" w14:textId="77777777" w:rsidTr="00DD72BC">
        <w:trPr>
          <w:trHeight w:val="184"/>
          <w:jc w:val="center"/>
        </w:trPr>
        <w:tc>
          <w:tcPr>
            <w:tcW w:w="3510" w:type="dxa"/>
            <w:vAlign w:val="bottom"/>
          </w:tcPr>
          <w:p w14:paraId="72C8BC7C" w14:textId="77777777" w:rsidR="00E1052A" w:rsidRPr="00D53204" w:rsidRDefault="00E1052A" w:rsidP="00E1052A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3DB91E86" w14:textId="75DD39B5" w:rsidR="00E1052A" w:rsidRPr="00D53204" w:rsidRDefault="00E1052A" w:rsidP="00D53204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2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1D4C40A" w14:textId="77777777" w:rsidR="00E1052A" w:rsidRPr="00D53204" w:rsidRDefault="00E1052A" w:rsidP="00551E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5A716070" w14:textId="77777777" w:rsidR="00E1052A" w:rsidRPr="00D53204" w:rsidRDefault="00E1052A" w:rsidP="00551E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052A" w:rsidRPr="00D53204" w14:paraId="1A9DE743" w14:textId="77777777" w:rsidTr="00DD72BC">
        <w:trPr>
          <w:trHeight w:val="184"/>
          <w:jc w:val="center"/>
        </w:trPr>
        <w:tc>
          <w:tcPr>
            <w:tcW w:w="3510" w:type="dxa"/>
            <w:vAlign w:val="bottom"/>
          </w:tcPr>
          <w:p w14:paraId="272056DA" w14:textId="77777777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53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EB0B639" w14:textId="77777777" w:rsidR="00E1052A" w:rsidRPr="00D53204" w:rsidRDefault="00E1052A" w:rsidP="00551EFB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C4B780E" w14:textId="77777777" w:rsidR="00E1052A" w:rsidRPr="00D53204" w:rsidRDefault="00E1052A" w:rsidP="00551EFB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64998A2" w14:textId="77777777" w:rsidR="00E1052A" w:rsidRPr="00D53204" w:rsidRDefault="00E1052A" w:rsidP="00551EFB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0718042" w14:textId="77777777" w:rsidR="00E1052A" w:rsidRPr="00D53204" w:rsidRDefault="00E1052A" w:rsidP="00551EFB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D520BC4" w14:textId="77777777" w:rsidR="00E1052A" w:rsidRPr="00D53204" w:rsidRDefault="00E1052A" w:rsidP="00551EFB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F9A22FC" w14:textId="77777777" w:rsidR="00E1052A" w:rsidRPr="00D53204" w:rsidRDefault="00E1052A" w:rsidP="00551EF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073D1F84" w14:textId="77777777" w:rsidR="00E1052A" w:rsidRPr="00D53204" w:rsidRDefault="00E1052A" w:rsidP="00551E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52A" w:rsidRPr="00D53204" w14:paraId="49D5A89C" w14:textId="77777777" w:rsidTr="00DD72BC">
        <w:trPr>
          <w:trHeight w:val="198"/>
          <w:jc w:val="center"/>
        </w:trPr>
        <w:tc>
          <w:tcPr>
            <w:tcW w:w="3510" w:type="dxa"/>
            <w:hideMark/>
          </w:tcPr>
          <w:p w14:paraId="3C849AC9" w14:textId="7177F7F0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D53204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4632E816" w14:textId="70DA398F" w:rsidR="00E1052A" w:rsidRPr="00D53204" w:rsidRDefault="00E1052A" w:rsidP="00B94167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8,272,197</w:t>
            </w:r>
          </w:p>
        </w:tc>
        <w:tc>
          <w:tcPr>
            <w:tcW w:w="270" w:type="dxa"/>
          </w:tcPr>
          <w:p w14:paraId="29FE7061" w14:textId="77777777" w:rsidR="00E1052A" w:rsidRPr="00D53204" w:rsidRDefault="00E1052A" w:rsidP="00B94167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212A11A8" w14:textId="0179542C" w:rsidR="00E1052A" w:rsidRPr="00D53204" w:rsidRDefault="00E1052A" w:rsidP="00CC5209">
            <w:pPr>
              <w:tabs>
                <w:tab w:val="clear" w:pos="680"/>
                <w:tab w:val="clear" w:pos="907"/>
                <w:tab w:val="left" w:pos="516"/>
                <w:tab w:val="left" w:pos="606"/>
              </w:tabs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3,689,689</w:t>
            </w:r>
            <w:r w:rsidRPr="00D532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F41A65" w14:textId="77777777" w:rsidR="00E1052A" w:rsidRPr="00D53204" w:rsidRDefault="00E1052A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A56FA7" w14:textId="5809C72A" w:rsidR="00E1052A" w:rsidRPr="00D53204" w:rsidRDefault="00E1052A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Theme="majorBidi" w:hAnsiTheme="majorBidi" w:cstheme="majorBidi"/>
                <w:sz w:val="30"/>
                <w:szCs w:val="30"/>
              </w:rPr>
              <w:t>4,582,508</w:t>
            </w:r>
          </w:p>
        </w:tc>
        <w:tc>
          <w:tcPr>
            <w:tcW w:w="270" w:type="dxa"/>
          </w:tcPr>
          <w:p w14:paraId="45B94723" w14:textId="77777777" w:rsidR="00E1052A" w:rsidRPr="00D53204" w:rsidRDefault="00E1052A" w:rsidP="00B9416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FEAF203" w14:textId="674BE316" w:rsidR="00E1052A" w:rsidRPr="00D53204" w:rsidRDefault="00E1052A" w:rsidP="00B9416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204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E1052A" w:rsidRPr="00D53204" w14:paraId="1F325C09" w14:textId="77777777" w:rsidTr="00DD72BC">
        <w:trPr>
          <w:trHeight w:val="234"/>
          <w:jc w:val="center"/>
        </w:trPr>
        <w:tc>
          <w:tcPr>
            <w:tcW w:w="3510" w:type="dxa"/>
            <w:hideMark/>
          </w:tcPr>
          <w:p w14:paraId="4698B0DA" w14:textId="0B695098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204"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6AC58059" w14:textId="280E1EF5" w:rsidR="00E1052A" w:rsidRPr="00D53204" w:rsidRDefault="00BE4BA8" w:rsidP="00B6565E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35D9B86A" w14:textId="77777777" w:rsidR="00E1052A" w:rsidRPr="00D53204" w:rsidRDefault="00E1052A" w:rsidP="00B6565E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7C848B80" w14:textId="1FD4E177" w:rsidR="00E1052A" w:rsidRPr="00D53204" w:rsidRDefault="00E1052A" w:rsidP="00CC5209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BB45" w14:textId="77777777" w:rsidR="00E1052A" w:rsidRPr="00D53204" w:rsidRDefault="00E1052A" w:rsidP="00B6565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4ECA8" w14:textId="77429AB3" w:rsidR="00E1052A" w:rsidRPr="00D53204" w:rsidRDefault="00BE4BA8" w:rsidP="00B6565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44D7B169" w14:textId="77777777" w:rsidR="00E1052A" w:rsidRPr="00D53204" w:rsidRDefault="00E1052A" w:rsidP="00B656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1BDF4D2" w14:textId="55947374" w:rsidR="00E1052A" w:rsidRPr="00D53204" w:rsidRDefault="00E1052A" w:rsidP="00B6565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204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</w:tr>
      <w:tr w:rsidR="00E1052A" w:rsidRPr="00D53204" w14:paraId="40FA1161" w14:textId="77777777" w:rsidTr="00DD72BC">
        <w:trPr>
          <w:trHeight w:val="280"/>
          <w:jc w:val="center"/>
        </w:trPr>
        <w:tc>
          <w:tcPr>
            <w:tcW w:w="3510" w:type="dxa"/>
            <w:hideMark/>
          </w:tcPr>
          <w:p w14:paraId="24B2564B" w14:textId="77777777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2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54B1E" w14:textId="024BBF19" w:rsidR="00E1052A" w:rsidRPr="00D53204" w:rsidRDefault="00BE4BA8" w:rsidP="00B94167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8,758,676</w:t>
            </w:r>
          </w:p>
        </w:tc>
        <w:tc>
          <w:tcPr>
            <w:tcW w:w="270" w:type="dxa"/>
          </w:tcPr>
          <w:p w14:paraId="283FAFDE" w14:textId="3B77D537" w:rsidR="00E1052A" w:rsidRPr="00D53204" w:rsidRDefault="00E1052A" w:rsidP="00B94167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A95B1" w14:textId="0FC3618F" w:rsidR="00E1052A" w:rsidRPr="00D53204" w:rsidRDefault="00E1052A" w:rsidP="00B94167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7E5D6A0F" w14:textId="7F3B6629" w:rsidR="00E1052A" w:rsidRPr="00D53204" w:rsidRDefault="00E1052A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ABB95" w14:textId="71E97074" w:rsidR="00E1052A" w:rsidRPr="00D53204" w:rsidRDefault="00BE4BA8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5,068,987</w:t>
            </w:r>
          </w:p>
        </w:tc>
        <w:tc>
          <w:tcPr>
            <w:tcW w:w="270" w:type="dxa"/>
          </w:tcPr>
          <w:p w14:paraId="76BB1FF6" w14:textId="77777777" w:rsidR="00E1052A" w:rsidRPr="00D53204" w:rsidRDefault="00E1052A" w:rsidP="00B9416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3C62299" w14:textId="77777777" w:rsidR="00E1052A" w:rsidRPr="00D53204" w:rsidRDefault="00E1052A" w:rsidP="00B94167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1052A" w:rsidRPr="00D53204" w14:paraId="20EF5734" w14:textId="77777777" w:rsidTr="00DD72BC">
        <w:trPr>
          <w:trHeight w:val="65"/>
          <w:jc w:val="center"/>
        </w:trPr>
        <w:tc>
          <w:tcPr>
            <w:tcW w:w="3510" w:type="dxa"/>
          </w:tcPr>
          <w:p w14:paraId="5479A07C" w14:textId="77777777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0EA49D" w14:textId="77777777" w:rsidR="00E1052A" w:rsidRPr="00D53204" w:rsidRDefault="00E1052A" w:rsidP="00551EFB">
            <w:pPr>
              <w:tabs>
                <w:tab w:val="left" w:pos="851"/>
                <w:tab w:val="left" w:pos="1031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CE06A2" w14:textId="77777777" w:rsidR="00E1052A" w:rsidRPr="00D53204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E14865" w14:textId="77777777" w:rsidR="00E1052A" w:rsidRPr="00D53204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38D7" w14:textId="77777777" w:rsidR="00E1052A" w:rsidRPr="00D53204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C8442E" w14:textId="77777777" w:rsidR="00E1052A" w:rsidRPr="00D53204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C7BC4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C54ECFD" w14:textId="77777777" w:rsidR="00E1052A" w:rsidRPr="00D53204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052A" w:rsidRPr="00D53204" w14:paraId="671BD361" w14:textId="77777777" w:rsidTr="00DD72BC">
        <w:trPr>
          <w:trHeight w:val="280"/>
          <w:jc w:val="center"/>
        </w:trPr>
        <w:tc>
          <w:tcPr>
            <w:tcW w:w="3510" w:type="dxa"/>
            <w:hideMark/>
          </w:tcPr>
          <w:p w14:paraId="18F119AB" w14:textId="77777777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53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4727C4D" w14:textId="77777777" w:rsidR="00E1052A" w:rsidRPr="00D53204" w:rsidRDefault="00E1052A" w:rsidP="00551EFB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717853D" w14:textId="77777777" w:rsidR="00E1052A" w:rsidRPr="00D53204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0C5F6B53" w14:textId="77777777" w:rsidR="00E1052A" w:rsidRPr="00D53204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513C9" w14:textId="77777777" w:rsidR="00E1052A" w:rsidRPr="00D53204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F4EE8C" w14:textId="77777777" w:rsidR="00E1052A" w:rsidRPr="00D53204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03340" w14:textId="77777777" w:rsidR="00E1052A" w:rsidRPr="00D53204" w:rsidRDefault="00E1052A" w:rsidP="00551EFB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C6ACF2E" w14:textId="77777777" w:rsidR="00E1052A" w:rsidRPr="00D53204" w:rsidRDefault="00E1052A" w:rsidP="00551EFB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052A" w:rsidRPr="00D53204" w14:paraId="0EAD8A66" w14:textId="77777777" w:rsidTr="00DD72BC">
        <w:trPr>
          <w:trHeight w:val="60"/>
          <w:jc w:val="center"/>
        </w:trPr>
        <w:tc>
          <w:tcPr>
            <w:tcW w:w="3510" w:type="dxa"/>
            <w:hideMark/>
          </w:tcPr>
          <w:p w14:paraId="78D909FB" w14:textId="084C2D9E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D53204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14:paraId="3960E097" w14:textId="1758BEA1" w:rsidR="00E1052A" w:rsidRPr="00D53204" w:rsidRDefault="00E1052A" w:rsidP="00B6565E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6,285,662</w:t>
            </w:r>
          </w:p>
        </w:tc>
        <w:tc>
          <w:tcPr>
            <w:tcW w:w="270" w:type="dxa"/>
          </w:tcPr>
          <w:p w14:paraId="5494C4D1" w14:textId="77777777" w:rsidR="00E1052A" w:rsidRPr="00D53204" w:rsidRDefault="00E1052A" w:rsidP="00B6565E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4F5619" w14:textId="21B7A032" w:rsidR="00E1052A" w:rsidRPr="00D53204" w:rsidRDefault="00E1052A" w:rsidP="00B6565E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00A6E490" w14:textId="77777777" w:rsidR="00E1052A" w:rsidRPr="00D53204" w:rsidRDefault="00E1052A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9B15DF" w14:textId="77777777" w:rsidR="00E1052A" w:rsidRPr="00D53204" w:rsidRDefault="00E1052A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Theme="majorBidi" w:hAnsiTheme="majorBidi" w:cstheme="majorBidi"/>
                <w:sz w:val="30"/>
                <w:szCs w:val="30"/>
              </w:rPr>
              <w:t>2,595,973</w:t>
            </w:r>
          </w:p>
        </w:tc>
        <w:tc>
          <w:tcPr>
            <w:tcW w:w="270" w:type="dxa"/>
          </w:tcPr>
          <w:p w14:paraId="61A2D045" w14:textId="77777777" w:rsidR="00E1052A" w:rsidRPr="00D53204" w:rsidRDefault="00E1052A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E1CDE9D" w14:textId="4DBD8A37" w:rsidR="00E1052A" w:rsidRPr="00D53204" w:rsidRDefault="00E1052A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204"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</w:tr>
      <w:tr w:rsidR="00E1052A" w:rsidRPr="00D53204" w14:paraId="679A4991" w14:textId="77777777" w:rsidTr="00DD72BC">
        <w:trPr>
          <w:trHeight w:val="216"/>
          <w:jc w:val="center"/>
        </w:trPr>
        <w:tc>
          <w:tcPr>
            <w:tcW w:w="3510" w:type="dxa"/>
          </w:tcPr>
          <w:p w14:paraId="4A72B9A2" w14:textId="77777777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D53204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2E485D8F" w14:textId="5F9FFF93" w:rsidR="00E1052A" w:rsidRPr="00D53204" w:rsidRDefault="00BE4BA8" w:rsidP="00B6565E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293A0B65" w14:textId="77777777" w:rsidR="00E1052A" w:rsidRPr="00D53204" w:rsidRDefault="00E1052A" w:rsidP="00B6565E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D3F05E" w14:textId="26B9AA9C" w:rsidR="00E1052A" w:rsidRPr="00D53204" w:rsidRDefault="00E1052A" w:rsidP="00CC5209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155A" w14:textId="77777777" w:rsidR="00E1052A" w:rsidRPr="00D53204" w:rsidRDefault="00E1052A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4D0F2" w14:textId="528FF4C1" w:rsidR="00E1052A" w:rsidRPr="00D53204" w:rsidRDefault="00BE4BA8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3680B70C" w14:textId="77777777" w:rsidR="00E1052A" w:rsidRPr="00D53204" w:rsidRDefault="00E1052A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2FB06C1" w14:textId="019CC2D8" w:rsidR="00E1052A" w:rsidRPr="00D53204" w:rsidRDefault="00E1052A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204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</w:tr>
      <w:tr w:rsidR="00E1052A" w:rsidRPr="00D53204" w14:paraId="5EF107EC" w14:textId="77777777" w:rsidTr="00DD72BC">
        <w:trPr>
          <w:trHeight w:val="280"/>
          <w:jc w:val="center"/>
        </w:trPr>
        <w:tc>
          <w:tcPr>
            <w:tcW w:w="3510" w:type="dxa"/>
            <w:hideMark/>
          </w:tcPr>
          <w:p w14:paraId="14B556FE" w14:textId="77777777" w:rsidR="00E1052A" w:rsidRPr="00D53204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2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71B74" w14:textId="3B4D51C2" w:rsidR="00E1052A" w:rsidRPr="00D53204" w:rsidRDefault="00BE4BA8" w:rsidP="00B94167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6,528,307</w:t>
            </w:r>
          </w:p>
        </w:tc>
        <w:tc>
          <w:tcPr>
            <w:tcW w:w="270" w:type="dxa"/>
          </w:tcPr>
          <w:p w14:paraId="5644E810" w14:textId="055382EF" w:rsidR="00E1052A" w:rsidRPr="00D53204" w:rsidRDefault="00E1052A" w:rsidP="00B94167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78D1F" w14:textId="51E5BDDD" w:rsidR="00E1052A" w:rsidRPr="00D53204" w:rsidRDefault="00E1052A" w:rsidP="00B94167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673DB9E6" w14:textId="6FD2CD95" w:rsidR="00E1052A" w:rsidRPr="00D53204" w:rsidRDefault="00E1052A" w:rsidP="00B94167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18C03" w14:textId="010EBF09" w:rsidR="00E1052A" w:rsidRPr="00D53204" w:rsidRDefault="00BE4BA8" w:rsidP="00B94167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2,838,618</w:t>
            </w:r>
          </w:p>
        </w:tc>
        <w:tc>
          <w:tcPr>
            <w:tcW w:w="270" w:type="dxa"/>
          </w:tcPr>
          <w:p w14:paraId="2A3538AA" w14:textId="77777777" w:rsidR="00E1052A" w:rsidRPr="00D53204" w:rsidRDefault="00E1052A" w:rsidP="00B9416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6CBA8F9" w14:textId="77777777" w:rsidR="00E1052A" w:rsidRPr="00D53204" w:rsidRDefault="00E1052A" w:rsidP="00B94167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2D021DFB" w14:textId="77777777" w:rsidR="00C065CB" w:rsidRPr="004314FF" w:rsidRDefault="00C065CB" w:rsidP="004314FF">
      <w:pPr>
        <w:rPr>
          <w:rFonts w:asciiTheme="majorBidi" w:hAnsiTheme="majorBidi" w:cstheme="majorBidi"/>
          <w:sz w:val="30"/>
          <w:szCs w:val="30"/>
        </w:rPr>
      </w:pPr>
    </w:p>
    <w:p w14:paraId="3328BCDC" w14:textId="39347891" w:rsidR="002D4841" w:rsidRPr="003840E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840EA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3CE212D2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F8E665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40E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840EA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32AB7DF2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0B6ACD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840E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การจัดสรรกำไร และ/หรือ กำไรสะสม</w:t>
      </w:r>
    </w:p>
    <w:p w14:paraId="690D3C06" w14:textId="59E6C1D4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3BC48E44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840EA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E92A99B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19685" w14:textId="02045D70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40EA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3840EA">
        <w:rPr>
          <w:rFonts w:asciiTheme="majorBidi" w:hAnsiTheme="majorBidi" w:cstheme="majorBidi"/>
          <w:sz w:val="30"/>
          <w:szCs w:val="30"/>
        </w:rPr>
        <w:t xml:space="preserve"> </w:t>
      </w:r>
      <w:r w:rsidRPr="003840EA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3840EA">
        <w:rPr>
          <w:rFonts w:asciiTheme="majorBidi" w:hAnsiTheme="majorBidi" w:cstheme="majorBidi"/>
          <w:sz w:val="30"/>
          <w:szCs w:val="30"/>
        </w:rPr>
        <w:t xml:space="preserve"> </w:t>
      </w:r>
      <w:r w:rsidRPr="003840EA">
        <w:rPr>
          <w:rFonts w:asciiTheme="majorBidi" w:hAnsiTheme="majorBidi" w:cstheme="majorBidi"/>
          <w:sz w:val="30"/>
          <w:szCs w:val="30"/>
          <w:cs/>
        </w:rPr>
        <w:t>(</w:t>
      </w:r>
      <w:r w:rsidRPr="003840EA">
        <w:rPr>
          <w:rFonts w:asciiTheme="majorBidi" w:hAnsiTheme="majorBidi" w:cstheme="majorBidi"/>
          <w:sz w:val="30"/>
          <w:szCs w:val="30"/>
        </w:rPr>
        <w:t>“</w:t>
      </w:r>
      <w:r w:rsidRPr="003840E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840EA">
        <w:rPr>
          <w:rFonts w:asciiTheme="majorBidi" w:hAnsiTheme="majorBidi" w:cstheme="majorBidi"/>
          <w:sz w:val="30"/>
          <w:szCs w:val="30"/>
        </w:rPr>
        <w:t>”</w:t>
      </w:r>
      <w:r w:rsidRPr="003840EA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3840EA">
        <w:rPr>
          <w:rFonts w:asciiTheme="majorBidi" w:hAnsiTheme="majorBidi" w:cstheme="majorBidi"/>
          <w:sz w:val="30"/>
          <w:szCs w:val="30"/>
        </w:rPr>
        <w:t>5</w:t>
      </w:r>
      <w:r w:rsidRPr="003840EA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ของกำไรสุทธิทุกครั้งที่มีการจ่ายเงินปันผล จนกว่าสำรองดังกล่าวมีจำนวนไม่น้อยกว่าร้อยละ </w:t>
      </w:r>
      <w:r w:rsidR="001F0E13" w:rsidRPr="003840EA">
        <w:rPr>
          <w:rFonts w:asciiTheme="majorBidi" w:hAnsiTheme="majorBidi" w:cstheme="majorBidi"/>
          <w:sz w:val="30"/>
          <w:szCs w:val="30"/>
        </w:rPr>
        <w:t>10</w:t>
      </w:r>
      <w:r w:rsidRPr="003840EA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3840E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C8151C9" w14:textId="082B8825" w:rsidR="00BA4B2D" w:rsidRPr="003840EA" w:rsidRDefault="00BA4B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2A679" w14:textId="21355072" w:rsidR="00BA4B2D" w:rsidRDefault="00A54A2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40E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840E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840EA">
        <w:rPr>
          <w:rFonts w:asciiTheme="majorBidi" w:hAnsiTheme="majorBidi" w:cstheme="majorBidi"/>
          <w:sz w:val="30"/>
          <w:szCs w:val="30"/>
        </w:rPr>
        <w:t xml:space="preserve">2563 </w:t>
      </w:r>
      <w:r w:rsidR="00BA4B2D" w:rsidRPr="003840EA">
        <w:rPr>
          <w:rFonts w:asciiTheme="majorBidi" w:hAnsiTheme="majorBidi" w:cstheme="majorBidi" w:hint="cs"/>
          <w:sz w:val="30"/>
          <w:szCs w:val="30"/>
          <w:cs/>
        </w:rPr>
        <w:t>สำรองตามกฎหมายของบริษัทมีจำนวนเท่ากับ</w:t>
      </w:r>
      <w:r w:rsidR="00BA4B2D" w:rsidRPr="00A47682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A4B2D" w:rsidRPr="00A47682">
        <w:rPr>
          <w:rFonts w:asciiTheme="majorBidi" w:hAnsiTheme="majorBidi" w:cstheme="majorBidi"/>
          <w:sz w:val="30"/>
          <w:szCs w:val="30"/>
        </w:rPr>
        <w:t xml:space="preserve">10 </w:t>
      </w:r>
      <w:r w:rsidR="00BA4B2D" w:rsidRPr="00A4768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BA4B2D" w:rsidRPr="003840EA">
        <w:rPr>
          <w:rFonts w:asciiTheme="majorBidi" w:hAnsiTheme="majorBidi" w:cstheme="majorBidi" w:hint="cs"/>
          <w:sz w:val="30"/>
          <w:szCs w:val="30"/>
          <w:cs/>
        </w:rPr>
        <w:t>ทุนจดทะเบียนแล้ว</w:t>
      </w:r>
    </w:p>
    <w:p w14:paraId="6DD5CC5A" w14:textId="391C136C" w:rsidR="00AE1ADC" w:rsidRDefault="00AE1ADC" w:rsidP="0064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0521EE34" w14:textId="77777777" w:rsidR="00646A0C" w:rsidRPr="003840EA" w:rsidRDefault="00646A0C" w:rsidP="0064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FE931" w14:textId="77777777" w:rsidR="00A47682" w:rsidRPr="008755BA" w:rsidRDefault="00A47682" w:rsidP="00A47682">
      <w:pPr>
        <w:spacing w:line="240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8755BA">
        <w:rPr>
          <w:rFonts w:asciiTheme="majorBidi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สำรองการเปลี่ยนแปลงในมูลค่ายุติธรรมของปี</w:t>
      </w:r>
      <w:r w:rsidRPr="008755BA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8755BA">
        <w:rPr>
          <w:rFonts w:asciiTheme="majorBidi" w:hAnsiTheme="majorBidi"/>
          <w:b/>
          <w:bCs/>
          <w:sz w:val="30"/>
          <w:szCs w:val="30"/>
        </w:rPr>
        <w:t>2563</w:t>
      </w:r>
    </w:p>
    <w:p w14:paraId="48C87094" w14:textId="2F795BFC" w:rsidR="00B804FE" w:rsidRPr="008755BA" w:rsidRDefault="00A47682" w:rsidP="00B6001A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8755BA">
        <w:rPr>
          <w:rFonts w:asciiTheme="majorBidi" w:hAnsiTheme="majorBidi" w:hint="cs"/>
          <w:sz w:val="30"/>
          <w:szCs w:val="30"/>
          <w:cs/>
        </w:rPr>
        <w:t>สำรองการเปลี่ยนแปลงในมูลค่ายุติธรรมประกอบด้วยผลสะสมของการเปลี่ยนแปลงในมูลค่ายุติธรรมสุทธิของ</w:t>
      </w:r>
      <w:r w:rsidR="004F34FB">
        <w:rPr>
          <w:rFonts w:asciiTheme="majorBidi" w:hAnsiTheme="majorBidi"/>
          <w:sz w:val="30"/>
          <w:szCs w:val="30"/>
        </w:rPr>
        <w:br/>
      </w:r>
      <w:r w:rsidRPr="008755BA">
        <w:rPr>
          <w:rFonts w:asciiTheme="majorBidi" w:hAnsiTheme="majorBidi" w:hint="cs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</w:p>
    <w:p w14:paraId="485F4CD3" w14:textId="77777777" w:rsidR="00A47682" w:rsidRPr="008755BA" w:rsidRDefault="00A47682" w:rsidP="00A47682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AC95476" w14:textId="77777777" w:rsidR="00A47682" w:rsidRPr="008755BA" w:rsidRDefault="00A47682" w:rsidP="00A47682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755BA">
        <w:rPr>
          <w:rFonts w:asciiTheme="majorBidi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สำรองการเปลี่ยนแปลงในมูลค่ายุติธรรมของปี</w:t>
      </w:r>
      <w:r w:rsidRPr="008755BA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8755BA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667629D3" w14:textId="1A6C5D77" w:rsidR="00EA6B82" w:rsidRDefault="00A47682" w:rsidP="00A47682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8755BA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8755BA">
        <w:rPr>
          <w:rFonts w:asciiTheme="majorBidi" w:hAnsiTheme="majorBidi"/>
          <w:sz w:val="30"/>
          <w:szCs w:val="30"/>
          <w:cs/>
        </w:rPr>
        <w:t xml:space="preserve">           </w:t>
      </w:r>
      <w:r w:rsidRPr="008755BA">
        <w:rPr>
          <w:rFonts w:asciiTheme="majorBidi" w:hAnsiTheme="majorBidi" w:hint="cs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4A4A4F3C" w14:textId="77777777" w:rsidR="00B8073B" w:rsidRDefault="00B8073B" w:rsidP="00A47682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70929DD" w14:textId="7452F073" w:rsidR="002D4841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รายได้ค่านายหน้า</w:t>
      </w:r>
    </w:p>
    <w:p w14:paraId="2CDF73D9" w14:textId="136C2047" w:rsidR="006F5F71" w:rsidRDefault="006F5F71" w:rsidP="005D0093">
      <w:pPr>
        <w:pStyle w:val="KPBody"/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4"/>
        <w:gridCol w:w="236"/>
        <w:gridCol w:w="1159"/>
        <w:gridCol w:w="236"/>
        <w:gridCol w:w="1170"/>
      </w:tblGrid>
      <w:tr w:rsidR="00C036E7" w:rsidRPr="00CF7ED9" w14:paraId="2EDD1E32" w14:textId="77777777" w:rsidTr="00B91935">
        <w:trPr>
          <w:trHeight w:val="70"/>
        </w:trPr>
        <w:tc>
          <w:tcPr>
            <w:tcW w:w="3690" w:type="dxa"/>
            <w:vAlign w:val="bottom"/>
          </w:tcPr>
          <w:p w14:paraId="2F848588" w14:textId="77777777" w:rsidR="00C036E7" w:rsidRPr="00CF7ED9" w:rsidRDefault="00C036E7" w:rsidP="00B919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A038B46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502C03D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1595CCC3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36E7" w:rsidRPr="00CF7ED9" w14:paraId="2251E6D8" w14:textId="77777777" w:rsidTr="00B91935">
        <w:trPr>
          <w:trHeight w:val="70"/>
        </w:trPr>
        <w:tc>
          <w:tcPr>
            <w:tcW w:w="3690" w:type="dxa"/>
            <w:vAlign w:val="bottom"/>
          </w:tcPr>
          <w:p w14:paraId="73DC3755" w14:textId="77777777" w:rsidR="00C036E7" w:rsidRPr="00B5297A" w:rsidRDefault="00C036E7" w:rsidP="00B91935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43A98B" w14:textId="77777777" w:rsidR="00C036E7" w:rsidRPr="00346604" w:rsidRDefault="00C036E7" w:rsidP="00C036E7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>1</w:t>
            </w:r>
            <w:r w:rsidRPr="00346604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34660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มกราคม</w:t>
            </w:r>
            <w:r w:rsidRPr="00346604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lang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58CC2877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B393772" w14:textId="09041C08" w:rsidR="00C036E7" w:rsidRDefault="00C036E7" w:rsidP="00C036E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DB42735" w14:textId="77777777" w:rsidR="00C036E7" w:rsidRDefault="00C036E7" w:rsidP="00C036E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D10DE90" w14:textId="33BBF56F" w:rsidR="00C036E7" w:rsidRPr="00EE0462" w:rsidRDefault="00C036E7" w:rsidP="00C036E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1B372576" w14:textId="77777777" w:rsidR="00C036E7" w:rsidRPr="00EE0462" w:rsidRDefault="00C036E7" w:rsidP="00C036E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2DA4EFF8" w14:textId="2CC57ED3" w:rsidR="00C036E7" w:rsidRPr="00CF7ED9" w:rsidRDefault="00C036E7" w:rsidP="00C036E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2B96B73D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50007733" w14:textId="77777777" w:rsidR="00C036E7" w:rsidRDefault="00C036E7" w:rsidP="00B91935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CE9C9C7" w14:textId="77777777" w:rsidR="00C036E7" w:rsidRDefault="00C036E7" w:rsidP="00B91935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FEEA07F" w14:textId="77777777" w:rsidR="00C036E7" w:rsidRDefault="00C036E7" w:rsidP="00B91935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09013BC" w14:textId="0B8C152E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036E7" w:rsidRPr="00CF7ED9" w14:paraId="2D266F50" w14:textId="77777777" w:rsidTr="00B91935">
        <w:trPr>
          <w:trHeight w:val="70"/>
        </w:trPr>
        <w:tc>
          <w:tcPr>
            <w:tcW w:w="3690" w:type="dxa"/>
            <w:vAlign w:val="bottom"/>
          </w:tcPr>
          <w:p w14:paraId="3B11B440" w14:textId="77777777" w:rsidR="00C036E7" w:rsidRPr="00B5297A" w:rsidRDefault="00C036E7" w:rsidP="00B91935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3CD58A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05D8E441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6CB95246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C963E45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ADF93D7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7E377079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FE2DC33" w14:textId="77777777" w:rsidR="00C036E7" w:rsidRPr="00CF7ED9" w:rsidRDefault="00C036E7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036E7" w:rsidRPr="00CF7ED9" w14:paraId="282D6CD2" w14:textId="77777777" w:rsidTr="00B91935">
        <w:tc>
          <w:tcPr>
            <w:tcW w:w="3690" w:type="dxa"/>
          </w:tcPr>
          <w:p w14:paraId="36892149" w14:textId="77777777" w:rsidR="00C036E7" w:rsidRPr="00CF7ED9" w:rsidRDefault="00C036E7" w:rsidP="00B919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01" w:type="dxa"/>
            <w:gridSpan w:val="7"/>
          </w:tcPr>
          <w:p w14:paraId="45CEC376" w14:textId="77777777" w:rsidR="00C036E7" w:rsidRPr="00CF7ED9" w:rsidRDefault="00C036E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6E7" w:rsidRPr="00CF7ED9" w14:paraId="752D9F74" w14:textId="77777777" w:rsidTr="00B91935">
        <w:tc>
          <w:tcPr>
            <w:tcW w:w="3690" w:type="dxa"/>
          </w:tcPr>
          <w:p w14:paraId="71B47DCA" w14:textId="0C5BC46C" w:rsidR="00C036E7" w:rsidRPr="00F82E7D" w:rsidRDefault="00A47682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260" w:type="dxa"/>
          </w:tcPr>
          <w:p w14:paraId="344AB5DB" w14:textId="7A55D09C" w:rsidR="00C036E7" w:rsidRPr="008755BA" w:rsidRDefault="00B6001A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751,535</w:t>
            </w:r>
          </w:p>
        </w:tc>
        <w:tc>
          <w:tcPr>
            <w:tcW w:w="236" w:type="dxa"/>
          </w:tcPr>
          <w:p w14:paraId="312F559F" w14:textId="77777777" w:rsidR="00C036E7" w:rsidRPr="00F82E7D" w:rsidRDefault="00C036E7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F47E0A" w14:textId="28C6E724" w:rsidR="00C036E7" w:rsidRPr="00F82E7D" w:rsidRDefault="00A47682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916,770</w:t>
            </w:r>
          </w:p>
        </w:tc>
        <w:tc>
          <w:tcPr>
            <w:tcW w:w="236" w:type="dxa"/>
          </w:tcPr>
          <w:p w14:paraId="61943832" w14:textId="77777777" w:rsidR="00C036E7" w:rsidRPr="00F82E7D" w:rsidRDefault="00C036E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E3CCC08" w14:textId="5F484B53" w:rsidR="00C036E7" w:rsidRPr="00F82E7D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FDF">
              <w:rPr>
                <w:rFonts w:asciiTheme="majorBidi" w:hAnsiTheme="majorBidi" w:cstheme="majorBidi"/>
                <w:sz w:val="30"/>
                <w:szCs w:val="30"/>
              </w:rPr>
              <w:t>1,502,644</w:t>
            </w:r>
          </w:p>
        </w:tc>
        <w:tc>
          <w:tcPr>
            <w:tcW w:w="236" w:type="dxa"/>
          </w:tcPr>
          <w:p w14:paraId="4D6BF7AB" w14:textId="77777777" w:rsidR="00C036E7" w:rsidRPr="00F82E7D" w:rsidRDefault="00C036E7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92DC4" w14:textId="44F771FA" w:rsidR="00C036E7" w:rsidRPr="00F82E7D" w:rsidRDefault="00A47682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916,770</w:t>
            </w:r>
          </w:p>
        </w:tc>
      </w:tr>
      <w:tr w:rsidR="00873FDF" w:rsidRPr="00CF7ED9" w14:paraId="00354C52" w14:textId="77777777" w:rsidTr="00B91935">
        <w:tc>
          <w:tcPr>
            <w:tcW w:w="3690" w:type="dxa"/>
          </w:tcPr>
          <w:p w14:paraId="724B0A84" w14:textId="499E3F5D" w:rsidR="00873FDF" w:rsidRDefault="00873FDF" w:rsidP="0087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260" w:type="dxa"/>
          </w:tcPr>
          <w:p w14:paraId="3616B820" w14:textId="77777777" w:rsidR="00873FDF" w:rsidRPr="008755BA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F6104" w14:textId="1F0D6061" w:rsidR="00873FDF" w:rsidRPr="008755BA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63,804</w:t>
            </w:r>
          </w:p>
        </w:tc>
        <w:tc>
          <w:tcPr>
            <w:tcW w:w="236" w:type="dxa"/>
          </w:tcPr>
          <w:p w14:paraId="6B99A20E" w14:textId="77777777" w:rsidR="00873FDF" w:rsidRPr="00CF7ED9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0524F6" w14:textId="77777777" w:rsidR="00873FDF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EAD77C" w14:textId="0B9473E2" w:rsidR="00873FDF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98,244</w:t>
            </w:r>
          </w:p>
        </w:tc>
        <w:tc>
          <w:tcPr>
            <w:tcW w:w="236" w:type="dxa"/>
          </w:tcPr>
          <w:p w14:paraId="6F59BF88" w14:textId="77777777" w:rsidR="00873FDF" w:rsidRPr="00CF7ED9" w:rsidRDefault="00873FDF" w:rsidP="0087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6509CD3" w14:textId="77777777" w:rsidR="00873FDF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15BE9D" w14:textId="446CA05B" w:rsidR="00873FDF" w:rsidRPr="00CF7ED9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FDF">
              <w:rPr>
                <w:rFonts w:asciiTheme="majorBidi" w:hAnsiTheme="majorBidi" w:cstheme="majorBidi"/>
                <w:sz w:val="30"/>
                <w:szCs w:val="30"/>
              </w:rPr>
              <w:t>125,062</w:t>
            </w:r>
          </w:p>
        </w:tc>
        <w:tc>
          <w:tcPr>
            <w:tcW w:w="236" w:type="dxa"/>
          </w:tcPr>
          <w:p w14:paraId="1A3E70C4" w14:textId="77777777" w:rsidR="00873FDF" w:rsidRPr="00CF7ED9" w:rsidRDefault="00873FDF" w:rsidP="0087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2486F" w14:textId="77777777" w:rsidR="00873FDF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78DFF9" w14:textId="43BDDE9F" w:rsidR="00873FDF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98,244</w:t>
            </w:r>
          </w:p>
        </w:tc>
      </w:tr>
      <w:tr w:rsidR="00873FDF" w:rsidRPr="00CF7ED9" w14:paraId="1A8370F9" w14:textId="77777777" w:rsidTr="00B91935">
        <w:tc>
          <w:tcPr>
            <w:tcW w:w="3690" w:type="dxa"/>
          </w:tcPr>
          <w:p w14:paraId="3528633C" w14:textId="77777777" w:rsidR="00873FDF" w:rsidRPr="00CF7ED9" w:rsidRDefault="00873FDF" w:rsidP="0087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73CC76" w14:textId="0602D117" w:rsidR="00873FDF" w:rsidRPr="008755BA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815,339</w:t>
            </w:r>
          </w:p>
        </w:tc>
        <w:tc>
          <w:tcPr>
            <w:tcW w:w="236" w:type="dxa"/>
          </w:tcPr>
          <w:p w14:paraId="1A77B8A4" w14:textId="77777777" w:rsidR="00873FDF" w:rsidRPr="00CF7ED9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DF32306" w14:textId="1CE4940A" w:rsidR="00873FDF" w:rsidRPr="00CF7ED9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1,015,014</w:t>
            </w:r>
          </w:p>
        </w:tc>
        <w:tc>
          <w:tcPr>
            <w:tcW w:w="236" w:type="dxa"/>
            <w:vAlign w:val="bottom"/>
          </w:tcPr>
          <w:p w14:paraId="739386E7" w14:textId="77777777" w:rsidR="00873FDF" w:rsidRPr="00CF7ED9" w:rsidRDefault="00873FDF" w:rsidP="00873F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DAB3125" w14:textId="0DE436A9" w:rsidR="00873FDF" w:rsidRPr="00873FDF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1,627,706</w:t>
            </w:r>
          </w:p>
        </w:tc>
        <w:tc>
          <w:tcPr>
            <w:tcW w:w="236" w:type="dxa"/>
          </w:tcPr>
          <w:p w14:paraId="2B894191" w14:textId="77777777" w:rsidR="00873FDF" w:rsidRPr="00CF7ED9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52B85" w14:textId="3C4412D0" w:rsidR="00873FDF" w:rsidRPr="00CF7ED9" w:rsidRDefault="00873FDF" w:rsidP="00873F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1,015,014</w:t>
            </w:r>
          </w:p>
        </w:tc>
      </w:tr>
    </w:tbl>
    <w:p w14:paraId="00529999" w14:textId="20D44DD4" w:rsidR="00CE5C44" w:rsidRDefault="00CE5C44" w:rsidP="00A47682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05F12D5" w14:textId="1A9279AD" w:rsidR="002D4841" w:rsidRPr="00CF7ED9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รายได้ค่าธรรมเนียมและบริการ</w:t>
      </w:r>
    </w:p>
    <w:p w14:paraId="091B95F9" w14:textId="77777777" w:rsidR="00F979A4" w:rsidRPr="00F8179C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4"/>
        <w:gridCol w:w="236"/>
        <w:gridCol w:w="1159"/>
        <w:gridCol w:w="236"/>
        <w:gridCol w:w="1170"/>
      </w:tblGrid>
      <w:tr w:rsidR="00F979A4" w:rsidRPr="00CF7ED9" w14:paraId="2DA5DF45" w14:textId="77777777" w:rsidTr="00346604">
        <w:trPr>
          <w:trHeight w:val="70"/>
        </w:trPr>
        <w:tc>
          <w:tcPr>
            <w:tcW w:w="3690" w:type="dxa"/>
            <w:vAlign w:val="bottom"/>
          </w:tcPr>
          <w:p w14:paraId="025538DE" w14:textId="77777777" w:rsidR="00F979A4" w:rsidRPr="00CF7ED9" w:rsidRDefault="00F979A4" w:rsidP="00F979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A735419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56E0672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78FA1934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761F" w:rsidRPr="00CF7ED9" w14:paraId="5EDF7AD1" w14:textId="77777777" w:rsidTr="00346604">
        <w:trPr>
          <w:trHeight w:val="70"/>
        </w:trPr>
        <w:tc>
          <w:tcPr>
            <w:tcW w:w="3690" w:type="dxa"/>
            <w:vAlign w:val="bottom"/>
          </w:tcPr>
          <w:p w14:paraId="585D1D68" w14:textId="77777777" w:rsidR="0032761F" w:rsidRPr="00B5297A" w:rsidRDefault="0032761F" w:rsidP="0032761F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3DF8A0" w14:textId="5FD0930B" w:rsidR="0032761F" w:rsidRPr="00346604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>1</w:t>
            </w:r>
            <w:r w:rsidRPr="00346604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34660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มกราคม</w:t>
            </w:r>
            <w:r w:rsidRPr="00346604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lang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6F77BD6E" w14:textId="77777777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4BD1404E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59CC814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AB475A4" w14:textId="77777777" w:rsidR="0032761F" w:rsidRPr="00EE0462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5811EE44" w14:textId="77777777" w:rsidR="0032761F" w:rsidRPr="00EE0462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5FAB24B6" w14:textId="03CC3AC2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43AC4EC8" w14:textId="77777777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1062DB4A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B835251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7F9BC40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CC8CFFA" w14:textId="327FF791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979A4" w:rsidRPr="00CF7ED9" w14:paraId="78E0196B" w14:textId="77777777" w:rsidTr="00346604">
        <w:trPr>
          <w:trHeight w:val="70"/>
        </w:trPr>
        <w:tc>
          <w:tcPr>
            <w:tcW w:w="3690" w:type="dxa"/>
            <w:vAlign w:val="bottom"/>
          </w:tcPr>
          <w:p w14:paraId="4F732BD0" w14:textId="52459D51" w:rsidR="00F979A4" w:rsidRPr="00B5297A" w:rsidRDefault="00F979A4" w:rsidP="00F979A4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64AAEC" w14:textId="28DC98B1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00FDE9D8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800A93C" w14:textId="211063EE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C692B41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29AD3465" w14:textId="186DCB5E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74BFC554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C022205" w14:textId="20BD88CE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979A4" w:rsidRPr="00CF7ED9" w14:paraId="48E76DD6" w14:textId="77777777" w:rsidTr="00346604">
        <w:tc>
          <w:tcPr>
            <w:tcW w:w="3690" w:type="dxa"/>
          </w:tcPr>
          <w:p w14:paraId="483C0499" w14:textId="77777777" w:rsidR="00F979A4" w:rsidRPr="00CF7ED9" w:rsidRDefault="00F979A4" w:rsidP="00F979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01" w:type="dxa"/>
            <w:gridSpan w:val="7"/>
          </w:tcPr>
          <w:p w14:paraId="41893C9F" w14:textId="77777777" w:rsidR="00F979A4" w:rsidRPr="00CF7ED9" w:rsidRDefault="00F979A4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65E" w:rsidRPr="00CF7ED9" w14:paraId="70A9BE3B" w14:textId="77777777" w:rsidTr="00346604">
        <w:tc>
          <w:tcPr>
            <w:tcW w:w="3690" w:type="dxa"/>
          </w:tcPr>
          <w:p w14:paraId="716D8EEB" w14:textId="49506B0C" w:rsidR="00B6565E" w:rsidRPr="00F82E7D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82E7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260" w:type="dxa"/>
          </w:tcPr>
          <w:p w14:paraId="1310C7F5" w14:textId="646ED122" w:rsidR="00B6565E" w:rsidRPr="008755BA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34,501</w:t>
            </w:r>
          </w:p>
        </w:tc>
        <w:tc>
          <w:tcPr>
            <w:tcW w:w="236" w:type="dxa"/>
          </w:tcPr>
          <w:p w14:paraId="05D3BBC7" w14:textId="77777777" w:rsidR="00B6565E" w:rsidRPr="00F82E7D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D7767E" w14:textId="6353728D" w:rsidR="00B6565E" w:rsidRPr="00F82E7D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19,797</w:t>
            </w:r>
          </w:p>
        </w:tc>
        <w:tc>
          <w:tcPr>
            <w:tcW w:w="236" w:type="dxa"/>
          </w:tcPr>
          <w:p w14:paraId="32E99844" w14:textId="77777777" w:rsidR="00B6565E" w:rsidRPr="00F82E7D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6833009" w14:textId="0ABF2D29" w:rsidR="00B6565E" w:rsidRPr="00F82E7D" w:rsidRDefault="00B6565E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111">
              <w:rPr>
                <w:rFonts w:asciiTheme="majorBidi" w:hAnsiTheme="majorBidi" w:cstheme="majorBidi"/>
                <w:sz w:val="30"/>
                <w:szCs w:val="30"/>
              </w:rPr>
              <w:t>196,30</w:t>
            </w:r>
            <w:r w:rsidR="00F8179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1D6A01D" w14:textId="77777777" w:rsidR="00B6565E" w:rsidRPr="00F82E7D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94005" w14:textId="32E6BD42" w:rsidR="00B6565E" w:rsidRPr="00F82E7D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19,797</w:t>
            </w:r>
          </w:p>
        </w:tc>
      </w:tr>
      <w:tr w:rsidR="00B6565E" w:rsidRPr="00CF7ED9" w14:paraId="147F3CCB" w14:textId="77777777" w:rsidTr="00346604">
        <w:tc>
          <w:tcPr>
            <w:tcW w:w="3690" w:type="dxa"/>
          </w:tcPr>
          <w:p w14:paraId="27EF0B48" w14:textId="41F16BA8" w:rsidR="00B6565E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260" w:type="dxa"/>
          </w:tcPr>
          <w:p w14:paraId="18908AF2" w14:textId="1F165790" w:rsidR="00B6565E" w:rsidRPr="008755BA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27,845</w:t>
            </w:r>
          </w:p>
        </w:tc>
        <w:tc>
          <w:tcPr>
            <w:tcW w:w="236" w:type="dxa"/>
          </w:tcPr>
          <w:p w14:paraId="7C2F2BD2" w14:textId="77777777" w:rsidR="00B6565E" w:rsidRPr="00CF7ED9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B10330" w14:textId="122611CA" w:rsidR="00B6565E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120,568</w:t>
            </w:r>
          </w:p>
        </w:tc>
        <w:tc>
          <w:tcPr>
            <w:tcW w:w="236" w:type="dxa"/>
          </w:tcPr>
          <w:p w14:paraId="79D4117D" w14:textId="77777777" w:rsidR="00B6565E" w:rsidRPr="00CF7ED9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7AFEC6F" w14:textId="324650A6" w:rsidR="00B6565E" w:rsidRPr="00CF7ED9" w:rsidRDefault="00B6565E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111">
              <w:rPr>
                <w:rFonts w:asciiTheme="majorBidi" w:hAnsiTheme="majorBidi" w:cstheme="majorBidi"/>
                <w:sz w:val="30"/>
                <w:szCs w:val="30"/>
              </w:rPr>
              <w:t>230,395</w:t>
            </w:r>
          </w:p>
        </w:tc>
        <w:tc>
          <w:tcPr>
            <w:tcW w:w="236" w:type="dxa"/>
          </w:tcPr>
          <w:p w14:paraId="130E3A44" w14:textId="77777777" w:rsidR="00B6565E" w:rsidRPr="00CF7ED9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DF150" w14:textId="0CB11EAB" w:rsidR="00B6565E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120,568</w:t>
            </w:r>
          </w:p>
        </w:tc>
      </w:tr>
      <w:tr w:rsidR="00B6565E" w:rsidRPr="00CF7ED9" w14:paraId="5A5D5D3A" w14:textId="77777777" w:rsidTr="00346604">
        <w:tc>
          <w:tcPr>
            <w:tcW w:w="3690" w:type="dxa"/>
          </w:tcPr>
          <w:p w14:paraId="4C84E386" w14:textId="6DEA0401" w:rsidR="00B6565E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รายได้ค่าธรรมเนียมการจัดการเงินลงทุน</w:t>
            </w:r>
          </w:p>
        </w:tc>
        <w:tc>
          <w:tcPr>
            <w:tcW w:w="1260" w:type="dxa"/>
          </w:tcPr>
          <w:p w14:paraId="211972C9" w14:textId="70C95854" w:rsidR="00B6565E" w:rsidRPr="008755BA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19,792</w:t>
            </w:r>
          </w:p>
        </w:tc>
        <w:tc>
          <w:tcPr>
            <w:tcW w:w="236" w:type="dxa"/>
          </w:tcPr>
          <w:p w14:paraId="6855458F" w14:textId="77777777" w:rsidR="00B6565E" w:rsidRPr="00CF7ED9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5A7629" w14:textId="11800A35" w:rsidR="00B6565E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118,750</w:t>
            </w:r>
          </w:p>
        </w:tc>
        <w:tc>
          <w:tcPr>
            <w:tcW w:w="236" w:type="dxa"/>
          </w:tcPr>
          <w:p w14:paraId="6B73DC5B" w14:textId="77777777" w:rsidR="00B6565E" w:rsidRPr="00CF7ED9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6D98A9D" w14:textId="4E90CEF0" w:rsidR="00B6565E" w:rsidRPr="00CF7ED9" w:rsidRDefault="00B6565E" w:rsidP="00F81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11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2A7971A" w14:textId="77777777" w:rsidR="00B6565E" w:rsidRPr="00CF7ED9" w:rsidRDefault="00B6565E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CBA22" w14:textId="01F22D50" w:rsidR="00B6565E" w:rsidRDefault="00B6565E" w:rsidP="00B656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2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111" w:rsidRPr="00CF7ED9" w14:paraId="34D11600" w14:textId="77777777" w:rsidTr="00346604">
        <w:tc>
          <w:tcPr>
            <w:tcW w:w="3690" w:type="dxa"/>
          </w:tcPr>
          <w:p w14:paraId="7BDD961F" w14:textId="77777777" w:rsidR="00967111" w:rsidRPr="00CF7ED9" w:rsidRDefault="00967111" w:rsidP="009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6BB3659A" w14:textId="7ED51825" w:rsidR="00967111" w:rsidRDefault="00967111" w:rsidP="009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กองทุนส่วนบุคคล</w:t>
            </w:r>
          </w:p>
        </w:tc>
        <w:tc>
          <w:tcPr>
            <w:tcW w:w="1260" w:type="dxa"/>
          </w:tcPr>
          <w:p w14:paraId="1A674A5F" w14:textId="77777777" w:rsidR="00967111" w:rsidRPr="008755BA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DA394" w14:textId="132FFFA6" w:rsidR="00967111" w:rsidRPr="008755BA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  <w:tc>
          <w:tcPr>
            <w:tcW w:w="236" w:type="dxa"/>
          </w:tcPr>
          <w:p w14:paraId="29894E7E" w14:textId="77777777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BF0F6E" w14:textId="77777777" w:rsidR="00967111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4F691" w14:textId="027C9725" w:rsidR="00967111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8,344</w:t>
            </w:r>
          </w:p>
        </w:tc>
        <w:tc>
          <w:tcPr>
            <w:tcW w:w="236" w:type="dxa"/>
          </w:tcPr>
          <w:p w14:paraId="54C3D465" w14:textId="77777777" w:rsidR="00967111" w:rsidRPr="00CF7ED9" w:rsidRDefault="00967111" w:rsidP="009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3A04442" w14:textId="77777777" w:rsidR="00967111" w:rsidRPr="00967111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B7F79C" w14:textId="6667849F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111">
              <w:rPr>
                <w:rFonts w:asciiTheme="majorBidi" w:hAnsiTheme="majorBidi" w:cstheme="majorBidi"/>
                <w:sz w:val="30"/>
                <w:szCs w:val="30"/>
              </w:rPr>
              <w:t>61,275</w:t>
            </w:r>
          </w:p>
        </w:tc>
        <w:tc>
          <w:tcPr>
            <w:tcW w:w="236" w:type="dxa"/>
          </w:tcPr>
          <w:p w14:paraId="67A32277" w14:textId="77777777" w:rsidR="00967111" w:rsidRPr="00CF7ED9" w:rsidRDefault="00967111" w:rsidP="009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4E4F1" w14:textId="77777777" w:rsidR="00967111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E26BD" w14:textId="2B5D9949" w:rsidR="00967111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8,344</w:t>
            </w:r>
          </w:p>
        </w:tc>
      </w:tr>
      <w:tr w:rsidR="00967111" w:rsidRPr="00CF7ED9" w14:paraId="714AEA9F" w14:textId="77777777" w:rsidTr="00346604">
        <w:tc>
          <w:tcPr>
            <w:tcW w:w="3690" w:type="dxa"/>
          </w:tcPr>
          <w:p w14:paraId="7923B0A2" w14:textId="77777777" w:rsidR="00967111" w:rsidRPr="00CF7ED9" w:rsidRDefault="00967111" w:rsidP="009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3C23CC" w14:textId="3EE980B8" w:rsidR="00967111" w:rsidRPr="008755BA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  <w:tc>
          <w:tcPr>
            <w:tcW w:w="236" w:type="dxa"/>
            <w:vAlign w:val="bottom"/>
          </w:tcPr>
          <w:p w14:paraId="43362725" w14:textId="77777777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888EB6" w14:textId="3C8FB7A1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  <w:vAlign w:val="bottom"/>
          </w:tcPr>
          <w:p w14:paraId="04D78E8C" w14:textId="77777777" w:rsidR="00967111" w:rsidRPr="00CF7ED9" w:rsidRDefault="00967111" w:rsidP="009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844DB3" w14:textId="2DC0F2C6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111"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  <w:tc>
          <w:tcPr>
            <w:tcW w:w="236" w:type="dxa"/>
            <w:vAlign w:val="bottom"/>
          </w:tcPr>
          <w:p w14:paraId="5AA5B8BF" w14:textId="77777777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66BB" w14:textId="610ABC40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967111" w:rsidRPr="00CF7ED9" w14:paraId="3CD47264" w14:textId="77777777" w:rsidTr="00346604">
        <w:tc>
          <w:tcPr>
            <w:tcW w:w="3690" w:type="dxa"/>
          </w:tcPr>
          <w:p w14:paraId="6217DC08" w14:textId="77777777" w:rsidR="00967111" w:rsidRPr="00CF7ED9" w:rsidRDefault="00967111" w:rsidP="009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610BED" w14:textId="75E95107" w:rsidR="00967111" w:rsidRPr="008755BA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85,907</w:t>
            </w:r>
          </w:p>
        </w:tc>
        <w:tc>
          <w:tcPr>
            <w:tcW w:w="236" w:type="dxa"/>
          </w:tcPr>
          <w:p w14:paraId="4E1367F3" w14:textId="77777777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7C1D9" w14:textId="637C473A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267,937</w:t>
            </w:r>
          </w:p>
        </w:tc>
        <w:tc>
          <w:tcPr>
            <w:tcW w:w="236" w:type="dxa"/>
            <w:vAlign w:val="bottom"/>
          </w:tcPr>
          <w:p w14:paraId="4824833D" w14:textId="77777777" w:rsidR="00967111" w:rsidRPr="00CF7ED9" w:rsidRDefault="00967111" w:rsidP="009671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BCB9A18" w14:textId="39E29530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7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490,671</w:t>
            </w:r>
          </w:p>
        </w:tc>
        <w:tc>
          <w:tcPr>
            <w:tcW w:w="236" w:type="dxa"/>
          </w:tcPr>
          <w:p w14:paraId="0CE369E2" w14:textId="77777777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61AA71" w14:textId="07D8C235" w:rsidR="00967111" w:rsidRPr="00CF7ED9" w:rsidRDefault="00967111" w:rsidP="009671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149,187</w:t>
            </w:r>
          </w:p>
        </w:tc>
      </w:tr>
    </w:tbl>
    <w:p w14:paraId="759779F9" w14:textId="77777777" w:rsidR="0086564A" w:rsidRPr="00F8179C" w:rsidRDefault="0086564A" w:rsidP="008A359D">
      <w:pPr>
        <w:rPr>
          <w:rFonts w:asciiTheme="majorBidi" w:hAnsiTheme="majorBidi" w:cstheme="majorBidi"/>
          <w:sz w:val="10"/>
          <w:szCs w:val="10"/>
          <w:highlight w:val="cyan"/>
        </w:rPr>
      </w:pPr>
    </w:p>
    <w:p w14:paraId="284C701C" w14:textId="2CC0A570" w:rsidR="00124B3C" w:rsidRPr="00D86A3D" w:rsidRDefault="00124B3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6A3D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  <w:r w:rsidRPr="00D86A3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ดอกเบี้ย</w:t>
      </w:r>
    </w:p>
    <w:p w14:paraId="63AF792F" w14:textId="77777777" w:rsidR="00124B3C" w:rsidRPr="00F8179C" w:rsidRDefault="00124B3C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4"/>
        <w:gridCol w:w="236"/>
        <w:gridCol w:w="1159"/>
        <w:gridCol w:w="236"/>
        <w:gridCol w:w="1170"/>
      </w:tblGrid>
      <w:tr w:rsidR="00124B3C" w:rsidRPr="00CF7ED9" w14:paraId="285D49AA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4B0A1D3E" w14:textId="77777777" w:rsidR="00124B3C" w:rsidRPr="00CF7ED9" w:rsidRDefault="00124B3C" w:rsidP="001410F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E10AE8F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1059863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0EB3F226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761F" w:rsidRPr="00CF7ED9" w14:paraId="1F26E9C8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1DDFB888" w14:textId="77777777" w:rsidR="0032761F" w:rsidRPr="00B5297A" w:rsidRDefault="0032761F" w:rsidP="0032761F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B6EE9B" w14:textId="08F3DFF5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F17B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124B3C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46EC88CC" w14:textId="77777777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01A8A48B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DBD0F9C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90CA679" w14:textId="77777777" w:rsidR="0032761F" w:rsidRPr="00EE0462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155B23E3" w14:textId="77777777" w:rsidR="0032761F" w:rsidRPr="00EE0462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237A1CF4" w14:textId="004E7A35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1EB577E9" w14:textId="77777777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70EA85FB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022F188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798D849" w14:textId="77777777" w:rsidR="0032761F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E5CF4C5" w14:textId="373CE3C3" w:rsidR="0032761F" w:rsidRPr="00CF7ED9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24B3C" w:rsidRPr="00CF7ED9" w14:paraId="020593DF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32E36AAF" w14:textId="77777777" w:rsidR="00124B3C" w:rsidRPr="00B5297A" w:rsidRDefault="00124B3C" w:rsidP="001410F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808AEC" w14:textId="4D1B9406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335E6749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47AD3668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B0D1A48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20B62894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073F893D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B80A9FA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24B3C" w:rsidRPr="00CF7ED9" w14:paraId="2D0F9B75" w14:textId="77777777" w:rsidTr="00735537">
        <w:tc>
          <w:tcPr>
            <w:tcW w:w="3690" w:type="dxa"/>
          </w:tcPr>
          <w:p w14:paraId="2B068065" w14:textId="77777777" w:rsidR="00124B3C" w:rsidRPr="008755BA" w:rsidRDefault="00124B3C" w:rsidP="001410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01" w:type="dxa"/>
            <w:gridSpan w:val="7"/>
          </w:tcPr>
          <w:p w14:paraId="337866E1" w14:textId="77777777" w:rsidR="00124B3C" w:rsidRPr="008755BA" w:rsidRDefault="00124B3C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2FA" w:rsidRPr="00680C78" w14:paraId="32847827" w14:textId="77777777" w:rsidTr="00735537">
        <w:tc>
          <w:tcPr>
            <w:tcW w:w="3690" w:type="dxa"/>
          </w:tcPr>
          <w:p w14:paraId="4ACBA98D" w14:textId="0063EEAD" w:rsidR="001552FA" w:rsidRPr="008755BA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60" w:type="dxa"/>
          </w:tcPr>
          <w:p w14:paraId="02345C18" w14:textId="178E9062" w:rsidR="001552FA" w:rsidRPr="008755BA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37,211</w:t>
            </w:r>
          </w:p>
        </w:tc>
        <w:tc>
          <w:tcPr>
            <w:tcW w:w="236" w:type="dxa"/>
          </w:tcPr>
          <w:p w14:paraId="2DBDBE57" w14:textId="77777777" w:rsidR="001552FA" w:rsidRPr="008755BA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3BDD3B" w14:textId="594DB603" w:rsidR="001552FA" w:rsidRPr="00CF7ED9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63,841</w:t>
            </w:r>
          </w:p>
        </w:tc>
        <w:tc>
          <w:tcPr>
            <w:tcW w:w="236" w:type="dxa"/>
          </w:tcPr>
          <w:p w14:paraId="0AA3182C" w14:textId="77777777" w:rsidR="001552FA" w:rsidRPr="00CF7ED9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E30D80" w14:textId="26A444CE" w:rsidR="001552FA" w:rsidRPr="00CF7ED9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552FA"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  <w:tc>
          <w:tcPr>
            <w:tcW w:w="236" w:type="dxa"/>
          </w:tcPr>
          <w:p w14:paraId="7A89C635" w14:textId="77777777" w:rsidR="001552FA" w:rsidRPr="00CF7ED9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5CFE0" w14:textId="41364CD9" w:rsidR="001552FA" w:rsidRPr="00CF7ED9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63,841</w:t>
            </w:r>
          </w:p>
        </w:tc>
      </w:tr>
      <w:tr w:rsidR="001552FA" w:rsidRPr="00680C78" w14:paraId="3D72CD9B" w14:textId="77777777" w:rsidTr="00735537">
        <w:tc>
          <w:tcPr>
            <w:tcW w:w="3690" w:type="dxa"/>
          </w:tcPr>
          <w:p w14:paraId="314C97D0" w14:textId="5100C721" w:rsidR="001552FA" w:rsidRPr="00F7446E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</w:p>
        </w:tc>
        <w:tc>
          <w:tcPr>
            <w:tcW w:w="1260" w:type="dxa"/>
          </w:tcPr>
          <w:p w14:paraId="6268D742" w14:textId="0DFF1520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9,521</w:t>
            </w:r>
          </w:p>
        </w:tc>
        <w:tc>
          <w:tcPr>
            <w:tcW w:w="236" w:type="dxa"/>
          </w:tcPr>
          <w:p w14:paraId="6B16F0DE" w14:textId="77777777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235215" w14:textId="752FD724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5,758</w:t>
            </w:r>
          </w:p>
        </w:tc>
        <w:tc>
          <w:tcPr>
            <w:tcW w:w="236" w:type="dxa"/>
          </w:tcPr>
          <w:p w14:paraId="6810DCF2" w14:textId="77777777" w:rsidR="001552FA" w:rsidRPr="00F7446E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F930A3" w14:textId="06F05F0B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35,430</w:t>
            </w:r>
          </w:p>
        </w:tc>
        <w:tc>
          <w:tcPr>
            <w:tcW w:w="236" w:type="dxa"/>
          </w:tcPr>
          <w:p w14:paraId="17CBDFAB" w14:textId="77777777" w:rsidR="001552FA" w:rsidRPr="00CF7ED9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05FAB" w14:textId="5B2F08C2" w:rsidR="001552FA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5,758</w:t>
            </w:r>
          </w:p>
        </w:tc>
      </w:tr>
      <w:tr w:rsidR="001552FA" w:rsidRPr="008E4391" w14:paraId="6F8F33A3" w14:textId="77777777" w:rsidTr="00735537">
        <w:tc>
          <w:tcPr>
            <w:tcW w:w="3690" w:type="dxa"/>
          </w:tcPr>
          <w:p w14:paraId="3312409A" w14:textId="5A5080E7" w:rsidR="001552FA" w:rsidRPr="00F7446E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260" w:type="dxa"/>
          </w:tcPr>
          <w:p w14:paraId="5E4523AB" w14:textId="24FE289F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6,174</w:t>
            </w:r>
          </w:p>
        </w:tc>
        <w:tc>
          <w:tcPr>
            <w:tcW w:w="236" w:type="dxa"/>
          </w:tcPr>
          <w:p w14:paraId="1D763B27" w14:textId="77777777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B8DD28" w14:textId="7F159B8F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17,443</w:t>
            </w:r>
          </w:p>
        </w:tc>
        <w:tc>
          <w:tcPr>
            <w:tcW w:w="236" w:type="dxa"/>
          </w:tcPr>
          <w:p w14:paraId="6308FBFB" w14:textId="77777777" w:rsidR="001552FA" w:rsidRPr="00F7446E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B7ABB7" w14:textId="4E7AD20E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12,232</w:t>
            </w:r>
          </w:p>
        </w:tc>
        <w:tc>
          <w:tcPr>
            <w:tcW w:w="236" w:type="dxa"/>
          </w:tcPr>
          <w:p w14:paraId="23437C06" w14:textId="77777777" w:rsidR="001552FA" w:rsidRPr="008E4391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1F920" w14:textId="604176A1" w:rsidR="001552FA" w:rsidRPr="008E4391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17,112</w:t>
            </w:r>
          </w:p>
        </w:tc>
      </w:tr>
      <w:tr w:rsidR="00F8179C" w:rsidRPr="008E4391" w14:paraId="4A0C99C0" w14:textId="77777777" w:rsidTr="00735537">
        <w:tc>
          <w:tcPr>
            <w:tcW w:w="3690" w:type="dxa"/>
          </w:tcPr>
          <w:p w14:paraId="4956BF0C" w14:textId="17928030" w:rsidR="00F8179C" w:rsidRPr="00B069F7" w:rsidRDefault="00F8179C" w:rsidP="00F9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069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รายได้ดอกเบี้ยจาก</w:t>
            </w:r>
            <w:r w:rsidR="00D86A3D" w:rsidRPr="00B069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</w:tcPr>
          <w:p w14:paraId="1FEC199C" w14:textId="5FA278FE" w:rsidR="00F8179C" w:rsidRPr="00F7446E" w:rsidRDefault="00D86A3D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2,549</w:t>
            </w:r>
          </w:p>
        </w:tc>
        <w:tc>
          <w:tcPr>
            <w:tcW w:w="236" w:type="dxa"/>
          </w:tcPr>
          <w:p w14:paraId="3F9F3EE1" w14:textId="77777777" w:rsidR="00F8179C" w:rsidRPr="00F7446E" w:rsidRDefault="00F8179C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3C02F8" w14:textId="0241320D" w:rsidR="00F8179C" w:rsidRPr="00F7446E" w:rsidRDefault="00083A76" w:rsidP="00083A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ADE01" w14:textId="77777777" w:rsidR="00F8179C" w:rsidRPr="00F7446E" w:rsidRDefault="00F8179C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339425" w14:textId="3A70025C" w:rsidR="00F8179C" w:rsidRPr="00F7446E" w:rsidRDefault="00D86A3D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18,645</w:t>
            </w:r>
          </w:p>
        </w:tc>
        <w:tc>
          <w:tcPr>
            <w:tcW w:w="236" w:type="dxa"/>
          </w:tcPr>
          <w:p w14:paraId="64C729BA" w14:textId="77777777" w:rsidR="00F8179C" w:rsidRPr="008E4391" w:rsidRDefault="00F8179C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8C00D" w14:textId="142A990F" w:rsidR="00F8179C" w:rsidRDefault="00083A76" w:rsidP="00083A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52FA" w:rsidRPr="008E4391" w14:paraId="7F425910" w14:textId="77777777" w:rsidTr="00735537">
        <w:tc>
          <w:tcPr>
            <w:tcW w:w="3690" w:type="dxa"/>
          </w:tcPr>
          <w:p w14:paraId="68EF4CE5" w14:textId="77777777" w:rsidR="001552FA" w:rsidRPr="00F7446E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F7446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65D2B8" w14:textId="7CAF4F61" w:rsidR="001552FA" w:rsidRPr="00F7446E" w:rsidRDefault="00D86A3D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36" w:type="dxa"/>
            <w:vAlign w:val="bottom"/>
          </w:tcPr>
          <w:p w14:paraId="4051BB67" w14:textId="77777777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8F411A" w14:textId="2ABB1CB7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3,728</w:t>
            </w:r>
          </w:p>
        </w:tc>
        <w:tc>
          <w:tcPr>
            <w:tcW w:w="236" w:type="dxa"/>
            <w:vAlign w:val="bottom"/>
          </w:tcPr>
          <w:p w14:paraId="04C13E64" w14:textId="77777777" w:rsidR="001552FA" w:rsidRPr="00F7446E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48341CC" w14:textId="3096752A" w:rsidR="001552FA" w:rsidRPr="00F7446E" w:rsidRDefault="00D86A3D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  <w:tc>
          <w:tcPr>
            <w:tcW w:w="236" w:type="dxa"/>
            <w:vAlign w:val="bottom"/>
          </w:tcPr>
          <w:p w14:paraId="3A7FDCD1" w14:textId="77777777" w:rsidR="001552FA" w:rsidRPr="008E4391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47101F" w14:textId="7AD21D5D" w:rsidR="001552FA" w:rsidRPr="008E4391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3,728</w:t>
            </w:r>
          </w:p>
        </w:tc>
      </w:tr>
      <w:tr w:rsidR="001552FA" w:rsidRPr="008E4391" w14:paraId="20554C87" w14:textId="77777777" w:rsidTr="00735537">
        <w:tc>
          <w:tcPr>
            <w:tcW w:w="3690" w:type="dxa"/>
          </w:tcPr>
          <w:p w14:paraId="2F5FB8EB" w14:textId="77777777" w:rsidR="001552FA" w:rsidRPr="00F7446E" w:rsidRDefault="001552FA" w:rsidP="00155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5DDD3" w14:textId="3ECE4D49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56,344</w:t>
            </w:r>
          </w:p>
        </w:tc>
        <w:tc>
          <w:tcPr>
            <w:tcW w:w="236" w:type="dxa"/>
          </w:tcPr>
          <w:p w14:paraId="415BA1F2" w14:textId="77777777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60A6E3" w14:textId="6BB5A21B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90,770</w:t>
            </w:r>
          </w:p>
        </w:tc>
        <w:tc>
          <w:tcPr>
            <w:tcW w:w="236" w:type="dxa"/>
            <w:vAlign w:val="bottom"/>
          </w:tcPr>
          <w:p w14:paraId="5DEF5AD5" w14:textId="77777777" w:rsidR="001552FA" w:rsidRPr="00F7446E" w:rsidRDefault="001552FA" w:rsidP="001552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27C8DB2" w14:textId="241C7E14" w:rsidR="001552FA" w:rsidRPr="00F7446E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139,774</w:t>
            </w:r>
          </w:p>
        </w:tc>
        <w:tc>
          <w:tcPr>
            <w:tcW w:w="236" w:type="dxa"/>
          </w:tcPr>
          <w:p w14:paraId="3F54CA38" w14:textId="77777777" w:rsidR="001552FA" w:rsidRPr="008E4391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DE970B" w14:textId="04C85960" w:rsidR="001552FA" w:rsidRPr="008E4391" w:rsidRDefault="001552FA" w:rsidP="001552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90,439</w:t>
            </w:r>
          </w:p>
        </w:tc>
      </w:tr>
    </w:tbl>
    <w:p w14:paraId="7636B943" w14:textId="15196343" w:rsidR="002D4841" w:rsidRPr="008755B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55BA">
        <w:rPr>
          <w:rFonts w:asciiTheme="majorBidi" w:hAnsiTheme="majorBidi" w:cstheme="majorBidi"/>
          <w:b/>
          <w:bCs/>
          <w:sz w:val="30"/>
          <w:szCs w:val="30"/>
          <w:cs/>
        </w:rPr>
        <w:t>กำไรและผลตอบแทนจากเครื่องมือทางการเงิน</w:t>
      </w:r>
    </w:p>
    <w:p w14:paraId="4ED7BBF5" w14:textId="21735520" w:rsidR="004C698D" w:rsidRPr="008755BA" w:rsidRDefault="004C698D" w:rsidP="00F94582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4"/>
        <w:gridCol w:w="236"/>
        <w:gridCol w:w="1159"/>
        <w:gridCol w:w="236"/>
        <w:gridCol w:w="1170"/>
      </w:tblGrid>
      <w:tr w:rsidR="00082EA3" w:rsidRPr="008755BA" w14:paraId="322AAF2F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419B394E" w14:textId="77777777" w:rsidR="00082EA3" w:rsidRPr="008755BA" w:rsidRDefault="00082EA3" w:rsidP="00B95C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AF24AEF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C31BEB7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5B6E511D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761F" w:rsidRPr="008755BA" w14:paraId="4988130E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2A8F7C43" w14:textId="77777777" w:rsidR="0032761F" w:rsidRPr="008755BA" w:rsidRDefault="0032761F" w:rsidP="0032761F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9ED62D" w14:textId="781C7065" w:rsidR="0032761F" w:rsidRPr="008755BA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755BA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755B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755B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755B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755B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755BA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755BA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318B7343" w14:textId="77777777" w:rsidR="0032761F" w:rsidRPr="008755BA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184DF53" w14:textId="77777777" w:rsidR="0032761F" w:rsidRPr="008755BA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178619A" w14:textId="77777777" w:rsidR="0032761F" w:rsidRPr="008755BA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244FA88" w14:textId="77777777" w:rsidR="0032761F" w:rsidRPr="008755BA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สำหรับปี</w:t>
            </w:r>
          </w:p>
          <w:p w14:paraId="3B4C05FA" w14:textId="77777777" w:rsidR="0032761F" w:rsidRPr="008755BA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C89670F" w14:textId="64DA4867" w:rsidR="0032761F" w:rsidRPr="008755BA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8755BA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0E436738" w14:textId="77777777" w:rsidR="0032761F" w:rsidRPr="008755BA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0805522A" w14:textId="77777777" w:rsidR="0032761F" w:rsidRPr="008755BA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F2DDD57" w14:textId="77777777" w:rsidR="0032761F" w:rsidRPr="008755BA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D912268" w14:textId="77777777" w:rsidR="0032761F" w:rsidRPr="008755BA" w:rsidRDefault="0032761F" w:rsidP="0032761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19EF0C9" w14:textId="37B1EC26" w:rsidR="0032761F" w:rsidRPr="008755BA" w:rsidRDefault="0032761F" w:rsidP="0032761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สำหรับปีสิ้นสุดวันที่</w:t>
            </w:r>
            <w:r w:rsidRPr="008755BA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8755B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8755BA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8755BA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8755B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82EA3" w:rsidRPr="008755BA" w14:paraId="69D5D2FD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044FD73C" w14:textId="77777777" w:rsidR="00082EA3" w:rsidRPr="008755BA" w:rsidRDefault="00082EA3" w:rsidP="00B95C2C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00BAE5" w14:textId="14A15335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B2C09" w:rsidRPr="00875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50E891A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9AEA733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3C5139ED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1328103E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6" w:type="dxa"/>
          </w:tcPr>
          <w:p w14:paraId="0303D785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56FB73F" w14:textId="77777777" w:rsidR="00082EA3" w:rsidRPr="008755BA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082EA3" w:rsidRPr="008755BA" w14:paraId="2055D88F" w14:textId="77777777" w:rsidTr="00735537">
        <w:tc>
          <w:tcPr>
            <w:tcW w:w="3690" w:type="dxa"/>
          </w:tcPr>
          <w:p w14:paraId="4B0C225B" w14:textId="77777777" w:rsidR="00082EA3" w:rsidRPr="008755BA" w:rsidRDefault="00082EA3" w:rsidP="00B95C2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01" w:type="dxa"/>
            <w:gridSpan w:val="7"/>
          </w:tcPr>
          <w:p w14:paraId="2B8ECCDC" w14:textId="77777777" w:rsidR="00082EA3" w:rsidRPr="008755BA" w:rsidRDefault="00082EA3" w:rsidP="00B9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16E" w:rsidRPr="008755BA" w14:paraId="0494B705" w14:textId="77777777" w:rsidTr="00735537">
        <w:tc>
          <w:tcPr>
            <w:tcW w:w="3690" w:type="dxa"/>
          </w:tcPr>
          <w:p w14:paraId="1861A81D" w14:textId="4A74BEFB" w:rsidR="0041716E" w:rsidRPr="008755BA" w:rsidRDefault="00B069F7" w:rsidP="004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กำไร </w:t>
            </w:r>
            <w:r w:rsidRPr="00E2274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41716E"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</w:t>
            </w:r>
            <w:r w:rsidRPr="00E2274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41716E"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260" w:type="dxa"/>
          </w:tcPr>
          <w:p w14:paraId="757B22EB" w14:textId="356EF7EE" w:rsidR="0041716E" w:rsidRPr="008755BA" w:rsidRDefault="0041716E" w:rsidP="004171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F78F07" w14:textId="77777777" w:rsidR="0041716E" w:rsidRPr="008755BA" w:rsidRDefault="0041716E" w:rsidP="004171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36CA8C" w14:textId="11F2FA54" w:rsidR="0041716E" w:rsidRPr="008755BA" w:rsidRDefault="0041716E" w:rsidP="003001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052FE0" w14:textId="77777777" w:rsidR="0041716E" w:rsidRPr="008755BA" w:rsidRDefault="0041716E" w:rsidP="004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E0AAE77" w14:textId="77777777" w:rsidR="0041716E" w:rsidRPr="008755BA" w:rsidRDefault="0041716E" w:rsidP="004171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D40271" w14:textId="77777777" w:rsidR="0041716E" w:rsidRPr="008755BA" w:rsidRDefault="0041716E" w:rsidP="004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E8298" w14:textId="2B93835D" w:rsidR="0041716E" w:rsidRPr="008755BA" w:rsidRDefault="0041716E" w:rsidP="003001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9F8" w:rsidRPr="008755BA" w14:paraId="78C80253" w14:textId="77777777" w:rsidTr="00735537">
        <w:tc>
          <w:tcPr>
            <w:tcW w:w="3690" w:type="dxa"/>
          </w:tcPr>
          <w:p w14:paraId="583DFE53" w14:textId="387A3406" w:rsidR="002149F8" w:rsidRPr="008755BA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5D52A93E" w14:textId="19DFAFFB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(341,003)</w:t>
            </w:r>
          </w:p>
        </w:tc>
        <w:tc>
          <w:tcPr>
            <w:tcW w:w="236" w:type="dxa"/>
          </w:tcPr>
          <w:p w14:paraId="4733895D" w14:textId="77777777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298676" w14:textId="35C248A7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(19,451)</w:t>
            </w:r>
          </w:p>
        </w:tc>
        <w:tc>
          <w:tcPr>
            <w:tcW w:w="236" w:type="dxa"/>
          </w:tcPr>
          <w:p w14:paraId="17180FE5" w14:textId="77777777" w:rsidR="002149F8" w:rsidRPr="00F7446E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26926B" w14:textId="484DDB6C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F24029" w:rsidRPr="00F744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05F7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CBDEA0" w14:textId="77777777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86C1B" w14:textId="40B874E0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(19,451)</w:t>
            </w:r>
          </w:p>
        </w:tc>
      </w:tr>
      <w:tr w:rsidR="002149F8" w:rsidRPr="008755BA" w14:paraId="17A75422" w14:textId="77777777" w:rsidTr="00735537">
        <w:tc>
          <w:tcPr>
            <w:tcW w:w="3690" w:type="dxa"/>
          </w:tcPr>
          <w:p w14:paraId="04AEA590" w14:textId="48436E97" w:rsidR="002149F8" w:rsidRPr="008755BA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27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เงินลงทุนอื่น </w:t>
            </w:r>
          </w:p>
        </w:tc>
        <w:tc>
          <w:tcPr>
            <w:tcW w:w="1260" w:type="dxa"/>
          </w:tcPr>
          <w:p w14:paraId="3B123319" w14:textId="218191CB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36" w:type="dxa"/>
          </w:tcPr>
          <w:p w14:paraId="443F0FE1" w14:textId="77777777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50F212" w14:textId="7969F0E7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637362" w14:textId="77777777" w:rsidR="002149F8" w:rsidRPr="00F7446E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04E3E16" w14:textId="527BD8A2" w:rsidR="002149F8" w:rsidRPr="00F7446E" w:rsidRDefault="00F24029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2,27</w:t>
            </w:r>
            <w:r w:rsidR="00E2274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4B09068" w14:textId="77777777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0CB63" w14:textId="7F688552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9F8" w:rsidRPr="00CF7ED9" w14:paraId="6926A47A" w14:textId="77777777" w:rsidTr="00735537">
        <w:tc>
          <w:tcPr>
            <w:tcW w:w="3690" w:type="dxa"/>
          </w:tcPr>
          <w:p w14:paraId="4388408B" w14:textId="604319D7" w:rsidR="002149F8" w:rsidRPr="008755BA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</w:t>
            </w: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อนุพันธ์เพื่อค้า</w:t>
            </w:r>
          </w:p>
        </w:tc>
        <w:tc>
          <w:tcPr>
            <w:tcW w:w="1260" w:type="dxa"/>
          </w:tcPr>
          <w:p w14:paraId="5D20E019" w14:textId="02C2CEC6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426,555</w:t>
            </w:r>
          </w:p>
        </w:tc>
        <w:tc>
          <w:tcPr>
            <w:tcW w:w="236" w:type="dxa"/>
            <w:vAlign w:val="bottom"/>
          </w:tcPr>
          <w:p w14:paraId="5142037C" w14:textId="77777777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8C952B" w14:textId="0E005192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204,520</w:t>
            </w:r>
          </w:p>
        </w:tc>
        <w:tc>
          <w:tcPr>
            <w:tcW w:w="236" w:type="dxa"/>
            <w:vAlign w:val="bottom"/>
          </w:tcPr>
          <w:p w14:paraId="68438CC1" w14:textId="77777777" w:rsidR="002149F8" w:rsidRPr="00F7446E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7BA4F4" w14:textId="7E6DAE02" w:rsidR="002149F8" w:rsidRPr="00F7446E" w:rsidRDefault="00BE4BA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380,563</w:t>
            </w:r>
          </w:p>
        </w:tc>
        <w:tc>
          <w:tcPr>
            <w:tcW w:w="236" w:type="dxa"/>
            <w:vAlign w:val="bottom"/>
          </w:tcPr>
          <w:p w14:paraId="5C73DA23" w14:textId="77777777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46514" w14:textId="67CF93B9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204,520</w:t>
            </w:r>
          </w:p>
        </w:tc>
      </w:tr>
      <w:tr w:rsidR="002149F8" w:rsidRPr="00CF7ED9" w14:paraId="3C9D7D41" w14:textId="77777777" w:rsidTr="00735537">
        <w:tc>
          <w:tcPr>
            <w:tcW w:w="3690" w:type="dxa"/>
          </w:tcPr>
          <w:p w14:paraId="0953548D" w14:textId="6933EBA7" w:rsidR="002149F8" w:rsidRPr="008755BA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</w:t>
            </w: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F618A" w14:textId="002B0938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17,377</w:t>
            </w:r>
          </w:p>
        </w:tc>
        <w:tc>
          <w:tcPr>
            <w:tcW w:w="236" w:type="dxa"/>
            <w:vAlign w:val="bottom"/>
          </w:tcPr>
          <w:p w14:paraId="00ADCD71" w14:textId="77777777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AF2784" w14:textId="2B83F468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47,207</w:t>
            </w:r>
          </w:p>
        </w:tc>
        <w:tc>
          <w:tcPr>
            <w:tcW w:w="236" w:type="dxa"/>
            <w:vAlign w:val="bottom"/>
          </w:tcPr>
          <w:p w14:paraId="288BC707" w14:textId="77777777" w:rsidR="002149F8" w:rsidRPr="00F7446E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55F0EE1" w14:textId="57010E7A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26,77</w:t>
            </w:r>
            <w:r w:rsidR="00E227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ACA99D3" w14:textId="77777777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C322B" w14:textId="216300A4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47,207</w:t>
            </w:r>
          </w:p>
        </w:tc>
      </w:tr>
      <w:tr w:rsidR="002149F8" w:rsidRPr="008755BA" w14:paraId="4E25D012" w14:textId="77777777" w:rsidTr="00735537">
        <w:tc>
          <w:tcPr>
            <w:tcW w:w="3690" w:type="dxa"/>
          </w:tcPr>
          <w:p w14:paraId="00DAF418" w14:textId="77777777" w:rsidR="002149F8" w:rsidRPr="008755BA" w:rsidRDefault="002149F8" w:rsidP="0021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D2E926" w14:textId="08A36900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104,346</w:t>
            </w:r>
          </w:p>
        </w:tc>
        <w:tc>
          <w:tcPr>
            <w:tcW w:w="236" w:type="dxa"/>
          </w:tcPr>
          <w:p w14:paraId="38474BFF" w14:textId="77777777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23B37F3" w14:textId="51058BA9" w:rsidR="002149F8" w:rsidRPr="00F7446E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232,276</w:t>
            </w:r>
          </w:p>
        </w:tc>
        <w:tc>
          <w:tcPr>
            <w:tcW w:w="236" w:type="dxa"/>
            <w:vAlign w:val="bottom"/>
          </w:tcPr>
          <w:p w14:paraId="54DE3599" w14:textId="77777777" w:rsidR="002149F8" w:rsidRPr="00F7446E" w:rsidRDefault="002149F8" w:rsidP="002149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BBB23FE" w14:textId="0C31607B" w:rsidR="002149F8" w:rsidRPr="00F7446E" w:rsidRDefault="00BE4BA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175,134</w:t>
            </w:r>
          </w:p>
        </w:tc>
        <w:tc>
          <w:tcPr>
            <w:tcW w:w="236" w:type="dxa"/>
          </w:tcPr>
          <w:p w14:paraId="0560B951" w14:textId="77777777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B21D95" w14:textId="6E1C64A6" w:rsidR="002149F8" w:rsidRPr="008755BA" w:rsidRDefault="002149F8" w:rsidP="002149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232,276</w:t>
            </w:r>
          </w:p>
        </w:tc>
      </w:tr>
    </w:tbl>
    <w:p w14:paraId="4BCD4AF7" w14:textId="77777777" w:rsidR="00B35C8C" w:rsidRPr="008755BA" w:rsidRDefault="00B35C8C" w:rsidP="0086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4CEA6ECE" w14:textId="58C2FF69" w:rsidR="00F767BB" w:rsidRPr="008755BA" w:rsidRDefault="00677C99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755BA">
        <w:rPr>
          <w:rFonts w:asciiTheme="majorBidi" w:hAnsiTheme="majorBidi" w:cstheme="majorBidi" w:hint="cs"/>
          <w:b/>
          <w:bCs/>
          <w:sz w:val="30"/>
          <w:szCs w:val="30"/>
          <w:cs/>
        </w:rPr>
        <w:t>รายได้อื่น</w:t>
      </w:r>
    </w:p>
    <w:p w14:paraId="5792B945" w14:textId="77777777" w:rsidR="00F979A4" w:rsidRPr="008755BA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9"/>
        <w:gridCol w:w="1161"/>
        <w:gridCol w:w="236"/>
        <w:gridCol w:w="1204"/>
        <w:gridCol w:w="270"/>
        <w:gridCol w:w="1170"/>
      </w:tblGrid>
      <w:tr w:rsidR="00F979A4" w:rsidRPr="008755BA" w14:paraId="5C343F5B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32DA642F" w14:textId="77777777" w:rsidR="00F979A4" w:rsidRPr="008755BA" w:rsidRDefault="00F979A4" w:rsidP="00F979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F4229ED" w14:textId="77777777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84F548C" w14:textId="77777777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4" w:type="dxa"/>
            <w:gridSpan w:val="3"/>
          </w:tcPr>
          <w:p w14:paraId="066B449F" w14:textId="77777777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A0FAB" w:rsidRPr="008755BA" w14:paraId="735B13FD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1614BC43" w14:textId="77777777" w:rsidR="00BA0FAB" w:rsidRPr="008755BA" w:rsidRDefault="00BA0FAB" w:rsidP="00BA0FA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8722EB" w14:textId="009EA587" w:rsidR="00BA0FAB" w:rsidRPr="008755BA" w:rsidRDefault="00BA0FAB" w:rsidP="00BA0FAB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755BA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755B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755B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755B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755B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755BA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755BA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755BA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9" w:type="dxa"/>
          </w:tcPr>
          <w:p w14:paraId="3F535D46" w14:textId="77777777" w:rsidR="00BA0FAB" w:rsidRPr="008755BA" w:rsidRDefault="00BA0FAB" w:rsidP="00BA0FA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14:paraId="7BB6DF99" w14:textId="77777777" w:rsidR="00BA0FAB" w:rsidRPr="008755BA" w:rsidRDefault="00BA0FAB" w:rsidP="00BA0FA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1ACDDC1" w14:textId="77777777" w:rsidR="00BA0FAB" w:rsidRPr="008755BA" w:rsidRDefault="00BA0FAB" w:rsidP="00BA0FA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FC4019D" w14:textId="77777777" w:rsidR="00BA0FAB" w:rsidRPr="008755BA" w:rsidRDefault="00BA0FAB" w:rsidP="00BA0FA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สำหรับปี</w:t>
            </w:r>
          </w:p>
          <w:p w14:paraId="2D7ECF55" w14:textId="77777777" w:rsidR="00BA0FAB" w:rsidRPr="008755BA" w:rsidRDefault="00BA0FAB" w:rsidP="00BA0FA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7C2E2057" w14:textId="5767852B" w:rsidR="00BA0FAB" w:rsidRPr="008755BA" w:rsidRDefault="00BA0FAB" w:rsidP="00BA0FA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8755BA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109BA89D" w14:textId="77777777" w:rsidR="00BA0FAB" w:rsidRPr="008755BA" w:rsidRDefault="00BA0FAB" w:rsidP="00BA0FA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4" w:type="dxa"/>
            <w:gridSpan w:val="3"/>
          </w:tcPr>
          <w:p w14:paraId="3E12F05F" w14:textId="77777777" w:rsidR="00BA0FAB" w:rsidRPr="008755BA" w:rsidRDefault="00BA0FAB" w:rsidP="00BA0FA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79C3749" w14:textId="77777777" w:rsidR="00BA0FAB" w:rsidRPr="008755BA" w:rsidRDefault="00BA0FAB" w:rsidP="00BA0FA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F01F65D" w14:textId="77777777" w:rsidR="00BA0FAB" w:rsidRPr="008755BA" w:rsidRDefault="00BA0FAB" w:rsidP="00BA0FA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8FFAB4B" w14:textId="1A86C0D4" w:rsidR="00BA0FAB" w:rsidRPr="008755BA" w:rsidRDefault="00BA0FAB" w:rsidP="00BA0FA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สำหรับปีสิ้นสุดวันที่</w:t>
            </w:r>
            <w:r w:rsidRPr="008755BA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8755B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8755BA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8755BA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8755B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5B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979A4" w:rsidRPr="008755BA" w14:paraId="7966477A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5B6F7DB8" w14:textId="08A40DF9" w:rsidR="00F979A4" w:rsidRPr="008755BA" w:rsidRDefault="00F979A4" w:rsidP="00F979A4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36D8C1" w14:textId="31661285" w:rsidR="00F979A4" w:rsidRPr="008755BA" w:rsidRDefault="0041716E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9" w:type="dxa"/>
          </w:tcPr>
          <w:p w14:paraId="562646F1" w14:textId="77777777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14:paraId="157C7BCC" w14:textId="2AD10642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63A5F854" w14:textId="77777777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7134A9B2" w14:textId="3A67B55A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0C5F032F" w14:textId="77777777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409DCBE" w14:textId="5103B148" w:rsidR="00F979A4" w:rsidRPr="008755BA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F979A4" w:rsidRPr="008755BA" w14:paraId="3DBB051B" w14:textId="77777777" w:rsidTr="00735537">
        <w:tc>
          <w:tcPr>
            <w:tcW w:w="3690" w:type="dxa"/>
          </w:tcPr>
          <w:p w14:paraId="63D10715" w14:textId="77777777" w:rsidR="00F979A4" w:rsidRPr="008755BA" w:rsidRDefault="00F979A4" w:rsidP="00F979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6509A2E5" w14:textId="77777777" w:rsidR="00F979A4" w:rsidRPr="008755BA" w:rsidRDefault="00F979A4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A3F" w:rsidRPr="008755BA" w14:paraId="46A0560F" w14:textId="77777777" w:rsidTr="00735537">
        <w:tc>
          <w:tcPr>
            <w:tcW w:w="3690" w:type="dxa"/>
          </w:tcPr>
          <w:p w14:paraId="4ABFB573" w14:textId="5F0EA92B" w:rsidR="00B80A3F" w:rsidRPr="008755BA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รายได้ค่าสิทธิในการเข้าถึงแพลตฟอร์ม</w:t>
            </w:r>
          </w:p>
        </w:tc>
        <w:tc>
          <w:tcPr>
            <w:tcW w:w="1260" w:type="dxa"/>
            <w:shd w:val="clear" w:color="auto" w:fill="auto"/>
          </w:tcPr>
          <w:p w14:paraId="37A0D20C" w14:textId="37351D36" w:rsidR="00B80A3F" w:rsidRPr="008755BA" w:rsidRDefault="00B03EF1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B80A3F" w:rsidRPr="008755BA">
              <w:rPr>
                <w:rFonts w:asciiTheme="majorBidi" w:hAnsiTheme="majorBidi" w:cstheme="majorBidi"/>
                <w:sz w:val="30"/>
                <w:szCs w:val="30"/>
              </w:rPr>
              <w:t>,676</w:t>
            </w:r>
          </w:p>
        </w:tc>
        <w:tc>
          <w:tcPr>
            <w:tcW w:w="279" w:type="dxa"/>
          </w:tcPr>
          <w:p w14:paraId="2FA6E4F6" w14:textId="77777777" w:rsidR="00B80A3F" w:rsidRPr="008755BA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0AA7999" w14:textId="08337647" w:rsidR="00B80A3F" w:rsidRPr="008755BA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40,994</w:t>
            </w:r>
          </w:p>
        </w:tc>
        <w:tc>
          <w:tcPr>
            <w:tcW w:w="236" w:type="dxa"/>
          </w:tcPr>
          <w:p w14:paraId="1707C052" w14:textId="77777777" w:rsidR="00B80A3F" w:rsidRPr="008755BA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69C62F" w14:textId="27A84DEE" w:rsidR="00B80A3F" w:rsidRPr="008755BA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240" w:firstLine="38"/>
              <w:rPr>
                <w:rFonts w:asciiTheme="majorBidi" w:hAnsiTheme="majorBidi" w:cstheme="majorBidi"/>
                <w:sz w:val="30"/>
                <w:szCs w:val="30"/>
              </w:rPr>
            </w:pPr>
            <w:r w:rsidRPr="00526E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4BBFC" w14:textId="77777777" w:rsidR="00B80A3F" w:rsidRPr="008755BA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C9440" w14:textId="53BB9D4B" w:rsidR="00B80A3F" w:rsidRPr="008755BA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238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A3F" w:rsidRPr="008755BA" w14:paraId="67B45AB0" w14:textId="77777777" w:rsidTr="00735537">
        <w:tc>
          <w:tcPr>
            <w:tcW w:w="3690" w:type="dxa"/>
          </w:tcPr>
          <w:p w14:paraId="76102062" w14:textId="3389D27A" w:rsidR="00B80A3F" w:rsidRPr="008755BA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รายได้จากการรับจ้างพัฒนาซอฟต์แวร์</w:t>
            </w:r>
          </w:p>
        </w:tc>
        <w:tc>
          <w:tcPr>
            <w:tcW w:w="1260" w:type="dxa"/>
            <w:shd w:val="clear" w:color="auto" w:fill="auto"/>
          </w:tcPr>
          <w:p w14:paraId="63B74D7B" w14:textId="274BB3D6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23,887</w:t>
            </w:r>
          </w:p>
        </w:tc>
        <w:tc>
          <w:tcPr>
            <w:tcW w:w="279" w:type="dxa"/>
          </w:tcPr>
          <w:p w14:paraId="0A244785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CD87902" w14:textId="7AD9C2F2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72,000</w:t>
            </w:r>
          </w:p>
        </w:tc>
        <w:tc>
          <w:tcPr>
            <w:tcW w:w="236" w:type="dxa"/>
          </w:tcPr>
          <w:p w14:paraId="07A70457" w14:textId="77777777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5E4371" w14:textId="5289CB3C" w:rsidR="00B80A3F" w:rsidRPr="00F7446E" w:rsidRDefault="00AC4F48" w:rsidP="00AC4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0"/>
              </w:tabs>
              <w:spacing w:line="240" w:lineRule="auto"/>
              <w:ind w:left="-108" w:right="70" w:hanging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28,03</w:t>
            </w:r>
            <w:r w:rsidR="00FB0C60" w:rsidRPr="00F744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4E049E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3EE94" w14:textId="5696A91A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2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7457" w:rsidRPr="008755BA" w14:paraId="2A7AFA7E" w14:textId="77777777" w:rsidTr="00735537">
        <w:tc>
          <w:tcPr>
            <w:tcW w:w="3690" w:type="dxa"/>
          </w:tcPr>
          <w:p w14:paraId="10124C21" w14:textId="138C845E" w:rsidR="00257457" w:rsidRPr="008755BA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</w:p>
        </w:tc>
        <w:tc>
          <w:tcPr>
            <w:tcW w:w="1260" w:type="dxa"/>
            <w:shd w:val="clear" w:color="auto" w:fill="auto"/>
          </w:tcPr>
          <w:p w14:paraId="28FF36D3" w14:textId="55B34C9A" w:rsidR="00257457" w:rsidRPr="00F7446E" w:rsidRDefault="00D37AAC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5,821</w:t>
            </w:r>
          </w:p>
        </w:tc>
        <w:tc>
          <w:tcPr>
            <w:tcW w:w="279" w:type="dxa"/>
          </w:tcPr>
          <w:p w14:paraId="61E71644" w14:textId="77777777" w:rsidR="00257457" w:rsidRPr="00F7446E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4E11D5" w14:textId="7743E866" w:rsidR="00257457" w:rsidRPr="00F7446E" w:rsidRDefault="00A4347E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21,733</w:t>
            </w:r>
          </w:p>
        </w:tc>
        <w:tc>
          <w:tcPr>
            <w:tcW w:w="236" w:type="dxa"/>
          </w:tcPr>
          <w:p w14:paraId="430EFE22" w14:textId="77777777" w:rsidR="00257457" w:rsidRPr="00F7446E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382B9B" w14:textId="142BCA34" w:rsidR="00257457" w:rsidRPr="00F7446E" w:rsidRDefault="00B80A3F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0"/>
              </w:tabs>
              <w:spacing w:line="240" w:lineRule="auto"/>
              <w:ind w:left="-108" w:right="70" w:hanging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13,949</w:t>
            </w:r>
          </w:p>
        </w:tc>
        <w:tc>
          <w:tcPr>
            <w:tcW w:w="270" w:type="dxa"/>
          </w:tcPr>
          <w:p w14:paraId="52ED9733" w14:textId="77777777" w:rsidR="00257457" w:rsidRPr="00F7446E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5AB6" w14:textId="0E1B2D33" w:rsidR="00257457" w:rsidRPr="00F7446E" w:rsidRDefault="00A4347E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23,480</w:t>
            </w:r>
          </w:p>
        </w:tc>
      </w:tr>
      <w:tr w:rsidR="00B80A3F" w:rsidRPr="008755BA" w14:paraId="2DD2BEB5" w14:textId="77777777" w:rsidTr="00A47682">
        <w:tc>
          <w:tcPr>
            <w:tcW w:w="3690" w:type="dxa"/>
          </w:tcPr>
          <w:p w14:paraId="4AE88FB6" w14:textId="27AC9B2A" w:rsidR="00B80A3F" w:rsidRPr="008755BA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</w:t>
            </w: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การขายพอร์ตลูกค้า</w:t>
            </w:r>
          </w:p>
        </w:tc>
        <w:tc>
          <w:tcPr>
            <w:tcW w:w="1260" w:type="dxa"/>
            <w:shd w:val="clear" w:color="auto" w:fill="auto"/>
          </w:tcPr>
          <w:p w14:paraId="56DE0E16" w14:textId="5A8E8FA1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CF3B16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1A6D57" w14:textId="5E527135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111,341</w:t>
            </w:r>
          </w:p>
        </w:tc>
        <w:tc>
          <w:tcPr>
            <w:tcW w:w="236" w:type="dxa"/>
          </w:tcPr>
          <w:p w14:paraId="4CE1A534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8BACD0" w14:textId="588353CF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150C7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49205" w14:textId="691F8486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111,341</w:t>
            </w:r>
          </w:p>
        </w:tc>
      </w:tr>
      <w:tr w:rsidR="00B80A3F" w:rsidRPr="008755BA" w14:paraId="7307BE3C" w14:textId="77777777" w:rsidTr="00A47682">
        <w:tc>
          <w:tcPr>
            <w:tcW w:w="3690" w:type="dxa"/>
          </w:tcPr>
          <w:p w14:paraId="6021E636" w14:textId="0FCF128C" w:rsidR="00B80A3F" w:rsidRPr="008755BA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รายได้การบริการดำเนินงานและบำรุงรักษา</w:t>
            </w:r>
          </w:p>
        </w:tc>
        <w:tc>
          <w:tcPr>
            <w:tcW w:w="1260" w:type="dxa"/>
            <w:shd w:val="clear" w:color="auto" w:fill="auto"/>
          </w:tcPr>
          <w:p w14:paraId="0F898800" w14:textId="0BE5F593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2A332E6F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892847" w14:textId="180E8754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87,000</w:t>
            </w:r>
          </w:p>
        </w:tc>
        <w:tc>
          <w:tcPr>
            <w:tcW w:w="236" w:type="dxa"/>
            <w:vAlign w:val="bottom"/>
          </w:tcPr>
          <w:p w14:paraId="10DAD801" w14:textId="77777777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9D5849" w14:textId="6AB2E1D1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50ABA8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61C48" w14:textId="09B02CEF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2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A3F" w:rsidRPr="008755BA" w14:paraId="3FCD72D9" w14:textId="77777777" w:rsidTr="00A47682">
        <w:tc>
          <w:tcPr>
            <w:tcW w:w="3690" w:type="dxa"/>
          </w:tcPr>
          <w:p w14:paraId="18DE6EA3" w14:textId="77777777" w:rsidR="00B80A3F" w:rsidRPr="008755BA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8755B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755B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4714E5" w14:textId="03E73746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7,483</w:t>
            </w:r>
          </w:p>
        </w:tc>
        <w:tc>
          <w:tcPr>
            <w:tcW w:w="279" w:type="dxa"/>
            <w:vAlign w:val="bottom"/>
          </w:tcPr>
          <w:p w14:paraId="49F95913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DB1D78" w14:textId="38DE7864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21,212</w:t>
            </w:r>
          </w:p>
        </w:tc>
        <w:tc>
          <w:tcPr>
            <w:tcW w:w="236" w:type="dxa"/>
            <w:vAlign w:val="bottom"/>
          </w:tcPr>
          <w:p w14:paraId="5A067031" w14:textId="77777777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0ADB59" w14:textId="76B0A8D4" w:rsidR="00B80A3F" w:rsidRPr="00F7446E" w:rsidRDefault="00AC4F48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17,067</w:t>
            </w:r>
          </w:p>
        </w:tc>
        <w:tc>
          <w:tcPr>
            <w:tcW w:w="270" w:type="dxa"/>
          </w:tcPr>
          <w:p w14:paraId="6F8DAD1C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70BD3" w14:textId="63004D35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21,112</w:t>
            </w:r>
          </w:p>
        </w:tc>
      </w:tr>
      <w:tr w:rsidR="00B80A3F" w:rsidRPr="00CF7ED9" w14:paraId="6259619D" w14:textId="77777777" w:rsidTr="00735537">
        <w:tc>
          <w:tcPr>
            <w:tcW w:w="3690" w:type="dxa"/>
          </w:tcPr>
          <w:p w14:paraId="47BBB677" w14:textId="77777777" w:rsidR="00B80A3F" w:rsidRPr="008755BA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F96" w14:textId="7BE5524C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64,867</w:t>
            </w:r>
          </w:p>
        </w:tc>
        <w:tc>
          <w:tcPr>
            <w:tcW w:w="279" w:type="dxa"/>
          </w:tcPr>
          <w:p w14:paraId="32E9947E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5F265B0" w14:textId="03F65A39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354,280</w:t>
            </w:r>
          </w:p>
        </w:tc>
        <w:tc>
          <w:tcPr>
            <w:tcW w:w="236" w:type="dxa"/>
            <w:vAlign w:val="bottom"/>
          </w:tcPr>
          <w:p w14:paraId="7F33E873" w14:textId="77777777" w:rsidR="00B80A3F" w:rsidRPr="00F7446E" w:rsidRDefault="00B80A3F" w:rsidP="00B80A3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56989FA" w14:textId="1317FB64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59,05</w:t>
            </w:r>
            <w:r w:rsidR="00ED13DE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DEFB96" w14:textId="77777777" w:rsidR="00B80A3F" w:rsidRPr="00F7446E" w:rsidRDefault="00B80A3F" w:rsidP="00B80A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667312" w14:textId="02A86DC0" w:rsidR="00B80A3F" w:rsidRPr="00F7446E" w:rsidRDefault="00B80A3F" w:rsidP="00B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155,933</w:t>
            </w:r>
          </w:p>
        </w:tc>
      </w:tr>
    </w:tbl>
    <w:p w14:paraId="32CFF6FA" w14:textId="4EFC60F2" w:rsidR="002D4841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3F1B3487" w14:textId="77777777" w:rsidR="00F979A4" w:rsidRPr="0086564A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260"/>
        <w:gridCol w:w="270"/>
        <w:gridCol w:w="1170"/>
        <w:gridCol w:w="270"/>
        <w:gridCol w:w="1080"/>
        <w:gridCol w:w="270"/>
        <w:gridCol w:w="1080"/>
      </w:tblGrid>
      <w:tr w:rsidR="00DF45AF" w:rsidRPr="00CF7ED9" w14:paraId="077D24AA" w14:textId="77777777" w:rsidTr="00520F59">
        <w:trPr>
          <w:trHeight w:val="70"/>
          <w:tblHeader/>
        </w:trPr>
        <w:tc>
          <w:tcPr>
            <w:tcW w:w="2880" w:type="dxa"/>
            <w:vAlign w:val="bottom"/>
          </w:tcPr>
          <w:p w14:paraId="11BB0459" w14:textId="77777777" w:rsidR="00DF45AF" w:rsidRPr="00CF7ED9" w:rsidRDefault="00DF45AF" w:rsidP="00F979A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1A33DA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4EA293FC" w14:textId="79FED52C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E141997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74269709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675A1" w:rsidRPr="00CF7ED9" w14:paraId="08364293" w14:textId="77777777" w:rsidTr="00520F59">
        <w:trPr>
          <w:trHeight w:val="70"/>
          <w:tblHeader/>
        </w:trPr>
        <w:tc>
          <w:tcPr>
            <w:tcW w:w="2880" w:type="dxa"/>
            <w:vAlign w:val="bottom"/>
          </w:tcPr>
          <w:p w14:paraId="6AFE5FE8" w14:textId="77777777" w:rsidR="006675A1" w:rsidRPr="00B5297A" w:rsidRDefault="006675A1" w:rsidP="006675A1">
            <w:pPr>
              <w:tabs>
                <w:tab w:val="left" w:pos="90"/>
              </w:tabs>
              <w:spacing w:line="380" w:lineRule="exact"/>
              <w:ind w:left="-18" w:right="-20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B9FC06" w14:textId="77777777" w:rsidR="006675A1" w:rsidRPr="00124B3C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BB23833" w14:textId="5F928AC4" w:rsidR="006675A1" w:rsidRPr="00346604" w:rsidRDefault="006675A1" w:rsidP="006675A1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0" w:type="dxa"/>
          </w:tcPr>
          <w:p w14:paraId="3F22CC2D" w14:textId="77777777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6E8AEB3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782C33F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E8926E4" w14:textId="77777777" w:rsidR="006675A1" w:rsidRPr="00EE0462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6EA60551" w14:textId="77777777" w:rsidR="006675A1" w:rsidRPr="00EE0462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34FFB769" w14:textId="278C5E71" w:rsidR="006675A1" w:rsidRPr="00CF7ED9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512C018C" w14:textId="77777777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56BE03D8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2A668B5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50BCF87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199E6C2" w14:textId="2F07CCA0" w:rsidR="006675A1" w:rsidRPr="00ED5B87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F45AF" w:rsidRPr="00CF7ED9" w14:paraId="13149C5D" w14:textId="77777777" w:rsidTr="00520F59">
        <w:trPr>
          <w:trHeight w:val="70"/>
          <w:tblHeader/>
        </w:trPr>
        <w:tc>
          <w:tcPr>
            <w:tcW w:w="2880" w:type="dxa"/>
            <w:vAlign w:val="bottom"/>
          </w:tcPr>
          <w:p w14:paraId="66F452EA" w14:textId="579EF5AD" w:rsidR="00DF45AF" w:rsidRPr="00B5297A" w:rsidRDefault="00DF45AF" w:rsidP="00F979A4">
            <w:pPr>
              <w:tabs>
                <w:tab w:val="left" w:pos="90"/>
              </w:tabs>
              <w:spacing w:line="380" w:lineRule="exact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BC6EBA" w14:textId="53FB6B3A" w:rsidR="00DF45AF" w:rsidRPr="009B6F6E" w:rsidRDefault="00B069F7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461DCDF3" w14:textId="11E07960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0072AF2F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AB751A0" w14:textId="3D5D3D55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5C33FC3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7222EF" w14:textId="4474C45B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BB317D8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0A69E54" w14:textId="1244DCFB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F45AF" w:rsidRPr="00CF7ED9" w14:paraId="770C4295" w14:textId="77777777" w:rsidTr="00520F59">
        <w:trPr>
          <w:tblHeader/>
        </w:trPr>
        <w:tc>
          <w:tcPr>
            <w:tcW w:w="2880" w:type="dxa"/>
          </w:tcPr>
          <w:p w14:paraId="18BF56D5" w14:textId="77777777" w:rsidR="00DF45AF" w:rsidRPr="00CF7ED9" w:rsidRDefault="00DF45AF" w:rsidP="00F979A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05331B97" w14:textId="77777777" w:rsidR="00DF45AF" w:rsidRPr="00CF7ED9" w:rsidRDefault="00DF45AF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F72ED73" w14:textId="0195405F" w:rsidR="00DF45AF" w:rsidRPr="00CF7ED9" w:rsidRDefault="00DF45AF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37A" w:rsidRPr="00CF7ED9" w14:paraId="2C63EA3C" w14:textId="77777777" w:rsidTr="00520F59">
        <w:tc>
          <w:tcPr>
            <w:tcW w:w="2880" w:type="dxa"/>
          </w:tcPr>
          <w:p w14:paraId="2C6342A5" w14:textId="77777777" w:rsidR="006B037A" w:rsidRPr="00CF7ED9" w:rsidRDefault="006B037A" w:rsidP="006B037A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90" w:type="dxa"/>
          </w:tcPr>
          <w:p w14:paraId="2BC0D6AE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0078CC" w14:textId="0BB76AC1" w:rsidR="006B037A" w:rsidRPr="00ED47A4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412,920</w:t>
            </w:r>
          </w:p>
        </w:tc>
        <w:tc>
          <w:tcPr>
            <w:tcW w:w="270" w:type="dxa"/>
          </w:tcPr>
          <w:p w14:paraId="6827278A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4B5AB" w14:textId="408FF2E2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723,734</w:t>
            </w:r>
          </w:p>
        </w:tc>
        <w:tc>
          <w:tcPr>
            <w:tcW w:w="270" w:type="dxa"/>
          </w:tcPr>
          <w:p w14:paraId="385A4779" w14:textId="77777777" w:rsidR="006B037A" w:rsidRPr="00CF7ED9" w:rsidRDefault="006B037A" w:rsidP="006B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4CB70" w14:textId="595BC6A9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B037A">
              <w:rPr>
                <w:rFonts w:asciiTheme="majorBidi" w:hAnsiTheme="majorBidi" w:cstheme="majorBidi"/>
                <w:sz w:val="30"/>
                <w:szCs w:val="30"/>
              </w:rPr>
              <w:t>746,56</w:t>
            </w:r>
            <w:r w:rsidR="004766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AD89C3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AE445" w14:textId="00CBD8A2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546,189</w:t>
            </w:r>
          </w:p>
        </w:tc>
      </w:tr>
      <w:tr w:rsidR="006B037A" w:rsidRPr="00CF7ED9" w14:paraId="5A748A9A" w14:textId="77777777" w:rsidTr="00520F59">
        <w:tc>
          <w:tcPr>
            <w:tcW w:w="2880" w:type="dxa"/>
          </w:tcPr>
          <w:p w14:paraId="101DB7FF" w14:textId="3CD130A9" w:rsidR="006B037A" w:rsidRPr="00CF7ED9" w:rsidRDefault="006B037A" w:rsidP="006B037A">
            <w:pPr>
              <w:spacing w:line="380" w:lineRule="exact"/>
              <w:ind w:left="207" w:hanging="22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1FAD5B95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86DF4" w14:textId="1CBEC911" w:rsidR="006B037A" w:rsidRPr="00ED47A4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13,505</w:t>
            </w:r>
          </w:p>
        </w:tc>
        <w:tc>
          <w:tcPr>
            <w:tcW w:w="270" w:type="dxa"/>
          </w:tcPr>
          <w:p w14:paraId="2D0F0BF3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A28BE" w14:textId="6A68ADBC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21,970</w:t>
            </w:r>
          </w:p>
        </w:tc>
        <w:tc>
          <w:tcPr>
            <w:tcW w:w="270" w:type="dxa"/>
          </w:tcPr>
          <w:p w14:paraId="7909D517" w14:textId="77777777" w:rsidR="006B037A" w:rsidRPr="00CF7ED9" w:rsidRDefault="006B037A" w:rsidP="006B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0CBEB" w14:textId="3D54B944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B037A">
              <w:rPr>
                <w:rFonts w:asciiTheme="majorBidi" w:hAnsiTheme="majorBidi" w:cstheme="majorBidi"/>
                <w:sz w:val="30"/>
                <w:szCs w:val="30"/>
              </w:rPr>
              <w:t>23,362</w:t>
            </w:r>
          </w:p>
        </w:tc>
        <w:tc>
          <w:tcPr>
            <w:tcW w:w="270" w:type="dxa"/>
          </w:tcPr>
          <w:p w14:paraId="15DBB3E4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0EA2D" w14:textId="339CD813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21,970</w:t>
            </w:r>
          </w:p>
        </w:tc>
      </w:tr>
      <w:tr w:rsidR="006B037A" w:rsidRPr="00CF7ED9" w14:paraId="6613FB3A" w14:textId="77777777" w:rsidTr="00520F59">
        <w:tc>
          <w:tcPr>
            <w:tcW w:w="2880" w:type="dxa"/>
          </w:tcPr>
          <w:p w14:paraId="43F61002" w14:textId="0DBFDB10" w:rsidR="006B037A" w:rsidRPr="00520F59" w:rsidRDefault="006B037A" w:rsidP="006B037A">
            <w:pPr>
              <w:spacing w:line="380" w:lineRule="exact"/>
              <w:ind w:left="207" w:hanging="220"/>
              <w:rPr>
                <w:rFonts w:asciiTheme="majorBidi" w:hAnsiTheme="majorBidi" w:cstheme="majorBidi"/>
                <w:b/>
                <w:spacing w:val="-10"/>
                <w:sz w:val="30"/>
                <w:szCs w:val="30"/>
                <w:cs/>
              </w:rPr>
            </w:pPr>
            <w:r w:rsidRPr="00520F59">
              <w:rPr>
                <w:rFonts w:asciiTheme="majorBidi" w:hAnsiTheme="majorBidi" w:cstheme="majorBidi"/>
                <w:b/>
                <w:spacing w:val="-10"/>
                <w:sz w:val="30"/>
                <w:szCs w:val="30"/>
                <w:cs/>
              </w:rPr>
              <w:t>โครงการผลประโยชน์ท</w:t>
            </w:r>
            <w:r w:rsidRPr="00520F59">
              <w:rPr>
                <w:rFonts w:asciiTheme="majorBidi" w:hAnsiTheme="majorBidi" w:cstheme="majorBidi" w:hint="cs"/>
                <w:b/>
                <w:spacing w:val="-10"/>
                <w:sz w:val="30"/>
                <w:szCs w:val="30"/>
                <w:cs/>
              </w:rPr>
              <w:t>ี่</w:t>
            </w:r>
            <w:r w:rsidRPr="00520F59">
              <w:rPr>
                <w:rFonts w:asciiTheme="majorBidi" w:hAnsiTheme="majorBidi" w:cstheme="majorBidi"/>
                <w:b/>
                <w:spacing w:val="-10"/>
                <w:sz w:val="30"/>
                <w:szCs w:val="30"/>
                <w:cs/>
              </w:rPr>
              <w:t>กำหนดไว้</w:t>
            </w:r>
          </w:p>
        </w:tc>
        <w:tc>
          <w:tcPr>
            <w:tcW w:w="990" w:type="dxa"/>
          </w:tcPr>
          <w:p w14:paraId="6AA324EF" w14:textId="0368B84C" w:rsidR="006B037A" w:rsidRPr="00C5642F" w:rsidRDefault="00E03997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80" w:lineRule="exact"/>
              <w:ind w:left="-109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51D1034D" w14:textId="5931D816" w:rsidR="006B037A" w:rsidRPr="00ED47A4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8,906</w:t>
            </w:r>
          </w:p>
        </w:tc>
        <w:tc>
          <w:tcPr>
            <w:tcW w:w="270" w:type="dxa"/>
            <w:vAlign w:val="bottom"/>
          </w:tcPr>
          <w:p w14:paraId="5A78945C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08322" w14:textId="1B26A59A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36,631</w:t>
            </w:r>
          </w:p>
        </w:tc>
        <w:tc>
          <w:tcPr>
            <w:tcW w:w="270" w:type="dxa"/>
            <w:vAlign w:val="bottom"/>
          </w:tcPr>
          <w:p w14:paraId="661396E7" w14:textId="77777777" w:rsidR="006B037A" w:rsidRPr="00CF7ED9" w:rsidRDefault="006B037A" w:rsidP="006B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0F6CF" w14:textId="76543F2A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B037A">
              <w:rPr>
                <w:rFonts w:asciiTheme="majorBidi" w:hAnsiTheme="majorBidi" w:cstheme="majorBidi"/>
                <w:sz w:val="30"/>
                <w:szCs w:val="30"/>
              </w:rPr>
              <w:t>11,640</w:t>
            </w:r>
          </w:p>
        </w:tc>
        <w:tc>
          <w:tcPr>
            <w:tcW w:w="270" w:type="dxa"/>
            <w:vAlign w:val="bottom"/>
          </w:tcPr>
          <w:p w14:paraId="0C592357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D86AA" w14:textId="2D2B9DBA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30,687</w:t>
            </w:r>
          </w:p>
        </w:tc>
      </w:tr>
      <w:tr w:rsidR="006B037A" w:rsidRPr="00CF7ED9" w14:paraId="542E0FF9" w14:textId="77777777" w:rsidTr="00520F59">
        <w:tc>
          <w:tcPr>
            <w:tcW w:w="2880" w:type="dxa"/>
          </w:tcPr>
          <w:p w14:paraId="2799C740" w14:textId="77777777" w:rsidR="006B037A" w:rsidRPr="00CF7ED9" w:rsidRDefault="006B037A" w:rsidP="006B037A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0" w:type="dxa"/>
          </w:tcPr>
          <w:p w14:paraId="4152FC89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D9A4C" w14:textId="414D29E6" w:rsidR="006B037A" w:rsidRPr="00ED47A4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70" w:type="dxa"/>
          </w:tcPr>
          <w:p w14:paraId="5A952A5A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6A93F" w14:textId="383D7FBD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6,180</w:t>
            </w:r>
          </w:p>
        </w:tc>
        <w:tc>
          <w:tcPr>
            <w:tcW w:w="270" w:type="dxa"/>
          </w:tcPr>
          <w:p w14:paraId="74179499" w14:textId="77777777" w:rsidR="006B037A" w:rsidRPr="00CF7ED9" w:rsidRDefault="006B037A" w:rsidP="006B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CB30F" w14:textId="190829D1" w:rsidR="006B037A" w:rsidRPr="00F7446E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</w:tcPr>
          <w:p w14:paraId="475E1B7E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190D6" w14:textId="25F8152A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2,197</w:t>
            </w:r>
          </w:p>
        </w:tc>
      </w:tr>
      <w:tr w:rsidR="006B037A" w:rsidRPr="00CF7ED9" w14:paraId="5C8E22DE" w14:textId="77777777" w:rsidTr="00520F59">
        <w:tc>
          <w:tcPr>
            <w:tcW w:w="2880" w:type="dxa"/>
          </w:tcPr>
          <w:p w14:paraId="0627A013" w14:textId="77777777" w:rsidR="006B037A" w:rsidRPr="00CF7ED9" w:rsidRDefault="006B037A" w:rsidP="006B037A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7D2BE7D9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34A7E2" w14:textId="409934B0" w:rsidR="006B037A" w:rsidRPr="00ED47A4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39,348</w:t>
            </w:r>
          </w:p>
        </w:tc>
        <w:tc>
          <w:tcPr>
            <w:tcW w:w="270" w:type="dxa"/>
            <w:vAlign w:val="bottom"/>
          </w:tcPr>
          <w:p w14:paraId="34195EAC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1B098" w14:textId="40E06666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75,198</w:t>
            </w:r>
          </w:p>
        </w:tc>
        <w:tc>
          <w:tcPr>
            <w:tcW w:w="270" w:type="dxa"/>
            <w:vAlign w:val="bottom"/>
          </w:tcPr>
          <w:p w14:paraId="74F09553" w14:textId="77777777" w:rsidR="006B037A" w:rsidRPr="00CF7ED9" w:rsidRDefault="006B037A" w:rsidP="006B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D96C0" w14:textId="0B665832" w:rsidR="006B037A" w:rsidRPr="00F7446E" w:rsidRDefault="00935DCC" w:rsidP="00935D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80,068</w:t>
            </w:r>
          </w:p>
        </w:tc>
        <w:tc>
          <w:tcPr>
            <w:tcW w:w="270" w:type="dxa"/>
            <w:vAlign w:val="bottom"/>
          </w:tcPr>
          <w:p w14:paraId="54AD187E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18453" w14:textId="012A2E31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90,149</w:t>
            </w:r>
          </w:p>
        </w:tc>
      </w:tr>
      <w:tr w:rsidR="006B037A" w:rsidRPr="00CF7ED9" w14:paraId="55FC459A" w14:textId="77777777" w:rsidTr="00520F59">
        <w:tc>
          <w:tcPr>
            <w:tcW w:w="2880" w:type="dxa"/>
          </w:tcPr>
          <w:p w14:paraId="53DC79C3" w14:textId="77777777" w:rsidR="006B037A" w:rsidRPr="00CF7ED9" w:rsidRDefault="006B037A" w:rsidP="006B037A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6DA351F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3802E2" w14:textId="52D6AD43" w:rsidR="006B037A" w:rsidRPr="00ED47A4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476,479</w:t>
            </w:r>
          </w:p>
        </w:tc>
        <w:tc>
          <w:tcPr>
            <w:tcW w:w="270" w:type="dxa"/>
          </w:tcPr>
          <w:p w14:paraId="1BD3782A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B5917E" w14:textId="4BFC7A32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863,713</w:t>
            </w:r>
          </w:p>
        </w:tc>
        <w:tc>
          <w:tcPr>
            <w:tcW w:w="270" w:type="dxa"/>
            <w:vAlign w:val="bottom"/>
          </w:tcPr>
          <w:p w14:paraId="429B4506" w14:textId="77777777" w:rsidR="006B037A" w:rsidRPr="00CF7ED9" w:rsidRDefault="006B037A" w:rsidP="006B03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3BE23" w14:textId="29332A38" w:rsidR="006B037A" w:rsidRPr="00F7446E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935DCC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5DCC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5F921F14" w14:textId="77777777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BF1E5B" w14:textId="669D1559" w:rsidR="006B037A" w:rsidRPr="00CF7ED9" w:rsidRDefault="006B037A" w:rsidP="006B03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691,192</w:t>
            </w:r>
          </w:p>
        </w:tc>
      </w:tr>
    </w:tbl>
    <w:p w14:paraId="11E6AC48" w14:textId="77777777" w:rsidR="0086564A" w:rsidRDefault="0086564A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1B5A21CA" w14:textId="01FE3FEA" w:rsidR="002D4841" w:rsidRPr="00CF7ED9" w:rsidRDefault="002D4841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โครงการสมทบเงินที่กำหนดไว้</w:t>
      </w:r>
    </w:p>
    <w:p w14:paraId="6BCF00DF" w14:textId="77777777" w:rsidR="002D4841" w:rsidRPr="00F979A4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50D0" w14:textId="3F02CDE2" w:rsidR="00884EED" w:rsidRDefault="00C5642F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1EE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</w:t>
      </w:r>
      <w:r w:rsidR="00DF45AF">
        <w:rPr>
          <w:rFonts w:asciiTheme="majorBidi" w:hAnsiTheme="majorBidi" w:cstheme="majorBidi" w:hint="cs"/>
          <w:sz w:val="30"/>
          <w:szCs w:val="30"/>
          <w:cs/>
        </w:rPr>
        <w:t xml:space="preserve">อัตราร้อยละ </w:t>
      </w:r>
      <w:r w:rsidR="00DF45AF">
        <w:rPr>
          <w:rFonts w:asciiTheme="majorBidi" w:hAnsiTheme="majorBidi" w:cstheme="majorBidi"/>
          <w:sz w:val="30"/>
          <w:szCs w:val="30"/>
        </w:rPr>
        <w:t xml:space="preserve">3 </w:t>
      </w:r>
      <w:r w:rsidR="00DF45AF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15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</w:t>
      </w:r>
      <w:r w:rsidR="001D1EEC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บริษัทจ่ายสมทบในอัตราร้อยละ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3</w:t>
      </w:r>
      <w:r w:rsidR="001D1E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45AF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10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4D5BEA" w14:textId="20B3293E" w:rsidR="0086564A" w:rsidRDefault="0086564A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73CCFCA" w14:textId="77777777" w:rsidR="00F767BB" w:rsidRPr="00CF7ED9" w:rsidRDefault="00F767BB" w:rsidP="00E8525F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ค่าใช้จ่ายอื่น</w:t>
      </w:r>
    </w:p>
    <w:p w14:paraId="52FC4CAD" w14:textId="77777777" w:rsidR="00F767BB" w:rsidRPr="00680C78" w:rsidRDefault="00F767BB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58"/>
        <w:gridCol w:w="243"/>
        <w:gridCol w:w="1197"/>
        <w:gridCol w:w="243"/>
        <w:gridCol w:w="1196"/>
        <w:gridCol w:w="236"/>
        <w:gridCol w:w="1207"/>
      </w:tblGrid>
      <w:tr w:rsidR="00F767BB" w:rsidRPr="00CF7ED9" w14:paraId="6B8498B2" w14:textId="77777777" w:rsidTr="00B637D7">
        <w:trPr>
          <w:trHeight w:val="70"/>
        </w:trPr>
        <w:tc>
          <w:tcPr>
            <w:tcW w:w="3690" w:type="dxa"/>
            <w:vAlign w:val="bottom"/>
          </w:tcPr>
          <w:p w14:paraId="34166FF3" w14:textId="77777777" w:rsidR="00F767BB" w:rsidRPr="00CF7ED9" w:rsidRDefault="00F767BB" w:rsidP="007D16B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BD194B8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2432FB6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</w:tcPr>
          <w:p w14:paraId="368A1CEE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675A1" w:rsidRPr="00CF7ED9" w14:paraId="06726782" w14:textId="77777777" w:rsidTr="00A4347E">
        <w:trPr>
          <w:trHeight w:val="70"/>
        </w:trPr>
        <w:tc>
          <w:tcPr>
            <w:tcW w:w="3690" w:type="dxa"/>
            <w:vAlign w:val="bottom"/>
          </w:tcPr>
          <w:p w14:paraId="58E2D462" w14:textId="77777777" w:rsidR="006675A1" w:rsidRPr="00B5297A" w:rsidRDefault="006675A1" w:rsidP="006675A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10FA86DA" w14:textId="346C3795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110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43" w:type="dxa"/>
          </w:tcPr>
          <w:p w14:paraId="7614051A" w14:textId="77777777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</w:tcPr>
          <w:p w14:paraId="3DFEB233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F071E2D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F1D8CDE" w14:textId="77777777" w:rsidR="006675A1" w:rsidRPr="00EE0462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2BB22FD7" w14:textId="77777777" w:rsidR="006675A1" w:rsidRPr="00EE0462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323166E" w14:textId="4FD3BD18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74202C9C" w14:textId="77777777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</w:tcPr>
          <w:p w14:paraId="27E54274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133286B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2A26743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F8F45B8" w14:textId="64D2C2FB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767BB" w:rsidRPr="00CF7ED9" w14:paraId="50E7C257" w14:textId="77777777" w:rsidTr="00B637D7">
        <w:trPr>
          <w:trHeight w:val="70"/>
        </w:trPr>
        <w:tc>
          <w:tcPr>
            <w:tcW w:w="3690" w:type="dxa"/>
            <w:vAlign w:val="bottom"/>
          </w:tcPr>
          <w:p w14:paraId="6DF99A86" w14:textId="77777777" w:rsidR="00F767BB" w:rsidRPr="00B5297A" w:rsidRDefault="00F767BB" w:rsidP="007D16B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BA9FEA4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</w:tcPr>
          <w:p w14:paraId="639AAC13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</w:tcPr>
          <w:p w14:paraId="3FC82E38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7DA1E199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</w:tcPr>
          <w:p w14:paraId="4658A0D2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511E640A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7" w:type="dxa"/>
          </w:tcPr>
          <w:p w14:paraId="15F0C5FA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767BB" w:rsidRPr="00CF7ED9" w14:paraId="1AB0B726" w14:textId="77777777" w:rsidTr="00B637D7">
        <w:tc>
          <w:tcPr>
            <w:tcW w:w="3690" w:type="dxa"/>
          </w:tcPr>
          <w:p w14:paraId="6617581F" w14:textId="77777777" w:rsidR="00F767BB" w:rsidRPr="00CF7ED9" w:rsidRDefault="00F767BB" w:rsidP="007D16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289C9945" w14:textId="77777777" w:rsidR="00F767BB" w:rsidRPr="00CF7ED9" w:rsidRDefault="00F767BB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BBE" w:rsidRPr="00CF7ED9" w14:paraId="2AC45D74" w14:textId="77777777" w:rsidTr="00B637D7">
        <w:tc>
          <w:tcPr>
            <w:tcW w:w="3690" w:type="dxa"/>
          </w:tcPr>
          <w:p w14:paraId="086EE06F" w14:textId="5E67A6E8" w:rsidR="008C7BBE" w:rsidRPr="00CF7ED9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8" w:type="dxa"/>
          </w:tcPr>
          <w:p w14:paraId="20A4BB92" w14:textId="4A7ED9D9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53,19</w:t>
            </w:r>
            <w:r w:rsidR="00E0399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6ABCA12F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807D69" w14:textId="7B1B5315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73,441</w:t>
            </w:r>
          </w:p>
        </w:tc>
        <w:tc>
          <w:tcPr>
            <w:tcW w:w="243" w:type="dxa"/>
          </w:tcPr>
          <w:p w14:paraId="19581038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272FD79" w14:textId="7E561443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93,4</w:t>
            </w:r>
            <w:r w:rsidR="00FB0C60" w:rsidRPr="00F7446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0918" w:rsidRPr="00F744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072EF95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45E252A" w14:textId="25E3B242" w:rsidR="008C7BB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29,373</w:t>
            </w:r>
          </w:p>
        </w:tc>
      </w:tr>
      <w:tr w:rsidR="008C7BBE" w:rsidRPr="00CF7ED9" w14:paraId="6131C7FB" w14:textId="77777777" w:rsidTr="00B637D7">
        <w:tc>
          <w:tcPr>
            <w:tcW w:w="3690" w:type="dxa"/>
          </w:tcPr>
          <w:p w14:paraId="585AD3B1" w14:textId="46BD12A6" w:rsidR="008C7BBE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ค่าธรรมเนียมการบริการและจัดเก็บข้อมูล</w:t>
            </w:r>
          </w:p>
        </w:tc>
        <w:tc>
          <w:tcPr>
            <w:tcW w:w="1258" w:type="dxa"/>
          </w:tcPr>
          <w:p w14:paraId="2F781FDE" w14:textId="0298670A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40,606</w:t>
            </w:r>
          </w:p>
        </w:tc>
        <w:tc>
          <w:tcPr>
            <w:tcW w:w="243" w:type="dxa"/>
          </w:tcPr>
          <w:p w14:paraId="2E6B5713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6F83C0E" w14:textId="3558608F" w:rsidR="008C7BB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109,482</w:t>
            </w:r>
          </w:p>
        </w:tc>
        <w:tc>
          <w:tcPr>
            <w:tcW w:w="243" w:type="dxa"/>
          </w:tcPr>
          <w:p w14:paraId="5C24E237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E073EDC" w14:textId="78C93F31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64,803</w:t>
            </w:r>
          </w:p>
        </w:tc>
        <w:tc>
          <w:tcPr>
            <w:tcW w:w="236" w:type="dxa"/>
          </w:tcPr>
          <w:p w14:paraId="47034075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2CCADBB" w14:textId="168856B8" w:rsidR="008C7BB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91,586</w:t>
            </w:r>
          </w:p>
        </w:tc>
      </w:tr>
      <w:tr w:rsidR="008C7BBE" w:rsidRPr="00CF7ED9" w14:paraId="06EA67C8" w14:textId="77777777" w:rsidTr="00B637D7">
        <w:tc>
          <w:tcPr>
            <w:tcW w:w="3690" w:type="dxa"/>
          </w:tcPr>
          <w:p w14:paraId="3DAB89BC" w14:textId="7572EDD0" w:rsidR="008C7BBE" w:rsidRPr="00CF7ED9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บริการเพื่อสนับสนุนธุรกิจ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258" w:type="dxa"/>
          </w:tcPr>
          <w:p w14:paraId="78CFD553" w14:textId="03E99A88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31,763</w:t>
            </w:r>
          </w:p>
        </w:tc>
        <w:tc>
          <w:tcPr>
            <w:tcW w:w="243" w:type="dxa"/>
          </w:tcPr>
          <w:p w14:paraId="5837BDCC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7923A2" w14:textId="1F5E1D52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63,468</w:t>
            </w:r>
          </w:p>
        </w:tc>
        <w:tc>
          <w:tcPr>
            <w:tcW w:w="243" w:type="dxa"/>
          </w:tcPr>
          <w:p w14:paraId="5B58E69A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C937962" w14:textId="61CE34F8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69,7</w:t>
            </w:r>
            <w:r w:rsidR="009F050D" w:rsidRPr="00F7446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40A4A3D5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72DE658" w14:textId="3FB7E29C" w:rsidR="008C7BBE" w:rsidRDefault="008C7BBE" w:rsidP="00E039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59,576</w:t>
            </w:r>
          </w:p>
        </w:tc>
      </w:tr>
      <w:tr w:rsidR="008C7BBE" w:rsidRPr="00CF7ED9" w14:paraId="0B09D863" w14:textId="77777777" w:rsidTr="00C91502">
        <w:tc>
          <w:tcPr>
            <w:tcW w:w="3690" w:type="dxa"/>
          </w:tcPr>
          <w:p w14:paraId="278133E5" w14:textId="77777777" w:rsidR="008C7BBE" w:rsidRPr="00C756E4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</w:rPr>
            </w:pP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ค่าบริการและค่าบำรุงรักษา </w:t>
            </w:r>
          </w:p>
          <w:p w14:paraId="699C24C4" w14:textId="0157FE7A" w:rsidR="008C7BBE" w:rsidRPr="00CF7ED9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4" w:right="-27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756E4">
              <w:rPr>
                <w:rFonts w:ascii="Angsana New" w:hAnsi="Angsana New"/>
                <w:sz w:val="30"/>
                <w:szCs w:val="30"/>
              </w:rPr>
              <w:t>2562: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ค่าเช่าและค่าบำรุงรักษา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8" w:type="dxa"/>
            <w:vAlign w:val="bottom"/>
          </w:tcPr>
          <w:p w14:paraId="263B6D7D" w14:textId="04EE3DFF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26,990</w:t>
            </w:r>
          </w:p>
        </w:tc>
        <w:tc>
          <w:tcPr>
            <w:tcW w:w="243" w:type="dxa"/>
            <w:vAlign w:val="bottom"/>
          </w:tcPr>
          <w:p w14:paraId="50E418AB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993442B" w14:textId="4845755C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83,933</w:t>
            </w:r>
          </w:p>
        </w:tc>
        <w:tc>
          <w:tcPr>
            <w:tcW w:w="243" w:type="dxa"/>
            <w:vAlign w:val="bottom"/>
          </w:tcPr>
          <w:p w14:paraId="01AAFC9E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50E9F86" w14:textId="77777777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A9E875" w14:textId="16F94D13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53,768</w:t>
            </w:r>
          </w:p>
        </w:tc>
        <w:tc>
          <w:tcPr>
            <w:tcW w:w="236" w:type="dxa"/>
            <w:vAlign w:val="bottom"/>
          </w:tcPr>
          <w:p w14:paraId="6C4786AD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F069835" w14:textId="7DD7E03C" w:rsidR="008C7BB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72,872</w:t>
            </w:r>
          </w:p>
        </w:tc>
      </w:tr>
      <w:tr w:rsidR="008C7BBE" w:rsidRPr="00CF7ED9" w14:paraId="65462118" w14:textId="77777777" w:rsidTr="00B637D7">
        <w:tc>
          <w:tcPr>
            <w:tcW w:w="3690" w:type="dxa"/>
          </w:tcPr>
          <w:p w14:paraId="76EF8959" w14:textId="26EF0A4B" w:rsidR="008C7BBE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58" w:type="dxa"/>
          </w:tcPr>
          <w:p w14:paraId="5E7502BB" w14:textId="1DB7A7D4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7,869</w:t>
            </w:r>
          </w:p>
        </w:tc>
        <w:tc>
          <w:tcPr>
            <w:tcW w:w="243" w:type="dxa"/>
          </w:tcPr>
          <w:p w14:paraId="49F6B33F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4766A2" w14:textId="74978FE9" w:rsidR="008C7BB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9,794</w:t>
            </w:r>
          </w:p>
        </w:tc>
        <w:tc>
          <w:tcPr>
            <w:tcW w:w="243" w:type="dxa"/>
          </w:tcPr>
          <w:p w14:paraId="06391A2A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7AD7168" w14:textId="40776513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18,954</w:t>
            </w:r>
          </w:p>
        </w:tc>
        <w:tc>
          <w:tcPr>
            <w:tcW w:w="236" w:type="dxa"/>
          </w:tcPr>
          <w:p w14:paraId="33E48CCE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1FA957F" w14:textId="07AC470B" w:rsidR="008C7BB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8,853</w:t>
            </w:r>
          </w:p>
        </w:tc>
      </w:tr>
      <w:tr w:rsidR="008C7BBE" w:rsidRPr="00CF7ED9" w14:paraId="111E67AB" w14:textId="77777777" w:rsidTr="00B637D7">
        <w:tc>
          <w:tcPr>
            <w:tcW w:w="3690" w:type="dxa"/>
          </w:tcPr>
          <w:p w14:paraId="1DE67A62" w14:textId="5D510D84" w:rsidR="008C7BBE" w:rsidRPr="00CF7ED9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258" w:type="dxa"/>
          </w:tcPr>
          <w:p w14:paraId="2DF1D659" w14:textId="37D95CC5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6,123</w:t>
            </w:r>
          </w:p>
        </w:tc>
        <w:tc>
          <w:tcPr>
            <w:tcW w:w="243" w:type="dxa"/>
          </w:tcPr>
          <w:p w14:paraId="31B8D885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572509" w14:textId="233F33FF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15,279</w:t>
            </w:r>
          </w:p>
        </w:tc>
        <w:tc>
          <w:tcPr>
            <w:tcW w:w="243" w:type="dxa"/>
          </w:tcPr>
          <w:p w14:paraId="79347F04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DF9B7DC" w14:textId="3F6D6996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8,350</w:t>
            </w:r>
          </w:p>
        </w:tc>
        <w:tc>
          <w:tcPr>
            <w:tcW w:w="236" w:type="dxa"/>
          </w:tcPr>
          <w:p w14:paraId="200F530F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06F21BBA" w14:textId="4C019CDF" w:rsidR="008C7BBE" w:rsidRPr="002850BA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14,970</w:t>
            </w:r>
          </w:p>
        </w:tc>
      </w:tr>
      <w:tr w:rsidR="00CA6A19" w:rsidRPr="00CF7ED9" w14:paraId="01143C32" w14:textId="77777777" w:rsidTr="00B637D7">
        <w:tc>
          <w:tcPr>
            <w:tcW w:w="3690" w:type="dxa"/>
          </w:tcPr>
          <w:p w14:paraId="567BCE55" w14:textId="3D18EEE0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</w:t>
            </w:r>
            <w:r w:rsidR="00E03997"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การวิจัย</w:t>
            </w:r>
          </w:p>
        </w:tc>
        <w:tc>
          <w:tcPr>
            <w:tcW w:w="1258" w:type="dxa"/>
          </w:tcPr>
          <w:p w14:paraId="66A76A18" w14:textId="7F8773FE" w:rsidR="00CA6A19" w:rsidRPr="00ED47A4" w:rsidRDefault="00CE120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4,689</w:t>
            </w:r>
          </w:p>
        </w:tc>
        <w:tc>
          <w:tcPr>
            <w:tcW w:w="243" w:type="dxa"/>
          </w:tcPr>
          <w:p w14:paraId="3F9E050B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34472C" w14:textId="5DF48967" w:rsidR="00CA6A19" w:rsidRPr="00CF7ED9" w:rsidRDefault="002C7F43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18,539</w:t>
            </w:r>
          </w:p>
        </w:tc>
        <w:tc>
          <w:tcPr>
            <w:tcW w:w="243" w:type="dxa"/>
          </w:tcPr>
          <w:p w14:paraId="6C9B2418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16C4A701" w14:textId="3F872762" w:rsidR="00CA6A19" w:rsidRPr="00F7446E" w:rsidRDefault="008C7BBE" w:rsidP="009F05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4795A0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0243E0D0" w14:textId="094827BC" w:rsidR="00CA6A19" w:rsidRPr="002850BA" w:rsidRDefault="002C7F43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7BBE" w:rsidRPr="00CF7ED9" w14:paraId="1A45ED76" w14:textId="77777777" w:rsidTr="00B637D7">
        <w:tc>
          <w:tcPr>
            <w:tcW w:w="3690" w:type="dxa"/>
          </w:tcPr>
          <w:p w14:paraId="0055F93A" w14:textId="28F0FD07" w:rsidR="008C7BBE" w:rsidRPr="00CF7ED9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58" w:type="dxa"/>
          </w:tcPr>
          <w:p w14:paraId="7D46CCE0" w14:textId="13ACB152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4,450</w:t>
            </w:r>
          </w:p>
        </w:tc>
        <w:tc>
          <w:tcPr>
            <w:tcW w:w="243" w:type="dxa"/>
          </w:tcPr>
          <w:p w14:paraId="202E9DE7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76C5E71" w14:textId="7A367C4B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8,057</w:t>
            </w:r>
          </w:p>
        </w:tc>
        <w:tc>
          <w:tcPr>
            <w:tcW w:w="243" w:type="dxa"/>
          </w:tcPr>
          <w:p w14:paraId="536FDF61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5D96D46" w14:textId="2A3705A3" w:rsidR="008C7BBE" w:rsidRPr="00F7446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8,840</w:t>
            </w:r>
          </w:p>
        </w:tc>
        <w:tc>
          <w:tcPr>
            <w:tcW w:w="236" w:type="dxa"/>
          </w:tcPr>
          <w:p w14:paraId="0141D287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55362C14" w14:textId="49685033" w:rsidR="008C7BBE" w:rsidRPr="002850BA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7,930</w:t>
            </w:r>
          </w:p>
        </w:tc>
      </w:tr>
      <w:tr w:rsidR="008C7BBE" w:rsidRPr="00CF7ED9" w14:paraId="0DB85870" w14:textId="77777777" w:rsidTr="00A47682">
        <w:tc>
          <w:tcPr>
            <w:tcW w:w="3690" w:type="dxa"/>
          </w:tcPr>
          <w:p w14:paraId="07B37FEB" w14:textId="0090CCFD" w:rsidR="008C7BBE" w:rsidRPr="00CF7ED9" w:rsidRDefault="008C7BBE" w:rsidP="008C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258" w:type="dxa"/>
          </w:tcPr>
          <w:p w14:paraId="0C3F08C1" w14:textId="3EEDF7DA" w:rsidR="008C7BBE" w:rsidRPr="00ED47A4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4,192</w:t>
            </w:r>
          </w:p>
        </w:tc>
        <w:tc>
          <w:tcPr>
            <w:tcW w:w="243" w:type="dxa"/>
          </w:tcPr>
          <w:p w14:paraId="693F984C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C280B0" w14:textId="18A67A2F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35,654</w:t>
            </w:r>
          </w:p>
        </w:tc>
        <w:tc>
          <w:tcPr>
            <w:tcW w:w="243" w:type="dxa"/>
          </w:tcPr>
          <w:p w14:paraId="0BCFBB0E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B47B6C4" w14:textId="3CB969E3" w:rsidR="008C7BBE" w:rsidRPr="00F7446E" w:rsidRDefault="009F050D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10,764</w:t>
            </w:r>
          </w:p>
        </w:tc>
        <w:tc>
          <w:tcPr>
            <w:tcW w:w="236" w:type="dxa"/>
          </w:tcPr>
          <w:p w14:paraId="493B5D43" w14:textId="77777777" w:rsidR="008C7BBE" w:rsidRPr="00CF7ED9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575A7F0" w14:textId="431E5ED1" w:rsidR="008C7BBE" w:rsidRDefault="008C7BBE" w:rsidP="008C7BB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23,202</w:t>
            </w:r>
          </w:p>
        </w:tc>
      </w:tr>
      <w:tr w:rsidR="00A47682" w:rsidRPr="00CF7ED9" w14:paraId="150E24E0" w14:textId="77777777" w:rsidTr="00A47682">
        <w:tc>
          <w:tcPr>
            <w:tcW w:w="3690" w:type="dxa"/>
          </w:tcPr>
          <w:p w14:paraId="7B0062C6" w14:textId="69152FA2" w:rsidR="00A47682" w:rsidRPr="003368DE" w:rsidRDefault="00A47682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1258" w:type="dxa"/>
          </w:tcPr>
          <w:p w14:paraId="58DA4BC1" w14:textId="068CBB3F" w:rsidR="00A47682" w:rsidRPr="00ED47A4" w:rsidRDefault="00CE120A" w:rsidP="00D141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990567" w14:textId="77777777" w:rsidR="00A47682" w:rsidRPr="00CF7ED9" w:rsidRDefault="00A47682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E71158A" w14:textId="73166CF6" w:rsidR="00A47682" w:rsidRDefault="00A47682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9,005</w:t>
            </w:r>
          </w:p>
        </w:tc>
        <w:tc>
          <w:tcPr>
            <w:tcW w:w="243" w:type="dxa"/>
          </w:tcPr>
          <w:p w14:paraId="23540FCC" w14:textId="77777777" w:rsidR="00A47682" w:rsidRPr="00CF7ED9" w:rsidRDefault="00A47682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AEED594" w14:textId="7F04C2E2" w:rsidR="00A47682" w:rsidRPr="00F7446E" w:rsidRDefault="008C7BBE" w:rsidP="009F05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84921D" w14:textId="77777777" w:rsidR="00A47682" w:rsidRPr="00CF7ED9" w:rsidRDefault="00A47682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3E64C68" w14:textId="3E5EFEAC" w:rsidR="00A47682" w:rsidRDefault="00A47682" w:rsidP="00A476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6A19" w:rsidRPr="00CF7ED9" w14:paraId="253903E4" w14:textId="77777777" w:rsidTr="00A47682">
        <w:tc>
          <w:tcPr>
            <w:tcW w:w="3690" w:type="dxa"/>
          </w:tcPr>
          <w:p w14:paraId="20AADA28" w14:textId="77777777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368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8001E7" w14:textId="4FADF42F" w:rsidR="00CA6A19" w:rsidRPr="00ED47A4" w:rsidRDefault="00CE120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8,35</w:t>
            </w:r>
            <w:r w:rsidR="00E039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2AD5DECD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9D116D1" w14:textId="2DD5E424" w:rsidR="00CA6A19" w:rsidRPr="00ED47A4" w:rsidRDefault="00A47682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31,758</w:t>
            </w:r>
          </w:p>
        </w:tc>
        <w:tc>
          <w:tcPr>
            <w:tcW w:w="243" w:type="dxa"/>
          </w:tcPr>
          <w:p w14:paraId="1565408C" w14:textId="77777777" w:rsidR="00CA6A19" w:rsidRPr="00ED47A4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869EE8F" w14:textId="09EB49F0" w:rsidR="00CA6A19" w:rsidRPr="00F7446E" w:rsidRDefault="009F050D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16,95</w:t>
            </w:r>
            <w:r w:rsidR="00C70918" w:rsidRPr="00F7446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2F1CA87" w14:textId="77777777" w:rsidR="00CA6A19" w:rsidRPr="00ED47A4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0F36A12" w14:textId="5A432090" w:rsidR="00CA6A19" w:rsidRPr="00ED47A4" w:rsidRDefault="00A47682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17,027</w:t>
            </w:r>
          </w:p>
        </w:tc>
      </w:tr>
      <w:tr w:rsidR="00CA6A19" w:rsidRPr="00CF7ED9" w14:paraId="1E7546BD" w14:textId="77777777" w:rsidTr="00B637D7">
        <w:tc>
          <w:tcPr>
            <w:tcW w:w="3690" w:type="dxa"/>
          </w:tcPr>
          <w:p w14:paraId="17570305" w14:textId="4359862B" w:rsidR="00CA6A19" w:rsidRPr="00B01C23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1C2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01B8B58" w14:textId="68FAC8E9" w:rsidR="00CA6A19" w:rsidRPr="00ED47A4" w:rsidRDefault="00CE120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188,233</w:t>
            </w:r>
          </w:p>
        </w:tc>
        <w:tc>
          <w:tcPr>
            <w:tcW w:w="243" w:type="dxa"/>
          </w:tcPr>
          <w:p w14:paraId="3BBD6F1C" w14:textId="77777777" w:rsidR="00CA6A19" w:rsidRPr="00EA520E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5C4B3B" w14:textId="026F24E3" w:rsidR="00CA6A19" w:rsidRPr="00EA520E" w:rsidRDefault="002C7F43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458,410</w:t>
            </w:r>
          </w:p>
        </w:tc>
        <w:tc>
          <w:tcPr>
            <w:tcW w:w="243" w:type="dxa"/>
            <w:vAlign w:val="bottom"/>
          </w:tcPr>
          <w:p w14:paraId="08BEF84B" w14:textId="77777777" w:rsidR="00CA6A19" w:rsidRPr="00EA520E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148116A" w14:textId="1EA9A13D" w:rsidR="00CA6A19" w:rsidRPr="00F7446E" w:rsidRDefault="009F050D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345,618</w:t>
            </w:r>
          </w:p>
        </w:tc>
        <w:tc>
          <w:tcPr>
            <w:tcW w:w="236" w:type="dxa"/>
          </w:tcPr>
          <w:p w14:paraId="64D0E3E0" w14:textId="77777777" w:rsidR="00CA6A19" w:rsidRPr="00EA520E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CC2F672" w14:textId="3A47B09A" w:rsidR="00CA6A19" w:rsidRPr="00EA520E" w:rsidRDefault="002C7F43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325,389</w:t>
            </w:r>
          </w:p>
        </w:tc>
      </w:tr>
    </w:tbl>
    <w:p w14:paraId="6D8FCB09" w14:textId="30CD0B30" w:rsidR="00A10246" w:rsidRDefault="00A10246" w:rsidP="00A10246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F2575E6" w14:textId="02F0DE60" w:rsidR="0023246C" w:rsidRPr="0091200B" w:rsidRDefault="0023246C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120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0B28EC06" w14:textId="77777777" w:rsidR="0023246C" w:rsidRPr="000B01EE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BF35236" w14:textId="77777777" w:rsidR="0023246C" w:rsidRPr="00CF7ED9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bookmarkStart w:id="8" w:name="OLE_LINK2"/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bookmarkEnd w:id="8"/>
    <w:p w14:paraId="00A5A5A8" w14:textId="77777777" w:rsidR="0023246C" w:rsidRPr="0086564A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tbl>
      <w:tblPr>
        <w:tblW w:w="93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735"/>
        <w:gridCol w:w="1260"/>
        <w:gridCol w:w="270"/>
        <w:gridCol w:w="1170"/>
        <w:gridCol w:w="270"/>
        <w:gridCol w:w="1152"/>
        <w:gridCol w:w="236"/>
        <w:gridCol w:w="1203"/>
        <w:gridCol w:w="8"/>
      </w:tblGrid>
      <w:tr w:rsidR="0023246C" w:rsidRPr="00CF7ED9" w14:paraId="551AF194" w14:textId="77777777" w:rsidTr="00E03997">
        <w:trPr>
          <w:trHeight w:val="374"/>
          <w:tblHeader/>
        </w:trPr>
        <w:tc>
          <w:tcPr>
            <w:tcW w:w="3735" w:type="dxa"/>
            <w:vAlign w:val="bottom"/>
          </w:tcPr>
          <w:p w14:paraId="6DD0CECF" w14:textId="77777777" w:rsidR="0023246C" w:rsidRPr="00CF7ED9" w:rsidRDefault="0023246C" w:rsidP="007D16B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E9ABE8D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18D2D6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99" w:type="dxa"/>
            <w:gridSpan w:val="4"/>
          </w:tcPr>
          <w:p w14:paraId="701447FF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675A1" w:rsidRPr="00CF7ED9" w14:paraId="4852431B" w14:textId="77777777" w:rsidTr="00E03997">
        <w:trPr>
          <w:trHeight w:val="374"/>
          <w:tblHeader/>
        </w:trPr>
        <w:tc>
          <w:tcPr>
            <w:tcW w:w="3735" w:type="dxa"/>
            <w:vAlign w:val="bottom"/>
          </w:tcPr>
          <w:p w14:paraId="05B2A2FF" w14:textId="77777777" w:rsidR="006675A1" w:rsidRPr="00B5297A" w:rsidRDefault="006675A1" w:rsidP="006675A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23B727" w14:textId="6DAA8CD1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0" w:type="dxa"/>
          </w:tcPr>
          <w:p w14:paraId="42361495" w14:textId="77777777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2D75E81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B516303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C505684" w14:textId="77777777" w:rsidR="006675A1" w:rsidRPr="00EE0462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0113B310" w14:textId="77777777" w:rsidR="006675A1" w:rsidRPr="00EE0462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71DD8A89" w14:textId="7C98AFA4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5B18990A" w14:textId="77777777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99" w:type="dxa"/>
            <w:gridSpan w:val="4"/>
          </w:tcPr>
          <w:p w14:paraId="29C1350E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41D1D38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BF6E3F5" w14:textId="77777777" w:rsidR="006675A1" w:rsidRDefault="006675A1" w:rsidP="006675A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2F5BCA1" w14:textId="261A020C" w:rsidR="006675A1" w:rsidRPr="00CF7ED9" w:rsidRDefault="006675A1" w:rsidP="006675A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3246C" w:rsidRPr="00CF7ED9" w14:paraId="3C8F3D65" w14:textId="77777777" w:rsidTr="00E03997">
        <w:trPr>
          <w:trHeight w:val="374"/>
          <w:tblHeader/>
        </w:trPr>
        <w:tc>
          <w:tcPr>
            <w:tcW w:w="3735" w:type="dxa"/>
            <w:vAlign w:val="bottom"/>
          </w:tcPr>
          <w:p w14:paraId="16E54993" w14:textId="77777777" w:rsidR="0023246C" w:rsidRPr="00B5297A" w:rsidRDefault="0023246C" w:rsidP="007D16B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4457A1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9E2A36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6A3F0F2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A5F7325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AD11640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424F7DD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  <w:gridSpan w:val="2"/>
          </w:tcPr>
          <w:p w14:paraId="7E9BDD8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3246C" w:rsidRPr="00CF7ED9" w14:paraId="025B01A7" w14:textId="77777777" w:rsidTr="00E03997">
        <w:trPr>
          <w:gridAfter w:val="1"/>
          <w:wAfter w:w="8" w:type="dxa"/>
          <w:trHeight w:val="374"/>
        </w:trPr>
        <w:tc>
          <w:tcPr>
            <w:tcW w:w="3735" w:type="dxa"/>
          </w:tcPr>
          <w:p w14:paraId="5E331725" w14:textId="77777777" w:rsidR="0023246C" w:rsidRPr="00CF7ED9" w:rsidRDefault="0023246C" w:rsidP="007D16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61" w:type="dxa"/>
            <w:gridSpan w:val="7"/>
          </w:tcPr>
          <w:p w14:paraId="690BBCE8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CF7ED9" w14:paraId="5AAA93C8" w14:textId="77777777" w:rsidTr="00F905F7">
        <w:trPr>
          <w:trHeight w:val="83"/>
        </w:trPr>
        <w:tc>
          <w:tcPr>
            <w:tcW w:w="3735" w:type="dxa"/>
          </w:tcPr>
          <w:p w14:paraId="785B1052" w14:textId="1946C24C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A476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CF7ED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88E23E2" w14:textId="77777777" w:rsidR="0023246C" w:rsidRPr="00AE77D7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60037CE0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DA8D2C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B6684C2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6FFF407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415E8D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14:paraId="7AD50EED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9"/>
              </w:tabs>
              <w:spacing w:line="380" w:lineRule="exact"/>
              <w:ind w:left="-45" w:right="-19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C91502" w:rsidRPr="00CF7ED9" w14:paraId="0F65E6EB" w14:textId="77777777" w:rsidTr="00F905F7">
        <w:trPr>
          <w:trHeight w:val="155"/>
        </w:trPr>
        <w:tc>
          <w:tcPr>
            <w:tcW w:w="3735" w:type="dxa"/>
            <w:shd w:val="clear" w:color="auto" w:fill="auto"/>
          </w:tcPr>
          <w:p w14:paraId="5CF438E5" w14:textId="715E79D0" w:rsidR="00C91502" w:rsidRPr="00CF7ED9" w:rsidRDefault="00C91502" w:rsidP="00C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378FD8" w14:textId="38FFA9F4" w:rsidR="00C91502" w:rsidRPr="00ED47A4" w:rsidRDefault="00C91502" w:rsidP="000D2B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120,872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962577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281176" w14:textId="0ECC966F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30AE">
              <w:rPr>
                <w:rFonts w:asciiTheme="majorBidi" w:hAnsiTheme="majorBidi" w:cstheme="majorBidi" w:hint="cs"/>
                <w:sz w:val="30"/>
                <w:szCs w:val="30"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0AE">
              <w:rPr>
                <w:rFonts w:asciiTheme="majorBidi" w:hAnsiTheme="majorBidi" w:cstheme="majorBidi" w:hint="cs"/>
                <w:sz w:val="30"/>
                <w:szCs w:val="30"/>
              </w:rPr>
              <w:t>927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329D6D" w14:textId="77777777" w:rsidR="00C91502" w:rsidRPr="00CF7ED9" w:rsidRDefault="00C91502" w:rsidP="002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CE5C54" w14:textId="0DF2336A" w:rsidR="00C91502" w:rsidRPr="00CF7ED9" w:rsidRDefault="00194219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8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sz w:val="30"/>
                <w:szCs w:val="30"/>
              </w:rPr>
              <w:t>198,43</w:t>
            </w:r>
            <w:r w:rsidR="0076073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B8D469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15B9AE71" w14:textId="667669D8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8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140,532</w:t>
            </w:r>
          </w:p>
        </w:tc>
      </w:tr>
      <w:tr w:rsidR="00C91502" w:rsidRPr="00CF7ED9" w14:paraId="4531D84E" w14:textId="77777777" w:rsidTr="00F905F7">
        <w:trPr>
          <w:trHeight w:val="128"/>
        </w:trPr>
        <w:tc>
          <w:tcPr>
            <w:tcW w:w="3735" w:type="dxa"/>
            <w:shd w:val="clear" w:color="auto" w:fill="auto"/>
          </w:tcPr>
          <w:p w14:paraId="53586BE2" w14:textId="6D5DB3DC" w:rsidR="00C91502" w:rsidRPr="00CF7ED9" w:rsidRDefault="00C91502" w:rsidP="00C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FA4E2" w14:textId="7339D870" w:rsidR="00C91502" w:rsidRPr="00ED47A4" w:rsidRDefault="00C91502" w:rsidP="000D2B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D5152A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9ECC4" w14:textId="7CEF5046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1CD307" w14:textId="77777777" w:rsidR="00C91502" w:rsidRPr="00CF7ED9" w:rsidRDefault="00C91502" w:rsidP="002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87362" w14:textId="5B894243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1502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CF4725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vAlign w:val="center"/>
          </w:tcPr>
          <w:p w14:paraId="65E960C2" w14:textId="622EF442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8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(1,030)</w:t>
            </w:r>
          </w:p>
        </w:tc>
      </w:tr>
      <w:tr w:rsidR="00C91502" w:rsidRPr="00CF7ED9" w14:paraId="7F5A134B" w14:textId="77777777" w:rsidTr="00F905F7">
        <w:trPr>
          <w:trHeight w:val="100"/>
        </w:trPr>
        <w:tc>
          <w:tcPr>
            <w:tcW w:w="3735" w:type="dxa"/>
            <w:shd w:val="clear" w:color="auto" w:fill="auto"/>
          </w:tcPr>
          <w:p w14:paraId="2443FC68" w14:textId="77777777" w:rsidR="00C91502" w:rsidRPr="00CF7ED9" w:rsidRDefault="00C91502" w:rsidP="00C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6F3FA" w14:textId="206F5075" w:rsidR="00C91502" w:rsidRPr="000D2B11" w:rsidRDefault="00C91502" w:rsidP="000D2B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121,203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3AA1A0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74EDE" w14:textId="4D548C91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796906" w14:textId="77777777" w:rsidR="00C91502" w:rsidRPr="00CF7ED9" w:rsidRDefault="00C91502" w:rsidP="002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EE4DF" w14:textId="04A5E8A7" w:rsidR="00C91502" w:rsidRPr="00C91502" w:rsidRDefault="00194219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197,80</w:t>
            </w:r>
            <w:r w:rsidR="00760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5F02BF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3B06" w14:textId="573C1459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8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139,502</w:t>
            </w:r>
          </w:p>
        </w:tc>
      </w:tr>
      <w:tr w:rsidR="00C91502" w:rsidRPr="00CF7ED9" w14:paraId="3156B6F0" w14:textId="77777777" w:rsidTr="00E03997">
        <w:trPr>
          <w:trHeight w:val="374"/>
        </w:trPr>
        <w:tc>
          <w:tcPr>
            <w:tcW w:w="3735" w:type="dxa"/>
            <w:shd w:val="clear" w:color="auto" w:fill="auto"/>
          </w:tcPr>
          <w:p w14:paraId="14FA7541" w14:textId="77777777" w:rsidR="00C91502" w:rsidRPr="00CF7ED9" w:rsidRDefault="00C91502" w:rsidP="00C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710216" w14:textId="77777777" w:rsidR="00C91502" w:rsidRPr="00ED47A4" w:rsidRDefault="00C91502" w:rsidP="000D2B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69E26A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1FEB8C" w14:textId="77777777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9C618E" w14:textId="77777777" w:rsidR="00C91502" w:rsidRPr="00CF7ED9" w:rsidRDefault="00C91502" w:rsidP="002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575CA0" w14:textId="77777777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89505F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3BDD3C15" w14:textId="77777777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8"/>
                <w:tab w:val="decimal" w:pos="9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502" w:rsidRPr="00CF7ED9" w14:paraId="7D361401" w14:textId="77777777" w:rsidTr="00F905F7">
        <w:trPr>
          <w:trHeight w:val="137"/>
        </w:trPr>
        <w:tc>
          <w:tcPr>
            <w:tcW w:w="3735" w:type="dxa"/>
            <w:shd w:val="clear" w:color="auto" w:fill="auto"/>
          </w:tcPr>
          <w:p w14:paraId="66B4EFB3" w14:textId="77777777" w:rsidR="00C91502" w:rsidRPr="00CF7ED9" w:rsidRDefault="00C91502" w:rsidP="00C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C900D" w14:textId="3D88CEA7" w:rsidR="00C91502" w:rsidRPr="00ED47A4" w:rsidRDefault="00C91502" w:rsidP="000D2B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</w:rPr>
              <w:t>(35,613)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0F1D62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73090" w14:textId="3C7E69BF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(76,468)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3ED6BD" w14:textId="77777777" w:rsidR="00C91502" w:rsidRPr="00CF7ED9" w:rsidRDefault="00C91502" w:rsidP="002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0BCA5" w14:textId="4981330C" w:rsidR="00C91502" w:rsidRPr="004825CC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1502">
              <w:rPr>
                <w:rFonts w:asciiTheme="majorBidi" w:hAnsiTheme="majorBidi" w:cstheme="majorBidi"/>
                <w:sz w:val="30"/>
                <w:szCs w:val="30"/>
              </w:rPr>
              <w:t>(10,70</w:t>
            </w:r>
            <w:r w:rsidR="007607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15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11D152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vAlign w:val="center"/>
          </w:tcPr>
          <w:p w14:paraId="62980649" w14:textId="2021CA91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8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(69,925)</w:t>
            </w:r>
          </w:p>
        </w:tc>
      </w:tr>
      <w:tr w:rsidR="00C91502" w:rsidRPr="00CF7ED9" w14:paraId="330B0BD7" w14:textId="77777777" w:rsidTr="00E03997">
        <w:trPr>
          <w:trHeight w:val="374"/>
        </w:trPr>
        <w:tc>
          <w:tcPr>
            <w:tcW w:w="3735" w:type="dxa"/>
            <w:shd w:val="clear" w:color="auto" w:fill="auto"/>
          </w:tcPr>
          <w:p w14:paraId="1EAA6360" w14:textId="77777777" w:rsidR="00C91502" w:rsidRPr="00CF7ED9" w:rsidRDefault="00C91502" w:rsidP="00C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31AD7" w14:textId="1095FFC5" w:rsidR="00C91502" w:rsidRPr="000D2B11" w:rsidRDefault="00C91502" w:rsidP="000D2B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(35,613)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197017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DEEDB" w14:textId="6CC0380D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(76,468)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F132DA" w14:textId="77777777" w:rsidR="00C91502" w:rsidRPr="0005653B" w:rsidRDefault="00C91502" w:rsidP="002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8D999" w14:textId="43424244" w:rsidR="00C91502" w:rsidRPr="0005653B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(10,70</w:t>
            </w:r>
            <w:r w:rsidR="00760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5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007490" w14:textId="77777777" w:rsidR="00C91502" w:rsidRPr="0005653B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471B5" w14:textId="47105237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8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(69,925)</w:t>
            </w:r>
          </w:p>
        </w:tc>
      </w:tr>
      <w:tr w:rsidR="00C91502" w:rsidRPr="00CF7ED9" w14:paraId="1C6210D2" w14:textId="77777777" w:rsidTr="00F905F7">
        <w:trPr>
          <w:trHeight w:val="82"/>
        </w:trPr>
        <w:tc>
          <w:tcPr>
            <w:tcW w:w="3735" w:type="dxa"/>
            <w:shd w:val="clear" w:color="auto" w:fill="auto"/>
          </w:tcPr>
          <w:p w14:paraId="54F4E478" w14:textId="2AD5030D" w:rsidR="00C91502" w:rsidRPr="00CF7ED9" w:rsidRDefault="00C91502" w:rsidP="00C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F7E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EDA72F" w14:textId="4A4784F5" w:rsidR="00C91502" w:rsidRPr="000D2B11" w:rsidRDefault="00C91502" w:rsidP="000D2B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339CE1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61F4E" w14:textId="7338038C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BBDCB0" w14:textId="77777777" w:rsidR="00C91502" w:rsidRPr="00CF7ED9" w:rsidRDefault="00C91502" w:rsidP="002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0E0E40" w14:textId="270B9BA3" w:rsidR="00C91502" w:rsidRPr="005E340F" w:rsidRDefault="00194219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57D93" w14:textId="77777777" w:rsidR="00C91502" w:rsidRPr="00CF7ED9" w:rsidRDefault="00C91502" w:rsidP="002124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EF3F73" w14:textId="0951479D" w:rsidR="00C91502" w:rsidRPr="00CF7ED9" w:rsidRDefault="00C91502" w:rsidP="001E7F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69,577</w:t>
            </w:r>
          </w:p>
        </w:tc>
      </w:tr>
    </w:tbl>
    <w:p w14:paraId="0DB59D9D" w14:textId="3AF5B21B" w:rsidR="0086564A" w:rsidRDefault="0086564A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Cs/>
          <w:i/>
          <w:iCs/>
          <w:sz w:val="28"/>
          <w:szCs w:val="28"/>
        </w:rPr>
        <w:br w:type="page"/>
      </w:r>
    </w:p>
    <w:p w14:paraId="0B6C4B88" w14:textId="77777777" w:rsidR="0023246C" w:rsidRPr="00CF7ED9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549A5C6C" w14:textId="77777777" w:rsidR="0023246C" w:rsidRPr="0086564A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319" w:type="dxa"/>
        <w:tblInd w:w="401" w:type="dxa"/>
        <w:tblLayout w:type="fixed"/>
        <w:tblLook w:val="04A0" w:firstRow="1" w:lastRow="0" w:firstColumn="1" w:lastColumn="0" w:noHBand="0" w:noVBand="1"/>
      </w:tblPr>
      <w:tblGrid>
        <w:gridCol w:w="2569"/>
        <w:gridCol w:w="900"/>
        <w:gridCol w:w="236"/>
        <w:gridCol w:w="934"/>
        <w:gridCol w:w="360"/>
        <w:gridCol w:w="900"/>
        <w:gridCol w:w="236"/>
        <w:gridCol w:w="844"/>
        <w:gridCol w:w="270"/>
        <w:gridCol w:w="900"/>
        <w:gridCol w:w="270"/>
        <w:gridCol w:w="900"/>
      </w:tblGrid>
      <w:tr w:rsidR="0023246C" w:rsidRPr="001D1EEC" w14:paraId="41FB2621" w14:textId="77777777" w:rsidTr="00B637D7">
        <w:tc>
          <w:tcPr>
            <w:tcW w:w="2569" w:type="dxa"/>
            <w:shd w:val="clear" w:color="auto" w:fill="auto"/>
          </w:tcPr>
          <w:p w14:paraId="40D88808" w14:textId="77777777" w:rsidR="0023246C" w:rsidRPr="00A92E3C" w:rsidRDefault="0023246C" w:rsidP="007D16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A92E3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11"/>
            <w:shd w:val="clear" w:color="auto" w:fill="auto"/>
          </w:tcPr>
          <w:p w14:paraId="4DE76ADB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246C" w:rsidRPr="001D1EEC" w14:paraId="5E9FBB1A" w14:textId="77777777" w:rsidTr="00B637D7">
        <w:tc>
          <w:tcPr>
            <w:tcW w:w="2569" w:type="dxa"/>
            <w:shd w:val="clear" w:color="auto" w:fill="auto"/>
          </w:tcPr>
          <w:p w14:paraId="5AF2A045" w14:textId="77777777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</w:tabs>
              <w:spacing w:line="240" w:lineRule="auto"/>
              <w:ind w:left="30"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shd w:val="clear" w:color="auto" w:fill="auto"/>
          </w:tcPr>
          <w:p w14:paraId="28FB6091" w14:textId="56EA7AEB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สำหรับงวดระยะเวลาตั้งแต่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  <w:t xml:space="preserve">วันที่ </w:t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 xml:space="preserve">2563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 xml:space="preserve">22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พฤษภาคม </w:t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EB46AEC" w14:textId="77777777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5"/>
            <w:shd w:val="clear" w:color="auto" w:fill="auto"/>
          </w:tcPr>
          <w:p w14:paraId="7A76CE2D" w14:textId="74DF0197" w:rsidR="0023246C" w:rsidRPr="00A92E3C" w:rsidRDefault="0023246C" w:rsidP="007D16B6">
            <w:pPr>
              <w:pStyle w:val="acctfourfigures"/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="006675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3AD08A83" w14:textId="77777777" w:rsidR="0023246C" w:rsidRPr="00A92E3C" w:rsidRDefault="0023246C" w:rsidP="007D16B6">
            <w:pPr>
              <w:pStyle w:val="acctfourfigures"/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6D5E884C" w14:textId="5731993D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</w:rPr>
              <w:t>3</w:t>
            </w:r>
            <w:r w:rsidR="000930AE" w:rsidRPr="000930AE">
              <w:rPr>
                <w:rFonts w:ascii="Angsana New" w:hAnsi="Angsana New" w:hint="cs"/>
                <w:sz w:val="30"/>
                <w:szCs w:val="30"/>
              </w:rPr>
              <w:t>1</w:t>
            </w:r>
            <w:r w:rsidR="00667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2E3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930AE" w:rsidRPr="000930A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637D7" w:rsidRPr="001D1EEC" w14:paraId="0A5CB84D" w14:textId="77777777" w:rsidTr="00B637D7">
        <w:tc>
          <w:tcPr>
            <w:tcW w:w="2569" w:type="dxa"/>
            <w:shd w:val="clear" w:color="auto" w:fill="auto"/>
          </w:tcPr>
          <w:p w14:paraId="30D9B913" w14:textId="77777777" w:rsidR="0023246C" w:rsidRPr="00A92E3C" w:rsidRDefault="0023246C" w:rsidP="007D16B6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9DE592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37CD972" w14:textId="77777777" w:rsidR="0023246C" w:rsidRPr="00A92E3C" w:rsidRDefault="0023246C" w:rsidP="00B637D7">
            <w:pPr>
              <w:pStyle w:val="acctfourfigures"/>
              <w:tabs>
                <w:tab w:val="clear" w:pos="765"/>
              </w:tabs>
              <w:spacing w:line="240" w:lineRule="auto"/>
              <w:ind w:left="-111" w:right="-198" w:hanging="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AEC839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7441C6F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B038D1E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49739E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E54553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4A13B38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869CAC7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9522D0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655C55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93E964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6D8A3A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</w:tr>
      <w:tr w:rsidR="0023246C" w:rsidRPr="001D1EEC" w14:paraId="566D42F8" w14:textId="77777777" w:rsidTr="00B637D7">
        <w:tc>
          <w:tcPr>
            <w:tcW w:w="2569" w:type="dxa"/>
            <w:shd w:val="clear" w:color="auto" w:fill="auto"/>
          </w:tcPr>
          <w:p w14:paraId="221724A9" w14:textId="77777777" w:rsidR="0023246C" w:rsidRPr="00A92E3C" w:rsidRDefault="0023246C" w:rsidP="007D16B6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6CE63432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7682" w:rsidRPr="001D1EEC" w14:paraId="3A1E021F" w14:textId="77777777" w:rsidTr="00B637D7">
        <w:tc>
          <w:tcPr>
            <w:tcW w:w="2569" w:type="dxa"/>
            <w:shd w:val="clear" w:color="auto" w:fill="auto"/>
          </w:tcPr>
          <w:p w14:paraId="270A97BE" w14:textId="1C29F3D4" w:rsidR="00A47682" w:rsidRPr="00ED47A4" w:rsidRDefault="00A47682" w:rsidP="00A47682">
            <w:pPr>
              <w:spacing w:line="240" w:lineRule="auto"/>
              <w:ind w:left="2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6C18BB" w14:textId="107BD2D3" w:rsidR="00A47682" w:rsidRPr="00ED47A4" w:rsidRDefault="00AE77D7" w:rsidP="00AB093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DAD6D" w14:textId="77777777" w:rsidR="00A47682" w:rsidRPr="00ED47A4" w:rsidRDefault="00A47682" w:rsidP="007D1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F3133A" w14:textId="65F53D73" w:rsidR="00A47682" w:rsidRPr="00ED47A4" w:rsidRDefault="00AE77D7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F356FBD" w14:textId="77777777" w:rsidR="00A47682" w:rsidRPr="00ED47A4" w:rsidRDefault="00A47682" w:rsidP="007D16B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0C6D11" w14:textId="462B139A" w:rsidR="00A47682" w:rsidRPr="00ED47A4" w:rsidRDefault="00AE77D7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C102FC" w14:textId="77777777" w:rsidR="00A47682" w:rsidRPr="00A92E3C" w:rsidRDefault="00A47682" w:rsidP="007D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29C6745" w14:textId="1B084BBB" w:rsidR="00A47682" w:rsidRDefault="009D00F9" w:rsidP="007D16B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59,643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2A737" w14:textId="77777777" w:rsidR="00A47682" w:rsidRPr="00A92E3C" w:rsidRDefault="00A47682" w:rsidP="007D1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45F193" w14:textId="64D768B8" w:rsidR="00A47682" w:rsidRDefault="009D00F9" w:rsidP="007D16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(11,929)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17357" w14:textId="77777777" w:rsidR="00A47682" w:rsidRPr="00A92E3C" w:rsidRDefault="00A47682" w:rsidP="007D16B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C28966" w14:textId="39CEBEBE" w:rsidR="00A47682" w:rsidRDefault="009D00F9" w:rsidP="001924F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47,714</w:t>
            </w:r>
          </w:p>
        </w:tc>
      </w:tr>
      <w:tr w:rsidR="00B637D7" w:rsidRPr="001D1EEC" w14:paraId="193C446E" w14:textId="77777777" w:rsidTr="00B637D7">
        <w:tc>
          <w:tcPr>
            <w:tcW w:w="2569" w:type="dxa"/>
            <w:shd w:val="clear" w:color="auto" w:fill="auto"/>
          </w:tcPr>
          <w:p w14:paraId="5C4E75CC" w14:textId="77777777" w:rsidR="0023246C" w:rsidRPr="00ED47A4" w:rsidRDefault="0023246C" w:rsidP="007D16B6">
            <w:pPr>
              <w:spacing w:line="240" w:lineRule="auto"/>
              <w:ind w:left="33" w:hanging="9"/>
              <w:rPr>
                <w:rFonts w:ascii="Angsana New" w:hAnsi="Angsana New"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0A0C6B" w14:textId="7953B513" w:rsidR="0023246C" w:rsidRPr="00ED47A4" w:rsidRDefault="00AE77D7" w:rsidP="00AB093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B41A2" w14:textId="77777777" w:rsidR="0023246C" w:rsidRPr="00ED47A4" w:rsidRDefault="0023246C" w:rsidP="007D1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61B8BE" w14:textId="0C4343A4" w:rsidR="0023246C" w:rsidRPr="00ED47A4" w:rsidRDefault="00AE77D7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DF94983" w14:textId="77777777" w:rsidR="0023246C" w:rsidRPr="00ED47A4" w:rsidRDefault="0023246C" w:rsidP="007D16B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85DD0F" w14:textId="7D9BE245" w:rsidR="0023246C" w:rsidRPr="00ED47A4" w:rsidRDefault="00AE77D7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7E8AAD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9ADD00" w14:textId="67A8513A" w:rsidR="0023246C" w:rsidRPr="00A92E3C" w:rsidRDefault="003E1455" w:rsidP="007D16B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D0DC8" w14:textId="77777777" w:rsidR="0023246C" w:rsidRPr="00A92E3C" w:rsidRDefault="0023246C" w:rsidP="007D1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A6A81E" w14:textId="02A1A9C1" w:rsidR="0023246C" w:rsidRPr="00A92E3C" w:rsidRDefault="003E1455" w:rsidP="007D16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8C677C" w14:textId="77777777" w:rsidR="0023246C" w:rsidRPr="00A92E3C" w:rsidRDefault="0023246C" w:rsidP="007D16B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6AB8B2" w14:textId="387BB020" w:rsidR="0023246C" w:rsidRPr="00A92E3C" w:rsidRDefault="003E1455" w:rsidP="001924F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B637D7" w:rsidRPr="001D1EEC" w14:paraId="25BFA008" w14:textId="77777777" w:rsidTr="00B637D7">
        <w:tc>
          <w:tcPr>
            <w:tcW w:w="2569" w:type="dxa"/>
            <w:shd w:val="clear" w:color="auto" w:fill="auto"/>
          </w:tcPr>
          <w:p w14:paraId="3819F98B" w14:textId="77777777" w:rsidR="00AB0939" w:rsidRPr="00ED47A4" w:rsidRDefault="00AB0939" w:rsidP="00AB0939">
            <w:pPr>
              <w:spacing w:line="240" w:lineRule="auto"/>
              <w:ind w:left="33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716B5" w14:textId="1B56A499" w:rsidR="00AB0939" w:rsidRPr="00ED47A4" w:rsidRDefault="00AE77D7" w:rsidP="00AB093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11BD" w14:textId="77777777" w:rsidR="00AB0939" w:rsidRPr="00ED47A4" w:rsidRDefault="00AB0939" w:rsidP="00AB0939">
            <w:pPr>
              <w:pStyle w:val="acctfourfigures"/>
              <w:tabs>
                <w:tab w:val="clear" w:pos="765"/>
                <w:tab w:val="decimal" w:pos="610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886C1" w14:textId="0B869C69" w:rsidR="00AB0939" w:rsidRPr="00ED47A4" w:rsidRDefault="00AE77D7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B68723" w14:textId="77777777" w:rsidR="00AB0939" w:rsidRPr="00ED47A4" w:rsidRDefault="00AB0939" w:rsidP="00AB0939">
            <w:pPr>
              <w:pStyle w:val="acctfourfigures"/>
              <w:tabs>
                <w:tab w:val="decimal" w:pos="610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B0834" w14:textId="60445D69" w:rsidR="00AB0939" w:rsidRPr="00ED47A4" w:rsidRDefault="00AE77D7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69F76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0535A" w14:textId="5F6334C6" w:rsidR="00AB0939" w:rsidRPr="00A92E3C" w:rsidRDefault="009D00F9" w:rsidP="00AB093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59,858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A633C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DCFD6" w14:textId="6BD13749" w:rsidR="00AB0939" w:rsidRPr="00A92E3C" w:rsidRDefault="003E1455" w:rsidP="00AB093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D00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B12D2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DC01B" w14:textId="5150FA31" w:rsidR="00AB0939" w:rsidRPr="00A92E3C" w:rsidRDefault="009D00F9" w:rsidP="001924F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47,886</w:t>
            </w:r>
          </w:p>
        </w:tc>
      </w:tr>
    </w:tbl>
    <w:p w14:paraId="41C48A3B" w14:textId="5E451CFA" w:rsidR="00A10246" w:rsidRDefault="00A10246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19" w:type="dxa"/>
        <w:tblInd w:w="401" w:type="dxa"/>
        <w:tblLayout w:type="fixed"/>
        <w:tblLook w:val="04A0" w:firstRow="1" w:lastRow="0" w:firstColumn="1" w:lastColumn="0" w:noHBand="0" w:noVBand="1"/>
      </w:tblPr>
      <w:tblGrid>
        <w:gridCol w:w="2569"/>
        <w:gridCol w:w="900"/>
        <w:gridCol w:w="236"/>
        <w:gridCol w:w="934"/>
        <w:gridCol w:w="270"/>
        <w:gridCol w:w="990"/>
        <w:gridCol w:w="236"/>
        <w:gridCol w:w="844"/>
        <w:gridCol w:w="236"/>
        <w:gridCol w:w="934"/>
        <w:gridCol w:w="236"/>
        <w:gridCol w:w="934"/>
      </w:tblGrid>
      <w:tr w:rsidR="0086564A" w:rsidRPr="00A92E3C" w14:paraId="76801365" w14:textId="77777777" w:rsidTr="002A0BB4">
        <w:tc>
          <w:tcPr>
            <w:tcW w:w="2569" w:type="dxa"/>
            <w:shd w:val="clear" w:color="auto" w:fill="auto"/>
          </w:tcPr>
          <w:p w14:paraId="66B15DB9" w14:textId="77777777" w:rsidR="0086564A" w:rsidRPr="00A92E3C" w:rsidRDefault="0086564A" w:rsidP="002A0B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A92E3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11"/>
            <w:shd w:val="clear" w:color="auto" w:fill="auto"/>
          </w:tcPr>
          <w:p w14:paraId="3D656929" w14:textId="77777777" w:rsidR="0086564A" w:rsidRPr="00A92E3C" w:rsidRDefault="0086564A" w:rsidP="002A0B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64A" w:rsidRPr="00A92E3C" w14:paraId="6C5FA3EE" w14:textId="77777777" w:rsidTr="002A0BB4">
        <w:trPr>
          <w:trHeight w:val="137"/>
        </w:trPr>
        <w:tc>
          <w:tcPr>
            <w:tcW w:w="2569" w:type="dxa"/>
            <w:shd w:val="clear" w:color="auto" w:fill="auto"/>
          </w:tcPr>
          <w:p w14:paraId="68203B51" w14:textId="642AA876" w:rsidR="0086564A" w:rsidRPr="00A92E3C" w:rsidRDefault="0086564A" w:rsidP="002A0BB4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21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14:paraId="37908212" w14:textId="77777777" w:rsidR="0086564A" w:rsidRPr="00A92E3C" w:rsidRDefault="0086564A" w:rsidP="002A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AB8BE" w14:textId="77777777" w:rsidR="0086564A" w:rsidRPr="00A92E3C" w:rsidRDefault="0086564A" w:rsidP="002A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5"/>
            <w:shd w:val="clear" w:color="auto" w:fill="auto"/>
            <w:vAlign w:val="bottom"/>
          </w:tcPr>
          <w:p w14:paraId="0AEE2073" w14:textId="77777777" w:rsidR="0086564A" w:rsidRPr="00A92E3C" w:rsidRDefault="0086564A" w:rsidP="002A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6564A" w:rsidRPr="00A92E3C" w14:paraId="4AADAA0B" w14:textId="77777777" w:rsidTr="002A0BB4">
        <w:tc>
          <w:tcPr>
            <w:tcW w:w="2569" w:type="dxa"/>
            <w:shd w:val="clear" w:color="auto" w:fill="auto"/>
          </w:tcPr>
          <w:p w14:paraId="2C20DE98" w14:textId="77777777" w:rsidR="0086564A" w:rsidRPr="00A92E3C" w:rsidRDefault="0086564A" w:rsidP="002A0BB4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082DE3" w14:textId="77777777" w:rsidR="0086564A" w:rsidRPr="00A92E3C" w:rsidRDefault="0086564A" w:rsidP="002A0BB4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48D50793" w14:textId="77777777" w:rsidR="0086564A" w:rsidRPr="00A92E3C" w:rsidRDefault="0086564A" w:rsidP="002A0BB4">
            <w:pPr>
              <w:pStyle w:val="acctfourfigures"/>
              <w:tabs>
                <w:tab w:val="clear" w:pos="765"/>
              </w:tabs>
              <w:spacing w:line="240" w:lineRule="auto"/>
              <w:ind w:left="-11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906F64" w14:textId="77777777" w:rsidR="0086564A" w:rsidRPr="00A92E3C" w:rsidRDefault="0086564A" w:rsidP="002A0BB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30E12C3" w14:textId="186F2F9B" w:rsidR="0086564A" w:rsidRPr="00A92E3C" w:rsidRDefault="001E7FAE" w:rsidP="002A0B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86564A"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86564A"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F2AEF6" w14:textId="77777777" w:rsidR="0086564A" w:rsidRPr="00A92E3C" w:rsidRDefault="0086564A" w:rsidP="002A0BB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2EF154" w14:textId="77777777" w:rsidR="0086564A" w:rsidRPr="00A92E3C" w:rsidRDefault="0086564A" w:rsidP="002A0BB4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ECF4D1" w14:textId="77777777" w:rsidR="0086564A" w:rsidRPr="00A92E3C" w:rsidRDefault="0086564A" w:rsidP="002A0B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2678AC7A" w14:textId="77777777" w:rsidR="0086564A" w:rsidRPr="00A92E3C" w:rsidRDefault="0086564A" w:rsidP="002A0BB4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7E7D80C9" w14:textId="77777777" w:rsidR="0086564A" w:rsidRPr="00A92E3C" w:rsidRDefault="0086564A" w:rsidP="002A0BB4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28F43" w14:textId="77777777" w:rsidR="0086564A" w:rsidRPr="00A92E3C" w:rsidRDefault="0086564A" w:rsidP="002A0BB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5FEDB13" w14:textId="77777777" w:rsidR="0086564A" w:rsidRPr="00A92E3C" w:rsidRDefault="0086564A" w:rsidP="002A0B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274AA9" w14:textId="77777777" w:rsidR="0086564A" w:rsidRPr="00A92E3C" w:rsidRDefault="0086564A" w:rsidP="002A0BB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767F84E" w14:textId="77777777" w:rsidR="0086564A" w:rsidRPr="00A92E3C" w:rsidRDefault="0086564A" w:rsidP="002A0BB4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</w:tr>
      <w:tr w:rsidR="0086564A" w:rsidRPr="00A92E3C" w14:paraId="13A873C6" w14:textId="77777777" w:rsidTr="002A0BB4">
        <w:tc>
          <w:tcPr>
            <w:tcW w:w="2569" w:type="dxa"/>
            <w:shd w:val="clear" w:color="auto" w:fill="auto"/>
          </w:tcPr>
          <w:p w14:paraId="03613C72" w14:textId="77777777" w:rsidR="0086564A" w:rsidRPr="00A92E3C" w:rsidRDefault="0086564A" w:rsidP="002A0BB4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445889BA" w14:textId="77777777" w:rsidR="0086564A" w:rsidRPr="00A92E3C" w:rsidRDefault="0086564A" w:rsidP="002A0BB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6D9A" w14:paraId="7C982E11" w14:textId="77777777" w:rsidTr="00BF7A66">
        <w:tc>
          <w:tcPr>
            <w:tcW w:w="2569" w:type="dxa"/>
            <w:shd w:val="clear" w:color="auto" w:fill="auto"/>
          </w:tcPr>
          <w:p w14:paraId="406E262E" w14:textId="1B94D0F0" w:rsidR="00BF6D9A" w:rsidRPr="00ED47A4" w:rsidRDefault="00E03997" w:rsidP="00BF6D9A">
            <w:pPr>
              <w:spacing w:line="240" w:lineRule="auto"/>
              <w:ind w:left="33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BF6D9A" w:rsidRPr="00ED47A4">
              <w:rPr>
                <w:rFonts w:ascii="Angsana New" w:hAnsi="Angsana New" w:hint="cs"/>
                <w:sz w:val="30"/>
                <w:szCs w:val="30"/>
                <w:cs/>
              </w:rPr>
              <w:t>กำไรจากการ</w:t>
            </w:r>
            <w:r w:rsidR="00BF6D9A" w:rsidRPr="00ED47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E7FA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BF6D9A" w:rsidRPr="00ED47A4">
              <w:rPr>
                <w:rFonts w:ascii="Angsana New" w:hAnsi="Angsana New" w:hint="cs"/>
                <w:sz w:val="30"/>
                <w:szCs w:val="30"/>
                <w:cs/>
              </w:rPr>
              <w:t>ประมาณการตามหลัก</w:t>
            </w:r>
            <w:r w:rsidR="00BF6D9A" w:rsidRPr="00ED47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E7FA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BF6D9A" w:rsidRPr="00ED47A4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  <w:shd w:val="clear" w:color="auto" w:fill="auto"/>
          </w:tcPr>
          <w:p w14:paraId="226DD2FA" w14:textId="77777777" w:rsidR="00BF6D9A" w:rsidRPr="00F7446E" w:rsidRDefault="00BF6D9A" w:rsidP="001924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F94074" w14:textId="77777777" w:rsidR="00BF6D9A" w:rsidRPr="00F7446E" w:rsidRDefault="00BF6D9A" w:rsidP="001924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BB95D7" w14:textId="072A638F" w:rsidR="00BF6D9A" w:rsidRPr="00F7446E" w:rsidRDefault="00BF6D9A" w:rsidP="001924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(1,884)</w:t>
            </w:r>
          </w:p>
        </w:tc>
        <w:tc>
          <w:tcPr>
            <w:tcW w:w="236" w:type="dxa"/>
            <w:shd w:val="clear" w:color="auto" w:fill="auto"/>
          </w:tcPr>
          <w:p w14:paraId="23703EDC" w14:textId="77777777" w:rsidR="00BF6D9A" w:rsidRPr="00F7446E" w:rsidRDefault="00BF6D9A" w:rsidP="00BF6D9A">
            <w:pPr>
              <w:pStyle w:val="acctfourfigures"/>
              <w:tabs>
                <w:tab w:val="clear" w:pos="765"/>
                <w:tab w:val="decimal" w:pos="544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6B909D66" w14:textId="77777777" w:rsidR="00BF6D9A" w:rsidRPr="00F7446E" w:rsidRDefault="00BF6D9A" w:rsidP="001924FB">
            <w:pPr>
              <w:pStyle w:val="acctfourfigures"/>
              <w:tabs>
                <w:tab w:val="clear" w:pos="765"/>
                <w:tab w:val="decimal" w:pos="650"/>
                <w:tab w:val="decimal" w:pos="7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BB29E4" w14:textId="77777777" w:rsidR="00BF6D9A" w:rsidRPr="00F7446E" w:rsidRDefault="00BF6D9A" w:rsidP="001924FB">
            <w:pPr>
              <w:pStyle w:val="acctfourfigures"/>
              <w:tabs>
                <w:tab w:val="clear" w:pos="765"/>
                <w:tab w:val="decimal" w:pos="650"/>
                <w:tab w:val="decimal" w:pos="7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4284B06" w14:textId="4981AC48" w:rsidR="00BF6D9A" w:rsidRPr="00F7446E" w:rsidRDefault="00BF6D9A" w:rsidP="001924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38D2FB7F" w14:textId="77777777" w:rsidR="00BF6D9A" w:rsidRPr="00F7446E" w:rsidRDefault="00BF6D9A" w:rsidP="00BF6D9A">
            <w:pPr>
              <w:pStyle w:val="acctfourfigures"/>
              <w:tabs>
                <w:tab w:val="decimal" w:pos="544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219D0C" w14:textId="77777777" w:rsidR="00BF6D9A" w:rsidRPr="00F7446E" w:rsidRDefault="00BF6D9A" w:rsidP="00BF6D9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7A30A1" w14:textId="77777777" w:rsidR="00BF6D9A" w:rsidRPr="00F7446E" w:rsidRDefault="00BF6D9A" w:rsidP="00BF6D9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1071A92" w14:textId="3E92BD6F" w:rsidR="00BF6D9A" w:rsidRPr="00F7446E" w:rsidRDefault="00BF6D9A" w:rsidP="001924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(1,507)</w:t>
            </w:r>
          </w:p>
        </w:tc>
        <w:tc>
          <w:tcPr>
            <w:tcW w:w="236" w:type="dxa"/>
            <w:shd w:val="clear" w:color="auto" w:fill="auto"/>
          </w:tcPr>
          <w:p w14:paraId="589307F0" w14:textId="77777777" w:rsidR="00BF6D9A" w:rsidRPr="00ED47A4" w:rsidRDefault="00BF6D9A" w:rsidP="00BF6D9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BA4652C" w14:textId="77777777" w:rsidR="00BF6D9A" w:rsidRDefault="00BF6D9A" w:rsidP="00BF6D9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52,606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9FA71" w14:textId="77777777" w:rsidR="00BF6D9A" w:rsidRPr="00A92E3C" w:rsidRDefault="00BF6D9A" w:rsidP="00BF6D9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997008" w14:textId="504982A9" w:rsidR="00BF6D9A" w:rsidRDefault="00BF6D9A" w:rsidP="001924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(10,521)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BB87A" w14:textId="77777777" w:rsidR="00BF6D9A" w:rsidRPr="00A92E3C" w:rsidRDefault="00BF6D9A" w:rsidP="00BF6D9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790E46F" w14:textId="17CD4F40" w:rsidR="00BF6D9A" w:rsidRDefault="00BF6D9A" w:rsidP="001924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42,085</w:t>
            </w:r>
          </w:p>
        </w:tc>
      </w:tr>
      <w:tr w:rsidR="00BF6D9A" w:rsidRPr="00A92E3C" w14:paraId="04471D25" w14:textId="77777777" w:rsidTr="002A0BB4">
        <w:tc>
          <w:tcPr>
            <w:tcW w:w="2569" w:type="dxa"/>
            <w:shd w:val="clear" w:color="auto" w:fill="auto"/>
          </w:tcPr>
          <w:p w14:paraId="752C47C5" w14:textId="77777777" w:rsidR="00BF6D9A" w:rsidRPr="00ED47A4" w:rsidRDefault="00BF6D9A" w:rsidP="00BF6D9A">
            <w:pPr>
              <w:spacing w:line="240" w:lineRule="auto"/>
              <w:ind w:left="33" w:hanging="9"/>
              <w:rPr>
                <w:rFonts w:ascii="Angsana New" w:hAnsi="Angsana New"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CA4BAD" w14:textId="0BFFA25B" w:rsidR="00BF6D9A" w:rsidRPr="00F7446E" w:rsidRDefault="001924FB" w:rsidP="001924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5F01B" w14:textId="77777777" w:rsidR="00BF6D9A" w:rsidRPr="00F7446E" w:rsidRDefault="00BF6D9A" w:rsidP="00BF6D9A">
            <w:pPr>
              <w:pStyle w:val="acctfourfigures"/>
              <w:tabs>
                <w:tab w:val="clear" w:pos="765"/>
                <w:tab w:val="decimal" w:pos="544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9927DB" w14:textId="2B3FC2CE" w:rsidR="00BF6D9A" w:rsidRPr="00F7446E" w:rsidRDefault="001924FB" w:rsidP="001924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AD3B2" w14:textId="77777777" w:rsidR="00BF6D9A" w:rsidRPr="00F7446E" w:rsidRDefault="00BF6D9A" w:rsidP="00BF6D9A">
            <w:pPr>
              <w:pStyle w:val="acctfourfigures"/>
              <w:tabs>
                <w:tab w:val="decimal" w:pos="544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85D61" w14:textId="50E2E388" w:rsidR="00BF6D9A" w:rsidRPr="00F7446E" w:rsidRDefault="001924FB" w:rsidP="00BF6D9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E34D0C" w14:textId="77777777" w:rsidR="00BF6D9A" w:rsidRPr="00ED47A4" w:rsidRDefault="00BF6D9A" w:rsidP="00BF6D9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0F941C" w14:textId="77777777" w:rsidR="00BF6D9A" w:rsidRPr="00A92E3C" w:rsidRDefault="00BF6D9A" w:rsidP="00BF6D9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1CC57" w14:textId="77777777" w:rsidR="00BF6D9A" w:rsidRPr="00A92E3C" w:rsidRDefault="00BF6D9A" w:rsidP="00BF6D9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F8FB19" w14:textId="77777777" w:rsidR="00BF6D9A" w:rsidRPr="00A92E3C" w:rsidRDefault="00BF6D9A" w:rsidP="001924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5D195" w14:textId="77777777" w:rsidR="00BF6D9A" w:rsidRPr="00A92E3C" w:rsidRDefault="00BF6D9A" w:rsidP="00BF6D9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0649B9" w14:textId="77777777" w:rsidR="00BF6D9A" w:rsidRPr="00A92E3C" w:rsidRDefault="00BF6D9A" w:rsidP="001924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BF6D9A" w:rsidRPr="00A92E3C" w14:paraId="27E610F4" w14:textId="77777777" w:rsidTr="002A0BB4">
        <w:tc>
          <w:tcPr>
            <w:tcW w:w="2569" w:type="dxa"/>
            <w:shd w:val="clear" w:color="auto" w:fill="auto"/>
          </w:tcPr>
          <w:p w14:paraId="3735CD3D" w14:textId="77777777" w:rsidR="00BF6D9A" w:rsidRPr="00A92E3C" w:rsidRDefault="00BF6D9A" w:rsidP="00BF6D9A">
            <w:pPr>
              <w:spacing w:line="240" w:lineRule="auto"/>
              <w:ind w:left="33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F6ADD" w14:textId="3262AE6E" w:rsidR="00BF6D9A" w:rsidRPr="00F7446E" w:rsidRDefault="001924FB" w:rsidP="001924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(1,884)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361A0" w14:textId="77777777" w:rsidR="00BF6D9A" w:rsidRPr="00F7446E" w:rsidRDefault="00BF6D9A" w:rsidP="00BF6D9A">
            <w:pPr>
              <w:pStyle w:val="acctfourfigures"/>
              <w:tabs>
                <w:tab w:val="clear" w:pos="765"/>
                <w:tab w:val="decimal" w:pos="544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4F997" w14:textId="5D90F955" w:rsidR="00BF6D9A" w:rsidRPr="00F7446E" w:rsidRDefault="001924FB" w:rsidP="001924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7CDC1" w14:textId="77777777" w:rsidR="00BF6D9A" w:rsidRPr="00F7446E" w:rsidRDefault="00BF6D9A" w:rsidP="001924FB">
            <w:pPr>
              <w:pStyle w:val="acctfourfigures"/>
              <w:tabs>
                <w:tab w:val="clear" w:pos="765"/>
                <w:tab w:val="decimal" w:pos="544"/>
                <w:tab w:val="decimal" w:pos="610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D2BEC" w14:textId="211E5CA1" w:rsidR="00BF6D9A" w:rsidRPr="00F7446E" w:rsidRDefault="00BF6D9A" w:rsidP="001924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924FB"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924FB"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AC92A" w14:textId="77777777" w:rsidR="00BF6D9A" w:rsidRPr="00A92E3C" w:rsidRDefault="00BF6D9A" w:rsidP="00BF6D9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40E39" w14:textId="77777777" w:rsidR="00BF6D9A" w:rsidRPr="00A92E3C" w:rsidRDefault="00BF6D9A" w:rsidP="00BF6D9A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52,821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282DD" w14:textId="77777777" w:rsidR="00BF6D9A" w:rsidRPr="00A92E3C" w:rsidRDefault="00BF6D9A" w:rsidP="00BF6D9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3302D" w14:textId="7AB08457" w:rsidR="00BF6D9A" w:rsidRPr="00A92E3C" w:rsidRDefault="00BF6D9A" w:rsidP="001924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(10,564)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C0AA9" w14:textId="77777777" w:rsidR="00BF6D9A" w:rsidRPr="00A92E3C" w:rsidRDefault="00BF6D9A" w:rsidP="00BF6D9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C6D9" w14:textId="77777777" w:rsidR="00BF6D9A" w:rsidRPr="00A92E3C" w:rsidRDefault="00BF6D9A" w:rsidP="001924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42,257</w:t>
            </w:r>
          </w:p>
        </w:tc>
      </w:tr>
    </w:tbl>
    <w:p w14:paraId="1C759A69" w14:textId="6F5E1C90" w:rsidR="0086564A" w:rsidRDefault="0086564A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65511578" w14:textId="56BDBB60" w:rsidR="0023246C" w:rsidRPr="00CF7ED9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72B186C4" w14:textId="77777777" w:rsidR="0023246C" w:rsidRPr="007D1AF7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744"/>
        <w:gridCol w:w="1179"/>
        <w:gridCol w:w="243"/>
        <w:gridCol w:w="1188"/>
        <w:gridCol w:w="243"/>
        <w:gridCol w:w="18"/>
        <w:gridCol w:w="1179"/>
        <w:gridCol w:w="243"/>
        <w:gridCol w:w="1211"/>
        <w:gridCol w:w="7"/>
        <w:gridCol w:w="6"/>
      </w:tblGrid>
      <w:tr w:rsidR="0023246C" w:rsidRPr="00CF7ED9" w14:paraId="40BCB91D" w14:textId="77777777" w:rsidTr="0023246C">
        <w:trPr>
          <w:gridAfter w:val="2"/>
          <w:wAfter w:w="13" w:type="dxa"/>
          <w:cantSplit/>
        </w:trPr>
        <w:tc>
          <w:tcPr>
            <w:tcW w:w="3744" w:type="dxa"/>
          </w:tcPr>
          <w:p w14:paraId="1F8C014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4" w:type="dxa"/>
            <w:gridSpan w:val="8"/>
          </w:tcPr>
          <w:p w14:paraId="5919757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46C" w:rsidRPr="00CF7ED9" w14:paraId="6E342163" w14:textId="77777777" w:rsidTr="0023246C">
        <w:trPr>
          <w:gridAfter w:val="1"/>
          <w:wAfter w:w="6" w:type="dxa"/>
          <w:cantSplit/>
          <w:trHeight w:val="297"/>
        </w:trPr>
        <w:tc>
          <w:tcPr>
            <w:tcW w:w="3744" w:type="dxa"/>
          </w:tcPr>
          <w:p w14:paraId="231667AD" w14:textId="77777777" w:rsidR="0023246C" w:rsidRPr="00CF7ED9" w:rsidRDefault="0023246C" w:rsidP="007D16B6">
            <w:pPr>
              <w:tabs>
                <w:tab w:val="clear" w:pos="227"/>
                <w:tab w:val="left" w:pos="90"/>
                <w:tab w:val="left" w:pos="324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0" w:type="dxa"/>
            <w:gridSpan w:val="3"/>
          </w:tcPr>
          <w:p w14:paraId="2D941F08" w14:textId="6E0998BD" w:rsidR="0023246C" w:rsidRPr="00912535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</w:t>
            </w:r>
            <w:r w:rsidRPr="00077235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งวดระยะเวลาตั้งแต่</w:t>
            </w:r>
            <w:r w:rsidRPr="000772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077235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07723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077235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077235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077235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77235">
              <w:rPr>
                <w:rFonts w:ascii="Angsana New" w:hAnsi="Angsana New"/>
                <w:bCs/>
                <w:sz w:val="30"/>
                <w:szCs w:val="30"/>
              </w:rPr>
              <w:t>2563</w:t>
            </w:r>
            <w:r w:rsidRPr="0007723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772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0772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077235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077235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  <w:r w:rsidRPr="000772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077235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26773ED0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5"/>
          </w:tcPr>
          <w:p w14:paraId="47B18149" w14:textId="760F364A" w:rsidR="0023246C" w:rsidRPr="00912535" w:rsidRDefault="0023246C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สำหรับ</w:t>
            </w:r>
            <w:r w:rsidR="00D6718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ปี</w:t>
            </w:r>
          </w:p>
          <w:p w14:paraId="7FB9B18C" w14:textId="77777777" w:rsidR="0023246C" w:rsidRPr="00912535" w:rsidRDefault="0023246C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</w:p>
          <w:p w14:paraId="11DD3482" w14:textId="6570B90C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25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930AE" w:rsidRPr="000930A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1472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9125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23246C" w:rsidRPr="00CF7ED9" w14:paraId="13EFA723" w14:textId="77777777" w:rsidTr="0023246C">
        <w:trPr>
          <w:cantSplit/>
        </w:trPr>
        <w:tc>
          <w:tcPr>
            <w:tcW w:w="3744" w:type="dxa"/>
          </w:tcPr>
          <w:p w14:paraId="60F1BBB7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4BB32E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9D609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0C8FB7C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0894FB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2EC3E8D6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2CC82CE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66FE3D1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D8379B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7E241AF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5DFE95A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AC0725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CF7ED9" w14:paraId="6C3D6AB6" w14:textId="77777777" w:rsidTr="0023246C">
        <w:trPr>
          <w:cantSplit/>
        </w:trPr>
        <w:tc>
          <w:tcPr>
            <w:tcW w:w="3744" w:type="dxa"/>
          </w:tcPr>
          <w:p w14:paraId="6BEBA548" w14:textId="77777777" w:rsidR="0023246C" w:rsidRPr="00CF7ED9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4A30A481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723D1B0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4302B33" w14:textId="4422DFA8" w:rsidR="0023246C" w:rsidRPr="00ED47A4" w:rsidRDefault="00AE77D7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324,769</w:t>
            </w:r>
          </w:p>
        </w:tc>
        <w:tc>
          <w:tcPr>
            <w:tcW w:w="261" w:type="dxa"/>
            <w:gridSpan w:val="2"/>
          </w:tcPr>
          <w:p w14:paraId="06F60A57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F751A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604F173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</w:tcPr>
          <w:p w14:paraId="16AFAAF0" w14:textId="01DDB5F5" w:rsidR="0023246C" w:rsidRPr="00CF7ED9" w:rsidRDefault="000930AE" w:rsidP="00B637D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30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383</w:t>
            </w:r>
            <w:r w:rsidR="00D67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930A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157</w:t>
            </w:r>
          </w:p>
        </w:tc>
      </w:tr>
      <w:tr w:rsidR="0023246C" w:rsidRPr="00CF7ED9" w14:paraId="611C8F52" w14:textId="77777777" w:rsidTr="0023246C">
        <w:trPr>
          <w:cantSplit/>
        </w:trPr>
        <w:tc>
          <w:tcPr>
            <w:tcW w:w="3744" w:type="dxa"/>
          </w:tcPr>
          <w:p w14:paraId="0B33CACC" w14:textId="77777777" w:rsidR="0023246C" w:rsidRPr="00ED47A4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9" w:type="dxa"/>
          </w:tcPr>
          <w:p w14:paraId="5CF79F31" w14:textId="188980C5" w:rsidR="0023246C" w:rsidRPr="00ED47A4" w:rsidRDefault="00C71135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C756E4"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22A305A7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31C8BE4" w14:textId="71ECDC38" w:rsidR="0023246C" w:rsidRPr="00C458B3" w:rsidRDefault="00AE77D7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58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64,954</w:t>
            </w:r>
          </w:p>
        </w:tc>
        <w:tc>
          <w:tcPr>
            <w:tcW w:w="261" w:type="dxa"/>
            <w:gridSpan w:val="2"/>
          </w:tcPr>
          <w:p w14:paraId="592F9AD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25340D6" w14:textId="446DB959" w:rsidR="0023246C" w:rsidRPr="00CF7ED9" w:rsidRDefault="00D67183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1EEAFD5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top w:val="double" w:sz="4" w:space="0" w:color="auto"/>
            </w:tcBorders>
          </w:tcPr>
          <w:p w14:paraId="38063498" w14:textId="3BF41B30" w:rsidR="0023246C" w:rsidRPr="00CF7ED9" w:rsidRDefault="00D67183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76,631</w:t>
            </w:r>
          </w:p>
        </w:tc>
      </w:tr>
      <w:tr w:rsidR="000A2B6D" w:rsidRPr="00CF7ED9" w14:paraId="15DDF256" w14:textId="77777777" w:rsidTr="0023246C">
        <w:trPr>
          <w:cantSplit/>
        </w:trPr>
        <w:tc>
          <w:tcPr>
            <w:tcW w:w="3744" w:type="dxa"/>
          </w:tcPr>
          <w:p w14:paraId="1FB33068" w14:textId="6FD181DB" w:rsidR="000A2B6D" w:rsidRPr="00ED47A4" w:rsidRDefault="000A2B6D" w:rsidP="000A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179" w:type="dxa"/>
          </w:tcPr>
          <w:p w14:paraId="3854C3AC" w14:textId="77777777" w:rsidR="000A2B6D" w:rsidRPr="00ED47A4" w:rsidRDefault="000A2B6D" w:rsidP="000A2B6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6E378AD" w14:textId="77777777" w:rsidR="000A2B6D" w:rsidRPr="00CF7ED9" w:rsidRDefault="000A2B6D" w:rsidP="000A2B6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F993A7E" w14:textId="05FDE3F4" w:rsidR="000A2B6D" w:rsidRPr="00C458B3" w:rsidRDefault="000A2B6D" w:rsidP="000A2B6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58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6,708</w:t>
            </w:r>
          </w:p>
        </w:tc>
        <w:tc>
          <w:tcPr>
            <w:tcW w:w="261" w:type="dxa"/>
            <w:gridSpan w:val="2"/>
          </w:tcPr>
          <w:p w14:paraId="3465F613" w14:textId="77777777" w:rsidR="000A2B6D" w:rsidRPr="00CF7ED9" w:rsidRDefault="000A2B6D" w:rsidP="000A2B6D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69E0BF2" w14:textId="77777777" w:rsidR="000A2B6D" w:rsidRPr="00CF7ED9" w:rsidRDefault="000A2B6D" w:rsidP="000A2B6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83D22F9" w14:textId="77777777" w:rsidR="000A2B6D" w:rsidRPr="00CF7ED9" w:rsidRDefault="000A2B6D" w:rsidP="000A2B6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1C737F0E" w14:textId="41C3985C" w:rsidR="000A2B6D" w:rsidRPr="00ED47A4" w:rsidRDefault="00A803BA" w:rsidP="00A803BA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77D7" w:rsidRPr="00CF7ED9" w14:paraId="6BDB2381" w14:textId="77777777" w:rsidTr="0023246C">
        <w:trPr>
          <w:cantSplit/>
        </w:trPr>
        <w:tc>
          <w:tcPr>
            <w:tcW w:w="3744" w:type="dxa"/>
          </w:tcPr>
          <w:p w14:paraId="469C78BC" w14:textId="42067560" w:rsidR="00AE77D7" w:rsidRPr="00ED47A4" w:rsidRDefault="00AE77D7" w:rsidP="00AE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D47A4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ไม่ต้อง</w:t>
            </w:r>
            <w:r w:rsidRPr="00ED47A4">
              <w:rPr>
                <w:rFonts w:ascii="Angsana New" w:hAnsi="Angsana New"/>
                <w:sz w:val="30"/>
                <w:szCs w:val="30"/>
                <w:cs/>
              </w:rPr>
              <w:t>เสียภาษี</w:t>
            </w:r>
          </w:p>
        </w:tc>
        <w:tc>
          <w:tcPr>
            <w:tcW w:w="1179" w:type="dxa"/>
          </w:tcPr>
          <w:p w14:paraId="7BD09285" w14:textId="77777777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B91EA70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7DB7060" w14:textId="00FD963E" w:rsidR="00AE77D7" w:rsidRPr="00C458B3" w:rsidRDefault="000A2B6D" w:rsidP="00AE77D7">
            <w:pPr>
              <w:pStyle w:val="30"/>
              <w:tabs>
                <w:tab w:val="clear" w:pos="360"/>
                <w:tab w:val="decimal" w:pos="720"/>
              </w:tabs>
              <w:ind w:left="-108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58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14:paraId="3872FABA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E09821F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DD19CDA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2D7B3CE0" w14:textId="7F82E764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80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</w:t>
            </w:r>
            <w:r w:rsidR="002512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E77D7" w:rsidRPr="00CF7ED9" w14:paraId="51242C17" w14:textId="77777777" w:rsidTr="0023246C">
        <w:trPr>
          <w:cantSplit/>
        </w:trPr>
        <w:tc>
          <w:tcPr>
            <w:tcW w:w="3744" w:type="dxa"/>
          </w:tcPr>
          <w:p w14:paraId="7EA69432" w14:textId="77777777" w:rsidR="00AE77D7" w:rsidRPr="00ED47A4" w:rsidRDefault="00AE77D7" w:rsidP="00AE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9" w:type="dxa"/>
          </w:tcPr>
          <w:p w14:paraId="579042E4" w14:textId="77777777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4630110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52CB3A7" w14:textId="1EB39C62" w:rsidR="00AE77D7" w:rsidRPr="00C458B3" w:rsidRDefault="000A2B6D" w:rsidP="00AE77D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58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61" w:type="dxa"/>
            <w:gridSpan w:val="2"/>
          </w:tcPr>
          <w:p w14:paraId="4EF4FCA3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8CD381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9AD0FB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2E501436" w14:textId="775096A4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</w:tr>
      <w:tr w:rsidR="00AE77D7" w:rsidRPr="00CF7ED9" w14:paraId="3B00EF53" w14:textId="77777777" w:rsidTr="00C756E4">
        <w:trPr>
          <w:cantSplit/>
        </w:trPr>
        <w:tc>
          <w:tcPr>
            <w:tcW w:w="3744" w:type="dxa"/>
          </w:tcPr>
          <w:p w14:paraId="73BC4B57" w14:textId="77777777" w:rsidR="00AE77D7" w:rsidRPr="00ED47A4" w:rsidRDefault="00AE77D7" w:rsidP="00AE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9" w:type="dxa"/>
          </w:tcPr>
          <w:p w14:paraId="19A33268" w14:textId="77777777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4D1858B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4FCDD19" w14:textId="5ABF2E94" w:rsidR="00AE77D7" w:rsidRPr="00C458B3" w:rsidRDefault="00E65A25" w:rsidP="00AE77D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58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(78)</w:t>
            </w:r>
          </w:p>
        </w:tc>
        <w:tc>
          <w:tcPr>
            <w:tcW w:w="261" w:type="dxa"/>
            <w:gridSpan w:val="2"/>
          </w:tcPr>
          <w:p w14:paraId="43BAB304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C727D5D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F403B9D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5E3BE65A" w14:textId="624E21C1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(2,296)</w:t>
            </w:r>
          </w:p>
        </w:tc>
      </w:tr>
      <w:tr w:rsidR="00AE77D7" w:rsidRPr="00CF7ED9" w14:paraId="02555066" w14:textId="77777777" w:rsidTr="0046185E">
        <w:trPr>
          <w:cantSplit/>
        </w:trPr>
        <w:tc>
          <w:tcPr>
            <w:tcW w:w="3744" w:type="dxa"/>
          </w:tcPr>
          <w:p w14:paraId="05942001" w14:textId="77063FFD" w:rsidR="00AE77D7" w:rsidRPr="00ED47A4" w:rsidRDefault="00AE77D7" w:rsidP="00AE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D4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</w:tcPr>
          <w:p w14:paraId="1E9C7186" w14:textId="77777777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72BBED21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2F85DF5" w14:textId="77777777" w:rsidR="00AE77D7" w:rsidRPr="00C458B3" w:rsidRDefault="00AE77D7" w:rsidP="00AE77D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E8507D2" w14:textId="1A392C95" w:rsidR="00E65A25" w:rsidRPr="00C458B3" w:rsidRDefault="00E65A25" w:rsidP="00AE77D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58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13,628</w:t>
            </w:r>
          </w:p>
        </w:tc>
        <w:tc>
          <w:tcPr>
            <w:tcW w:w="261" w:type="dxa"/>
            <w:gridSpan w:val="2"/>
          </w:tcPr>
          <w:p w14:paraId="4089CE71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1C1A603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7D0A7636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433A2A2D" w14:textId="77777777" w:rsidR="00AE77D7" w:rsidRDefault="00AE77D7" w:rsidP="00AE77D7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565ED82" w14:textId="2857969F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77D7" w:rsidRPr="00CF7ED9" w14:paraId="48F8F501" w14:textId="77777777" w:rsidTr="0046185E">
        <w:trPr>
          <w:cantSplit/>
        </w:trPr>
        <w:tc>
          <w:tcPr>
            <w:tcW w:w="3744" w:type="dxa"/>
          </w:tcPr>
          <w:p w14:paraId="1975731E" w14:textId="22F1C848" w:rsidR="00AE77D7" w:rsidRPr="00ED47A4" w:rsidRDefault="00AE77D7" w:rsidP="00AE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 w:rsidR="00E65A25" w:rsidRPr="00ED4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Pr="00ED47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ED47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</w:t>
            </w:r>
            <w:r w:rsidRPr="00ED4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  <w:r w:rsidRPr="00ED47A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D4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9CE0B35" w14:textId="77777777" w:rsidR="00AE77D7" w:rsidRPr="00ED47A4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0090CAC5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DBFAB3A" w14:textId="2B8C428D" w:rsidR="00AE77D7" w:rsidRPr="00ED47A4" w:rsidRDefault="00E65A25" w:rsidP="00AE77D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61" w:type="dxa"/>
            <w:gridSpan w:val="2"/>
          </w:tcPr>
          <w:p w14:paraId="4D18AABC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65ACB5C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43852D4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</w:tcPr>
          <w:p w14:paraId="1FCE50A8" w14:textId="33CAE653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(1,030)</w:t>
            </w:r>
          </w:p>
        </w:tc>
      </w:tr>
      <w:tr w:rsidR="00AE77D7" w:rsidRPr="00CF7ED9" w14:paraId="35B140D3" w14:textId="77777777" w:rsidTr="0023246C">
        <w:trPr>
          <w:cantSplit/>
        </w:trPr>
        <w:tc>
          <w:tcPr>
            <w:tcW w:w="3744" w:type="dxa"/>
          </w:tcPr>
          <w:p w14:paraId="11DBF524" w14:textId="77777777" w:rsidR="00AE77D7" w:rsidRPr="00ED47A4" w:rsidRDefault="00AE77D7" w:rsidP="00AE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E582E62" w14:textId="491D60FF" w:rsidR="00AE77D7" w:rsidRPr="00ED47A4" w:rsidRDefault="00E65A25" w:rsidP="00AE77D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26.4</w:t>
            </w:r>
          </w:p>
        </w:tc>
        <w:tc>
          <w:tcPr>
            <w:tcW w:w="243" w:type="dxa"/>
          </w:tcPr>
          <w:p w14:paraId="57F84A4E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B4770F8" w14:textId="41CB54BC" w:rsidR="00AE77D7" w:rsidRPr="00ED47A4" w:rsidRDefault="00E65A25" w:rsidP="00AE77D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85,590</w:t>
            </w:r>
          </w:p>
        </w:tc>
        <w:tc>
          <w:tcPr>
            <w:tcW w:w="261" w:type="dxa"/>
            <w:gridSpan w:val="2"/>
          </w:tcPr>
          <w:p w14:paraId="2EC5C3BE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3F32E5B" w14:textId="5C6F76EB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18.6</w:t>
            </w:r>
          </w:p>
        </w:tc>
        <w:tc>
          <w:tcPr>
            <w:tcW w:w="243" w:type="dxa"/>
          </w:tcPr>
          <w:p w14:paraId="53464D32" w14:textId="77777777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0C65FC" w14:textId="22F61200" w:rsidR="00AE77D7" w:rsidRPr="00CF7ED9" w:rsidRDefault="00AE77D7" w:rsidP="00AE77D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71,429</w:t>
            </w:r>
          </w:p>
        </w:tc>
      </w:tr>
    </w:tbl>
    <w:p w14:paraId="68667924" w14:textId="260023CA" w:rsidR="00224BAF" w:rsidRPr="007D1AF7" w:rsidRDefault="00224BAF" w:rsidP="00224BAF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75E8741" w14:textId="45439FD2" w:rsidR="007F1D24" w:rsidRDefault="007D1AF7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AF7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อัตราภาษีเงินได้ที่แท้จริงสำหรับงบการเงินรวมสำหรับ</w:t>
      </w:r>
      <w:r w:rsidR="001D4C57">
        <w:rPr>
          <w:rFonts w:asciiTheme="majorBidi" w:hAnsiTheme="majorBidi" w:cstheme="majorBidi" w:hint="cs"/>
          <w:sz w:val="30"/>
          <w:szCs w:val="30"/>
          <w:cs/>
        </w:rPr>
        <w:t xml:space="preserve">งวดระยะเวลาตั้งแต่วันที่ </w:t>
      </w:r>
      <w:r w:rsidR="001D4C57">
        <w:rPr>
          <w:rFonts w:asciiTheme="majorBidi" w:hAnsiTheme="majorBidi" w:cstheme="majorBidi"/>
          <w:sz w:val="30"/>
          <w:szCs w:val="30"/>
        </w:rPr>
        <w:t xml:space="preserve">1 </w:t>
      </w:r>
      <w:r w:rsidR="001D4C5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1D4C57">
        <w:rPr>
          <w:rFonts w:asciiTheme="majorBidi" w:hAnsiTheme="majorBidi" w:cstheme="majorBidi"/>
          <w:sz w:val="30"/>
          <w:szCs w:val="30"/>
        </w:rPr>
        <w:t xml:space="preserve">2563 </w:t>
      </w:r>
      <w:r w:rsidR="001D4C57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6459B3">
        <w:rPr>
          <w:rFonts w:asciiTheme="majorBidi" w:hAnsiTheme="majorBidi" w:cstheme="majorBidi"/>
          <w:sz w:val="30"/>
          <w:szCs w:val="30"/>
          <w:cs/>
        </w:rPr>
        <w:br/>
      </w:r>
      <w:r w:rsidR="001D4C57">
        <w:rPr>
          <w:rFonts w:asciiTheme="majorBidi" w:hAnsiTheme="majorBidi" w:cstheme="majorBidi"/>
          <w:sz w:val="30"/>
          <w:szCs w:val="30"/>
        </w:rPr>
        <w:t xml:space="preserve">22 </w:t>
      </w:r>
      <w:r w:rsidR="001D4C5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D4C57"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มาก</w:t>
      </w:r>
      <w:r w:rsidRPr="007D1AF7">
        <w:rPr>
          <w:rFonts w:asciiTheme="majorBidi" w:hAnsiTheme="majorBidi" w:cstheme="majorBidi" w:hint="cs"/>
          <w:sz w:val="30"/>
          <w:szCs w:val="30"/>
          <w:cs/>
        </w:rPr>
        <w:t>กว่าจำนวนภาษีตามอัตราภาษีเงินได้</w:t>
      </w:r>
      <w:r w:rsidRPr="007D1A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1AF7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>
        <w:rPr>
          <w:rFonts w:asciiTheme="majorBidi" w:hAnsiTheme="majorBidi" w:cstheme="majorBidi" w:hint="cs"/>
          <w:sz w:val="30"/>
          <w:szCs w:val="30"/>
          <w:cs/>
        </w:rPr>
        <w:t>ผลขาดทุน</w:t>
      </w:r>
      <w:r w:rsidRPr="00ED47A4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077235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ED47A4">
        <w:rPr>
          <w:rFonts w:asciiTheme="majorBidi" w:hAnsiTheme="majorBidi" w:cstheme="majorBidi" w:hint="cs"/>
          <w:sz w:val="30"/>
          <w:szCs w:val="30"/>
          <w:cs/>
        </w:rPr>
        <w:t>ปั</w:t>
      </w:r>
      <w:r>
        <w:rPr>
          <w:rFonts w:asciiTheme="majorBidi" w:hAnsiTheme="majorBidi" w:cstheme="majorBidi" w:hint="cs"/>
          <w:sz w:val="30"/>
          <w:szCs w:val="30"/>
          <w:cs/>
        </w:rPr>
        <w:t>จจุบันที่ไม่รับรู้เป็นสินทรัพย์ภาษีเงินได้รอการตัดบัญชีของบริษัทย่อย</w:t>
      </w:r>
    </w:p>
    <w:p w14:paraId="6C10B50B" w14:textId="75A6DB88" w:rsidR="0086564A" w:rsidRDefault="0086564A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36"/>
        <w:gridCol w:w="1204"/>
        <w:gridCol w:w="243"/>
        <w:gridCol w:w="1197"/>
        <w:gridCol w:w="243"/>
        <w:gridCol w:w="1107"/>
      </w:tblGrid>
      <w:tr w:rsidR="0023246C" w:rsidRPr="00CF7ED9" w14:paraId="62C6DCBB" w14:textId="77777777" w:rsidTr="0023246C">
        <w:trPr>
          <w:cantSplit/>
        </w:trPr>
        <w:tc>
          <w:tcPr>
            <w:tcW w:w="3852" w:type="dxa"/>
          </w:tcPr>
          <w:p w14:paraId="57FE516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00" w:type="dxa"/>
            <w:gridSpan w:val="7"/>
          </w:tcPr>
          <w:p w14:paraId="528566D5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46C" w:rsidRPr="00CF7ED9" w14:paraId="02FF2A61" w14:textId="77777777" w:rsidTr="0023246C">
        <w:trPr>
          <w:cantSplit/>
        </w:trPr>
        <w:tc>
          <w:tcPr>
            <w:tcW w:w="3852" w:type="dxa"/>
          </w:tcPr>
          <w:p w14:paraId="119743F6" w14:textId="15CA3C06" w:rsidR="0023246C" w:rsidRPr="00CF7ED9" w:rsidRDefault="0023246C" w:rsidP="00405D52">
            <w:pPr>
              <w:tabs>
                <w:tab w:val="left" w:pos="90"/>
              </w:tabs>
              <w:spacing w:line="240" w:lineRule="auto"/>
              <w:ind w:right="65" w:firstLine="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757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930AE" w:rsidRPr="000930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757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3"/>
          </w:tcPr>
          <w:p w14:paraId="506D3648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90" w:type="dxa"/>
            <w:gridSpan w:val="4"/>
          </w:tcPr>
          <w:p w14:paraId="06B258A3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23246C" w:rsidRPr="00CF7ED9" w14:paraId="775878A6" w14:textId="77777777" w:rsidTr="0023246C">
        <w:trPr>
          <w:cantSplit/>
        </w:trPr>
        <w:tc>
          <w:tcPr>
            <w:tcW w:w="3852" w:type="dxa"/>
          </w:tcPr>
          <w:p w14:paraId="1209717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523B0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B005E9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BDFB19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FAC773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666943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28518310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A1DB84E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46AB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2EEDB4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05F02B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7F9059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4B3" w:rsidRPr="00CF7ED9" w14:paraId="2A9991AF" w14:textId="77777777" w:rsidTr="0023246C">
        <w:trPr>
          <w:cantSplit/>
        </w:trPr>
        <w:tc>
          <w:tcPr>
            <w:tcW w:w="3852" w:type="dxa"/>
          </w:tcPr>
          <w:p w14:paraId="18196FBE" w14:textId="77777777" w:rsidR="00A814B3" w:rsidRPr="00CF7ED9" w:rsidRDefault="00A814B3" w:rsidP="00A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</w:tcPr>
          <w:p w14:paraId="22E0942E" w14:textId="77777777" w:rsidR="00A814B3" w:rsidRPr="00CF7ED9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A17F7B" w14:textId="77777777" w:rsidR="00A814B3" w:rsidRPr="00CF7ED9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A45232" w14:textId="3D70A196" w:rsidR="00A814B3" w:rsidRPr="00CF7ED9" w:rsidRDefault="00194219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939,684</w:t>
            </w:r>
          </w:p>
        </w:tc>
        <w:tc>
          <w:tcPr>
            <w:tcW w:w="243" w:type="dxa"/>
          </w:tcPr>
          <w:p w14:paraId="0CF23111" w14:textId="77777777" w:rsidR="00A814B3" w:rsidRPr="00CF7ED9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251180A" w14:textId="77777777" w:rsidR="00A814B3" w:rsidRPr="00CF7ED9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C1420AF" w14:textId="77777777" w:rsidR="00A814B3" w:rsidRPr="00CF7ED9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B36A660" w14:textId="40C96FBA" w:rsidR="00A814B3" w:rsidRPr="00CF7ED9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371,271</w:t>
            </w:r>
          </w:p>
        </w:tc>
      </w:tr>
      <w:tr w:rsidR="00A814B3" w:rsidRPr="00CF7ED9" w14:paraId="6DB65072" w14:textId="77777777" w:rsidTr="0023246C">
        <w:trPr>
          <w:cantSplit/>
        </w:trPr>
        <w:tc>
          <w:tcPr>
            <w:tcW w:w="3852" w:type="dxa"/>
          </w:tcPr>
          <w:p w14:paraId="6076B420" w14:textId="77777777" w:rsidR="00A814B3" w:rsidRPr="00ED47A4" w:rsidRDefault="00A814B3" w:rsidP="00A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44E90964" w14:textId="1AC308B9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36" w:type="dxa"/>
          </w:tcPr>
          <w:p w14:paraId="3B1A0C08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14C6C6A" w14:textId="3652518A" w:rsidR="00A814B3" w:rsidRPr="00ED47A4" w:rsidRDefault="00194219" w:rsidP="000B392C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187,937</w:t>
            </w:r>
          </w:p>
        </w:tc>
        <w:tc>
          <w:tcPr>
            <w:tcW w:w="243" w:type="dxa"/>
          </w:tcPr>
          <w:p w14:paraId="1BE812B9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123128F" w14:textId="53BBEBBC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298BB923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04A4E9A" w14:textId="6FDF563F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74,254</w:t>
            </w:r>
          </w:p>
        </w:tc>
      </w:tr>
      <w:tr w:rsidR="00A814B3" w:rsidRPr="00CF7ED9" w14:paraId="4A6BD871" w14:textId="77777777" w:rsidTr="0023246C">
        <w:trPr>
          <w:cantSplit/>
        </w:trPr>
        <w:tc>
          <w:tcPr>
            <w:tcW w:w="3852" w:type="dxa"/>
          </w:tcPr>
          <w:p w14:paraId="4F46BC8A" w14:textId="74F64BCB" w:rsidR="00A814B3" w:rsidRPr="00ED47A4" w:rsidRDefault="00A814B3" w:rsidP="00A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="Angsana New" w:hAnsi="Angsana New"/>
                <w:sz w:val="30"/>
                <w:szCs w:val="30"/>
                <w:cs/>
              </w:rPr>
            </w:pPr>
            <w:r w:rsidRPr="00ED47A4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ไม่ต้อง</w:t>
            </w:r>
            <w:r w:rsidRPr="00ED47A4">
              <w:rPr>
                <w:rFonts w:ascii="Angsana New" w:hAnsi="Angsana New"/>
                <w:sz w:val="30"/>
                <w:szCs w:val="30"/>
                <w:cs/>
              </w:rPr>
              <w:t>เสียภาษี</w:t>
            </w:r>
          </w:p>
        </w:tc>
        <w:tc>
          <w:tcPr>
            <w:tcW w:w="1170" w:type="dxa"/>
          </w:tcPr>
          <w:p w14:paraId="67BBC6B5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C30005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8E499BB" w14:textId="590C1D39" w:rsidR="00A814B3" w:rsidRPr="002124F2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2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(946)</w:t>
            </w:r>
          </w:p>
        </w:tc>
        <w:tc>
          <w:tcPr>
            <w:tcW w:w="243" w:type="dxa"/>
          </w:tcPr>
          <w:p w14:paraId="34EA7393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160A3AC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373CC16" w14:textId="77777777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C693039" w14:textId="6D3345CA" w:rsidR="00A814B3" w:rsidRPr="00ED47A4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80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2,054</w:t>
            </w:r>
            <w:r w:rsidRPr="00ED4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814B3" w:rsidRPr="00F7446E" w14:paraId="49AEEDB7" w14:textId="77777777" w:rsidTr="0023246C">
        <w:trPr>
          <w:cantSplit/>
        </w:trPr>
        <w:tc>
          <w:tcPr>
            <w:tcW w:w="3852" w:type="dxa"/>
          </w:tcPr>
          <w:p w14:paraId="46578B1D" w14:textId="77777777" w:rsidR="00A814B3" w:rsidRPr="00F7446E" w:rsidRDefault="00A814B3" w:rsidP="00A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2780B592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C27A4F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2DADB21" w14:textId="055A8F8D" w:rsidR="00A814B3" w:rsidRPr="00F7446E" w:rsidRDefault="00EC787E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1,302</w:t>
            </w:r>
          </w:p>
        </w:tc>
        <w:tc>
          <w:tcPr>
            <w:tcW w:w="243" w:type="dxa"/>
          </w:tcPr>
          <w:p w14:paraId="11153DD5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76F1DABC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7614DA4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AEC636C" w14:textId="77EBE78C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A814B3" w:rsidRPr="00F7446E" w14:paraId="0955D55A" w14:textId="77777777" w:rsidTr="0023246C">
        <w:trPr>
          <w:cantSplit/>
        </w:trPr>
        <w:tc>
          <w:tcPr>
            <w:tcW w:w="3852" w:type="dxa"/>
          </w:tcPr>
          <w:p w14:paraId="56E26A42" w14:textId="77777777" w:rsidR="00A814B3" w:rsidRPr="00F7446E" w:rsidRDefault="00A814B3" w:rsidP="00A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0" w:type="dxa"/>
          </w:tcPr>
          <w:p w14:paraId="47134B94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47524B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D2CE5CF" w14:textId="1E3A9F11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(560)</w:t>
            </w:r>
          </w:p>
        </w:tc>
        <w:tc>
          <w:tcPr>
            <w:tcW w:w="243" w:type="dxa"/>
          </w:tcPr>
          <w:p w14:paraId="2E78F285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70FC9442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4D08DCE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FDCEBFA" w14:textId="55629EA4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A803BA"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814B3" w:rsidRPr="00F7446E" w14:paraId="6BCA5205" w14:textId="77777777" w:rsidTr="0023246C">
        <w:trPr>
          <w:cantSplit/>
        </w:trPr>
        <w:tc>
          <w:tcPr>
            <w:tcW w:w="3852" w:type="dxa"/>
          </w:tcPr>
          <w:p w14:paraId="3CE6972A" w14:textId="5606E16B" w:rsidR="00A814B3" w:rsidRPr="00F7446E" w:rsidRDefault="00A814B3" w:rsidP="00A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ก่อน ๆ ที่บันทึกสูงไป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420C4F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1DF1BAE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3581C1" w14:textId="49F51A54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(633)</w:t>
            </w:r>
          </w:p>
        </w:tc>
        <w:tc>
          <w:tcPr>
            <w:tcW w:w="243" w:type="dxa"/>
          </w:tcPr>
          <w:p w14:paraId="0ABFB504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7901425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6D61CA65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B9E87BD" w14:textId="43F5770B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(1,030)</w:t>
            </w:r>
          </w:p>
        </w:tc>
      </w:tr>
      <w:tr w:rsidR="00A814B3" w:rsidRPr="00F7446E" w14:paraId="6786985C" w14:textId="77777777" w:rsidTr="0023246C">
        <w:trPr>
          <w:cantSplit/>
        </w:trPr>
        <w:tc>
          <w:tcPr>
            <w:tcW w:w="3852" w:type="dxa"/>
          </w:tcPr>
          <w:p w14:paraId="4BB98D64" w14:textId="77777777" w:rsidR="00A814B3" w:rsidRPr="00F7446E" w:rsidRDefault="00A814B3" w:rsidP="00A8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720DAC" w14:textId="2FEB6BF9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19.9</w:t>
            </w:r>
          </w:p>
        </w:tc>
        <w:tc>
          <w:tcPr>
            <w:tcW w:w="236" w:type="dxa"/>
          </w:tcPr>
          <w:p w14:paraId="3A8338E1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29EED2" w14:textId="6F02AEA4" w:rsidR="00A814B3" w:rsidRPr="00F7446E" w:rsidRDefault="00194219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4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187,100</w:t>
            </w:r>
          </w:p>
        </w:tc>
        <w:tc>
          <w:tcPr>
            <w:tcW w:w="243" w:type="dxa"/>
          </w:tcPr>
          <w:p w14:paraId="7EBBDB62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7DC2A6D" w14:textId="2F53533A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18.7</w:t>
            </w:r>
          </w:p>
        </w:tc>
        <w:tc>
          <w:tcPr>
            <w:tcW w:w="243" w:type="dxa"/>
          </w:tcPr>
          <w:p w14:paraId="245459C3" w14:textId="77777777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04503A" w14:textId="7E17967E" w:rsidR="00A814B3" w:rsidRPr="00F7446E" w:rsidRDefault="00A814B3" w:rsidP="00A814B3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69,577</w:t>
            </w:r>
          </w:p>
        </w:tc>
      </w:tr>
    </w:tbl>
    <w:p w14:paraId="318FF2B7" w14:textId="77777777" w:rsidR="0023246C" w:rsidRPr="00F7446E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23246C" w:rsidRPr="00F7446E" w14:paraId="25D8554A" w14:textId="77777777" w:rsidTr="007D16B6">
        <w:tc>
          <w:tcPr>
            <w:tcW w:w="6570" w:type="dxa"/>
            <w:vAlign w:val="bottom"/>
          </w:tcPr>
          <w:p w14:paraId="77C36AC4" w14:textId="77777777" w:rsidR="0023246C" w:rsidRPr="00F7446E" w:rsidRDefault="0023246C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EE3D7BE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23246C" w:rsidRPr="00F7446E" w14:paraId="4BDEA72E" w14:textId="77777777" w:rsidTr="007D16B6">
        <w:tc>
          <w:tcPr>
            <w:tcW w:w="6570" w:type="dxa"/>
            <w:vAlign w:val="bottom"/>
          </w:tcPr>
          <w:p w14:paraId="774CB35F" w14:textId="77777777" w:rsidR="0023246C" w:rsidRPr="00F7446E" w:rsidRDefault="0023246C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48A4C41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70" w:type="dxa"/>
          </w:tcPr>
          <w:p w14:paraId="589C467C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48D9F6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1B0DE6" w:rsidRPr="00F7446E" w14:paraId="20D27BA2" w14:textId="77777777" w:rsidTr="00FB3B5B">
        <w:tc>
          <w:tcPr>
            <w:tcW w:w="6570" w:type="dxa"/>
            <w:vAlign w:val="bottom"/>
          </w:tcPr>
          <w:p w14:paraId="37C07072" w14:textId="6554405A" w:rsidR="001B0DE6" w:rsidRPr="00F7446E" w:rsidRDefault="009D00F9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74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14:paraId="0A094616" w14:textId="32E5CF9C" w:rsidR="001B0DE6" w:rsidRPr="00F7446E" w:rsidRDefault="001B0DE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3246C" w:rsidRPr="00F7446E" w14:paraId="320C84AF" w14:textId="77777777" w:rsidTr="007D16B6">
        <w:tc>
          <w:tcPr>
            <w:tcW w:w="6570" w:type="dxa"/>
          </w:tcPr>
          <w:p w14:paraId="36FB1628" w14:textId="77777777" w:rsidR="0023246C" w:rsidRPr="00F7446E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98DDAB7" w14:textId="77777777" w:rsidR="0023246C" w:rsidRPr="00F7446E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F7446E" w14:paraId="1EE8B07C" w14:textId="77777777" w:rsidTr="007D16B6">
        <w:tc>
          <w:tcPr>
            <w:tcW w:w="6570" w:type="dxa"/>
          </w:tcPr>
          <w:p w14:paraId="254AFE20" w14:textId="77777777" w:rsidR="0023246C" w:rsidRPr="00F7446E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446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3CF37" w14:textId="77777777" w:rsidR="0023246C" w:rsidRPr="00F7446E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60,082</w:t>
            </w:r>
          </w:p>
        </w:tc>
        <w:tc>
          <w:tcPr>
            <w:tcW w:w="270" w:type="dxa"/>
            <w:vAlign w:val="bottom"/>
          </w:tcPr>
          <w:p w14:paraId="323156A9" w14:textId="77777777" w:rsidR="0023246C" w:rsidRPr="00F7446E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9D65787" w14:textId="77777777" w:rsidR="0023246C" w:rsidRPr="00F7446E" w:rsidRDefault="0023246C" w:rsidP="009D00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</w:tr>
      <w:tr w:rsidR="0023246C" w:rsidRPr="00F7446E" w14:paraId="0CBED87C" w14:textId="77777777" w:rsidTr="007D16B6">
        <w:tc>
          <w:tcPr>
            <w:tcW w:w="6570" w:type="dxa"/>
          </w:tcPr>
          <w:p w14:paraId="5FC741BD" w14:textId="5178F164" w:rsidR="0023246C" w:rsidRPr="00F7446E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F7446E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</w:t>
            </w:r>
            <w:r w:rsidR="006D52EE" w:rsidRPr="00F7446E">
              <w:rPr>
                <w:rFonts w:hint="cs"/>
                <w:sz w:val="30"/>
                <w:szCs w:val="30"/>
                <w:cs/>
                <w:lang w:bidi="th-TH"/>
              </w:rPr>
              <w:t>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1CE71" w14:textId="77777777" w:rsidR="0023246C" w:rsidRPr="00F7446E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  <w:tc>
          <w:tcPr>
            <w:tcW w:w="270" w:type="dxa"/>
            <w:vAlign w:val="bottom"/>
          </w:tcPr>
          <w:p w14:paraId="63C9BCA2" w14:textId="77777777" w:rsidR="0023246C" w:rsidRPr="00F7446E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68F28" w14:textId="77777777" w:rsidR="0023246C" w:rsidRPr="00F7446E" w:rsidRDefault="0023246C" w:rsidP="009D00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</w:tr>
      <w:tr w:rsidR="0023246C" w:rsidRPr="00F7446E" w14:paraId="1ED1BCBC" w14:textId="77777777" w:rsidTr="007D16B6">
        <w:tc>
          <w:tcPr>
            <w:tcW w:w="6570" w:type="dxa"/>
          </w:tcPr>
          <w:p w14:paraId="1083D68E" w14:textId="5921DC86" w:rsidR="0023246C" w:rsidRPr="00F7446E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7446E">
              <w:rPr>
                <w:rFonts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AC055" w14:textId="77777777" w:rsidR="0023246C" w:rsidRPr="00F7446E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52,740</w:t>
            </w:r>
          </w:p>
        </w:tc>
        <w:tc>
          <w:tcPr>
            <w:tcW w:w="270" w:type="dxa"/>
            <w:vAlign w:val="bottom"/>
          </w:tcPr>
          <w:p w14:paraId="79413FF0" w14:textId="77777777" w:rsidR="0023246C" w:rsidRPr="00F7446E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EC9D4" w14:textId="77777777" w:rsidR="0023246C" w:rsidRPr="00F7446E" w:rsidRDefault="0023246C" w:rsidP="009007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CFEB87" w14:textId="77777777" w:rsidR="0023246C" w:rsidRPr="00F7446E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Theme="majorBidi" w:hAnsiTheme="majorBidi" w:cstheme="majorBidi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97"/>
        <w:gridCol w:w="236"/>
        <w:gridCol w:w="1152"/>
        <w:gridCol w:w="236"/>
        <w:gridCol w:w="1155"/>
      </w:tblGrid>
      <w:tr w:rsidR="0023246C" w:rsidRPr="00F7446E" w14:paraId="35CC728A" w14:textId="77777777" w:rsidTr="007D16B6">
        <w:tc>
          <w:tcPr>
            <w:tcW w:w="3600" w:type="dxa"/>
            <w:vAlign w:val="bottom"/>
          </w:tcPr>
          <w:p w14:paraId="648B57A2" w14:textId="77777777" w:rsidR="0023246C" w:rsidRPr="00F7446E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2" w:type="dxa"/>
            <w:gridSpan w:val="7"/>
          </w:tcPr>
          <w:p w14:paraId="50ADC787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3246C" w:rsidRPr="00F7446E" w14:paraId="179A98B8" w14:textId="77777777" w:rsidTr="007D16B6">
        <w:tc>
          <w:tcPr>
            <w:tcW w:w="3600" w:type="dxa"/>
            <w:vAlign w:val="bottom"/>
          </w:tcPr>
          <w:p w14:paraId="7F52F291" w14:textId="77777777" w:rsidR="0023246C" w:rsidRPr="00F7446E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3" w:type="dxa"/>
            <w:gridSpan w:val="3"/>
          </w:tcPr>
          <w:p w14:paraId="2C30AE19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6293ADA7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14:paraId="5679BED3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23246C" w:rsidRPr="00F7446E" w14:paraId="34741F97" w14:textId="77777777" w:rsidTr="007D16B6">
        <w:tc>
          <w:tcPr>
            <w:tcW w:w="3600" w:type="dxa"/>
            <w:vAlign w:val="bottom"/>
          </w:tcPr>
          <w:p w14:paraId="76168DAA" w14:textId="617D792D" w:rsidR="0023246C" w:rsidRPr="00F7446E" w:rsidRDefault="009D00F9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74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A45BAE7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0200B68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7" w:type="dxa"/>
          </w:tcPr>
          <w:p w14:paraId="2862664E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61FB89C9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9E1E0DB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397BD633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5ED5358C" w14:textId="77777777" w:rsidR="0023246C" w:rsidRPr="00F7446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3246C" w:rsidRPr="00F7446E" w14:paraId="0747DADD" w14:textId="77777777" w:rsidTr="007D16B6">
        <w:tc>
          <w:tcPr>
            <w:tcW w:w="3600" w:type="dxa"/>
          </w:tcPr>
          <w:p w14:paraId="65ECB4A0" w14:textId="77777777" w:rsidR="0023246C" w:rsidRPr="00F7446E" w:rsidRDefault="0023246C" w:rsidP="007D16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72" w:type="dxa"/>
            <w:gridSpan w:val="7"/>
          </w:tcPr>
          <w:p w14:paraId="44DA56FC" w14:textId="77777777" w:rsidR="0023246C" w:rsidRPr="00F7446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6A2" w:rsidRPr="00F7446E" w14:paraId="6DF5A4AF" w14:textId="77777777" w:rsidTr="00BF7A66">
        <w:tc>
          <w:tcPr>
            <w:tcW w:w="3600" w:type="dxa"/>
          </w:tcPr>
          <w:p w14:paraId="6AA4178A" w14:textId="77777777" w:rsidR="00A436A2" w:rsidRPr="00F7446E" w:rsidRDefault="00A436A2" w:rsidP="00A436A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446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427FF5F" w14:textId="1D3E023C" w:rsidR="00A436A2" w:rsidRPr="00F7446E" w:rsidRDefault="0005653B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58,014</w:t>
            </w:r>
          </w:p>
        </w:tc>
        <w:tc>
          <w:tcPr>
            <w:tcW w:w="236" w:type="dxa"/>
          </w:tcPr>
          <w:p w14:paraId="7D7CAB1C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32BD5BF1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45,089</w:t>
            </w:r>
          </w:p>
        </w:tc>
        <w:tc>
          <w:tcPr>
            <w:tcW w:w="236" w:type="dxa"/>
            <w:vAlign w:val="bottom"/>
          </w:tcPr>
          <w:p w14:paraId="257CEF50" w14:textId="77777777" w:rsidR="00A436A2" w:rsidRPr="00F7446E" w:rsidRDefault="00A436A2" w:rsidP="00A436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4F5A3D5" w14:textId="17FDC443" w:rsidR="00A436A2" w:rsidRPr="00F7446E" w:rsidRDefault="0005653B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8,547</w:t>
            </w:r>
          </w:p>
        </w:tc>
        <w:tc>
          <w:tcPr>
            <w:tcW w:w="236" w:type="dxa"/>
          </w:tcPr>
          <w:p w14:paraId="1E9AFF11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B37FD1A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</w:tr>
      <w:tr w:rsidR="00A436A2" w:rsidRPr="00F7446E" w14:paraId="390F453D" w14:textId="77777777" w:rsidTr="00BF7A66">
        <w:tc>
          <w:tcPr>
            <w:tcW w:w="3600" w:type="dxa"/>
          </w:tcPr>
          <w:p w14:paraId="03BBD067" w14:textId="6C56D58C" w:rsidR="00A436A2" w:rsidRPr="00F7446E" w:rsidRDefault="00A436A2" w:rsidP="00A436A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F7446E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36B896" w14:textId="65A4F7DF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5653B" w:rsidRPr="00F7446E">
              <w:rPr>
                <w:rFonts w:asciiTheme="majorBidi" w:hAnsiTheme="majorBidi" w:cstheme="majorBidi"/>
                <w:sz w:val="30"/>
                <w:szCs w:val="30"/>
              </w:rPr>
              <w:t>8,547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544308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09C835D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  <w:tc>
          <w:tcPr>
            <w:tcW w:w="236" w:type="dxa"/>
            <w:vAlign w:val="bottom"/>
          </w:tcPr>
          <w:p w14:paraId="6F68717B" w14:textId="77777777" w:rsidR="00A436A2" w:rsidRPr="00F7446E" w:rsidRDefault="00A436A2" w:rsidP="00A436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66EB4" w14:textId="36BAB832" w:rsidR="00A436A2" w:rsidRPr="00F7446E" w:rsidRDefault="0005653B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(8,547)</w:t>
            </w:r>
          </w:p>
        </w:tc>
        <w:tc>
          <w:tcPr>
            <w:tcW w:w="236" w:type="dxa"/>
          </w:tcPr>
          <w:p w14:paraId="01619BFA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8A97C39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</w:tr>
      <w:tr w:rsidR="00A436A2" w:rsidRPr="00CF7ED9" w14:paraId="0BBBE228" w14:textId="77777777" w:rsidTr="00BF7A66">
        <w:tc>
          <w:tcPr>
            <w:tcW w:w="3600" w:type="dxa"/>
          </w:tcPr>
          <w:p w14:paraId="19E012C9" w14:textId="3A5D06AE" w:rsidR="00A436A2" w:rsidRPr="00F7446E" w:rsidRDefault="00A436A2" w:rsidP="00A436A2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7446E">
              <w:rPr>
                <w:rFonts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6E1A" w14:textId="261BB8E9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49,467</w:t>
            </w:r>
          </w:p>
        </w:tc>
        <w:tc>
          <w:tcPr>
            <w:tcW w:w="236" w:type="dxa"/>
          </w:tcPr>
          <w:p w14:paraId="03B5C76C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023E4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37,747</w:t>
            </w:r>
          </w:p>
        </w:tc>
        <w:tc>
          <w:tcPr>
            <w:tcW w:w="236" w:type="dxa"/>
            <w:vAlign w:val="bottom"/>
          </w:tcPr>
          <w:p w14:paraId="535DE1BB" w14:textId="77777777" w:rsidR="00A436A2" w:rsidRPr="00F7446E" w:rsidRDefault="00A436A2" w:rsidP="00A436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A99F2B" w14:textId="72C79EF2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C2577" w14:textId="77777777" w:rsidR="00A436A2" w:rsidRPr="00F7446E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3B401F4" w14:textId="77777777" w:rsidR="00A436A2" w:rsidRDefault="00A436A2" w:rsidP="00A43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79924C" w14:textId="77777777" w:rsidR="0023246C" w:rsidRPr="00AD1CF2" w:rsidRDefault="0023246C" w:rsidP="0023246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4815" w:type="pct"/>
        <w:tblInd w:w="360" w:type="dxa"/>
        <w:tblLook w:val="01E0" w:firstRow="1" w:lastRow="1" w:firstColumn="1" w:lastColumn="1" w:noHBand="0" w:noVBand="0"/>
      </w:tblPr>
      <w:tblGrid>
        <w:gridCol w:w="3940"/>
        <w:gridCol w:w="1098"/>
        <w:gridCol w:w="222"/>
        <w:gridCol w:w="1202"/>
        <w:gridCol w:w="229"/>
        <w:gridCol w:w="1172"/>
        <w:gridCol w:w="261"/>
        <w:gridCol w:w="14"/>
        <w:gridCol w:w="1092"/>
      </w:tblGrid>
      <w:tr w:rsidR="0023246C" w:rsidRPr="00AD1CF2" w14:paraId="485D31AF" w14:textId="77777777" w:rsidTr="007D16B6">
        <w:trPr>
          <w:tblHeader/>
        </w:trPr>
        <w:tc>
          <w:tcPr>
            <w:tcW w:w="2139" w:type="pct"/>
            <w:shd w:val="clear" w:color="auto" w:fill="auto"/>
          </w:tcPr>
          <w:p w14:paraId="58EE474D" w14:textId="77777777" w:rsidR="0023246C" w:rsidRPr="00AD1CF2" w:rsidRDefault="0023246C" w:rsidP="007D16B6">
            <w:pPr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861" w:type="pct"/>
            <w:gridSpan w:val="8"/>
          </w:tcPr>
          <w:p w14:paraId="48322FB6" w14:textId="77777777" w:rsidR="0023246C" w:rsidRPr="00AD1CF2" w:rsidRDefault="0023246C" w:rsidP="007D16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AD1C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246C" w:rsidRPr="003368DE" w14:paraId="4B10CB03" w14:textId="77777777" w:rsidTr="0070000C">
        <w:trPr>
          <w:tblHeader/>
        </w:trPr>
        <w:tc>
          <w:tcPr>
            <w:tcW w:w="2139" w:type="pct"/>
            <w:shd w:val="clear" w:color="auto" w:fill="auto"/>
          </w:tcPr>
          <w:p w14:paraId="3A47D4E0" w14:textId="77777777" w:rsidR="0023246C" w:rsidRPr="003368DE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</w:tcPr>
          <w:p w14:paraId="70BE6818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14:paraId="53AC4EF0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pct"/>
            <w:gridSpan w:val="3"/>
            <w:tcBorders>
              <w:bottom w:val="single" w:sz="4" w:space="0" w:color="auto"/>
            </w:tcBorders>
          </w:tcPr>
          <w:p w14:paraId="145D2E86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1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" w:type="pct"/>
            <w:gridSpan w:val="2"/>
          </w:tcPr>
          <w:p w14:paraId="55CE7C48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D82B96F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246C" w:rsidRPr="003368DE" w14:paraId="5754EA19" w14:textId="77777777" w:rsidTr="0070000C">
        <w:trPr>
          <w:trHeight w:val="1243"/>
          <w:tblHeader/>
        </w:trPr>
        <w:tc>
          <w:tcPr>
            <w:tcW w:w="2139" w:type="pct"/>
            <w:shd w:val="clear" w:color="auto" w:fill="auto"/>
            <w:vAlign w:val="bottom"/>
          </w:tcPr>
          <w:p w14:paraId="5E491D50" w14:textId="77777777" w:rsidR="0023246C" w:rsidRPr="00D35A4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40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</w:tcPr>
          <w:p w14:paraId="35F65D21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75F9760" w14:textId="77777777" w:rsidR="0023246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  <w:p w14:paraId="393F164B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0" w:type="pct"/>
          </w:tcPr>
          <w:p w14:paraId="4446FB9C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22F6AA2" w14:textId="77777777" w:rsidR="0023246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1AB653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8" w:type="pct"/>
          </w:tcPr>
          <w:p w14:paraId="3BD1502A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7FD3612" w14:textId="77777777" w:rsidR="0023246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103012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" w:type="pct"/>
            <w:gridSpan w:val="2"/>
          </w:tcPr>
          <w:p w14:paraId="20111315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A15DFE0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F80B2B8" w14:textId="7F1AB474" w:rsidR="0023246C" w:rsidRPr="003368DE" w:rsidRDefault="0023246C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3</w:t>
            </w:r>
            <w:r w:rsidR="000930AE" w:rsidRPr="000930AE">
              <w:rPr>
                <w:rFonts w:ascii="Angsana New" w:hAnsi="Angsana New" w:hint="cs"/>
                <w:sz w:val="30"/>
                <w:szCs w:val="30"/>
              </w:rPr>
              <w:t>1</w:t>
            </w:r>
            <w:r w:rsidR="00757C5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="00B044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446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3246C" w:rsidRPr="003368DE" w14:paraId="406DFC86" w14:textId="77777777" w:rsidTr="007D16B6">
        <w:trPr>
          <w:tblHeader/>
        </w:trPr>
        <w:tc>
          <w:tcPr>
            <w:tcW w:w="2139" w:type="pct"/>
            <w:vAlign w:val="bottom"/>
          </w:tcPr>
          <w:p w14:paraId="6FA5B631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8"/>
            <w:vAlign w:val="bottom"/>
          </w:tcPr>
          <w:p w14:paraId="434B7255" w14:textId="77777777" w:rsidR="0023246C" w:rsidRPr="003368D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246C" w:rsidRPr="003368DE" w14:paraId="261533F9" w14:textId="77777777" w:rsidTr="0070000C">
        <w:tc>
          <w:tcPr>
            <w:tcW w:w="2139" w:type="pct"/>
          </w:tcPr>
          <w:p w14:paraId="567D6BC2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9" w:type="pct"/>
          </w:tcPr>
          <w:p w14:paraId="249BCB78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14:paraId="07D973D8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</w:tcPr>
          <w:p w14:paraId="3C3DD041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2A6B1C97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</w:tcPr>
          <w:p w14:paraId="6A349190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DC130CD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gridSpan w:val="2"/>
          </w:tcPr>
          <w:p w14:paraId="777A3376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75AF5" w:rsidRPr="003368DE" w14:paraId="6D2CF3F3" w14:textId="77777777" w:rsidTr="0070000C">
        <w:tc>
          <w:tcPr>
            <w:tcW w:w="2139" w:type="pct"/>
          </w:tcPr>
          <w:p w14:paraId="1677A5E9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99" w:type="pct"/>
          </w:tcPr>
          <w:p w14:paraId="072495F1" w14:textId="77777777" w:rsidR="00975AF5" w:rsidRPr="003368DE" w:rsidRDefault="00975AF5" w:rsidP="001E7FA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20" w:type="pct"/>
          </w:tcPr>
          <w:p w14:paraId="2198FE2B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shd w:val="clear" w:color="auto" w:fill="auto"/>
          </w:tcPr>
          <w:p w14:paraId="055B7345" w14:textId="179C403F" w:rsidR="00975AF5" w:rsidRPr="003368DE" w:rsidRDefault="0070000C" w:rsidP="009D00F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23,065</w:t>
            </w:r>
          </w:p>
        </w:tc>
        <w:tc>
          <w:tcPr>
            <w:tcW w:w="128" w:type="pct"/>
            <w:shd w:val="clear" w:color="auto" w:fill="auto"/>
          </w:tcPr>
          <w:p w14:paraId="2061C1A9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shd w:val="clear" w:color="auto" w:fill="auto"/>
          </w:tcPr>
          <w:p w14:paraId="614F2E95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BB013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62298054" w14:textId="0F11CF73" w:rsidR="00975AF5" w:rsidRPr="003368DE" w:rsidRDefault="0070000C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30,096</w:t>
            </w:r>
          </w:p>
        </w:tc>
      </w:tr>
      <w:tr w:rsidR="00975AF5" w:rsidRPr="003368DE" w14:paraId="515929EE" w14:textId="77777777" w:rsidTr="0070000C">
        <w:tc>
          <w:tcPr>
            <w:tcW w:w="2139" w:type="pct"/>
          </w:tcPr>
          <w:p w14:paraId="70979E85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การด้อยค่าของสินทรัพย์ไม่มีตัวตน</w:t>
            </w:r>
          </w:p>
        </w:tc>
        <w:tc>
          <w:tcPr>
            <w:tcW w:w="599" w:type="pct"/>
          </w:tcPr>
          <w:p w14:paraId="03A94E3B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20" w:type="pct"/>
          </w:tcPr>
          <w:p w14:paraId="112ACEEE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2513B5B" w14:textId="69769D3C" w:rsidR="00975AF5" w:rsidRPr="003368DE" w:rsidRDefault="0070000C" w:rsidP="00BB1F0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(450)</w:t>
            </w:r>
          </w:p>
        </w:tc>
        <w:tc>
          <w:tcPr>
            <w:tcW w:w="128" w:type="pct"/>
            <w:shd w:val="clear" w:color="auto" w:fill="auto"/>
          </w:tcPr>
          <w:p w14:paraId="715EE30E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39777C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6E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7A9C35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66B88F2A" w14:textId="538083B9" w:rsidR="00975AF5" w:rsidRPr="003368DE" w:rsidRDefault="009D00F9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0000C">
              <w:rPr>
                <w:rFonts w:ascii="Angsana New" w:hAnsi="Angsana New"/>
                <w:sz w:val="30"/>
                <w:szCs w:val="30"/>
                <w:lang w:val="en-US" w:bidi="th-TH"/>
              </w:rPr>
              <w:t>,366</w:t>
            </w:r>
          </w:p>
        </w:tc>
      </w:tr>
      <w:tr w:rsidR="00975AF5" w:rsidRPr="003368DE" w14:paraId="677E303F" w14:textId="77777777" w:rsidTr="0070000C">
        <w:tc>
          <w:tcPr>
            <w:tcW w:w="2139" w:type="pct"/>
          </w:tcPr>
          <w:p w14:paraId="64AA69F9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99" w:type="pct"/>
          </w:tcPr>
          <w:p w14:paraId="78B05F7A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0" w:type="pct"/>
          </w:tcPr>
          <w:p w14:paraId="214BCC59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3EB4413" w14:textId="067B026F" w:rsidR="00975AF5" w:rsidRPr="003368DE" w:rsidRDefault="0070000C" w:rsidP="00BB1F0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39F93A0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BEF2B6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160024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3B452A8D" w14:textId="7201287C" w:rsidR="00975AF5" w:rsidRPr="003368DE" w:rsidRDefault="0070000C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3EF1" w:rsidRPr="00B03EF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ED47A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975AF5" w:rsidRPr="003368DE" w14:paraId="0D72B1DA" w14:textId="77777777" w:rsidTr="0070000C">
        <w:tc>
          <w:tcPr>
            <w:tcW w:w="2139" w:type="pct"/>
          </w:tcPr>
          <w:p w14:paraId="6F0DD699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599" w:type="pct"/>
          </w:tcPr>
          <w:p w14:paraId="00EE9323" w14:textId="77777777" w:rsidR="00975AF5" w:rsidRPr="003368DE" w:rsidRDefault="00975AF5" w:rsidP="00BB1F0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pct"/>
          </w:tcPr>
          <w:p w14:paraId="5B8F5A63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58B7C68" w14:textId="0FDD423C" w:rsidR="00975AF5" w:rsidRPr="003368DE" w:rsidRDefault="0070000C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128" w:type="pct"/>
            <w:shd w:val="clear" w:color="auto" w:fill="auto"/>
          </w:tcPr>
          <w:p w14:paraId="73306B0F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3881104" w14:textId="77777777" w:rsidR="00975AF5" w:rsidRPr="003368DE" w:rsidRDefault="00975AF5" w:rsidP="0076458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60195F4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5E280C3" w14:textId="0331846B" w:rsidR="00975AF5" w:rsidRPr="003368DE" w:rsidRDefault="0070000C" w:rsidP="00975AF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975AF5" w:rsidRPr="003368DE" w14:paraId="3031A946" w14:textId="77777777" w:rsidTr="0070000C">
        <w:tc>
          <w:tcPr>
            <w:tcW w:w="2139" w:type="pct"/>
          </w:tcPr>
          <w:p w14:paraId="041DB92A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99" w:type="pct"/>
          </w:tcPr>
          <w:p w14:paraId="03551FE2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20" w:type="pct"/>
          </w:tcPr>
          <w:p w14:paraId="73B4C73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94C5A75" w14:textId="702F69C1" w:rsidR="00975AF5" w:rsidRPr="00CB3739" w:rsidRDefault="0070000C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6,984</w:t>
            </w:r>
          </w:p>
        </w:tc>
        <w:tc>
          <w:tcPr>
            <w:tcW w:w="128" w:type="pct"/>
            <w:shd w:val="clear" w:color="auto" w:fill="auto"/>
          </w:tcPr>
          <w:p w14:paraId="01372F9F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D2A96A4" w14:textId="77A3F8F7" w:rsidR="00975AF5" w:rsidRPr="003368DE" w:rsidRDefault="0070000C" w:rsidP="007000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(11,929)</w:t>
            </w:r>
          </w:p>
        </w:tc>
        <w:tc>
          <w:tcPr>
            <w:tcW w:w="145" w:type="pct"/>
            <w:shd w:val="clear" w:color="auto" w:fill="auto"/>
          </w:tcPr>
          <w:p w14:paraId="25E1EE0B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6775E07A" w14:textId="6C753F26" w:rsidR="00975AF5" w:rsidRPr="003368DE" w:rsidRDefault="0070000C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17,234</w:t>
            </w:r>
          </w:p>
        </w:tc>
      </w:tr>
      <w:tr w:rsidR="00975AF5" w:rsidRPr="003368DE" w14:paraId="54C02DEB" w14:textId="77777777" w:rsidTr="0070000C">
        <w:tc>
          <w:tcPr>
            <w:tcW w:w="2139" w:type="pct"/>
          </w:tcPr>
          <w:p w14:paraId="7C37AD0E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99" w:type="pct"/>
          </w:tcPr>
          <w:p w14:paraId="7EF6EEF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20" w:type="pct"/>
          </w:tcPr>
          <w:p w14:paraId="623B585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9B817BC" w14:textId="64999171" w:rsidR="00975AF5" w:rsidRPr="003368DE" w:rsidRDefault="0070000C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4,003</w:t>
            </w:r>
          </w:p>
        </w:tc>
        <w:tc>
          <w:tcPr>
            <w:tcW w:w="128" w:type="pct"/>
            <w:shd w:val="clear" w:color="auto" w:fill="auto"/>
          </w:tcPr>
          <w:p w14:paraId="467347E3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F9998F8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28E4333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36B4E4F4" w14:textId="66EB0781" w:rsidR="00975AF5" w:rsidRPr="003368DE" w:rsidRDefault="0070000C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10,578</w:t>
            </w:r>
          </w:p>
        </w:tc>
      </w:tr>
      <w:tr w:rsidR="0070000C" w:rsidRPr="003368DE" w14:paraId="2EDF59AC" w14:textId="77777777" w:rsidTr="0070000C">
        <w:tc>
          <w:tcPr>
            <w:tcW w:w="2139" w:type="pct"/>
          </w:tcPr>
          <w:p w14:paraId="6BAE82EF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20E2009D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120" w:type="pct"/>
          </w:tcPr>
          <w:p w14:paraId="193E4F32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0E192" w14:textId="6AC1E1EC" w:rsidR="0070000C" w:rsidRPr="003368DE" w:rsidRDefault="0070000C" w:rsidP="007000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33,742</w:t>
            </w:r>
          </w:p>
        </w:tc>
        <w:tc>
          <w:tcPr>
            <w:tcW w:w="128" w:type="pct"/>
            <w:shd w:val="clear" w:color="auto" w:fill="auto"/>
          </w:tcPr>
          <w:p w14:paraId="338A5E8E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A301F" w14:textId="2611302A" w:rsidR="0070000C" w:rsidRPr="0070000C" w:rsidRDefault="0070000C" w:rsidP="007000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00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(11,929)</w:t>
            </w:r>
          </w:p>
        </w:tc>
        <w:tc>
          <w:tcPr>
            <w:tcW w:w="145" w:type="pct"/>
            <w:shd w:val="clear" w:color="auto" w:fill="auto"/>
          </w:tcPr>
          <w:p w14:paraId="44F4FA7D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A7677" w14:textId="564FDE98" w:rsidR="0070000C" w:rsidRPr="003368DE" w:rsidRDefault="0070000C" w:rsidP="007000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60,082</w:t>
            </w:r>
          </w:p>
        </w:tc>
      </w:tr>
      <w:tr w:rsidR="0070000C" w:rsidRPr="003368DE" w14:paraId="6EF0C6B0" w14:textId="77777777" w:rsidTr="0070000C">
        <w:tc>
          <w:tcPr>
            <w:tcW w:w="2139" w:type="pct"/>
            <w:vAlign w:val="bottom"/>
          </w:tcPr>
          <w:p w14:paraId="4B2CB463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0D111468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63489679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2C17EBD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4281040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00416D5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7ECA9F9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1D41589A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00C" w:rsidRPr="003368DE" w14:paraId="1550F869" w14:textId="77777777" w:rsidTr="0070000C">
        <w:tc>
          <w:tcPr>
            <w:tcW w:w="2139" w:type="pct"/>
            <w:vAlign w:val="bottom"/>
          </w:tcPr>
          <w:p w14:paraId="497FD5EE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99" w:type="pct"/>
          </w:tcPr>
          <w:p w14:paraId="483ED903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2E1821DB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ED79942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01F7CD9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305850C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5CDECA1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7FBE36E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00C" w:rsidRPr="003368DE" w14:paraId="39CACF43" w14:textId="77777777" w:rsidTr="0070000C">
        <w:tc>
          <w:tcPr>
            <w:tcW w:w="2139" w:type="pct"/>
          </w:tcPr>
          <w:p w14:paraId="5E569AF3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99" w:type="pct"/>
          </w:tcPr>
          <w:p w14:paraId="3B834F11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49</w:t>
            </w:r>
            <w:r w:rsidRPr="00EF6477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618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77D2381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shd w:val="clear" w:color="auto" w:fill="auto"/>
          </w:tcPr>
          <w:p w14:paraId="56C7EE05" w14:textId="505D8E6D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42,319</w:t>
            </w:r>
          </w:p>
        </w:tc>
        <w:tc>
          <w:tcPr>
            <w:tcW w:w="128" w:type="pct"/>
            <w:shd w:val="clear" w:color="auto" w:fill="auto"/>
          </w:tcPr>
          <w:p w14:paraId="4F030DB5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331B511" w14:textId="1F859889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45" w:type="pct"/>
            <w:shd w:val="clear" w:color="auto" w:fill="auto"/>
          </w:tcPr>
          <w:p w14:paraId="64FC1E9F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372FA49C" w14:textId="43650E7A" w:rsidR="0070000C" w:rsidRPr="003368DE" w:rsidRDefault="0070000C" w:rsidP="0070000C">
            <w:pPr>
              <w:tabs>
                <w:tab w:val="clear" w:pos="454"/>
                <w:tab w:val="clear" w:pos="680"/>
                <w:tab w:val="clear" w:pos="907"/>
                <w:tab w:val="left" w:pos="410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(7,342)</w:t>
            </w:r>
          </w:p>
        </w:tc>
      </w:tr>
      <w:tr w:rsidR="0070000C" w:rsidRPr="003368DE" w14:paraId="2439EF66" w14:textId="77777777" w:rsidTr="0070000C">
        <w:tc>
          <w:tcPr>
            <w:tcW w:w="2139" w:type="pct"/>
          </w:tcPr>
          <w:p w14:paraId="347E07F8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2048BA2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407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36DBE2F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4260657" w14:textId="161D72F8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28" w:type="pct"/>
            <w:shd w:val="clear" w:color="auto" w:fill="auto"/>
          </w:tcPr>
          <w:p w14:paraId="41CDF559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154A2496" w14:textId="63398C1F" w:rsidR="0070000C" w:rsidRPr="003368DE" w:rsidRDefault="0070000C" w:rsidP="0070000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6A4C62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126CB" w14:textId="16E93038" w:rsidR="0070000C" w:rsidRPr="0070000C" w:rsidRDefault="0070000C" w:rsidP="0070000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000C" w:rsidRPr="003368DE" w14:paraId="2B4E9B52" w14:textId="77777777" w:rsidTr="0070000C">
        <w:trPr>
          <w:trHeight w:val="357"/>
        </w:trPr>
        <w:tc>
          <w:tcPr>
            <w:tcW w:w="2139" w:type="pct"/>
          </w:tcPr>
          <w:p w14:paraId="5DA1D1A1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23F3EDF6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FFCB7B4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5D36" w14:textId="0D6B5E52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42,726</w:t>
            </w:r>
          </w:p>
        </w:tc>
        <w:tc>
          <w:tcPr>
            <w:tcW w:w="128" w:type="pct"/>
            <w:shd w:val="clear" w:color="auto" w:fill="auto"/>
          </w:tcPr>
          <w:p w14:paraId="5DA4E53D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B427C" w14:textId="47910CA3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(43)</w:t>
            </w:r>
          </w:p>
        </w:tc>
        <w:tc>
          <w:tcPr>
            <w:tcW w:w="145" w:type="pct"/>
            <w:shd w:val="clear" w:color="auto" w:fill="auto"/>
          </w:tcPr>
          <w:p w14:paraId="5732430C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2FF72" w14:textId="4468D5FF" w:rsidR="0070000C" w:rsidRPr="00975AF5" w:rsidRDefault="0070000C" w:rsidP="0070000C">
            <w:pPr>
              <w:tabs>
                <w:tab w:val="clear" w:pos="454"/>
                <w:tab w:val="clear" w:pos="680"/>
                <w:tab w:val="clear" w:pos="907"/>
                <w:tab w:val="left" w:pos="41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(7,342)</w:t>
            </w:r>
          </w:p>
        </w:tc>
      </w:tr>
      <w:tr w:rsidR="0070000C" w:rsidRPr="003368DE" w14:paraId="24DEF8A0" w14:textId="77777777" w:rsidTr="0070000C">
        <w:tc>
          <w:tcPr>
            <w:tcW w:w="2139" w:type="pct"/>
          </w:tcPr>
          <w:p w14:paraId="01A969A4" w14:textId="77777777" w:rsidR="0070000C" w:rsidRPr="001A2962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B466BAE" w14:textId="77777777" w:rsidR="0070000C" w:rsidRPr="001A2962" w:rsidRDefault="0070000C" w:rsidP="007000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14:paraId="379DC768" w14:textId="77777777" w:rsidR="0070000C" w:rsidRPr="001A2962" w:rsidRDefault="0070000C" w:rsidP="0070000C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3AF7B3E1" w14:textId="77777777" w:rsidR="0070000C" w:rsidRPr="001A2962" w:rsidRDefault="0070000C" w:rsidP="007000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BBC8313" w14:textId="77777777" w:rsidR="0070000C" w:rsidRPr="001A2962" w:rsidRDefault="0070000C" w:rsidP="0070000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19FD3C8E" w14:textId="77777777" w:rsidR="0070000C" w:rsidRPr="001A2962" w:rsidRDefault="0070000C" w:rsidP="0070000C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308E675" w14:textId="77777777" w:rsidR="0070000C" w:rsidRPr="001A2962" w:rsidRDefault="0070000C" w:rsidP="007000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7DEC4C" w14:textId="77777777" w:rsidR="0070000C" w:rsidRPr="001A2962" w:rsidRDefault="0070000C" w:rsidP="007000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000C" w:rsidRPr="003368DE" w14:paraId="71D9A099" w14:textId="77777777" w:rsidTr="0070000C">
        <w:tc>
          <w:tcPr>
            <w:tcW w:w="2139" w:type="pct"/>
          </w:tcPr>
          <w:p w14:paraId="18F4E3E0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05D6C260" w14:textId="77777777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1AEB809E" w14:textId="77777777" w:rsidR="0070000C" w:rsidRPr="003368DE" w:rsidRDefault="0070000C" w:rsidP="0070000C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57B1F986" w14:textId="26B8EDA9" w:rsidR="0070000C" w:rsidRPr="003368DE" w:rsidRDefault="0070000C" w:rsidP="0070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76,468</w:t>
            </w:r>
          </w:p>
        </w:tc>
        <w:tc>
          <w:tcPr>
            <w:tcW w:w="128" w:type="pct"/>
            <w:shd w:val="clear" w:color="auto" w:fill="auto"/>
          </w:tcPr>
          <w:p w14:paraId="61BE787F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632192C6" w14:textId="353FFA05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(11,972)</w:t>
            </w:r>
          </w:p>
        </w:tc>
        <w:tc>
          <w:tcPr>
            <w:tcW w:w="145" w:type="pct"/>
            <w:shd w:val="clear" w:color="auto" w:fill="auto"/>
          </w:tcPr>
          <w:p w14:paraId="1A08B2B0" w14:textId="77777777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ABBCDF9" w14:textId="1FD3D866" w:rsidR="0070000C" w:rsidRPr="003368DE" w:rsidRDefault="0070000C" w:rsidP="007000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52,740</w:t>
            </w:r>
          </w:p>
        </w:tc>
      </w:tr>
    </w:tbl>
    <w:p w14:paraId="44F2F0F0" w14:textId="7E2FC99F" w:rsidR="00975AF5" w:rsidRDefault="00975AF5" w:rsidP="0023246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61"/>
        <w:gridCol w:w="1079"/>
        <w:gridCol w:w="241"/>
        <w:gridCol w:w="1205"/>
        <w:gridCol w:w="252"/>
        <w:gridCol w:w="1096"/>
        <w:gridCol w:w="266"/>
        <w:gridCol w:w="1181"/>
      </w:tblGrid>
      <w:tr w:rsidR="009D00F9" w:rsidRPr="00CF7ED9" w14:paraId="2599E2C0" w14:textId="77777777" w:rsidTr="00FF3DC7">
        <w:tc>
          <w:tcPr>
            <w:tcW w:w="2103" w:type="pct"/>
          </w:tcPr>
          <w:p w14:paraId="3AA58DA4" w14:textId="77777777" w:rsidR="009D00F9" w:rsidRPr="00D35A4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7633358A" w14:textId="47489D0E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A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0F9" w:rsidRPr="00CF7ED9" w14:paraId="09340361" w14:textId="77777777" w:rsidTr="00FF3DC7">
        <w:tc>
          <w:tcPr>
            <w:tcW w:w="2103" w:type="pct"/>
          </w:tcPr>
          <w:p w14:paraId="22D37187" w14:textId="77777777" w:rsidR="009D00F9" w:rsidRPr="00D35A4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24B71020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1DF26B6D" w14:textId="77777777" w:rsidR="009D00F9" w:rsidRPr="00CF7ED9" w:rsidRDefault="009D00F9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pct"/>
            <w:gridSpan w:val="3"/>
            <w:tcBorders>
              <w:bottom w:val="single" w:sz="4" w:space="0" w:color="auto"/>
            </w:tcBorders>
            <w:vAlign w:val="bottom"/>
          </w:tcPr>
          <w:p w14:paraId="02D183D5" w14:textId="10A9441D" w:rsidR="009D00F9" w:rsidRDefault="009D00F9" w:rsidP="009D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5" w:type="pct"/>
          </w:tcPr>
          <w:p w14:paraId="3ABB3A47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3BB77C9A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00F9" w:rsidRPr="00CF7ED9" w14:paraId="13188A9E" w14:textId="77777777" w:rsidTr="00FF3DC7">
        <w:tc>
          <w:tcPr>
            <w:tcW w:w="2103" w:type="pct"/>
          </w:tcPr>
          <w:p w14:paraId="5C63FCF6" w14:textId="77777777" w:rsidR="009D00F9" w:rsidRPr="00D35A4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B94357F" w14:textId="23CC1036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2EC4EF9" w14:textId="22475DC7" w:rsidR="009D00F9" w:rsidRPr="00D35A49" w:rsidRDefault="009D00F9" w:rsidP="00D35A49">
            <w:pPr>
              <w:pStyle w:val="acctfourfigures"/>
              <w:tabs>
                <w:tab w:val="clear" w:pos="765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93B8F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31" w:type="pct"/>
            <w:vAlign w:val="bottom"/>
          </w:tcPr>
          <w:p w14:paraId="3E9E659F" w14:textId="77777777" w:rsidR="009D00F9" w:rsidRPr="00CF7ED9" w:rsidRDefault="009D00F9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vAlign w:val="bottom"/>
          </w:tcPr>
          <w:p w14:paraId="5DAD6352" w14:textId="77AC3CC6" w:rsidR="009D00F9" w:rsidRPr="00CF7ED9" w:rsidRDefault="009D00F9" w:rsidP="009D00F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7" w:type="pct"/>
            <w:vAlign w:val="bottom"/>
          </w:tcPr>
          <w:p w14:paraId="5FC83A79" w14:textId="77777777" w:rsidR="009D00F9" w:rsidRPr="00CF7ED9" w:rsidRDefault="009D00F9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7E1DBE91" w14:textId="77777777" w:rsidR="009D00F9" w:rsidRDefault="009D00F9" w:rsidP="009D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4ABB10" w14:textId="01824856" w:rsidR="009D00F9" w:rsidRPr="00CF7ED9" w:rsidRDefault="009D00F9" w:rsidP="009D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" w:type="pct"/>
          </w:tcPr>
          <w:p w14:paraId="059819EB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1F68CE30" w14:textId="5F98D7B5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95DEB4C" w14:textId="4673F0C0" w:rsidR="009D00F9" w:rsidRPr="00CF7ED9" w:rsidRDefault="009D00F9" w:rsidP="009D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30A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D00F9" w:rsidRPr="00CF7ED9" w14:paraId="4293F752" w14:textId="77777777" w:rsidTr="00FF3DC7">
        <w:tc>
          <w:tcPr>
            <w:tcW w:w="2103" w:type="pct"/>
          </w:tcPr>
          <w:p w14:paraId="0480025B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3CFCA007" w14:textId="3726F3B6" w:rsidR="009D00F9" w:rsidRPr="00293B8F" w:rsidRDefault="009D00F9" w:rsidP="00293B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93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00F9" w:rsidRPr="00CF7ED9" w14:paraId="753302EE" w14:textId="77777777" w:rsidTr="00FF3DC7">
        <w:tc>
          <w:tcPr>
            <w:tcW w:w="2103" w:type="pct"/>
          </w:tcPr>
          <w:p w14:paraId="37B0DFBC" w14:textId="32BD3CCC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8" w:type="pct"/>
          </w:tcPr>
          <w:p w14:paraId="1783FCB3" w14:textId="77777777" w:rsidR="009D00F9" w:rsidRPr="00CF7ED9" w:rsidRDefault="009D00F9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3D822ADB" w14:textId="77777777" w:rsidR="009D00F9" w:rsidRPr="00CF7ED9" w:rsidRDefault="009D00F9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45B2E681" w14:textId="77777777" w:rsidR="009D00F9" w:rsidRPr="00CF7ED9" w:rsidRDefault="009D00F9" w:rsidP="0066542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7B41BF9F" w14:textId="77777777" w:rsidR="009D00F9" w:rsidRPr="00CF7ED9" w:rsidRDefault="009D00F9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065A36DC" w14:textId="77777777" w:rsidR="009D00F9" w:rsidRPr="00CF7ED9" w:rsidRDefault="009D00F9" w:rsidP="0066542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7620210" w14:textId="77777777" w:rsidR="009D00F9" w:rsidRPr="00CF7ED9" w:rsidRDefault="009D00F9" w:rsidP="0066542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12E1A2E6" w14:textId="45AEA0F7" w:rsidR="009D00F9" w:rsidRPr="00CF7ED9" w:rsidRDefault="009D00F9" w:rsidP="0066542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F3DC7" w:rsidRPr="00CF7ED9" w14:paraId="2271861E" w14:textId="77777777" w:rsidTr="00FF3DC7">
        <w:tc>
          <w:tcPr>
            <w:tcW w:w="2103" w:type="pct"/>
          </w:tcPr>
          <w:p w14:paraId="41045933" w14:textId="20D23447" w:rsidR="00FF3DC7" w:rsidRPr="00F7446E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5EDED35D" w14:textId="2EA1F732" w:rsidR="00FF3DC7" w:rsidRPr="00F7446E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28,93</w:t>
            </w:r>
            <w:r w:rsidR="00760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1" w:type="pct"/>
          </w:tcPr>
          <w:p w14:paraId="255F8ED2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5DF6E7AD" w14:textId="17767A6B" w:rsidR="00FF3DC7" w:rsidRPr="00F7446E" w:rsidRDefault="008C4465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10,870</w:t>
            </w:r>
            <w:r w:rsidR="00FF3DC7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7" w:type="pct"/>
          </w:tcPr>
          <w:p w14:paraId="6422CC6F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20ED5511" w14:textId="601DFD95" w:rsidR="00FF3DC7" w:rsidRPr="00F7446E" w:rsidRDefault="008C4465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C683FF3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3280C6D" w14:textId="6DBC796A" w:rsidR="00FF3DC7" w:rsidRPr="00F7446E" w:rsidRDefault="00FF3DC7" w:rsidP="004A12E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39,80</w:t>
            </w:r>
            <w:r w:rsidR="00760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FF3DC7" w:rsidRPr="00CF7ED9" w14:paraId="7D9F63A7" w14:textId="77777777" w:rsidTr="00FF3DC7">
        <w:tc>
          <w:tcPr>
            <w:tcW w:w="2103" w:type="pct"/>
          </w:tcPr>
          <w:p w14:paraId="7833028A" w14:textId="77777777" w:rsidR="00FF3DC7" w:rsidRPr="00F7446E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88" w:type="pct"/>
          </w:tcPr>
          <w:p w14:paraId="57F55993" w14:textId="77777777" w:rsidR="00FF3DC7" w:rsidRPr="00F7446E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1" w:type="pct"/>
          </w:tcPr>
          <w:p w14:paraId="7A7A368A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D8B39AE" w14:textId="7DABF4C8" w:rsidR="00FF3DC7" w:rsidRPr="00F7446E" w:rsidRDefault="00FF3DC7" w:rsidP="004A12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21309145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343BA923" w14:textId="68180CB2" w:rsidR="00FF3DC7" w:rsidRPr="00F7446E" w:rsidRDefault="00FF3DC7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D4C8B09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4AB606F" w14:textId="39038F4F" w:rsidR="00FF3DC7" w:rsidRPr="00F7446E" w:rsidRDefault="00FF3DC7" w:rsidP="004A12E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</w:tr>
      <w:tr w:rsidR="00FF3DC7" w:rsidRPr="00CF7ED9" w14:paraId="1F74ACD3" w14:textId="77777777" w:rsidTr="00FF3DC7">
        <w:tc>
          <w:tcPr>
            <w:tcW w:w="2103" w:type="pct"/>
          </w:tcPr>
          <w:p w14:paraId="66BEFBFF" w14:textId="77777777" w:rsidR="00FF3DC7" w:rsidRPr="00F7446E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588" w:type="pct"/>
          </w:tcPr>
          <w:p w14:paraId="47D64911" w14:textId="77777777" w:rsidR="00FF3DC7" w:rsidRPr="00F7446E" w:rsidRDefault="00FF3DC7" w:rsidP="004A12E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2BDEC71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4B2467AB" w14:textId="2E1C61EA" w:rsidR="00FF3DC7" w:rsidRPr="00F7446E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C4465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B392C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7" w:type="pct"/>
          </w:tcPr>
          <w:p w14:paraId="4EA9E2F0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449CB0DF" w14:textId="48DAA0FB" w:rsidR="00FF3DC7" w:rsidRPr="00F7446E" w:rsidRDefault="00FF3DC7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02274C5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E856B5D" w14:textId="1F58FFF4" w:rsidR="00FF3DC7" w:rsidRPr="00F7446E" w:rsidRDefault="008C4465" w:rsidP="004A12E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B392C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F3DC7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FF3DC7" w:rsidRPr="00CF7ED9" w14:paraId="7D28656C" w14:textId="77777777" w:rsidTr="00FF3DC7">
        <w:tc>
          <w:tcPr>
            <w:tcW w:w="2103" w:type="pct"/>
          </w:tcPr>
          <w:p w14:paraId="5A16CC8E" w14:textId="77777777" w:rsidR="00FF3DC7" w:rsidRPr="00F7446E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37B23C60" w14:textId="77777777" w:rsidR="00FF3DC7" w:rsidRPr="00F7446E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31" w:type="pct"/>
          </w:tcPr>
          <w:p w14:paraId="4BC31214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59975FD" w14:textId="0CF468D3" w:rsidR="00FF3DC7" w:rsidRPr="00F7446E" w:rsidRDefault="00FF3DC7" w:rsidP="00FF3DC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(140)</w:t>
            </w:r>
          </w:p>
        </w:tc>
        <w:tc>
          <w:tcPr>
            <w:tcW w:w="137" w:type="pct"/>
          </w:tcPr>
          <w:p w14:paraId="3B5033E4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36C81855" w14:textId="065E8EA2" w:rsidR="00FF3DC7" w:rsidRPr="00F7446E" w:rsidRDefault="00FF3DC7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C26491E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0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8A215B9" w14:textId="4A76A523" w:rsidR="00FF3DC7" w:rsidRPr="00F7446E" w:rsidRDefault="008C4465" w:rsidP="004A12E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6" w:right="42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FF3DC7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FF3DC7" w:rsidRPr="00CF7ED9" w14:paraId="2005CB97" w14:textId="77777777" w:rsidTr="00FF3DC7">
        <w:tc>
          <w:tcPr>
            <w:tcW w:w="2103" w:type="pct"/>
          </w:tcPr>
          <w:p w14:paraId="11C7CCF5" w14:textId="77777777" w:rsidR="00FF3DC7" w:rsidRPr="00F7446E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390E9C0F" w14:textId="77777777" w:rsidR="00FF3DC7" w:rsidRPr="00F7446E" w:rsidRDefault="00FF3DC7" w:rsidP="004A12E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085C91D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278112F6" w14:textId="461BB218" w:rsidR="00FF3DC7" w:rsidRPr="00F7446E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 </w:t>
            </w:r>
          </w:p>
        </w:tc>
        <w:tc>
          <w:tcPr>
            <w:tcW w:w="137" w:type="pct"/>
          </w:tcPr>
          <w:p w14:paraId="1DC12E67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63F5413D" w14:textId="7492A155" w:rsidR="00FF3DC7" w:rsidRPr="00F7446E" w:rsidRDefault="00FF3DC7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43EBE16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03F9C4F6" w14:textId="2F8C2DB8" w:rsidR="00FF3DC7" w:rsidRPr="00F7446E" w:rsidRDefault="00FF3DC7" w:rsidP="004A12E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 </w:t>
            </w:r>
          </w:p>
        </w:tc>
      </w:tr>
      <w:tr w:rsidR="00FF3DC7" w:rsidRPr="00CF7ED9" w14:paraId="0EFE6C4E" w14:textId="77777777" w:rsidTr="00FF3DC7">
        <w:tc>
          <w:tcPr>
            <w:tcW w:w="2103" w:type="pct"/>
          </w:tcPr>
          <w:p w14:paraId="19601881" w14:textId="77777777" w:rsidR="00FF3DC7" w:rsidRPr="00F7446E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698CCA1" w14:textId="62374D45" w:rsidR="00FF3DC7" w:rsidRPr="00F7446E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15,98</w:t>
            </w:r>
            <w:r w:rsidR="000B392C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7EEF0610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32C8A241" w14:textId="27CD41C8" w:rsidR="00FF3DC7" w:rsidRPr="00F7446E" w:rsidRDefault="0005653B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</w:t>
            </w:r>
            <w:r w:rsidR="00760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F3DC7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7" w:type="pct"/>
          </w:tcPr>
          <w:p w14:paraId="560556A1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4983AA6" w14:textId="1CD7154C" w:rsidR="00FF3DC7" w:rsidRPr="00F7446E" w:rsidRDefault="0005653B" w:rsidP="000565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45" w:type="pct"/>
          </w:tcPr>
          <w:p w14:paraId="11DD1BDA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ACEEA47" w14:textId="3350463E" w:rsidR="00FF3DC7" w:rsidRPr="00F7446E" w:rsidRDefault="00FF3DC7" w:rsidP="004A12E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17,45</w:t>
            </w:r>
            <w:r w:rsidR="00760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F3DC7" w:rsidRPr="00CF7ED9" w14:paraId="46BD9B7E" w14:textId="77777777" w:rsidTr="00FF3DC7">
        <w:tc>
          <w:tcPr>
            <w:tcW w:w="2103" w:type="pct"/>
          </w:tcPr>
          <w:p w14:paraId="518D9CE4" w14:textId="77777777" w:rsidR="00FF3DC7" w:rsidRPr="00F7446E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0C8A547" w14:textId="52F27954" w:rsidR="00FF3DC7" w:rsidRPr="00F7446E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45,72</w:t>
            </w:r>
            <w:r w:rsidR="00760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6C797573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0A9BA2C2" w14:textId="17F766C0" w:rsidR="00FF3DC7" w:rsidRPr="00F7446E" w:rsidRDefault="0005653B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11,91</w:t>
            </w:r>
            <w:r w:rsidR="00760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F3DC7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7" w:type="pct"/>
          </w:tcPr>
          <w:p w14:paraId="0FBFA833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8105E37" w14:textId="13E254FB" w:rsidR="00FF3DC7" w:rsidRPr="00F7446E" w:rsidRDefault="0005653B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</w:t>
            </w:r>
            <w:r w:rsidR="00FF3DC7"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5" w:type="pct"/>
          </w:tcPr>
          <w:p w14:paraId="20808140" w14:textId="77777777" w:rsidR="00FF3DC7" w:rsidRPr="00F7446E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AC871AC" w14:textId="42B742F7" w:rsidR="00FF3DC7" w:rsidRPr="00F7446E" w:rsidRDefault="00FF3DC7" w:rsidP="004A12E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58,014 </w:t>
            </w:r>
          </w:p>
        </w:tc>
      </w:tr>
      <w:tr w:rsidR="009D00F9" w:rsidRPr="00CF7ED9" w14:paraId="6835C514" w14:textId="77777777" w:rsidTr="00FF3DC7">
        <w:trPr>
          <w:trHeight w:val="397"/>
        </w:trPr>
        <w:tc>
          <w:tcPr>
            <w:tcW w:w="2103" w:type="pct"/>
          </w:tcPr>
          <w:p w14:paraId="7302F99A" w14:textId="77777777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14:paraId="542E7810" w14:textId="77777777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15C0E60A" w14:textId="77777777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6" w:type="pct"/>
          </w:tcPr>
          <w:p w14:paraId="2445DA83" w14:textId="77777777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26DC9501" w14:textId="77777777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D744A80" w14:textId="77777777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8D508E6" w14:textId="77777777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66766CB8" w14:textId="7CEB4578" w:rsidR="009D00F9" w:rsidRPr="00F7446E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00F9" w:rsidRPr="00CF7ED9" w14:paraId="3FF2A295" w14:textId="77777777" w:rsidTr="00FF3DC7">
        <w:tc>
          <w:tcPr>
            <w:tcW w:w="2103" w:type="pct"/>
          </w:tcPr>
          <w:p w14:paraId="71D6823B" w14:textId="3B2C5D49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8" w:type="pct"/>
          </w:tcPr>
          <w:p w14:paraId="4D4EF5D6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939FBDD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080476A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440B090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5367BCC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77929B" w14:textId="77777777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3C321C1" w14:textId="4FC34695" w:rsidR="009D00F9" w:rsidRPr="00CF7ED9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DC7" w:rsidRPr="00CF7ED9" w14:paraId="73FB5870" w14:textId="77777777" w:rsidTr="00FF3DC7">
        <w:tc>
          <w:tcPr>
            <w:tcW w:w="2103" w:type="pct"/>
          </w:tcPr>
          <w:p w14:paraId="5A54142E" w14:textId="30039D07" w:rsidR="00FF3DC7" w:rsidRPr="00CF7ED9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779B1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669711AF" w14:textId="15ABD16A" w:rsidR="00FF3DC7" w:rsidRPr="00CF7ED9" w:rsidRDefault="00FF3DC7" w:rsidP="008C446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(7,342)</w:t>
            </w:r>
          </w:p>
        </w:tc>
        <w:tc>
          <w:tcPr>
            <w:tcW w:w="131" w:type="pct"/>
          </w:tcPr>
          <w:p w14:paraId="4C8E52C5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0B0A3480" w14:textId="60A155B6" w:rsidR="00FF3DC7" w:rsidRPr="00CF7ED9" w:rsidRDefault="00FF3DC7" w:rsidP="00FF3DC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(1,084)</w:t>
            </w:r>
          </w:p>
        </w:tc>
        <w:tc>
          <w:tcPr>
            <w:tcW w:w="137" w:type="pct"/>
          </w:tcPr>
          <w:p w14:paraId="218CB951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362D785" w14:textId="00EBB845" w:rsidR="00FF3DC7" w:rsidRPr="00CF7ED9" w:rsidRDefault="008C4465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88A6643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0457737" w14:textId="28620D65" w:rsidR="00FF3DC7" w:rsidRPr="00CF7ED9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(8,426)</w:t>
            </w:r>
          </w:p>
        </w:tc>
      </w:tr>
      <w:tr w:rsidR="00FF3DC7" w:rsidRPr="00CF7ED9" w14:paraId="43FD09CB" w14:textId="77777777" w:rsidTr="00FF3DC7">
        <w:tc>
          <w:tcPr>
            <w:tcW w:w="2103" w:type="pct"/>
          </w:tcPr>
          <w:p w14:paraId="0C7CAA44" w14:textId="77777777" w:rsidR="00FF3DC7" w:rsidRPr="00CF7ED9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259CA3A2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53E48C9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17AECB5" w14:textId="54A8B335" w:rsidR="00FF3DC7" w:rsidRPr="00CF7ED9" w:rsidRDefault="00FF3DC7" w:rsidP="00FF3DC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(121)</w:t>
            </w:r>
          </w:p>
        </w:tc>
        <w:tc>
          <w:tcPr>
            <w:tcW w:w="137" w:type="pct"/>
          </w:tcPr>
          <w:p w14:paraId="23D7C39B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0C18784" w14:textId="6E08D607" w:rsidR="00FF3DC7" w:rsidRPr="00CF7ED9" w:rsidRDefault="008C4465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132430C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4491D7C" w14:textId="66EFD816" w:rsidR="00FF3DC7" w:rsidRPr="00CF7ED9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(121)</w:t>
            </w:r>
          </w:p>
        </w:tc>
      </w:tr>
      <w:tr w:rsidR="00FF3DC7" w:rsidRPr="00CF7ED9" w14:paraId="2A09EC03" w14:textId="77777777" w:rsidTr="00FF3DC7">
        <w:tc>
          <w:tcPr>
            <w:tcW w:w="2103" w:type="pct"/>
          </w:tcPr>
          <w:p w14:paraId="5D6D923A" w14:textId="77777777" w:rsidR="00FF3DC7" w:rsidRPr="00CF7ED9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F8FA0F9" w14:textId="77777777" w:rsidR="00FF3DC7" w:rsidRPr="00DF0C1D" w:rsidRDefault="00FF3DC7" w:rsidP="00FF3DC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(7,342)</w:t>
            </w:r>
          </w:p>
        </w:tc>
        <w:tc>
          <w:tcPr>
            <w:tcW w:w="131" w:type="pct"/>
          </w:tcPr>
          <w:p w14:paraId="541F4B7E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FA01536" w14:textId="1A41AA0C" w:rsidR="00FF3DC7" w:rsidRPr="008C4465" w:rsidRDefault="00FF3DC7" w:rsidP="00FF3DC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137" w:type="pct"/>
          </w:tcPr>
          <w:p w14:paraId="4B5A9CCC" w14:textId="77777777" w:rsidR="00FF3DC7" w:rsidRPr="008C4465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5363AD0F" w14:textId="05C45C27" w:rsidR="00FF3DC7" w:rsidRPr="008C4465" w:rsidRDefault="00FF3DC7" w:rsidP="008C446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45" w:type="pct"/>
          </w:tcPr>
          <w:p w14:paraId="1DF0F029" w14:textId="77777777" w:rsidR="00FF3DC7" w:rsidRPr="008C4465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AEFBBF2" w14:textId="06A0264B" w:rsidR="00FF3DC7" w:rsidRPr="008C4465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(8,547)</w:t>
            </w:r>
          </w:p>
        </w:tc>
      </w:tr>
      <w:tr w:rsidR="009D00F9" w:rsidRPr="00CF7ED9" w14:paraId="19B1C9E6" w14:textId="77777777" w:rsidTr="00FF3DC7">
        <w:tc>
          <w:tcPr>
            <w:tcW w:w="2103" w:type="pct"/>
          </w:tcPr>
          <w:p w14:paraId="59AFF24D" w14:textId="77777777" w:rsidR="009D00F9" w:rsidRPr="00812FDD" w:rsidRDefault="009D00F9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DEF4B30" w14:textId="77777777" w:rsidR="009D00F9" w:rsidRPr="00DF0C1D" w:rsidRDefault="009D00F9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0245AC2" w14:textId="77777777" w:rsidR="009D00F9" w:rsidRPr="00812FDD" w:rsidRDefault="009D00F9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DBABB03" w14:textId="77777777" w:rsidR="009D00F9" w:rsidRPr="00812FDD" w:rsidRDefault="009D00F9" w:rsidP="00DF0C1D">
            <w:pPr>
              <w:pStyle w:val="acctfourfigures"/>
              <w:tabs>
                <w:tab w:val="clear" w:pos="765"/>
                <w:tab w:val="decimal" w:pos="842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3FA549B7" w14:textId="77777777" w:rsidR="009D00F9" w:rsidRPr="00812FDD" w:rsidRDefault="009D00F9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117A91D" w14:textId="77777777" w:rsidR="009D00F9" w:rsidRPr="00812FDD" w:rsidRDefault="009D00F9" w:rsidP="00DF0C1D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33720EB2" w14:textId="77777777" w:rsidR="009D00F9" w:rsidRPr="00812FDD" w:rsidRDefault="009D00F9" w:rsidP="00DF0C1D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73CFC8F" w14:textId="3F3A1CDD" w:rsidR="009D00F9" w:rsidRPr="00812FDD" w:rsidRDefault="009D00F9" w:rsidP="00DF0C1D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F3DC7" w:rsidRPr="00CF7ED9" w14:paraId="3D8B3F8E" w14:textId="77777777" w:rsidTr="00FF3DC7">
        <w:tc>
          <w:tcPr>
            <w:tcW w:w="2103" w:type="pct"/>
          </w:tcPr>
          <w:p w14:paraId="549B4F20" w14:textId="77777777" w:rsidR="00FF3DC7" w:rsidRPr="00CF7ED9" w:rsidRDefault="00FF3DC7" w:rsidP="00FF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5375EE8" w14:textId="01CE5B7F" w:rsidR="00FF3DC7" w:rsidRPr="00DF0C1D" w:rsidRDefault="00FF3DC7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38,38</w:t>
            </w:r>
            <w:r w:rsidR="00760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1840D3C8" w14:textId="77777777" w:rsidR="00FF3DC7" w:rsidRPr="00CF7ED9" w:rsidRDefault="00FF3DC7" w:rsidP="00FF3DC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0A096FE8" w14:textId="5667E646" w:rsidR="00FF3DC7" w:rsidRPr="00FF3DC7" w:rsidRDefault="0005653B" w:rsidP="004A12E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10,70</w:t>
            </w:r>
            <w:r w:rsidR="00760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FF3DC7" w:rsidRPr="00FF3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7" w:type="pct"/>
          </w:tcPr>
          <w:p w14:paraId="2716DF5D" w14:textId="77777777" w:rsidR="00FF3DC7" w:rsidRPr="00FF3DC7" w:rsidRDefault="00FF3DC7" w:rsidP="00FF3DC7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8F6A5D9" w14:textId="1AD1F055" w:rsidR="00FF3DC7" w:rsidRPr="00FF3DC7" w:rsidRDefault="0005653B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</w:t>
            </w:r>
            <w:r w:rsidR="00FF3DC7" w:rsidRPr="00FF3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5" w:type="pct"/>
          </w:tcPr>
          <w:p w14:paraId="60543D44" w14:textId="77777777" w:rsidR="00FF3DC7" w:rsidRPr="00FF3DC7" w:rsidRDefault="00FF3DC7" w:rsidP="00FF3DC7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8E6E927" w14:textId="789175D4" w:rsidR="00FF3DC7" w:rsidRPr="00FF3DC7" w:rsidRDefault="00FF3DC7" w:rsidP="004A12E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49,467 </w:t>
            </w:r>
          </w:p>
        </w:tc>
      </w:tr>
    </w:tbl>
    <w:p w14:paraId="05415CF1" w14:textId="7FDA9567" w:rsidR="00A92E3C" w:rsidRPr="00DF0C1D" w:rsidRDefault="00A92E3C" w:rsidP="0023246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A29988" w14:textId="3C23CF56" w:rsidR="00DF0C1D" w:rsidRPr="00DF0C1D" w:rsidRDefault="00DF0C1D" w:rsidP="00DF0C1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F0C1D">
        <w:rPr>
          <w:rFonts w:asciiTheme="majorBidi" w:hAnsiTheme="majorBidi" w:cstheme="majorBidi"/>
          <w:sz w:val="30"/>
          <w:szCs w:val="30"/>
          <w:vertAlign w:val="superscript"/>
        </w:rPr>
        <w:t>*</w:t>
      </w:r>
      <w:r>
        <w:rPr>
          <w:rFonts w:asciiTheme="majorBidi" w:hAnsiTheme="majorBidi" w:cstheme="majorBidi"/>
          <w:sz w:val="30"/>
          <w:szCs w:val="30"/>
          <w:vertAlign w:val="superscript"/>
        </w:rPr>
        <w:tab/>
      </w:r>
      <w:r w:rsidRPr="00DF0C1D">
        <w:rPr>
          <w:rFonts w:asciiTheme="majorBidi" w:hAnsiTheme="majorBidi" w:cstheme="majorBidi" w:hint="cs"/>
          <w:sz w:val="30"/>
          <w:szCs w:val="30"/>
          <w:cs/>
        </w:rPr>
        <w:t>รวมผลกระทบจากการเปลี่ยนแปลงนโยบายการบัญชีตามหมายเหตุข้อ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3</w:t>
      </w:r>
    </w:p>
    <w:p w14:paraId="3EB9D67A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F66ECD0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7D58144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50C4376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52D22B9" w14:textId="64CCEF7C" w:rsidR="00975AF5" w:rsidRDefault="00975AF5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478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591"/>
        <w:gridCol w:w="1208"/>
        <w:gridCol w:w="237"/>
        <w:gridCol w:w="1208"/>
        <w:gridCol w:w="242"/>
        <w:gridCol w:w="1168"/>
        <w:gridCol w:w="237"/>
        <w:gridCol w:w="18"/>
        <w:gridCol w:w="1258"/>
      </w:tblGrid>
      <w:tr w:rsidR="0023246C" w:rsidRPr="008C6A19" w14:paraId="57408D34" w14:textId="77777777" w:rsidTr="007D16B6">
        <w:trPr>
          <w:tblHeader/>
        </w:trPr>
        <w:tc>
          <w:tcPr>
            <w:tcW w:w="1959" w:type="pct"/>
            <w:shd w:val="clear" w:color="auto" w:fill="auto"/>
          </w:tcPr>
          <w:p w14:paraId="4F99D1B2" w14:textId="77777777" w:rsidR="0023246C" w:rsidRPr="008C6A1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41" w:type="pct"/>
            <w:gridSpan w:val="8"/>
          </w:tcPr>
          <w:p w14:paraId="5B0E863C" w14:textId="77777777" w:rsidR="0023246C" w:rsidRPr="008C6A1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A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46C" w:rsidRPr="00CF7ED9" w14:paraId="7527AA02" w14:textId="77777777" w:rsidTr="007D16B6">
        <w:trPr>
          <w:tblHeader/>
        </w:trPr>
        <w:tc>
          <w:tcPr>
            <w:tcW w:w="1959" w:type="pct"/>
            <w:shd w:val="clear" w:color="auto" w:fill="auto"/>
          </w:tcPr>
          <w:p w14:paraId="6275E2D3" w14:textId="77777777" w:rsidR="0023246C" w:rsidRPr="00CF7ED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9" w:type="pct"/>
          </w:tcPr>
          <w:p w14:paraId="5F8B97C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4BD44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3D1AF60B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9" w:type="pct"/>
            <w:gridSpan w:val="2"/>
          </w:tcPr>
          <w:p w14:paraId="4E5DC67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7E9354C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246C" w:rsidRPr="00CF7ED9" w14:paraId="09FB6C6F" w14:textId="77777777" w:rsidTr="007D16B6">
        <w:trPr>
          <w:tblHeader/>
        </w:trPr>
        <w:tc>
          <w:tcPr>
            <w:tcW w:w="1959" w:type="pct"/>
            <w:shd w:val="clear" w:color="auto" w:fill="auto"/>
          </w:tcPr>
          <w:p w14:paraId="0DB20198" w14:textId="77777777" w:rsidR="0023246C" w:rsidRPr="00CF7ED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9" w:type="pct"/>
          </w:tcPr>
          <w:p w14:paraId="00F3E93B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8473B1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4FB21C0C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EADD06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E1D7A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2" w:type="pct"/>
          </w:tcPr>
          <w:p w14:paraId="6B2D932E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E743EF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9FD83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" w:type="pct"/>
          </w:tcPr>
          <w:p w14:paraId="7B361A4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" w:type="pct"/>
            <w:gridSpan w:val="2"/>
          </w:tcPr>
          <w:p w14:paraId="659A27D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5F88461" w14:textId="203EC39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30AE" w:rsidRPr="000930A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934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3246C" w:rsidRPr="00CF7ED9" w14:paraId="458ED8C7" w14:textId="77777777" w:rsidTr="007D16B6">
        <w:trPr>
          <w:tblHeader/>
        </w:trPr>
        <w:tc>
          <w:tcPr>
            <w:tcW w:w="1959" w:type="pct"/>
            <w:vAlign w:val="bottom"/>
          </w:tcPr>
          <w:p w14:paraId="0D7BA71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1" w:type="pct"/>
            <w:gridSpan w:val="8"/>
            <w:vAlign w:val="bottom"/>
          </w:tcPr>
          <w:p w14:paraId="5BC5926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246C" w:rsidRPr="00CF7ED9" w14:paraId="79638315" w14:textId="77777777" w:rsidTr="007D16B6">
        <w:tc>
          <w:tcPr>
            <w:tcW w:w="1959" w:type="pct"/>
          </w:tcPr>
          <w:p w14:paraId="141F363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9" w:type="pct"/>
          </w:tcPr>
          <w:p w14:paraId="0C6EBED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F9CB53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</w:tcPr>
          <w:p w14:paraId="09E1012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17F53C63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361A5CE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2C6C14CB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6" w:type="pct"/>
            <w:gridSpan w:val="2"/>
          </w:tcPr>
          <w:p w14:paraId="49666CA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3246C" w:rsidRPr="00CF7ED9" w14:paraId="655FA445" w14:textId="77777777" w:rsidTr="007D16B6">
        <w:tc>
          <w:tcPr>
            <w:tcW w:w="1959" w:type="pct"/>
          </w:tcPr>
          <w:p w14:paraId="79A8A7D9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9" w:type="pct"/>
          </w:tcPr>
          <w:p w14:paraId="563C2D56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7,031</w:t>
            </w:r>
          </w:p>
        </w:tc>
        <w:tc>
          <w:tcPr>
            <w:tcW w:w="129" w:type="pct"/>
          </w:tcPr>
          <w:p w14:paraId="5DA41FA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</w:tcPr>
          <w:p w14:paraId="7C5FE4BE" w14:textId="784E9382" w:rsidR="0023246C" w:rsidRPr="00CF7ED9" w:rsidRDefault="00196FAF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21,264</w:t>
            </w:r>
          </w:p>
        </w:tc>
        <w:tc>
          <w:tcPr>
            <w:tcW w:w="132" w:type="pct"/>
          </w:tcPr>
          <w:p w14:paraId="05D7565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31192C0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2DBB57F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0729B05D" w14:textId="728BD8B1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28,295</w:t>
            </w:r>
          </w:p>
        </w:tc>
      </w:tr>
      <w:tr w:rsidR="0023246C" w:rsidRPr="00CF7ED9" w14:paraId="39476E96" w14:textId="77777777" w:rsidTr="007D16B6">
        <w:tc>
          <w:tcPr>
            <w:tcW w:w="1959" w:type="pct"/>
          </w:tcPr>
          <w:p w14:paraId="212DC5A8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659" w:type="pct"/>
          </w:tcPr>
          <w:p w14:paraId="740488A8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9" w:type="pct"/>
          </w:tcPr>
          <w:p w14:paraId="6CFB91E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A1A763D" w14:textId="797DCB59" w:rsidR="0023246C" w:rsidRPr="00CF7ED9" w:rsidRDefault="00196FAF" w:rsidP="007D16B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3436B1BE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314D869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631FE8B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46FED53D" w14:textId="7C3B2653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23246C" w:rsidRPr="00CF7ED9" w14:paraId="7DF5DA8F" w14:textId="77777777" w:rsidTr="007D16B6">
        <w:tc>
          <w:tcPr>
            <w:tcW w:w="1959" w:type="pct"/>
          </w:tcPr>
          <w:p w14:paraId="046A39C7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9" w:type="pct"/>
          </w:tcPr>
          <w:p w14:paraId="7A372D2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1CB40C7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D80DA73" w14:textId="0CD8053B" w:rsidR="0023246C" w:rsidRPr="00CF7ED9" w:rsidRDefault="00196FAF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32" w:type="pct"/>
          </w:tcPr>
          <w:p w14:paraId="3349448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1CD76F6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FD8786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7E90395F" w14:textId="62E0DC61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</w:tr>
      <w:tr w:rsidR="0023246C" w:rsidRPr="00CF7ED9" w14:paraId="5552ACA6" w14:textId="77777777" w:rsidTr="007D16B6">
        <w:tc>
          <w:tcPr>
            <w:tcW w:w="1959" w:type="pct"/>
          </w:tcPr>
          <w:p w14:paraId="5BCE934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EF4602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20,712</w:t>
            </w:r>
          </w:p>
        </w:tc>
        <w:tc>
          <w:tcPr>
            <w:tcW w:w="129" w:type="pct"/>
          </w:tcPr>
          <w:p w14:paraId="2019D12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97A5B61" w14:textId="7404F831" w:rsidR="0023246C" w:rsidRPr="00CF7ED9" w:rsidRDefault="00196FAF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</w:t>
            </w:r>
            <w:r w:rsidR="00020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32" w:type="pct"/>
          </w:tcPr>
          <w:p w14:paraId="06105C47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CB0C092" w14:textId="48F683F7" w:rsidR="0023246C" w:rsidRPr="00551EFB" w:rsidRDefault="00020D50" w:rsidP="00020D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1EFB">
              <w:rPr>
                <w:rFonts w:ascii="Angsana New" w:hAnsi="Angsana New"/>
                <w:sz w:val="30"/>
                <w:szCs w:val="30"/>
                <w:lang w:bidi="th-TH"/>
              </w:rPr>
              <w:t>(10,521)</w:t>
            </w:r>
          </w:p>
        </w:tc>
        <w:tc>
          <w:tcPr>
            <w:tcW w:w="129" w:type="pct"/>
          </w:tcPr>
          <w:p w14:paraId="63D88464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</w:tcPr>
          <w:p w14:paraId="045BEAFD" w14:textId="49EFEEB1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15,986</w:t>
            </w:r>
          </w:p>
        </w:tc>
      </w:tr>
      <w:tr w:rsidR="0023246C" w:rsidRPr="00CF7ED9" w14:paraId="26698F81" w14:textId="77777777" w:rsidTr="007D16B6">
        <w:tc>
          <w:tcPr>
            <w:tcW w:w="1959" w:type="pct"/>
          </w:tcPr>
          <w:p w14:paraId="5FB633B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6BEBFF4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28,411</w:t>
            </w:r>
          </w:p>
        </w:tc>
        <w:tc>
          <w:tcPr>
            <w:tcW w:w="129" w:type="pct"/>
          </w:tcPr>
          <w:p w14:paraId="57AC246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01FE2BEA" w14:textId="6E377240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27,199</w:t>
            </w:r>
          </w:p>
        </w:tc>
        <w:tc>
          <w:tcPr>
            <w:tcW w:w="132" w:type="pct"/>
          </w:tcPr>
          <w:p w14:paraId="0EE759F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5C734E25" w14:textId="492F4D60" w:rsidR="0023246C" w:rsidRPr="00020D50" w:rsidRDefault="00020D50" w:rsidP="00020D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0D5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(10,521)</w:t>
            </w:r>
          </w:p>
        </w:tc>
        <w:tc>
          <w:tcPr>
            <w:tcW w:w="129" w:type="pct"/>
          </w:tcPr>
          <w:p w14:paraId="4E89C41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5BB92" w14:textId="628A3B13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45,089</w:t>
            </w:r>
          </w:p>
        </w:tc>
      </w:tr>
      <w:tr w:rsidR="00975AF5" w:rsidRPr="00CF7ED9" w14:paraId="23617216" w14:textId="77777777" w:rsidTr="007D16B6">
        <w:tc>
          <w:tcPr>
            <w:tcW w:w="1959" w:type="pct"/>
          </w:tcPr>
          <w:p w14:paraId="7191146E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" w:type="pct"/>
          </w:tcPr>
          <w:p w14:paraId="65C9C6E8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E0915E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A3589E2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2F7688F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731E66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6210D7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  <w:gridSpan w:val="2"/>
          </w:tcPr>
          <w:p w14:paraId="642CBD27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46C" w:rsidRPr="00CF7ED9" w14:paraId="2CC5B832" w14:textId="77777777" w:rsidTr="007D16B6">
        <w:tc>
          <w:tcPr>
            <w:tcW w:w="1959" w:type="pct"/>
          </w:tcPr>
          <w:p w14:paraId="3AB31BE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9" w:type="pct"/>
          </w:tcPr>
          <w:p w14:paraId="04437206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7A0D9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769648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41773E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78838DA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F9C6EE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  <w:gridSpan w:val="2"/>
          </w:tcPr>
          <w:p w14:paraId="0C517A19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46C" w:rsidRPr="00CF7ED9" w14:paraId="0F214BEE" w14:textId="77777777" w:rsidTr="007D16B6">
        <w:tc>
          <w:tcPr>
            <w:tcW w:w="1959" w:type="pct"/>
          </w:tcPr>
          <w:p w14:paraId="383828F6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9" w:type="pct"/>
          </w:tcPr>
          <w:p w14:paraId="5D88343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(49,618)</w:t>
            </w:r>
          </w:p>
        </w:tc>
        <w:tc>
          <w:tcPr>
            <w:tcW w:w="129" w:type="pct"/>
          </w:tcPr>
          <w:p w14:paraId="4D4718F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</w:tcPr>
          <w:p w14:paraId="3B94808F" w14:textId="730A78CE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42,319</w:t>
            </w:r>
          </w:p>
        </w:tc>
        <w:tc>
          <w:tcPr>
            <w:tcW w:w="132" w:type="pct"/>
          </w:tcPr>
          <w:p w14:paraId="4B14D1D4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78C290B9" w14:textId="260F0811" w:rsidR="0023246C" w:rsidRPr="00CF7ED9" w:rsidRDefault="0023246C" w:rsidP="00551E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0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5B36F9D3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671AEDCA" w14:textId="60F85448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(7,342)</w:t>
            </w:r>
          </w:p>
        </w:tc>
      </w:tr>
      <w:tr w:rsidR="0023246C" w:rsidRPr="00CF7ED9" w14:paraId="74FC6047" w14:textId="77777777" w:rsidTr="007D16B6">
        <w:tc>
          <w:tcPr>
            <w:tcW w:w="1959" w:type="pct"/>
          </w:tcPr>
          <w:p w14:paraId="0B6AB25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9" w:type="pct"/>
          </w:tcPr>
          <w:p w14:paraId="17498FE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129" w:type="pct"/>
          </w:tcPr>
          <w:p w14:paraId="7C21420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2EF6648" w14:textId="6CE5C9A5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32" w:type="pct"/>
          </w:tcPr>
          <w:p w14:paraId="55339A5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7B3FE2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F2ADBA4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</w:tcPr>
          <w:p w14:paraId="7A38ED81" w14:textId="31C63D93" w:rsidR="0023246C" w:rsidRPr="00CF7ED9" w:rsidRDefault="00020D50" w:rsidP="00020D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3246C" w:rsidRPr="00CF7ED9" w14:paraId="5CA6C638" w14:textId="77777777" w:rsidTr="007D16B6">
        <w:tc>
          <w:tcPr>
            <w:tcW w:w="1959" w:type="pct"/>
          </w:tcPr>
          <w:p w14:paraId="11066BB9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3E5F494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(50,025)</w:t>
            </w:r>
          </w:p>
        </w:tc>
        <w:tc>
          <w:tcPr>
            <w:tcW w:w="129" w:type="pct"/>
          </w:tcPr>
          <w:p w14:paraId="688B4E6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434AEFC6" w14:textId="2C4F0E89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42,726</w:t>
            </w:r>
          </w:p>
        </w:tc>
        <w:tc>
          <w:tcPr>
            <w:tcW w:w="132" w:type="pct"/>
          </w:tcPr>
          <w:p w14:paraId="2CDD6788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4D995C3" w14:textId="626F64CF" w:rsidR="0023246C" w:rsidRPr="00CF7ED9" w:rsidRDefault="0023246C" w:rsidP="00551E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20D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6A532D0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29765" w14:textId="5DABB02D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(7,342)</w:t>
            </w:r>
          </w:p>
        </w:tc>
      </w:tr>
      <w:tr w:rsidR="0023246C" w:rsidRPr="00CF7ED9" w14:paraId="5110D043" w14:textId="77777777" w:rsidTr="007D16B6">
        <w:tc>
          <w:tcPr>
            <w:tcW w:w="1959" w:type="pct"/>
          </w:tcPr>
          <w:p w14:paraId="050F4BF5" w14:textId="77777777" w:rsidR="0023246C" w:rsidRPr="00812FDD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36E1A1EA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090D526C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5F1FA67D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</w:tcPr>
          <w:p w14:paraId="5C42FE86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12B30DA" w14:textId="77777777" w:rsidR="0023246C" w:rsidRPr="00812FDD" w:rsidRDefault="0023246C" w:rsidP="00551E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40FDCA53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</w:tcBorders>
          </w:tcPr>
          <w:p w14:paraId="6347B5A8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3246C" w:rsidRPr="00CF7ED9" w14:paraId="0EFAC9D0" w14:textId="77777777" w:rsidTr="007D16B6">
        <w:tc>
          <w:tcPr>
            <w:tcW w:w="1959" w:type="pct"/>
          </w:tcPr>
          <w:p w14:paraId="0D12793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18C071B8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(21,614)</w:t>
            </w:r>
          </w:p>
        </w:tc>
        <w:tc>
          <w:tcPr>
            <w:tcW w:w="129" w:type="pct"/>
          </w:tcPr>
          <w:p w14:paraId="29D771AB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49306E15" w14:textId="51762D09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69,925</w:t>
            </w:r>
          </w:p>
        </w:tc>
        <w:tc>
          <w:tcPr>
            <w:tcW w:w="132" w:type="pct"/>
          </w:tcPr>
          <w:p w14:paraId="61FC07F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CCACE53" w14:textId="6F1A8477" w:rsidR="0023246C" w:rsidRPr="00CF7ED9" w:rsidRDefault="0023246C" w:rsidP="00551E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20D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10,564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</w:tcPr>
          <w:p w14:paraId="2B5A0B17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6" w:type="pct"/>
            <w:gridSpan w:val="2"/>
            <w:tcBorders>
              <w:bottom w:val="double" w:sz="4" w:space="0" w:color="auto"/>
            </w:tcBorders>
          </w:tcPr>
          <w:p w14:paraId="38682907" w14:textId="129A6118" w:rsidR="0023246C" w:rsidRPr="00CF7ED9" w:rsidRDefault="00020D50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37,747</w:t>
            </w:r>
          </w:p>
        </w:tc>
      </w:tr>
    </w:tbl>
    <w:p w14:paraId="74D52D63" w14:textId="449D0E8E" w:rsidR="00A10246" w:rsidRDefault="00A10246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10B044" w14:textId="77777777" w:rsidR="00975AF5" w:rsidRPr="00CF7ED9" w:rsidRDefault="00975AF5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2A47137F" w14:textId="77777777" w:rsidR="00975AF5" w:rsidRPr="00551EFB" w:rsidRDefault="00975AF5" w:rsidP="00975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43"/>
        <w:gridCol w:w="1287"/>
        <w:gridCol w:w="270"/>
        <w:gridCol w:w="1172"/>
      </w:tblGrid>
      <w:tr w:rsidR="007D16B6" w:rsidRPr="00CF7ED9" w14:paraId="1A900457" w14:textId="77777777" w:rsidTr="00DD0BE8">
        <w:trPr>
          <w:trHeight w:val="70"/>
          <w:tblHeader/>
        </w:trPr>
        <w:tc>
          <w:tcPr>
            <w:tcW w:w="3420" w:type="dxa"/>
            <w:vAlign w:val="bottom"/>
          </w:tcPr>
          <w:p w14:paraId="35838208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11204C4B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F1B957E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9" w:type="dxa"/>
            <w:gridSpan w:val="3"/>
          </w:tcPr>
          <w:p w14:paraId="0042B7C1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461A" w:rsidRPr="00CF7ED9" w14:paraId="6ECAD602" w14:textId="77777777" w:rsidTr="00A4347E">
        <w:trPr>
          <w:trHeight w:val="70"/>
          <w:tblHeader/>
        </w:trPr>
        <w:tc>
          <w:tcPr>
            <w:tcW w:w="3420" w:type="dxa"/>
            <w:vAlign w:val="bottom"/>
          </w:tcPr>
          <w:p w14:paraId="22032AF1" w14:textId="77777777" w:rsidR="0032461A" w:rsidRPr="00B5297A" w:rsidRDefault="0032461A" w:rsidP="0032461A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931D45" w14:textId="646FB423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110" w:right="-1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F17B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124B3C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0" w:type="dxa"/>
            <w:vAlign w:val="bottom"/>
          </w:tcPr>
          <w:p w14:paraId="1CD6DB8D" w14:textId="77777777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820FE28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4C31A8D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BDE5AC8" w14:textId="77777777" w:rsidR="0032461A" w:rsidRPr="00EE0462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5C4D700A" w14:textId="77777777" w:rsidR="0032461A" w:rsidRPr="00EE0462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AACC854" w14:textId="5BCFF497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218DE987" w14:textId="77777777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9" w:type="dxa"/>
            <w:gridSpan w:val="3"/>
          </w:tcPr>
          <w:p w14:paraId="577F82B9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1C6E7A5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6B1891F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35714EE" w14:textId="6609F364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D16B6" w:rsidRPr="00CF7ED9" w14:paraId="411C3E19" w14:textId="77777777" w:rsidTr="00DD0BE8">
        <w:trPr>
          <w:trHeight w:val="70"/>
          <w:tblHeader/>
        </w:trPr>
        <w:tc>
          <w:tcPr>
            <w:tcW w:w="3420" w:type="dxa"/>
            <w:vAlign w:val="bottom"/>
          </w:tcPr>
          <w:p w14:paraId="76810C20" w14:textId="77777777" w:rsidR="007D16B6" w:rsidRPr="00B5297A" w:rsidRDefault="007D16B6" w:rsidP="007D16B6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BB1C2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83355F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474AF41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4B742D0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42EF316A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6D47963B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6E5B56C2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1E8576C1" w14:textId="77777777" w:rsidTr="00DD0BE8">
        <w:trPr>
          <w:tblHeader/>
        </w:trPr>
        <w:tc>
          <w:tcPr>
            <w:tcW w:w="3420" w:type="dxa"/>
          </w:tcPr>
          <w:p w14:paraId="73871507" w14:textId="77777777" w:rsidR="007D16B6" w:rsidRPr="00CF7ED9" w:rsidRDefault="007D16B6" w:rsidP="007D16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62" w:type="dxa"/>
            <w:gridSpan w:val="7"/>
          </w:tcPr>
          <w:p w14:paraId="203EA67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2B6FE8" w:rsidRPr="00F7446E" w14:paraId="5FECC083" w14:textId="77777777" w:rsidTr="00BF7A66">
        <w:tc>
          <w:tcPr>
            <w:tcW w:w="3420" w:type="dxa"/>
          </w:tcPr>
          <w:p w14:paraId="01299B31" w14:textId="77777777" w:rsidR="002B6FE8" w:rsidRPr="00F7446E" w:rsidRDefault="002B6FE8" w:rsidP="002B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4334872" w14:textId="28266421" w:rsidR="002B6FE8" w:rsidRPr="00F7446E" w:rsidRDefault="00B03EF1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</w:rPr>
              <w:t>239</w:t>
            </w:r>
            <w:r w:rsidR="002B6FE8" w:rsidRPr="00F7446E">
              <w:rPr>
                <w:rFonts w:asciiTheme="majorBidi" w:hAnsiTheme="majorBidi" w:cstheme="majorBidi"/>
                <w:sz w:val="30"/>
                <w:szCs w:val="30"/>
              </w:rPr>
              <w:t>,179</w:t>
            </w:r>
          </w:p>
        </w:tc>
        <w:tc>
          <w:tcPr>
            <w:tcW w:w="270" w:type="dxa"/>
            <w:vAlign w:val="bottom"/>
          </w:tcPr>
          <w:p w14:paraId="2E6F063F" w14:textId="77777777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4F7324" w14:textId="2335397C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311,728</w:t>
            </w:r>
          </w:p>
        </w:tc>
        <w:tc>
          <w:tcPr>
            <w:tcW w:w="243" w:type="dxa"/>
            <w:vAlign w:val="bottom"/>
          </w:tcPr>
          <w:p w14:paraId="270122E1" w14:textId="77777777" w:rsidR="002B6FE8" w:rsidRPr="00F7446E" w:rsidRDefault="002B6FE8" w:rsidP="002B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21B7832D" w14:textId="77777777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A3D818" w14:textId="2FC78EBA" w:rsidR="002B6FE8" w:rsidRPr="00F7446E" w:rsidRDefault="00EB0D30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752,585</w:t>
            </w:r>
          </w:p>
        </w:tc>
        <w:tc>
          <w:tcPr>
            <w:tcW w:w="270" w:type="dxa"/>
            <w:vAlign w:val="bottom"/>
          </w:tcPr>
          <w:p w14:paraId="35A60010" w14:textId="77777777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C5D3CA8" w14:textId="782A3388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301,695</w:t>
            </w:r>
          </w:p>
        </w:tc>
      </w:tr>
      <w:tr w:rsidR="002B6FE8" w:rsidRPr="00F7446E" w14:paraId="2E72E2F6" w14:textId="77777777" w:rsidTr="00BF7A66">
        <w:tc>
          <w:tcPr>
            <w:tcW w:w="3420" w:type="dxa"/>
          </w:tcPr>
          <w:p w14:paraId="18A2465F" w14:textId="77777777" w:rsidR="002B6FE8" w:rsidRPr="00F7446E" w:rsidRDefault="002B6FE8" w:rsidP="002B6FE8">
            <w:pPr>
              <w:tabs>
                <w:tab w:val="clear" w:pos="227"/>
                <w:tab w:val="left" w:pos="342"/>
              </w:tabs>
              <w:autoSpaceDE w:val="0"/>
              <w:autoSpaceDN w:val="0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7269C1" w14:textId="7A85EAD3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14:paraId="544FD047" w14:textId="77777777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F6125B" w14:textId="605FFB79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43" w:type="dxa"/>
            <w:vAlign w:val="bottom"/>
          </w:tcPr>
          <w:p w14:paraId="3F2AE960" w14:textId="77777777" w:rsidR="002B6FE8" w:rsidRPr="00F7446E" w:rsidRDefault="002B6FE8" w:rsidP="002B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47EA2E" w14:textId="37CA3678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240,000 </w:t>
            </w:r>
          </w:p>
        </w:tc>
        <w:tc>
          <w:tcPr>
            <w:tcW w:w="270" w:type="dxa"/>
            <w:vAlign w:val="bottom"/>
          </w:tcPr>
          <w:p w14:paraId="1DEFCC8A" w14:textId="77777777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3869E48" w14:textId="7D64B11A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</w:tr>
      <w:tr w:rsidR="002B6FE8" w:rsidRPr="00F7446E" w14:paraId="6767CAB3" w14:textId="77777777" w:rsidTr="00BF7A66">
        <w:tc>
          <w:tcPr>
            <w:tcW w:w="3420" w:type="dxa"/>
          </w:tcPr>
          <w:p w14:paraId="0879B0B1" w14:textId="77777777" w:rsidR="002B6FE8" w:rsidRPr="00F7446E" w:rsidRDefault="002B6FE8" w:rsidP="002B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7446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7C280E" w14:textId="2215A76C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  <w:vAlign w:val="bottom"/>
          </w:tcPr>
          <w:p w14:paraId="19196BF1" w14:textId="77777777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4EC1A2" w14:textId="5F7F107A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1.30</w:t>
            </w:r>
          </w:p>
        </w:tc>
        <w:tc>
          <w:tcPr>
            <w:tcW w:w="243" w:type="dxa"/>
            <w:vAlign w:val="bottom"/>
          </w:tcPr>
          <w:p w14:paraId="0B674FD4" w14:textId="77777777" w:rsidR="002B6FE8" w:rsidRPr="00F7446E" w:rsidRDefault="002B6FE8" w:rsidP="002B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156E21C1" w14:textId="4C303458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3.1</w:t>
            </w:r>
            <w:r w:rsidR="00EB0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D11A342" w14:textId="77777777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0F304" w14:textId="16F2BBFD" w:rsidR="002B6FE8" w:rsidRPr="00F7446E" w:rsidRDefault="002B6FE8" w:rsidP="002B6F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1.26</w:t>
            </w:r>
          </w:p>
        </w:tc>
      </w:tr>
    </w:tbl>
    <w:p w14:paraId="629C3908" w14:textId="77777777" w:rsidR="0023246C" w:rsidRPr="00F7446E" w:rsidRDefault="0023246C" w:rsidP="00D23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4E684" w14:textId="77777777" w:rsidR="007D16B6" w:rsidRPr="00F7446E" w:rsidRDefault="007D16B6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7446E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0EEC3A49" w14:textId="77777777" w:rsidR="007D16B6" w:rsidRPr="00F7446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p w14:paraId="5A85DAF4" w14:textId="24C20F6B" w:rsidR="00D119B4" w:rsidRPr="00F7446E" w:rsidRDefault="007D16B6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cs/>
        </w:rPr>
      </w:pPr>
      <w:r w:rsidRPr="00F7446E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E230C93" w14:textId="77777777" w:rsidR="007D16B6" w:rsidRPr="00F7446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1" w:type="dxa"/>
        <w:tblInd w:w="468" w:type="dxa"/>
        <w:tblLook w:val="04A0" w:firstRow="1" w:lastRow="0" w:firstColumn="1" w:lastColumn="0" w:noHBand="0" w:noVBand="1"/>
      </w:tblPr>
      <w:tblGrid>
        <w:gridCol w:w="2476"/>
        <w:gridCol w:w="1778"/>
        <w:gridCol w:w="1787"/>
        <w:gridCol w:w="1375"/>
        <w:gridCol w:w="358"/>
        <w:gridCol w:w="1377"/>
      </w:tblGrid>
      <w:tr w:rsidR="00904151" w:rsidRPr="00F7446E" w14:paraId="6F50AAFF" w14:textId="77777777" w:rsidTr="00551EFB">
        <w:trPr>
          <w:tblHeader/>
        </w:trPr>
        <w:tc>
          <w:tcPr>
            <w:tcW w:w="2476" w:type="dxa"/>
          </w:tcPr>
          <w:p w14:paraId="40AF2CE9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  <w:p w14:paraId="1B5AC881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78" w:type="dxa"/>
          </w:tcPr>
          <w:p w14:paraId="04CAB8E3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  <w:p w14:paraId="70237C88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87" w:type="dxa"/>
          </w:tcPr>
          <w:p w14:paraId="1C6D63B8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กำหนดจ่าย</w:t>
            </w:r>
          </w:p>
          <w:p w14:paraId="2B975C7E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75" w:type="dxa"/>
          </w:tcPr>
          <w:p w14:paraId="68C40EA9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58" w:type="dxa"/>
          </w:tcPr>
          <w:p w14:paraId="44734EC6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A1D28E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  <w:p w14:paraId="59175625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04151" w:rsidRPr="00F7446E" w14:paraId="05A5A04D" w14:textId="77777777" w:rsidTr="00C3203E">
        <w:trPr>
          <w:tblHeader/>
        </w:trPr>
        <w:tc>
          <w:tcPr>
            <w:tcW w:w="2476" w:type="dxa"/>
          </w:tcPr>
          <w:p w14:paraId="04BCE583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78" w:type="dxa"/>
          </w:tcPr>
          <w:p w14:paraId="5DBD8338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7" w:type="dxa"/>
          </w:tcPr>
          <w:p w14:paraId="4A5FD0C3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5" w:type="dxa"/>
          </w:tcPr>
          <w:p w14:paraId="58D8A560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F744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F7446E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58" w:type="dxa"/>
          </w:tcPr>
          <w:p w14:paraId="0A4D3A3B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4FBFA18E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F744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F7446E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04151" w:rsidRPr="00F7446E" w14:paraId="6C71B26C" w14:textId="77777777" w:rsidTr="00551EFB">
        <w:tc>
          <w:tcPr>
            <w:tcW w:w="2476" w:type="dxa"/>
          </w:tcPr>
          <w:p w14:paraId="3E036A09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ปี</w:t>
            </w:r>
            <w:r w:rsidRPr="00F7446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7446E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78" w:type="dxa"/>
          </w:tcPr>
          <w:p w14:paraId="2407C0B9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7" w:type="dxa"/>
          </w:tcPr>
          <w:p w14:paraId="587950CC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5" w:type="dxa"/>
          </w:tcPr>
          <w:p w14:paraId="411D88E9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8" w:type="dxa"/>
          </w:tcPr>
          <w:p w14:paraId="251A3494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795FD4C0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904151" w:rsidRPr="00F7446E" w14:paraId="3CA642A9" w14:textId="77777777" w:rsidTr="00C3203E">
        <w:tc>
          <w:tcPr>
            <w:tcW w:w="2476" w:type="dxa"/>
          </w:tcPr>
          <w:p w14:paraId="5D05299A" w14:textId="4CAB991B" w:rsidR="00904151" w:rsidRPr="00F7446E" w:rsidRDefault="00EB56DC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</w:t>
            </w:r>
            <w:r w:rsidR="00C16E1B">
              <w:rPr>
                <w:rFonts w:ascii="Angsana New" w:hAnsi="Angsana New" w:hint="cs"/>
                <w:b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78" w:type="dxa"/>
          </w:tcPr>
          <w:p w14:paraId="2A19F27B" w14:textId="485B4851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407823FD" w14:textId="20B484E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14:paraId="5C096970" w14:textId="3190F284" w:rsidR="00904151" w:rsidRPr="00F7446E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58" w:type="dxa"/>
          </w:tcPr>
          <w:p w14:paraId="701EE74B" w14:textId="77777777" w:rsidR="00904151" w:rsidRPr="00F7446E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6C9C20E1" w14:textId="6C3B1491" w:rsidR="00904151" w:rsidRPr="00F7446E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811B8" w:rsidRPr="00F7446E" w14:paraId="19B67FC3" w14:textId="77777777" w:rsidTr="008811B8">
        <w:tc>
          <w:tcPr>
            <w:tcW w:w="2476" w:type="dxa"/>
          </w:tcPr>
          <w:p w14:paraId="1C7D6664" w14:textId="13DF2928" w:rsidR="008811B8" w:rsidRPr="008811B8" w:rsidRDefault="008811B8" w:rsidP="008811B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8811B8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8811B8">
              <w:rPr>
                <w:rFonts w:ascii="Angsana New" w:hAnsi="Angsana New"/>
                <w:bCs/>
                <w:spacing w:val="-4"/>
                <w:sz w:val="30"/>
                <w:szCs w:val="30"/>
              </w:rPr>
              <w:t>(</w:t>
            </w:r>
            <w:r w:rsidRPr="008811B8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ส่วนที่เหลือจากผล</w:t>
            </w:r>
            <w:r>
              <w:rPr>
                <w:rFonts w:ascii="Angsana New" w:hAnsi="Angsana New"/>
                <w:b/>
                <w:spacing w:val="-4"/>
                <w:sz w:val="30"/>
                <w:szCs w:val="30"/>
              </w:rPr>
              <w:br/>
              <w:t xml:space="preserve">   </w:t>
            </w:r>
            <w:r w:rsidRPr="008811B8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 xml:space="preserve">การดำเนินงานปี </w:t>
            </w:r>
            <w:r w:rsidRPr="008811B8">
              <w:rPr>
                <w:rFonts w:ascii="Angsana New" w:hAnsi="Angsana New"/>
                <w:bCs/>
                <w:spacing w:val="-4"/>
                <w:sz w:val="30"/>
                <w:szCs w:val="30"/>
              </w:rPr>
              <w:t>2562)</w:t>
            </w:r>
          </w:p>
        </w:tc>
        <w:tc>
          <w:tcPr>
            <w:tcW w:w="1778" w:type="dxa"/>
            <w:vAlign w:val="bottom"/>
          </w:tcPr>
          <w:p w14:paraId="11CDCE97" w14:textId="380B9103" w:rsidR="008811B8" w:rsidRPr="00F7446E" w:rsidRDefault="008811B8" w:rsidP="008811B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/>
                <w:bCs/>
                <w:sz w:val="30"/>
                <w:szCs w:val="30"/>
              </w:rPr>
              <w:t xml:space="preserve">20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พฤษภาคม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1787" w:type="dxa"/>
            <w:vAlign w:val="bottom"/>
          </w:tcPr>
          <w:p w14:paraId="1F7B3C8B" w14:textId="2EC6E4E0" w:rsidR="008811B8" w:rsidRPr="00F7446E" w:rsidRDefault="008811B8" w:rsidP="0088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พฤษภาคม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375" w:type="dxa"/>
            <w:vAlign w:val="bottom"/>
          </w:tcPr>
          <w:p w14:paraId="55CE5120" w14:textId="1F47357A" w:rsidR="008811B8" w:rsidRPr="00F7446E" w:rsidRDefault="008811B8" w:rsidP="0088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0.49</w:t>
            </w:r>
          </w:p>
        </w:tc>
        <w:tc>
          <w:tcPr>
            <w:tcW w:w="358" w:type="dxa"/>
            <w:vAlign w:val="bottom"/>
          </w:tcPr>
          <w:p w14:paraId="670B0E0B" w14:textId="77777777" w:rsidR="008811B8" w:rsidRPr="00F7446E" w:rsidRDefault="008811B8" w:rsidP="008811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E269889" w14:textId="09DB4378" w:rsidR="008811B8" w:rsidRPr="00F7446E" w:rsidRDefault="008811B8" w:rsidP="0088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116,880</w:t>
            </w:r>
          </w:p>
        </w:tc>
      </w:tr>
      <w:tr w:rsidR="00551EFB" w:rsidRPr="00F7446E" w14:paraId="4F2D4DC4" w14:textId="77777777" w:rsidTr="00551EFB">
        <w:tc>
          <w:tcPr>
            <w:tcW w:w="2476" w:type="dxa"/>
          </w:tcPr>
          <w:p w14:paraId="737EE2C3" w14:textId="53786178" w:rsidR="00551EFB" w:rsidRPr="00F7446E" w:rsidRDefault="00551EFB" w:rsidP="00551E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F7446E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 xml:space="preserve">งินปันผลระหว่างกาล </w:t>
            </w:r>
          </w:p>
        </w:tc>
        <w:tc>
          <w:tcPr>
            <w:tcW w:w="1778" w:type="dxa"/>
          </w:tcPr>
          <w:p w14:paraId="65CE42DB" w14:textId="17317BE5" w:rsidR="00551EFB" w:rsidRPr="00F7446E" w:rsidRDefault="00551EFB" w:rsidP="00551EF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19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มิถุนายน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787" w:type="dxa"/>
          </w:tcPr>
          <w:p w14:paraId="34E7BAAE" w14:textId="606AB6AA" w:rsidR="00551EFB" w:rsidRPr="00F7446E" w:rsidRDefault="00551EFB" w:rsidP="00551E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มิถุนายน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375" w:type="dxa"/>
          </w:tcPr>
          <w:p w14:paraId="38F16700" w14:textId="264BA6F2" w:rsidR="00551EFB" w:rsidRPr="00F7446E" w:rsidRDefault="00551EFB" w:rsidP="00551E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0</w:t>
            </w:r>
            <w:r w:rsidR="001924FB" w:rsidRPr="00F7446E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60</w:t>
            </w:r>
          </w:p>
        </w:tc>
        <w:tc>
          <w:tcPr>
            <w:tcW w:w="358" w:type="dxa"/>
          </w:tcPr>
          <w:p w14:paraId="200930E9" w14:textId="77777777" w:rsidR="00551EFB" w:rsidRPr="00F7446E" w:rsidRDefault="00551EFB" w:rsidP="00551E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BA6202E" w14:textId="6ED668C2" w:rsidR="00551EFB" w:rsidRPr="00F7446E" w:rsidRDefault="00551EFB" w:rsidP="00551E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144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24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8247F8" w:rsidRPr="00F7446E" w14:paraId="71C0868D" w14:textId="77777777" w:rsidTr="00C3203E">
        <w:tc>
          <w:tcPr>
            <w:tcW w:w="2476" w:type="dxa"/>
          </w:tcPr>
          <w:p w14:paraId="3E09A3CF" w14:textId="7F2A7206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F7446E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งินปันผลระหว่างกาล</w:t>
            </w:r>
          </w:p>
        </w:tc>
        <w:tc>
          <w:tcPr>
            <w:tcW w:w="1778" w:type="dxa"/>
          </w:tcPr>
          <w:p w14:paraId="12DE1F55" w14:textId="307AFEC2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B03EF1"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="00083A76" w:rsidRPr="00F7446E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proofErr w:type="gramStart"/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สิงหาคม 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  <w:proofErr w:type="gramEnd"/>
          </w:p>
        </w:tc>
        <w:tc>
          <w:tcPr>
            <w:tcW w:w="1787" w:type="dxa"/>
          </w:tcPr>
          <w:p w14:paraId="6E64BF44" w14:textId="566A262A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สิงหาคม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375" w:type="dxa"/>
          </w:tcPr>
          <w:p w14:paraId="2A0A872B" w14:textId="06FE4DEF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0</w:t>
            </w:r>
            <w:r w:rsidR="001924FB" w:rsidRPr="00F7446E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  <w:tc>
          <w:tcPr>
            <w:tcW w:w="358" w:type="dxa"/>
          </w:tcPr>
          <w:p w14:paraId="70F05303" w14:textId="77777777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EAD847D" w14:textId="0F4C98E3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69,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247F8" w:rsidRPr="00F7446E" w14:paraId="1AC1B12D" w14:textId="77777777" w:rsidTr="00C3203E">
        <w:tc>
          <w:tcPr>
            <w:tcW w:w="2476" w:type="dxa"/>
          </w:tcPr>
          <w:p w14:paraId="0294DA7C" w14:textId="523943C7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F7446E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งินปันผลระหว่างกาล</w:t>
            </w:r>
          </w:p>
        </w:tc>
        <w:tc>
          <w:tcPr>
            <w:tcW w:w="1778" w:type="dxa"/>
          </w:tcPr>
          <w:p w14:paraId="238E69D1" w14:textId="1361B45E" w:rsidR="008247F8" w:rsidRPr="00F7446E" w:rsidRDefault="00083A76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8247F8"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 </w:t>
            </w:r>
            <w:r w:rsidR="008247F8"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8247F8"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787" w:type="dxa"/>
          </w:tcPr>
          <w:p w14:paraId="297E3532" w14:textId="518C0FA8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ธันวาคม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9CB8778" w14:textId="5DBA1151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0</w:t>
            </w:r>
            <w:r w:rsidR="001924FB" w:rsidRPr="00F7446E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</w:p>
        </w:tc>
        <w:tc>
          <w:tcPr>
            <w:tcW w:w="358" w:type="dxa"/>
          </w:tcPr>
          <w:p w14:paraId="4018EB4C" w14:textId="77777777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707A13F" w14:textId="4BCDA972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/>
                <w:bCs/>
                <w:sz w:val="30"/>
                <w:szCs w:val="30"/>
              </w:rPr>
              <w:t>38,640</w:t>
            </w:r>
          </w:p>
        </w:tc>
      </w:tr>
      <w:tr w:rsidR="008247F8" w:rsidRPr="001B2BC4" w14:paraId="4BC7192D" w14:textId="77777777" w:rsidTr="00C3203E">
        <w:tc>
          <w:tcPr>
            <w:tcW w:w="2476" w:type="dxa"/>
          </w:tcPr>
          <w:p w14:paraId="72A52954" w14:textId="156153C8" w:rsidR="008247F8" w:rsidRPr="00F7446E" w:rsidRDefault="008247F8" w:rsidP="004A12EE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452F6C22" w14:textId="55088F54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7" w:type="dxa"/>
          </w:tcPr>
          <w:p w14:paraId="47542E7D" w14:textId="6E01C5A7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03885EF6" w14:textId="5054223B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1924FB" w:rsidRPr="00F7446E">
              <w:rPr>
                <w:rFonts w:ascii="Angsana New" w:hAnsi="Angsana New"/>
                <w:b/>
                <w:sz w:val="30"/>
                <w:szCs w:val="30"/>
              </w:rPr>
              <w:t>.</w:t>
            </w:r>
            <w:r w:rsidRPr="00F7446E">
              <w:rPr>
                <w:rFonts w:ascii="Angsana New" w:hAnsi="Angsana New"/>
                <w:b/>
                <w:sz w:val="30"/>
                <w:szCs w:val="30"/>
              </w:rPr>
              <w:t>96</w:t>
            </w:r>
          </w:p>
        </w:tc>
        <w:tc>
          <w:tcPr>
            <w:tcW w:w="358" w:type="dxa"/>
          </w:tcPr>
          <w:p w14:paraId="21AFA5E9" w14:textId="77777777" w:rsidR="008247F8" w:rsidRPr="00F7446E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A7CAB5E" w14:textId="37BFE6BA" w:rsidR="008247F8" w:rsidRPr="008247F8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/>
                <w:b/>
                <w:sz w:val="30"/>
                <w:szCs w:val="30"/>
              </w:rPr>
              <w:t>468,960</w:t>
            </w:r>
          </w:p>
        </w:tc>
      </w:tr>
      <w:tr w:rsidR="008247F8" w:rsidRPr="001B2BC4" w14:paraId="2A3A9ABF" w14:textId="77777777" w:rsidTr="00C3203E">
        <w:tc>
          <w:tcPr>
            <w:tcW w:w="2476" w:type="dxa"/>
          </w:tcPr>
          <w:p w14:paraId="52596503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4A850B57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7" w:type="dxa"/>
          </w:tcPr>
          <w:p w14:paraId="6D10EDFB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3D86AD2C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8" w:type="dxa"/>
          </w:tcPr>
          <w:p w14:paraId="72AE358A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048F70E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247F8" w:rsidRPr="001B2BC4" w14:paraId="49E9A177" w14:textId="77777777" w:rsidTr="00D119B4">
        <w:tc>
          <w:tcPr>
            <w:tcW w:w="2476" w:type="dxa"/>
          </w:tcPr>
          <w:p w14:paraId="27447FA3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09E14651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7" w:type="dxa"/>
          </w:tcPr>
          <w:p w14:paraId="22534A73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5" w:type="dxa"/>
          </w:tcPr>
          <w:p w14:paraId="705BDA04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8" w:type="dxa"/>
          </w:tcPr>
          <w:p w14:paraId="0EC7CD28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22163B32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247F8" w:rsidRPr="001B2BC4" w14:paraId="37E8BBBF" w14:textId="77777777" w:rsidTr="00D119B4">
        <w:tc>
          <w:tcPr>
            <w:tcW w:w="2476" w:type="dxa"/>
          </w:tcPr>
          <w:p w14:paraId="17802DAE" w14:textId="092622D8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ปี</w:t>
            </w:r>
            <w:r w:rsidRPr="00ED47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47A4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256</w:t>
            </w:r>
            <w:r w:rsidRPr="00ED47A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78" w:type="dxa"/>
          </w:tcPr>
          <w:p w14:paraId="2B653664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7" w:type="dxa"/>
          </w:tcPr>
          <w:p w14:paraId="64E46D6C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5" w:type="dxa"/>
          </w:tcPr>
          <w:p w14:paraId="2A46B2EF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8" w:type="dxa"/>
          </w:tcPr>
          <w:p w14:paraId="754B4779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6401E630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247F8" w:rsidRPr="001B2BC4" w14:paraId="69C64484" w14:textId="77777777" w:rsidTr="00E43DCB">
        <w:tc>
          <w:tcPr>
            <w:tcW w:w="2476" w:type="dxa"/>
          </w:tcPr>
          <w:p w14:paraId="4E4FC734" w14:textId="7FB7AEF2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เงินปันผลระหว่างกาล</w:t>
            </w:r>
          </w:p>
        </w:tc>
        <w:tc>
          <w:tcPr>
            <w:tcW w:w="1778" w:type="dxa"/>
          </w:tcPr>
          <w:p w14:paraId="6599F69F" w14:textId="44BF7BFD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19</w:t>
            </w:r>
            <w:r w:rsidRPr="00ED47A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ED47A4">
              <w:rPr>
                <w:rFonts w:ascii="Angsana New" w:hAnsi="Angsana New" w:hint="cs"/>
                <w:b/>
                <w:sz w:val="30"/>
                <w:szCs w:val="30"/>
                <w:cs/>
              </w:rPr>
              <w:t>สิงหาคม</w:t>
            </w:r>
            <w:r w:rsidRPr="00ED47A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787" w:type="dxa"/>
          </w:tcPr>
          <w:p w14:paraId="5E971EB5" w14:textId="01047F5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 xml:space="preserve">23 </w:t>
            </w:r>
            <w:r w:rsidRPr="00ED47A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สิงหาคม </w:t>
            </w: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375" w:type="dxa"/>
          </w:tcPr>
          <w:p w14:paraId="6681E3A3" w14:textId="1C3F6CDA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0.45</w:t>
            </w:r>
          </w:p>
        </w:tc>
        <w:tc>
          <w:tcPr>
            <w:tcW w:w="358" w:type="dxa"/>
          </w:tcPr>
          <w:p w14:paraId="2006D4E9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4122A950" w14:textId="4EEA8E61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108,000</w:t>
            </w:r>
          </w:p>
        </w:tc>
      </w:tr>
      <w:tr w:rsidR="008247F8" w:rsidRPr="001B2BC4" w14:paraId="744A637E" w14:textId="77777777" w:rsidTr="00E43DCB">
        <w:tc>
          <w:tcPr>
            <w:tcW w:w="2476" w:type="dxa"/>
          </w:tcPr>
          <w:p w14:paraId="4FCCC89B" w14:textId="133E26EB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78" w:type="dxa"/>
          </w:tcPr>
          <w:p w14:paraId="7E38BB18" w14:textId="5267CF96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12</w:t>
            </w:r>
            <w:r w:rsidRPr="00ED47A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 </w:t>
            </w: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787" w:type="dxa"/>
          </w:tcPr>
          <w:p w14:paraId="616E9149" w14:textId="73939740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18</w:t>
            </w:r>
            <w:r w:rsidRPr="00ED47A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 </w:t>
            </w: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9C88A3D" w14:textId="0B3C1D5F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0.32</w:t>
            </w:r>
          </w:p>
        </w:tc>
        <w:tc>
          <w:tcPr>
            <w:tcW w:w="358" w:type="dxa"/>
          </w:tcPr>
          <w:p w14:paraId="4D6C3581" w14:textId="77777777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B4D6C8E" w14:textId="186F1D89" w:rsidR="008247F8" w:rsidRPr="00ED47A4" w:rsidRDefault="008247F8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47A4">
              <w:rPr>
                <w:rFonts w:ascii="Angsana New" w:hAnsi="Angsana New" w:hint="cs"/>
                <w:bCs/>
                <w:sz w:val="30"/>
                <w:szCs w:val="30"/>
              </w:rPr>
              <w:t>76,800</w:t>
            </w:r>
          </w:p>
        </w:tc>
      </w:tr>
      <w:tr w:rsidR="004A12EE" w:rsidRPr="001B2BC4" w14:paraId="2AC80E3B" w14:textId="77777777" w:rsidTr="00E43DCB">
        <w:tc>
          <w:tcPr>
            <w:tcW w:w="2476" w:type="dxa"/>
          </w:tcPr>
          <w:p w14:paraId="048E7D46" w14:textId="77777777" w:rsidR="004A12EE" w:rsidRPr="00ED47A4" w:rsidRDefault="004A12EE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69688FF0" w14:textId="77777777" w:rsidR="004A12EE" w:rsidRPr="00ED47A4" w:rsidRDefault="004A12EE" w:rsidP="008247F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87" w:type="dxa"/>
          </w:tcPr>
          <w:p w14:paraId="6B66DC27" w14:textId="77777777" w:rsidR="004A12EE" w:rsidRPr="00ED47A4" w:rsidRDefault="004A12EE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6418A892" w14:textId="139D0995" w:rsidR="004A12EE" w:rsidRPr="00E43DCB" w:rsidRDefault="004A12EE" w:rsidP="004A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43DCB">
              <w:rPr>
                <w:rFonts w:ascii="Angsana New" w:hAnsi="Angsana New"/>
                <w:b/>
                <w:sz w:val="30"/>
                <w:szCs w:val="30"/>
              </w:rPr>
              <w:t>0.77</w:t>
            </w:r>
          </w:p>
        </w:tc>
        <w:tc>
          <w:tcPr>
            <w:tcW w:w="358" w:type="dxa"/>
          </w:tcPr>
          <w:p w14:paraId="2107D22A" w14:textId="77777777" w:rsidR="004A12EE" w:rsidRPr="00E43DCB" w:rsidRDefault="004A12EE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4166907" w14:textId="4757E3A1" w:rsidR="004A12EE" w:rsidRPr="00E43DCB" w:rsidRDefault="004A12EE" w:rsidP="0082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43DCB">
              <w:rPr>
                <w:rFonts w:ascii="Angsana New" w:hAnsi="Angsana New"/>
                <w:b/>
                <w:sz w:val="30"/>
                <w:szCs w:val="30"/>
              </w:rPr>
              <w:t>184,800</w:t>
            </w:r>
          </w:p>
        </w:tc>
      </w:tr>
    </w:tbl>
    <w:p w14:paraId="369A9244" w14:textId="7E0305F0" w:rsidR="006D52EE" w:rsidRDefault="006D52EE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9046D5" w14:textId="77777777" w:rsidR="006D52EE" w:rsidRPr="00F0030B" w:rsidRDefault="006D52EE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0030B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ค่าตอบแทนที่จ่ายให้ผู้บริหารสำคัญ</w:t>
      </w:r>
    </w:p>
    <w:p w14:paraId="5D0B72B9" w14:textId="77777777" w:rsidR="006D52EE" w:rsidRPr="00F32E8E" w:rsidRDefault="006D52E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908534" w14:textId="77777777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มีการจ่ายผลประโยชน์อื่นใดแก่กรรมการและพนักงานชั้นบริหารของกลุ่มบริษัทและบริษัทตั้งแต่ระดับผู้จัดการฝ่ายหรือผู้อำนวยการฝ่ายขึ้นไป รวมทั้งตำแหน่งอื่นที่เทียบเท่า นอกเหนือจากผลประโยชน์ที่พึงจ่ายตามปกติซึ่งได้แก่ เงินเดือน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ต่าง ๆ</w:t>
      </w:r>
    </w:p>
    <w:p w14:paraId="26299B74" w14:textId="0C99A062" w:rsidR="00787611" w:rsidRPr="00CF7ED9" w:rsidRDefault="00787611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170"/>
        <w:gridCol w:w="236"/>
        <w:gridCol w:w="1195"/>
        <w:gridCol w:w="270"/>
        <w:gridCol w:w="1174"/>
      </w:tblGrid>
      <w:tr w:rsidR="007D16B6" w:rsidRPr="00CF7ED9" w14:paraId="3AB33B62" w14:textId="77777777" w:rsidTr="00DD0BE8">
        <w:trPr>
          <w:trHeight w:val="70"/>
        </w:trPr>
        <w:tc>
          <w:tcPr>
            <w:tcW w:w="3600" w:type="dxa"/>
            <w:vAlign w:val="bottom"/>
          </w:tcPr>
          <w:p w14:paraId="1E1CD36F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2E8175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CD3A85D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</w:tcPr>
          <w:p w14:paraId="4EEED02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461A" w:rsidRPr="00CF7ED9" w14:paraId="4818D217" w14:textId="77777777" w:rsidTr="00A4347E">
        <w:trPr>
          <w:trHeight w:val="70"/>
        </w:trPr>
        <w:tc>
          <w:tcPr>
            <w:tcW w:w="3600" w:type="dxa"/>
            <w:vAlign w:val="bottom"/>
          </w:tcPr>
          <w:p w14:paraId="08F9FDB0" w14:textId="77777777" w:rsidR="0032461A" w:rsidRPr="00B5297A" w:rsidRDefault="0032461A" w:rsidP="0032461A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860FAB" w14:textId="774630CD" w:rsidR="0032461A" w:rsidRPr="0023203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106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232039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23203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23203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23203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23203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232039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232039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0" w:type="dxa"/>
            <w:vAlign w:val="bottom"/>
          </w:tcPr>
          <w:p w14:paraId="2713FEF2" w14:textId="77777777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0E7FC30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EC27EC6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6865AC1" w14:textId="77777777" w:rsidR="0032461A" w:rsidRPr="00EE0462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4B5487D6" w14:textId="77777777" w:rsidR="0032461A" w:rsidRPr="00EE0462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6FC5F64B" w14:textId="32D483BE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18868DAA" w14:textId="77777777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</w:tcPr>
          <w:p w14:paraId="55D89E5A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23FC320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32D9A10" w14:textId="77777777" w:rsidR="0032461A" w:rsidRDefault="0032461A" w:rsidP="0032461A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ADFD5C6" w14:textId="21B005D8" w:rsidR="0032461A" w:rsidRPr="00CF7ED9" w:rsidRDefault="0032461A" w:rsidP="0032461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br/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D16B6" w:rsidRPr="00CF7ED9" w14:paraId="21058ACB" w14:textId="77777777" w:rsidTr="00DD0BE8">
        <w:trPr>
          <w:trHeight w:val="70"/>
        </w:trPr>
        <w:tc>
          <w:tcPr>
            <w:tcW w:w="3600" w:type="dxa"/>
            <w:vAlign w:val="bottom"/>
          </w:tcPr>
          <w:p w14:paraId="7B4088EE" w14:textId="77777777" w:rsidR="007D16B6" w:rsidRPr="00B5297A" w:rsidRDefault="007D16B6" w:rsidP="007D16B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D204B9" w14:textId="77777777" w:rsidR="007D16B6" w:rsidRPr="0023203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20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150C2D9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F3CA6A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4D16CF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114E30F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7FB89F5C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68C67864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76AAA7F8" w14:textId="77777777" w:rsidTr="00DD0BE8">
        <w:tc>
          <w:tcPr>
            <w:tcW w:w="3600" w:type="dxa"/>
          </w:tcPr>
          <w:p w14:paraId="6CAA47E3" w14:textId="77777777" w:rsidR="007D16B6" w:rsidRPr="00CF7ED9" w:rsidRDefault="007D16B6" w:rsidP="007D16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65" w:type="dxa"/>
            <w:gridSpan w:val="7"/>
          </w:tcPr>
          <w:p w14:paraId="5B94CDDE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6D6A" w:rsidRPr="00CF7ED9" w14:paraId="4C1F7A0E" w14:textId="77777777" w:rsidTr="00D527EC">
        <w:tc>
          <w:tcPr>
            <w:tcW w:w="3600" w:type="dxa"/>
          </w:tcPr>
          <w:p w14:paraId="0BFACBA2" w14:textId="442B8793" w:rsidR="00776D6A" w:rsidRPr="00CF7ED9" w:rsidRDefault="00776D6A" w:rsidP="00776D6A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2C71E" w14:textId="62D56A4F" w:rsidR="00776D6A" w:rsidRPr="00A26B83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65,005</w:t>
            </w:r>
          </w:p>
        </w:tc>
        <w:tc>
          <w:tcPr>
            <w:tcW w:w="270" w:type="dxa"/>
            <w:vAlign w:val="bottom"/>
          </w:tcPr>
          <w:p w14:paraId="7B7D8563" w14:textId="77777777" w:rsidR="00776D6A" w:rsidRPr="00CF7ED9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732FB6" w14:textId="49A49767" w:rsidR="00776D6A" w:rsidRPr="006E4AC5" w:rsidRDefault="006E4AC5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>130,630</w:t>
            </w:r>
          </w:p>
        </w:tc>
        <w:tc>
          <w:tcPr>
            <w:tcW w:w="236" w:type="dxa"/>
            <w:vAlign w:val="bottom"/>
          </w:tcPr>
          <w:p w14:paraId="72FA1F9F" w14:textId="77777777" w:rsidR="00776D6A" w:rsidRPr="006E4AC5" w:rsidRDefault="00776D6A" w:rsidP="0077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009C140C" w14:textId="199C076F" w:rsidR="00776D6A" w:rsidRPr="006E4AC5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 xml:space="preserve"> 115,65</w:t>
            </w:r>
            <w:r w:rsidR="00083A76" w:rsidRPr="006E4A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E4A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EB9B871" w14:textId="77777777" w:rsidR="00776D6A" w:rsidRPr="006E4AC5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5E5CE13" w14:textId="5F87AA5D" w:rsidR="00776D6A" w:rsidRPr="006E4AC5" w:rsidRDefault="006E4AC5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>88,533</w:t>
            </w:r>
          </w:p>
        </w:tc>
      </w:tr>
      <w:tr w:rsidR="00776D6A" w:rsidRPr="00CF7ED9" w14:paraId="3D34AC60" w14:textId="77777777" w:rsidTr="00D527EC">
        <w:tc>
          <w:tcPr>
            <w:tcW w:w="3600" w:type="dxa"/>
          </w:tcPr>
          <w:p w14:paraId="30641D7C" w14:textId="18EAC931" w:rsidR="00776D6A" w:rsidRPr="00CF7ED9" w:rsidRDefault="00776D6A" w:rsidP="00776D6A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BEFA6" w14:textId="37149B35" w:rsidR="00776D6A" w:rsidRPr="00A26B83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1,602</w:t>
            </w:r>
          </w:p>
        </w:tc>
        <w:tc>
          <w:tcPr>
            <w:tcW w:w="270" w:type="dxa"/>
            <w:vAlign w:val="bottom"/>
          </w:tcPr>
          <w:p w14:paraId="29B55F5D" w14:textId="77777777" w:rsidR="00776D6A" w:rsidRPr="00CF7ED9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184522" w14:textId="7EB3247C" w:rsidR="00776D6A" w:rsidRPr="006E4AC5" w:rsidRDefault="006E4AC5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>20,651</w:t>
            </w:r>
          </w:p>
        </w:tc>
        <w:tc>
          <w:tcPr>
            <w:tcW w:w="236" w:type="dxa"/>
          </w:tcPr>
          <w:p w14:paraId="7420F4BA" w14:textId="77777777" w:rsidR="00776D6A" w:rsidRPr="006E4AC5" w:rsidRDefault="00776D6A" w:rsidP="0077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2F59796F" w14:textId="3A09D8B4" w:rsidR="00776D6A" w:rsidRPr="006E4AC5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 xml:space="preserve"> 2,665 </w:t>
            </w:r>
          </w:p>
        </w:tc>
        <w:tc>
          <w:tcPr>
            <w:tcW w:w="270" w:type="dxa"/>
            <w:vAlign w:val="bottom"/>
          </w:tcPr>
          <w:p w14:paraId="16946687" w14:textId="77777777" w:rsidR="00776D6A" w:rsidRPr="006E4AC5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62DFC4B" w14:textId="63E94E6A" w:rsidR="00776D6A" w:rsidRPr="006E4AC5" w:rsidRDefault="006E4AC5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>16,022</w:t>
            </w:r>
          </w:p>
        </w:tc>
      </w:tr>
      <w:tr w:rsidR="00776D6A" w:rsidRPr="00CF7ED9" w14:paraId="6F28B1C6" w14:textId="77777777" w:rsidTr="00DD0BE8">
        <w:tc>
          <w:tcPr>
            <w:tcW w:w="3600" w:type="dxa"/>
          </w:tcPr>
          <w:p w14:paraId="28C5C4A1" w14:textId="77777777" w:rsidR="00776D6A" w:rsidRPr="00CF7ED9" w:rsidRDefault="00776D6A" w:rsidP="00776D6A">
            <w:pPr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52197" w14:textId="443AFD5B" w:rsidR="00776D6A" w:rsidRPr="00A26B83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66,607</w:t>
            </w:r>
          </w:p>
        </w:tc>
        <w:tc>
          <w:tcPr>
            <w:tcW w:w="270" w:type="dxa"/>
            <w:vAlign w:val="bottom"/>
          </w:tcPr>
          <w:p w14:paraId="33B6742D" w14:textId="77777777" w:rsidR="00776D6A" w:rsidRPr="00CF7ED9" w:rsidRDefault="00776D6A" w:rsidP="00776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39F69" w14:textId="4AFC0821" w:rsidR="00776D6A" w:rsidRPr="006E4AC5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E4AC5" w:rsidRPr="006E4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51,281</w:t>
            </w:r>
          </w:p>
        </w:tc>
        <w:tc>
          <w:tcPr>
            <w:tcW w:w="236" w:type="dxa"/>
            <w:vAlign w:val="bottom"/>
          </w:tcPr>
          <w:p w14:paraId="2F5780C6" w14:textId="77777777" w:rsidR="00776D6A" w:rsidRPr="006E4AC5" w:rsidRDefault="00776D6A" w:rsidP="00776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3E8B2" w14:textId="26CB3427" w:rsidR="00776D6A" w:rsidRPr="006E4AC5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4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118,317 </w:t>
            </w:r>
          </w:p>
        </w:tc>
        <w:tc>
          <w:tcPr>
            <w:tcW w:w="270" w:type="dxa"/>
          </w:tcPr>
          <w:p w14:paraId="0A32DA6C" w14:textId="77777777" w:rsidR="00776D6A" w:rsidRPr="006E4AC5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BF207F9" w14:textId="7F3D41DD" w:rsidR="00776D6A" w:rsidRPr="006E4AC5" w:rsidRDefault="006E4AC5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104,555</w:t>
            </w:r>
          </w:p>
        </w:tc>
      </w:tr>
    </w:tbl>
    <w:p w14:paraId="0D93ED06" w14:textId="196598DA" w:rsidR="00D23B5C" w:rsidRDefault="00D23B5C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1A7775" w14:textId="0FEE3D88" w:rsidR="007D16B6" w:rsidRDefault="00D23B5C" w:rsidP="00D23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768D55" w14:textId="29BDE0B0" w:rsidR="007D16B6" w:rsidRPr="00C34150" w:rsidRDefault="007D16B6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3415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06ADD0CE" w14:textId="77777777" w:rsidR="00673E7A" w:rsidRPr="004043AD" w:rsidRDefault="00673E7A" w:rsidP="004043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260"/>
        <w:gridCol w:w="236"/>
        <w:gridCol w:w="1152"/>
        <w:gridCol w:w="236"/>
        <w:gridCol w:w="1166"/>
      </w:tblGrid>
      <w:tr w:rsidR="007D16B6" w:rsidRPr="00CF7ED9" w14:paraId="62C7E930" w14:textId="77777777" w:rsidTr="00DD0BE8">
        <w:trPr>
          <w:trHeight w:val="70"/>
          <w:tblHeader/>
        </w:trPr>
        <w:tc>
          <w:tcPr>
            <w:tcW w:w="5022" w:type="dxa"/>
            <w:vAlign w:val="bottom"/>
          </w:tcPr>
          <w:p w14:paraId="7E80D087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CCD271" w14:textId="77777777" w:rsidR="007D16B6" w:rsidRPr="00CF7ED9" w:rsidRDefault="007D16B6" w:rsidP="00DD0BE8">
            <w:pPr>
              <w:pStyle w:val="acctfourfigures"/>
              <w:tabs>
                <w:tab w:val="clear" w:pos="765"/>
              </w:tabs>
              <w:spacing w:line="240" w:lineRule="auto"/>
              <w:ind w:left="-10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2B1F539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4" w:type="dxa"/>
            <w:gridSpan w:val="3"/>
          </w:tcPr>
          <w:p w14:paraId="001939B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6B6" w:rsidRPr="00CF7ED9" w14:paraId="105E81B3" w14:textId="77777777" w:rsidTr="00DD0BE8">
        <w:trPr>
          <w:trHeight w:val="70"/>
          <w:tblHeader/>
        </w:trPr>
        <w:tc>
          <w:tcPr>
            <w:tcW w:w="5022" w:type="dxa"/>
            <w:vAlign w:val="bottom"/>
          </w:tcPr>
          <w:p w14:paraId="41883553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2835A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125D12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2D50374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0F26DE2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6" w:type="dxa"/>
          </w:tcPr>
          <w:p w14:paraId="0F6E2A6E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7BA4EEC9" w14:textId="77777777" w:rsidTr="00DD0BE8">
        <w:tc>
          <w:tcPr>
            <w:tcW w:w="5022" w:type="dxa"/>
          </w:tcPr>
          <w:p w14:paraId="14A26B4C" w14:textId="15F6E42E" w:rsidR="007D16B6" w:rsidRPr="00CF7ED9" w:rsidRDefault="007D16B6" w:rsidP="007D16B6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35FB1016" w14:textId="77777777" w:rsidR="007D16B6" w:rsidRPr="00EC4BA2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B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E7A" w:rsidRPr="00CF7ED9" w14:paraId="1A245221" w14:textId="77777777" w:rsidTr="00DD0BE8">
        <w:tc>
          <w:tcPr>
            <w:tcW w:w="5022" w:type="dxa"/>
          </w:tcPr>
          <w:p w14:paraId="4EA8ADEB" w14:textId="17C1EF89" w:rsidR="00673E7A" w:rsidRPr="004304C3" w:rsidRDefault="00A201EF" w:rsidP="007D16B6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 w:rsidRPr="00A201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</w:t>
            </w:r>
            <w:r w:rsidR="003779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เช่าดำเนินงานและบริการที่บอกเลิกไม่ได้</w:t>
            </w:r>
          </w:p>
        </w:tc>
        <w:tc>
          <w:tcPr>
            <w:tcW w:w="1260" w:type="dxa"/>
            <w:vAlign w:val="bottom"/>
          </w:tcPr>
          <w:p w14:paraId="3824E783" w14:textId="77777777" w:rsidR="00673E7A" w:rsidRPr="004304C3" w:rsidRDefault="00673E7A" w:rsidP="007D16B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D26FF1" w14:textId="77777777" w:rsidR="00673E7A" w:rsidRPr="004304C3" w:rsidRDefault="00673E7A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1D6B35" w14:textId="77777777" w:rsidR="00673E7A" w:rsidRPr="004304C3" w:rsidRDefault="00673E7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A6B76E" w14:textId="77777777" w:rsidR="00673E7A" w:rsidRPr="004304C3" w:rsidRDefault="00673E7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D7D572" w14:textId="77777777" w:rsidR="00673E7A" w:rsidRPr="004304C3" w:rsidRDefault="00673E7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776D6A" w:rsidRPr="00CF7ED9" w14:paraId="7E1B9610" w14:textId="77777777" w:rsidTr="00D527EC">
        <w:tc>
          <w:tcPr>
            <w:tcW w:w="5022" w:type="dxa"/>
          </w:tcPr>
          <w:p w14:paraId="39F0F0FF" w14:textId="699AB97C" w:rsidR="00776D6A" w:rsidRPr="004304C3" w:rsidRDefault="00776D6A" w:rsidP="00776D6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B5A40C6" w14:textId="0C584430" w:rsidR="00776D6A" w:rsidRPr="00A201EF" w:rsidRDefault="00776D6A" w:rsidP="00776D6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3D97B" w14:textId="77777777" w:rsidR="00776D6A" w:rsidRPr="004304C3" w:rsidRDefault="00776D6A" w:rsidP="00776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shd w:val="clear" w:color="auto" w:fill="auto"/>
          </w:tcPr>
          <w:p w14:paraId="776AE65F" w14:textId="0D1C0A54" w:rsidR="00776D6A" w:rsidRPr="00F61F22" w:rsidRDefault="00571205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="00776D6A" w:rsidRPr="00776D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B14CE89" w14:textId="77777777" w:rsidR="00776D6A" w:rsidRPr="004304C3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444518" w14:textId="3957E465" w:rsidR="00776D6A" w:rsidRPr="00A201EF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8,526</w:t>
            </w:r>
          </w:p>
        </w:tc>
      </w:tr>
      <w:tr w:rsidR="00776D6A" w:rsidRPr="00CF7ED9" w14:paraId="7F1CAE02" w14:textId="77777777" w:rsidTr="00D527EC">
        <w:tc>
          <w:tcPr>
            <w:tcW w:w="5022" w:type="dxa"/>
          </w:tcPr>
          <w:p w14:paraId="08E3DBCF" w14:textId="6FCAC706" w:rsidR="00776D6A" w:rsidRPr="004304C3" w:rsidRDefault="00776D6A" w:rsidP="00776D6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743C96" w14:textId="1DAF26ED" w:rsidR="00776D6A" w:rsidRPr="00A201EF" w:rsidRDefault="00776D6A" w:rsidP="00776D6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51CAA" w14:textId="77777777" w:rsidR="00776D6A" w:rsidRPr="004304C3" w:rsidRDefault="00776D6A" w:rsidP="00776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6954E4" w14:textId="134753C9" w:rsidR="00776D6A" w:rsidRPr="00F61F22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76D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1205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Pr="00776D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FEA6BF8" w14:textId="77777777" w:rsidR="00776D6A" w:rsidRPr="004304C3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EB54" w14:textId="2F763DE7" w:rsidR="00776D6A" w:rsidRPr="00A201EF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</w:tr>
      <w:tr w:rsidR="00776D6A" w:rsidRPr="00CF7ED9" w14:paraId="63BC74AB" w14:textId="77777777" w:rsidTr="00D527EC">
        <w:tc>
          <w:tcPr>
            <w:tcW w:w="5022" w:type="dxa"/>
          </w:tcPr>
          <w:p w14:paraId="35138713" w14:textId="5142307B" w:rsidR="00776D6A" w:rsidRPr="004304C3" w:rsidRDefault="00776D6A" w:rsidP="00776D6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B786" w14:textId="3869B779" w:rsidR="00776D6A" w:rsidRPr="00A201EF" w:rsidRDefault="00776D6A" w:rsidP="00776D6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5A5E6F" w14:textId="77777777" w:rsidR="00776D6A" w:rsidRPr="00A201EF" w:rsidRDefault="00776D6A" w:rsidP="00776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57822" w14:textId="041A8968" w:rsidR="00776D6A" w:rsidRPr="00776D6A" w:rsidRDefault="00571205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36" w:type="dxa"/>
          </w:tcPr>
          <w:p w14:paraId="5A3E5F7B" w14:textId="77777777" w:rsidR="00776D6A" w:rsidRPr="00A201EF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1D531" w14:textId="55BBA129" w:rsidR="00776D6A" w:rsidRPr="00A201EF" w:rsidRDefault="00776D6A" w:rsidP="00776D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16,951</w:t>
            </w:r>
          </w:p>
        </w:tc>
      </w:tr>
      <w:tr w:rsidR="00673E7A" w:rsidRPr="00CF7ED9" w14:paraId="43D4AFA7" w14:textId="77777777" w:rsidTr="00DD0BE8">
        <w:tc>
          <w:tcPr>
            <w:tcW w:w="5022" w:type="dxa"/>
          </w:tcPr>
          <w:p w14:paraId="04EE7322" w14:textId="77777777" w:rsidR="00673E7A" w:rsidRPr="004304C3" w:rsidRDefault="00673E7A" w:rsidP="00673E7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C3A33C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5A245D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1EF61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DB95625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AB7AA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673E7A" w:rsidRPr="00CF7ED9" w14:paraId="0A2B2142" w14:textId="77777777" w:rsidTr="00571205">
        <w:tc>
          <w:tcPr>
            <w:tcW w:w="5022" w:type="dxa"/>
            <w:shd w:val="clear" w:color="auto" w:fill="auto"/>
          </w:tcPr>
          <w:p w14:paraId="0815EBF5" w14:textId="3B9C6A17" w:rsidR="00673E7A" w:rsidRPr="004304C3" w:rsidRDefault="00673E7A" w:rsidP="00673E7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9CB94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D3C1BC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C2264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288008AF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2D9D772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673E7A" w:rsidRPr="00CF7ED9" w14:paraId="56AF8321" w14:textId="77777777" w:rsidTr="00571205">
        <w:tc>
          <w:tcPr>
            <w:tcW w:w="5022" w:type="dxa"/>
            <w:shd w:val="clear" w:color="auto" w:fill="auto"/>
          </w:tcPr>
          <w:p w14:paraId="01698A36" w14:textId="77777777" w:rsidR="00673E7A" w:rsidRPr="006413FC" w:rsidRDefault="00673E7A" w:rsidP="00673E7A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สัญญารับความช่วยเหลือด้านเทคนิค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F064" w14:textId="77777777" w:rsidR="00673E7A" w:rsidRPr="00B61273" w:rsidRDefault="00673E7A" w:rsidP="00DD0B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DFDB5" w14:textId="77777777" w:rsidR="00673E7A" w:rsidRPr="00B6127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AB60" w14:textId="6E07858A" w:rsidR="00673E7A" w:rsidRPr="00B61273" w:rsidRDefault="00571205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29,261</w:t>
            </w:r>
          </w:p>
        </w:tc>
        <w:tc>
          <w:tcPr>
            <w:tcW w:w="236" w:type="dxa"/>
            <w:shd w:val="clear" w:color="auto" w:fill="auto"/>
          </w:tcPr>
          <w:p w14:paraId="118D3235" w14:textId="77777777" w:rsidR="00673E7A" w:rsidRPr="00036BCE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D4CC" w14:textId="77777777" w:rsidR="00673E7A" w:rsidRPr="00286F3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28,456</w:t>
            </w:r>
          </w:p>
        </w:tc>
      </w:tr>
      <w:tr w:rsidR="00673E7A" w:rsidRPr="00CF7ED9" w14:paraId="7AB4BFE6" w14:textId="77777777" w:rsidTr="00571205">
        <w:tc>
          <w:tcPr>
            <w:tcW w:w="5022" w:type="dxa"/>
            <w:shd w:val="clear" w:color="auto" w:fill="auto"/>
          </w:tcPr>
          <w:p w14:paraId="26466DEB" w14:textId="77777777" w:rsidR="00673E7A" w:rsidRPr="00CF7ED9" w:rsidRDefault="00673E7A" w:rsidP="00673E7A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39D8B" w14:textId="77777777" w:rsidR="00673E7A" w:rsidRPr="00B61273" w:rsidRDefault="00673E7A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FE124" w14:textId="77777777" w:rsidR="00673E7A" w:rsidRPr="00B6127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D27D3" w14:textId="1E06A8D2" w:rsidR="00673E7A" w:rsidRPr="00571205" w:rsidRDefault="00571205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29,261</w:t>
            </w:r>
          </w:p>
        </w:tc>
        <w:tc>
          <w:tcPr>
            <w:tcW w:w="236" w:type="dxa"/>
            <w:shd w:val="clear" w:color="auto" w:fill="auto"/>
          </w:tcPr>
          <w:p w14:paraId="2B0DAC56" w14:textId="77777777" w:rsidR="00673E7A" w:rsidRPr="00063D10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91B2F" w14:textId="77777777" w:rsidR="00673E7A" w:rsidRPr="00286F3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28,456</w:t>
            </w:r>
          </w:p>
        </w:tc>
      </w:tr>
    </w:tbl>
    <w:p w14:paraId="42A5469E" w14:textId="41BB4227" w:rsidR="00706B19" w:rsidRDefault="00706B19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8F5B12" w14:textId="0F7FA29C" w:rsidR="006244F8" w:rsidRPr="00C3203E" w:rsidRDefault="007D16B6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3203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64C359A" w14:textId="77777777" w:rsidR="006244F8" w:rsidRDefault="006244F8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lightGray"/>
        </w:rPr>
      </w:pPr>
    </w:p>
    <w:p w14:paraId="565D372F" w14:textId="2E8DF066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3203E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C3203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9D6DBB" w:rsidRPr="00C3203E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C3203E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Pr="00C3203E">
        <w:rPr>
          <w:rFonts w:asciiTheme="majorBidi" w:hAnsiTheme="majorBidi" w:cstheme="majorBidi" w:hint="cs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</w:t>
      </w:r>
      <w:r w:rsidR="006244F8" w:rsidRPr="00C3203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3203E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3203E">
        <w:rPr>
          <w:rFonts w:asciiTheme="majorBidi" w:hAnsiTheme="majorBidi" w:cstheme="majorBidi"/>
          <w:b/>
          <w:sz w:val="30"/>
          <w:szCs w:val="30"/>
          <w:cs/>
        </w:rPr>
        <w:t>ดัง</w:t>
      </w:r>
      <w:r w:rsidRPr="00C3203E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C3203E">
        <w:rPr>
          <w:rFonts w:asciiTheme="majorBidi" w:hAnsiTheme="majorBidi" w:cstheme="majorBidi"/>
          <w:b/>
          <w:sz w:val="30"/>
          <w:szCs w:val="30"/>
          <w:cs/>
        </w:rPr>
        <w:t>นี้</w:t>
      </w:r>
      <w:r w:rsidRPr="00CF7ED9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F65250B" w14:textId="77777777" w:rsidR="00A92F90" w:rsidRPr="00787611" w:rsidRDefault="00A92F9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7D16B6" w:rsidRPr="00CF7ED9" w14:paraId="1359A372" w14:textId="77777777" w:rsidTr="007D16B6">
        <w:trPr>
          <w:trHeight w:val="20"/>
          <w:tblHeader/>
        </w:trPr>
        <w:tc>
          <w:tcPr>
            <w:tcW w:w="4122" w:type="dxa"/>
          </w:tcPr>
          <w:p w14:paraId="112F0D1C" w14:textId="77777777" w:rsidR="007D16B6" w:rsidRPr="00CF7ED9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16B4D3" w14:textId="77777777" w:rsidR="007D16B6" w:rsidRPr="00CF7ED9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6323F1B2" w14:textId="77777777" w:rsidR="007D16B6" w:rsidRPr="00CF7ED9" w:rsidRDefault="007D16B6" w:rsidP="007D16B6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74FC1AD8" w14:textId="77777777" w:rsidR="007D16B6" w:rsidRPr="00CF7ED9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EC0DD" w14:textId="77777777" w:rsidR="007D16B6" w:rsidRPr="00CF7ED9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D16B6" w:rsidRPr="00CF7ED9" w14:paraId="74432ED9" w14:textId="77777777" w:rsidTr="007D16B6">
        <w:tc>
          <w:tcPr>
            <w:tcW w:w="4122" w:type="dxa"/>
          </w:tcPr>
          <w:p w14:paraId="70E018FD" w14:textId="77777777" w:rsidR="007D16B6" w:rsidRPr="00CF7ED9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602B942D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2E05C5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ไม่ว่าจะทำหน้าที่ในระดับบริหารหรือไม่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7D16B6" w:rsidRPr="00CF7ED9" w14:paraId="72A20FB0" w14:textId="77777777" w:rsidTr="007D16B6">
        <w:trPr>
          <w:trHeight w:val="423"/>
        </w:trPr>
        <w:tc>
          <w:tcPr>
            <w:tcW w:w="4122" w:type="dxa"/>
          </w:tcPr>
          <w:p w14:paraId="50693258" w14:textId="77777777" w:rsidR="007D16B6" w:rsidRPr="00CF7ED9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6EBD3FF2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4B08E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เป็นบริษัทใหญ่ ถือหุ้น</w:t>
            </w:r>
            <w:r w:rsidRPr="00E227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ในบริษัท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ร้อยล</w:t>
            </w:r>
            <w:r w:rsidRPr="00E227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ะ</w:t>
            </w:r>
            <w:r w:rsidRPr="00E2274B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E2274B">
              <w:rPr>
                <w:rFonts w:asciiTheme="majorBidi" w:hAnsiTheme="majorBidi" w:cstheme="majorBidi" w:hint="cs"/>
                <w:sz w:val="30"/>
                <w:szCs w:val="30"/>
                <w:lang w:val="th-TH"/>
              </w:rPr>
              <w:t>99</w:t>
            </w:r>
            <w:r w:rsidRPr="00E2274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.</w:t>
            </w:r>
            <w:r w:rsidRPr="00E2274B">
              <w:rPr>
                <w:rFonts w:asciiTheme="majorBidi" w:hAnsiTheme="majorBidi" w:cstheme="majorBidi" w:hint="cs"/>
                <w:sz w:val="30"/>
                <w:szCs w:val="30"/>
                <w:lang w:val="th-TH"/>
              </w:rPr>
              <w:t>9</w:t>
            </w:r>
            <w:r w:rsidRPr="00E2274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E227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และมีผู้แทนเป็นกรรมการของบริษัท</w:t>
            </w:r>
          </w:p>
        </w:tc>
      </w:tr>
      <w:tr w:rsidR="007D16B6" w:rsidRPr="00CF7ED9" w14:paraId="69A49A93" w14:textId="77777777" w:rsidTr="007D16B6">
        <w:trPr>
          <w:trHeight w:val="423"/>
        </w:trPr>
        <w:tc>
          <w:tcPr>
            <w:tcW w:w="4122" w:type="dxa"/>
          </w:tcPr>
          <w:p w14:paraId="4E40B791" w14:textId="4FCDBC6C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เวนเจอร์ส จำกัด</w:t>
            </w:r>
            <w:r w:rsidRPr="007D16B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88" w:type="dxa"/>
          </w:tcPr>
          <w:p w14:paraId="23CF0D6B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942903F" w14:textId="064E03AE" w:rsidR="007D16B6" w:rsidRPr="00033672" w:rsidRDefault="007D16B6" w:rsidP="0003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</w:t>
            </w: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ย่อย</w:t>
            </w:r>
            <w:r w:rsidR="00033672" w:rsidRPr="00C3203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ที่บริษัท</w:t>
            </w: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ถือหุ้นร้อยละ </w:t>
            </w:r>
            <w:r w:rsidRPr="00C3203E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.</w:t>
            </w:r>
            <w:r w:rsidRPr="00C3203E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030815" w:rsidRPr="00C320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033672"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30815" w:rsidRPr="00C320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033672" w:rsidRPr="00CF7ED9" w14:paraId="1127BB40" w14:textId="77777777" w:rsidTr="00107FC3">
        <w:trPr>
          <w:trHeight w:val="423"/>
        </w:trPr>
        <w:tc>
          <w:tcPr>
            <w:tcW w:w="9270" w:type="dxa"/>
            <w:gridSpan w:val="3"/>
          </w:tcPr>
          <w:p w14:paraId="6E8C2300" w14:textId="634E40CD" w:rsidR="00033672" w:rsidRPr="00033672" w:rsidRDefault="00033672" w:rsidP="0003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3"/>
              <w:jc w:val="both"/>
              <w:rPr>
                <w:rFonts w:asciiTheme="majorBidi" w:hAnsiTheme="majorBidi"/>
                <w:spacing w:val="-4"/>
                <w:sz w:val="22"/>
                <w:szCs w:val="22"/>
                <w:cs/>
              </w:rPr>
            </w:pPr>
          </w:p>
        </w:tc>
      </w:tr>
      <w:tr w:rsidR="00033672" w:rsidRPr="00CF7ED9" w14:paraId="62AAC7DC" w14:textId="77777777" w:rsidTr="00107FC3">
        <w:trPr>
          <w:trHeight w:val="423"/>
        </w:trPr>
        <w:tc>
          <w:tcPr>
            <w:tcW w:w="9270" w:type="dxa"/>
            <w:gridSpan w:val="3"/>
          </w:tcPr>
          <w:p w14:paraId="26429069" w14:textId="4C18DA67" w:rsidR="00033672" w:rsidRPr="00364D7E" w:rsidRDefault="00C3203E" w:rsidP="0003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3"/>
              <w:jc w:val="both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364D7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*       </w:t>
            </w:r>
            <w:r w:rsidRPr="00364D7E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</w:t>
            </w:r>
            <w:r w:rsidRPr="00364D7E">
              <w:rPr>
                <w:rFonts w:asciiTheme="majorBidi" w:hAnsiTheme="majorBidi" w:hint="cs"/>
                <w:sz w:val="22"/>
                <w:szCs w:val="22"/>
                <w:cs/>
              </w:rPr>
              <w:t xml:space="preserve">เมื่อวันที่ </w:t>
            </w:r>
            <w:r w:rsidRPr="00364D7E">
              <w:rPr>
                <w:rFonts w:asciiTheme="majorBidi" w:hAnsiTheme="majorBidi"/>
                <w:sz w:val="22"/>
                <w:szCs w:val="22"/>
              </w:rPr>
              <w:t xml:space="preserve">22 </w:t>
            </w:r>
            <w:r w:rsidRPr="00364D7E">
              <w:rPr>
                <w:rFonts w:asciiTheme="majorBidi" w:hAnsiTheme="majorBidi" w:hint="cs"/>
                <w:sz w:val="22"/>
                <w:szCs w:val="22"/>
                <w:cs/>
              </w:rPr>
              <w:t xml:space="preserve">พฤษภาคม </w:t>
            </w:r>
            <w:r w:rsidRPr="00364D7E">
              <w:rPr>
                <w:rFonts w:asciiTheme="majorBidi" w:hAnsiTheme="majorBidi"/>
                <w:sz w:val="22"/>
                <w:szCs w:val="22"/>
              </w:rPr>
              <w:t xml:space="preserve">2563 </w:t>
            </w:r>
            <w:r w:rsidRPr="00364D7E">
              <w:rPr>
                <w:rFonts w:asciiTheme="majorBidi" w:hAnsiTheme="majorBidi" w:hint="cs"/>
                <w:sz w:val="22"/>
                <w:szCs w:val="22"/>
                <w:cs/>
              </w:rPr>
              <w:t>บริษัทได้ขายเงินลงทุนทั้งหมดในบริษัท ดิจิทัล เวนเจอร์ส จำกัด ให้แก่บริษัท เอสซีบี เท็นเอกซ์ จำกัด</w:t>
            </w:r>
          </w:p>
        </w:tc>
      </w:tr>
      <w:tr w:rsidR="004A1FE6" w:rsidRPr="00CF7ED9" w14:paraId="32AE065B" w14:textId="77777777" w:rsidTr="007D16B6">
        <w:trPr>
          <w:trHeight w:val="423"/>
        </w:trPr>
        <w:tc>
          <w:tcPr>
            <w:tcW w:w="4122" w:type="dxa"/>
          </w:tcPr>
          <w:p w14:paraId="4DD0A199" w14:textId="6610014C" w:rsidR="004A1FE6" w:rsidRPr="00C3203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บริษัท</w:t>
            </w:r>
            <w:r w:rsidRPr="00C3203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เอสซีบี</w:t>
            </w:r>
            <w:r w:rsidRPr="00C3203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เท็นเอกซ์</w:t>
            </w:r>
            <w:r w:rsidRPr="00C3203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จำกัด</w:t>
            </w:r>
            <w:r w:rsidRPr="00C3203E">
              <w:rPr>
                <w:rFonts w:asciiTheme="majorBidi" w:hAnsi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  <w:r w:rsidRPr="00C3203E">
              <w:rPr>
                <w:rFonts w:asciiTheme="majorBidi" w:hAnsiTheme="majorBidi" w:hint="cs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188" w:type="dxa"/>
          </w:tcPr>
          <w:p w14:paraId="57D43BBA" w14:textId="0F0EAFBB" w:rsidR="004A1FE6" w:rsidRPr="00C3203E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40443E9" w14:textId="41785AB9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36568869" w14:textId="77777777" w:rsidTr="007D16B6">
        <w:trPr>
          <w:trHeight w:val="423"/>
        </w:trPr>
        <w:tc>
          <w:tcPr>
            <w:tcW w:w="4122" w:type="dxa"/>
          </w:tcPr>
          <w:p w14:paraId="31752D61" w14:textId="530907E4" w:rsidR="004A1FE6" w:rsidRPr="00033672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Siam Commercial Myanmar Ltd.</w:t>
            </w:r>
            <w:r w:rsidR="00FC4E1B" w:rsidRPr="00FC4E1B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88" w:type="dxa"/>
          </w:tcPr>
          <w:p w14:paraId="775AAE96" w14:textId="513EF1D7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พม่า</w:t>
            </w:r>
          </w:p>
        </w:tc>
        <w:tc>
          <w:tcPr>
            <w:tcW w:w="3960" w:type="dxa"/>
          </w:tcPr>
          <w:p w14:paraId="6CE8B437" w14:textId="3DECF3EC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30F8A7AF" w14:textId="77777777" w:rsidTr="007D16B6">
        <w:tc>
          <w:tcPr>
            <w:tcW w:w="4122" w:type="dxa"/>
          </w:tcPr>
          <w:p w14:paraId="6ACAE380" w14:textId="77777777" w:rsidR="004A1FE6" w:rsidRPr="00033672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</w:rPr>
              <w:t>Cambodian Commercial Bank Ltd.</w:t>
            </w:r>
          </w:p>
        </w:tc>
        <w:tc>
          <w:tcPr>
            <w:tcW w:w="1188" w:type="dxa"/>
          </w:tcPr>
          <w:p w14:paraId="04868723" w14:textId="77777777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</w:tcPr>
          <w:p w14:paraId="37FAF0E7" w14:textId="77777777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3B21B143" w14:textId="77777777" w:rsidTr="007D16B6">
        <w:tc>
          <w:tcPr>
            <w:tcW w:w="4122" w:type="dxa"/>
          </w:tcPr>
          <w:p w14:paraId="05E99EE7" w14:textId="6C9FCE82" w:rsidR="004A1FE6" w:rsidRPr="00033672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6E81B97D" w14:textId="49C231F5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1B5EBBF" w14:textId="3A037106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39D97471" w14:textId="77777777" w:rsidTr="007D16B6">
        <w:tc>
          <w:tcPr>
            <w:tcW w:w="4122" w:type="dxa"/>
          </w:tcPr>
          <w:p w14:paraId="5FAD3281" w14:textId="01B986EB" w:rsidR="004A1FE6" w:rsidRPr="00033672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val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ธ.ท.พ. ศูนย์ฝึกอบรม จำกัด</w:t>
            </w:r>
          </w:p>
        </w:tc>
        <w:tc>
          <w:tcPr>
            <w:tcW w:w="1188" w:type="dxa"/>
          </w:tcPr>
          <w:p w14:paraId="12775E06" w14:textId="45798537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85ED9E2" w14:textId="61F87063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4DBB3D49" w14:textId="77777777" w:rsidTr="007D16B6">
        <w:tc>
          <w:tcPr>
            <w:tcW w:w="4122" w:type="dxa"/>
          </w:tcPr>
          <w:p w14:paraId="538786A9" w14:textId="4E3642ED" w:rsidR="004A1FE6" w:rsidRPr="00C3203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1145E341" w14:textId="12B26919" w:rsidR="004A1FE6" w:rsidRPr="00C3203E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12BF0A2" w14:textId="6176A63E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17F02224" w14:textId="77777777" w:rsidTr="007D16B6">
        <w:tc>
          <w:tcPr>
            <w:tcW w:w="4122" w:type="dxa"/>
          </w:tcPr>
          <w:p w14:paraId="1DA577C5" w14:textId="6EC9C198" w:rsidR="004A1FE6" w:rsidRPr="00033672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val="th-TH"/>
              </w:rPr>
            </w:pPr>
            <w:r w:rsidRPr="00C3203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32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</w:rPr>
              <w:t>มันนิกซ์</w:t>
            </w:r>
            <w:r w:rsidRPr="00C32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3203E">
              <w:rPr>
                <w:rFonts w:asciiTheme="majorBidi" w:hAnsi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  <w:r w:rsidRPr="00C3203E">
              <w:rPr>
                <w:rFonts w:asciiTheme="majorBidi" w:hAnsiTheme="majorBidi" w:hint="cs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188" w:type="dxa"/>
          </w:tcPr>
          <w:p w14:paraId="6FF0820D" w14:textId="4D14C699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8BA237B" w14:textId="3113C874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400D0FA2" w14:textId="77777777" w:rsidTr="007D16B6">
        <w:tc>
          <w:tcPr>
            <w:tcW w:w="4122" w:type="dxa"/>
          </w:tcPr>
          <w:p w14:paraId="4E3778B3" w14:textId="02EE3932" w:rsidR="004A1FE6" w:rsidRPr="00033672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320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ไทยพาณิชย์ โพรเทค จำกัด</w:t>
            </w:r>
            <w:r w:rsidRPr="00C320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411E4A09" w14:textId="0814DABB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20B2166" w14:textId="2317E7D1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6259AB34" w14:textId="77777777" w:rsidTr="007D16B6">
        <w:tc>
          <w:tcPr>
            <w:tcW w:w="4122" w:type="dxa"/>
          </w:tcPr>
          <w:p w14:paraId="40E5F150" w14:textId="6A23AB8F" w:rsidR="004A1FE6" w:rsidRPr="00033672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val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188" w:type="dxa"/>
          </w:tcPr>
          <w:p w14:paraId="5067542A" w14:textId="75796BA8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714C1C0" w14:textId="4E23FCA6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263C8373" w14:textId="77777777" w:rsidTr="007D16B6">
        <w:tc>
          <w:tcPr>
            <w:tcW w:w="4122" w:type="dxa"/>
          </w:tcPr>
          <w:p w14:paraId="1A2106C3" w14:textId="18876529" w:rsidR="004A1FE6" w:rsidRPr="00033672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188" w:type="dxa"/>
          </w:tcPr>
          <w:p w14:paraId="000D2290" w14:textId="1D40A70B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F398E0" w14:textId="54551FF8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CF7ED9" w14:paraId="44E8864B" w14:textId="77777777" w:rsidTr="007D16B6">
        <w:tc>
          <w:tcPr>
            <w:tcW w:w="4122" w:type="dxa"/>
          </w:tcPr>
          <w:p w14:paraId="39E3CE81" w14:textId="310829B0" w:rsidR="004A1FE6" w:rsidRPr="00C3203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ส.อ.ก. จำกัด (มหาชน)</w:t>
            </w:r>
            <w:r w:rsidRPr="00C3203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***</w:t>
            </w:r>
          </w:p>
        </w:tc>
        <w:tc>
          <w:tcPr>
            <w:tcW w:w="1188" w:type="dxa"/>
          </w:tcPr>
          <w:p w14:paraId="7375FF28" w14:textId="21340959" w:rsidR="004A1FE6" w:rsidRPr="00CF7ED9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0CA88A3" w14:textId="64576EF3" w:rsidR="004A1FE6" w:rsidRPr="00CF7ED9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0C5432" w:rsidRPr="00CF7ED9" w14:paraId="23B03265" w14:textId="77777777" w:rsidTr="007D16B6">
        <w:tc>
          <w:tcPr>
            <w:tcW w:w="4122" w:type="dxa"/>
          </w:tcPr>
          <w:p w14:paraId="2774C41D" w14:textId="3B025CE5" w:rsidR="000C5432" w:rsidRPr="00C3203E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45945058" w14:textId="64B29348" w:rsidR="000C5432" w:rsidRPr="00CF7ED9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5DB2891" w14:textId="31C9260C" w:rsidR="000C5432" w:rsidRPr="00CF7ED9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CF7ED9" w14:paraId="608A5A36" w14:textId="77777777" w:rsidTr="007D16B6">
        <w:tc>
          <w:tcPr>
            <w:tcW w:w="4122" w:type="dxa"/>
          </w:tcPr>
          <w:p w14:paraId="398A1FDD" w14:textId="6FC619CB" w:rsidR="000C5432" w:rsidRPr="00033672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อบาคัส จำกัด </w:t>
            </w:r>
          </w:p>
        </w:tc>
        <w:tc>
          <w:tcPr>
            <w:tcW w:w="1188" w:type="dxa"/>
          </w:tcPr>
          <w:p w14:paraId="02F52C98" w14:textId="599077E8" w:rsidR="000C5432" w:rsidRPr="00CF7ED9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BC6564" w14:textId="1654E4D0" w:rsidR="000C5432" w:rsidRPr="00CF7ED9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CF7ED9" w14:paraId="73B2BE11" w14:textId="77777777" w:rsidTr="0062251E">
        <w:tc>
          <w:tcPr>
            <w:tcW w:w="4122" w:type="dxa"/>
          </w:tcPr>
          <w:p w14:paraId="699C53CF" w14:textId="1DD87929" w:rsidR="000C5432" w:rsidRPr="00C3203E" w:rsidRDefault="000C5432" w:rsidP="000C543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C3203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32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</w:rPr>
              <w:t>เพอร์เพิล</w:t>
            </w:r>
            <w:r w:rsidRPr="00C32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</w:rPr>
              <w:t>เวนเจอร์ส</w:t>
            </w:r>
            <w:r w:rsidRPr="00C32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3203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3203E">
              <w:rPr>
                <w:rFonts w:asciiTheme="majorBidi" w:hAnsi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  <w:r w:rsidRPr="00C3203E">
              <w:rPr>
                <w:rFonts w:asciiTheme="majorBidi" w:hAnsiTheme="majorBidi" w:hint="cs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188" w:type="dxa"/>
          </w:tcPr>
          <w:p w14:paraId="2D482762" w14:textId="0CCD976A" w:rsidR="000C5432" w:rsidRPr="00CF7ED9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41BA5C1" w14:textId="463671A8" w:rsidR="000C5432" w:rsidRPr="00CF7ED9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CF7ED9" w14:paraId="66D24A62" w14:textId="77777777" w:rsidTr="0062251E">
        <w:tc>
          <w:tcPr>
            <w:tcW w:w="4122" w:type="dxa"/>
          </w:tcPr>
          <w:p w14:paraId="536382C1" w14:textId="73294E3A" w:rsidR="000C5432" w:rsidRPr="00C3203E" w:rsidRDefault="000C5432" w:rsidP="000C543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</w:rPr>
              <w:t>SCB-Julius Baer (Singapore) Pte. Ltd.</w:t>
            </w:r>
          </w:p>
        </w:tc>
        <w:tc>
          <w:tcPr>
            <w:tcW w:w="1188" w:type="dxa"/>
          </w:tcPr>
          <w:p w14:paraId="2B9BF876" w14:textId="12AAFB96" w:rsidR="000C5432" w:rsidRPr="00CF7ED9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1997923F" w14:textId="44826E5A" w:rsidR="000C5432" w:rsidRPr="00CF7ED9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</w:tbl>
    <w:p w14:paraId="780EA802" w14:textId="77777777" w:rsidR="00033672" w:rsidRPr="00033672" w:rsidRDefault="00033672" w:rsidP="000B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95" w:firstLine="335"/>
        <w:jc w:val="thaiDistribute"/>
        <w:rPr>
          <w:rFonts w:asciiTheme="majorBidi" w:hAnsiTheme="majorBidi" w:cstheme="majorBidi"/>
          <w:spacing w:val="-4"/>
          <w:sz w:val="30"/>
          <w:szCs w:val="30"/>
          <w:vertAlign w:val="superscript"/>
        </w:rPr>
      </w:pPr>
    </w:p>
    <w:p w14:paraId="0DD1E1A7" w14:textId="78BD593E" w:rsidR="007D16B6" w:rsidRDefault="000B1AD1" w:rsidP="000B1AD1">
      <w:pPr>
        <w:spacing w:line="240" w:lineRule="auto"/>
        <w:ind w:firstLine="630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>*</w:t>
      </w:r>
      <w:r w:rsidRPr="00467FF6"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>*</w:t>
      </w:r>
      <w:r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 xml:space="preserve">       </w:t>
      </w:r>
      <w:r w:rsidRPr="00006E08">
        <w:rPr>
          <w:rFonts w:asciiTheme="majorBidi" w:hAnsiTheme="majorBidi" w:hint="cs"/>
          <w:spacing w:val="-4"/>
          <w:sz w:val="22"/>
          <w:szCs w:val="22"/>
          <w:cs/>
        </w:rPr>
        <w:t xml:space="preserve">บริษัทจัดตั้งใหม่ในปี </w:t>
      </w:r>
      <w:r w:rsidRPr="00006E08">
        <w:rPr>
          <w:rFonts w:asciiTheme="majorBidi" w:hAnsiTheme="majorBidi"/>
          <w:spacing w:val="-4"/>
          <w:sz w:val="22"/>
          <w:szCs w:val="22"/>
        </w:rPr>
        <w:t>2563</w:t>
      </w:r>
    </w:p>
    <w:p w14:paraId="3E196580" w14:textId="381C6A0B" w:rsidR="002E283E" w:rsidRDefault="007D16B6" w:rsidP="00C3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/>
          <w:spacing w:val="-4"/>
          <w:sz w:val="22"/>
          <w:szCs w:val="22"/>
        </w:rPr>
      </w:pPr>
      <w:r w:rsidRPr="00467FF6"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>**</w:t>
      </w:r>
      <w:r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 xml:space="preserve">* 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 </w:t>
      </w:r>
      <w:r w:rsidR="002E283E"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  <w:r w:rsidRPr="00073840">
        <w:rPr>
          <w:rFonts w:asciiTheme="majorBidi" w:hAnsiTheme="majorBidi" w:hint="cs"/>
          <w:spacing w:val="-4"/>
          <w:sz w:val="22"/>
          <w:szCs w:val="22"/>
          <w:cs/>
        </w:rPr>
        <w:t>บริษัทชำระบัญชีเสร็จสิ้นใน</w:t>
      </w:r>
      <w:r w:rsidR="00E43DCB">
        <w:rPr>
          <w:rFonts w:asciiTheme="majorBidi" w:hAnsiTheme="majorBidi" w:hint="cs"/>
          <w:spacing w:val="-4"/>
          <w:sz w:val="22"/>
          <w:szCs w:val="22"/>
          <w:cs/>
        </w:rPr>
        <w:t>ปี</w:t>
      </w:r>
      <w:r>
        <w:rPr>
          <w:rFonts w:asciiTheme="majorBidi" w:hAnsiTheme="majorBidi" w:hint="cs"/>
          <w:spacing w:val="-4"/>
          <w:sz w:val="22"/>
          <w:szCs w:val="22"/>
          <w:cs/>
        </w:rPr>
        <w:t xml:space="preserve"> </w:t>
      </w:r>
      <w:r>
        <w:rPr>
          <w:rFonts w:asciiTheme="majorBidi" w:hAnsiTheme="majorBidi"/>
          <w:spacing w:val="-4"/>
          <w:sz w:val="22"/>
          <w:szCs w:val="22"/>
        </w:rPr>
        <w:t>2563</w:t>
      </w:r>
    </w:p>
    <w:p w14:paraId="2389B84C" w14:textId="77777777" w:rsidR="00C259A0" w:rsidRPr="00F32E8E" w:rsidRDefault="00C259A0" w:rsidP="00C259A0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A8B86" w14:textId="00184DB7" w:rsidR="007D16B6" w:rsidRPr="00CF7ED9" w:rsidRDefault="007D16B6" w:rsidP="007D16B6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F7ED9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405774F0" w14:textId="77777777" w:rsidR="007D16B6" w:rsidRPr="00F32E8E" w:rsidRDefault="007D16B6" w:rsidP="007D16B6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362" w:type="dxa"/>
        <w:tblInd w:w="468" w:type="dxa"/>
        <w:tblLook w:val="0000" w:firstRow="0" w:lastRow="0" w:firstColumn="0" w:lastColumn="0" w:noHBand="0" w:noVBand="0"/>
      </w:tblPr>
      <w:tblGrid>
        <w:gridCol w:w="4122"/>
        <w:gridCol w:w="3240"/>
      </w:tblGrid>
      <w:tr w:rsidR="007D16B6" w:rsidRPr="00CF7ED9" w14:paraId="2C944B46" w14:textId="77777777" w:rsidTr="007D16B6">
        <w:trPr>
          <w:tblHeader/>
        </w:trPr>
        <w:tc>
          <w:tcPr>
            <w:tcW w:w="4122" w:type="dxa"/>
          </w:tcPr>
          <w:p w14:paraId="762DEC2F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240" w:type="dxa"/>
          </w:tcPr>
          <w:p w14:paraId="5ACAAE79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7D16B6" w:rsidRPr="00CF7ED9" w14:paraId="78781986" w14:textId="77777777" w:rsidTr="007D16B6">
        <w:tc>
          <w:tcPr>
            <w:tcW w:w="4122" w:type="dxa"/>
          </w:tcPr>
          <w:p w14:paraId="501884CF" w14:textId="77777777" w:rsidR="007D16B6" w:rsidRPr="00C3203E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240" w:type="dxa"/>
          </w:tcPr>
          <w:p w14:paraId="57ABE4DF" w14:textId="149CB265" w:rsidR="007D16B6" w:rsidRPr="00C3203E" w:rsidRDefault="00F34AB2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F34AB2" w:rsidRPr="00CF7ED9" w14:paraId="47CDB00D" w14:textId="77777777" w:rsidTr="007D16B6">
        <w:tc>
          <w:tcPr>
            <w:tcW w:w="4122" w:type="dxa"/>
          </w:tcPr>
          <w:p w14:paraId="3E95F8B4" w14:textId="6144993A" w:rsidR="00F34AB2" w:rsidRPr="00C3203E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รายได้ค่าธรรมเนียมการจัดการเงินลงทุน</w:t>
            </w:r>
          </w:p>
        </w:tc>
        <w:tc>
          <w:tcPr>
            <w:tcW w:w="3240" w:type="dxa"/>
          </w:tcPr>
          <w:p w14:paraId="1A72F92B" w14:textId="4902F5C0" w:rsidR="00F34AB2" w:rsidRPr="00C3203E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34AB2" w:rsidRPr="00CF7ED9" w14:paraId="554FB98D" w14:textId="77777777" w:rsidTr="007D16B6">
        <w:tc>
          <w:tcPr>
            <w:tcW w:w="4122" w:type="dxa"/>
          </w:tcPr>
          <w:p w14:paraId="327813B4" w14:textId="77777777" w:rsidR="00F34AB2" w:rsidRPr="00C3203E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3240" w:type="dxa"/>
          </w:tcPr>
          <w:p w14:paraId="4398BB21" w14:textId="5A7488C8" w:rsidR="00F34AB2" w:rsidRPr="00C3203E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34AB2" w:rsidRPr="00CF7ED9" w14:paraId="7F5C2E4A" w14:textId="77777777" w:rsidTr="007D16B6">
        <w:tc>
          <w:tcPr>
            <w:tcW w:w="4122" w:type="dxa"/>
          </w:tcPr>
          <w:p w14:paraId="6E8E4AE2" w14:textId="77777777" w:rsidR="00F34AB2" w:rsidRPr="00CF7ED9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240" w:type="dxa"/>
          </w:tcPr>
          <w:p w14:paraId="63DBB92F" w14:textId="593C9C8C" w:rsidR="00F34AB2" w:rsidRPr="00C3203E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F34AB2" w:rsidRPr="00CF7ED9" w14:paraId="1C318411" w14:textId="77777777" w:rsidTr="007D16B6">
        <w:tc>
          <w:tcPr>
            <w:tcW w:w="4122" w:type="dxa"/>
          </w:tcPr>
          <w:p w14:paraId="0E68D482" w14:textId="77777777" w:rsidR="00F34AB2" w:rsidRPr="00CF7ED9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รายได้อี่น</w:t>
            </w:r>
          </w:p>
        </w:tc>
        <w:tc>
          <w:tcPr>
            <w:tcW w:w="3240" w:type="dxa"/>
          </w:tcPr>
          <w:p w14:paraId="66AD2A02" w14:textId="24B59BC4" w:rsidR="00F34AB2" w:rsidRPr="00C3203E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34AB2" w:rsidRPr="00CF7ED9" w14:paraId="63B0872A" w14:textId="77777777" w:rsidTr="007D16B6">
        <w:tc>
          <w:tcPr>
            <w:tcW w:w="4122" w:type="dxa"/>
          </w:tcPr>
          <w:p w14:paraId="78F1C47F" w14:textId="77777777" w:rsidR="00F34AB2" w:rsidRPr="00CF7ED9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3240" w:type="dxa"/>
          </w:tcPr>
          <w:p w14:paraId="6E0C29E7" w14:textId="1F0CC237" w:rsidR="00F34AB2" w:rsidRPr="00C3203E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34AB2" w:rsidRPr="00CF7ED9" w14:paraId="55FC580B" w14:textId="77777777" w:rsidTr="007D16B6">
        <w:tc>
          <w:tcPr>
            <w:tcW w:w="4122" w:type="dxa"/>
          </w:tcPr>
          <w:p w14:paraId="063E4707" w14:textId="51DD7995" w:rsidR="00F34AB2" w:rsidRPr="00CF7ED9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3240" w:type="dxa"/>
          </w:tcPr>
          <w:p w14:paraId="1E37992F" w14:textId="496A08E8" w:rsidR="00F34AB2" w:rsidRPr="00C3203E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364D7E" w:rsidRPr="00CF7ED9" w14:paraId="5BD4B6F2" w14:textId="77777777" w:rsidTr="007D16B6">
        <w:tc>
          <w:tcPr>
            <w:tcW w:w="4122" w:type="dxa"/>
          </w:tcPr>
          <w:p w14:paraId="7068BA07" w14:textId="2F8A8364" w:rsidR="00364D7E" w:rsidRDefault="00364D7E" w:rsidP="0036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B4C"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ค่าบริการเพื่อสนับสนุนธุรกิจตามปกติ</w:t>
            </w:r>
          </w:p>
        </w:tc>
        <w:tc>
          <w:tcPr>
            <w:tcW w:w="3240" w:type="dxa"/>
          </w:tcPr>
          <w:p w14:paraId="7CB58C4F" w14:textId="6FDF63E0" w:rsidR="00364D7E" w:rsidRPr="00C3203E" w:rsidRDefault="00364D7E" w:rsidP="0036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64D7E" w:rsidRPr="00CF7ED9" w14:paraId="647AD185" w14:textId="77777777" w:rsidTr="007D16B6">
        <w:tc>
          <w:tcPr>
            <w:tcW w:w="4122" w:type="dxa"/>
          </w:tcPr>
          <w:p w14:paraId="4CCA9222" w14:textId="77777777" w:rsidR="00364D7E" w:rsidRPr="00C3203E" w:rsidRDefault="00364D7E" w:rsidP="0036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3240" w:type="dxa"/>
          </w:tcPr>
          <w:p w14:paraId="12551106" w14:textId="52465979" w:rsidR="00364D7E" w:rsidRPr="00C3203E" w:rsidRDefault="00364D7E" w:rsidP="0036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64D7E" w:rsidRPr="00CF7ED9" w14:paraId="3277CA49" w14:textId="77777777" w:rsidTr="00C3203E">
        <w:trPr>
          <w:trHeight w:val="64"/>
        </w:trPr>
        <w:tc>
          <w:tcPr>
            <w:tcW w:w="4122" w:type="dxa"/>
          </w:tcPr>
          <w:p w14:paraId="56C4B9F3" w14:textId="77777777" w:rsidR="00364D7E" w:rsidRPr="00C3203E" w:rsidRDefault="00364D7E" w:rsidP="0036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240" w:type="dxa"/>
          </w:tcPr>
          <w:p w14:paraId="541E88ED" w14:textId="7EFB6FA4" w:rsidR="00364D7E" w:rsidRPr="00C3203E" w:rsidRDefault="00364D7E" w:rsidP="0036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64D7E" w:rsidRPr="00CF7ED9" w14:paraId="0941C50D" w14:textId="77777777" w:rsidTr="007D16B6">
        <w:tc>
          <w:tcPr>
            <w:tcW w:w="4122" w:type="dxa"/>
          </w:tcPr>
          <w:p w14:paraId="3898125C" w14:textId="77777777" w:rsidR="00364D7E" w:rsidRPr="00C3203E" w:rsidRDefault="00364D7E" w:rsidP="0036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3E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3240" w:type="dxa"/>
          </w:tcPr>
          <w:p w14:paraId="3D0523F8" w14:textId="3256CD7B" w:rsidR="00364D7E" w:rsidRPr="00C3203E" w:rsidRDefault="00364D7E" w:rsidP="0036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20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</w:tbl>
    <w:p w14:paraId="3B31430A" w14:textId="7C0EAD34" w:rsidR="002E283E" w:rsidRPr="00C3203E" w:rsidRDefault="002E283E" w:rsidP="00134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BE59CC3" w14:textId="68076C54" w:rsidR="007D16B6" w:rsidRPr="00CF7ED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722A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</w:p>
    <w:p w14:paraId="78AA2A31" w14:textId="08ECCFC3" w:rsidR="00551EFB" w:rsidRPr="00C3203E" w:rsidRDefault="00551EFB" w:rsidP="002E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36"/>
        <w:gridCol w:w="1211"/>
        <w:gridCol w:w="236"/>
        <w:gridCol w:w="1213"/>
        <w:gridCol w:w="236"/>
        <w:gridCol w:w="1222"/>
      </w:tblGrid>
      <w:tr w:rsidR="00551EFB" w:rsidRPr="00364D7E" w14:paraId="62B82759" w14:textId="77777777" w:rsidTr="00551EFB">
        <w:trPr>
          <w:trHeight w:val="70"/>
          <w:tblHeader/>
        </w:trPr>
        <w:tc>
          <w:tcPr>
            <w:tcW w:w="3510" w:type="dxa"/>
            <w:vAlign w:val="bottom"/>
          </w:tcPr>
          <w:p w14:paraId="170600CD" w14:textId="77777777" w:rsidR="00551EFB" w:rsidRPr="00364D7E" w:rsidRDefault="00551EFB" w:rsidP="00551E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7" w:type="dxa"/>
            <w:gridSpan w:val="3"/>
          </w:tcPr>
          <w:p w14:paraId="5C5974CA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EE24BB0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1" w:type="dxa"/>
            <w:gridSpan w:val="3"/>
          </w:tcPr>
          <w:p w14:paraId="7A7E84C3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51EFB" w:rsidRPr="00364D7E" w14:paraId="42DE14A3" w14:textId="77777777" w:rsidTr="00551EFB">
        <w:trPr>
          <w:trHeight w:val="70"/>
          <w:tblHeader/>
        </w:trPr>
        <w:tc>
          <w:tcPr>
            <w:tcW w:w="3510" w:type="dxa"/>
            <w:vAlign w:val="bottom"/>
          </w:tcPr>
          <w:p w14:paraId="4DCA5A92" w14:textId="77777777" w:rsidR="00551EFB" w:rsidRPr="00364D7E" w:rsidRDefault="00551EFB" w:rsidP="00551EF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70179B0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107" w:right="-10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D7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br/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364D7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 xml:space="preserve"> 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 xml:space="preserve"> </w:t>
            </w:r>
            <w:r w:rsidRPr="00364D7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2563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ถึงวันที่ 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364D7E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 xml:space="preserve">22 </w:t>
            </w:r>
            <w:r w:rsidRPr="00364D7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  <w:vAlign w:val="bottom"/>
          </w:tcPr>
          <w:p w14:paraId="3EA64F4C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  <w:vAlign w:val="bottom"/>
          </w:tcPr>
          <w:p w14:paraId="0D3CE1D7" w14:textId="77777777" w:rsidR="00551EFB" w:rsidRPr="00364D7E" w:rsidRDefault="00551EFB" w:rsidP="00551EF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3B0B6AA" w14:textId="77777777" w:rsidR="00551EFB" w:rsidRPr="00364D7E" w:rsidRDefault="00551EFB" w:rsidP="00551EF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  <w:p w14:paraId="5D5C957C" w14:textId="77777777" w:rsidR="00551EFB" w:rsidRPr="00364D7E" w:rsidRDefault="00551EFB" w:rsidP="00551EFB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43DFAE75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364D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734945E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1" w:type="dxa"/>
            <w:gridSpan w:val="3"/>
            <w:vAlign w:val="bottom"/>
          </w:tcPr>
          <w:p w14:paraId="372CE07F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AD35D6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F73A71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89E9E1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สำหรับปีสิ้นสุด</w:t>
            </w:r>
            <w:r w:rsidRPr="00364D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364D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</w:t>
            </w:r>
            <w:r w:rsidRPr="00364D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31 </w:t>
            </w:r>
            <w:r w:rsidRPr="00364D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51EFB" w:rsidRPr="00364D7E" w14:paraId="0C720795" w14:textId="77777777" w:rsidTr="00551EFB">
        <w:trPr>
          <w:trHeight w:val="70"/>
          <w:tblHeader/>
        </w:trPr>
        <w:tc>
          <w:tcPr>
            <w:tcW w:w="3510" w:type="dxa"/>
            <w:vAlign w:val="bottom"/>
          </w:tcPr>
          <w:p w14:paraId="5CCA7805" w14:textId="77777777" w:rsidR="00551EFB" w:rsidRPr="00364D7E" w:rsidRDefault="00551EFB" w:rsidP="00551EF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E6B4A9B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6" w:type="dxa"/>
          </w:tcPr>
          <w:p w14:paraId="551A00A3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</w:tcPr>
          <w:p w14:paraId="61974F5F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04CCC768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14:paraId="3F0A96BB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6" w:type="dxa"/>
          </w:tcPr>
          <w:p w14:paraId="14455562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2" w:type="dxa"/>
          </w:tcPr>
          <w:p w14:paraId="42E95516" w14:textId="77777777" w:rsidR="00551EFB" w:rsidRPr="00364D7E" w:rsidRDefault="00551EFB" w:rsidP="00551EF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551EFB" w:rsidRPr="00364D7E" w14:paraId="6847E7C9" w14:textId="77777777" w:rsidTr="00551EFB">
        <w:trPr>
          <w:tblHeader/>
        </w:trPr>
        <w:tc>
          <w:tcPr>
            <w:tcW w:w="3510" w:type="dxa"/>
          </w:tcPr>
          <w:p w14:paraId="0D99A9C3" w14:textId="77777777" w:rsidR="00551EFB" w:rsidRPr="00364D7E" w:rsidRDefault="00551EFB" w:rsidP="00551EF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04" w:type="dxa"/>
            <w:gridSpan w:val="7"/>
          </w:tcPr>
          <w:p w14:paraId="5B124E04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51EFB" w:rsidRPr="00364D7E" w14:paraId="0C9B3BCB" w14:textId="77777777" w:rsidTr="00551EFB">
        <w:tc>
          <w:tcPr>
            <w:tcW w:w="3510" w:type="dxa"/>
          </w:tcPr>
          <w:p w14:paraId="2993FF49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2DB55143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FB4498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583391D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1632C25D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4571F6F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5DC144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0CBFC4F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51EFB" w:rsidRPr="00364D7E" w14:paraId="56B4D74E" w14:textId="77777777" w:rsidTr="00551EFB">
        <w:tc>
          <w:tcPr>
            <w:tcW w:w="3510" w:type="dxa"/>
          </w:tcPr>
          <w:p w14:paraId="3A518D19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659ED451" w14:textId="202EE333" w:rsidR="00551EFB" w:rsidRPr="00364D7E" w:rsidRDefault="00F0030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  <w:vAlign w:val="bottom"/>
          </w:tcPr>
          <w:p w14:paraId="19441845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463D7AC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4,346</w:t>
            </w:r>
          </w:p>
        </w:tc>
        <w:tc>
          <w:tcPr>
            <w:tcW w:w="236" w:type="dxa"/>
            <w:vAlign w:val="bottom"/>
          </w:tcPr>
          <w:p w14:paraId="6555BBB2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50E902E" w14:textId="675CF62C" w:rsidR="00551EFB" w:rsidRPr="00364D7E" w:rsidRDefault="00776D6A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36" w:type="dxa"/>
            <w:vAlign w:val="bottom"/>
          </w:tcPr>
          <w:p w14:paraId="3ABDF97F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5194D3D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4,346</w:t>
            </w:r>
          </w:p>
        </w:tc>
      </w:tr>
      <w:tr w:rsidR="00551EFB" w:rsidRPr="00364D7E" w14:paraId="2C362C43" w14:textId="77777777" w:rsidTr="00551EFB">
        <w:tc>
          <w:tcPr>
            <w:tcW w:w="3510" w:type="dxa"/>
          </w:tcPr>
          <w:p w14:paraId="2B98E216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32634BE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C23332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432B44C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183B84C1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E609BFB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4CCB0C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C163D2F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51EFB" w:rsidRPr="00364D7E" w14:paraId="3A0E8C7A" w14:textId="77777777" w:rsidTr="00551EFB">
        <w:tc>
          <w:tcPr>
            <w:tcW w:w="3510" w:type="dxa"/>
          </w:tcPr>
          <w:p w14:paraId="354CC74E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รายได้ค่าธรรมเนียมการจัดการเงินลงทุน</w:t>
            </w:r>
          </w:p>
        </w:tc>
        <w:tc>
          <w:tcPr>
            <w:tcW w:w="1350" w:type="dxa"/>
            <w:vAlign w:val="bottom"/>
          </w:tcPr>
          <w:p w14:paraId="5D86C151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B3334B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6C3892F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667287BE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2CE82A7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771975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F1880B6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51EFB" w:rsidRPr="00364D7E" w14:paraId="2F473BB3" w14:textId="77777777" w:rsidTr="00551EFB">
        <w:tc>
          <w:tcPr>
            <w:tcW w:w="3510" w:type="dxa"/>
          </w:tcPr>
          <w:p w14:paraId="5B2FED4D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58AF79AA" w14:textId="056B6018" w:rsidR="00551EFB" w:rsidRPr="00364D7E" w:rsidRDefault="00F0030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19,792</w:t>
            </w:r>
          </w:p>
        </w:tc>
        <w:tc>
          <w:tcPr>
            <w:tcW w:w="236" w:type="dxa"/>
            <w:vAlign w:val="bottom"/>
          </w:tcPr>
          <w:p w14:paraId="5EDB4EAA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E65BCC8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118,750</w:t>
            </w:r>
          </w:p>
        </w:tc>
        <w:tc>
          <w:tcPr>
            <w:tcW w:w="236" w:type="dxa"/>
            <w:vAlign w:val="bottom"/>
          </w:tcPr>
          <w:p w14:paraId="40080326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E6D8F04" w14:textId="745CE939" w:rsidR="00551EFB" w:rsidRPr="00364D7E" w:rsidRDefault="00776D6A" w:rsidP="006459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144780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107B212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551EFB" w:rsidRPr="00364D7E" w14:paraId="360E2FCB" w14:textId="77777777" w:rsidTr="00551EFB">
        <w:tc>
          <w:tcPr>
            <w:tcW w:w="3510" w:type="dxa"/>
          </w:tcPr>
          <w:p w14:paraId="5ACA0FBA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CA3A46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2A51E4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B947616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1983172A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51C72AF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6887E7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8328B13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51EFB" w:rsidRPr="00364D7E" w14:paraId="1BECAA17" w14:textId="77777777" w:rsidTr="00551EFB">
        <w:tc>
          <w:tcPr>
            <w:tcW w:w="3510" w:type="dxa"/>
          </w:tcPr>
          <w:p w14:paraId="594C5B0E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614E1FE5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2A7F0B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2587D39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07C8BE57" w14:textId="77777777" w:rsidR="00551EFB" w:rsidRPr="00364D7E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B3ABFC9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DC53FD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A8F062C" w14:textId="77777777" w:rsidR="00551EFB" w:rsidRPr="00364D7E" w:rsidRDefault="00551EFB" w:rsidP="00551EF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06E50B43" w14:textId="77777777" w:rsidTr="00551EFB">
        <w:tc>
          <w:tcPr>
            <w:tcW w:w="3510" w:type="dxa"/>
          </w:tcPr>
          <w:p w14:paraId="54D95486" w14:textId="63F5E42D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308C6B2D" w14:textId="6B3F8715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F876A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7ED1F03" w14:textId="7F2E30AE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36" w:type="dxa"/>
            <w:vAlign w:val="bottom"/>
          </w:tcPr>
          <w:p w14:paraId="5ECBAC53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69EDE45" w14:textId="6D0850EF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36" w:type="dxa"/>
            <w:vAlign w:val="bottom"/>
          </w:tcPr>
          <w:p w14:paraId="57C1C90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04A8BE1" w14:textId="21CC469F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364D7E" w:rsidRPr="00364D7E" w14:paraId="140BE79E" w14:textId="77777777" w:rsidTr="00551EFB">
        <w:tc>
          <w:tcPr>
            <w:tcW w:w="3510" w:type="dxa"/>
          </w:tcPr>
          <w:p w14:paraId="6146019B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บริษัทหลักทรัพย์จัดการกองทุน </w:t>
            </w: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ไทยพาณิชย์ จำกัด</w:t>
            </w:r>
          </w:p>
        </w:tc>
        <w:tc>
          <w:tcPr>
            <w:tcW w:w="1350" w:type="dxa"/>
            <w:vAlign w:val="bottom"/>
          </w:tcPr>
          <w:p w14:paraId="55B87B90" w14:textId="529D072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  <w:tc>
          <w:tcPr>
            <w:tcW w:w="236" w:type="dxa"/>
            <w:vAlign w:val="bottom"/>
          </w:tcPr>
          <w:p w14:paraId="21691E8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58C3F083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4,184</w:t>
            </w:r>
          </w:p>
        </w:tc>
        <w:tc>
          <w:tcPr>
            <w:tcW w:w="236" w:type="dxa"/>
            <w:vAlign w:val="bottom"/>
          </w:tcPr>
          <w:p w14:paraId="6FEEAD86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283E903" w14:textId="0C061A7F" w:rsidR="00364D7E" w:rsidRPr="00364D7E" w:rsidRDefault="004250B5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9,122</w:t>
            </w:r>
          </w:p>
        </w:tc>
        <w:tc>
          <w:tcPr>
            <w:tcW w:w="236" w:type="dxa"/>
            <w:vAlign w:val="bottom"/>
          </w:tcPr>
          <w:p w14:paraId="098EF15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BCD0A2B" w14:textId="24C8E349" w:rsidR="00364D7E" w:rsidRPr="00364D7E" w:rsidRDefault="004250B5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4,184</w:t>
            </w:r>
          </w:p>
        </w:tc>
      </w:tr>
      <w:tr w:rsidR="00364D7E" w:rsidRPr="00364D7E" w14:paraId="20CF7441" w14:textId="77777777" w:rsidTr="00551EFB">
        <w:tc>
          <w:tcPr>
            <w:tcW w:w="3510" w:type="dxa"/>
          </w:tcPr>
          <w:p w14:paraId="27C163A1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17D90D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EE9F17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5A074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7BD5108B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7E88CB9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6B6228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5A18747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44199ADF" w14:textId="77777777" w:rsidTr="00551EFB">
        <w:tc>
          <w:tcPr>
            <w:tcW w:w="3510" w:type="dxa"/>
          </w:tcPr>
          <w:p w14:paraId="51ABA3B3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40B3EBC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6A3F9C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4173496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3949546E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D38D634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7E655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4030D14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3BC4FB44" w14:textId="77777777" w:rsidTr="00551EFB">
        <w:tc>
          <w:tcPr>
            <w:tcW w:w="3510" w:type="dxa"/>
          </w:tcPr>
          <w:p w14:paraId="2557385A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1E199848" w14:textId="21199FB0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236" w:type="dxa"/>
            <w:vAlign w:val="bottom"/>
          </w:tcPr>
          <w:p w14:paraId="56F3D5D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35FE1E9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8,006</w:t>
            </w:r>
          </w:p>
        </w:tc>
        <w:tc>
          <w:tcPr>
            <w:tcW w:w="236" w:type="dxa"/>
            <w:vAlign w:val="bottom"/>
          </w:tcPr>
          <w:p w14:paraId="706AA00D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58B0EF4" w14:textId="729A1922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20,592</w:t>
            </w:r>
          </w:p>
        </w:tc>
        <w:tc>
          <w:tcPr>
            <w:tcW w:w="236" w:type="dxa"/>
            <w:vAlign w:val="bottom"/>
          </w:tcPr>
          <w:p w14:paraId="02C986C7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844357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7,675</w:t>
            </w:r>
          </w:p>
        </w:tc>
      </w:tr>
      <w:tr w:rsidR="00364D7E" w:rsidRPr="00364D7E" w14:paraId="32267AC6" w14:textId="77777777" w:rsidTr="00551EFB">
        <w:tc>
          <w:tcPr>
            <w:tcW w:w="3510" w:type="dxa"/>
          </w:tcPr>
          <w:p w14:paraId="613AC648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6D598BE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5169A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D4FAB4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64697FE7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E5CAFF6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D7518E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360584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C16E1B" w:rsidRPr="00364D7E" w14:paraId="67BF53A8" w14:textId="77777777" w:rsidTr="00551EFB">
        <w:tc>
          <w:tcPr>
            <w:tcW w:w="3510" w:type="dxa"/>
          </w:tcPr>
          <w:p w14:paraId="466D1A72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9C5F61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03EF85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6088EA4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515514CD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80BD38A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BF3186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9DB93BC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C16E1B" w:rsidRPr="00364D7E" w14:paraId="776B45A2" w14:textId="77777777" w:rsidTr="00551EFB">
        <w:tc>
          <w:tcPr>
            <w:tcW w:w="3510" w:type="dxa"/>
          </w:tcPr>
          <w:p w14:paraId="3E01E02C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901CD07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23659B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9FD998A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50F81FBE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9E6A958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FB6F56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8EAEBF7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C16E1B" w:rsidRPr="00364D7E" w14:paraId="09A40F20" w14:textId="77777777" w:rsidTr="00551EFB">
        <w:tc>
          <w:tcPr>
            <w:tcW w:w="3510" w:type="dxa"/>
          </w:tcPr>
          <w:p w14:paraId="3222FAB3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2F86E16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A3F94B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09F67AD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1E590F86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9B53995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6EE1EC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0DDD793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C16E1B" w:rsidRPr="00364D7E" w14:paraId="12DFFF1E" w14:textId="77777777" w:rsidTr="00551EFB">
        <w:tc>
          <w:tcPr>
            <w:tcW w:w="3510" w:type="dxa"/>
          </w:tcPr>
          <w:p w14:paraId="224EC83F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64D50E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4E4E75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D24A635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320938F0" w14:textId="77777777" w:rsidR="00C16E1B" w:rsidRPr="00364D7E" w:rsidRDefault="00C16E1B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6DA286E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4DC441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46E9F3F" w14:textId="77777777" w:rsidR="00C16E1B" w:rsidRPr="00364D7E" w:rsidRDefault="00C16E1B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2353E9B6" w14:textId="77777777" w:rsidTr="00551EFB">
        <w:tc>
          <w:tcPr>
            <w:tcW w:w="3510" w:type="dxa"/>
          </w:tcPr>
          <w:p w14:paraId="2A600F5A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239B23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7766A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1AA4A72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4CF6C437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1D252C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BEDCEE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12E9696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6C4326F9" w14:textId="77777777" w:rsidTr="00551EFB">
        <w:tc>
          <w:tcPr>
            <w:tcW w:w="3510" w:type="dxa"/>
          </w:tcPr>
          <w:p w14:paraId="6539B046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712C605E" w14:textId="35008ED8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52,106</w:t>
            </w:r>
          </w:p>
        </w:tc>
        <w:tc>
          <w:tcPr>
            <w:tcW w:w="236" w:type="dxa"/>
            <w:vAlign w:val="bottom"/>
          </w:tcPr>
          <w:p w14:paraId="4E79E86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5D6047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201,434</w:t>
            </w:r>
          </w:p>
        </w:tc>
        <w:tc>
          <w:tcPr>
            <w:tcW w:w="236" w:type="dxa"/>
            <w:vAlign w:val="bottom"/>
          </w:tcPr>
          <w:p w14:paraId="6E775BBE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4077F88" w14:textId="6DBA07D6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30,759</w:t>
            </w:r>
          </w:p>
        </w:tc>
        <w:tc>
          <w:tcPr>
            <w:tcW w:w="236" w:type="dxa"/>
            <w:vAlign w:val="bottom"/>
          </w:tcPr>
          <w:p w14:paraId="5EB479D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CB2390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1,439</w:t>
            </w:r>
          </w:p>
        </w:tc>
      </w:tr>
      <w:tr w:rsidR="00364D7E" w:rsidRPr="00364D7E" w14:paraId="5F391A23" w14:textId="77777777" w:rsidTr="00551EFB">
        <w:tc>
          <w:tcPr>
            <w:tcW w:w="3510" w:type="dxa"/>
          </w:tcPr>
          <w:p w14:paraId="673AFF56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บริษัทหลักทรัพย์ ไทยพาณิชย์ จูเลียส </w:t>
            </w: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364D7E">
              <w:rPr>
                <w:rFonts w:asciiTheme="majorBidi" w:hAnsiTheme="majorBidi" w:cstheme="majorBidi"/>
                <w:sz w:val="30"/>
                <w:szCs w:val="30"/>
                <w:cs/>
              </w:rPr>
              <w:t>แบร์ จำกัด</w:t>
            </w:r>
          </w:p>
        </w:tc>
        <w:tc>
          <w:tcPr>
            <w:tcW w:w="1350" w:type="dxa"/>
            <w:vAlign w:val="bottom"/>
          </w:tcPr>
          <w:p w14:paraId="5D628133" w14:textId="67ECDFD5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5,278</w:t>
            </w:r>
          </w:p>
        </w:tc>
        <w:tc>
          <w:tcPr>
            <w:tcW w:w="236" w:type="dxa"/>
            <w:vAlign w:val="bottom"/>
          </w:tcPr>
          <w:p w14:paraId="27035E24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73F5209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131,634</w:t>
            </w:r>
          </w:p>
        </w:tc>
        <w:tc>
          <w:tcPr>
            <w:tcW w:w="236" w:type="dxa"/>
            <w:vAlign w:val="bottom"/>
          </w:tcPr>
          <w:p w14:paraId="633AFDA2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9210BF0" w14:textId="0E828ED3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11,228</w:t>
            </w:r>
          </w:p>
        </w:tc>
        <w:tc>
          <w:tcPr>
            <w:tcW w:w="236" w:type="dxa"/>
            <w:vAlign w:val="bottom"/>
          </w:tcPr>
          <w:p w14:paraId="33D3D918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13C3E9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131,634</w:t>
            </w:r>
          </w:p>
        </w:tc>
      </w:tr>
      <w:tr w:rsidR="00364D7E" w:rsidRPr="00364D7E" w14:paraId="1485EBA9" w14:textId="77777777" w:rsidTr="00551EFB">
        <w:tc>
          <w:tcPr>
            <w:tcW w:w="3510" w:type="dxa"/>
          </w:tcPr>
          <w:p w14:paraId="2CACAC46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ดิจิทัล เวนเจอร์ส จำกัด</w:t>
            </w:r>
          </w:p>
        </w:tc>
        <w:tc>
          <w:tcPr>
            <w:tcW w:w="1350" w:type="dxa"/>
            <w:vAlign w:val="bottom"/>
          </w:tcPr>
          <w:p w14:paraId="7759C10F" w14:textId="0553EA2A" w:rsidR="00364D7E" w:rsidRPr="00364D7E" w:rsidRDefault="00364D7E" w:rsidP="004478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504F2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8F9DBB2" w14:textId="77777777" w:rsidR="00364D7E" w:rsidRPr="00364D7E" w:rsidRDefault="00364D7E" w:rsidP="004478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36" w:type="dxa"/>
            <w:vAlign w:val="bottom"/>
          </w:tcPr>
          <w:p w14:paraId="146E028D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B648841" w14:textId="495E9783" w:rsidR="00364D7E" w:rsidRPr="00364D7E" w:rsidRDefault="00364D7E" w:rsidP="004478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CC05D2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0082BD2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1,748</w:t>
            </w:r>
          </w:p>
        </w:tc>
      </w:tr>
      <w:tr w:rsidR="00364D7E" w:rsidRPr="00364D7E" w14:paraId="0A0FD0D7" w14:textId="77777777" w:rsidTr="00551EFB">
        <w:tc>
          <w:tcPr>
            <w:tcW w:w="3510" w:type="dxa"/>
          </w:tcPr>
          <w:p w14:paraId="27A5333B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7AB2804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2AE32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459A79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1E7E08F8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42ADAC6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17BF1C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90B859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2C1D60C1" w14:textId="77777777" w:rsidTr="00551EFB">
        <w:tc>
          <w:tcPr>
            <w:tcW w:w="3510" w:type="dxa"/>
          </w:tcPr>
          <w:p w14:paraId="1831F0B8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50" w:type="dxa"/>
            <w:vAlign w:val="bottom"/>
          </w:tcPr>
          <w:p w14:paraId="4EEC806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08080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927D47E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380FE693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50D787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D2FF4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9988B1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2EE65863" w14:textId="77777777" w:rsidTr="00551EFB">
        <w:tc>
          <w:tcPr>
            <w:tcW w:w="3510" w:type="dxa"/>
          </w:tcPr>
          <w:p w14:paraId="7E159829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1D7B6B1C" w14:textId="75F2A0B1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C8E1B9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F8833CD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20,349</w:t>
            </w:r>
          </w:p>
        </w:tc>
        <w:tc>
          <w:tcPr>
            <w:tcW w:w="236" w:type="dxa"/>
            <w:vAlign w:val="bottom"/>
          </w:tcPr>
          <w:p w14:paraId="7737FEC9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A365184" w14:textId="54CC5AE9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11,727</w:t>
            </w:r>
          </w:p>
        </w:tc>
        <w:tc>
          <w:tcPr>
            <w:tcW w:w="236" w:type="dxa"/>
            <w:vAlign w:val="bottom"/>
          </w:tcPr>
          <w:p w14:paraId="50E20F64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B755263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20,349</w:t>
            </w:r>
          </w:p>
        </w:tc>
      </w:tr>
      <w:tr w:rsidR="00364D7E" w:rsidRPr="00364D7E" w14:paraId="6A71C2CA" w14:textId="77777777" w:rsidTr="00551EFB">
        <w:tc>
          <w:tcPr>
            <w:tcW w:w="3510" w:type="dxa"/>
          </w:tcPr>
          <w:p w14:paraId="55D99F30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BCCA62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ACD23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A086B4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00097072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52B887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1F7999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C88E2CE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1EF2965D" w14:textId="77777777" w:rsidTr="00551EFB">
        <w:tc>
          <w:tcPr>
            <w:tcW w:w="3510" w:type="dxa"/>
          </w:tcPr>
          <w:p w14:paraId="294AA3F0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350" w:type="dxa"/>
            <w:vAlign w:val="bottom"/>
          </w:tcPr>
          <w:p w14:paraId="2F7FFEE3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6215FE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9F28EB6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2959A300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ECF0A6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CEA4E7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D98EE1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6C4B2E97" w14:textId="77777777" w:rsidTr="00551EFB">
        <w:tc>
          <w:tcPr>
            <w:tcW w:w="3510" w:type="dxa"/>
          </w:tcPr>
          <w:p w14:paraId="5B7F35A4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3A39B5D6" w14:textId="612A7A66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3,962</w:t>
            </w:r>
          </w:p>
        </w:tc>
        <w:tc>
          <w:tcPr>
            <w:tcW w:w="236" w:type="dxa"/>
            <w:vAlign w:val="bottom"/>
          </w:tcPr>
          <w:p w14:paraId="5301A3BD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0F3711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2,123</w:t>
            </w:r>
          </w:p>
        </w:tc>
        <w:tc>
          <w:tcPr>
            <w:tcW w:w="236" w:type="dxa"/>
            <w:vAlign w:val="bottom"/>
          </w:tcPr>
          <w:p w14:paraId="16453FC4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9AC0A95" w14:textId="1628AE1C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9,600</w:t>
            </w:r>
          </w:p>
        </w:tc>
        <w:tc>
          <w:tcPr>
            <w:tcW w:w="236" w:type="dxa"/>
            <w:vAlign w:val="bottom"/>
          </w:tcPr>
          <w:p w14:paraId="581EED4D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5828C3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2,123</w:t>
            </w:r>
          </w:p>
        </w:tc>
      </w:tr>
      <w:tr w:rsidR="00364D7E" w:rsidRPr="00364D7E" w14:paraId="4D833856" w14:textId="77777777" w:rsidTr="00551EFB">
        <w:tc>
          <w:tcPr>
            <w:tcW w:w="3510" w:type="dxa"/>
          </w:tcPr>
          <w:p w14:paraId="1B4751AA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A14B583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84126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0C2823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11092895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766980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E1F07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7D41053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616C60A2" w14:textId="77777777" w:rsidTr="00551EFB">
        <w:tc>
          <w:tcPr>
            <w:tcW w:w="3510" w:type="dxa"/>
          </w:tcPr>
          <w:p w14:paraId="3E1B74D9" w14:textId="5D393612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350" w:type="dxa"/>
            <w:vAlign w:val="bottom"/>
          </w:tcPr>
          <w:p w14:paraId="3E5E6BE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5DF979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B386328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3D40EB52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E9070F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49CAA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7F15C3C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78558953" w14:textId="77777777" w:rsidTr="00551EFB">
        <w:tc>
          <w:tcPr>
            <w:tcW w:w="3510" w:type="dxa"/>
          </w:tcPr>
          <w:p w14:paraId="51A0B442" w14:textId="76DC3970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1D303393" w14:textId="799462EA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31,763</w:t>
            </w:r>
          </w:p>
        </w:tc>
        <w:tc>
          <w:tcPr>
            <w:tcW w:w="236" w:type="dxa"/>
            <w:vAlign w:val="bottom"/>
          </w:tcPr>
          <w:p w14:paraId="5D3761F2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0B56F0F" w14:textId="4CA39422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63,468</w:t>
            </w:r>
          </w:p>
        </w:tc>
        <w:tc>
          <w:tcPr>
            <w:tcW w:w="236" w:type="dxa"/>
            <w:vAlign w:val="bottom"/>
          </w:tcPr>
          <w:p w14:paraId="3B726CBD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FC263C8" w14:textId="3A76B032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69,736</w:t>
            </w:r>
          </w:p>
        </w:tc>
        <w:tc>
          <w:tcPr>
            <w:tcW w:w="236" w:type="dxa"/>
            <w:vAlign w:val="bottom"/>
          </w:tcPr>
          <w:p w14:paraId="4F7AB052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0CB0A43" w14:textId="765251D1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59,576</w:t>
            </w:r>
          </w:p>
        </w:tc>
      </w:tr>
      <w:tr w:rsidR="00364D7E" w:rsidRPr="00364D7E" w14:paraId="545897D5" w14:textId="77777777" w:rsidTr="00551EFB">
        <w:tc>
          <w:tcPr>
            <w:tcW w:w="3510" w:type="dxa"/>
          </w:tcPr>
          <w:p w14:paraId="264A391F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87E1B9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F5A568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2D7650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0C4C1DCF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F203443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81D2A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C7BCC48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01745D5F" w14:textId="77777777" w:rsidTr="00551EFB">
        <w:tc>
          <w:tcPr>
            <w:tcW w:w="3510" w:type="dxa"/>
          </w:tcPr>
          <w:p w14:paraId="65C5B0A0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6C15D9B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4D46E6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8A5B91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48BAE23A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485A55C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258F8A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A008828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64D7E" w:rsidRPr="00364D7E" w14:paraId="11D5EA47" w14:textId="77777777" w:rsidTr="00551EFB">
        <w:tc>
          <w:tcPr>
            <w:tcW w:w="3510" w:type="dxa"/>
          </w:tcPr>
          <w:p w14:paraId="682EBC48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63FA0DE4" w14:textId="51B9E769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5,705</w:t>
            </w:r>
          </w:p>
        </w:tc>
        <w:tc>
          <w:tcPr>
            <w:tcW w:w="236" w:type="dxa"/>
            <w:vAlign w:val="bottom"/>
          </w:tcPr>
          <w:p w14:paraId="0AF3D32D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6F915AD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9,686</w:t>
            </w:r>
          </w:p>
        </w:tc>
        <w:tc>
          <w:tcPr>
            <w:tcW w:w="236" w:type="dxa"/>
            <w:vAlign w:val="bottom"/>
          </w:tcPr>
          <w:p w14:paraId="5CC16DC1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39C7223" w14:textId="700761B3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D3673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02B2277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9,559</w:t>
            </w:r>
          </w:p>
        </w:tc>
      </w:tr>
      <w:tr w:rsidR="00364D7E" w:rsidRPr="00364D7E" w14:paraId="2D0AF6AC" w14:textId="77777777" w:rsidTr="00551EFB">
        <w:tc>
          <w:tcPr>
            <w:tcW w:w="3510" w:type="dxa"/>
          </w:tcPr>
          <w:p w14:paraId="56895E5D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บริษัทหลักทรัพย์ ไทยพาณิชย์ จูเลียส </w:t>
            </w: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364D7E">
              <w:rPr>
                <w:rFonts w:asciiTheme="majorBidi" w:hAnsiTheme="majorBidi" w:cstheme="majorBidi"/>
                <w:sz w:val="30"/>
                <w:szCs w:val="30"/>
                <w:cs/>
              </w:rPr>
              <w:t>แบร์ จำกัด</w:t>
            </w:r>
          </w:p>
        </w:tc>
        <w:tc>
          <w:tcPr>
            <w:tcW w:w="1350" w:type="dxa"/>
            <w:vAlign w:val="bottom"/>
          </w:tcPr>
          <w:p w14:paraId="6EF6034F" w14:textId="63EF8088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E9E4D5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DFCB864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187</w:t>
            </w:r>
          </w:p>
        </w:tc>
        <w:tc>
          <w:tcPr>
            <w:tcW w:w="236" w:type="dxa"/>
            <w:vAlign w:val="bottom"/>
          </w:tcPr>
          <w:p w14:paraId="033A954C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97E243A" w14:textId="663C007E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740B7EF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8DD4E21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187</w:t>
            </w:r>
          </w:p>
        </w:tc>
      </w:tr>
      <w:tr w:rsidR="00364D7E" w:rsidRPr="00364D7E" w14:paraId="27CC47D6" w14:textId="77777777" w:rsidTr="00551EFB">
        <w:tc>
          <w:tcPr>
            <w:tcW w:w="3510" w:type="dxa"/>
          </w:tcPr>
          <w:p w14:paraId="18A5DE2F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ธ.ท.พ. ศูนย์ฝึกอบรม จำกัด</w:t>
            </w:r>
          </w:p>
        </w:tc>
        <w:tc>
          <w:tcPr>
            <w:tcW w:w="1350" w:type="dxa"/>
            <w:vAlign w:val="bottom"/>
          </w:tcPr>
          <w:p w14:paraId="2E495F4E" w14:textId="7622D5FE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DA0FF2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BA2A43B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</w:t>
            </w:r>
          </w:p>
        </w:tc>
        <w:tc>
          <w:tcPr>
            <w:tcW w:w="236" w:type="dxa"/>
            <w:vAlign w:val="bottom"/>
          </w:tcPr>
          <w:p w14:paraId="29836C29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1D93D22" w14:textId="26EBD45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0B0BD4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0D1B2FD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</w:t>
            </w:r>
          </w:p>
        </w:tc>
      </w:tr>
      <w:tr w:rsidR="00364D7E" w:rsidRPr="00364D7E" w14:paraId="64E7C2F1" w14:textId="77777777" w:rsidTr="00551EFB">
        <w:tc>
          <w:tcPr>
            <w:tcW w:w="3510" w:type="dxa"/>
          </w:tcPr>
          <w:p w14:paraId="62ECB1DC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4D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350" w:type="dxa"/>
            <w:vAlign w:val="bottom"/>
          </w:tcPr>
          <w:p w14:paraId="2D702BF3" w14:textId="5937A139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6,569</w:t>
            </w:r>
          </w:p>
        </w:tc>
        <w:tc>
          <w:tcPr>
            <w:tcW w:w="236" w:type="dxa"/>
            <w:vAlign w:val="bottom"/>
          </w:tcPr>
          <w:p w14:paraId="4352D9C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5C7877BC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12,325</w:t>
            </w:r>
          </w:p>
        </w:tc>
        <w:tc>
          <w:tcPr>
            <w:tcW w:w="236" w:type="dxa"/>
            <w:vAlign w:val="bottom"/>
          </w:tcPr>
          <w:p w14:paraId="14965119" w14:textId="77777777" w:rsidR="00364D7E" w:rsidRPr="00364D7E" w:rsidRDefault="00364D7E" w:rsidP="003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5B1F1D7" w14:textId="3E98B48D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12,879</w:t>
            </w:r>
          </w:p>
        </w:tc>
        <w:tc>
          <w:tcPr>
            <w:tcW w:w="236" w:type="dxa"/>
            <w:vAlign w:val="bottom"/>
          </w:tcPr>
          <w:p w14:paraId="7697A310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2579479" w14:textId="77777777" w:rsidR="00364D7E" w:rsidRPr="00364D7E" w:rsidRDefault="00364D7E" w:rsidP="00364D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12,325</w:t>
            </w:r>
          </w:p>
        </w:tc>
      </w:tr>
    </w:tbl>
    <w:p w14:paraId="38BDF305" w14:textId="06C827B4" w:rsidR="00C3203E" w:rsidRDefault="00C3203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  <w:r>
        <w:rPr>
          <w:rFonts w:asciiTheme="majorBidi" w:hAnsiTheme="majorBidi" w:cstheme="majorBidi"/>
          <w:sz w:val="30"/>
          <w:szCs w:val="30"/>
          <w:highlight w:val="lightGray"/>
        </w:rPr>
        <w:br w:type="page"/>
      </w:r>
    </w:p>
    <w:p w14:paraId="5EF01AEB" w14:textId="46940CDA" w:rsidR="007D16B6" w:rsidRPr="00CF7ED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03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F82462" w:rsidRPr="00C3203E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Pr="00C3203E">
        <w:rPr>
          <w:rFonts w:asciiTheme="majorBidi" w:hAnsiTheme="majorBidi" w:cstheme="majorBidi"/>
          <w:sz w:val="30"/>
          <w:szCs w:val="30"/>
          <w:cs/>
        </w:rPr>
        <w:t xml:space="preserve">กับกิจการที่เกี่ยวข้องกัน ณ วันที่ </w:t>
      </w:r>
      <w:r w:rsidRPr="00C3203E">
        <w:rPr>
          <w:rFonts w:asciiTheme="majorBidi" w:hAnsiTheme="majorBidi" w:cstheme="majorBidi"/>
          <w:sz w:val="30"/>
          <w:szCs w:val="30"/>
        </w:rPr>
        <w:t>3</w:t>
      </w:r>
      <w:r w:rsidR="000930AE" w:rsidRPr="00C3203E">
        <w:rPr>
          <w:rFonts w:asciiTheme="majorBidi" w:hAnsiTheme="majorBidi" w:cstheme="majorBidi" w:hint="cs"/>
          <w:sz w:val="30"/>
          <w:szCs w:val="30"/>
        </w:rPr>
        <w:t>1</w:t>
      </w:r>
      <w:r w:rsidRPr="00C320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61A" w:rsidRPr="00C3203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3203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458070" w14:textId="77777777" w:rsidR="007D16B6" w:rsidRPr="00CF7ED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350"/>
        <w:gridCol w:w="270"/>
        <w:gridCol w:w="1350"/>
      </w:tblGrid>
      <w:tr w:rsidR="00551EFB" w:rsidRPr="00CF7ED9" w14:paraId="47033258" w14:textId="77777777" w:rsidTr="00E2274B">
        <w:trPr>
          <w:trHeight w:val="180"/>
          <w:tblHeader/>
        </w:trPr>
        <w:tc>
          <w:tcPr>
            <w:tcW w:w="4590" w:type="dxa"/>
            <w:vAlign w:val="bottom"/>
          </w:tcPr>
          <w:p w14:paraId="2E455FE2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7C2643" w14:textId="77777777" w:rsidR="00551EFB" w:rsidRPr="00284F98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4F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3D4A4EA" w14:textId="77777777" w:rsidR="00551EFB" w:rsidRPr="00284F98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1FC79747" w14:textId="77777777" w:rsidR="00551EFB" w:rsidRPr="00284F98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84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51EFB" w:rsidRPr="00CF7ED9" w14:paraId="24464524" w14:textId="77777777" w:rsidTr="00E2274B">
        <w:trPr>
          <w:trHeight w:val="261"/>
          <w:tblHeader/>
        </w:trPr>
        <w:tc>
          <w:tcPr>
            <w:tcW w:w="4590" w:type="dxa"/>
            <w:vAlign w:val="bottom"/>
          </w:tcPr>
          <w:p w14:paraId="60AF329B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355FF1" w14:textId="77777777" w:rsidR="00551EFB" w:rsidRPr="001F0E13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6AE6F26" w14:textId="77777777" w:rsidR="00551EFB" w:rsidRPr="001F0E13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EAF366" w14:textId="77777777" w:rsidR="00551EFB" w:rsidRPr="001F0E13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886DCA" w14:textId="77777777" w:rsidR="00551EFB" w:rsidRPr="00CF7ED9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8E8C123" w14:textId="77777777" w:rsidR="00551EFB" w:rsidRPr="001F0E13" w:rsidRDefault="00551EFB" w:rsidP="00551EF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51EFB" w:rsidRPr="00CF7ED9" w14:paraId="5F6E618C" w14:textId="77777777" w:rsidTr="00E2274B">
        <w:trPr>
          <w:tblHeader/>
        </w:trPr>
        <w:tc>
          <w:tcPr>
            <w:tcW w:w="4590" w:type="dxa"/>
          </w:tcPr>
          <w:p w14:paraId="36D73F5C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AA6789F" w14:textId="77777777" w:rsidR="00551EFB" w:rsidRPr="00006E08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6E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FB" w:rsidRPr="00CF7ED9" w14:paraId="0A503D3B" w14:textId="77777777" w:rsidTr="00551EFB">
        <w:tc>
          <w:tcPr>
            <w:tcW w:w="4590" w:type="dxa"/>
          </w:tcPr>
          <w:p w14:paraId="28A12661" w14:textId="77777777" w:rsidR="00551EFB" w:rsidRPr="00284F98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84F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1350" w:type="dxa"/>
          </w:tcPr>
          <w:p w14:paraId="494A2E01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3C33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F5E40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AF8A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62EDF9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FB" w:rsidRPr="00CF7ED9" w14:paraId="0CA67FE4" w14:textId="77777777" w:rsidTr="00551EFB">
        <w:tc>
          <w:tcPr>
            <w:tcW w:w="4590" w:type="dxa"/>
          </w:tcPr>
          <w:p w14:paraId="4349B6C2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DF4FE66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1,010,879</w:t>
            </w:r>
          </w:p>
        </w:tc>
        <w:tc>
          <w:tcPr>
            <w:tcW w:w="270" w:type="dxa"/>
          </w:tcPr>
          <w:p w14:paraId="3AD08BA9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8AAEEE" w14:textId="57741189" w:rsidR="00551EFB" w:rsidRPr="00CF7ED9" w:rsidRDefault="00275314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206,554</w:t>
            </w:r>
          </w:p>
        </w:tc>
        <w:tc>
          <w:tcPr>
            <w:tcW w:w="270" w:type="dxa"/>
          </w:tcPr>
          <w:p w14:paraId="7C65C6CF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88F832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1,010,879</w:t>
            </w:r>
          </w:p>
        </w:tc>
      </w:tr>
      <w:tr w:rsidR="00551EFB" w:rsidRPr="00CF7ED9" w14:paraId="12A2EBB1" w14:textId="77777777" w:rsidTr="00551EFB">
        <w:tc>
          <w:tcPr>
            <w:tcW w:w="4590" w:type="dxa"/>
          </w:tcPr>
          <w:p w14:paraId="6A850C9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41EB7C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39E9B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1880BF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FCA19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8E918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FB" w:rsidRPr="00CF7ED9" w14:paraId="1E8E4E22" w14:textId="77777777" w:rsidTr="00551EFB">
        <w:tc>
          <w:tcPr>
            <w:tcW w:w="4590" w:type="dxa"/>
          </w:tcPr>
          <w:p w14:paraId="2CBFAA0F" w14:textId="77777777" w:rsidR="00551EFB" w:rsidRPr="00284F98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</w:tcPr>
          <w:p w14:paraId="4FEBCC60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C714B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30BBD" w14:textId="2199B72B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5FBB2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55B1AF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FB" w:rsidRPr="00CF7ED9" w14:paraId="5DB464C1" w14:textId="77777777" w:rsidTr="00551EFB">
        <w:tc>
          <w:tcPr>
            <w:tcW w:w="4590" w:type="dxa"/>
          </w:tcPr>
          <w:p w14:paraId="545833BC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6C594C7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  <w:tc>
          <w:tcPr>
            <w:tcW w:w="270" w:type="dxa"/>
          </w:tcPr>
          <w:p w14:paraId="74E97C31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4E6534" w14:textId="5DDB7573" w:rsidR="00551EFB" w:rsidRPr="00CF7ED9" w:rsidRDefault="00275314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70" w:type="dxa"/>
          </w:tcPr>
          <w:p w14:paraId="268D4A0B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5E4CC8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</w:tr>
      <w:tr w:rsidR="00275314" w:rsidRPr="00CF7ED9" w14:paraId="4CC5346C" w14:textId="77777777" w:rsidTr="00D527EC">
        <w:tc>
          <w:tcPr>
            <w:tcW w:w="4590" w:type="dxa"/>
          </w:tcPr>
          <w:p w14:paraId="473E8BC6" w14:textId="77777777" w:rsidR="00275314" w:rsidRPr="00CF7ED9" w:rsidRDefault="0027531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ดิจิทัล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เวนเจอร์ส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4584FBED" w14:textId="77777777" w:rsidR="00275314" w:rsidRPr="00CF7ED9" w:rsidRDefault="0027531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19A80" w14:textId="77777777" w:rsidR="00275314" w:rsidRPr="00CF7ED9" w:rsidRDefault="0027531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0ED74" w14:textId="77777777" w:rsidR="00275314" w:rsidRPr="00CF7ED9" w:rsidRDefault="00275314" w:rsidP="00DB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24386" w14:textId="77777777" w:rsidR="00275314" w:rsidRPr="00CF7ED9" w:rsidRDefault="0027531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530FD" w14:textId="77777777" w:rsidR="00275314" w:rsidRPr="00CF7ED9" w:rsidRDefault="0027531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275314" w:rsidRPr="00CF7ED9" w14:paraId="138E49F9" w14:textId="77777777" w:rsidTr="00551EFB">
        <w:tc>
          <w:tcPr>
            <w:tcW w:w="4590" w:type="dxa"/>
          </w:tcPr>
          <w:p w14:paraId="6C8A209E" w14:textId="0542BCE2" w:rsidR="00275314" w:rsidRPr="00CF7ED9" w:rsidRDefault="00275314" w:rsidP="0027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บริษัทหลักทรัพย์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ไทยพาณิชย์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จูเลียส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แบร์</w:t>
            </w:r>
            <w:r w:rsidRPr="006A68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A124BCE" w14:textId="583F9AC0" w:rsidR="00275314" w:rsidRPr="00CF7ED9" w:rsidRDefault="00275314" w:rsidP="0027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2E1CB" w14:textId="77777777" w:rsidR="00275314" w:rsidRPr="00CF7ED9" w:rsidRDefault="00275314" w:rsidP="0027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CD1F48" w14:textId="4C475679" w:rsidR="00275314" w:rsidRPr="00CF7ED9" w:rsidRDefault="00275314" w:rsidP="0027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  <w:tc>
          <w:tcPr>
            <w:tcW w:w="270" w:type="dxa"/>
          </w:tcPr>
          <w:p w14:paraId="2235F4C9" w14:textId="77777777" w:rsidR="00275314" w:rsidRPr="00CF7ED9" w:rsidRDefault="00275314" w:rsidP="0027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FC7E84" w14:textId="0846721D" w:rsidR="00275314" w:rsidRPr="00CF7ED9" w:rsidRDefault="00275314" w:rsidP="00ED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7594" w:rsidRPr="00CF7ED9" w14:paraId="3ECF7DAE" w14:textId="77777777" w:rsidTr="00D527EC">
        <w:tc>
          <w:tcPr>
            <w:tcW w:w="4590" w:type="dxa"/>
          </w:tcPr>
          <w:p w14:paraId="7ECE3006" w14:textId="78A0344A" w:rsidR="009C7594" w:rsidRPr="00CF7ED9" w:rsidRDefault="009C759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D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796D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796D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ไทยพาณิชย์</w:t>
            </w:r>
            <w:r w:rsidRPr="00796D5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796D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198894CD" w14:textId="77777777" w:rsidR="009C7594" w:rsidRPr="00CF7ED9" w:rsidRDefault="009C759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13AF7" w14:textId="77777777" w:rsidR="009C7594" w:rsidRPr="00CF7ED9" w:rsidRDefault="009C759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A56799" w14:textId="0AA4C10B" w:rsidR="009C7594" w:rsidRPr="00CF7ED9" w:rsidRDefault="009C759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270" w:type="dxa"/>
          </w:tcPr>
          <w:p w14:paraId="58841127" w14:textId="77777777" w:rsidR="009C7594" w:rsidRPr="00CF7ED9" w:rsidRDefault="009C7594" w:rsidP="00D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E3837" w14:textId="77777777" w:rsidR="009C7594" w:rsidRPr="00CF7ED9" w:rsidRDefault="009C7594" w:rsidP="00ED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C00" w:rsidRPr="00CF7ED9" w14:paraId="05A3A0C3" w14:textId="77777777" w:rsidTr="00551EFB">
        <w:tc>
          <w:tcPr>
            <w:tcW w:w="4590" w:type="dxa"/>
          </w:tcPr>
          <w:p w14:paraId="51322AC2" w14:textId="77777777" w:rsidR="00B52C00" w:rsidRPr="00284F98" w:rsidRDefault="00B52C00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C9F281A" w14:textId="77777777" w:rsidR="00B52C00" w:rsidRPr="00CF7ED9" w:rsidRDefault="00B52C00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215D5" w14:textId="77777777" w:rsidR="00B52C00" w:rsidRPr="00CF7ED9" w:rsidRDefault="00B52C00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C628C" w14:textId="77777777" w:rsidR="00B52C00" w:rsidRPr="00CF7ED9" w:rsidRDefault="00B52C00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D6A5A" w14:textId="77777777" w:rsidR="00B52C00" w:rsidRPr="00CF7ED9" w:rsidRDefault="00B52C00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65E233" w14:textId="77777777" w:rsidR="00B52C00" w:rsidRPr="00CF7ED9" w:rsidRDefault="00B52C00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FB" w:rsidRPr="00CF7ED9" w14:paraId="505D437D" w14:textId="77777777" w:rsidTr="00551EFB">
        <w:tc>
          <w:tcPr>
            <w:tcW w:w="4590" w:type="dxa"/>
          </w:tcPr>
          <w:p w14:paraId="2C530F8F" w14:textId="7F36506F" w:rsidR="00551EFB" w:rsidRPr="00284F98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84F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ประกันการเช่า</w:t>
            </w:r>
          </w:p>
        </w:tc>
        <w:tc>
          <w:tcPr>
            <w:tcW w:w="1350" w:type="dxa"/>
          </w:tcPr>
          <w:p w14:paraId="0988A596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52DA7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5486B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8082A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8DFE30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FB" w:rsidRPr="00CF7ED9" w14:paraId="4CEE371F" w14:textId="77777777" w:rsidTr="00551EFB">
        <w:tc>
          <w:tcPr>
            <w:tcW w:w="4590" w:type="dxa"/>
          </w:tcPr>
          <w:p w14:paraId="24F2FA43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877ACB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270" w:type="dxa"/>
          </w:tcPr>
          <w:p w14:paraId="422AA4A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FC6EC4" w14:textId="55A12138" w:rsidR="00551EFB" w:rsidRPr="00CF7ED9" w:rsidRDefault="00275314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270" w:type="dxa"/>
          </w:tcPr>
          <w:p w14:paraId="073240F4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28BE9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</w:tr>
      <w:tr w:rsidR="00551EFB" w:rsidRPr="00CF7ED9" w14:paraId="69348643" w14:textId="77777777" w:rsidTr="00551EFB">
        <w:tc>
          <w:tcPr>
            <w:tcW w:w="4590" w:type="dxa"/>
          </w:tcPr>
          <w:p w14:paraId="69C5730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มหิศร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6DBD546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</w:tcPr>
          <w:p w14:paraId="4A91BB91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D57B0C" w14:textId="14BC94D0" w:rsidR="00551EFB" w:rsidRPr="00CF7ED9" w:rsidRDefault="009C7594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74511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FDE5F3D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F885DE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551EFB" w:rsidRPr="00CF7ED9" w14:paraId="0FC23E49" w14:textId="77777777" w:rsidTr="00551EFB">
        <w:tc>
          <w:tcPr>
            <w:tcW w:w="4590" w:type="dxa"/>
          </w:tcPr>
          <w:p w14:paraId="1F0FB8C5" w14:textId="77777777" w:rsidR="00551EFB" w:rsidRPr="00585585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301DC8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EB0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1E5EEC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C6B49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1CAA68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FB" w:rsidRPr="00CF7ED9" w14:paraId="4E1CC1CD" w14:textId="77777777" w:rsidTr="00551EFB">
        <w:tc>
          <w:tcPr>
            <w:tcW w:w="4590" w:type="dxa"/>
          </w:tcPr>
          <w:p w14:paraId="29DC3C94" w14:textId="77777777" w:rsidR="00551EFB" w:rsidRPr="00284F98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84F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10CCD3D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A5DF9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63F7DE" w14:textId="3821F9E0" w:rsidR="009C7594" w:rsidRPr="00CF7ED9" w:rsidRDefault="009C7594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8DFDA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0B717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FB" w:rsidRPr="00CF7ED9" w14:paraId="10A2B9F0" w14:textId="77777777" w:rsidTr="00551EFB">
        <w:tc>
          <w:tcPr>
            <w:tcW w:w="4590" w:type="dxa"/>
          </w:tcPr>
          <w:p w14:paraId="4043A426" w14:textId="77777777" w:rsidR="00551EFB" w:rsidRPr="00585585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6A680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6A68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DFD1500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BA0FA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FB79F3" w14:textId="30D50850" w:rsidR="00551EFB" w:rsidRPr="00CF7ED9" w:rsidRDefault="009C7594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  <w:tc>
          <w:tcPr>
            <w:tcW w:w="270" w:type="dxa"/>
          </w:tcPr>
          <w:p w14:paraId="0982451C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A1F0E0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EFB" w:rsidRPr="00CF7ED9" w14:paraId="6B793732" w14:textId="77777777" w:rsidTr="00551EFB">
        <w:tc>
          <w:tcPr>
            <w:tcW w:w="4590" w:type="dxa"/>
          </w:tcPr>
          <w:p w14:paraId="7C22D18C" w14:textId="77777777" w:rsidR="00551EFB" w:rsidRPr="00D96BC4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ECDEE5B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DF4B3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E1301F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FFED7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E02F09" w14:textId="77777777" w:rsidR="00551EFB" w:rsidRPr="00CF7ED9" w:rsidRDefault="00551EFB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2C1" w:rsidRPr="00CF7ED9" w14:paraId="66E6A1DB" w14:textId="77777777" w:rsidTr="00551EFB">
        <w:tc>
          <w:tcPr>
            <w:tcW w:w="4590" w:type="dxa"/>
          </w:tcPr>
          <w:p w14:paraId="4C27478E" w14:textId="15E98616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350" w:type="dxa"/>
          </w:tcPr>
          <w:p w14:paraId="19F0EE13" w14:textId="77777777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A206D" w14:textId="77777777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AC10E" w14:textId="77777777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CE630" w14:textId="77777777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17B0CE" w14:textId="77777777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2C1" w:rsidRPr="00CF7ED9" w14:paraId="24D26CED" w14:textId="77777777" w:rsidTr="00551EFB">
        <w:tc>
          <w:tcPr>
            <w:tcW w:w="4590" w:type="dxa"/>
          </w:tcPr>
          <w:p w14:paraId="4569B05B" w14:textId="4F084C70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29F76DE" w14:textId="1D6E95CA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3A9FD407" w14:textId="77777777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95DEEC" w14:textId="0DA9BF66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69,736</w:t>
            </w:r>
          </w:p>
        </w:tc>
        <w:tc>
          <w:tcPr>
            <w:tcW w:w="270" w:type="dxa"/>
          </w:tcPr>
          <w:p w14:paraId="3095CE11" w14:textId="77777777" w:rsidR="004442C1" w:rsidRPr="00F7446E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0F1CD7" w14:textId="76C0DF58" w:rsidR="004442C1" w:rsidRPr="00F7446E" w:rsidRDefault="004442C1" w:rsidP="0044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442C1" w:rsidRPr="00CF7ED9" w14:paraId="11113282" w14:textId="77777777" w:rsidTr="00551EFB">
        <w:tc>
          <w:tcPr>
            <w:tcW w:w="4590" w:type="dxa"/>
          </w:tcPr>
          <w:p w14:paraId="35D9318D" w14:textId="77777777" w:rsidR="004442C1" w:rsidRPr="00D96BC4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4EAF7C" w14:textId="77777777" w:rsidR="004442C1" w:rsidRPr="00CF7ED9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F09E8" w14:textId="77777777" w:rsidR="004442C1" w:rsidRPr="00CF7ED9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1BC54D" w14:textId="77777777" w:rsidR="004442C1" w:rsidRPr="00CF7ED9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CE167" w14:textId="77777777" w:rsidR="004442C1" w:rsidRPr="00CF7ED9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1022BC" w14:textId="77777777" w:rsidR="004442C1" w:rsidRPr="00CF7ED9" w:rsidRDefault="004442C1" w:rsidP="005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846" w:rsidRPr="00CF7ED9" w14:paraId="25CE198D" w14:textId="77777777" w:rsidTr="00551EFB">
        <w:tc>
          <w:tcPr>
            <w:tcW w:w="4590" w:type="dxa"/>
          </w:tcPr>
          <w:p w14:paraId="4365A465" w14:textId="090EA117" w:rsidR="00447846" w:rsidRPr="00D96BC4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6BC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2D60A271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4842B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8F4B86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12EB8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7A16EB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846" w:rsidRPr="00CF7ED9" w14:paraId="08700CB9" w14:textId="77777777" w:rsidTr="00551EFB">
        <w:tc>
          <w:tcPr>
            <w:tcW w:w="4590" w:type="dxa"/>
          </w:tcPr>
          <w:p w14:paraId="4BE975CC" w14:textId="687C38AE" w:rsidR="00447846" w:rsidRPr="00D96BC4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658DFC3" w14:textId="2CAFCA96" w:rsidR="00447846" w:rsidRPr="00CF7ED9" w:rsidRDefault="004B5E4E" w:rsidP="004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8D25B7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ECAA36" w14:textId="7C14BB92" w:rsidR="00447846" w:rsidRPr="00CF7ED9" w:rsidRDefault="004B5E4E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4,215</w:t>
            </w:r>
          </w:p>
        </w:tc>
        <w:tc>
          <w:tcPr>
            <w:tcW w:w="270" w:type="dxa"/>
          </w:tcPr>
          <w:p w14:paraId="294A8D18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13A364" w14:textId="7CBD98FD" w:rsidR="00447846" w:rsidRPr="00CF7ED9" w:rsidRDefault="004B5E4E" w:rsidP="004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846" w:rsidRPr="00CF7ED9" w14:paraId="02028A9A" w14:textId="77777777" w:rsidTr="00551EFB">
        <w:tc>
          <w:tcPr>
            <w:tcW w:w="4590" w:type="dxa"/>
          </w:tcPr>
          <w:p w14:paraId="298AAA9B" w14:textId="009746ED" w:rsidR="00447846" w:rsidRPr="00D96BC4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มหิศร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47BFC032" w14:textId="6EFBA5C5" w:rsidR="00447846" w:rsidRPr="00CF7ED9" w:rsidRDefault="004B5E4E" w:rsidP="004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D075F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508CC0" w14:textId="214F5D5E" w:rsidR="00447846" w:rsidRPr="00CF7ED9" w:rsidRDefault="004B5E4E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20,655</w:t>
            </w:r>
          </w:p>
        </w:tc>
        <w:tc>
          <w:tcPr>
            <w:tcW w:w="270" w:type="dxa"/>
          </w:tcPr>
          <w:p w14:paraId="1F344EEF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4EE9B" w14:textId="10A32ACF" w:rsidR="00447846" w:rsidRPr="00CF7ED9" w:rsidRDefault="004B5E4E" w:rsidP="004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846" w:rsidRPr="00CF7ED9" w14:paraId="24861620" w14:textId="77777777" w:rsidTr="00551EFB">
        <w:tc>
          <w:tcPr>
            <w:tcW w:w="4590" w:type="dxa"/>
          </w:tcPr>
          <w:p w14:paraId="6439A3AB" w14:textId="77777777" w:rsidR="00447846" w:rsidRPr="00D96BC4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48BD7A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9A972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062FC4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33245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8C4028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846" w:rsidRPr="00CF7ED9" w14:paraId="10BC68FD" w14:textId="77777777" w:rsidTr="00551EFB">
        <w:tc>
          <w:tcPr>
            <w:tcW w:w="4590" w:type="dxa"/>
          </w:tcPr>
          <w:p w14:paraId="24476B95" w14:textId="77777777" w:rsidR="00447846" w:rsidRPr="00D96BC4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6BC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50" w:type="dxa"/>
          </w:tcPr>
          <w:p w14:paraId="62F6F4B0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601AB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4ACF04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4BABF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AD199D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846" w:rsidRPr="00CF7ED9" w14:paraId="433DCA02" w14:textId="77777777" w:rsidTr="00551EFB">
        <w:tc>
          <w:tcPr>
            <w:tcW w:w="4590" w:type="dxa"/>
          </w:tcPr>
          <w:p w14:paraId="27147A4B" w14:textId="77777777" w:rsidR="00447846" w:rsidRPr="00F7446E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F74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F74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7A4548E" w14:textId="349405EE" w:rsidR="00447846" w:rsidRPr="00F7446E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251,553</w:t>
            </w:r>
          </w:p>
        </w:tc>
        <w:tc>
          <w:tcPr>
            <w:tcW w:w="270" w:type="dxa"/>
          </w:tcPr>
          <w:p w14:paraId="564CA619" w14:textId="77777777" w:rsidR="00447846" w:rsidRPr="00F7446E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8CF71B" w14:textId="749B4111" w:rsidR="00447846" w:rsidRPr="00F7446E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/>
                <w:sz w:val="30"/>
                <w:szCs w:val="30"/>
              </w:rPr>
              <w:t>9,096</w:t>
            </w:r>
          </w:p>
        </w:tc>
        <w:tc>
          <w:tcPr>
            <w:tcW w:w="270" w:type="dxa"/>
          </w:tcPr>
          <w:p w14:paraId="1BF0A179" w14:textId="77777777" w:rsidR="00447846" w:rsidRPr="00F7446E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6F708D" w14:textId="77777777" w:rsidR="00447846" w:rsidRPr="00F7446E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10,627</w:t>
            </w:r>
          </w:p>
        </w:tc>
      </w:tr>
      <w:tr w:rsidR="00447846" w:rsidRPr="00CF7ED9" w14:paraId="7E28683A" w14:textId="77777777" w:rsidTr="00551EFB">
        <w:tc>
          <w:tcPr>
            <w:tcW w:w="4590" w:type="dxa"/>
          </w:tcPr>
          <w:p w14:paraId="347B8113" w14:textId="77777777" w:rsidR="00447846" w:rsidRPr="00D96BC4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มหิศร</w:t>
            </w:r>
            <w:r w:rsidRPr="005855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8558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1138149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645376A7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FBDA27" w14:textId="0FC63C6B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hAnsi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08ED0EA5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5788D1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447846" w:rsidRPr="00CF7ED9" w14:paraId="68FE0432" w14:textId="77777777" w:rsidTr="00551EFB">
        <w:tc>
          <w:tcPr>
            <w:tcW w:w="4590" w:type="dxa"/>
          </w:tcPr>
          <w:p w14:paraId="73592292" w14:textId="77777777" w:rsidR="00447846" w:rsidRPr="00585585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9036E5" w14:textId="77777777" w:rsidR="00447846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6D2C5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20B8C5" w14:textId="77777777" w:rsidR="00447846" w:rsidRPr="00B03EF1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D11F2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6231E" w14:textId="77777777" w:rsidR="00447846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846" w:rsidRPr="00CF7ED9" w14:paraId="0355DFD5" w14:textId="77777777" w:rsidTr="00551EFB">
        <w:tc>
          <w:tcPr>
            <w:tcW w:w="4590" w:type="dxa"/>
          </w:tcPr>
          <w:p w14:paraId="2EEA462E" w14:textId="56FE6F62" w:rsidR="00447846" w:rsidRPr="00C16E1B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16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C16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16E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จำนวนเงินตามสัญญา)</w:t>
            </w:r>
          </w:p>
        </w:tc>
        <w:tc>
          <w:tcPr>
            <w:tcW w:w="1350" w:type="dxa"/>
          </w:tcPr>
          <w:p w14:paraId="6C932FD8" w14:textId="77777777" w:rsidR="00447846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F6934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93D3EC" w14:textId="77777777" w:rsidR="00447846" w:rsidRPr="00B03EF1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5CB04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BA40D5" w14:textId="77777777" w:rsidR="00447846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846" w:rsidRPr="00CF7ED9" w14:paraId="6C6624DA" w14:textId="77777777" w:rsidTr="00551EFB">
        <w:tc>
          <w:tcPr>
            <w:tcW w:w="4590" w:type="dxa"/>
          </w:tcPr>
          <w:p w14:paraId="62AA738C" w14:textId="19B99605" w:rsidR="00447846" w:rsidRPr="00C16E1B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16E1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lastRenderedPageBreak/>
              <w:t>ธนาคารไทยพาณิชย์</w:t>
            </w:r>
            <w:r w:rsidRPr="00C16E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16E1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C16E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C16E1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มหาชน</w:t>
            </w:r>
            <w:r w:rsidRPr="00C16E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01F9F98" w14:textId="2FA17F6A" w:rsidR="00447846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1,905,842</w:t>
            </w:r>
          </w:p>
        </w:tc>
        <w:tc>
          <w:tcPr>
            <w:tcW w:w="270" w:type="dxa"/>
          </w:tcPr>
          <w:p w14:paraId="183A6CFA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375BC" w14:textId="7E2A05E7" w:rsidR="00447846" w:rsidRPr="00B03EF1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4,424,594</w:t>
            </w:r>
          </w:p>
        </w:tc>
        <w:tc>
          <w:tcPr>
            <w:tcW w:w="270" w:type="dxa"/>
          </w:tcPr>
          <w:p w14:paraId="2C7868A4" w14:textId="77777777" w:rsidR="00447846" w:rsidRPr="00CF7ED9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533006" w14:textId="0E7E404E" w:rsidR="00447846" w:rsidRDefault="00447846" w:rsidP="0044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1,905,842</w:t>
            </w:r>
          </w:p>
        </w:tc>
      </w:tr>
    </w:tbl>
    <w:p w14:paraId="0E26E4C2" w14:textId="4688B229" w:rsidR="004442C1" w:rsidRPr="00E2274B" w:rsidRDefault="004442C1" w:rsidP="00447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CE163F0" w14:textId="4BB7179F" w:rsidR="007D16B6" w:rsidRPr="00CF7ED9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2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4DC3E446" w14:textId="77777777" w:rsidR="007D16B6" w:rsidRPr="00E2274B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F193575" w14:textId="77777777" w:rsidR="007D16B6" w:rsidRPr="00331D7E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สัญญาการรับบริการ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เพื่อสนับสนุนธุรกิจตามปกติ</w:t>
      </w:r>
    </w:p>
    <w:p w14:paraId="3524B627" w14:textId="77777777" w:rsidR="007D16B6" w:rsidRPr="00E2274B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96193B6" w14:textId="527C7808" w:rsidR="000B4C05" w:rsidRDefault="007D16B6" w:rsidP="00AC6B1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52C0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52C00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B52C00">
        <w:rPr>
          <w:rFonts w:asciiTheme="majorBidi" w:hAnsiTheme="majorBidi" w:cstheme="majorBidi"/>
          <w:sz w:val="30"/>
          <w:szCs w:val="30"/>
          <w:cs/>
        </w:rPr>
        <w:t>สัญญาการรับบริการ</w:t>
      </w:r>
      <w:r w:rsidRPr="00B52C00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B52C00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โดยสัญญามีระยะเวลา </w:t>
      </w:r>
      <w:r w:rsidRPr="00B52C00">
        <w:rPr>
          <w:rFonts w:asciiTheme="majorBidi" w:hAnsiTheme="majorBidi" w:cstheme="majorBidi"/>
          <w:sz w:val="30"/>
          <w:szCs w:val="30"/>
        </w:rPr>
        <w:t xml:space="preserve">1 </w:t>
      </w:r>
      <w:r w:rsidRPr="00B52C00">
        <w:rPr>
          <w:rFonts w:asciiTheme="majorBidi" w:hAnsiTheme="majorBidi" w:cstheme="majorBidi"/>
          <w:sz w:val="30"/>
          <w:szCs w:val="30"/>
          <w:cs/>
        </w:rPr>
        <w:t xml:space="preserve">ปี เมื่อสิ้นสุดระยะเวลาตามสัญญา หากไม่มีคู่สัญญารายใดบอกเลิกสัญญาให้ถือว่าสัญญานี้มีผลใช้บังคับต่อไปอีก </w:t>
      </w:r>
      <w:r w:rsidRPr="00B52C00">
        <w:rPr>
          <w:rFonts w:asciiTheme="majorBidi" w:hAnsiTheme="majorBidi" w:cstheme="majorBidi"/>
          <w:sz w:val="30"/>
          <w:szCs w:val="30"/>
        </w:rPr>
        <w:t xml:space="preserve">1 </w:t>
      </w:r>
      <w:r w:rsidRPr="00B52C00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</w:t>
      </w:r>
      <w:r w:rsidRPr="00B52C00">
        <w:rPr>
          <w:rFonts w:asciiTheme="majorBidi" w:hAnsiTheme="majorBidi" w:cstheme="majorBidi" w:hint="cs"/>
          <w:sz w:val="30"/>
          <w:szCs w:val="30"/>
          <w:cs/>
        </w:rPr>
        <w:t xml:space="preserve">ไป </w:t>
      </w:r>
      <w:r w:rsidRPr="00B52C00">
        <w:rPr>
          <w:rFonts w:asciiTheme="majorBidi" w:hAnsiTheme="majorBidi" w:hint="cs"/>
          <w:sz w:val="30"/>
          <w:szCs w:val="30"/>
          <w:cs/>
        </w:rPr>
        <w:t>กรณีที่คู่สัญญาฝ่ายใดไม่ประสงค์จะต่ออายุสัญญาเมื่อสัญญาครบกำหนดในคราวใด</w:t>
      </w:r>
      <w:r w:rsidRPr="00B52C00">
        <w:rPr>
          <w:rFonts w:asciiTheme="majorBidi" w:hAnsiTheme="majorBidi"/>
          <w:sz w:val="30"/>
          <w:szCs w:val="30"/>
          <w:cs/>
        </w:rPr>
        <w:t xml:space="preserve"> </w:t>
      </w:r>
      <w:r w:rsidRPr="00B52C00">
        <w:rPr>
          <w:rFonts w:asciiTheme="majorBidi" w:hAnsiTheme="majorBidi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Pr="00B52C00">
        <w:rPr>
          <w:rFonts w:asciiTheme="majorBidi" w:hAnsiTheme="majorBidi"/>
          <w:sz w:val="30"/>
          <w:szCs w:val="30"/>
          <w:cs/>
        </w:rPr>
        <w:t xml:space="preserve"> </w:t>
      </w:r>
      <w:r w:rsidRPr="00B52C00">
        <w:rPr>
          <w:rFonts w:asciiTheme="majorBidi" w:hAnsiTheme="majorBidi"/>
          <w:sz w:val="30"/>
          <w:szCs w:val="30"/>
        </w:rPr>
        <w:t>90</w:t>
      </w:r>
      <w:r w:rsidRPr="00B52C00">
        <w:rPr>
          <w:rFonts w:asciiTheme="majorBidi" w:hAnsiTheme="majorBidi"/>
          <w:sz w:val="30"/>
          <w:szCs w:val="30"/>
          <w:cs/>
        </w:rPr>
        <w:t xml:space="preserve"> </w:t>
      </w:r>
      <w:r w:rsidRPr="00B52C00">
        <w:rPr>
          <w:rFonts w:asciiTheme="majorBidi" w:hAnsiTheme="majorBidi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Pr="00B52C00">
        <w:rPr>
          <w:rFonts w:asciiTheme="majorBidi" w:hAnsiTheme="majorBidi"/>
          <w:sz w:val="30"/>
          <w:szCs w:val="30"/>
          <w:cs/>
        </w:rPr>
        <w:t xml:space="preserve"> </w:t>
      </w:r>
      <w:r w:rsidRPr="00B52C00">
        <w:rPr>
          <w:rFonts w:asciiTheme="majorBidi" w:hAnsiTheme="majorBidi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</w:t>
      </w:r>
      <w:r w:rsidRPr="00B52C00">
        <w:rPr>
          <w:rFonts w:asciiTheme="majorBidi" w:hAnsiTheme="majorBidi"/>
          <w:sz w:val="30"/>
          <w:szCs w:val="30"/>
          <w:cs/>
        </w:rPr>
        <w:t xml:space="preserve"> </w:t>
      </w:r>
      <w:r w:rsidRPr="00B52C00">
        <w:rPr>
          <w:rFonts w:asciiTheme="majorBidi" w:hAnsiTheme="majorBidi"/>
          <w:sz w:val="30"/>
          <w:szCs w:val="30"/>
        </w:rPr>
        <w:t xml:space="preserve">30 </w:t>
      </w:r>
      <w:r w:rsidRPr="00B52C00">
        <w:rPr>
          <w:rFonts w:asciiTheme="majorBidi" w:hAnsiTheme="majorBidi" w:hint="cs"/>
          <w:sz w:val="30"/>
          <w:szCs w:val="30"/>
          <w:cs/>
        </w:rPr>
        <w:t xml:space="preserve">วัน </w:t>
      </w:r>
      <w:r w:rsidR="00924BC7" w:rsidRPr="00C3203E">
        <w:rPr>
          <w:rFonts w:asciiTheme="majorBidi" w:hAnsiTheme="majorBidi"/>
          <w:sz w:val="30"/>
          <w:szCs w:val="30"/>
          <w:highlight w:val="yellow"/>
          <w:cs/>
        </w:rPr>
        <w:br/>
      </w:r>
      <w:r w:rsidRPr="00B52C00">
        <w:rPr>
          <w:rFonts w:asciiTheme="majorBidi" w:hAnsiTheme="majorBidi" w:cstheme="majorBidi"/>
          <w:sz w:val="30"/>
          <w:szCs w:val="30"/>
          <w:cs/>
        </w:rPr>
        <w:t>ขอบเขตการรับบริการประกอบด้วย งานบัญชีและการเงิน งานทรัพยากรบุคคล งานอบรม</w:t>
      </w:r>
      <w:r w:rsidRPr="00B52C00">
        <w:rPr>
          <w:rFonts w:asciiTheme="majorBidi" w:hAnsiTheme="majorBidi" w:cstheme="majorBidi"/>
          <w:sz w:val="30"/>
          <w:szCs w:val="30"/>
        </w:rPr>
        <w:t xml:space="preserve"> </w:t>
      </w:r>
      <w:r w:rsidRPr="00B52C00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="009D6DBB" w:rsidRPr="00B52C00">
        <w:rPr>
          <w:rFonts w:asciiTheme="majorBidi" w:hAnsiTheme="majorBidi" w:cstheme="majorBidi"/>
          <w:sz w:val="30"/>
          <w:szCs w:val="30"/>
        </w:rPr>
        <w:t xml:space="preserve"> </w:t>
      </w:r>
      <w:r w:rsidRPr="00B52C00">
        <w:rPr>
          <w:rFonts w:asciiTheme="majorBidi" w:hAnsiTheme="majorBidi" w:cstheme="majorBidi"/>
          <w:sz w:val="30"/>
          <w:szCs w:val="30"/>
        </w:rPr>
        <w:t xml:space="preserve">Wealth </w:t>
      </w:r>
      <w:r w:rsidR="00B52C00" w:rsidRPr="00B52C00">
        <w:rPr>
          <w:rFonts w:asciiTheme="majorBidi" w:hAnsiTheme="majorBidi" w:cstheme="majorBidi"/>
          <w:sz w:val="30"/>
          <w:szCs w:val="30"/>
        </w:rPr>
        <w:t>Coverage</w:t>
      </w:r>
      <w:r w:rsidRPr="00B52C00">
        <w:rPr>
          <w:rFonts w:asciiTheme="majorBidi" w:hAnsiTheme="majorBidi" w:cstheme="majorBidi"/>
          <w:sz w:val="30"/>
          <w:szCs w:val="30"/>
        </w:rPr>
        <w:t xml:space="preserve"> (</w:t>
      </w:r>
      <w:r w:rsidRPr="00D77A03">
        <w:rPr>
          <w:rFonts w:asciiTheme="majorBidi" w:hAnsiTheme="majorBidi" w:cstheme="majorBidi"/>
          <w:sz w:val="30"/>
          <w:szCs w:val="30"/>
        </w:rPr>
        <w:t>License)</w:t>
      </w:r>
      <w:r w:rsidRPr="00D77A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 xml:space="preserve">งานตรวจสอบ </w:t>
      </w:r>
      <w:r w:rsidRPr="00D77A03">
        <w:rPr>
          <w:rFonts w:asciiTheme="majorBidi" w:hAnsiTheme="majorBidi" w:cstheme="majorBidi"/>
          <w:sz w:val="30"/>
          <w:szCs w:val="30"/>
          <w:cs/>
        </w:rPr>
        <w:t>งานกำกับ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และควบคุม</w:t>
      </w:r>
      <w:r w:rsidRPr="00D77A03">
        <w:rPr>
          <w:rFonts w:asciiTheme="majorBidi" w:hAnsiTheme="majorBidi" w:cstheme="majorBidi"/>
          <w:sz w:val="30"/>
          <w:szCs w:val="30"/>
          <w:cs/>
        </w:rPr>
        <w:t xml:space="preserve"> งานเลขานุการ 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 xml:space="preserve">งานการตลาด </w:t>
      </w:r>
      <w:r w:rsidRPr="00D77A03">
        <w:rPr>
          <w:rFonts w:asciiTheme="majorBidi" w:hAnsiTheme="majorBidi" w:cstheme="majorBidi"/>
          <w:sz w:val="30"/>
          <w:szCs w:val="30"/>
          <w:cs/>
        </w:rPr>
        <w:t>งาน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ประชาสัมพันธ์</w:t>
      </w:r>
      <w:r w:rsidRPr="00D77A03">
        <w:rPr>
          <w:rFonts w:asciiTheme="majorBidi" w:hAnsiTheme="majorBidi" w:cstheme="majorBidi"/>
          <w:sz w:val="30"/>
          <w:szCs w:val="30"/>
          <w:cs/>
        </w:rPr>
        <w:t xml:space="preserve"> งาน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D77A03">
        <w:rPr>
          <w:rFonts w:asciiTheme="majorBidi" w:hAnsiTheme="majorBidi" w:cstheme="majorBidi"/>
          <w:sz w:val="30"/>
          <w:szCs w:val="30"/>
          <w:cs/>
        </w:rPr>
        <w:t>งานบริการกลาง งาน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บริหารงาน</w:t>
      </w:r>
      <w:r w:rsidRPr="00D77A03">
        <w:rPr>
          <w:rFonts w:asciiTheme="majorBidi" w:hAnsiTheme="majorBidi" w:cstheme="majorBidi"/>
          <w:sz w:val="30"/>
          <w:szCs w:val="30"/>
          <w:cs/>
        </w:rPr>
        <w:t>จัดซื้อ</w:t>
      </w:r>
      <w:r w:rsidR="00B52C00" w:rsidRPr="00D77A03">
        <w:rPr>
          <w:rFonts w:asciiTheme="majorBidi" w:hAnsiTheme="majorBidi" w:cstheme="majorBidi" w:hint="cs"/>
          <w:sz w:val="30"/>
          <w:szCs w:val="30"/>
          <w:cs/>
        </w:rPr>
        <w:t>และงานจัดซื้อเทคโนโลยีสารสนเทศ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 xml:space="preserve"> งานบริหาร</w:t>
      </w:r>
      <w:r w:rsidR="00D77A03" w:rsidRPr="00D77A03">
        <w:rPr>
          <w:rFonts w:asciiTheme="majorBidi" w:hAnsiTheme="majorBidi" w:cstheme="majorBidi" w:hint="cs"/>
          <w:sz w:val="30"/>
          <w:szCs w:val="30"/>
          <w:cs/>
        </w:rPr>
        <w:t>จัดการ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อาคาร งาน</w:t>
      </w:r>
      <w:r w:rsidRPr="00D77A03">
        <w:rPr>
          <w:rFonts w:asciiTheme="majorBidi" w:hAnsiTheme="majorBidi" w:cstheme="majorBidi"/>
          <w:sz w:val="30"/>
          <w:szCs w:val="30"/>
          <w:cs/>
        </w:rPr>
        <w:t>บริหาร</w:t>
      </w:r>
      <w:r w:rsidR="00D77A03" w:rsidRPr="00D77A03">
        <w:rPr>
          <w:rFonts w:asciiTheme="majorBidi" w:hAnsiTheme="majorBidi" w:cstheme="majorBidi"/>
          <w:sz w:val="30"/>
          <w:szCs w:val="30"/>
          <w:cs/>
        </w:rPr>
        <w:br/>
      </w:r>
      <w:r w:rsidRPr="00D77A03">
        <w:rPr>
          <w:rFonts w:asciiTheme="majorBidi" w:hAnsiTheme="majorBidi" w:cstheme="majorBidi"/>
          <w:sz w:val="30"/>
          <w:szCs w:val="30"/>
          <w:cs/>
        </w:rPr>
        <w:t>ความปลอดภัยและรักษาความปลอดภัย งานเทคโนโลยี และงานกฎหมาย</w:t>
      </w:r>
      <w:r w:rsidRPr="00D77A03">
        <w:rPr>
          <w:rFonts w:asciiTheme="majorBidi" w:hAnsiTheme="majorBidi" w:cstheme="majorBidi"/>
          <w:sz w:val="30"/>
          <w:szCs w:val="30"/>
        </w:rPr>
        <w:t xml:space="preserve"> 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D77A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ตกลงชำระค่า</w:t>
      </w:r>
      <w:r w:rsidRPr="00D77A03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D77A03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</w:p>
    <w:p w14:paraId="4DCD5A17" w14:textId="77777777" w:rsidR="00551EFB" w:rsidRPr="00E2274B" w:rsidRDefault="00551EFB" w:rsidP="00AC6B1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68A2FE" w14:textId="31F9555C" w:rsidR="007D16B6" w:rsidRPr="00331D7E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</w:t>
      </w:r>
      <w:r w:rsidR="00447846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</w:t>
      </w:r>
    </w:p>
    <w:p w14:paraId="1E41DB91" w14:textId="77777777" w:rsidR="007D16B6" w:rsidRPr="00E2274B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F9115BA" w14:textId="65ED232B" w:rsidR="007D16B6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77A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77A03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D77A03">
        <w:rPr>
          <w:rFonts w:asciiTheme="majorBidi" w:hAnsiTheme="majorBidi" w:cstheme="majorBidi"/>
          <w:sz w:val="30"/>
          <w:szCs w:val="30"/>
          <w:cs/>
        </w:rPr>
        <w:t>สัญญ</w:t>
      </w:r>
      <w:r w:rsidR="00C16E1B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D77A03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D6DBB" w:rsidRPr="00D77A03">
        <w:rPr>
          <w:rFonts w:asciiTheme="majorBidi" w:hAnsiTheme="majorBidi" w:cstheme="majorBidi" w:hint="cs"/>
          <w:sz w:val="30"/>
          <w:szCs w:val="30"/>
          <w:cs/>
        </w:rPr>
        <w:t>หลาย</w:t>
      </w:r>
      <w:r w:rsidR="00C16E1B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D77A03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และบริษัท มหิศร จำกัด โดยสัญญามีระยะเวลา </w:t>
      </w:r>
      <w:r w:rsidRPr="00D77A03">
        <w:rPr>
          <w:rFonts w:asciiTheme="majorBidi" w:hAnsiTheme="majorBidi" w:cstheme="majorBidi"/>
          <w:sz w:val="30"/>
          <w:szCs w:val="30"/>
        </w:rPr>
        <w:t>3</w:t>
      </w:r>
      <w:r w:rsidRPr="00D77A03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77A03" w:rsidRPr="00B52C00">
        <w:rPr>
          <w:rFonts w:asciiTheme="majorBidi" w:hAnsiTheme="majorBidi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</w:t>
      </w:r>
      <w:r w:rsidR="00D77A03" w:rsidRPr="00B52C00">
        <w:rPr>
          <w:rFonts w:asciiTheme="majorBidi" w:hAnsiTheme="majorBidi"/>
          <w:sz w:val="30"/>
          <w:szCs w:val="30"/>
          <w:cs/>
        </w:rPr>
        <w:t xml:space="preserve"> </w:t>
      </w:r>
      <w:r w:rsidR="00D77A03">
        <w:rPr>
          <w:rFonts w:asciiTheme="majorBidi" w:hAnsiTheme="majorBidi"/>
          <w:sz w:val="30"/>
          <w:szCs w:val="30"/>
        </w:rPr>
        <w:t>6</w:t>
      </w:r>
      <w:r w:rsidR="00D77A03" w:rsidRPr="00B52C00">
        <w:rPr>
          <w:rFonts w:asciiTheme="majorBidi" w:hAnsiTheme="majorBidi"/>
          <w:sz w:val="30"/>
          <w:szCs w:val="30"/>
        </w:rPr>
        <w:t xml:space="preserve">0 </w:t>
      </w:r>
      <w:r w:rsidR="00D77A03" w:rsidRPr="00B52C00">
        <w:rPr>
          <w:rFonts w:asciiTheme="majorBidi" w:hAnsiTheme="majorBidi" w:hint="cs"/>
          <w:sz w:val="30"/>
          <w:szCs w:val="30"/>
          <w:cs/>
        </w:rPr>
        <w:t>วัน</w:t>
      </w:r>
      <w:r w:rsidRPr="00D77A03">
        <w:rPr>
          <w:rFonts w:asciiTheme="majorBidi" w:hAnsiTheme="majorBidi" w:cstheme="majorBidi"/>
          <w:sz w:val="30"/>
          <w:szCs w:val="30"/>
          <w:cs/>
        </w:rPr>
        <w:t xml:space="preserve"> ค่าบริการ</w:t>
      </w:r>
      <w:r w:rsidR="005F289F" w:rsidRPr="00D77A03">
        <w:rPr>
          <w:rFonts w:asciiTheme="majorBidi" w:hAnsiTheme="majorBidi" w:cstheme="majorBidi" w:hint="cs"/>
          <w:sz w:val="30"/>
          <w:szCs w:val="30"/>
          <w:cs/>
        </w:rPr>
        <w:t>กำหนดชำระเป็นรายเดือน</w:t>
      </w:r>
      <w:r w:rsidRPr="00D77A03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6B531FB4" w14:textId="77777777" w:rsidR="00A95A81" w:rsidRPr="00E2274B" w:rsidRDefault="00A95A81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6E1C7A2" w14:textId="77777777" w:rsidR="007D16B6" w:rsidRPr="00CD2ADE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2ADE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2EB467DF" w14:textId="77777777" w:rsidR="007D16B6" w:rsidRPr="00E2274B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019D91" w14:textId="0815FA57" w:rsidR="007D16B6" w:rsidRPr="00CD2AD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63B5A">
        <w:rPr>
          <w:rFonts w:ascii="Angsana New" w:hAnsi="Angsana New" w:hint="cs"/>
          <w:sz w:val="30"/>
          <w:szCs w:val="30"/>
          <w:cs/>
        </w:rPr>
        <w:t>บริษัทได้ทำสัญญาการให้บริการสนับสนุนงานวาณิชธนกิจกับ</w:t>
      </w:r>
      <w:r w:rsidRPr="00263B5A">
        <w:rPr>
          <w:rFonts w:asciiTheme="majorBidi" w:hAnsiTheme="majorBidi" w:cstheme="majorBidi"/>
          <w:sz w:val="30"/>
          <w:szCs w:val="30"/>
          <w:cs/>
        </w:rPr>
        <w:t xml:space="preserve">ธนาคารไทยพาณิชย์ จำกัด (มหาชน) 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สัญญานี้จะมีผลบังคับใช้ต่อไปจนกว่าจะมีการยกเลิกสัญญาระหว่างกันเป็นลายลักษณ์อักษร</w:t>
      </w:r>
      <w:r w:rsidRPr="00263B5A">
        <w:rPr>
          <w:rFonts w:ascii="Angsana New" w:hAnsi="Angsana New"/>
          <w:sz w:val="30"/>
          <w:szCs w:val="30"/>
        </w:rPr>
        <w:t xml:space="preserve"> </w:t>
      </w:r>
      <w:r w:rsidRPr="00263B5A">
        <w:rPr>
          <w:rFonts w:ascii="Angsana New" w:hAnsi="Angsana New" w:hint="cs"/>
          <w:sz w:val="30"/>
          <w:szCs w:val="30"/>
          <w:cs/>
        </w:rPr>
        <w:t xml:space="preserve">ขอบเขตการให้บริการคือสนับสนุนงานวาณิชธนกิจ ตลาดทุน และ </w:t>
      </w:r>
      <w:r w:rsidRPr="00263B5A">
        <w:rPr>
          <w:rFonts w:ascii="Angsana New" w:hAnsi="Angsana New"/>
          <w:sz w:val="30"/>
          <w:szCs w:val="30"/>
        </w:rPr>
        <w:t xml:space="preserve">Primary Distribution </w:t>
      </w:r>
      <w:r w:rsidRPr="00263B5A">
        <w:rPr>
          <w:rFonts w:ascii="Angsana New" w:hAnsi="Angsana New" w:hint="cs"/>
          <w:sz w:val="30"/>
          <w:szCs w:val="30"/>
          <w:cs/>
        </w:rPr>
        <w:t>ของธนาคาร</w:t>
      </w:r>
      <w:r w:rsidRPr="00263B5A">
        <w:rPr>
          <w:rFonts w:ascii="Angsana New" w:hAnsi="Angsana New"/>
          <w:sz w:val="30"/>
          <w:szCs w:val="30"/>
          <w:cs/>
        </w:rPr>
        <w:t xml:space="preserve"> </w:t>
      </w:r>
      <w:r w:rsidRPr="00263B5A">
        <w:rPr>
          <w:rFonts w:ascii="Angsana New" w:hAnsi="Angsana New" w:hint="cs"/>
          <w:sz w:val="30"/>
          <w:szCs w:val="30"/>
          <w:cs/>
        </w:rPr>
        <w:t>บริษัทได้รับค่าบริการตามที่ระบุในสัญญา</w:t>
      </w:r>
    </w:p>
    <w:p w14:paraId="1ECDE700" w14:textId="3BE9540A" w:rsidR="000E533B" w:rsidRPr="00CD2ADE" w:rsidRDefault="000E533B" w:rsidP="000E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63B5A">
        <w:rPr>
          <w:rFonts w:ascii="Angsana New" w:hAnsi="Angsana New" w:hint="cs"/>
          <w:sz w:val="30"/>
          <w:szCs w:val="30"/>
          <w:cs/>
        </w:rPr>
        <w:t>บริษัทได้ทำสัญญาการให้บริการ</w:t>
      </w:r>
      <w:r>
        <w:rPr>
          <w:rFonts w:ascii="Angsana New" w:hAnsi="Angsana New" w:hint="cs"/>
          <w:sz w:val="30"/>
          <w:szCs w:val="30"/>
          <w:cs/>
        </w:rPr>
        <w:t>ด้านผลิตภัณฑ์ฮาร์ดแวร์ ผลิตภัณฑ์ซอฟต์แวร์และบริการที่เกี่ยวข้อง</w:t>
      </w:r>
      <w:r w:rsidRPr="00263B5A">
        <w:rPr>
          <w:rFonts w:ascii="Angsana New" w:hAnsi="Angsana New" w:hint="cs"/>
          <w:sz w:val="30"/>
          <w:szCs w:val="30"/>
          <w:cs/>
        </w:rPr>
        <w:t>กับ</w:t>
      </w:r>
      <w:r w:rsidRPr="00263B5A">
        <w:rPr>
          <w:rFonts w:asciiTheme="majorBidi" w:hAnsiTheme="majorBidi" w:cstheme="majorBidi"/>
          <w:sz w:val="30"/>
          <w:szCs w:val="30"/>
          <w:cs/>
        </w:rPr>
        <w:t xml:space="preserve">ธนาคารไทยพาณิชย์ จำกัด (มหาชน) 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</w:t>
      </w:r>
      <w:r w:rsidRPr="00263B5A">
        <w:rPr>
          <w:rFonts w:ascii="Angsana New" w:hAnsi="Angsana New"/>
          <w:sz w:val="30"/>
          <w:szCs w:val="30"/>
        </w:rPr>
        <w:t xml:space="preserve"> </w:t>
      </w:r>
      <w:r w:rsidRPr="00263B5A">
        <w:rPr>
          <w:rFonts w:ascii="Angsana New" w:hAnsi="Angsana New" w:hint="cs"/>
          <w:sz w:val="30"/>
          <w:szCs w:val="30"/>
          <w:cs/>
        </w:rPr>
        <w:t>บริษัทได้รับค่าบริการตามที่ระบุในสัญญา</w:t>
      </w:r>
    </w:p>
    <w:p w14:paraId="775CCA74" w14:textId="6F87ED9A" w:rsidR="00A95A81" w:rsidRDefault="00A95A81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40E2D3B" w14:textId="3422E0F8" w:rsidR="00E67728" w:rsidRDefault="00E67728" w:rsidP="00E6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67728">
        <w:rPr>
          <w:rFonts w:ascii="Angsana New" w:hAnsi="Angsana New" w:hint="cs"/>
          <w:sz w:val="30"/>
          <w:szCs w:val="30"/>
          <w:cs/>
        </w:rPr>
        <w:t>บริษัทได้ทำสัญญาการบริการเพื่อสนับสนุนธุรกิจตามปกติกับ</w:t>
      </w:r>
      <w:r w:rsidRPr="00E677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67728">
        <w:rPr>
          <w:rFonts w:asciiTheme="majorBidi" w:hAnsiTheme="majorBidi" w:cstheme="majorBidi" w:hint="cs"/>
          <w:sz w:val="30"/>
          <w:szCs w:val="30"/>
          <w:cs/>
        </w:rPr>
        <w:t xml:space="preserve"> ดิจิทัล เวนเจอร์ส จำกัด </w:t>
      </w:r>
      <w:r w:rsidRPr="00E67728">
        <w:rPr>
          <w:rFonts w:ascii="Angsana New" w:hAnsi="Angsana New" w:hint="cs"/>
          <w:sz w:val="30"/>
          <w:szCs w:val="30"/>
          <w:cs/>
        </w:rPr>
        <w:t>โดยสัญญามี</w:t>
      </w:r>
      <w:r w:rsidRPr="00E67728">
        <w:rPr>
          <w:rFonts w:ascii="Angsana New" w:hAnsi="Angsana New" w:hint="cs"/>
          <w:spacing w:val="-2"/>
          <w:sz w:val="30"/>
          <w:szCs w:val="30"/>
          <w:cs/>
        </w:rPr>
        <w:t>ระยะเวลา</w:t>
      </w:r>
      <w:r w:rsidRPr="00E6772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pacing w:val="-2"/>
          <w:sz w:val="30"/>
          <w:szCs w:val="30"/>
        </w:rPr>
        <w:t xml:space="preserve">1 </w:t>
      </w:r>
      <w:r w:rsidRPr="00E67728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E6772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pacing w:val="-2"/>
          <w:sz w:val="30"/>
          <w:szCs w:val="30"/>
          <w:cs/>
        </w:rPr>
        <w:t>เมื่อสิ้นสุดระยะเวลาตามสัญญา</w:t>
      </w:r>
      <w:r w:rsidRPr="00E6772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pacing w:val="-2"/>
          <w:sz w:val="30"/>
          <w:szCs w:val="30"/>
          <w:cs/>
        </w:rPr>
        <w:t>หากไม่มีคู่สัญญารายใดบอกเลิกสัญญาให้ถือว่าสัญญานี้มีผลใช้บังคับ</w:t>
      </w:r>
      <w:r w:rsidRPr="00E67728">
        <w:rPr>
          <w:rFonts w:ascii="Angsana New" w:hAnsi="Angsana New" w:hint="cs"/>
          <w:sz w:val="30"/>
          <w:szCs w:val="30"/>
          <w:cs/>
        </w:rPr>
        <w:t>ต่อไปอีก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="00601DAB">
        <w:rPr>
          <w:rFonts w:ascii="Angsana New" w:hAnsi="Angsana New"/>
          <w:sz w:val="30"/>
          <w:szCs w:val="30"/>
        </w:rPr>
        <w:br/>
      </w:r>
      <w:r w:rsidRPr="00E67728">
        <w:rPr>
          <w:rFonts w:ascii="Angsana New" w:hAnsi="Angsana New"/>
          <w:sz w:val="30"/>
          <w:szCs w:val="30"/>
        </w:rPr>
        <w:t>1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ปี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นับแต่วันที่ครบกำหนดอายุดังกล่าวเป็นคราว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ๆ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ไป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กรณีที่คู่สัญญาฝ่ายใดไม่ประสงค์จะต่ออายุสัญญาเมื่อสัญญาครบกำหนดในคราวใด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>90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โดยคู่สัญญาฝ่ายที่ประสงค์จะบอกเลิกสัญญาจะต้องแจ้งให้คู่สัญญาอีกฝ่ายหนึ่งทราบล่วงหน้าเป็นระยะเวลาไม่น้อยกว่า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>30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วัน</w:t>
      </w:r>
      <w:r w:rsidRPr="00E67728">
        <w:rPr>
          <w:rFonts w:ascii="Angsana New" w:hAnsi="Angsana New"/>
          <w:sz w:val="30"/>
          <w:szCs w:val="30"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ขอบเขตการรับบริการคืองานบริหารความเสี่ยง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263B5A">
        <w:rPr>
          <w:rFonts w:ascii="Angsana New" w:hAnsi="Angsana New" w:hint="cs"/>
          <w:sz w:val="30"/>
          <w:szCs w:val="30"/>
          <w:cs/>
        </w:rPr>
        <w:t>บริษัทได้รับค่าบริการตามที่ระบุในสัญญา</w:t>
      </w:r>
      <w:r w:rsidRPr="00E67728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Pr="00E67728">
        <w:rPr>
          <w:rFonts w:ascii="Angsana New" w:hAnsi="Angsana New"/>
          <w:sz w:val="30"/>
          <w:szCs w:val="30"/>
        </w:rPr>
        <w:t xml:space="preserve">10 </w:t>
      </w:r>
      <w:r w:rsidRPr="00E6772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67728">
        <w:rPr>
          <w:rFonts w:ascii="Angsana New" w:hAnsi="Angsana New"/>
          <w:sz w:val="30"/>
          <w:szCs w:val="30"/>
        </w:rPr>
        <w:t xml:space="preserve">2563 </w:t>
      </w:r>
      <w:r w:rsidRPr="00E677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67728">
        <w:rPr>
          <w:rFonts w:asciiTheme="majorBidi" w:hAnsiTheme="majorBidi" w:cstheme="majorBidi" w:hint="cs"/>
          <w:sz w:val="30"/>
          <w:szCs w:val="30"/>
          <w:cs/>
        </w:rPr>
        <w:t xml:space="preserve"> ดิจิทัล เวนเจอร์ส จำกัด </w:t>
      </w:r>
      <w:r w:rsidRPr="00E67728">
        <w:rPr>
          <w:rFonts w:ascii="Angsana New" w:hAnsi="Angsana New" w:hint="cs"/>
          <w:sz w:val="30"/>
          <w:szCs w:val="30"/>
          <w:cs/>
        </w:rPr>
        <w:t>แจ้งบอกเลิกสัญญาไปยังบริษัทแล้ว</w:t>
      </w:r>
    </w:p>
    <w:p w14:paraId="058896CF" w14:textId="77777777" w:rsidR="00E67728" w:rsidRPr="004C3AB9" w:rsidRDefault="00E67728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CC414BA" w14:textId="7B28D353" w:rsidR="007D16B6" w:rsidRPr="00CD2ADE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63B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263B5A">
        <w:rPr>
          <w:rFonts w:asciiTheme="majorBidi" w:hAnsiTheme="majorBidi" w:cstheme="majorBidi"/>
          <w:sz w:val="30"/>
          <w:szCs w:val="30"/>
          <w:cs/>
        </w:rPr>
        <w:t>สัญญาการ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63B5A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263B5A">
        <w:rPr>
          <w:rFonts w:asciiTheme="majorBidi" w:hAnsiTheme="majorBidi" w:cstheme="majorBidi"/>
          <w:sz w:val="30"/>
          <w:szCs w:val="30"/>
          <w:cs/>
        </w:rPr>
        <w:t>กับ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บริษัทหลักทรัพย์ ไทยพาณิชย์ จูเลียส แบร์ จำกัด</w:t>
      </w:r>
      <w:r w:rsidRPr="00263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สัญญานี้จะมีผลบังคับใช้ต่อไปจนกว่าจะมีการยกเลิกสัญญาระหว่างกันเป็นลายลักษณ์อักษร</w:t>
      </w:r>
      <w:r w:rsidRPr="00263B5A">
        <w:rPr>
          <w:rFonts w:asciiTheme="majorBidi" w:hAnsiTheme="majorBidi" w:cstheme="majorBidi"/>
          <w:sz w:val="30"/>
          <w:szCs w:val="30"/>
        </w:rPr>
        <w:t xml:space="preserve"> </w:t>
      </w:r>
      <w:r w:rsidRPr="00263B5A">
        <w:rPr>
          <w:rFonts w:asciiTheme="majorBidi" w:hAnsiTheme="majorBidi" w:cstheme="majorBidi"/>
          <w:sz w:val="30"/>
          <w:szCs w:val="30"/>
          <w:cs/>
        </w:rPr>
        <w:t>ขอบเขตการ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63B5A">
        <w:rPr>
          <w:rFonts w:asciiTheme="majorBidi" w:hAnsiTheme="majorBidi" w:cstheme="majorBidi"/>
          <w:sz w:val="30"/>
          <w:szCs w:val="30"/>
          <w:cs/>
        </w:rPr>
        <w:t xml:space="preserve">บริการประกอบด้วย 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</w:t>
      </w:r>
      <w:r w:rsidR="005F289F" w:rsidRPr="00263B5A">
        <w:rPr>
          <w:rFonts w:asciiTheme="majorBidi" w:hAnsiTheme="majorBidi" w:cstheme="majorBidi"/>
          <w:sz w:val="30"/>
          <w:szCs w:val="30"/>
          <w:cs/>
        </w:rPr>
        <w:br/>
      </w:r>
      <w:r w:rsidRPr="00263B5A">
        <w:rPr>
          <w:rFonts w:asciiTheme="majorBidi" w:hAnsiTheme="majorBidi" w:cstheme="majorBidi" w:hint="cs"/>
          <w:sz w:val="30"/>
          <w:szCs w:val="30"/>
          <w:cs/>
        </w:rPr>
        <w:t xml:space="preserve">การลงทุน </w:t>
      </w:r>
      <w:r w:rsidRPr="00263B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ได้รับค่าบริการเพื่อสนับสนุนธุรกิจ</w:t>
      </w:r>
      <w:r w:rsidRPr="00263B5A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  <w:r w:rsidRPr="00CD2ADE">
        <w:rPr>
          <w:rFonts w:asciiTheme="majorBidi" w:hAnsiTheme="majorBidi" w:cstheme="majorBidi"/>
          <w:sz w:val="30"/>
          <w:szCs w:val="30"/>
        </w:rPr>
        <w:t xml:space="preserve"> </w:t>
      </w:r>
    </w:p>
    <w:p w14:paraId="195C0EB8" w14:textId="779B4556" w:rsidR="007D16B6" w:rsidRPr="004C3AB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  <w:highlight w:val="magenta"/>
        </w:rPr>
      </w:pPr>
    </w:p>
    <w:p w14:paraId="64C6757E" w14:textId="2DFA1F1A" w:rsidR="00263B5A" w:rsidRPr="00CD2ADE" w:rsidRDefault="00263B5A" w:rsidP="00263B5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63B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263B5A">
        <w:rPr>
          <w:rFonts w:asciiTheme="majorBidi" w:hAnsiTheme="majorBidi" w:cstheme="majorBidi"/>
          <w:sz w:val="30"/>
          <w:szCs w:val="30"/>
          <w:cs/>
        </w:rPr>
        <w:t>สัญญา</w:t>
      </w:r>
      <w:r w:rsidR="00E2274B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63B5A">
        <w:rPr>
          <w:rFonts w:asciiTheme="majorBidi" w:hAnsiTheme="majorBidi" w:cstheme="majorBidi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ยืมตัว</w:t>
      </w:r>
      <w:r w:rsidR="00E2274B">
        <w:rPr>
          <w:rFonts w:asciiTheme="majorBidi" w:hAnsiTheme="majorBidi" w:cstheme="majorBidi" w:hint="cs"/>
          <w:sz w:val="30"/>
          <w:szCs w:val="30"/>
          <w:cs/>
        </w:rPr>
        <w:t>บุคลากรแก่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บริษัทหลักทรัพย์ ไทยพาณิชย์ จูเลียส แบร์ จำกัด</w:t>
      </w:r>
      <w:r w:rsidRPr="00263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2C00">
        <w:rPr>
          <w:rFonts w:asciiTheme="majorBidi" w:hAnsiTheme="majorBidi" w:cstheme="majorBidi"/>
          <w:sz w:val="30"/>
          <w:szCs w:val="30"/>
          <w:cs/>
        </w:rPr>
        <w:t>โดยสัญญามี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ผลตั้งแต่วันที่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263B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63B5A">
        <w:rPr>
          <w:rFonts w:asciiTheme="majorBidi" w:hAnsiTheme="majorBidi" w:cstheme="majorBidi" w:hint="cs"/>
          <w:sz w:val="30"/>
          <w:szCs w:val="30"/>
          <w:cs/>
        </w:rPr>
        <w:t>ได้รับค่าบริการ</w:t>
      </w:r>
      <w:r w:rsidRPr="00263B5A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  <w:r w:rsidRPr="00CD2ADE">
        <w:rPr>
          <w:rFonts w:asciiTheme="majorBidi" w:hAnsiTheme="majorBidi" w:cstheme="majorBidi"/>
          <w:sz w:val="30"/>
          <w:szCs w:val="30"/>
        </w:rPr>
        <w:t xml:space="preserve"> </w:t>
      </w:r>
    </w:p>
    <w:p w14:paraId="71BFC3C6" w14:textId="77777777" w:rsidR="00263B5A" w:rsidRPr="004C3AB9" w:rsidRDefault="00263B5A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  <w:highlight w:val="magenta"/>
        </w:rPr>
      </w:pPr>
    </w:p>
    <w:p w14:paraId="34A5D753" w14:textId="73D5F917" w:rsidR="00E67728" w:rsidRPr="00E67728" w:rsidRDefault="00E67728" w:rsidP="00E6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7728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ว่าจ้างบริษัท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ดิจิทัล เวนเจอร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์ส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Pr="00E67728">
        <w:rPr>
          <w:rFonts w:asciiTheme="majorBidi" w:hAnsiTheme="majorBidi" w:cstheme="majorBidi" w:hint="cs"/>
          <w:sz w:val="30"/>
          <w:szCs w:val="30"/>
          <w:cs/>
        </w:rPr>
        <w:t>เพื่อให้</w:t>
      </w:r>
      <w:r w:rsidRPr="00E67728">
        <w:rPr>
          <w:rFonts w:asciiTheme="majorBidi" w:hAnsiTheme="majorBidi" w:cstheme="majorBidi"/>
          <w:sz w:val="30"/>
          <w:szCs w:val="30"/>
          <w:cs/>
        </w:rPr>
        <w:t xml:space="preserve">พัฒนาและให้ความสนับสนุนระบบงาน </w:t>
      </w:r>
      <w:proofErr w:type="spellStart"/>
      <w:r w:rsidRPr="00E67728">
        <w:rPr>
          <w:rFonts w:asciiTheme="majorBidi" w:hAnsiTheme="majorBidi" w:cstheme="majorBidi"/>
          <w:sz w:val="30"/>
          <w:szCs w:val="30"/>
        </w:rPr>
        <w:t>wPlan</w:t>
      </w:r>
      <w:proofErr w:type="spellEnd"/>
      <w:r w:rsidRPr="00E67728">
        <w:rPr>
          <w:rFonts w:asciiTheme="majorBidi" w:hAnsiTheme="majorBidi" w:cstheme="majorBidi"/>
          <w:sz w:val="30"/>
          <w:szCs w:val="30"/>
        </w:rPr>
        <w:t xml:space="preserve"> Application </w:t>
      </w:r>
      <w:r w:rsidRPr="00E67728">
        <w:rPr>
          <w:rFonts w:asciiTheme="majorBidi" w:hAnsiTheme="majorBidi" w:cstheme="majorBidi"/>
          <w:sz w:val="30"/>
          <w:szCs w:val="30"/>
          <w:cs/>
        </w:rPr>
        <w:t xml:space="preserve">การบริหารจัดการและการดูแลบำรุงรักษาระบบงาน </w:t>
      </w:r>
      <w:r w:rsidRPr="00E67728">
        <w:rPr>
          <w:rFonts w:asciiTheme="majorBidi" w:hAnsiTheme="majorBidi" w:cstheme="majorBidi"/>
          <w:sz w:val="30"/>
          <w:szCs w:val="30"/>
        </w:rPr>
        <w:t xml:space="preserve">Platform for Supply Chain Solution </w:t>
      </w:r>
      <w:r w:rsidRPr="00E67728">
        <w:rPr>
          <w:rFonts w:asciiTheme="majorBidi" w:hAnsiTheme="majorBidi" w:cstheme="majorBidi"/>
          <w:sz w:val="30"/>
          <w:szCs w:val="30"/>
          <w:cs/>
        </w:rPr>
        <w:t xml:space="preserve">สัญญานี้มีผลใช้บังคับนับแต่วันที่ทำสัญญานี้เป็นต้นไป จนถึงเดือนธันวาคม </w:t>
      </w:r>
      <w:r w:rsidRPr="00E67728">
        <w:rPr>
          <w:rFonts w:asciiTheme="majorBidi" w:hAnsiTheme="majorBidi" w:cstheme="majorBidi"/>
          <w:sz w:val="30"/>
          <w:szCs w:val="30"/>
        </w:rPr>
        <w:t xml:space="preserve">2563 </w:t>
      </w:r>
      <w:r w:rsidRPr="00E67728">
        <w:rPr>
          <w:rFonts w:asciiTheme="majorBidi" w:hAnsiTheme="majorBidi" w:cstheme="majorBidi"/>
          <w:sz w:val="30"/>
          <w:szCs w:val="30"/>
          <w:cs/>
        </w:rPr>
        <w:t>กรณีที่คู่สัญญารายใดประสงค์จะต่ออายุสัญญา ให้คู่สัญญาฝ่ายนั้นบอกกล่าวเป็นลายลักษณ์อักษร ธนาคารตกลงชำระค่าบริการ</w:t>
      </w:r>
      <w:r w:rsidRPr="00E67728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67728">
        <w:rPr>
          <w:rFonts w:asciiTheme="majorBidi" w:hAnsiTheme="majorBidi" w:cstheme="majorBidi"/>
          <w:sz w:val="30"/>
          <w:szCs w:val="30"/>
          <w:cs/>
        </w:rPr>
        <w:t>ที่ระบุในสัญญา</w:t>
      </w:r>
    </w:p>
    <w:p w14:paraId="7B9F2C4A" w14:textId="28E48C72" w:rsidR="00E67728" w:rsidRDefault="00E67728" w:rsidP="002A4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BA6C46E" w14:textId="391D5373" w:rsidR="00E67728" w:rsidRDefault="00E67728" w:rsidP="00E6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7728">
        <w:rPr>
          <w:rFonts w:asciiTheme="majorBidi" w:hAnsiTheme="majorBidi" w:cstheme="majorBidi"/>
          <w:sz w:val="30"/>
          <w:szCs w:val="30"/>
          <w:cs/>
        </w:rPr>
        <w:lastRenderedPageBreak/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ดิจิทัล เวนเจอร์ส </w:t>
      </w:r>
      <w:r w:rsidRPr="00E67728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E67728">
        <w:rPr>
          <w:rFonts w:ascii="Angsana New" w:hAnsi="Angsana New" w:hint="cs"/>
          <w:sz w:val="30"/>
          <w:szCs w:val="30"/>
          <w:cs/>
        </w:rPr>
        <w:t>ตกลงให้</w:t>
      </w:r>
      <w:bookmarkStart w:id="9" w:name="_Hlk66555365"/>
      <w:r w:rsidRPr="00E67728">
        <w:rPr>
          <w:rFonts w:ascii="Angsana New" w:hAnsi="Angsana New" w:hint="cs"/>
          <w:sz w:val="30"/>
          <w:szCs w:val="30"/>
          <w:cs/>
        </w:rPr>
        <w:t>สิทธิในการเข้าถึงแพลตฟอร์ม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 xml:space="preserve">Supply Chain Solution </w:t>
      </w:r>
      <w:bookmarkEnd w:id="9"/>
      <w:r w:rsidRPr="00E67728">
        <w:rPr>
          <w:rFonts w:ascii="Angsana New" w:hAnsi="Angsana New" w:hint="cs"/>
          <w:sz w:val="30"/>
          <w:szCs w:val="30"/>
          <w:cs/>
        </w:rPr>
        <w:t>แก่ธนาคารไทยพาณิชย์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จำกัด</w:t>
      </w:r>
      <w:r w:rsidRPr="00E67728">
        <w:rPr>
          <w:rFonts w:ascii="Angsana New" w:hAnsi="Angsana New"/>
          <w:sz w:val="30"/>
          <w:szCs w:val="30"/>
          <w:cs/>
        </w:rPr>
        <w:t xml:space="preserve"> (</w:t>
      </w:r>
      <w:r w:rsidRPr="00E67728">
        <w:rPr>
          <w:rFonts w:ascii="Angsana New" w:hAnsi="Angsana New" w:hint="cs"/>
          <w:sz w:val="30"/>
          <w:szCs w:val="30"/>
          <w:cs/>
        </w:rPr>
        <w:t>มหาชน</w:t>
      </w:r>
      <w:r w:rsidRPr="00E67728">
        <w:rPr>
          <w:rFonts w:ascii="Angsana New" w:hAnsi="Angsana New"/>
          <w:sz w:val="30"/>
          <w:szCs w:val="30"/>
          <w:cs/>
        </w:rPr>
        <w:t xml:space="preserve">) </w:t>
      </w:r>
      <w:r w:rsidRPr="00E67728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 xml:space="preserve">5 </w:t>
      </w:r>
      <w:r w:rsidRPr="00E67728">
        <w:rPr>
          <w:rFonts w:ascii="Angsana New" w:hAnsi="Angsana New" w:hint="cs"/>
          <w:sz w:val="30"/>
          <w:szCs w:val="30"/>
          <w:cs/>
        </w:rPr>
        <w:t>ปีนับตั้งแต่วันที่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 xml:space="preserve">15 </w:t>
      </w:r>
      <w:r w:rsidRPr="00E67728">
        <w:rPr>
          <w:rFonts w:ascii="Angsana New" w:hAnsi="Angsana New" w:hint="cs"/>
          <w:sz w:val="30"/>
          <w:szCs w:val="30"/>
          <w:cs/>
        </w:rPr>
        <w:t>สิงหาคม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 xml:space="preserve">2561 </w:t>
      </w:r>
      <w:r w:rsidRPr="00E67728">
        <w:rPr>
          <w:rFonts w:ascii="Angsana New" w:hAnsi="Angsana New" w:hint="cs"/>
          <w:sz w:val="30"/>
          <w:szCs w:val="30"/>
          <w:cs/>
        </w:rPr>
        <w:t xml:space="preserve">จนถึงวันที่ </w:t>
      </w:r>
      <w:r w:rsidRPr="00E67728">
        <w:rPr>
          <w:rFonts w:ascii="Angsana New" w:hAnsi="Angsana New"/>
          <w:sz w:val="30"/>
          <w:szCs w:val="30"/>
        </w:rPr>
        <w:t xml:space="preserve">14 </w:t>
      </w:r>
      <w:r w:rsidRPr="00E67728">
        <w:rPr>
          <w:rFonts w:ascii="Angsana New" w:hAnsi="Angsana New" w:hint="cs"/>
          <w:sz w:val="30"/>
          <w:szCs w:val="30"/>
          <w:cs/>
        </w:rPr>
        <w:t>สิงหาคม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 xml:space="preserve">2566 </w:t>
      </w:r>
      <w:r w:rsidRPr="00E67728">
        <w:rPr>
          <w:rFonts w:ascii="Angsana New" w:hAnsi="Angsana New" w:hint="cs"/>
          <w:sz w:val="30"/>
          <w:szCs w:val="30"/>
          <w:cs/>
        </w:rPr>
        <w:t>กรณีที่คู่สัญญารายใดประสงค์จะต่ออายุสัญญา ให้คู่สัญญาฝ่ายนั้นบอกกล่าวเป็นลายลักษณ์อักษร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ธนาคารตกลงชำระ</w:t>
      </w:r>
      <w:r w:rsidR="00601DAB">
        <w:rPr>
          <w:rFonts w:ascii="Angsana New" w:hAnsi="Angsana New"/>
          <w:sz w:val="30"/>
          <w:szCs w:val="30"/>
        </w:rPr>
        <w:br/>
      </w:r>
      <w:r w:rsidRPr="00E67728">
        <w:rPr>
          <w:rFonts w:ascii="Angsana New" w:hAnsi="Angsana New" w:hint="cs"/>
          <w:sz w:val="30"/>
          <w:szCs w:val="30"/>
          <w:cs/>
        </w:rPr>
        <w:t>ค่าสิทธิในการเข้าถึงแก่บริษัทตามที่ระบุในสัญญา</w:t>
      </w:r>
      <w:r w:rsidRPr="00E67728">
        <w:rPr>
          <w:rFonts w:ascii="Angsana New" w:hAnsi="Angsana New"/>
          <w:sz w:val="30"/>
          <w:szCs w:val="30"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 xml:space="preserve">และในปี </w:t>
      </w:r>
      <w:r w:rsidRPr="00E67728">
        <w:rPr>
          <w:rFonts w:ascii="Angsana New" w:hAnsi="Angsana New"/>
          <w:sz w:val="30"/>
          <w:szCs w:val="30"/>
        </w:rPr>
        <w:t xml:space="preserve">2563 </w:t>
      </w:r>
      <w:r w:rsidRPr="00E677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67728">
        <w:rPr>
          <w:rFonts w:asciiTheme="majorBidi" w:hAnsiTheme="majorBidi" w:cstheme="majorBidi" w:hint="cs"/>
          <w:sz w:val="30"/>
          <w:szCs w:val="30"/>
          <w:cs/>
        </w:rPr>
        <w:t xml:space="preserve"> ดิจิทัล เวนเจอร์ส จำกัด </w:t>
      </w:r>
      <w:r w:rsidRPr="00E67728">
        <w:rPr>
          <w:rFonts w:ascii="Angsana New" w:hAnsi="Angsana New" w:hint="cs"/>
          <w:sz w:val="30"/>
          <w:szCs w:val="30"/>
          <w:cs/>
        </w:rPr>
        <w:t>ตกลงให้สิทธิในการเข้าถึงแพลตฟอร์ม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>Supply Chain Solution</w:t>
      </w:r>
      <w:r w:rsidRPr="00E67728">
        <w:rPr>
          <w:rFonts w:ascii="Angsana New" w:hAnsi="Angsana New" w:hint="cs"/>
          <w:sz w:val="30"/>
          <w:szCs w:val="30"/>
          <w:cs/>
        </w:rPr>
        <w:t xml:space="preserve"> แก่ธนาคารไทยพาณิชย์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 w:hint="cs"/>
          <w:sz w:val="30"/>
          <w:szCs w:val="30"/>
          <w:cs/>
        </w:rPr>
        <w:t>จำกัด</w:t>
      </w:r>
      <w:r w:rsidRPr="00E67728">
        <w:rPr>
          <w:rFonts w:ascii="Angsana New" w:hAnsi="Angsana New"/>
          <w:sz w:val="30"/>
          <w:szCs w:val="30"/>
          <w:cs/>
        </w:rPr>
        <w:t xml:space="preserve"> (</w:t>
      </w:r>
      <w:r w:rsidRPr="00E67728">
        <w:rPr>
          <w:rFonts w:ascii="Angsana New" w:hAnsi="Angsana New" w:hint="cs"/>
          <w:sz w:val="30"/>
          <w:szCs w:val="30"/>
          <w:cs/>
        </w:rPr>
        <w:t>มหาชน</w:t>
      </w:r>
      <w:r w:rsidRPr="00E67728">
        <w:rPr>
          <w:rFonts w:ascii="Angsana New" w:hAnsi="Angsana New"/>
          <w:sz w:val="30"/>
          <w:szCs w:val="30"/>
          <w:cs/>
        </w:rPr>
        <w:t>) สำหรับฟังก์ชัน</w:t>
      </w:r>
      <w:r w:rsidRPr="00E67728">
        <w:rPr>
          <w:rFonts w:ascii="Angsana New" w:hAnsi="Angsana New"/>
          <w:sz w:val="30"/>
          <w:szCs w:val="30"/>
        </w:rPr>
        <w:t xml:space="preserve"> (function)</w:t>
      </w:r>
      <w:r w:rsidRPr="00E67728">
        <w:rPr>
          <w:rFonts w:ascii="Angsana New" w:hAnsi="Angsana New"/>
          <w:sz w:val="30"/>
          <w:szCs w:val="30"/>
          <w:cs/>
        </w:rPr>
        <w:t xml:space="preserve"> และคุณสมบัติ</w:t>
      </w:r>
      <w:r w:rsidRPr="00E67728">
        <w:rPr>
          <w:rFonts w:ascii="Angsana New" w:hAnsi="Angsana New"/>
          <w:sz w:val="30"/>
          <w:szCs w:val="30"/>
        </w:rPr>
        <w:t xml:space="preserve"> (feature) </w:t>
      </w:r>
      <w:r w:rsidRPr="00E67728">
        <w:rPr>
          <w:rFonts w:ascii="Angsana New" w:hAnsi="Angsana New"/>
          <w:sz w:val="30"/>
          <w:szCs w:val="30"/>
          <w:cs/>
        </w:rPr>
        <w:t>ที่บริษัทได้พัฒนาขึ้นเพิ่มเติมสำหรับแพลตฟอร์ม</w:t>
      </w:r>
      <w:r w:rsidRPr="00E67728">
        <w:rPr>
          <w:rFonts w:ascii="Angsana New" w:hAnsi="Angsana New"/>
          <w:sz w:val="30"/>
          <w:szCs w:val="30"/>
        </w:rPr>
        <w:t xml:space="preserve"> Supply Chain Solution </w:t>
      </w:r>
      <w:r w:rsidRPr="00E67728">
        <w:rPr>
          <w:rFonts w:ascii="Angsana New" w:hAnsi="Angsana New"/>
          <w:sz w:val="30"/>
          <w:szCs w:val="30"/>
          <w:cs/>
        </w:rPr>
        <w:t>ระยะเวลานับตั้งแต่วันที่</w:t>
      </w:r>
      <w:r w:rsidRPr="00E67728">
        <w:rPr>
          <w:rFonts w:ascii="Angsana New" w:hAnsi="Angsana New"/>
          <w:sz w:val="30"/>
          <w:szCs w:val="30"/>
        </w:rPr>
        <w:t xml:space="preserve"> 1 </w:t>
      </w:r>
      <w:r w:rsidRPr="00E6772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67728">
        <w:rPr>
          <w:rFonts w:ascii="Angsana New" w:hAnsi="Angsana New"/>
          <w:sz w:val="30"/>
          <w:szCs w:val="30"/>
        </w:rPr>
        <w:t>2563</w:t>
      </w:r>
      <w:r w:rsidRPr="00E67728">
        <w:rPr>
          <w:rFonts w:ascii="Angsana New" w:hAnsi="Angsana New"/>
          <w:sz w:val="30"/>
          <w:szCs w:val="30"/>
          <w:cs/>
        </w:rPr>
        <w:t xml:space="preserve"> จนถึง</w:t>
      </w:r>
      <w:r w:rsidRPr="00E67728">
        <w:rPr>
          <w:rFonts w:ascii="Angsana New" w:hAnsi="Angsana New" w:hint="cs"/>
          <w:sz w:val="30"/>
          <w:szCs w:val="30"/>
          <w:cs/>
        </w:rPr>
        <w:t>วันที่</w:t>
      </w:r>
      <w:r w:rsidRPr="00E67728">
        <w:rPr>
          <w:rFonts w:ascii="Angsana New" w:hAnsi="Angsana New"/>
          <w:sz w:val="30"/>
          <w:szCs w:val="30"/>
          <w:cs/>
        </w:rPr>
        <w:t xml:space="preserve"> </w:t>
      </w:r>
      <w:r w:rsidRPr="00E67728">
        <w:rPr>
          <w:rFonts w:ascii="Angsana New" w:hAnsi="Angsana New"/>
          <w:sz w:val="30"/>
          <w:szCs w:val="30"/>
        </w:rPr>
        <w:t xml:space="preserve">14 </w:t>
      </w:r>
      <w:r w:rsidRPr="00E67728">
        <w:rPr>
          <w:rFonts w:ascii="Angsana New" w:hAnsi="Angsana New"/>
          <w:sz w:val="30"/>
          <w:szCs w:val="30"/>
          <w:cs/>
        </w:rPr>
        <w:t>สิงหาคม</w:t>
      </w:r>
      <w:r w:rsidRPr="00E67728">
        <w:rPr>
          <w:rFonts w:ascii="Angsana New" w:hAnsi="Angsana New"/>
          <w:sz w:val="30"/>
          <w:szCs w:val="30"/>
        </w:rPr>
        <w:t xml:space="preserve"> 2566</w:t>
      </w:r>
    </w:p>
    <w:p w14:paraId="2149B7C1" w14:textId="77777777" w:rsidR="00E67728" w:rsidRPr="004C3AB9" w:rsidRDefault="00E67728" w:rsidP="00E6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0430AC0" w14:textId="5AC18BC4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15242762"/>
      <w:bookmarkStart w:id="11" w:name="_Hlk520131117"/>
      <w:bookmarkStart w:id="12" w:name="_Hlk2073283"/>
      <w:r w:rsidRPr="00EC4BA2">
        <w:rPr>
          <w:rFonts w:ascii="Angsana New" w:hAnsi="Angsana New" w:hint="cs"/>
          <w:sz w:val="30"/>
          <w:szCs w:val="30"/>
          <w:cs/>
        </w:rPr>
        <w:t>ธนาคารไทยพาณิชย์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จำกัด</w:t>
      </w:r>
      <w:r w:rsidRPr="00EC4BA2">
        <w:rPr>
          <w:rFonts w:ascii="Angsana New" w:hAnsi="Angsana New"/>
          <w:sz w:val="30"/>
          <w:szCs w:val="30"/>
          <w:cs/>
        </w:rPr>
        <w:t xml:space="preserve"> (</w:t>
      </w:r>
      <w:r w:rsidRPr="00EC4BA2">
        <w:rPr>
          <w:rFonts w:ascii="Angsana New" w:hAnsi="Angsana New" w:hint="cs"/>
          <w:sz w:val="30"/>
          <w:szCs w:val="30"/>
          <w:cs/>
        </w:rPr>
        <w:t>มหาชน</w:t>
      </w:r>
      <w:r w:rsidRPr="00EC4BA2">
        <w:rPr>
          <w:rFonts w:ascii="Angsana New" w:hAnsi="Angsana New"/>
          <w:sz w:val="30"/>
          <w:szCs w:val="30"/>
          <w:cs/>
        </w:rPr>
        <w:t xml:space="preserve">) </w:t>
      </w:r>
      <w:r w:rsidRPr="00EC4BA2">
        <w:rPr>
          <w:rFonts w:ascii="Angsana New" w:hAnsi="Angsana New" w:hint="cs"/>
          <w:sz w:val="30"/>
          <w:szCs w:val="30"/>
          <w:cs/>
        </w:rPr>
        <w:t>ได้แต่งตั้งให้บริษัท</w:t>
      </w:r>
      <w:r w:rsidR="00B07BEE">
        <w:rPr>
          <w:rFonts w:ascii="Angsana New" w:hAnsi="Angsana New" w:hint="cs"/>
          <w:sz w:val="30"/>
          <w:szCs w:val="30"/>
          <w:cs/>
        </w:rPr>
        <w:t xml:space="preserve"> </w:t>
      </w:r>
      <w:r w:rsidR="001107F3">
        <w:rPr>
          <w:rFonts w:ascii="Angsana New" w:hAnsi="Angsana New" w:hint="cs"/>
          <w:sz w:val="30"/>
          <w:szCs w:val="30"/>
          <w:cs/>
        </w:rPr>
        <w:t xml:space="preserve">ดิจิทัล เวนเจอร์ส จำกัด </w:t>
      </w:r>
      <w:r w:rsidRPr="00EC4BA2">
        <w:rPr>
          <w:rFonts w:ascii="Angsana New" w:hAnsi="Angsana New" w:hint="cs"/>
          <w:sz w:val="30"/>
          <w:szCs w:val="30"/>
          <w:cs/>
        </w:rPr>
        <w:t>ดำเนินการบริหารจัดการเงินลงทุนของธนาคาร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ภายใต้ข้อกำหนดและเงื่อนไขที่ระบุในสัญญาบริหารจัดการเงินลงทุน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ฉบับลงวันที่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29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เมษายน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2559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รวมถึงนโยบายการลงทุน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="001107F3">
        <w:rPr>
          <w:rFonts w:ascii="Angsana New" w:hAnsi="Angsana New" w:hint="cs"/>
          <w:sz w:val="30"/>
          <w:szCs w:val="30"/>
          <w:cs/>
        </w:rPr>
        <w:t>ธนาคารตกลงชำระ</w:t>
      </w:r>
      <w:r w:rsidRPr="00EC4BA2">
        <w:rPr>
          <w:rFonts w:ascii="Angsana New" w:hAnsi="Angsana New" w:hint="cs"/>
          <w:sz w:val="30"/>
          <w:szCs w:val="30"/>
          <w:cs/>
        </w:rPr>
        <w:t>ค่าธรรมเนียมการจัดการเงินลงทุนในอัตราตามที่ระบุในนโยบาย</w:t>
      </w:r>
      <w:r w:rsidR="00B07BEE">
        <w:rPr>
          <w:rFonts w:ascii="Angsana New" w:hAnsi="Angsana New"/>
          <w:sz w:val="30"/>
          <w:szCs w:val="30"/>
          <w:cs/>
        </w:rPr>
        <w:br/>
      </w:r>
      <w:r w:rsidRPr="00EC4BA2">
        <w:rPr>
          <w:rFonts w:ascii="Angsana New" w:hAnsi="Angsana New" w:hint="cs"/>
          <w:sz w:val="30"/>
          <w:szCs w:val="30"/>
          <w:cs/>
        </w:rPr>
        <w:t>การลงทุน</w:t>
      </w:r>
      <w:bookmarkEnd w:id="10"/>
      <w:bookmarkEnd w:id="11"/>
      <w:bookmarkEnd w:id="12"/>
      <w:r w:rsidRPr="00EC4BA2">
        <w:rPr>
          <w:rFonts w:ascii="Angsana New" w:hAnsi="Angsana New"/>
          <w:sz w:val="30"/>
          <w:szCs w:val="30"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มีนาคม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2563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คู่สัญญาทั้งสองฝ่ายตกลงบอกเลิกสัญญาและมีผลสิ้นสุด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ณ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วันนั้น</w:t>
      </w:r>
    </w:p>
    <w:p w14:paraId="3EA3E993" w14:textId="77777777" w:rsidR="00E67728" w:rsidRDefault="00E67728" w:rsidP="00C16E1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665DAB" w14:textId="45E6B469" w:rsidR="00C16E1B" w:rsidRPr="00CF7ED9" w:rsidRDefault="00C16E1B" w:rsidP="00C16E1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1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37241747" w14:textId="77777777" w:rsidR="00C16E1B" w:rsidRPr="001107F3" w:rsidRDefault="00C16E1B" w:rsidP="00C16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C16E1B" w:rsidRPr="00CF7ED9" w14:paraId="742A1457" w14:textId="77777777" w:rsidTr="006D6857">
        <w:tc>
          <w:tcPr>
            <w:tcW w:w="5490" w:type="dxa"/>
          </w:tcPr>
          <w:p w14:paraId="7E9DD46F" w14:textId="77777777" w:rsidR="00C16E1B" w:rsidRPr="00CF7ED9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7EB97C5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E1B" w:rsidRPr="00CF7ED9" w14:paraId="61BA02F6" w14:textId="77777777" w:rsidTr="006D6857">
        <w:tc>
          <w:tcPr>
            <w:tcW w:w="5490" w:type="dxa"/>
          </w:tcPr>
          <w:p w14:paraId="0D5B3B27" w14:textId="77777777" w:rsidR="00C16E1B" w:rsidRPr="00CF7ED9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FF91038" w14:textId="77777777" w:rsidR="00C16E1B" w:rsidRPr="001F0E13" w:rsidRDefault="00C16E1B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0F0385F" w14:textId="77777777" w:rsidR="00C16E1B" w:rsidRPr="00CF7ED9" w:rsidRDefault="00C16E1B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6AAF4A15" w14:textId="77777777" w:rsidR="00C16E1B" w:rsidRPr="001F0E13" w:rsidRDefault="00C16E1B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16E1B" w:rsidRPr="00CF7ED9" w14:paraId="2F1C6D95" w14:textId="77777777" w:rsidTr="006D6857">
        <w:tc>
          <w:tcPr>
            <w:tcW w:w="5490" w:type="dxa"/>
          </w:tcPr>
          <w:p w14:paraId="38107075" w14:textId="77777777" w:rsidR="00C16E1B" w:rsidRPr="00CF7ED9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9B71137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16E1B" w:rsidRPr="00CF7ED9" w14:paraId="1D655A49" w14:textId="77777777" w:rsidTr="006D6857">
        <w:tc>
          <w:tcPr>
            <w:tcW w:w="5490" w:type="dxa"/>
          </w:tcPr>
          <w:p w14:paraId="70A4B79B" w14:textId="77777777" w:rsidR="00C16E1B" w:rsidRPr="00CF7ED9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01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าเช่าดำเนินงานและบริการที่บอกเลิกไม่ได้</w:t>
            </w:r>
          </w:p>
        </w:tc>
        <w:tc>
          <w:tcPr>
            <w:tcW w:w="1710" w:type="dxa"/>
            <w:vAlign w:val="bottom"/>
          </w:tcPr>
          <w:p w14:paraId="7A24A446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F1214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2584D3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C16E1B" w:rsidRPr="00CF7ED9" w14:paraId="12806B64" w14:textId="77777777" w:rsidTr="006D6857">
        <w:tc>
          <w:tcPr>
            <w:tcW w:w="5490" w:type="dxa"/>
          </w:tcPr>
          <w:p w14:paraId="54456EDF" w14:textId="77777777" w:rsidR="00C16E1B" w:rsidRPr="00CF7ED9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</w:tcPr>
          <w:p w14:paraId="06BB3E60" w14:textId="77777777" w:rsidR="00C16E1B" w:rsidRPr="00C34150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4150">
              <w:rPr>
                <w:rFonts w:asciiTheme="majorBidi" w:hAnsiTheme="majorBidi" w:cstheme="majorBidi"/>
                <w:sz w:val="30"/>
                <w:szCs w:val="30"/>
              </w:rPr>
              <w:t xml:space="preserve">10,532 </w:t>
            </w:r>
          </w:p>
        </w:tc>
        <w:tc>
          <w:tcPr>
            <w:tcW w:w="270" w:type="dxa"/>
            <w:vAlign w:val="bottom"/>
          </w:tcPr>
          <w:p w14:paraId="5854A8CA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2DC24E6" w14:textId="77777777" w:rsidR="00C16E1B" w:rsidRPr="00A201EF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29,652</w:t>
            </w:r>
          </w:p>
        </w:tc>
      </w:tr>
      <w:tr w:rsidR="00C16E1B" w:rsidRPr="00CF7ED9" w14:paraId="784AE805" w14:textId="77777777" w:rsidTr="006D6857">
        <w:tc>
          <w:tcPr>
            <w:tcW w:w="5490" w:type="dxa"/>
          </w:tcPr>
          <w:p w14:paraId="63A49B04" w14:textId="77777777" w:rsidR="00C16E1B" w:rsidRPr="00CF7ED9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CDBD16E" w14:textId="77777777" w:rsidR="00C16E1B" w:rsidRPr="00C34150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4150">
              <w:rPr>
                <w:rFonts w:asciiTheme="majorBidi" w:hAnsiTheme="majorBidi" w:cstheme="majorBidi"/>
                <w:sz w:val="30"/>
                <w:szCs w:val="30"/>
              </w:rPr>
              <w:t xml:space="preserve">3,367 </w:t>
            </w:r>
          </w:p>
        </w:tc>
        <w:tc>
          <w:tcPr>
            <w:tcW w:w="270" w:type="dxa"/>
            <w:vAlign w:val="bottom"/>
          </w:tcPr>
          <w:p w14:paraId="57FE2ECB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606AD" w14:textId="77777777" w:rsidR="00C16E1B" w:rsidRPr="00A201EF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39,950</w:t>
            </w:r>
          </w:p>
        </w:tc>
      </w:tr>
      <w:tr w:rsidR="00C16E1B" w:rsidRPr="00CF7ED9" w14:paraId="6C224AD8" w14:textId="77777777" w:rsidTr="006D6857">
        <w:tc>
          <w:tcPr>
            <w:tcW w:w="5490" w:type="dxa"/>
          </w:tcPr>
          <w:p w14:paraId="6CB40B77" w14:textId="77777777" w:rsidR="00C16E1B" w:rsidRPr="00CF7ED9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228B39D" w14:textId="77777777" w:rsidR="00C16E1B" w:rsidRPr="00C34150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13,899</w:t>
            </w:r>
          </w:p>
        </w:tc>
        <w:tc>
          <w:tcPr>
            <w:tcW w:w="270" w:type="dxa"/>
          </w:tcPr>
          <w:p w14:paraId="7E7F70B6" w14:textId="77777777" w:rsidR="00C16E1B" w:rsidRPr="00CF7ED9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7A13FEC8" w14:textId="77777777" w:rsidR="00C16E1B" w:rsidRPr="00A201EF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69,602</w:t>
            </w:r>
          </w:p>
        </w:tc>
      </w:tr>
    </w:tbl>
    <w:p w14:paraId="342ED489" w14:textId="67D825FF" w:rsidR="004C3AB9" w:rsidRDefault="004C3AB9" w:rsidP="00C16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5E4D661" w14:textId="77777777" w:rsidR="007D16B6" w:rsidRPr="00C34150" w:rsidRDefault="007D16B6" w:rsidP="006D0105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3" w:name="_Hlk65053378"/>
      <w:r w:rsidRPr="00C3415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14:paraId="6701409F" w14:textId="77777777" w:rsidR="007D16B6" w:rsidRPr="006D0105" w:rsidRDefault="007D16B6" w:rsidP="006D0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5B6A4D" w14:textId="45989E09" w:rsidR="00C259A0" w:rsidRDefault="007D16B6" w:rsidP="00D138F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0105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ผลการดำเนินงานของแต่ละส่วนงานวัดโดยใช้กำไรจากการดำเนินงานตามส่วนงาน ซึ่งนำเสนอในรายงาน</w:t>
      </w:r>
      <w:r w:rsidR="008B755B">
        <w:rPr>
          <w:rFonts w:ascii="Angsana New" w:hAnsi="Angsana New"/>
          <w:sz w:val="30"/>
          <w:szCs w:val="30"/>
          <w:cs/>
        </w:rPr>
        <w:br/>
      </w:r>
      <w:r w:rsidRPr="006D0105">
        <w:rPr>
          <w:rFonts w:ascii="Angsana New" w:hAnsi="Angsana New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</w:p>
    <w:p w14:paraId="55FC2808" w14:textId="77777777" w:rsidR="00D138FF" w:rsidRDefault="00D138FF" w:rsidP="00454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3" w:tblpY="33"/>
        <w:tblW w:w="9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  <w:gridCol w:w="21"/>
      </w:tblGrid>
      <w:tr w:rsidR="007D16B6" w:rsidRPr="00CF7ED9" w14:paraId="2D792C01" w14:textId="77777777" w:rsidTr="004C3AB9">
        <w:trPr>
          <w:cantSplit/>
          <w:trHeight w:val="378"/>
          <w:tblHeader/>
        </w:trPr>
        <w:tc>
          <w:tcPr>
            <w:tcW w:w="2517" w:type="dxa"/>
          </w:tcPr>
          <w:p w14:paraId="5B06665B" w14:textId="77777777" w:rsidR="007D16B6" w:rsidRPr="00CF7ED9" w:rsidRDefault="007D16B6" w:rsidP="007D16B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807" w:type="dxa"/>
            <w:gridSpan w:val="12"/>
            <w:vAlign w:val="bottom"/>
          </w:tcPr>
          <w:p w14:paraId="1F918A73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D16B6" w:rsidRPr="00CF7ED9" w14:paraId="615F7EBC" w14:textId="77777777" w:rsidTr="004C3AB9">
        <w:trPr>
          <w:cantSplit/>
          <w:trHeight w:val="749"/>
          <w:tblHeader/>
        </w:trPr>
        <w:tc>
          <w:tcPr>
            <w:tcW w:w="2517" w:type="dxa"/>
            <w:vAlign w:val="bottom"/>
          </w:tcPr>
          <w:p w14:paraId="1C99EE1E" w14:textId="77777777" w:rsidR="007D16B6" w:rsidRPr="00186500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3295" w:type="dxa"/>
            <w:gridSpan w:val="5"/>
            <w:vAlign w:val="bottom"/>
          </w:tcPr>
          <w:p w14:paraId="5850C0E0" w14:textId="700CE0E6" w:rsidR="007D16B6" w:rsidRPr="00186500" w:rsidRDefault="007D16B6" w:rsidP="007D16B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สำหรับงวดระยะเวลาตั้งแต่</w:t>
            </w:r>
            <w:r w:rsidRPr="009125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วันที่ </w:t>
            </w:r>
            <w:r w:rsidRPr="0091253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91253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  <w:r w:rsidR="00F8246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82462" w:rsidRPr="00F82462">
              <w:rPr>
                <w:rFonts w:ascii="Angsana New" w:hAnsi="Angsana New"/>
                <w:bCs/>
                <w:sz w:val="30"/>
                <w:szCs w:val="30"/>
              </w:rPr>
              <w:t>2563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9125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912535">
              <w:rPr>
                <w:rFonts w:ascii="Angsana New" w:hAnsi="Angsana New"/>
                <w:bCs/>
                <w:sz w:val="30"/>
                <w:szCs w:val="30"/>
              </w:rPr>
              <w:t xml:space="preserve">22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D505F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2D043242" w14:textId="77777777" w:rsidR="007D16B6" w:rsidRPr="00186500" w:rsidRDefault="007D16B6" w:rsidP="007D16B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6"/>
            <w:vAlign w:val="bottom"/>
          </w:tcPr>
          <w:p w14:paraId="1508E280" w14:textId="41FF3688" w:rsidR="007D16B6" w:rsidRPr="00912535" w:rsidRDefault="007D16B6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สำหรับ</w:t>
            </w:r>
            <w:r w:rsidR="001F1352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ปี</w:t>
            </w:r>
          </w:p>
          <w:p w14:paraId="10E5F7C8" w14:textId="55289FBA" w:rsidR="007D16B6" w:rsidRPr="00186500" w:rsidRDefault="007D16B6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9125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930AE" w:rsidRPr="000930A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1F135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2562</w:t>
            </w:r>
          </w:p>
        </w:tc>
      </w:tr>
      <w:tr w:rsidR="007D16B6" w:rsidRPr="00CF7ED9" w14:paraId="6AE790C8" w14:textId="77777777" w:rsidTr="004C3AB9">
        <w:trPr>
          <w:gridAfter w:val="1"/>
          <w:wAfter w:w="21" w:type="dxa"/>
          <w:cantSplit/>
          <w:trHeight w:val="1460"/>
          <w:tblHeader/>
        </w:trPr>
        <w:tc>
          <w:tcPr>
            <w:tcW w:w="2517" w:type="dxa"/>
          </w:tcPr>
          <w:p w14:paraId="278DCC4A" w14:textId="77777777" w:rsidR="007D16B6" w:rsidRPr="00CF7ED9" w:rsidRDefault="007D16B6" w:rsidP="007D16B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5E2EC22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ส่วนงานนายหน้า</w:t>
            </w:r>
          </w:p>
          <w:p w14:paraId="6D897F22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ขายหลักทรัพย์และ</w:t>
            </w:r>
          </w:p>
          <w:p w14:paraId="4EDF30B0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90" w:type="dxa"/>
            <w:vAlign w:val="bottom"/>
          </w:tcPr>
          <w:p w14:paraId="635BBB28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5127EAF6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6DBBC2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C8B38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9C28C5" w14:textId="77777777" w:rsidR="007D16B6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D4E88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E97084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128E39E5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6" w:type="dxa"/>
          </w:tcPr>
          <w:p w14:paraId="754FB3AC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ACB124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147C09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E72375" w14:textId="77777777" w:rsidR="007D16B6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483690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62244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8169C33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673134A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ส่วนงานนายหน้า</w:t>
            </w:r>
          </w:p>
          <w:p w14:paraId="17B7D1A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ขายหลักทรัพย์และ</w:t>
            </w:r>
          </w:p>
          <w:p w14:paraId="01F2D05C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</w:tcPr>
          <w:p w14:paraId="5B3000FC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BA299CA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F2CDDA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CFD42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0A993C" w14:textId="77777777" w:rsidR="007D16B6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A56E0F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7C186F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25C20BC7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204AA6A3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D16B6" w:rsidRPr="00CF7ED9" w14:paraId="1FB51930" w14:textId="77777777" w:rsidTr="004C3AB9">
        <w:trPr>
          <w:gridAfter w:val="1"/>
          <w:wAfter w:w="21" w:type="dxa"/>
          <w:cantSplit/>
          <w:trHeight w:val="378"/>
          <w:tblHeader/>
        </w:trPr>
        <w:tc>
          <w:tcPr>
            <w:tcW w:w="2517" w:type="dxa"/>
          </w:tcPr>
          <w:p w14:paraId="50AA3321" w14:textId="77777777" w:rsidR="007D16B6" w:rsidRPr="00CF7ED9" w:rsidRDefault="007D16B6" w:rsidP="007D16B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786" w:type="dxa"/>
            <w:gridSpan w:val="11"/>
          </w:tcPr>
          <w:p w14:paraId="2C78572D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6F55" w:rsidRPr="00CF7ED9" w14:paraId="33399790" w14:textId="77777777" w:rsidTr="004C3AB9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019416FD" w14:textId="77777777" w:rsidR="00346F55" w:rsidRPr="00CF7ED9" w:rsidRDefault="00346F55" w:rsidP="00346F55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</w:tcPr>
          <w:p w14:paraId="2942A581" w14:textId="47AC4530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869,003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CD4052D" w14:textId="77777777" w:rsidR="00346F55" w:rsidRPr="00346F55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CD78758" w14:textId="75668E45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192,934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02418" w14:textId="77777777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20258091" w14:textId="69373A35" w:rsidR="00346F55" w:rsidRPr="00346F55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1,061,937</w:t>
            </w:r>
          </w:p>
        </w:tc>
        <w:tc>
          <w:tcPr>
            <w:tcW w:w="180" w:type="dxa"/>
          </w:tcPr>
          <w:p w14:paraId="59C1F7F7" w14:textId="77777777" w:rsidR="00346F55" w:rsidRPr="00CF7ED9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152AEE7" w14:textId="7C0C8C59" w:rsidR="00346F55" w:rsidRPr="00CF7ED9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1,254,797</w:t>
            </w:r>
          </w:p>
        </w:tc>
        <w:tc>
          <w:tcPr>
            <w:tcW w:w="181" w:type="dxa"/>
            <w:vAlign w:val="bottom"/>
          </w:tcPr>
          <w:p w14:paraId="5C0C842C" w14:textId="77777777" w:rsidR="00346F55" w:rsidRPr="00CF7ED9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73764EC" w14:textId="7184E83D" w:rsidR="00346F55" w:rsidRPr="00307D43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</w:rPr>
              <w:t>351,201</w:t>
            </w:r>
          </w:p>
        </w:tc>
        <w:tc>
          <w:tcPr>
            <w:tcW w:w="180" w:type="dxa"/>
            <w:vAlign w:val="bottom"/>
          </w:tcPr>
          <w:p w14:paraId="5327AE57" w14:textId="77777777" w:rsidR="00346F55" w:rsidRPr="00307D43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4581C11" w14:textId="23664C0E" w:rsidR="00346F55" w:rsidRPr="00307D43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</w:rPr>
              <w:t>1,605,998</w:t>
            </w:r>
          </w:p>
        </w:tc>
      </w:tr>
      <w:tr w:rsidR="00346F55" w:rsidRPr="00CF7ED9" w14:paraId="7E26474A" w14:textId="77777777" w:rsidTr="004C3AB9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43782B8E" w14:textId="77777777" w:rsidR="00346F55" w:rsidRPr="00CF7ED9" w:rsidRDefault="00346F55" w:rsidP="00346F55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2BC1EC" w14:textId="36E7233F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(241,020)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DBB64AF" w14:textId="77777777" w:rsidR="00346F55" w:rsidRPr="00346F55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912616C" w14:textId="7A6CE180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(72,483)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02987" w14:textId="77777777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FB5E9D8" w14:textId="06C0F24D" w:rsidR="00346F55" w:rsidRPr="00346F55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(313,503)</w:t>
            </w:r>
          </w:p>
        </w:tc>
        <w:tc>
          <w:tcPr>
            <w:tcW w:w="180" w:type="dxa"/>
          </w:tcPr>
          <w:p w14:paraId="30D90073" w14:textId="77777777" w:rsidR="00346F55" w:rsidRPr="00CF7ED9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FF314B8" w14:textId="66E3019D" w:rsidR="00346F55" w:rsidRPr="00CF7ED9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(468,346)</w:t>
            </w:r>
          </w:p>
        </w:tc>
        <w:tc>
          <w:tcPr>
            <w:tcW w:w="181" w:type="dxa"/>
            <w:vAlign w:val="bottom"/>
          </w:tcPr>
          <w:p w14:paraId="7B6EA19E" w14:textId="77777777" w:rsidR="00346F55" w:rsidRPr="00CF7ED9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E3B353D" w14:textId="281E1186" w:rsidR="00346F55" w:rsidRPr="00307D43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</w:rPr>
              <w:t>(231,066)</w:t>
            </w:r>
          </w:p>
        </w:tc>
        <w:tc>
          <w:tcPr>
            <w:tcW w:w="180" w:type="dxa"/>
            <w:vAlign w:val="bottom"/>
          </w:tcPr>
          <w:p w14:paraId="20765554" w14:textId="77777777" w:rsidR="00346F55" w:rsidRPr="00307D43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6B44E21" w14:textId="22FD42C9" w:rsidR="00346F55" w:rsidRPr="00307D43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</w:rPr>
              <w:t>(699,412)</w:t>
            </w:r>
          </w:p>
        </w:tc>
      </w:tr>
      <w:tr w:rsidR="00346F55" w:rsidRPr="00CF7ED9" w14:paraId="7BACF268" w14:textId="77777777" w:rsidTr="004C3AB9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1D89D31A" w14:textId="1EA7D40A" w:rsidR="00346F55" w:rsidRPr="00A10246" w:rsidRDefault="00346F55" w:rsidP="00346F5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5" w:right="-7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1024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</w:t>
            </w:r>
            <w:r w:rsidRPr="00A1024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4519B" w14:textId="5C3FF570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627,983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86B73E3" w14:textId="77777777" w:rsidR="00346F55" w:rsidRPr="00346F55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9975E" w14:textId="3E13F631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120,451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0CB0F" w14:textId="77777777" w:rsidR="00346F55" w:rsidRPr="00346F55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AFD74" w14:textId="331C2ECB" w:rsidR="00346F55" w:rsidRPr="00346F55" w:rsidRDefault="00346F55" w:rsidP="002E5A6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748,434</w:t>
            </w:r>
          </w:p>
        </w:tc>
        <w:tc>
          <w:tcPr>
            <w:tcW w:w="180" w:type="dxa"/>
          </w:tcPr>
          <w:p w14:paraId="339A207C" w14:textId="77777777" w:rsidR="00346F55" w:rsidRPr="007C1C58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D0A9E" w14:textId="1E7B15D7" w:rsidR="00346F55" w:rsidRPr="007C1C58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786,451</w:t>
            </w:r>
          </w:p>
        </w:tc>
        <w:tc>
          <w:tcPr>
            <w:tcW w:w="181" w:type="dxa"/>
            <w:vAlign w:val="bottom"/>
          </w:tcPr>
          <w:p w14:paraId="4CED1382" w14:textId="77777777" w:rsidR="00346F55" w:rsidRPr="007C1C58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1ED4E97" w14:textId="77777777" w:rsidR="00346F55" w:rsidRPr="00307D43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3B0279" w14:textId="214BDE62" w:rsidR="00346F55" w:rsidRPr="00307D43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</w:rPr>
              <w:t>120,135</w:t>
            </w:r>
          </w:p>
        </w:tc>
        <w:tc>
          <w:tcPr>
            <w:tcW w:w="180" w:type="dxa"/>
            <w:vAlign w:val="bottom"/>
          </w:tcPr>
          <w:p w14:paraId="3BDAD6FD" w14:textId="77777777" w:rsidR="00346F55" w:rsidRPr="00307D43" w:rsidRDefault="00346F55" w:rsidP="00346F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056DCFA" w14:textId="77777777" w:rsidR="00346F55" w:rsidRPr="00307D43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2239C" w14:textId="24CA594A" w:rsidR="00346F55" w:rsidRPr="00307D43" w:rsidRDefault="00346F55" w:rsidP="00346F5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</w:rPr>
              <w:t>906,586</w:t>
            </w:r>
          </w:p>
        </w:tc>
      </w:tr>
      <w:bookmarkEnd w:id="13"/>
      <w:tr w:rsidR="00D138FF" w:rsidRPr="002477B2" w14:paraId="0D984FDF" w14:textId="77777777" w:rsidTr="004C3AB9">
        <w:trPr>
          <w:gridAfter w:val="1"/>
          <w:wAfter w:w="21" w:type="dxa"/>
          <w:cantSplit/>
          <w:trHeight w:val="354"/>
        </w:trPr>
        <w:tc>
          <w:tcPr>
            <w:tcW w:w="2517" w:type="dxa"/>
          </w:tcPr>
          <w:p w14:paraId="51B66BA9" w14:textId="77777777" w:rsidR="00D138FF" w:rsidRPr="00CF7ED9" w:rsidRDefault="00D138FF" w:rsidP="006D6857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D1A18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EEEF38B" w14:textId="77777777" w:rsidR="00D138FF" w:rsidRPr="00346F55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001F9C2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D74E49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2CE312F3" w14:textId="77777777" w:rsidR="00D138FF" w:rsidRPr="00346F55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64,867</w:t>
            </w:r>
          </w:p>
        </w:tc>
        <w:tc>
          <w:tcPr>
            <w:tcW w:w="180" w:type="dxa"/>
          </w:tcPr>
          <w:p w14:paraId="1E5AB23F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74D6AF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55CA91A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ED026C1" w14:textId="77777777" w:rsidR="00D138FF" w:rsidRPr="00307D43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6BB1EC" w14:textId="77777777" w:rsidR="00D138FF" w:rsidRPr="00307D43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28959595" w14:textId="77777777" w:rsidR="00D138FF" w:rsidRPr="00307D43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</w:rPr>
              <w:t>354,280</w:t>
            </w:r>
          </w:p>
        </w:tc>
      </w:tr>
      <w:tr w:rsidR="00D138FF" w:rsidRPr="00CF7ED9" w14:paraId="586DB290" w14:textId="77777777" w:rsidTr="004C3AB9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273CD037" w14:textId="77777777" w:rsidR="00D138FF" w:rsidRPr="00CF7ED9" w:rsidRDefault="00D138FF" w:rsidP="006D6857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0C9C47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5D448E0" w14:textId="77777777" w:rsidR="00D138FF" w:rsidRPr="00346F55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BFCA798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6538D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2BB02044" w14:textId="77777777" w:rsidR="00D138FF" w:rsidRPr="00346F55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(488,532)</w:t>
            </w:r>
          </w:p>
        </w:tc>
        <w:tc>
          <w:tcPr>
            <w:tcW w:w="180" w:type="dxa"/>
          </w:tcPr>
          <w:p w14:paraId="1ED29497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F9B2E10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F42E10C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3C05CE7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B8F811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4115819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(877,709)</w:t>
            </w:r>
          </w:p>
        </w:tc>
      </w:tr>
      <w:tr w:rsidR="00D138FF" w:rsidRPr="00CF7ED9" w14:paraId="4359692B" w14:textId="77777777" w:rsidTr="004C3AB9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03682558" w14:textId="77777777" w:rsidR="00D138FF" w:rsidRPr="00CF7ED9" w:rsidRDefault="00D138FF" w:rsidP="006D6857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6D4B14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4E61B40" w14:textId="77777777" w:rsidR="00D138FF" w:rsidRPr="00346F55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3AB0500D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FBC87C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E46F4A6" w14:textId="77777777" w:rsidR="00D138FF" w:rsidRPr="00346F55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6F55">
              <w:rPr>
                <w:rFonts w:asciiTheme="majorBidi" w:hAnsiTheme="majorBidi" w:cstheme="majorBidi"/>
                <w:sz w:val="30"/>
                <w:szCs w:val="30"/>
              </w:rPr>
              <w:t>(85,590)</w:t>
            </w:r>
          </w:p>
        </w:tc>
        <w:tc>
          <w:tcPr>
            <w:tcW w:w="180" w:type="dxa"/>
          </w:tcPr>
          <w:p w14:paraId="53242F3D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E351413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54FD95F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</w:tcPr>
          <w:p w14:paraId="2352DB65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B768EA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340ADD3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(71,429)</w:t>
            </w:r>
          </w:p>
        </w:tc>
      </w:tr>
      <w:tr w:rsidR="00D138FF" w:rsidRPr="00CF7ED9" w14:paraId="4BC4A164" w14:textId="77777777" w:rsidTr="004C3AB9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58247794" w14:textId="77777777" w:rsidR="00D138FF" w:rsidRPr="00CF7ED9" w:rsidRDefault="00D138FF" w:rsidP="006D6857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0C4442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3A34323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953612A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C38517" w14:textId="77777777" w:rsidR="00D138FF" w:rsidRPr="00346F55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58E81" w14:textId="77777777" w:rsidR="00D138FF" w:rsidRPr="00346F55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239,179</w:t>
            </w:r>
          </w:p>
        </w:tc>
        <w:tc>
          <w:tcPr>
            <w:tcW w:w="180" w:type="dxa"/>
          </w:tcPr>
          <w:p w14:paraId="04C8F230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BFFD0B7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FF6B594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6A0B1FB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D89B09" w14:textId="77777777" w:rsidR="00D138FF" w:rsidRPr="00CF7ED9" w:rsidRDefault="00D138FF" w:rsidP="006D6857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59C09297" w14:textId="77777777" w:rsidR="00D138FF" w:rsidRPr="00CF7ED9" w:rsidRDefault="00D138FF" w:rsidP="006D685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311,728</w:t>
            </w:r>
          </w:p>
        </w:tc>
      </w:tr>
    </w:tbl>
    <w:p w14:paraId="02A294AD" w14:textId="77777777" w:rsidR="00D138FF" w:rsidRPr="00F32E8E" w:rsidRDefault="00D138FF" w:rsidP="00D138FF">
      <w:pPr>
        <w:spacing w:line="240" w:lineRule="auto"/>
        <w:ind w:right="-4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7AB8977" w14:textId="391CDBBB" w:rsidR="007D16B6" w:rsidRPr="00CF7ED9" w:rsidRDefault="007D16B6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AC571E5" w14:textId="77777777" w:rsidR="007D16B6" w:rsidRPr="00F32E8E" w:rsidRDefault="007D16B6" w:rsidP="004043AD">
      <w:pPr>
        <w:rPr>
          <w:rFonts w:asciiTheme="majorBidi" w:hAnsiTheme="majorBidi" w:cstheme="majorBidi"/>
          <w:sz w:val="30"/>
          <w:szCs w:val="30"/>
        </w:rPr>
      </w:pPr>
    </w:p>
    <w:p w14:paraId="03AF4BF7" w14:textId="77777777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8412919" w14:textId="270F4EE3" w:rsidR="004C3AB9" w:rsidRDefault="004C3AB9" w:rsidP="00D13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F3ED17" w14:textId="2F1F4F3A" w:rsidR="00EE298A" w:rsidRPr="00330EA9" w:rsidRDefault="00EE298A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C3FF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สัญญาเช่า</w:t>
      </w:r>
    </w:p>
    <w:p w14:paraId="3EB0B561" w14:textId="182F66ED" w:rsidR="00EE298A" w:rsidRPr="00476632" w:rsidRDefault="00EE298A" w:rsidP="000B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830"/>
        <w:gridCol w:w="1440"/>
      </w:tblGrid>
      <w:tr w:rsidR="00CB6E0E" w:rsidRPr="00C22072" w14:paraId="58F3EF9F" w14:textId="77777777" w:rsidTr="00CB6E0E">
        <w:trPr>
          <w:cantSplit/>
        </w:trPr>
        <w:tc>
          <w:tcPr>
            <w:tcW w:w="7830" w:type="dxa"/>
          </w:tcPr>
          <w:p w14:paraId="076A3211" w14:textId="77777777" w:rsidR="00CB6E0E" w:rsidRDefault="00CB6E0E" w:rsidP="00C065C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100F6E00" w14:textId="6C30AE8A" w:rsidR="00CB6E0E" w:rsidRPr="00C22072" w:rsidRDefault="00CB6E0E" w:rsidP="00C065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</w:tcPr>
          <w:p w14:paraId="3AFBB5D7" w14:textId="77777777" w:rsidR="00CB6E0E" w:rsidRDefault="00CB6E0E" w:rsidP="00C065C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4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</w:p>
          <w:p w14:paraId="657BC9A7" w14:textId="77777777" w:rsidR="00CB6E0E" w:rsidRPr="00C22072" w:rsidRDefault="00CB6E0E" w:rsidP="00C065C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4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F289F" w:rsidRPr="00C22072" w14:paraId="314D1BCD" w14:textId="77777777" w:rsidTr="00CB6E0E">
        <w:trPr>
          <w:cantSplit/>
        </w:trPr>
        <w:tc>
          <w:tcPr>
            <w:tcW w:w="7830" w:type="dxa"/>
          </w:tcPr>
          <w:p w14:paraId="6316B09B" w14:textId="77777777" w:rsidR="005F289F" w:rsidRPr="00307D43" w:rsidRDefault="005F289F" w:rsidP="00C065C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82142E" w14:textId="3AFE9D83" w:rsidR="005F289F" w:rsidRPr="005F289F" w:rsidRDefault="00B03EF1" w:rsidP="00C065C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43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CB6E0E" w:rsidRPr="00C22072" w14:paraId="1DA29284" w14:textId="77777777" w:rsidTr="00CB6E0E">
        <w:trPr>
          <w:cantSplit/>
        </w:trPr>
        <w:tc>
          <w:tcPr>
            <w:tcW w:w="7830" w:type="dxa"/>
          </w:tcPr>
          <w:p w14:paraId="213C8C71" w14:textId="77777777" w:rsidR="00CB6E0E" w:rsidRPr="00307D43" w:rsidRDefault="00CB6E0E" w:rsidP="00C065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E4912F" w14:textId="77777777" w:rsidR="00CB6E0E" w:rsidRPr="00C22072" w:rsidRDefault="00CB6E0E" w:rsidP="00C065C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 w:rsidRPr="00C220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0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20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6E0E" w:rsidRPr="00C22072" w14:paraId="429966CB" w14:textId="77777777" w:rsidTr="00CB6E0E">
        <w:trPr>
          <w:cantSplit/>
        </w:trPr>
        <w:tc>
          <w:tcPr>
            <w:tcW w:w="7830" w:type="dxa"/>
            <w:shd w:val="clear" w:color="auto" w:fill="auto"/>
            <w:hideMark/>
          </w:tcPr>
          <w:p w14:paraId="00DB8EA6" w14:textId="77777777" w:rsidR="00CB6E0E" w:rsidRPr="00307D43" w:rsidRDefault="00CB6E0E" w:rsidP="00C065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307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1FC2EBB" w14:textId="77777777" w:rsidR="00CB6E0E" w:rsidRPr="00C22072" w:rsidRDefault="00CB6E0E" w:rsidP="00C06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A46" w:rsidRPr="00C22072" w14:paraId="6240DF30" w14:textId="77777777" w:rsidTr="00CB6E0E">
        <w:trPr>
          <w:cantSplit/>
        </w:trPr>
        <w:tc>
          <w:tcPr>
            <w:tcW w:w="7830" w:type="dxa"/>
            <w:shd w:val="clear" w:color="auto" w:fill="auto"/>
          </w:tcPr>
          <w:p w14:paraId="12095B31" w14:textId="72AC2036" w:rsidR="00B50A46" w:rsidRPr="00307D43" w:rsidRDefault="00B50A46" w:rsidP="00B50A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</w:tcPr>
          <w:p w14:paraId="0BFC1F13" w14:textId="01D5D81D" w:rsidR="00B50A46" w:rsidRPr="00C22072" w:rsidRDefault="00B50A46" w:rsidP="00DB7D2B">
            <w:pPr>
              <w:pStyle w:val="acctfourfigures"/>
              <w:shd w:val="clear" w:color="auto" w:fill="FFFFFF"/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0A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24,971 </w:t>
            </w:r>
          </w:p>
        </w:tc>
      </w:tr>
      <w:tr w:rsidR="00B50A46" w:rsidRPr="00C22072" w14:paraId="144E2B48" w14:textId="77777777" w:rsidTr="00CB6E0E">
        <w:trPr>
          <w:cantSplit/>
        </w:trPr>
        <w:tc>
          <w:tcPr>
            <w:tcW w:w="7830" w:type="dxa"/>
            <w:shd w:val="clear" w:color="auto" w:fill="auto"/>
          </w:tcPr>
          <w:p w14:paraId="6DBF129F" w14:textId="77777777" w:rsidR="00B50A46" w:rsidRPr="00C22072" w:rsidRDefault="00B50A46" w:rsidP="00B50A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563A43F6" w14:textId="03D08A16" w:rsidR="00B50A46" w:rsidRPr="00C22072" w:rsidRDefault="00B50A46" w:rsidP="00DB7D2B">
            <w:pPr>
              <w:pStyle w:val="acctfourfigures"/>
              <w:shd w:val="clear" w:color="auto" w:fill="FFFFFF"/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0A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3,007 </w:t>
            </w:r>
          </w:p>
        </w:tc>
      </w:tr>
      <w:tr w:rsidR="00B50A46" w:rsidRPr="00C22072" w14:paraId="6825794E" w14:textId="77777777" w:rsidTr="00CB6E0E">
        <w:trPr>
          <w:cantSplit/>
        </w:trPr>
        <w:tc>
          <w:tcPr>
            <w:tcW w:w="7830" w:type="dxa"/>
            <w:shd w:val="clear" w:color="auto" w:fill="auto"/>
            <w:hideMark/>
          </w:tcPr>
          <w:p w14:paraId="15DF26C0" w14:textId="77777777" w:rsidR="00B50A46" w:rsidRPr="00C22072" w:rsidRDefault="00B50A46" w:rsidP="00B50A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0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E5311" w14:textId="724E0E49" w:rsidR="00B50A46" w:rsidRPr="00B50A46" w:rsidRDefault="00B50A46" w:rsidP="00DB7D2B">
            <w:pPr>
              <w:pStyle w:val="acctfourfigures"/>
              <w:shd w:val="clear" w:color="auto" w:fill="FFFFFF"/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0A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27,978 </w:t>
            </w:r>
          </w:p>
        </w:tc>
      </w:tr>
    </w:tbl>
    <w:p w14:paraId="33AB2AAA" w14:textId="0C406FB5" w:rsidR="00CB6E0E" w:rsidRPr="008B755B" w:rsidRDefault="00CB6E0E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3F84C2E" w14:textId="1BE23FAE" w:rsidR="00CB6E0E" w:rsidRPr="002B5197" w:rsidRDefault="00CB6E0E" w:rsidP="00CB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บริษัทเช่า</w:t>
      </w:r>
      <w:r w:rsidR="005F289F"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อาคาร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สำนักงานหลายแห่ง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ระยะเวลา 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="00E12505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โดย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สิ้นสุดใน</w:t>
      </w:r>
      <w:r w:rsidR="00DE0152" w:rsidRPr="00C34150">
        <w:rPr>
          <w:rFonts w:asciiTheme="majorBidi" w:hAnsiTheme="majorBidi" w:cstheme="majorBidi" w:hint="cs"/>
          <w:sz w:val="30"/>
          <w:szCs w:val="30"/>
          <w:cs/>
        </w:rPr>
        <w:t xml:space="preserve">เดือนเมษายน </w:t>
      </w:r>
      <w:r w:rsidR="00DE0152" w:rsidRPr="00C34150">
        <w:rPr>
          <w:rFonts w:asciiTheme="majorBidi" w:hAnsiTheme="majorBidi" w:cstheme="majorBidi"/>
          <w:sz w:val="30"/>
          <w:szCs w:val="30"/>
        </w:rPr>
        <w:t xml:space="preserve">2564 </w:t>
      </w:r>
      <w:r w:rsidR="00DE0152" w:rsidRPr="00C34150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DE0152"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สิงหาคม</w:t>
      </w:r>
      <w:r w:rsidR="00DE0152" w:rsidRPr="00C341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0152" w:rsidRPr="00C34150">
        <w:rPr>
          <w:rFonts w:asciiTheme="majorBidi" w:hAnsiTheme="majorBidi" w:cstheme="majorBidi" w:hint="cs"/>
          <w:sz w:val="30"/>
          <w:szCs w:val="30"/>
        </w:rPr>
        <w:t>2565</w:t>
      </w:r>
      <w:r w:rsidR="00DE0152" w:rsidRPr="00C341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</w:t>
      </w:r>
      <w:r w:rsidR="005F289F" w:rsidRPr="00F34DBA">
        <w:rPr>
          <w:rFonts w:asciiTheme="majorBidi" w:hAnsiTheme="majorBidi" w:cstheme="majorBidi" w:hint="cs"/>
          <w:sz w:val="30"/>
          <w:szCs w:val="30"/>
          <w:cs/>
        </w:rPr>
        <w:t>กำหนดชำระเป็นรายเดือน</w:t>
      </w:r>
      <w:r w:rsidRPr="00F34DB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</w:p>
    <w:p w14:paraId="178F650B" w14:textId="77777777" w:rsidR="00CB6E0E" w:rsidRPr="00476632" w:rsidRDefault="00CB6E0E" w:rsidP="00CB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highlight w:val="yellow"/>
          <w:lang w:eastAsia="th-TH"/>
        </w:rPr>
      </w:pPr>
    </w:p>
    <w:p w14:paraId="7B4CD8EE" w14:textId="759790DB" w:rsidR="00CB6E0E" w:rsidRPr="00E12505" w:rsidRDefault="00CB6E0E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2B519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</w:t>
      </w:r>
      <w:r w:rsidR="005F289F"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เช่ายานพาหนะเป็นระยะเวลา </w:t>
      </w:r>
      <w:r w:rsidRPr="002B519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5 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ปี </w:t>
      </w:r>
      <w:r w:rsidRPr="002B519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สิ้นสุดในเดือนกุมภาพันธ์ 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2565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ถึงเดือนตุลาคม 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2566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07BE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ค่าเช่ากำหนดชำระเป็นรายเดือน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</w:p>
    <w:p w14:paraId="5EAD5622" w14:textId="13AEC724" w:rsidR="00CB6E0E" w:rsidRDefault="00CB6E0E" w:rsidP="00CB6E0E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  <w:r w:rsidRPr="00D44D29">
        <w:rPr>
          <w:rFonts w:asciiTheme="majorBidi" w:hAnsiTheme="majorBidi"/>
          <w:sz w:val="30"/>
          <w:szCs w:val="30"/>
          <w:cs/>
        </w:rPr>
        <w:t xml:space="preserve"> 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C950E3" w:rsidRPr="007361A3" w14:paraId="369A12A2" w14:textId="77777777" w:rsidTr="00C950E3">
        <w:trPr>
          <w:cantSplit/>
          <w:trHeight w:val="144"/>
          <w:tblHeader/>
        </w:trPr>
        <w:tc>
          <w:tcPr>
            <w:tcW w:w="7920" w:type="dxa"/>
            <w:vAlign w:val="bottom"/>
          </w:tcPr>
          <w:p w14:paraId="58FAB5EF" w14:textId="77777777" w:rsidR="00C950E3" w:rsidRPr="00C950E3" w:rsidRDefault="00C950E3" w:rsidP="00B95C2C">
            <w:pPr>
              <w:rPr>
                <w:rFonts w:ascii="AngsanaNew-BoldItalic" w:hAnsi="AngsanaNew-BoldItalic" w:cs="AngsanaNew-BoldItali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5227974" w14:textId="18A8FEA6" w:rsidR="00C950E3" w:rsidRPr="00C950E3" w:rsidRDefault="00C950E3" w:rsidP="00B95C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50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950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B6E0E" w:rsidRPr="007361A3" w14:paraId="3947C45A" w14:textId="77777777" w:rsidTr="00C950E3">
        <w:trPr>
          <w:cantSplit/>
          <w:trHeight w:val="144"/>
          <w:tblHeader/>
        </w:trPr>
        <w:tc>
          <w:tcPr>
            <w:tcW w:w="7920" w:type="dxa"/>
            <w:vAlign w:val="bottom"/>
          </w:tcPr>
          <w:p w14:paraId="7A7ECEC3" w14:textId="491B3E07" w:rsidR="00CB6E0E" w:rsidRDefault="00CB6E0E" w:rsidP="00B95C2C">
            <w:pPr>
              <w:rPr>
                <w:rFonts w:ascii="AngsanaNew-BoldItalic" w:hAnsi="AngsanaNew-BoldItalic" w:cs="AngsanaNew-BoldItali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CF0034" w14:textId="34D93A56" w:rsidR="00CB6E0E" w:rsidRPr="005F289F" w:rsidRDefault="00B03EF1" w:rsidP="00B95C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highlight w:val="lightGray"/>
                <w:lang w:val="en-US" w:bidi="th-TH"/>
              </w:rPr>
            </w:pPr>
            <w:r w:rsidRPr="00B03EF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5F289F" w:rsidRPr="007361A3" w14:paraId="3B46C020" w14:textId="77777777" w:rsidTr="00030815">
        <w:trPr>
          <w:cantSplit/>
          <w:trHeight w:val="144"/>
          <w:tblHeader/>
        </w:trPr>
        <w:tc>
          <w:tcPr>
            <w:tcW w:w="7920" w:type="dxa"/>
            <w:vAlign w:val="bottom"/>
          </w:tcPr>
          <w:p w14:paraId="6E416BDF" w14:textId="6947E242" w:rsidR="005F289F" w:rsidRPr="0000011A" w:rsidRDefault="005F289F" w:rsidP="005F289F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New-BoldItalic" w:hAnsi="AngsanaNew-BoldItalic" w:cs="AngsanaNew-BoldItalic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7DC64B61" w14:textId="7494E874" w:rsidR="005F289F" w:rsidRPr="00C950E3" w:rsidRDefault="005F289F" w:rsidP="005F289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0E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289F" w:rsidRPr="007C1C58" w14:paraId="5958A5CA" w14:textId="77777777" w:rsidTr="00A12AE3">
        <w:trPr>
          <w:cantSplit/>
          <w:trHeight w:val="144"/>
        </w:trPr>
        <w:tc>
          <w:tcPr>
            <w:tcW w:w="7920" w:type="dxa"/>
          </w:tcPr>
          <w:p w14:paraId="428D7F01" w14:textId="4486AFB7" w:rsidR="005F289F" w:rsidRPr="007C1C58" w:rsidRDefault="005F289F" w:rsidP="005F289F">
            <w:pPr>
              <w:ind w:left="190" w:hanging="1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7C1C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7C1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C1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7C1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C1C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1350" w:type="dxa"/>
            <w:shd w:val="clear" w:color="auto" w:fill="auto"/>
          </w:tcPr>
          <w:p w14:paraId="4DF55F5F" w14:textId="697C25CF" w:rsidR="005F289F" w:rsidRPr="007C1C58" w:rsidRDefault="005F289F" w:rsidP="005F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D1F7A" w:rsidRPr="007361A3" w14:paraId="62AE2877" w14:textId="77777777" w:rsidTr="00A12AE3">
        <w:trPr>
          <w:cantSplit/>
          <w:trHeight w:val="191"/>
        </w:trPr>
        <w:tc>
          <w:tcPr>
            <w:tcW w:w="7920" w:type="dxa"/>
          </w:tcPr>
          <w:p w14:paraId="38DD0DE6" w14:textId="6D5316EE" w:rsidR="003D1F7A" w:rsidRPr="0000011A" w:rsidRDefault="003D1F7A" w:rsidP="003D1F7A">
            <w:pPr>
              <w:rPr>
                <w:rFonts w:ascii="Angsana New" w:hAnsi="Angsana New"/>
                <w:color w:val="211E1F"/>
                <w:sz w:val="30"/>
                <w:szCs w:val="30"/>
                <w:highlight w:val="cyan"/>
              </w:rPr>
            </w:pP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ไม่เกิน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011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8B1A906" w14:textId="3B84AD28" w:rsidR="003D1F7A" w:rsidRPr="00F7446E" w:rsidRDefault="00993D99" w:rsidP="003C0BE8">
            <w:pPr>
              <w:pStyle w:val="acctfourfigures"/>
              <w:shd w:val="clear" w:color="auto" w:fill="FFFFFF"/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20,97</w:t>
            </w:r>
            <w:r w:rsidR="00B41034"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D1F7A" w:rsidRPr="00F744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3D1F7A" w:rsidRPr="007361A3" w14:paraId="473A8F45" w14:textId="77777777" w:rsidTr="00A12AE3">
        <w:trPr>
          <w:cantSplit/>
          <w:trHeight w:val="144"/>
        </w:trPr>
        <w:tc>
          <w:tcPr>
            <w:tcW w:w="7920" w:type="dxa"/>
          </w:tcPr>
          <w:p w14:paraId="4E533C8A" w14:textId="4AE98655" w:rsidR="003D1F7A" w:rsidRPr="0000011A" w:rsidRDefault="003D1F7A" w:rsidP="003D1F7A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1 - 5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F6D447" w14:textId="129F4C5D" w:rsidR="003D1F7A" w:rsidRPr="00F7446E" w:rsidRDefault="00993D99" w:rsidP="003C0BE8">
            <w:pPr>
              <w:pStyle w:val="acctfourfigures"/>
              <w:shd w:val="clear" w:color="auto" w:fill="FFFFFF"/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7,824</w:t>
            </w:r>
            <w:r w:rsidR="003D1F7A" w:rsidRPr="00F744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3D1F7A" w:rsidRPr="007361A3" w14:paraId="63A41E70" w14:textId="77777777" w:rsidTr="00A12AE3">
        <w:trPr>
          <w:cantSplit/>
          <w:trHeight w:val="57"/>
        </w:trPr>
        <w:tc>
          <w:tcPr>
            <w:tcW w:w="7920" w:type="dxa"/>
          </w:tcPr>
          <w:p w14:paraId="2C971E10" w14:textId="0C6DA42A" w:rsidR="003D1F7A" w:rsidRPr="0000011A" w:rsidRDefault="003D1F7A" w:rsidP="003D1F7A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545D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77DDB" w14:textId="1A10AD0D" w:rsidR="003D1F7A" w:rsidRPr="00F7446E" w:rsidRDefault="003D1F7A" w:rsidP="003C0BE8">
            <w:pPr>
              <w:pStyle w:val="acctfourfigures"/>
              <w:shd w:val="clear" w:color="auto" w:fill="FFFFFF"/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28,801 </w:t>
            </w:r>
          </w:p>
        </w:tc>
      </w:tr>
      <w:tr w:rsidR="005F289F" w:rsidRPr="007361A3" w14:paraId="5B61481D" w14:textId="77777777" w:rsidTr="00A12AE3">
        <w:trPr>
          <w:cantSplit/>
          <w:trHeight w:val="57"/>
        </w:trPr>
        <w:tc>
          <w:tcPr>
            <w:tcW w:w="7920" w:type="dxa"/>
          </w:tcPr>
          <w:p w14:paraId="726390E7" w14:textId="4BB6B3DA" w:rsidR="005F289F" w:rsidRPr="0000011A" w:rsidRDefault="005F289F" w:rsidP="005F289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1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A7AAE" w14:textId="10DF2A7B" w:rsidR="005F289F" w:rsidRPr="00F7446E" w:rsidRDefault="003D1F7A" w:rsidP="003C0BE8">
            <w:pPr>
              <w:pStyle w:val="acctfourfigures"/>
              <w:shd w:val="clear" w:color="auto" w:fill="FFFFFF"/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28,302</w:t>
            </w:r>
          </w:p>
        </w:tc>
      </w:tr>
    </w:tbl>
    <w:p w14:paraId="04588388" w14:textId="6664B32C" w:rsidR="00684C81" w:rsidRDefault="0068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0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6418"/>
        <w:gridCol w:w="1260"/>
        <w:gridCol w:w="270"/>
        <w:gridCol w:w="1260"/>
      </w:tblGrid>
      <w:tr w:rsidR="00C950E3" w:rsidRPr="00CF7ED9" w14:paraId="7B5772F4" w14:textId="77777777" w:rsidTr="00DC101D">
        <w:trPr>
          <w:trHeight w:val="70"/>
          <w:tblHeader/>
        </w:trPr>
        <w:tc>
          <w:tcPr>
            <w:tcW w:w="6418" w:type="dxa"/>
            <w:vAlign w:val="bottom"/>
          </w:tcPr>
          <w:p w14:paraId="319901A7" w14:textId="77777777" w:rsidR="00C950E3" w:rsidRPr="00743E19" w:rsidRDefault="00C950E3" w:rsidP="00CD0F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13317" w14:textId="7D3C9BB0" w:rsidR="00C950E3" w:rsidRPr="00743E19" w:rsidRDefault="00C950E3" w:rsidP="00C950E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E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B71E7E0" w14:textId="77777777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BD95325" w14:textId="6882B998" w:rsidR="00C950E3" w:rsidRPr="00743E19" w:rsidRDefault="00C950E3" w:rsidP="0013489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E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F289F" w:rsidRPr="00CF7ED9" w14:paraId="383A124C" w14:textId="77777777" w:rsidTr="00DC101D">
        <w:trPr>
          <w:trHeight w:val="70"/>
          <w:tblHeader/>
        </w:trPr>
        <w:tc>
          <w:tcPr>
            <w:tcW w:w="6418" w:type="dxa"/>
            <w:vAlign w:val="bottom"/>
          </w:tcPr>
          <w:p w14:paraId="15C24FD6" w14:textId="77777777" w:rsidR="005F289F" w:rsidRPr="00307D43" w:rsidRDefault="005F289F" w:rsidP="00CD0F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7D8328" w14:textId="6700EB05" w:rsidR="005F289F" w:rsidRPr="00307D43" w:rsidRDefault="00B03EF1" w:rsidP="00C950E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E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C1D7B23" w14:textId="77777777" w:rsidR="005F289F" w:rsidRPr="00307D43" w:rsidRDefault="005F289F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209ACE1" w14:textId="56F86BB6" w:rsidR="005F289F" w:rsidRPr="00307D43" w:rsidRDefault="00B03EF1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E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C950E3" w:rsidRPr="00CF7ED9" w14:paraId="060094A2" w14:textId="77777777" w:rsidTr="00DC101D">
        <w:trPr>
          <w:trHeight w:val="70"/>
          <w:tblHeader/>
        </w:trPr>
        <w:tc>
          <w:tcPr>
            <w:tcW w:w="6418" w:type="dxa"/>
            <w:vAlign w:val="bottom"/>
          </w:tcPr>
          <w:p w14:paraId="15092B4B" w14:textId="187416F7" w:rsidR="00C950E3" w:rsidRPr="00743E19" w:rsidRDefault="00C950E3" w:rsidP="007B526A">
            <w:pPr>
              <w:spacing w:line="240" w:lineRule="auto"/>
              <w:ind w:left="-84"/>
              <w:rPr>
                <w:rFonts w:asciiTheme="majorBidi" w:hAnsiTheme="majorBidi" w:cstheme="majorBidi"/>
                <w:sz w:val="30"/>
                <w:szCs w:val="30"/>
              </w:rPr>
            </w:pPr>
            <w:r w:rsidRPr="00743E1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2790" w:type="dxa"/>
            <w:gridSpan w:val="3"/>
          </w:tcPr>
          <w:p w14:paraId="26B84375" w14:textId="4CD36E68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E1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43E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43E1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43E19" w:rsidRPr="00CF7ED9" w14:paraId="5F0356C0" w14:textId="77777777" w:rsidTr="00DC101D">
        <w:tc>
          <w:tcPr>
            <w:tcW w:w="6418" w:type="dxa"/>
          </w:tcPr>
          <w:p w14:paraId="47FE7E1C" w14:textId="77777777" w:rsidR="00743E19" w:rsidRPr="00743E19" w:rsidRDefault="00743E19" w:rsidP="00743E19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43E1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8E293" w14:textId="33FF369F" w:rsidR="00743E19" w:rsidRPr="00743E19" w:rsidRDefault="00743E19" w:rsidP="00DC10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12,060</w:t>
            </w:r>
          </w:p>
        </w:tc>
        <w:tc>
          <w:tcPr>
            <w:tcW w:w="270" w:type="dxa"/>
            <w:vAlign w:val="bottom"/>
          </w:tcPr>
          <w:p w14:paraId="6658D22E" w14:textId="77777777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F0E4C5" w14:textId="1D0BF6E2" w:rsidR="00743E19" w:rsidRPr="00743E19" w:rsidRDefault="00743E19" w:rsidP="008B755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8,526</w:t>
            </w:r>
          </w:p>
        </w:tc>
      </w:tr>
      <w:tr w:rsidR="00743E19" w:rsidRPr="00CF7ED9" w14:paraId="50AB90DA" w14:textId="77777777" w:rsidTr="00DC101D">
        <w:tc>
          <w:tcPr>
            <w:tcW w:w="6418" w:type="dxa"/>
          </w:tcPr>
          <w:p w14:paraId="1E23E948" w14:textId="77777777" w:rsidR="00743E19" w:rsidRPr="00743E19" w:rsidRDefault="00743E19" w:rsidP="00743E19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275A" w14:textId="71A92183" w:rsidR="00743E19" w:rsidRPr="00743E19" w:rsidRDefault="00743E19" w:rsidP="00DC10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  <w:tc>
          <w:tcPr>
            <w:tcW w:w="270" w:type="dxa"/>
            <w:vAlign w:val="bottom"/>
          </w:tcPr>
          <w:p w14:paraId="74278A5F" w14:textId="77777777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DC334" w14:textId="139B3B29" w:rsidR="00743E19" w:rsidRPr="00743E19" w:rsidRDefault="00743E19" w:rsidP="00DC10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20" w:firstLine="96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</w:tr>
      <w:tr w:rsidR="00743E19" w:rsidRPr="00CF7ED9" w14:paraId="2D6A602A" w14:textId="77777777" w:rsidTr="00DC101D">
        <w:tc>
          <w:tcPr>
            <w:tcW w:w="6418" w:type="dxa"/>
          </w:tcPr>
          <w:p w14:paraId="60E0C992" w14:textId="77777777" w:rsidR="00743E19" w:rsidRPr="00743E19" w:rsidRDefault="00743E19" w:rsidP="00743E19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43E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1BFBB" w14:textId="04AF8A8E" w:rsidR="00743E19" w:rsidRPr="00743E19" w:rsidRDefault="00743E19" w:rsidP="00DC10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20,485</w:t>
            </w:r>
          </w:p>
        </w:tc>
        <w:tc>
          <w:tcPr>
            <w:tcW w:w="270" w:type="dxa"/>
          </w:tcPr>
          <w:p w14:paraId="1A452CAC" w14:textId="77777777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3CDCC" w14:textId="4539ADBB" w:rsidR="00743E19" w:rsidRPr="00743E19" w:rsidRDefault="00743E19" w:rsidP="004C3A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16,951</w:t>
            </w:r>
          </w:p>
        </w:tc>
      </w:tr>
    </w:tbl>
    <w:p w14:paraId="7C133C33" w14:textId="1ED8F2BC" w:rsidR="00134890" w:rsidRPr="004C3AB9" w:rsidRDefault="0013489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5"/>
        <w:gridCol w:w="1440"/>
        <w:gridCol w:w="243"/>
        <w:gridCol w:w="1197"/>
        <w:gridCol w:w="243"/>
        <w:gridCol w:w="1202"/>
        <w:gridCol w:w="270"/>
        <w:gridCol w:w="1170"/>
      </w:tblGrid>
      <w:tr w:rsidR="0083400E" w:rsidRPr="00CF7ED9" w14:paraId="227BF4BB" w14:textId="77777777" w:rsidTr="00B920A0">
        <w:trPr>
          <w:trHeight w:val="70"/>
          <w:tblHeader/>
        </w:trPr>
        <w:tc>
          <w:tcPr>
            <w:tcW w:w="3505" w:type="dxa"/>
            <w:vAlign w:val="bottom"/>
          </w:tcPr>
          <w:p w14:paraId="29824500" w14:textId="77777777" w:rsidR="0083400E" w:rsidRPr="00CF7ED9" w:rsidRDefault="0083400E" w:rsidP="00AF1BD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59DE8F8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5FF2F03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2" w:type="dxa"/>
            <w:gridSpan w:val="3"/>
          </w:tcPr>
          <w:p w14:paraId="79BB536A" w14:textId="391510C0" w:rsidR="0083400E" w:rsidRPr="00CF7ED9" w:rsidRDefault="00B920A0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3400E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B72E6" w:rsidRPr="00CF7ED9" w14:paraId="43BA633A" w14:textId="77777777" w:rsidTr="00B920A0">
        <w:trPr>
          <w:trHeight w:val="1784"/>
          <w:tblHeader/>
        </w:trPr>
        <w:tc>
          <w:tcPr>
            <w:tcW w:w="3505" w:type="dxa"/>
            <w:vAlign w:val="bottom"/>
          </w:tcPr>
          <w:p w14:paraId="08688114" w14:textId="77777777" w:rsidR="00EB72E6" w:rsidRPr="00B5297A" w:rsidRDefault="00EB72E6" w:rsidP="00EB72E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C2C9942" w14:textId="77777777" w:rsidR="00EB72E6" w:rsidRPr="00CF7ED9" w:rsidRDefault="00EB72E6" w:rsidP="00B920A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7D43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307D43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307D43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307D4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307D4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307D43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307D43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307D43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307D4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 xml:space="preserve">2563 </w:t>
            </w:r>
            <w:r w:rsidRPr="00307D4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307D43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307D43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43" w:type="dxa"/>
            <w:vAlign w:val="bottom"/>
          </w:tcPr>
          <w:p w14:paraId="46004D45" w14:textId="77777777" w:rsidR="00EB72E6" w:rsidRPr="00CF7ED9" w:rsidRDefault="00EB72E6" w:rsidP="00B920A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</w:tcPr>
          <w:p w14:paraId="0E00DB43" w14:textId="77777777" w:rsidR="00EB72E6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1E85D00" w14:textId="77777777" w:rsidR="00EB72E6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A44A3A9" w14:textId="77777777" w:rsidR="00EB72E6" w:rsidRPr="00EE0462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  <w:p w14:paraId="1647825C" w14:textId="77777777" w:rsidR="00EB72E6" w:rsidRPr="00EE0462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F15F2AE" w14:textId="302F274A" w:rsidR="00EB72E6" w:rsidRPr="00CF7ED9" w:rsidRDefault="00EB72E6" w:rsidP="00B920A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580BC105" w14:textId="77777777" w:rsidR="00EB72E6" w:rsidRPr="00CF7ED9" w:rsidRDefault="00EB72E6" w:rsidP="00B920A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2" w:type="dxa"/>
            <w:gridSpan w:val="3"/>
          </w:tcPr>
          <w:p w14:paraId="272B0249" w14:textId="77777777" w:rsidR="00EB72E6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8037A05" w14:textId="77777777" w:rsidR="00EB72E6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86CE0F0" w14:textId="77777777" w:rsidR="00EB72E6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73E75BA" w14:textId="77777777" w:rsidR="003B3DAC" w:rsidRDefault="00EB72E6" w:rsidP="00B920A0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55F8C56A" w14:textId="3E8D76E8" w:rsidR="00EB72E6" w:rsidRPr="00CF7ED9" w:rsidRDefault="00EB72E6" w:rsidP="00B920A0">
            <w:pPr>
              <w:pStyle w:val="acctfourfigures"/>
              <w:spacing w:line="240" w:lineRule="auto"/>
              <w:ind w:left="-52" w:right="6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0930AE" w:rsidRPr="000930AE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3400E" w:rsidRPr="00CF7ED9" w14:paraId="6B4B2C06" w14:textId="77777777" w:rsidTr="00B920A0">
        <w:trPr>
          <w:trHeight w:val="70"/>
          <w:tblHeader/>
        </w:trPr>
        <w:tc>
          <w:tcPr>
            <w:tcW w:w="3505" w:type="dxa"/>
            <w:vAlign w:val="bottom"/>
          </w:tcPr>
          <w:p w14:paraId="607D7B3D" w14:textId="77777777" w:rsidR="0083400E" w:rsidRPr="00B5297A" w:rsidRDefault="0083400E" w:rsidP="00AF1BD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8EDC4D3" w14:textId="77777777" w:rsidR="0083400E" w:rsidRPr="00CF7ED9" w:rsidRDefault="0083400E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</w:tcPr>
          <w:p w14:paraId="64A4C18B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</w:tcPr>
          <w:p w14:paraId="1FA1EB1B" w14:textId="77777777" w:rsidR="0083400E" w:rsidRPr="00CF7ED9" w:rsidRDefault="0083400E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0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43" w:type="dxa"/>
          </w:tcPr>
          <w:p w14:paraId="21C53D15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26C5130A" w14:textId="77777777" w:rsidR="0083400E" w:rsidRPr="00CF7ED9" w:rsidRDefault="0083400E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71783A40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C5F9E5D" w14:textId="77777777" w:rsidR="0083400E" w:rsidRPr="00CF7ED9" w:rsidRDefault="0083400E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83400E" w:rsidRPr="00CF7ED9" w14:paraId="4E70DFBC" w14:textId="77777777" w:rsidTr="00CB6E0E">
        <w:trPr>
          <w:tblHeader/>
        </w:trPr>
        <w:tc>
          <w:tcPr>
            <w:tcW w:w="3505" w:type="dxa"/>
          </w:tcPr>
          <w:p w14:paraId="3DE4E501" w14:textId="77777777" w:rsidR="0083400E" w:rsidRPr="00CF7ED9" w:rsidRDefault="0083400E" w:rsidP="00AF1BD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65" w:type="dxa"/>
            <w:gridSpan w:val="7"/>
          </w:tcPr>
          <w:p w14:paraId="113236E6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00E" w:rsidRPr="00CF7ED9" w14:paraId="2250D03E" w14:textId="77777777" w:rsidTr="00B920A0">
        <w:tc>
          <w:tcPr>
            <w:tcW w:w="3505" w:type="dxa"/>
          </w:tcPr>
          <w:p w14:paraId="5B440264" w14:textId="77777777" w:rsidR="0083400E" w:rsidRPr="000A1FA7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0" w:type="dxa"/>
          </w:tcPr>
          <w:p w14:paraId="5B1CA106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5A563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A98F09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E12237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EA589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4A28C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C8FAE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E0E" w:rsidRPr="00CF7ED9" w14:paraId="07194AF2" w14:textId="77777777" w:rsidTr="00B920A0">
        <w:tc>
          <w:tcPr>
            <w:tcW w:w="3505" w:type="dxa"/>
          </w:tcPr>
          <w:p w14:paraId="708EB818" w14:textId="066E8C8F" w:rsidR="00CB6E0E" w:rsidRPr="00307D43" w:rsidRDefault="00CB6E0E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ค่าเสื่อมราคา</w:t>
            </w:r>
            <w:r w:rsidR="002E283E"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ของสินทรัพย์สิทธิการใช้</w:t>
            </w:r>
          </w:p>
        </w:tc>
        <w:tc>
          <w:tcPr>
            <w:tcW w:w="1440" w:type="dxa"/>
          </w:tcPr>
          <w:p w14:paraId="2E3968FB" w14:textId="77777777" w:rsidR="00CB6E0E" w:rsidRDefault="00CB6E0E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7D2D30" w14:textId="77777777" w:rsidR="00CB6E0E" w:rsidRPr="00CF7ED9" w:rsidRDefault="00CB6E0E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3B79A2" w14:textId="77777777" w:rsidR="00CB6E0E" w:rsidRPr="00CF7ED9" w:rsidRDefault="00CB6E0E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0B6049B" w14:textId="77777777" w:rsidR="00CB6E0E" w:rsidRPr="00CF7ED9" w:rsidRDefault="00CB6E0E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1DB9675" w14:textId="77777777" w:rsidR="00CB6E0E" w:rsidRPr="00CF7ED9" w:rsidRDefault="00CB6E0E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7F2C7" w14:textId="77777777" w:rsidR="00CB6E0E" w:rsidRPr="00CF7ED9" w:rsidRDefault="00CB6E0E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981E6" w14:textId="77777777" w:rsidR="00CB6E0E" w:rsidRPr="00CF7ED9" w:rsidRDefault="00CB6E0E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3D99" w:rsidRPr="00CF7ED9" w14:paraId="6E4B0CBE" w14:textId="77777777" w:rsidTr="00B920A0">
        <w:tc>
          <w:tcPr>
            <w:tcW w:w="3505" w:type="dxa"/>
          </w:tcPr>
          <w:p w14:paraId="4270A142" w14:textId="7AC7AE66" w:rsidR="00993D99" w:rsidRPr="00307D43" w:rsidRDefault="00993D99" w:rsidP="00993D99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</w:tcPr>
          <w:p w14:paraId="75E72FB9" w14:textId="63362775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11,053</w:t>
            </w:r>
          </w:p>
        </w:tc>
        <w:tc>
          <w:tcPr>
            <w:tcW w:w="243" w:type="dxa"/>
          </w:tcPr>
          <w:p w14:paraId="411EC8BD" w14:textId="77777777" w:rsidR="00993D99" w:rsidRPr="00CF7ED9" w:rsidRDefault="00993D99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5507D04D" w14:textId="5CEA5785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CF0B6A" w14:textId="77777777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CF5BB7F" w14:textId="3C8DB3B8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22,33</w:t>
            </w:r>
            <w:r w:rsidR="007A44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A26D6C0" w14:textId="77777777" w:rsidR="00993D99" w:rsidRPr="00CF7ED9" w:rsidRDefault="00993D99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092E8A" w14:textId="5C0B7C82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3D99" w:rsidRPr="00CF7ED9" w14:paraId="4C5614DA" w14:textId="77777777" w:rsidTr="00B920A0">
        <w:tc>
          <w:tcPr>
            <w:tcW w:w="3505" w:type="dxa"/>
          </w:tcPr>
          <w:p w14:paraId="15B56F8D" w14:textId="29329BEC" w:rsidR="00993D99" w:rsidRPr="00307D43" w:rsidRDefault="00993D99" w:rsidP="00993D99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C854092" w14:textId="05B2CDFD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43" w:type="dxa"/>
          </w:tcPr>
          <w:p w14:paraId="4F0B24C3" w14:textId="77777777" w:rsidR="00993D99" w:rsidRPr="00CF7ED9" w:rsidRDefault="00993D99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8E3343" w14:textId="252C627C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519D28" w14:textId="77777777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906DF45" w14:textId="2BE56DAA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1,54</w:t>
            </w:r>
            <w:r w:rsidR="007A44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B04ECD" w14:textId="77777777" w:rsidR="00993D99" w:rsidRPr="00CF7ED9" w:rsidRDefault="00993D99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CC0E86" w14:textId="3FB46650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3D99" w:rsidRPr="00CF7ED9" w14:paraId="675BA4CE" w14:textId="77777777" w:rsidTr="00B920A0">
        <w:tc>
          <w:tcPr>
            <w:tcW w:w="3505" w:type="dxa"/>
          </w:tcPr>
          <w:p w14:paraId="11519FAF" w14:textId="77777777" w:rsidR="00993D99" w:rsidRPr="00CF7ED9" w:rsidRDefault="00993D99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1FA7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0367C928" w14:textId="2BFBF3BA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43" w:type="dxa"/>
          </w:tcPr>
          <w:p w14:paraId="3F9CA912" w14:textId="77777777" w:rsidR="00993D99" w:rsidRPr="00CF7ED9" w:rsidRDefault="00993D99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0EF173" w14:textId="32CAE85E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51C7C7" w14:textId="77777777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C6A1901" w14:textId="7E66CD03" w:rsidR="00993D99" w:rsidRPr="00F7446E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5D4DEAA4" w14:textId="77777777" w:rsidR="00993D99" w:rsidRPr="00F7446E" w:rsidRDefault="00993D99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F8706" w14:textId="29927E10" w:rsidR="00993D99" w:rsidRPr="00CF7ED9" w:rsidRDefault="00993D99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6E0E" w:rsidRPr="00CF7ED9" w14:paraId="564B0D6F" w14:textId="77777777" w:rsidTr="00B920A0">
        <w:tc>
          <w:tcPr>
            <w:tcW w:w="3505" w:type="dxa"/>
          </w:tcPr>
          <w:p w14:paraId="6BFE0DB2" w14:textId="59A255E6" w:rsidR="00CB6E0E" w:rsidRPr="00CF7ED9" w:rsidRDefault="00CB6E0E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ค่าเช่า</w:t>
            </w:r>
            <w:r w:rsidR="002E283E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40" w:type="dxa"/>
          </w:tcPr>
          <w:p w14:paraId="0C60656C" w14:textId="69D33081" w:rsidR="00CB6E0E" w:rsidRPr="00CF7ED9" w:rsidRDefault="00993D99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1F882B" w14:textId="77777777" w:rsidR="00CB6E0E" w:rsidRPr="00CF7ED9" w:rsidRDefault="00CB6E0E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B7D2B4" w14:textId="60B22EA9" w:rsidR="00CB6E0E" w:rsidRPr="00CF7ED9" w:rsidRDefault="00CB6E0E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28,954</w:t>
            </w:r>
          </w:p>
        </w:tc>
        <w:tc>
          <w:tcPr>
            <w:tcW w:w="243" w:type="dxa"/>
          </w:tcPr>
          <w:p w14:paraId="1C1B319D" w14:textId="77777777" w:rsidR="00CB6E0E" w:rsidRPr="00CF7ED9" w:rsidRDefault="00CB6E0E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A4B0F01" w14:textId="05BDC3C1" w:rsidR="00CB6E0E" w:rsidRPr="00F7446E" w:rsidRDefault="00993D99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8B7155" w14:textId="77777777" w:rsidR="00CB6E0E" w:rsidRPr="00F7446E" w:rsidRDefault="00CB6E0E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786CB" w14:textId="744AB2C6" w:rsidR="00CB6E0E" w:rsidRPr="00CF7ED9" w:rsidRDefault="00CB6E0E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26,304</w:t>
            </w:r>
          </w:p>
        </w:tc>
      </w:tr>
    </w:tbl>
    <w:p w14:paraId="3A01443A" w14:textId="77777777" w:rsidR="00566CBD" w:rsidRPr="004C3AB9" w:rsidRDefault="00566CBD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B9167DD" w14:textId="7172A42B" w:rsidR="00CB6E0E" w:rsidRPr="00CB6E0E" w:rsidRDefault="00CB6E0E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7D43">
        <w:rPr>
          <w:rFonts w:asciiTheme="majorBidi" w:hAnsiTheme="majorBidi" w:hint="cs"/>
          <w:sz w:val="30"/>
          <w:szCs w:val="30"/>
          <w:cs/>
        </w:rPr>
        <w:t>ในปี</w:t>
      </w:r>
      <w:r w:rsidRPr="00307D43">
        <w:rPr>
          <w:rFonts w:asciiTheme="majorBidi" w:hAnsiTheme="majorBidi"/>
          <w:sz w:val="30"/>
          <w:szCs w:val="30"/>
          <w:cs/>
        </w:rPr>
        <w:t xml:space="preserve"> </w:t>
      </w:r>
      <w:r w:rsidRPr="00307D43">
        <w:rPr>
          <w:rFonts w:asciiTheme="majorBidi" w:hAnsiTheme="majorBidi" w:cstheme="majorBidi"/>
          <w:sz w:val="30"/>
          <w:szCs w:val="30"/>
        </w:rPr>
        <w:t xml:space="preserve">2563 </w:t>
      </w:r>
      <w:r w:rsidRPr="00307D43">
        <w:rPr>
          <w:rFonts w:asciiTheme="majorBidi" w:hAnsiTheme="majorBidi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Pr="00307D43">
        <w:rPr>
          <w:rFonts w:asciiTheme="majorBidi" w:hAnsiTheme="majorBidi"/>
          <w:sz w:val="30"/>
          <w:szCs w:val="30"/>
          <w:cs/>
        </w:rPr>
        <w:t xml:space="preserve"> </w:t>
      </w:r>
      <w:r w:rsidR="00566CBD">
        <w:rPr>
          <w:rFonts w:asciiTheme="majorBidi" w:hAnsiTheme="majorBidi"/>
          <w:sz w:val="30"/>
          <w:szCs w:val="30"/>
        </w:rPr>
        <w:t>14</w:t>
      </w:r>
      <w:r w:rsidR="00993D99">
        <w:rPr>
          <w:rFonts w:asciiTheme="majorBidi" w:hAnsiTheme="majorBidi"/>
          <w:sz w:val="30"/>
          <w:szCs w:val="30"/>
        </w:rPr>
        <w:t>.</w:t>
      </w:r>
      <w:r w:rsidR="00566CBD">
        <w:rPr>
          <w:rFonts w:asciiTheme="majorBidi" w:hAnsiTheme="majorBidi"/>
          <w:sz w:val="30"/>
          <w:szCs w:val="30"/>
        </w:rPr>
        <w:t>3</w:t>
      </w:r>
      <w:r w:rsidRPr="00307D43">
        <w:rPr>
          <w:rFonts w:asciiTheme="majorBidi" w:hAnsiTheme="majorBidi" w:cstheme="majorBidi"/>
          <w:sz w:val="30"/>
          <w:szCs w:val="30"/>
        </w:rPr>
        <w:t xml:space="preserve"> </w:t>
      </w:r>
      <w:r w:rsidRPr="00307D43">
        <w:rPr>
          <w:rFonts w:asciiTheme="majorBidi" w:hAnsiTheme="majorBidi" w:hint="cs"/>
          <w:sz w:val="30"/>
          <w:szCs w:val="30"/>
          <w:cs/>
        </w:rPr>
        <w:t>ล้านบาท</w:t>
      </w:r>
      <w:r w:rsidRPr="00307D43">
        <w:rPr>
          <w:rFonts w:asciiTheme="majorBidi" w:hAnsiTheme="majorBidi"/>
          <w:sz w:val="30"/>
          <w:szCs w:val="30"/>
          <w:cs/>
        </w:rPr>
        <w:t xml:space="preserve"> </w:t>
      </w:r>
      <w:r w:rsidRPr="00307D43">
        <w:rPr>
          <w:rFonts w:asciiTheme="majorBidi" w:hAnsiTheme="majorBidi" w:hint="cs"/>
          <w:sz w:val="30"/>
          <w:szCs w:val="30"/>
          <w:cs/>
        </w:rPr>
        <w:t>และ</w:t>
      </w:r>
      <w:r w:rsidRPr="00307D43">
        <w:rPr>
          <w:rFonts w:asciiTheme="majorBidi" w:hAnsiTheme="majorBidi"/>
          <w:sz w:val="30"/>
          <w:szCs w:val="30"/>
        </w:rPr>
        <w:t xml:space="preserve"> </w:t>
      </w:r>
      <w:r w:rsidR="00B07BEE">
        <w:rPr>
          <w:rFonts w:asciiTheme="majorBidi" w:hAnsiTheme="majorBidi"/>
          <w:sz w:val="30"/>
          <w:szCs w:val="30"/>
          <w:cs/>
        </w:rPr>
        <w:br/>
      </w:r>
      <w:r w:rsidR="00566CBD">
        <w:rPr>
          <w:rFonts w:asciiTheme="majorBidi" w:hAnsiTheme="majorBidi"/>
          <w:sz w:val="30"/>
          <w:szCs w:val="30"/>
        </w:rPr>
        <w:t>2</w:t>
      </w:r>
      <w:r w:rsidR="00993D99">
        <w:rPr>
          <w:rFonts w:asciiTheme="majorBidi" w:hAnsiTheme="majorBidi"/>
          <w:sz w:val="30"/>
          <w:szCs w:val="30"/>
        </w:rPr>
        <w:t>4.</w:t>
      </w:r>
      <w:r w:rsidR="00566CBD">
        <w:rPr>
          <w:rFonts w:asciiTheme="majorBidi" w:hAnsiTheme="majorBidi"/>
          <w:sz w:val="30"/>
          <w:szCs w:val="30"/>
        </w:rPr>
        <w:t>5</w:t>
      </w:r>
      <w:r w:rsidR="00993D99">
        <w:rPr>
          <w:rFonts w:asciiTheme="majorBidi" w:hAnsiTheme="majorBidi"/>
          <w:sz w:val="30"/>
          <w:szCs w:val="30"/>
        </w:rPr>
        <w:t xml:space="preserve"> </w:t>
      </w:r>
      <w:r w:rsidRPr="00307D43">
        <w:rPr>
          <w:rFonts w:asciiTheme="majorBidi" w:hAnsiTheme="majorBidi" w:hint="cs"/>
          <w:sz w:val="30"/>
          <w:szCs w:val="30"/>
          <w:cs/>
        </w:rPr>
        <w:t>ล้านบาท</w:t>
      </w:r>
      <w:r w:rsidRPr="00307D43">
        <w:rPr>
          <w:rFonts w:asciiTheme="majorBidi" w:hAnsiTheme="majorBidi"/>
          <w:sz w:val="30"/>
          <w:szCs w:val="30"/>
          <w:cs/>
        </w:rPr>
        <w:t xml:space="preserve"> </w:t>
      </w:r>
      <w:r w:rsidRPr="00307D43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690263AB" w14:textId="77777777" w:rsidR="00CB6E0E" w:rsidRPr="004C3AB9" w:rsidRDefault="00CB6E0E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F0E5436" w14:textId="77777777" w:rsidR="009619AD" w:rsidRPr="00816762" w:rsidRDefault="009619AD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6762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การวัดมูลค่ายุติธรรม</w:t>
      </w:r>
    </w:p>
    <w:p w14:paraId="4529C062" w14:textId="77777777" w:rsidR="009619AD" w:rsidRPr="004C3AB9" w:rsidRDefault="009619AD" w:rsidP="0020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  <w:szCs w:val="28"/>
          <w:cs/>
        </w:rPr>
      </w:pPr>
    </w:p>
    <w:p w14:paraId="3DF30015" w14:textId="42EB6318" w:rsidR="002D0E4D" w:rsidRDefault="002D0E4D" w:rsidP="002D0E4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0C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566CBD">
        <w:rPr>
          <w:rFonts w:asciiTheme="majorBidi" w:hAnsiTheme="majorBidi" w:cstheme="majorBidi"/>
          <w:sz w:val="30"/>
          <w:szCs w:val="30"/>
        </w:rPr>
        <w:br/>
      </w:r>
      <w:r w:rsidRPr="004540C4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B456775" w14:textId="77777777" w:rsidR="00E12505" w:rsidRDefault="00E12505" w:rsidP="002D0E4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0771D" w14:textId="79266102" w:rsidR="00B0372E" w:rsidRPr="00DC101D" w:rsidRDefault="00E12505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4"/>
          <w:szCs w:val="14"/>
        </w:rPr>
      </w:pPr>
      <w:r>
        <w:rPr>
          <w:rFonts w:asciiTheme="majorBidi" w:hAnsiTheme="majorBidi"/>
          <w:sz w:val="14"/>
          <w:szCs w:val="14"/>
          <w:cs/>
        </w:rPr>
        <w:br w:type="page"/>
      </w: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EF3EC1" w:rsidRPr="00D81524" w14:paraId="45FAE587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064077FC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7247C26E" w14:textId="331BB74C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F3EC1" w:rsidRPr="00D81524" w14:paraId="1FD8E59E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14E1EA5A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9E84CD9" w14:textId="34DCC594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F3EC1" w:rsidRPr="00D81524" w14:paraId="02832629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1459DCD3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03DE4ED6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3EC1" w:rsidRPr="00D81524" w14:paraId="59ED75EC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7C5BB221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AE584D" w14:textId="77777777" w:rsidR="00EF3EC1" w:rsidRPr="00245154" w:rsidRDefault="00EF3EC1" w:rsidP="0022039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B7E5B95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398C6C9F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5B2FF597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3EC1" w:rsidRPr="00D81524" w14:paraId="53E8AEF2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04A16515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130F7ADA" w14:textId="28FF0C0D" w:rsidR="00EF3EC1" w:rsidRPr="00EF3EC1" w:rsidRDefault="00EF3EC1" w:rsidP="00EF3EC1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EC1" w:rsidRPr="00D81524" w14:paraId="5FF0B99E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8DA219C" w14:textId="1C452210" w:rsidR="00EF3EC1" w:rsidRPr="00F121A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EC6B079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D11B7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D5859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31105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C1" w:rsidRPr="00D81524" w14:paraId="43EF690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10DC335" w14:textId="77777777" w:rsidR="00EF3EC1" w:rsidRPr="007522C2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2FADD99A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81B3CD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0" w:type="dxa"/>
          </w:tcPr>
          <w:p w14:paraId="79DB848E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579278E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EF3EC1" w:rsidRPr="00D81524" w14:paraId="6D1FDE20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529DD1F1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170" w:type="dxa"/>
          </w:tcPr>
          <w:p w14:paraId="118BF914" w14:textId="77777777" w:rsidR="00EF3EC1" w:rsidRPr="00245154" w:rsidRDefault="00EF3EC1" w:rsidP="0081676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260" w:type="dxa"/>
          </w:tcPr>
          <w:p w14:paraId="41DF3DD8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170" w:type="dxa"/>
          </w:tcPr>
          <w:p w14:paraId="2C546F8C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E480CCD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EF3EC1" w:rsidRPr="00D81524" w14:paraId="624CDFC2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7A9960AA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4D8D772E" w14:textId="77777777" w:rsidR="00EF3EC1" w:rsidRPr="00245154" w:rsidRDefault="00EF3EC1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2209F6" w14:textId="77777777" w:rsidR="00EF3EC1" w:rsidRPr="00245154" w:rsidRDefault="00EF3EC1" w:rsidP="00220396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170" w:type="dxa"/>
          </w:tcPr>
          <w:p w14:paraId="7FE4EB92" w14:textId="77777777" w:rsidR="00EF3EC1" w:rsidRPr="00245154" w:rsidRDefault="00EF3EC1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C2E2BA4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C950E3" w:rsidRPr="00D81524" w14:paraId="4D356993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0552ECB3" w14:textId="77777777" w:rsidR="00C950E3" w:rsidRPr="00C950E3" w:rsidRDefault="00C950E3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4F547C" w14:textId="77777777" w:rsidR="00C950E3" w:rsidRPr="00153203" w:rsidRDefault="00C950E3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69017F" w14:textId="77777777" w:rsidR="00C950E3" w:rsidRPr="001F0E13" w:rsidRDefault="00C950E3" w:rsidP="00220396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6B46EA" w14:textId="77777777" w:rsidR="00C950E3" w:rsidRPr="00153203" w:rsidRDefault="00C950E3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C80C8" w14:textId="77777777" w:rsidR="00C950E3" w:rsidRPr="001F0E13" w:rsidRDefault="00C950E3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C1" w:rsidRPr="00D81524" w14:paraId="5152B91A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6C275307" w14:textId="413DF27B" w:rsidR="00EF3EC1" w:rsidRPr="00C950E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50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BA92BA8" w14:textId="3E451B8B" w:rsidR="00EF3EC1" w:rsidRPr="0015320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C9D07" w14:textId="77777777" w:rsidR="00EF3EC1" w:rsidRPr="001F0E13" w:rsidRDefault="00EF3EC1" w:rsidP="00220396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0FCF1" w14:textId="77777777" w:rsidR="00EF3EC1" w:rsidRPr="0015320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49CDE" w14:textId="77777777" w:rsidR="00EF3EC1" w:rsidRPr="001F0E13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C1" w:rsidRPr="00D81524" w14:paraId="4918A104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A31039F" w14:textId="77777777" w:rsidR="00EF3EC1" w:rsidRPr="007522C2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05E858D8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DA51722" w14:textId="77777777" w:rsidR="00EF3EC1" w:rsidRPr="00245154" w:rsidRDefault="00EF3EC1" w:rsidP="00220396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70" w:type="dxa"/>
          </w:tcPr>
          <w:p w14:paraId="017543D4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AB7D2A4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</w:tbl>
    <w:p w14:paraId="71663F31" w14:textId="409C24E9" w:rsidR="00DC101D" w:rsidRPr="00E12505" w:rsidRDefault="00DC101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C950E3" w:rsidRPr="00D81524" w14:paraId="261361A5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10A21556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14" w:name="_Hlk65053965"/>
          </w:p>
        </w:tc>
        <w:tc>
          <w:tcPr>
            <w:tcW w:w="4770" w:type="dxa"/>
            <w:gridSpan w:val="4"/>
          </w:tcPr>
          <w:p w14:paraId="35194907" w14:textId="7F354F02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0E3" w:rsidRPr="00D81524" w14:paraId="2D782A28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5095B116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19B77109" w14:textId="0974D5FC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950E3" w:rsidRPr="00D81524" w14:paraId="0C5890BD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75F609BC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7AE05CE4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17EF7DF6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3CB56A84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16C42B36" w14:textId="77777777" w:rsidR="00C950E3" w:rsidRPr="000B4C05" w:rsidRDefault="00C950E3" w:rsidP="00A1024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EBA879C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54F1796F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4ECC8AA3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2EA2A172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59C00BA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78CC65D" w14:textId="77777777" w:rsidR="00C950E3" w:rsidRPr="00EF3EC1" w:rsidRDefault="00C950E3" w:rsidP="00A10246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0E3" w:rsidRPr="00D81524" w14:paraId="050AC928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0186D14" w14:textId="77777777" w:rsidR="00C950E3" w:rsidRPr="00F121A3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41D69D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315B4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4931A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C17D3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E1D" w:rsidRPr="00D81524" w14:paraId="64FE7A3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09D3AC4C" w14:textId="06AA3F67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8858BE5" w14:textId="21E81778" w:rsidR="00D46E1D" w:rsidRPr="00D934F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549114" w14:textId="2526F04B" w:rsidR="00D46E1D" w:rsidRPr="00D934FA" w:rsidRDefault="00127072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91,842</w:t>
            </w:r>
          </w:p>
        </w:tc>
        <w:tc>
          <w:tcPr>
            <w:tcW w:w="1170" w:type="dxa"/>
          </w:tcPr>
          <w:p w14:paraId="054E91A6" w14:textId="54FF9595" w:rsidR="00D46E1D" w:rsidRPr="00D934FA" w:rsidRDefault="00127072" w:rsidP="0012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394,637</w:t>
            </w:r>
          </w:p>
        </w:tc>
        <w:tc>
          <w:tcPr>
            <w:tcW w:w="1170" w:type="dxa"/>
          </w:tcPr>
          <w:p w14:paraId="32363791" w14:textId="12434D52" w:rsidR="00D46E1D" w:rsidRPr="00D934FA" w:rsidRDefault="00EB0D30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</w:tr>
      <w:tr w:rsidR="00D46E1D" w:rsidRPr="00D81524" w14:paraId="11D92EA9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1A4315B" w14:textId="105C9FF3" w:rsidR="00D46E1D" w:rsidRPr="00E129E0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C4DC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63063690" w14:textId="6A7C4AEC" w:rsidR="00D46E1D" w:rsidRPr="00245154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82F99" w14:textId="737DDF8E" w:rsidR="00D46E1D" w:rsidRPr="00245154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6A8AB" w14:textId="55748E24" w:rsidR="00D46E1D" w:rsidRPr="00245154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188C9" w14:textId="54B24100" w:rsidR="00D46E1D" w:rsidRPr="00245154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E1D" w:rsidRPr="00D81524" w14:paraId="0ABD563F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53DFC03E" w14:textId="23FA804D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</w:tcPr>
          <w:p w14:paraId="1DB801B0" w14:textId="77777777" w:rsidR="00816762" w:rsidRDefault="00816762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DEE2DD" w14:textId="74D290C0" w:rsidR="00D46E1D" w:rsidRPr="00245154" w:rsidRDefault="00816762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2,137,72</w:t>
            </w:r>
            <w:r w:rsidR="00002D7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34B7C8C3" w14:textId="77777777" w:rsidR="00816762" w:rsidRPr="00F7446E" w:rsidRDefault="00816762" w:rsidP="00D46E1D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B2180C" w14:textId="11FCC830" w:rsidR="00D46E1D" w:rsidRPr="00F7446E" w:rsidRDefault="00B304E1" w:rsidP="00D46E1D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93,198</w:t>
            </w:r>
          </w:p>
        </w:tc>
        <w:tc>
          <w:tcPr>
            <w:tcW w:w="1170" w:type="dxa"/>
          </w:tcPr>
          <w:p w14:paraId="044BA8A9" w14:textId="77777777" w:rsidR="00816762" w:rsidRPr="00F7446E" w:rsidRDefault="00816762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13D14" w14:textId="099DC2ED" w:rsidR="00D46E1D" w:rsidRPr="00F7446E" w:rsidRDefault="00D46E1D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04E474E" w14:textId="77777777" w:rsidR="00816762" w:rsidRPr="00F7446E" w:rsidRDefault="00816762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1155D" w14:textId="0B9DA019" w:rsidR="00D46E1D" w:rsidRPr="00F7446E" w:rsidRDefault="00B304E1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2,230,92</w:t>
            </w:r>
            <w:r w:rsidR="00566C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46E1D" w:rsidRPr="00D81524" w14:paraId="6AD98F5B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2916B48D" w14:textId="32C29785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44C70DA7" w14:textId="77777777" w:rsidR="00D46E1D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95AB7" w14:textId="236392D7" w:rsidR="00D46E1D" w:rsidRPr="00245154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2E03DAC" w14:textId="77777777" w:rsidR="00D46E1D" w:rsidRPr="00F7446E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A01FC" w14:textId="4FAAE918" w:rsidR="00D46E1D" w:rsidRPr="00F7446E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21B47AE" w14:textId="77777777" w:rsidR="00D46E1D" w:rsidRPr="00F7446E" w:rsidRDefault="00D46E1D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B02C7" w14:textId="69C4216C" w:rsidR="00D46E1D" w:rsidRPr="00F7446E" w:rsidRDefault="00B304E1" w:rsidP="00B3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5D1A1B2D" w14:textId="77777777" w:rsidR="00D46E1D" w:rsidRPr="00F7446E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66B28" w14:textId="24F6BE36" w:rsidR="00D46E1D" w:rsidRPr="00F7446E" w:rsidRDefault="00B304E1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E12505" w:rsidRPr="00D81524" w14:paraId="7E030B80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E92B482" w14:textId="77777777" w:rsidR="00E12505" w:rsidRPr="007B526A" w:rsidRDefault="00E12505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23ABE1" w14:textId="77777777" w:rsidR="00E12505" w:rsidRDefault="00E12505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85A99B" w14:textId="77777777" w:rsidR="00E12505" w:rsidRPr="00F7446E" w:rsidRDefault="00E12505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C89B77" w14:textId="77777777" w:rsidR="00E12505" w:rsidRPr="00F7446E" w:rsidRDefault="00E12505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0FD52" w14:textId="77777777" w:rsidR="00E12505" w:rsidRPr="00F7446E" w:rsidRDefault="00E12505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E1D" w:rsidRPr="00D81524" w14:paraId="3E0847D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CA270FA" w14:textId="77777777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ED4E23E" w14:textId="08A783CE" w:rsidR="00D46E1D" w:rsidRPr="00153203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1992" w14:textId="6DC3B945" w:rsidR="00D46E1D" w:rsidRPr="001F0E13" w:rsidRDefault="00D46E1D" w:rsidP="00D46E1D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F9E6F5" w14:textId="58CDE47F" w:rsidR="00D46E1D" w:rsidRPr="00153203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E1495" w14:textId="19AB399C" w:rsidR="00D46E1D" w:rsidRPr="001F0E13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E1D" w:rsidRPr="00D81524" w14:paraId="6EC1FD16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9741FBF" w14:textId="7CE026EB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16F294AB" w14:textId="436F11CD" w:rsidR="00D46E1D" w:rsidRPr="007E6115" w:rsidRDefault="007E6115" w:rsidP="007E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3E1306" w14:textId="7CB1107A" w:rsidR="00D46E1D" w:rsidRPr="00772E14" w:rsidRDefault="00127072" w:rsidP="00D46E1D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152,351</w:t>
            </w:r>
          </w:p>
        </w:tc>
        <w:tc>
          <w:tcPr>
            <w:tcW w:w="1170" w:type="dxa"/>
          </w:tcPr>
          <w:p w14:paraId="2F6CC225" w14:textId="761B7DC1" w:rsidR="00D46E1D" w:rsidRPr="00D934FA" w:rsidRDefault="00127072" w:rsidP="00127072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90,294</w:t>
            </w:r>
          </w:p>
        </w:tc>
        <w:tc>
          <w:tcPr>
            <w:tcW w:w="1170" w:type="dxa"/>
          </w:tcPr>
          <w:p w14:paraId="7A60CDBE" w14:textId="21A2E493" w:rsidR="00D46E1D" w:rsidRPr="00B304E1" w:rsidRDefault="00EB0D30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</w:tr>
      <w:bookmarkEnd w:id="14"/>
    </w:tbl>
    <w:p w14:paraId="7D066A36" w14:textId="71BBF4E5" w:rsidR="009619AD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C950E3" w:rsidRPr="00D81524" w14:paraId="03D4CA6E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490F7AD8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71E89CD0" w14:textId="2DEE7BB0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0E3" w:rsidRPr="00D81524" w14:paraId="5BA9383A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1566A2F9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1D86E919" w14:textId="73907F69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950E3" w:rsidRPr="00D81524" w14:paraId="77B801CC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05DEE23D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5299F77B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7409D425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6929E053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FBBAE" w14:textId="77777777" w:rsidR="00C950E3" w:rsidRPr="00245154" w:rsidRDefault="00C950E3" w:rsidP="00C950E3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531FA86C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008D2981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427DED6A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00BA143E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81C968A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BC7F2CA" w14:textId="77777777" w:rsidR="00C950E3" w:rsidRPr="00EF3EC1" w:rsidRDefault="00C950E3" w:rsidP="00C950E3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0E3" w:rsidRPr="00D81524" w14:paraId="44EBD4D1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7DA72E5D" w14:textId="77777777" w:rsidR="00C950E3" w:rsidRPr="00F121A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1AAAD8F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10B0F" w14:textId="77777777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21C8E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E792F" w14:textId="77777777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04F86599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2650407A" w14:textId="11E8E5F8" w:rsidR="00C950E3" w:rsidRPr="007522C2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FC64708" w14:textId="234E1E1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9FFF62" w14:textId="06E5162D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0" w:type="dxa"/>
          </w:tcPr>
          <w:p w14:paraId="291527A6" w14:textId="1D906A35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B9EC500" w14:textId="48472D06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C950E3" w:rsidRPr="00D81524" w14:paraId="2CEA9C6E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485E54D4" w14:textId="40FA71B1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170" w:type="dxa"/>
          </w:tcPr>
          <w:p w14:paraId="65E93656" w14:textId="6D971ABD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260" w:type="dxa"/>
          </w:tcPr>
          <w:p w14:paraId="3ED65B9B" w14:textId="58E9C383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170" w:type="dxa"/>
          </w:tcPr>
          <w:p w14:paraId="40852565" w14:textId="1AFE665D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EF87699" w14:textId="2CA9B53C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C950E3" w:rsidRPr="00D81524" w14:paraId="0486DD43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F80016D" w14:textId="08EC588C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2CC387CB" w14:textId="059A8229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43D3E60" w14:textId="13801DB0" w:rsidR="00C950E3" w:rsidRPr="00245154" w:rsidRDefault="00C950E3" w:rsidP="00C950E3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170" w:type="dxa"/>
          </w:tcPr>
          <w:p w14:paraId="1C8EDB98" w14:textId="34FFA4A8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F8B0D38" w14:textId="4E5C91F4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C950E3" w:rsidRPr="00D81524" w14:paraId="4B36A665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44E3047E" w14:textId="77777777" w:rsidR="00C950E3" w:rsidRPr="00C950E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30359B" w14:textId="75B02E8A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5615C" w14:textId="24C6B23A" w:rsidR="00C950E3" w:rsidRPr="001F0E13" w:rsidRDefault="00C950E3" w:rsidP="00C950E3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4EF66" w14:textId="529B2426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0E1E3" w14:textId="773F4DDE" w:rsidR="00C950E3" w:rsidRPr="001F0E13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61DCA9B8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0A9A3DDF" w14:textId="77777777" w:rsidR="00C950E3" w:rsidRPr="00C950E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50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A444AEF" w14:textId="77777777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FB9223" w14:textId="77777777" w:rsidR="00C950E3" w:rsidRPr="001F0E13" w:rsidRDefault="00C950E3" w:rsidP="00C950E3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1FDFD" w14:textId="77777777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19B25E" w14:textId="77777777" w:rsidR="00C950E3" w:rsidRPr="001F0E13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0AF24264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6967F56C" w14:textId="77777777" w:rsidR="00C950E3" w:rsidRPr="007522C2" w:rsidRDefault="00C950E3" w:rsidP="006E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543F1A8F" w14:textId="1DF12CE2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EAB020" w14:textId="4A4862F8" w:rsidR="00C950E3" w:rsidRPr="00245154" w:rsidRDefault="00C950E3" w:rsidP="00C950E3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70" w:type="dxa"/>
          </w:tcPr>
          <w:p w14:paraId="2D737CBD" w14:textId="4AE2A126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2853294" w14:textId="6F96197D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</w:tbl>
    <w:p w14:paraId="3044F21A" w14:textId="77777777" w:rsidR="004C3D16" w:rsidRDefault="004C3D16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03A0F" w14:textId="36C5EB53" w:rsidR="00127072" w:rsidRPr="00127072" w:rsidRDefault="00127072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27072">
        <w:rPr>
          <w:rFonts w:asciiTheme="majorBidi" w:hAnsi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FA6B66B" w14:textId="77777777" w:rsidR="00127072" w:rsidRDefault="00127072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236"/>
        <w:gridCol w:w="4534"/>
        <w:gridCol w:w="236"/>
        <w:gridCol w:w="3274"/>
      </w:tblGrid>
      <w:tr w:rsidR="006E4C16" w:rsidRPr="006E4C16" w14:paraId="73F9120C" w14:textId="77777777" w:rsidTr="006E4C16">
        <w:trPr>
          <w:tblHeader/>
        </w:trPr>
        <w:tc>
          <w:tcPr>
            <w:tcW w:w="990" w:type="dxa"/>
            <w:vAlign w:val="bottom"/>
            <w:hideMark/>
          </w:tcPr>
          <w:p w14:paraId="15E26CA6" w14:textId="77777777" w:rsidR="006E4C16" w:rsidRPr="006E4C16" w:rsidRDefault="006E4C16" w:rsidP="001270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bookmarkStart w:id="15" w:name="_Hlk67934285"/>
            <w:r w:rsidRPr="006E4C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A6EE25D" w14:textId="77777777" w:rsidR="006E4C16" w:rsidRPr="006E4C16" w:rsidRDefault="006E4C16" w:rsidP="001270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34" w:type="dxa"/>
            <w:vAlign w:val="bottom"/>
            <w:hideMark/>
          </w:tcPr>
          <w:p w14:paraId="7AEEDD41" w14:textId="77777777" w:rsidR="006E4C16" w:rsidRPr="006E4C16" w:rsidRDefault="006E4C16" w:rsidP="001270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E4C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8AAEDCA" w14:textId="77777777" w:rsidR="006E4C16" w:rsidRPr="006E4C16" w:rsidRDefault="006E4C16" w:rsidP="001270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vAlign w:val="bottom"/>
            <w:hideMark/>
          </w:tcPr>
          <w:p w14:paraId="6338EC5C" w14:textId="4F281EC1" w:rsidR="006E4C16" w:rsidRPr="006E4C16" w:rsidRDefault="006E4C16" w:rsidP="0047325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E4C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</w:t>
            </w:r>
            <w:r w:rsidRPr="006E4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6E4C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สังเกตได้ที่มีนัยสำคัญ</w:t>
            </w:r>
          </w:p>
        </w:tc>
      </w:tr>
      <w:tr w:rsidR="006E4C16" w:rsidRPr="006E4C16" w14:paraId="09E2FD42" w14:textId="77777777" w:rsidTr="006E4C16">
        <w:tc>
          <w:tcPr>
            <w:tcW w:w="990" w:type="dxa"/>
            <w:hideMark/>
          </w:tcPr>
          <w:p w14:paraId="6AD7FD80" w14:textId="3B802CE2" w:rsidR="006E4C16" w:rsidRPr="006E4C16" w:rsidRDefault="006E4C16" w:rsidP="001270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B25063E" w14:textId="77777777" w:rsidR="006E4C16" w:rsidRPr="006E4C16" w:rsidRDefault="006E4C16" w:rsidP="001270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34" w:type="dxa"/>
            <w:hideMark/>
          </w:tcPr>
          <w:p w14:paraId="3DAF6C7F" w14:textId="0FD3B586" w:rsidR="006E4C16" w:rsidRPr="006E4C16" w:rsidRDefault="006E4C16" w:rsidP="006E4C16">
            <w:pPr>
              <w:pStyle w:val="block"/>
              <w:spacing w:line="240" w:lineRule="auto"/>
              <w:ind w:left="11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มูลค่ายุติธรรมของออปชั่นที่ซื้อขายนอกตลาดหลักทรัพย์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อ้างอิงราคาจากนายหน้าในตลาดที่มีสภาพคล่อง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จากผู้ให้บริการข้อมูลที่มีความน่าเชื่อถือและสามารถทดสอบหาความสมเหตุสมผลได้โดย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การคิดลดประมาณการกระแสเงินสดในอนาคต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ภายใต้ข้อกำหนดต่าง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ของแต่ละสัญญาและใช้อัตราดอกเบี้ยในตลาดของเครื่องมือทางการเงินที่คล้ายคลึงกัน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6E4C1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และปรับปรุงด้วยส่วนคิดลด</w:t>
            </w:r>
            <w:r w:rsidR="00B47D56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อันเนื่องมาจากการขายธุรกรรมทั้งหมดในออปชั่นให้คู่สัญญาอื่น </w:t>
            </w:r>
            <w:r w:rsidRPr="006E4C16">
              <w:rPr>
                <w:rFonts w:ascii="Angsana New" w:hAnsi="Angsana New"/>
                <w:sz w:val="30"/>
                <w:szCs w:val="30"/>
                <w:lang w:bidi="th-TH"/>
              </w:rPr>
              <w:t xml:space="preserve">(unwind risk premium) </w:t>
            </w:r>
          </w:p>
        </w:tc>
        <w:tc>
          <w:tcPr>
            <w:tcW w:w="236" w:type="dxa"/>
          </w:tcPr>
          <w:p w14:paraId="0DE20687" w14:textId="77777777" w:rsidR="006E4C16" w:rsidRPr="006E4C16" w:rsidRDefault="006E4C16" w:rsidP="001270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hideMark/>
          </w:tcPr>
          <w:p w14:paraId="01970B4F" w14:textId="30CFBACF" w:rsidR="006E4C16" w:rsidRPr="006E4C16" w:rsidRDefault="006E4C16" w:rsidP="006E4C1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ส่วนคิดลดอันเนื่องมาจา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การขายธุรกรรมทั้งหมดในออปชั่นให้คู่สัญญาอื่น</w:t>
            </w:r>
            <w:r w:rsidRPr="006E4C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(unwind risk premium)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ซึ่งคำนวณมาจาก</w:t>
            </w:r>
            <w:r w:rsidRPr="006E4C16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ผลตอบแทนของหลักทรัพย์อ้างอิงย้อนหลัง</w:t>
            </w:r>
          </w:p>
        </w:tc>
      </w:tr>
      <w:bookmarkEnd w:id="15"/>
    </w:tbl>
    <w:p w14:paraId="1254ADE0" w14:textId="58D5E9B6" w:rsidR="00FA3BA0" w:rsidRDefault="00FA3BA0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3D5AB" w14:textId="77777777" w:rsidR="004F3EA7" w:rsidRDefault="004F3EA7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558537A4" w14:textId="77777777" w:rsidR="00FA3BA0" w:rsidRDefault="00FA3BA0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3972A" w14:textId="77777777" w:rsidR="00FA3BA0" w:rsidRDefault="00FA3BA0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92F46" w14:textId="77777777" w:rsidR="00FA3BA0" w:rsidRDefault="00FA3BA0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6AAAD" w14:textId="7D9AEE69" w:rsidR="009619AD" w:rsidRDefault="0010254E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</w:t>
      </w:r>
      <w:r w:rsidR="009619AD" w:rsidRPr="008C555F">
        <w:rPr>
          <w:rFonts w:asciiTheme="majorBidi" w:hAnsiTheme="majorBidi" w:cstheme="majorBidi"/>
          <w:sz w:val="30"/>
          <w:szCs w:val="30"/>
          <w:cs/>
        </w:rPr>
        <w:t>ใช้วิธีการและข้อสมมติ</w:t>
      </w:r>
      <w:r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ในการประมาณมูลค่ายุติธรรมของเครื่องมือทางการเงินสรุปได้ดังนี้</w:t>
      </w:r>
      <w:r w:rsidR="009619AD" w:rsidRPr="008C555F">
        <w:rPr>
          <w:rFonts w:asciiTheme="majorBidi" w:hAnsiTheme="majorBidi" w:cstheme="majorBidi"/>
          <w:sz w:val="30"/>
          <w:szCs w:val="30"/>
        </w:rPr>
        <w:t xml:space="preserve"> </w:t>
      </w:r>
    </w:p>
    <w:p w14:paraId="2ADE7DF9" w14:textId="77777777" w:rsidR="009619AD" w:rsidRPr="002C413D" w:rsidRDefault="009619AD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10254E" w14:paraId="4A3FEB8F" w14:textId="77777777" w:rsidTr="007C1C58">
        <w:tc>
          <w:tcPr>
            <w:tcW w:w="2880" w:type="dxa"/>
          </w:tcPr>
          <w:p w14:paraId="71CF2266" w14:textId="34A1F292" w:rsidR="0010254E" w:rsidRPr="0071670F" w:rsidRDefault="0010254E" w:rsidP="00DA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0" w:type="dxa"/>
          </w:tcPr>
          <w:p w14:paraId="3267915A" w14:textId="48C29CDF" w:rsidR="0010254E" w:rsidRPr="0071670F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มูลค่าย</w:t>
            </w:r>
            <w:r w:rsidR="009710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ุ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ติธรรมโดยประมาณแสดง</w:t>
            </w:r>
            <w:r w:rsidR="009710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10254E" w:rsidRPr="002C413D" w14:paraId="44F7390E" w14:textId="77777777" w:rsidTr="007C1C58">
        <w:tc>
          <w:tcPr>
            <w:tcW w:w="2880" w:type="dxa"/>
          </w:tcPr>
          <w:p w14:paraId="3965383D" w14:textId="77777777" w:rsidR="0010254E" w:rsidRPr="002C413D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B2B3E05" w14:textId="77777777" w:rsidR="0010254E" w:rsidRPr="002C413D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9619AD" w14:paraId="18BE9A0B" w14:textId="77777777" w:rsidTr="007C1C58">
        <w:tc>
          <w:tcPr>
            <w:tcW w:w="2880" w:type="dxa"/>
          </w:tcPr>
          <w:p w14:paraId="34938C1B" w14:textId="77777777" w:rsidR="009619AD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1B72A8B3" w14:textId="627909C3" w:rsidR="009619AD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  <w:r w:rsidR="0010254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โดยประมาณ</w:t>
            </w:r>
            <w:r w:rsidR="00566CB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แสดงตาม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9710E6" w:rsidRPr="002C413D" w14:paraId="7E651159" w14:textId="77777777" w:rsidTr="007C1C58">
        <w:tc>
          <w:tcPr>
            <w:tcW w:w="2880" w:type="dxa"/>
          </w:tcPr>
          <w:p w14:paraId="5C60F964" w14:textId="77777777" w:rsidR="009710E6" w:rsidRPr="002C413D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F4C54FC" w14:textId="77777777" w:rsidR="009710E6" w:rsidRPr="002C413D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19AD" w14:paraId="49B85AA1" w14:textId="77777777" w:rsidTr="007C1C58">
        <w:tc>
          <w:tcPr>
            <w:tcW w:w="2880" w:type="dxa"/>
          </w:tcPr>
          <w:p w14:paraId="249E1BD7" w14:textId="77777777" w:rsidR="009619AD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6300" w:type="dxa"/>
          </w:tcPr>
          <w:p w14:paraId="609EDE05" w14:textId="4573AE00" w:rsidR="00E12EB5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566CB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ที่ซื้อขายนอกตลาดหลักทรัพย์ อ้างอิงราคาจากนายหน้าในตลาดที่มีสภาพคล่อง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จากผู้ให้บริการข้อมูลที่มี</w:t>
            </w:r>
            <w:r w:rsidR="00E12505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ความน่าเชื่อถือ</w:t>
            </w:r>
            <w:r w:rsidR="00566CBD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566CBD"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="00566CBD"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66CBD"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="00566CBD"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66CBD"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="00566CBD"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66CBD"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="00566CBD"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66CBD"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="00566CBD"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66CBD"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="00566CBD"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66CBD"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มูลค่ายุติธรรมสะท้อนผลกระทบของความเสี่ยง</w:t>
            </w:r>
            <w:r w:rsidR="009A7ED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ด้านเครดิตของคู่สัญญา </w:t>
            </w:r>
          </w:p>
        </w:tc>
      </w:tr>
      <w:tr w:rsidR="00E12505" w:rsidRPr="002C413D" w14:paraId="7F3146BC" w14:textId="77777777" w:rsidTr="007C1C58">
        <w:tc>
          <w:tcPr>
            <w:tcW w:w="2880" w:type="dxa"/>
          </w:tcPr>
          <w:p w14:paraId="71576F92" w14:textId="77777777" w:rsidR="00E12505" w:rsidRPr="002C413D" w:rsidRDefault="00E12505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260307F" w14:textId="77777777" w:rsidR="00E12505" w:rsidRPr="002C413D" w:rsidRDefault="00E12505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19AD" w14:paraId="462FF310" w14:textId="77777777" w:rsidTr="007C1C58">
        <w:tc>
          <w:tcPr>
            <w:tcW w:w="2880" w:type="dxa"/>
          </w:tcPr>
          <w:p w14:paraId="4C8BBBB1" w14:textId="77777777" w:rsidR="009619AD" w:rsidRPr="007B526A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300" w:type="dxa"/>
          </w:tcPr>
          <w:p w14:paraId="19FFF742" w14:textId="61A6C96F" w:rsidR="009619AD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มูลค่ายุติธรรมของเงินลงทุนในตราสารหนี้ภาครัฐ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คำนวณโดยใช้อัตราผลตอบแทนหรือราคาที่ประกาศโดยสมาคมตลาดตราสารหนี้ไทย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</w:t>
            </w:r>
            <w:r w:rsidR="00DF0C1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br/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ปรับด้วยปัจจัยความเสี่ยงตามความเหมาะสม</w:t>
            </w:r>
          </w:p>
          <w:p w14:paraId="5A0189D4" w14:textId="4CBBEEA8" w:rsidR="009710E6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7CD3325" w14:textId="279274E5" w:rsidR="009619AD" w:rsidRPr="009710E6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สำหรับเงินลงทุนในตราสารทุนที่อยู่ในความต้องการของตลาดจะใช้ราคาเสนอซื้อครั้งสุดท้ายของตลาดหลักทรัพย์แห่งประเทศไทย</w:t>
            </w:r>
            <w:r w:rsidR="00566CBD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ณ วันที่รายงาน</w:t>
            </w:r>
            <w:r w:rsidR="00E1250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มูลค่ายุติธรรมของหน่วยลงทุนใช้มูลค่าสินทรัพย์สุทธิที่ประกาศ ณ วัน</w:t>
            </w:r>
            <w:r w:rsidR="00566CBD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รายงาน</w:t>
            </w:r>
            <w:r w:rsidR="009710E6"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ที่ใช้แพร่หลายในตลาดได้แก่วิธีราคาทุน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Cost Approach) 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หรือการปรับปรุงมูลค่าตามบัญชี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Adjusted Book Value)</w:t>
            </w:r>
          </w:p>
        </w:tc>
      </w:tr>
      <w:tr w:rsidR="009619AD" w:rsidRPr="007D58E2" w14:paraId="7843F3C1" w14:textId="77777777" w:rsidTr="007C1C58">
        <w:tc>
          <w:tcPr>
            <w:tcW w:w="2880" w:type="dxa"/>
          </w:tcPr>
          <w:p w14:paraId="38BB2846" w14:textId="60B23808" w:rsidR="009619AD" w:rsidRPr="007D58E2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F04DA9F" w14:textId="50943496" w:rsidR="009619AD" w:rsidRPr="007D58E2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59844DCD" w14:textId="77777777" w:rsidTr="007C1C58">
        <w:tc>
          <w:tcPr>
            <w:tcW w:w="2880" w:type="dxa"/>
          </w:tcPr>
          <w:p w14:paraId="0BB73823" w14:textId="00E57C13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6300" w:type="dxa"/>
          </w:tcPr>
          <w:p w14:paraId="0EF148D8" w14:textId="53DDF1BF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ใช้ราคาเสนอซื้อ</w:t>
            </w:r>
            <w:r w:rsidR="00566CB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ตลาดหลักทรัพย์แห่งประเทศไทย ณ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</w:tr>
      <w:tr w:rsidR="002C413D" w14:paraId="4E91BF34" w14:textId="77777777" w:rsidTr="007C1C58">
        <w:tc>
          <w:tcPr>
            <w:tcW w:w="2880" w:type="dxa"/>
          </w:tcPr>
          <w:p w14:paraId="343D8993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เงินลงทุนเพื่อค้า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0" w:type="dxa"/>
          </w:tcPr>
          <w:p w14:paraId="37D3AC9C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ตราสารหนี้คำนวณจากราคาตราสารหนี้ที่ไม่รวมดอกเบี้ยค้างรับของสมาคมตลาดตราสารหนี้ไทย</w:t>
            </w:r>
          </w:p>
        </w:tc>
      </w:tr>
      <w:tr w:rsidR="00566CBD" w14:paraId="5EF710C7" w14:textId="77777777" w:rsidTr="007C1C58">
        <w:tc>
          <w:tcPr>
            <w:tcW w:w="2880" w:type="dxa"/>
          </w:tcPr>
          <w:p w14:paraId="4EF9ED61" w14:textId="77777777" w:rsidR="00566CBD" w:rsidRPr="0071670F" w:rsidRDefault="00566CB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6514831E" w14:textId="77777777" w:rsidR="00566CBD" w:rsidRPr="0071670F" w:rsidRDefault="00566CB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37CE5CF5" w14:textId="77777777" w:rsidTr="007C1C58">
        <w:tc>
          <w:tcPr>
            <w:tcW w:w="2880" w:type="dxa"/>
          </w:tcPr>
          <w:p w14:paraId="407A9B73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6300" w:type="dxa"/>
          </w:tcPr>
          <w:p w14:paraId="3AAA716E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มูลค่ายุติธรรมสำหรับเงินลงทุนเผื่อขายคำนวณจากมูลค่าสินทรัพย์สุทธิ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</w:tr>
      <w:tr w:rsidR="002C413D" w:rsidRPr="007D58E2" w14:paraId="341BE1CB" w14:textId="77777777" w:rsidTr="007C1C58">
        <w:tc>
          <w:tcPr>
            <w:tcW w:w="2880" w:type="dxa"/>
          </w:tcPr>
          <w:p w14:paraId="02D0EE3C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2450355C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13D" w14:paraId="3377C9A3" w14:textId="77777777" w:rsidTr="007C1C58">
        <w:tc>
          <w:tcPr>
            <w:tcW w:w="2880" w:type="dxa"/>
          </w:tcPr>
          <w:p w14:paraId="0507B8DD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6300" w:type="dxa"/>
          </w:tcPr>
          <w:p w14:paraId="144B9AA1" w14:textId="7B9614B9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มูลค่ายุติธรรมของเงินลงทุนทั่วไปแสดง</w:t>
            </w:r>
            <w:r w:rsidR="00566CB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2C413D" w:rsidRPr="007D58E2" w14:paraId="0DFBD525" w14:textId="77777777" w:rsidTr="007C1C58">
        <w:tc>
          <w:tcPr>
            <w:tcW w:w="2880" w:type="dxa"/>
          </w:tcPr>
          <w:p w14:paraId="7334D7C0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4D45E8AB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13D" w14:paraId="623C4895" w14:textId="77777777" w:rsidTr="007C1C58">
        <w:tc>
          <w:tcPr>
            <w:tcW w:w="2880" w:type="dxa"/>
          </w:tcPr>
          <w:p w14:paraId="193AC6CE" w14:textId="09BD4DB1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0" w:type="dxa"/>
          </w:tcPr>
          <w:p w14:paraId="7EE99669" w14:textId="09081413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</w:t>
            </w:r>
            <w:r w:rsidR="00A6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C413D" w:rsidRPr="007D58E2" w14:paraId="4A5D6B5C" w14:textId="77777777" w:rsidTr="007C1C58">
        <w:tc>
          <w:tcPr>
            <w:tcW w:w="2880" w:type="dxa"/>
          </w:tcPr>
          <w:p w14:paraId="157F4011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4DC99B73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13D" w14:paraId="3FA9D503" w14:textId="77777777" w:rsidTr="007C1C58">
        <w:tc>
          <w:tcPr>
            <w:tcW w:w="2880" w:type="dxa"/>
          </w:tcPr>
          <w:p w14:paraId="7CEC876D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300" w:type="dxa"/>
          </w:tcPr>
          <w:p w14:paraId="19146D17" w14:textId="398FAC5E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</w:t>
            </w:r>
            <w:r w:rsidR="00A6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565E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</w:t>
            </w:r>
          </w:p>
        </w:tc>
      </w:tr>
      <w:tr w:rsidR="002C413D" w:rsidRPr="007D58E2" w14:paraId="07ACB7F9" w14:textId="77777777" w:rsidTr="007C1C58">
        <w:tc>
          <w:tcPr>
            <w:tcW w:w="2880" w:type="dxa"/>
          </w:tcPr>
          <w:p w14:paraId="229D84BD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FFA12B7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6140F832" w14:textId="77777777" w:rsidTr="007C1C58">
        <w:tc>
          <w:tcPr>
            <w:tcW w:w="2880" w:type="dxa"/>
          </w:tcPr>
          <w:p w14:paraId="5B018B4D" w14:textId="7A00EFE0" w:rsidR="002C413D" w:rsidRPr="00D16270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</w:t>
            </w:r>
            <w:r w:rsidR="00A6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ที่ต้องส่งมอบ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6549F4CB" w14:textId="3CD27EC2" w:rsidR="002C413D" w:rsidRPr="00565EA7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มูลค่ายุติธรรมสำหรับภาระ</w:t>
            </w:r>
            <w:r w:rsidR="00A6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ที่ต้องส่งมอบ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หลักทรัพย์จะใช้ราคาเสนอซื้อ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ครั้งสุดท้ายของตลาดหลักทรัพย์แห่งประเทศไทย</w:t>
            </w:r>
            <w:r w:rsidR="00A663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วันที่รายงาน</w:t>
            </w:r>
          </w:p>
        </w:tc>
      </w:tr>
      <w:tr w:rsidR="00E12EB5" w:rsidRPr="007D58E2" w14:paraId="59AAD29F" w14:textId="77777777" w:rsidTr="007C1C58">
        <w:tc>
          <w:tcPr>
            <w:tcW w:w="2880" w:type="dxa"/>
          </w:tcPr>
          <w:p w14:paraId="1ABF06C9" w14:textId="77777777" w:rsidR="00E12EB5" w:rsidRPr="007D58E2" w:rsidRDefault="00E12EB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D741733" w14:textId="77777777" w:rsidR="00E12EB5" w:rsidRPr="007D58E2" w:rsidRDefault="00E12EB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6EE869DA" w14:textId="77777777" w:rsidTr="007C1C58">
        <w:tc>
          <w:tcPr>
            <w:tcW w:w="2880" w:type="dxa"/>
          </w:tcPr>
          <w:p w14:paraId="4C42FD00" w14:textId="7C199F1B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6300" w:type="dxa"/>
          </w:tcPr>
          <w:p w14:paraId="1DD46385" w14:textId="77777777" w:rsidR="002C413D" w:rsidRDefault="002C413D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มูลค่ายุติธรรมสำหรับหนี้สินอนุพันธ์ซึ่งไม่มีสภาพคล่องคำนวณจากราคา</w:t>
            </w:r>
            <w:r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 ณ วันที่รายงาน หรือดัชนีกลุ่มหลักทรัพย์อ้างอิงจากผู้ให้บริการข้อมูลที่มีความน่าเชื่อถือ</w:t>
            </w:r>
          </w:p>
          <w:p w14:paraId="6878DF3A" w14:textId="77777777" w:rsidR="00E12EB5" w:rsidRDefault="00E12EB5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969F828" w14:textId="5B1002D8" w:rsidR="00A663BB" w:rsidRDefault="00E12505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ที่ซื้อขายนอกตลาดหลักทรัพย์ อ้างอิงราคาจากนายหน้าในตลาดที่มีสภาพคล่อง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จากผู้ให้บริการข้อมูลที่มี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ความน่าเชื่อถือ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ด้านเครดิตของคู่สัญญา </w:t>
            </w:r>
          </w:p>
          <w:p w14:paraId="1049F289" w14:textId="77777777" w:rsidR="00E12505" w:rsidRDefault="00E12505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  <w:p w14:paraId="40F0BF51" w14:textId="24D06F95" w:rsidR="00E12EB5" w:rsidRPr="0071670F" w:rsidRDefault="00E12EB5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มูลค่ายุติธรรมของใบสำคัญแสดงสิทธิอนุพันธ์จะใช้ราคาเสนอขาย</w:t>
            </w:r>
            <w:r w:rsidRPr="00E12EB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ณ</w:t>
            </w:r>
            <w:r w:rsidRPr="00E12EB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วันที่รายงาน</w:t>
            </w:r>
          </w:p>
        </w:tc>
      </w:tr>
      <w:tr w:rsidR="00E12EB5" w14:paraId="6610174C" w14:textId="77777777" w:rsidTr="007C1C58">
        <w:tc>
          <w:tcPr>
            <w:tcW w:w="2880" w:type="dxa"/>
          </w:tcPr>
          <w:p w14:paraId="207E816C" w14:textId="77777777" w:rsidR="00E12EB5" w:rsidRPr="0071670F" w:rsidRDefault="00E12EB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3037C1BC" w14:textId="77777777" w:rsidR="00E12EB5" w:rsidRPr="00565EA7" w:rsidRDefault="00E12EB5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641B4628" w14:textId="77777777" w:rsidTr="007C1C58">
        <w:tc>
          <w:tcPr>
            <w:tcW w:w="2880" w:type="dxa"/>
          </w:tcPr>
          <w:p w14:paraId="497D121A" w14:textId="77777777" w:rsidR="002C413D" w:rsidRPr="001B0A0D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0A0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6300" w:type="dxa"/>
          </w:tcPr>
          <w:p w14:paraId="772AF41A" w14:textId="6DC71AA3" w:rsidR="002D0E4D" w:rsidRDefault="002C413D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</w:t>
            </w:r>
            <w:r w:rsidR="004136E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เนื่องจากตราสารหนี้ที่ออกมีระยะเวลาสั้นและอัตราดอกเบี้ยเป็นไปตามราคาตลาด</w:t>
            </w:r>
          </w:p>
          <w:p w14:paraId="4684B69D" w14:textId="77777777" w:rsidR="00B85B51" w:rsidRDefault="00B85B51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0321876D" w14:textId="77777777" w:rsidR="00B85B51" w:rsidRDefault="00B85B51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5E2C49E2" w14:textId="369452FB" w:rsidR="00E12EB5" w:rsidRPr="001B0A0D" w:rsidRDefault="00B85B51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E12EB5" w:rsidRPr="00E12EB5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มูลค่ายุติธรรมของอนุพันธ์แฝงคำนวณโดย</w:t>
            </w:r>
            <w:r w:rsidR="004136E8">
              <w:rPr>
                <w:rFonts w:asciiTheme="majorBidi" w:hAnsiTheme="majorBidi" w:hint="cs"/>
                <w:sz w:val="30"/>
                <w:szCs w:val="30"/>
                <w:cs/>
              </w:rPr>
              <w:t>ใช้</w:t>
            </w:r>
            <w:r w:rsidR="00E12EB5" w:rsidRPr="00E12EB5">
              <w:rPr>
                <w:rFonts w:asciiTheme="majorBidi" w:hAnsiTheme="majorBidi" w:hint="cs"/>
                <w:sz w:val="30"/>
                <w:szCs w:val="30"/>
                <w:cs/>
              </w:rPr>
              <w:t>แบบจำลองที่เหมาะสม</w:t>
            </w:r>
            <w:r w:rsidR="00E12EB5" w:rsidRPr="00E12E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12EB5" w:rsidRPr="00E12EB5">
              <w:rPr>
                <w:rFonts w:asciiTheme="majorBidi" w:hAnsiTheme="majorBidi" w:hint="cs"/>
                <w:sz w:val="30"/>
                <w:szCs w:val="30"/>
                <w:cs/>
              </w:rPr>
              <w:t>ซึ่งใช้ข้อมูลที่หาได้จากตลาดอ้างอิง</w:t>
            </w:r>
          </w:p>
        </w:tc>
      </w:tr>
    </w:tbl>
    <w:p w14:paraId="0EBB6603" w14:textId="3FD0D305" w:rsidR="0099121F" w:rsidRPr="00970B12" w:rsidRDefault="0099121F" w:rsidP="004C3D16">
      <w:pPr>
        <w:rPr>
          <w:sz w:val="30"/>
          <w:szCs w:val="30"/>
        </w:rPr>
      </w:pPr>
    </w:p>
    <w:p w14:paraId="081997F4" w14:textId="77777777" w:rsidR="004C3D16" w:rsidRPr="00993E93" w:rsidRDefault="004C3D16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93E93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</w:t>
      </w:r>
      <w:r w:rsidRPr="00993E9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ภาย</w:t>
      </w:r>
      <w:r w:rsidRPr="00993E93">
        <w:rPr>
          <w:rFonts w:asciiTheme="majorBidi" w:hAnsiTheme="majorBidi" w:cstheme="majorBidi" w:hint="cs"/>
          <w:b/>
          <w:bCs/>
          <w:sz w:val="30"/>
          <w:szCs w:val="30"/>
          <w:cs/>
        </w:rPr>
        <w:t>หลังรอบระยะเวลารายงาน</w:t>
      </w:r>
    </w:p>
    <w:p w14:paraId="58E72901" w14:textId="77777777" w:rsidR="004C3D16" w:rsidRPr="00993E93" w:rsidRDefault="004C3D16" w:rsidP="004C3D1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1D0280" w14:textId="3EDBD50B" w:rsidR="004C3D16" w:rsidRDefault="004C3D16" w:rsidP="00425B75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ในการประชุมคณะกรรมการบริษัทเมื่อวันที่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เมษายน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คณะกรรมการบริษัทได้มีมติเห็นควรให้นำเสนอผู้ถือหุ้นเพื่อพิจารณาอนุมัติการจ่ายเงินปันผลจากผลการดำเนินงานปี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เป็นเงินปันผลจ่ายในอัตราหุ้นละ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993E93">
        <w:rPr>
          <w:rFonts w:asciiTheme="majorBidi" w:hAnsiTheme="majorBidi" w:cstheme="majorBidi"/>
          <w:sz w:val="30"/>
          <w:szCs w:val="30"/>
          <w:lang w:val="en-US" w:bidi="th-TH"/>
        </w:rPr>
        <w:t>3.14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บาท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เป็นจำนวนเงินทั้งสิ้น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993E93">
        <w:rPr>
          <w:rFonts w:asciiTheme="majorBidi" w:hAnsiTheme="majorBidi" w:cstheme="majorBidi"/>
          <w:sz w:val="30"/>
          <w:szCs w:val="30"/>
          <w:lang w:val="en-US" w:bidi="th-TH"/>
        </w:rPr>
        <w:t>752.4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โดยที่บริษัทได้มีการจ่ายเงินปันผลระหว่างกาลไปแล้วในอัตราหุ้นละ</w:t>
      </w:r>
      <w:r w:rsidR="00993E93">
        <w:rPr>
          <w:rFonts w:asciiTheme="majorBidi" w:hAnsiTheme="majorBidi"/>
          <w:sz w:val="30"/>
          <w:szCs w:val="30"/>
          <w:lang w:val="en-US" w:bidi="th-TH"/>
        </w:rPr>
        <w:t xml:space="preserve"> 1.47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บาท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เป็นจำนวนเงินรวม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993E93">
        <w:rPr>
          <w:rFonts w:asciiTheme="majorBidi" w:hAnsiTheme="majorBidi" w:cstheme="majorBidi"/>
          <w:sz w:val="30"/>
          <w:szCs w:val="30"/>
          <w:lang w:val="en-US" w:bidi="th-TH"/>
        </w:rPr>
        <w:t>352.</w:t>
      </w:r>
      <w:r w:rsidR="0082366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ทำให้คงเหลือเงินปันผลจ่ายในอัตราหุ้นละ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993E93">
        <w:rPr>
          <w:rFonts w:asciiTheme="majorBidi" w:hAnsiTheme="majorBidi" w:cstheme="majorBidi"/>
          <w:sz w:val="30"/>
          <w:szCs w:val="30"/>
          <w:lang w:val="en-US" w:bidi="th-TH"/>
        </w:rPr>
        <w:t>1.67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บาท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เป็นจำนวนเงิน</w:t>
      </w:r>
      <w:r w:rsidR="00993E93">
        <w:rPr>
          <w:rFonts w:asciiTheme="majorBidi" w:hAnsiTheme="majorBidi"/>
          <w:sz w:val="30"/>
          <w:szCs w:val="30"/>
          <w:lang w:val="en-US" w:bidi="th-TH"/>
        </w:rPr>
        <w:t xml:space="preserve"> 400.3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Pr="00993E9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93E93">
        <w:rPr>
          <w:rFonts w:asciiTheme="majorBidi" w:hAnsiTheme="majorBidi" w:hint="cs"/>
          <w:sz w:val="30"/>
          <w:szCs w:val="30"/>
          <w:cs/>
          <w:lang w:val="en-US" w:bidi="th-TH"/>
        </w:rPr>
        <w:t>มติดังกล่าวจะนำเสนอในการประชุมสามัญประจำปีของผู้ถือหุ้นต่อไป</w:t>
      </w:r>
    </w:p>
    <w:p w14:paraId="7F952F17" w14:textId="77777777" w:rsidR="0052390C" w:rsidRDefault="0052390C" w:rsidP="00425B75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1B056A8C" w14:textId="6085F957" w:rsidR="00EC4BA2" w:rsidRPr="0020630E" w:rsidRDefault="00EC4BA2" w:rsidP="00E8525F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0630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การจัดประเภทรายการใหม่</w:t>
      </w:r>
    </w:p>
    <w:p w14:paraId="538D5C81" w14:textId="77777777" w:rsidR="002120D3" w:rsidRPr="002C413D" w:rsidRDefault="002120D3" w:rsidP="002120D3">
      <w:pPr>
        <w:rPr>
          <w:rFonts w:asciiTheme="majorBidi" w:hAnsiTheme="majorBidi" w:cstheme="majorBidi"/>
          <w:sz w:val="30"/>
          <w:szCs w:val="30"/>
        </w:rPr>
      </w:pPr>
    </w:p>
    <w:p w14:paraId="632358B6" w14:textId="26FAEDAF" w:rsidR="00FC759A" w:rsidRDefault="00FC759A" w:rsidP="007C1C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20D3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</w:t>
      </w:r>
      <w:r w:rsidR="0010254E" w:rsidRPr="002120D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0149F">
        <w:rPr>
          <w:rFonts w:asciiTheme="majorBidi" w:hAnsiTheme="majorBidi" w:cstheme="majorBidi" w:hint="cs"/>
          <w:sz w:val="30"/>
          <w:szCs w:val="30"/>
          <w:cs/>
        </w:rPr>
        <w:t>ป</w:t>
      </w:r>
      <w:r w:rsidR="002E283E">
        <w:rPr>
          <w:rFonts w:asciiTheme="majorBidi" w:hAnsiTheme="majorBidi" w:cstheme="majorBidi" w:hint="cs"/>
          <w:sz w:val="30"/>
          <w:szCs w:val="30"/>
          <w:cs/>
        </w:rPr>
        <w:t>ี</w:t>
      </w:r>
      <w:r w:rsidR="00557301" w:rsidRPr="002120D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57301" w:rsidRPr="002120D3">
        <w:rPr>
          <w:rFonts w:asciiTheme="majorBidi" w:hAnsiTheme="majorBidi" w:cstheme="majorBidi"/>
          <w:sz w:val="30"/>
          <w:szCs w:val="30"/>
        </w:rPr>
        <w:t>3</w:t>
      </w:r>
      <w:r w:rsidR="000930AE" w:rsidRPr="000930AE">
        <w:rPr>
          <w:rFonts w:asciiTheme="majorBidi" w:hAnsiTheme="majorBidi" w:cstheme="majorBidi" w:hint="cs"/>
          <w:sz w:val="30"/>
          <w:szCs w:val="30"/>
        </w:rPr>
        <w:t>1</w:t>
      </w:r>
      <w:r w:rsidR="00B0372E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557301" w:rsidRPr="002120D3">
        <w:rPr>
          <w:rFonts w:asciiTheme="majorBidi" w:hAnsiTheme="majorBidi" w:cstheme="majorBidi"/>
          <w:sz w:val="30"/>
          <w:szCs w:val="30"/>
        </w:rPr>
        <w:t>2562</w:t>
      </w:r>
      <w:r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Pr="002120D3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557301" w:rsidRPr="002120D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0372E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557301" w:rsidRPr="002120D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57301" w:rsidRPr="002120D3">
        <w:rPr>
          <w:rFonts w:asciiTheme="majorBidi" w:hAnsiTheme="majorBidi" w:cstheme="majorBidi"/>
          <w:sz w:val="30"/>
          <w:szCs w:val="30"/>
        </w:rPr>
        <w:t>3</w:t>
      </w:r>
      <w:r w:rsidR="000930AE" w:rsidRPr="000930AE">
        <w:rPr>
          <w:rFonts w:asciiTheme="majorBidi" w:hAnsiTheme="majorBidi" w:cstheme="majorBidi" w:hint="cs"/>
          <w:sz w:val="30"/>
          <w:szCs w:val="30"/>
        </w:rPr>
        <w:t>1</w:t>
      </w:r>
      <w:r w:rsidR="00B0372E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2120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20D3">
        <w:rPr>
          <w:rFonts w:asciiTheme="majorBidi" w:hAnsiTheme="majorBidi" w:cstheme="majorBidi"/>
          <w:sz w:val="30"/>
          <w:szCs w:val="30"/>
        </w:rPr>
        <w:t>256</w:t>
      </w:r>
      <w:r w:rsidR="00557301" w:rsidRPr="002120D3">
        <w:rPr>
          <w:rFonts w:asciiTheme="majorBidi" w:hAnsiTheme="majorBidi" w:cstheme="majorBidi"/>
          <w:sz w:val="30"/>
          <w:szCs w:val="30"/>
        </w:rPr>
        <w:t>3</w:t>
      </w:r>
      <w:r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="00B35E7B" w:rsidRPr="002120D3">
        <w:rPr>
          <w:rFonts w:asciiTheme="majorBidi" w:hAnsiTheme="majorBidi" w:cstheme="majorBidi"/>
          <w:sz w:val="30"/>
          <w:szCs w:val="30"/>
          <w:cs/>
        </w:rPr>
        <w:t>การจัดประเภทรายการ</w:t>
      </w:r>
      <w:r w:rsidR="0010254E" w:rsidRPr="002120D3">
        <w:rPr>
          <w:rFonts w:asciiTheme="majorBidi" w:hAnsiTheme="majorBidi" w:cstheme="majorBidi"/>
          <w:sz w:val="30"/>
          <w:szCs w:val="30"/>
          <w:cs/>
        </w:rPr>
        <w:t>ใหม่</w:t>
      </w:r>
      <w:r w:rsidR="00B35E7B" w:rsidRPr="002120D3">
        <w:rPr>
          <w:rFonts w:asciiTheme="majorBidi" w:hAnsiTheme="majorBidi" w:cstheme="majorBidi"/>
          <w:sz w:val="30"/>
          <w:szCs w:val="30"/>
          <w:cs/>
        </w:rPr>
        <w:t>นี้</w:t>
      </w:r>
      <w:r w:rsidR="00CC3918" w:rsidRPr="002120D3">
        <w:rPr>
          <w:rFonts w:asciiTheme="majorBidi" w:hAnsiTheme="majorBidi" w:cstheme="majorBidi"/>
          <w:sz w:val="30"/>
          <w:szCs w:val="30"/>
          <w:cs/>
        </w:rPr>
        <w:t xml:space="preserve">เป็นไปตามประกาศสำนักงานคณะกรรมการกำกับหลักทรัพย์และตลาดหลักทรัพย์ที่ สธ. </w:t>
      </w:r>
      <w:r w:rsidR="00CC3918" w:rsidRPr="002120D3">
        <w:rPr>
          <w:rFonts w:asciiTheme="majorBidi" w:hAnsiTheme="majorBidi" w:cstheme="majorBidi"/>
          <w:sz w:val="30"/>
          <w:szCs w:val="30"/>
        </w:rPr>
        <w:t xml:space="preserve">6/2562 </w:t>
      </w:r>
      <w:r w:rsidR="007C1C58" w:rsidRPr="002120D3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7C1C58" w:rsidRPr="002120D3">
        <w:rPr>
          <w:rFonts w:asciiTheme="majorBidi" w:hAnsiTheme="majorBidi" w:cstheme="majorBidi"/>
          <w:sz w:val="30"/>
          <w:szCs w:val="30"/>
        </w:rPr>
        <w:t xml:space="preserve">8 </w:t>
      </w:r>
      <w:r w:rsidR="007C1C58" w:rsidRPr="002120D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C1C58" w:rsidRPr="002120D3">
        <w:rPr>
          <w:rFonts w:asciiTheme="majorBidi" w:hAnsiTheme="majorBidi" w:cstheme="majorBidi"/>
          <w:sz w:val="30"/>
          <w:szCs w:val="30"/>
        </w:rPr>
        <w:t xml:space="preserve">2562 </w:t>
      </w:r>
      <w:r w:rsidR="00CC3918" w:rsidRPr="002120D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CC3918" w:rsidRPr="007C1C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="00CC3918" w:rsidRPr="007C1C58">
        <w:rPr>
          <w:rFonts w:asciiTheme="majorBidi" w:hAnsiTheme="majorBidi" w:cstheme="majorBidi"/>
          <w:i/>
          <w:iCs/>
          <w:sz w:val="30"/>
          <w:szCs w:val="30"/>
        </w:rPr>
        <w:t>3)</w:t>
      </w:r>
      <w:r w:rsidR="00CC3918"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Pr="002120D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85F171E" w14:textId="2B27C79E" w:rsidR="00530996" w:rsidRPr="002C413D" w:rsidRDefault="00530996" w:rsidP="002C41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20"/>
        <w:gridCol w:w="21"/>
      </w:tblGrid>
      <w:tr w:rsidR="0010254E" w:rsidRPr="00561E1C" w14:paraId="597D7285" w14:textId="77777777" w:rsidTr="0010254E">
        <w:trPr>
          <w:gridAfter w:val="1"/>
          <w:wAfter w:w="21" w:type="dxa"/>
          <w:trHeight w:val="488"/>
          <w:tblHeader/>
        </w:trPr>
        <w:tc>
          <w:tcPr>
            <w:tcW w:w="3870" w:type="dxa"/>
          </w:tcPr>
          <w:p w14:paraId="090A8AA6" w14:textId="77931BBD" w:rsidR="0010254E" w:rsidRPr="00561E1C" w:rsidRDefault="006A6175" w:rsidP="00557301">
            <w:pPr>
              <w:pStyle w:val="BodyText"/>
              <w:spacing w:after="0"/>
              <w:ind w:left="336" w:right="-405" w:hanging="90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5"/>
            <w:vAlign w:val="bottom"/>
          </w:tcPr>
          <w:p w14:paraId="609544CE" w14:textId="022A3E2F" w:rsidR="0010254E" w:rsidRPr="00B35E7B" w:rsidRDefault="0010254E" w:rsidP="00557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5E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254E" w:rsidRPr="00561E1C" w14:paraId="31111975" w14:textId="77777777" w:rsidTr="0010254E">
        <w:trPr>
          <w:trHeight w:val="380"/>
          <w:tblHeader/>
        </w:trPr>
        <w:tc>
          <w:tcPr>
            <w:tcW w:w="3870" w:type="dxa"/>
          </w:tcPr>
          <w:p w14:paraId="3C9F306F" w14:textId="77777777" w:rsidR="0010254E" w:rsidRPr="00561E1C" w:rsidRDefault="0010254E" w:rsidP="00557301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425EF2CC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F9541B8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6FFDE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392C131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  <w:hideMark/>
          </w:tcPr>
          <w:p w14:paraId="500A2A99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0254E" w:rsidRPr="00561E1C" w14:paraId="1706D3F2" w14:textId="77777777" w:rsidTr="00A10246">
        <w:trPr>
          <w:trHeight w:val="357"/>
        </w:trPr>
        <w:tc>
          <w:tcPr>
            <w:tcW w:w="3870" w:type="dxa"/>
          </w:tcPr>
          <w:p w14:paraId="612588CA" w14:textId="77777777" w:rsidR="0010254E" w:rsidRDefault="0010254E" w:rsidP="0010254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248" w:right="-405" w:hanging="24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6"/>
          </w:tcPr>
          <w:p w14:paraId="566C6260" w14:textId="1105EA68" w:rsidR="0010254E" w:rsidRPr="00561E1C" w:rsidRDefault="0010254E" w:rsidP="0010254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54E" w:rsidRPr="00561E1C" w14:paraId="18B9D3A8" w14:textId="77777777" w:rsidTr="0010254E">
        <w:trPr>
          <w:trHeight w:val="357"/>
        </w:trPr>
        <w:tc>
          <w:tcPr>
            <w:tcW w:w="3870" w:type="dxa"/>
            <w:hideMark/>
          </w:tcPr>
          <w:p w14:paraId="17FE5CB5" w14:textId="57A82AD1" w:rsidR="0010254E" w:rsidRPr="00561E1C" w:rsidRDefault="0010254E" w:rsidP="0010254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="00B037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930AE" w:rsidRPr="000930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037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9E5A50D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9AC2D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4F2CFD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DBC4E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04ADC060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4E" w:rsidRPr="00561E1C" w14:paraId="10A48857" w14:textId="77777777" w:rsidTr="0010254E">
        <w:trPr>
          <w:trHeight w:val="334"/>
        </w:trPr>
        <w:tc>
          <w:tcPr>
            <w:tcW w:w="3870" w:type="dxa"/>
          </w:tcPr>
          <w:p w14:paraId="458EE74A" w14:textId="709126BF" w:rsidR="0010254E" w:rsidRDefault="0010254E" w:rsidP="00B35E7B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 w:rsidR="007C1C58">
              <w:rPr>
                <w:rFonts w:ascii="Angsana New" w:hAnsi="Angsana New" w:hint="cs"/>
                <w:sz w:val="30"/>
                <w:szCs w:val="30"/>
                <w:cs/>
              </w:rPr>
              <w:t>จากเ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งินให้กู้ยืมเพื่อซื้อหลักทรัพย์</w:t>
            </w:r>
          </w:p>
        </w:tc>
        <w:tc>
          <w:tcPr>
            <w:tcW w:w="1620" w:type="dxa"/>
          </w:tcPr>
          <w:p w14:paraId="75F45F7E" w14:textId="2B45D407" w:rsidR="0010254E" w:rsidRPr="00561E1C" w:rsidRDefault="00C4576F" w:rsidP="00403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0"/>
              </w:tabs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63,841</w:t>
            </w:r>
          </w:p>
        </w:tc>
        <w:tc>
          <w:tcPr>
            <w:tcW w:w="270" w:type="dxa"/>
          </w:tcPr>
          <w:p w14:paraId="3B0060C8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8DA3D0" w14:textId="5CEED728" w:rsidR="0010254E" w:rsidRPr="00561E1C" w:rsidRDefault="00C4576F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(63,841)</w:t>
            </w:r>
          </w:p>
        </w:tc>
        <w:tc>
          <w:tcPr>
            <w:tcW w:w="270" w:type="dxa"/>
          </w:tcPr>
          <w:p w14:paraId="0CD21D29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73B56304" w14:textId="51C10B32" w:rsidR="0010254E" w:rsidRPr="00561E1C" w:rsidRDefault="00C4576F" w:rsidP="007C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4E" w:rsidRPr="00561E1C" w14:paraId="494C8282" w14:textId="77777777" w:rsidTr="0010254E">
        <w:trPr>
          <w:trHeight w:val="334"/>
        </w:trPr>
        <w:tc>
          <w:tcPr>
            <w:tcW w:w="3870" w:type="dxa"/>
          </w:tcPr>
          <w:p w14:paraId="2BF99106" w14:textId="471EEF2A" w:rsidR="0010254E" w:rsidRPr="00561E1C" w:rsidRDefault="0010254E" w:rsidP="00557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6EB7740E" w14:textId="75D76C0E" w:rsidR="0010254E" w:rsidRPr="00561E1C" w:rsidRDefault="00C4576F" w:rsidP="007C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5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C3AE5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9C15C5" w14:textId="44781A1D" w:rsidR="0010254E" w:rsidRPr="00561E1C" w:rsidRDefault="00C4576F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90,770</w:t>
            </w:r>
          </w:p>
        </w:tc>
        <w:tc>
          <w:tcPr>
            <w:tcW w:w="270" w:type="dxa"/>
          </w:tcPr>
          <w:p w14:paraId="59FBF158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166A173" w14:textId="534A3144" w:rsidR="0010254E" w:rsidRPr="00561E1C" w:rsidRDefault="00C4576F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90,770</w:t>
            </w:r>
          </w:p>
        </w:tc>
      </w:tr>
      <w:tr w:rsidR="0010254E" w:rsidRPr="00561E1C" w14:paraId="5FC67311" w14:textId="77777777" w:rsidTr="0010254E">
        <w:trPr>
          <w:trHeight w:val="334"/>
        </w:trPr>
        <w:tc>
          <w:tcPr>
            <w:tcW w:w="3870" w:type="dxa"/>
          </w:tcPr>
          <w:p w14:paraId="07D34FFE" w14:textId="319B6B81" w:rsidR="0010254E" w:rsidRDefault="0010254E" w:rsidP="00CC3918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620" w:type="dxa"/>
          </w:tcPr>
          <w:p w14:paraId="1E18C64B" w14:textId="719CF462" w:rsidR="00C4576F" w:rsidRDefault="00C4576F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255,477</w:t>
            </w:r>
          </w:p>
        </w:tc>
        <w:tc>
          <w:tcPr>
            <w:tcW w:w="270" w:type="dxa"/>
          </w:tcPr>
          <w:p w14:paraId="377BEED5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863513" w14:textId="5C8FE255" w:rsidR="00C4576F" w:rsidRDefault="00C4576F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(23,201)</w:t>
            </w:r>
          </w:p>
        </w:tc>
        <w:tc>
          <w:tcPr>
            <w:tcW w:w="270" w:type="dxa"/>
          </w:tcPr>
          <w:p w14:paraId="3FAEEF9F" w14:textId="77777777" w:rsidR="0010254E" w:rsidRPr="00561E1C" w:rsidRDefault="0010254E" w:rsidP="00B35E7B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52B78CF" w14:textId="2FBA02F0" w:rsidR="00C4576F" w:rsidRDefault="00C4576F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232,276</w:t>
            </w:r>
          </w:p>
        </w:tc>
      </w:tr>
      <w:tr w:rsidR="0010254E" w:rsidRPr="00561E1C" w14:paraId="47D70B00" w14:textId="77777777" w:rsidTr="0010254E">
        <w:trPr>
          <w:trHeight w:val="334"/>
        </w:trPr>
        <w:tc>
          <w:tcPr>
            <w:tcW w:w="3870" w:type="dxa"/>
          </w:tcPr>
          <w:p w14:paraId="173784E1" w14:textId="68A25E91" w:rsidR="0010254E" w:rsidRPr="00561E1C" w:rsidRDefault="0010254E" w:rsidP="00B35E7B">
            <w:pPr>
              <w:pStyle w:val="BodyText"/>
              <w:tabs>
                <w:tab w:val="clear" w:pos="227"/>
                <w:tab w:val="left" w:pos="426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125A2D18" w14:textId="3FE94DC8" w:rsidR="0010254E" w:rsidRPr="00561E1C" w:rsidRDefault="00C4576F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358,008</w:t>
            </w:r>
          </w:p>
        </w:tc>
        <w:tc>
          <w:tcPr>
            <w:tcW w:w="270" w:type="dxa"/>
          </w:tcPr>
          <w:p w14:paraId="2880B35C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6D8864" w14:textId="506946A6" w:rsidR="0010254E" w:rsidRPr="00561E1C" w:rsidRDefault="00C4576F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(3,728)</w:t>
            </w:r>
          </w:p>
        </w:tc>
        <w:tc>
          <w:tcPr>
            <w:tcW w:w="270" w:type="dxa"/>
          </w:tcPr>
          <w:p w14:paraId="41165878" w14:textId="77777777" w:rsidR="0010254E" w:rsidRPr="00561E1C" w:rsidRDefault="0010254E" w:rsidP="00B35E7B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114CBC0D" w14:textId="3C63B41E" w:rsidR="0010254E" w:rsidRPr="00561E1C" w:rsidRDefault="00C4576F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354,280</w:t>
            </w:r>
          </w:p>
        </w:tc>
      </w:tr>
      <w:tr w:rsidR="0010254E" w:rsidRPr="00561E1C" w14:paraId="55E46BFF" w14:textId="77777777" w:rsidTr="00B0372E">
        <w:trPr>
          <w:trHeight w:val="349"/>
        </w:trPr>
        <w:tc>
          <w:tcPr>
            <w:tcW w:w="3870" w:type="dxa"/>
          </w:tcPr>
          <w:p w14:paraId="6EE38140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2807921" w14:textId="77777777" w:rsidR="0010254E" w:rsidRPr="00561E1C" w:rsidRDefault="0010254E" w:rsidP="00B35E7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3A6AD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E23D3" w14:textId="125C506A" w:rsidR="0010254E" w:rsidRPr="00561E1C" w:rsidRDefault="00C4576F" w:rsidP="0041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11B7D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210848FA" w14:textId="77777777" w:rsidR="0010254E" w:rsidRPr="00561E1C" w:rsidRDefault="0010254E" w:rsidP="00B35E7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FBC454" w14:textId="1F97CBA9" w:rsidR="00414934" w:rsidRDefault="00414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1D6CC32D" w14:textId="77F509BA" w:rsidR="004F3EA7" w:rsidRDefault="004F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0E832959" w14:textId="77777777" w:rsidR="004F3EA7" w:rsidRDefault="004F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 w:hint="cs"/>
          <w:sz w:val="30"/>
          <w:szCs w:val="30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20"/>
        <w:gridCol w:w="21"/>
      </w:tblGrid>
      <w:tr w:rsidR="0010254E" w:rsidRPr="00561E1C" w14:paraId="3891A0CD" w14:textId="77777777" w:rsidTr="0010254E">
        <w:trPr>
          <w:gridAfter w:val="1"/>
          <w:wAfter w:w="21" w:type="dxa"/>
          <w:trHeight w:val="488"/>
          <w:tblHeader/>
        </w:trPr>
        <w:tc>
          <w:tcPr>
            <w:tcW w:w="3870" w:type="dxa"/>
          </w:tcPr>
          <w:p w14:paraId="73D4CA90" w14:textId="77777777" w:rsidR="0010254E" w:rsidRPr="00561E1C" w:rsidRDefault="0010254E" w:rsidP="00AF6B2B">
            <w:pPr>
              <w:pStyle w:val="BodyText"/>
              <w:spacing w:after="0"/>
              <w:ind w:left="336" w:right="-405" w:hanging="90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8E732B8" w14:textId="58DF0FE0" w:rsidR="0010254E" w:rsidRPr="00B35E7B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5E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0254E" w:rsidRPr="00561E1C" w14:paraId="33D8C915" w14:textId="77777777" w:rsidTr="0010254E">
        <w:trPr>
          <w:trHeight w:val="380"/>
          <w:tblHeader/>
        </w:trPr>
        <w:tc>
          <w:tcPr>
            <w:tcW w:w="3870" w:type="dxa"/>
          </w:tcPr>
          <w:p w14:paraId="45D297C9" w14:textId="77777777" w:rsidR="0010254E" w:rsidRPr="00561E1C" w:rsidRDefault="0010254E" w:rsidP="00AF6B2B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52393064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7024F61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AC4163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1554444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  <w:hideMark/>
          </w:tcPr>
          <w:p w14:paraId="5F289B40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0254E" w:rsidRPr="00561E1C" w14:paraId="031D7853" w14:textId="77777777" w:rsidTr="0010254E">
        <w:trPr>
          <w:trHeight w:val="357"/>
        </w:trPr>
        <w:tc>
          <w:tcPr>
            <w:tcW w:w="3870" w:type="dxa"/>
          </w:tcPr>
          <w:p w14:paraId="74498ECC" w14:textId="77777777" w:rsidR="0010254E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6"/>
          </w:tcPr>
          <w:p w14:paraId="309C9C1B" w14:textId="6E14EA42" w:rsidR="0010254E" w:rsidRPr="00561E1C" w:rsidRDefault="0010254E" w:rsidP="0010254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54E" w:rsidRPr="00561E1C" w14:paraId="5AB57FA2" w14:textId="77777777" w:rsidTr="0010254E">
        <w:trPr>
          <w:trHeight w:val="357"/>
        </w:trPr>
        <w:tc>
          <w:tcPr>
            <w:tcW w:w="3870" w:type="dxa"/>
            <w:hideMark/>
          </w:tcPr>
          <w:p w14:paraId="7B5756C0" w14:textId="57FC1160" w:rsidR="0010254E" w:rsidRPr="00561E1C" w:rsidRDefault="0010254E" w:rsidP="0010254E">
            <w:pPr>
              <w:pStyle w:val="BodyText"/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="00B037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930AE" w:rsidRPr="000930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037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9BD8D2E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DD6CE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868669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F415C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4ADB50BF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76F" w:rsidRPr="00561E1C" w14:paraId="3DE3F841" w14:textId="77777777" w:rsidTr="0010254E">
        <w:trPr>
          <w:trHeight w:val="334"/>
        </w:trPr>
        <w:tc>
          <w:tcPr>
            <w:tcW w:w="3870" w:type="dxa"/>
          </w:tcPr>
          <w:p w14:paraId="7FEE584B" w14:textId="24436C90" w:rsidR="00C4576F" w:rsidRDefault="00C4576F" w:rsidP="00C4576F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รายได้ดอกเบี้ยจากเงินให้กู้ยืมเพื่อซื้อหลักทรัพย์</w:t>
            </w:r>
          </w:p>
        </w:tc>
        <w:tc>
          <w:tcPr>
            <w:tcW w:w="1620" w:type="dxa"/>
          </w:tcPr>
          <w:p w14:paraId="1C96DDC4" w14:textId="12EDF258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63,841</w:t>
            </w:r>
          </w:p>
        </w:tc>
        <w:tc>
          <w:tcPr>
            <w:tcW w:w="270" w:type="dxa"/>
          </w:tcPr>
          <w:p w14:paraId="62C66D6F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440694" w14:textId="4D76E665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(63,841)</w:t>
            </w:r>
          </w:p>
        </w:tc>
        <w:tc>
          <w:tcPr>
            <w:tcW w:w="270" w:type="dxa"/>
          </w:tcPr>
          <w:p w14:paraId="01BD3635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5BCF61B3" w14:textId="65719505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576F" w:rsidRPr="00561E1C" w14:paraId="65F4C521" w14:textId="77777777" w:rsidTr="0010254E">
        <w:trPr>
          <w:trHeight w:val="334"/>
        </w:trPr>
        <w:tc>
          <w:tcPr>
            <w:tcW w:w="3870" w:type="dxa"/>
          </w:tcPr>
          <w:p w14:paraId="6DB7A27D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3D8C63F1" w14:textId="516EC2F9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5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2F5A8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F71775" w14:textId="17ED776E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90,439</w:t>
            </w:r>
          </w:p>
        </w:tc>
        <w:tc>
          <w:tcPr>
            <w:tcW w:w="270" w:type="dxa"/>
          </w:tcPr>
          <w:p w14:paraId="204BACC9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1230673A" w14:textId="0E5ACA14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90,439</w:t>
            </w:r>
          </w:p>
        </w:tc>
      </w:tr>
      <w:tr w:rsidR="00C4576F" w:rsidRPr="00561E1C" w14:paraId="6C38DB63" w14:textId="77777777" w:rsidTr="0010254E">
        <w:trPr>
          <w:trHeight w:val="334"/>
        </w:trPr>
        <w:tc>
          <w:tcPr>
            <w:tcW w:w="3870" w:type="dxa"/>
          </w:tcPr>
          <w:p w14:paraId="7A3B7181" w14:textId="3277F859" w:rsidR="00C4576F" w:rsidRDefault="00C4576F" w:rsidP="00C4576F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620" w:type="dxa"/>
          </w:tcPr>
          <w:p w14:paraId="1AE3E373" w14:textId="2DE4D0EF" w:rsidR="00C4576F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255,146</w:t>
            </w:r>
          </w:p>
        </w:tc>
        <w:tc>
          <w:tcPr>
            <w:tcW w:w="270" w:type="dxa"/>
          </w:tcPr>
          <w:p w14:paraId="3399698D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5D061A" w14:textId="5AD906E4" w:rsidR="00C4576F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(22,870)</w:t>
            </w:r>
          </w:p>
        </w:tc>
        <w:tc>
          <w:tcPr>
            <w:tcW w:w="270" w:type="dxa"/>
          </w:tcPr>
          <w:p w14:paraId="14BFCBCB" w14:textId="77777777" w:rsidR="00C4576F" w:rsidRPr="00561E1C" w:rsidRDefault="00C4576F" w:rsidP="00C4576F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C38DB10" w14:textId="4D24D566" w:rsidR="00C4576F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232,276</w:t>
            </w:r>
          </w:p>
        </w:tc>
      </w:tr>
      <w:tr w:rsidR="00C4576F" w:rsidRPr="00561E1C" w14:paraId="3822EBD2" w14:textId="77777777" w:rsidTr="0010254E">
        <w:trPr>
          <w:trHeight w:val="334"/>
        </w:trPr>
        <w:tc>
          <w:tcPr>
            <w:tcW w:w="3870" w:type="dxa"/>
          </w:tcPr>
          <w:p w14:paraId="5C45585A" w14:textId="77777777" w:rsidR="00C4576F" w:rsidRPr="00561E1C" w:rsidRDefault="00C4576F" w:rsidP="00C4576F">
            <w:pPr>
              <w:pStyle w:val="BodyText"/>
              <w:tabs>
                <w:tab w:val="clear" w:pos="227"/>
                <w:tab w:val="left" w:pos="426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2D0DFF55" w14:textId="49F45443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159,661</w:t>
            </w:r>
          </w:p>
        </w:tc>
        <w:tc>
          <w:tcPr>
            <w:tcW w:w="270" w:type="dxa"/>
          </w:tcPr>
          <w:p w14:paraId="0D093AEC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261773" w14:textId="532C10FF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(3,728)</w:t>
            </w:r>
          </w:p>
        </w:tc>
        <w:tc>
          <w:tcPr>
            <w:tcW w:w="270" w:type="dxa"/>
          </w:tcPr>
          <w:p w14:paraId="6E5E5497" w14:textId="77777777" w:rsidR="00C4576F" w:rsidRPr="00561E1C" w:rsidRDefault="00C4576F" w:rsidP="00C4576F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3E01F70" w14:textId="33253F76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155,933</w:t>
            </w:r>
          </w:p>
        </w:tc>
      </w:tr>
      <w:tr w:rsidR="00C4576F" w:rsidRPr="00561E1C" w14:paraId="511178CF" w14:textId="77777777" w:rsidTr="00B0372E">
        <w:trPr>
          <w:trHeight w:val="349"/>
        </w:trPr>
        <w:tc>
          <w:tcPr>
            <w:tcW w:w="3870" w:type="dxa"/>
          </w:tcPr>
          <w:p w14:paraId="2EBDB2DA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7C8045" w14:textId="77777777" w:rsidR="00C4576F" w:rsidRPr="00561E1C" w:rsidRDefault="00C4576F" w:rsidP="00C457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1ADE8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98B21" w14:textId="56B3B725" w:rsidR="00C4576F" w:rsidRPr="00561E1C" w:rsidRDefault="00C4576F" w:rsidP="00C45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B2F68" w14:textId="77777777" w:rsidR="00C4576F" w:rsidRPr="00561E1C" w:rsidRDefault="00C4576F" w:rsidP="00C457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D466806" w14:textId="77777777" w:rsidR="00C4576F" w:rsidRPr="00561E1C" w:rsidRDefault="00C4576F" w:rsidP="00C457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59D211" w14:textId="35AABC0F" w:rsidR="001B441E" w:rsidRPr="002C413D" w:rsidRDefault="001B441E" w:rsidP="00E12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</w:p>
    <w:sectPr w:rsidR="001B441E" w:rsidRPr="002C413D" w:rsidSect="00A80BF2">
      <w:headerReference w:type="default" r:id="rId13"/>
      <w:pgSz w:w="11907" w:h="16839" w:code="9"/>
      <w:pgMar w:top="691" w:right="1152" w:bottom="576" w:left="117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3902B" w14:textId="77777777" w:rsidR="004F3EA7" w:rsidRDefault="004F3EA7">
      <w:r>
        <w:separator/>
      </w:r>
    </w:p>
  </w:endnote>
  <w:endnote w:type="continuationSeparator" w:id="0">
    <w:p w14:paraId="7763756A" w14:textId="77777777" w:rsidR="004F3EA7" w:rsidRDefault="004F3EA7">
      <w:r>
        <w:continuationSeparator/>
      </w:r>
    </w:p>
  </w:endnote>
  <w:endnote w:type="continuationNotice" w:id="1">
    <w:p w14:paraId="2F93BDF1" w14:textId="77777777" w:rsidR="004F3EA7" w:rsidRDefault="004F3E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QULDIC+AngsanaNew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New-BoldItalic">
    <w:altName w:val="Angsana New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7F188" w14:textId="77777777" w:rsidR="004F3EA7" w:rsidRDefault="004F3EA7">
      <w:r>
        <w:separator/>
      </w:r>
    </w:p>
  </w:footnote>
  <w:footnote w:type="continuationSeparator" w:id="0">
    <w:p w14:paraId="07AE81D7" w14:textId="77777777" w:rsidR="004F3EA7" w:rsidRDefault="004F3EA7">
      <w:r>
        <w:continuationSeparator/>
      </w:r>
    </w:p>
  </w:footnote>
  <w:footnote w:type="continuationNotice" w:id="1">
    <w:p w14:paraId="4373F855" w14:textId="77777777" w:rsidR="004F3EA7" w:rsidRDefault="004F3E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C2DA5" w14:textId="77777777" w:rsidR="004F3EA7" w:rsidRDefault="004F3EA7" w:rsidP="007522C2">
    <w:pPr>
      <w:tabs>
        <w:tab w:val="clear" w:pos="454"/>
        <w:tab w:val="left" w:pos="45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3B9F2F29" w14:textId="47442011" w:rsidR="004F3EA7" w:rsidRDefault="004F3EA7" w:rsidP="001246B6">
    <w:pPr>
      <w:tabs>
        <w:tab w:val="clear" w:pos="454"/>
        <w:tab w:val="left" w:pos="45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14C99BD6" w14:textId="77777777" w:rsidR="004F3EA7" w:rsidRDefault="004F3EA7" w:rsidP="008F248C">
    <w:pPr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F0E1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F0E1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7FF8AE28" w14:textId="77777777" w:rsidR="004F3EA7" w:rsidRPr="000E0B3D" w:rsidRDefault="004F3EA7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27A22" w14:textId="77777777" w:rsidR="004F3EA7" w:rsidRDefault="004F3EA7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ind w:left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4D944F21" w14:textId="571D2DD6" w:rsidR="004F3EA7" w:rsidRDefault="004F3EA7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ind w:left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4DAC8A97" w14:textId="15031AA1" w:rsidR="004F3EA7" w:rsidRDefault="004F3EA7" w:rsidP="0010149F">
    <w:pPr>
      <w:tabs>
        <w:tab w:val="clear" w:pos="680"/>
        <w:tab w:val="left" w:pos="630"/>
      </w:tabs>
      <w:spacing w:line="240" w:lineRule="auto"/>
      <w:ind w:left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0930AE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F0E1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6F4DA861" w14:textId="19AF027D" w:rsidR="004F3EA7" w:rsidRPr="00D0002A" w:rsidRDefault="004F3EA7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899BD" w14:textId="77777777" w:rsidR="004F3EA7" w:rsidRDefault="004F3EA7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0CDE92BF" w14:textId="176A3AC0" w:rsidR="004F3EA7" w:rsidRDefault="004F3EA7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51B06DDF" w14:textId="1F4F28DA" w:rsidR="004F3EA7" w:rsidRDefault="004F3EA7" w:rsidP="002B413A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0930AE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F0E1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7873DE99" w14:textId="77777777" w:rsidR="004F3EA7" w:rsidRPr="000E0B3D" w:rsidRDefault="004F3EA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9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1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15"/>
  </w:num>
  <w:num w:numId="14">
    <w:abstractNumId w:val="13"/>
  </w:num>
  <w:num w:numId="15">
    <w:abstractNumId w:val="19"/>
  </w:num>
  <w:num w:numId="16">
    <w:abstractNumId w:val="16"/>
  </w:num>
  <w:num w:numId="17">
    <w:abstractNumId w:val="17"/>
  </w:num>
  <w:num w:numId="18">
    <w:abstractNumId w:val="8"/>
  </w:num>
  <w:num w:numId="19">
    <w:abstractNumId w:val="0"/>
  </w:num>
  <w:num w:numId="2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9CF"/>
    <w:rsid w:val="00000BDA"/>
    <w:rsid w:val="00000C46"/>
    <w:rsid w:val="000011BC"/>
    <w:rsid w:val="000015C8"/>
    <w:rsid w:val="00001772"/>
    <w:rsid w:val="000018E6"/>
    <w:rsid w:val="00001BCA"/>
    <w:rsid w:val="00001DBA"/>
    <w:rsid w:val="00002417"/>
    <w:rsid w:val="0000282F"/>
    <w:rsid w:val="00002CB9"/>
    <w:rsid w:val="00002D5F"/>
    <w:rsid w:val="00002D76"/>
    <w:rsid w:val="00002E8C"/>
    <w:rsid w:val="000031CB"/>
    <w:rsid w:val="0000363C"/>
    <w:rsid w:val="00003917"/>
    <w:rsid w:val="00003A4F"/>
    <w:rsid w:val="00003A58"/>
    <w:rsid w:val="00004632"/>
    <w:rsid w:val="000050B0"/>
    <w:rsid w:val="000051AA"/>
    <w:rsid w:val="00005329"/>
    <w:rsid w:val="00005904"/>
    <w:rsid w:val="000059B1"/>
    <w:rsid w:val="00005DB9"/>
    <w:rsid w:val="0000613C"/>
    <w:rsid w:val="00006987"/>
    <w:rsid w:val="000069A9"/>
    <w:rsid w:val="00006E08"/>
    <w:rsid w:val="00007133"/>
    <w:rsid w:val="0000769D"/>
    <w:rsid w:val="00007ACF"/>
    <w:rsid w:val="00007AED"/>
    <w:rsid w:val="00007D7C"/>
    <w:rsid w:val="00007E52"/>
    <w:rsid w:val="000100A1"/>
    <w:rsid w:val="00010458"/>
    <w:rsid w:val="000105A8"/>
    <w:rsid w:val="00010F3A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A3F"/>
    <w:rsid w:val="00013AD1"/>
    <w:rsid w:val="00014725"/>
    <w:rsid w:val="0001493A"/>
    <w:rsid w:val="00014F0A"/>
    <w:rsid w:val="00015109"/>
    <w:rsid w:val="00015115"/>
    <w:rsid w:val="0001547D"/>
    <w:rsid w:val="0001584D"/>
    <w:rsid w:val="00015A02"/>
    <w:rsid w:val="00015D71"/>
    <w:rsid w:val="00015EFB"/>
    <w:rsid w:val="000160D9"/>
    <w:rsid w:val="00016580"/>
    <w:rsid w:val="00016F39"/>
    <w:rsid w:val="00017021"/>
    <w:rsid w:val="00017458"/>
    <w:rsid w:val="000176BC"/>
    <w:rsid w:val="0001795E"/>
    <w:rsid w:val="00017BF5"/>
    <w:rsid w:val="00020233"/>
    <w:rsid w:val="00020286"/>
    <w:rsid w:val="000202F5"/>
    <w:rsid w:val="00020602"/>
    <w:rsid w:val="00020676"/>
    <w:rsid w:val="0002083B"/>
    <w:rsid w:val="00020A44"/>
    <w:rsid w:val="00020D50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15"/>
    <w:rsid w:val="000308D6"/>
    <w:rsid w:val="00030F01"/>
    <w:rsid w:val="000311BF"/>
    <w:rsid w:val="000326C2"/>
    <w:rsid w:val="00032923"/>
    <w:rsid w:val="00032DB1"/>
    <w:rsid w:val="00033192"/>
    <w:rsid w:val="000335EA"/>
    <w:rsid w:val="00033672"/>
    <w:rsid w:val="000337F5"/>
    <w:rsid w:val="000338D9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3E1"/>
    <w:rsid w:val="0003758E"/>
    <w:rsid w:val="00037620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1AD4"/>
    <w:rsid w:val="00042494"/>
    <w:rsid w:val="00042622"/>
    <w:rsid w:val="0004272D"/>
    <w:rsid w:val="00042A6E"/>
    <w:rsid w:val="00043123"/>
    <w:rsid w:val="00043261"/>
    <w:rsid w:val="00043A61"/>
    <w:rsid w:val="00043AC4"/>
    <w:rsid w:val="00043E9A"/>
    <w:rsid w:val="000440BC"/>
    <w:rsid w:val="00044585"/>
    <w:rsid w:val="00044E8C"/>
    <w:rsid w:val="00045866"/>
    <w:rsid w:val="000459DE"/>
    <w:rsid w:val="00045BCC"/>
    <w:rsid w:val="00045C18"/>
    <w:rsid w:val="00046739"/>
    <w:rsid w:val="00046821"/>
    <w:rsid w:val="000468CB"/>
    <w:rsid w:val="00046B9F"/>
    <w:rsid w:val="00046D49"/>
    <w:rsid w:val="0004753E"/>
    <w:rsid w:val="00047581"/>
    <w:rsid w:val="00047BD5"/>
    <w:rsid w:val="00050000"/>
    <w:rsid w:val="0005037F"/>
    <w:rsid w:val="000503D2"/>
    <w:rsid w:val="00050B45"/>
    <w:rsid w:val="00050C6B"/>
    <w:rsid w:val="00050EE4"/>
    <w:rsid w:val="00051228"/>
    <w:rsid w:val="0005191E"/>
    <w:rsid w:val="00051E1E"/>
    <w:rsid w:val="00052243"/>
    <w:rsid w:val="00052307"/>
    <w:rsid w:val="00052890"/>
    <w:rsid w:val="00052B2A"/>
    <w:rsid w:val="00052D09"/>
    <w:rsid w:val="00052D91"/>
    <w:rsid w:val="00052DF5"/>
    <w:rsid w:val="000539DB"/>
    <w:rsid w:val="00053C0A"/>
    <w:rsid w:val="00053DB4"/>
    <w:rsid w:val="00053F4D"/>
    <w:rsid w:val="0005419A"/>
    <w:rsid w:val="00054541"/>
    <w:rsid w:val="00054C5C"/>
    <w:rsid w:val="00054D5D"/>
    <w:rsid w:val="00054DE4"/>
    <w:rsid w:val="00054DF1"/>
    <w:rsid w:val="0005516F"/>
    <w:rsid w:val="00055595"/>
    <w:rsid w:val="00055941"/>
    <w:rsid w:val="00055D25"/>
    <w:rsid w:val="0005621E"/>
    <w:rsid w:val="0005653B"/>
    <w:rsid w:val="00056588"/>
    <w:rsid w:val="000565F1"/>
    <w:rsid w:val="00056795"/>
    <w:rsid w:val="00056A54"/>
    <w:rsid w:val="00056B23"/>
    <w:rsid w:val="00056D2F"/>
    <w:rsid w:val="00056FE0"/>
    <w:rsid w:val="000579E9"/>
    <w:rsid w:val="00060190"/>
    <w:rsid w:val="0006041B"/>
    <w:rsid w:val="00060718"/>
    <w:rsid w:val="000608D5"/>
    <w:rsid w:val="00060C56"/>
    <w:rsid w:val="00060F16"/>
    <w:rsid w:val="000614DB"/>
    <w:rsid w:val="00061815"/>
    <w:rsid w:val="00061BC4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EEC"/>
    <w:rsid w:val="00062FD2"/>
    <w:rsid w:val="00063001"/>
    <w:rsid w:val="0006325B"/>
    <w:rsid w:val="0006347D"/>
    <w:rsid w:val="00063D10"/>
    <w:rsid w:val="00063E05"/>
    <w:rsid w:val="00063FD7"/>
    <w:rsid w:val="00064032"/>
    <w:rsid w:val="000646D8"/>
    <w:rsid w:val="000647A2"/>
    <w:rsid w:val="000648DF"/>
    <w:rsid w:val="00064F4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2A2"/>
    <w:rsid w:val="000713D2"/>
    <w:rsid w:val="000716BC"/>
    <w:rsid w:val="00071729"/>
    <w:rsid w:val="000717B0"/>
    <w:rsid w:val="00071C02"/>
    <w:rsid w:val="00072117"/>
    <w:rsid w:val="00072425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596D"/>
    <w:rsid w:val="00075B86"/>
    <w:rsid w:val="00076666"/>
    <w:rsid w:val="00076C37"/>
    <w:rsid w:val="0007718E"/>
    <w:rsid w:val="0007719B"/>
    <w:rsid w:val="00077235"/>
    <w:rsid w:val="00077987"/>
    <w:rsid w:val="00077C5B"/>
    <w:rsid w:val="00077D31"/>
    <w:rsid w:val="00077F1F"/>
    <w:rsid w:val="000808C6"/>
    <w:rsid w:val="00081973"/>
    <w:rsid w:val="00081AD8"/>
    <w:rsid w:val="00081F5A"/>
    <w:rsid w:val="000823E6"/>
    <w:rsid w:val="00082762"/>
    <w:rsid w:val="00082888"/>
    <w:rsid w:val="00082EA3"/>
    <w:rsid w:val="0008321A"/>
    <w:rsid w:val="000834DB"/>
    <w:rsid w:val="000837AF"/>
    <w:rsid w:val="00083A76"/>
    <w:rsid w:val="00083B5D"/>
    <w:rsid w:val="00083C92"/>
    <w:rsid w:val="00083EC8"/>
    <w:rsid w:val="00084265"/>
    <w:rsid w:val="00084AF3"/>
    <w:rsid w:val="00084C7D"/>
    <w:rsid w:val="00085056"/>
    <w:rsid w:val="000851FC"/>
    <w:rsid w:val="000852CB"/>
    <w:rsid w:val="000854C8"/>
    <w:rsid w:val="00085C25"/>
    <w:rsid w:val="00086BCF"/>
    <w:rsid w:val="00087061"/>
    <w:rsid w:val="00087127"/>
    <w:rsid w:val="0008757D"/>
    <w:rsid w:val="0008768D"/>
    <w:rsid w:val="00087B3E"/>
    <w:rsid w:val="00087C09"/>
    <w:rsid w:val="00087E01"/>
    <w:rsid w:val="00090A0B"/>
    <w:rsid w:val="00091673"/>
    <w:rsid w:val="00091781"/>
    <w:rsid w:val="0009188A"/>
    <w:rsid w:val="00091904"/>
    <w:rsid w:val="00091C1D"/>
    <w:rsid w:val="0009221D"/>
    <w:rsid w:val="00092883"/>
    <w:rsid w:val="00092CD0"/>
    <w:rsid w:val="000930AE"/>
    <w:rsid w:val="000937E5"/>
    <w:rsid w:val="000938D9"/>
    <w:rsid w:val="00093CF7"/>
    <w:rsid w:val="0009457A"/>
    <w:rsid w:val="00094919"/>
    <w:rsid w:val="00094965"/>
    <w:rsid w:val="00094A59"/>
    <w:rsid w:val="00094F22"/>
    <w:rsid w:val="000956C2"/>
    <w:rsid w:val="000961BE"/>
    <w:rsid w:val="00096292"/>
    <w:rsid w:val="00096367"/>
    <w:rsid w:val="0009656B"/>
    <w:rsid w:val="0009693D"/>
    <w:rsid w:val="00096ED8"/>
    <w:rsid w:val="000974FC"/>
    <w:rsid w:val="000976F8"/>
    <w:rsid w:val="00097DD5"/>
    <w:rsid w:val="00097D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1F08"/>
    <w:rsid w:val="000A1FA7"/>
    <w:rsid w:val="000A2333"/>
    <w:rsid w:val="000A2904"/>
    <w:rsid w:val="000A2B6D"/>
    <w:rsid w:val="000A2C6F"/>
    <w:rsid w:val="000A2D91"/>
    <w:rsid w:val="000A3F2F"/>
    <w:rsid w:val="000A41A2"/>
    <w:rsid w:val="000A48E8"/>
    <w:rsid w:val="000A508E"/>
    <w:rsid w:val="000A51CA"/>
    <w:rsid w:val="000A5780"/>
    <w:rsid w:val="000A5B56"/>
    <w:rsid w:val="000A5C68"/>
    <w:rsid w:val="000A60CD"/>
    <w:rsid w:val="000A667C"/>
    <w:rsid w:val="000A6767"/>
    <w:rsid w:val="000A736B"/>
    <w:rsid w:val="000A75EC"/>
    <w:rsid w:val="000A7AB4"/>
    <w:rsid w:val="000B01EE"/>
    <w:rsid w:val="000B0511"/>
    <w:rsid w:val="000B08A4"/>
    <w:rsid w:val="000B1246"/>
    <w:rsid w:val="000B1AD1"/>
    <w:rsid w:val="000B1F87"/>
    <w:rsid w:val="000B23D0"/>
    <w:rsid w:val="000B2667"/>
    <w:rsid w:val="000B26D0"/>
    <w:rsid w:val="000B2DFF"/>
    <w:rsid w:val="000B30AE"/>
    <w:rsid w:val="000B392C"/>
    <w:rsid w:val="000B39EE"/>
    <w:rsid w:val="000B39F2"/>
    <w:rsid w:val="000B3D07"/>
    <w:rsid w:val="000B4873"/>
    <w:rsid w:val="000B4881"/>
    <w:rsid w:val="000B48AE"/>
    <w:rsid w:val="000B4C05"/>
    <w:rsid w:val="000B54E7"/>
    <w:rsid w:val="000B567A"/>
    <w:rsid w:val="000B58C6"/>
    <w:rsid w:val="000B58E4"/>
    <w:rsid w:val="000B5DBF"/>
    <w:rsid w:val="000B6552"/>
    <w:rsid w:val="000B6B5B"/>
    <w:rsid w:val="000B7434"/>
    <w:rsid w:val="000B749E"/>
    <w:rsid w:val="000B7744"/>
    <w:rsid w:val="000B77E4"/>
    <w:rsid w:val="000C0237"/>
    <w:rsid w:val="000C02CF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988"/>
    <w:rsid w:val="000C3BC8"/>
    <w:rsid w:val="000C3C50"/>
    <w:rsid w:val="000C454F"/>
    <w:rsid w:val="000C4C41"/>
    <w:rsid w:val="000C51D9"/>
    <w:rsid w:val="000C5283"/>
    <w:rsid w:val="000C5339"/>
    <w:rsid w:val="000C5432"/>
    <w:rsid w:val="000C571C"/>
    <w:rsid w:val="000C59AA"/>
    <w:rsid w:val="000C5F09"/>
    <w:rsid w:val="000C638A"/>
    <w:rsid w:val="000C63C5"/>
    <w:rsid w:val="000C6946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A82"/>
    <w:rsid w:val="000D0DDB"/>
    <w:rsid w:val="000D1817"/>
    <w:rsid w:val="000D1B59"/>
    <w:rsid w:val="000D2141"/>
    <w:rsid w:val="000D245F"/>
    <w:rsid w:val="000D261F"/>
    <w:rsid w:val="000D26C8"/>
    <w:rsid w:val="000D2816"/>
    <w:rsid w:val="000D2B11"/>
    <w:rsid w:val="000D3DDE"/>
    <w:rsid w:val="000D46C0"/>
    <w:rsid w:val="000D484E"/>
    <w:rsid w:val="000D48E5"/>
    <w:rsid w:val="000D4950"/>
    <w:rsid w:val="000D4D89"/>
    <w:rsid w:val="000D4DF3"/>
    <w:rsid w:val="000D57A4"/>
    <w:rsid w:val="000D59FC"/>
    <w:rsid w:val="000D5D04"/>
    <w:rsid w:val="000D6820"/>
    <w:rsid w:val="000D6A69"/>
    <w:rsid w:val="000D6CD3"/>
    <w:rsid w:val="000D6F93"/>
    <w:rsid w:val="000D72D9"/>
    <w:rsid w:val="000D74AE"/>
    <w:rsid w:val="000D75D9"/>
    <w:rsid w:val="000D79A5"/>
    <w:rsid w:val="000D7B1C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1C8"/>
    <w:rsid w:val="000E3395"/>
    <w:rsid w:val="000E36FD"/>
    <w:rsid w:val="000E3815"/>
    <w:rsid w:val="000E3ABE"/>
    <w:rsid w:val="000E3BAF"/>
    <w:rsid w:val="000E3BE5"/>
    <w:rsid w:val="000E45F0"/>
    <w:rsid w:val="000E461C"/>
    <w:rsid w:val="000E488C"/>
    <w:rsid w:val="000E49C6"/>
    <w:rsid w:val="000E4A90"/>
    <w:rsid w:val="000E533B"/>
    <w:rsid w:val="000E5570"/>
    <w:rsid w:val="000E584E"/>
    <w:rsid w:val="000E5C3D"/>
    <w:rsid w:val="000E5FFF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79"/>
    <w:rsid w:val="000E7BA2"/>
    <w:rsid w:val="000F014B"/>
    <w:rsid w:val="000F0868"/>
    <w:rsid w:val="000F087B"/>
    <w:rsid w:val="000F0D27"/>
    <w:rsid w:val="000F1024"/>
    <w:rsid w:val="000F18FD"/>
    <w:rsid w:val="000F224A"/>
    <w:rsid w:val="000F23F1"/>
    <w:rsid w:val="000F2E80"/>
    <w:rsid w:val="000F3413"/>
    <w:rsid w:val="000F3B16"/>
    <w:rsid w:val="000F3B78"/>
    <w:rsid w:val="000F3B83"/>
    <w:rsid w:val="000F3C1A"/>
    <w:rsid w:val="000F3D3B"/>
    <w:rsid w:val="000F4329"/>
    <w:rsid w:val="000F4623"/>
    <w:rsid w:val="000F4932"/>
    <w:rsid w:val="000F5010"/>
    <w:rsid w:val="000F548F"/>
    <w:rsid w:val="000F5816"/>
    <w:rsid w:val="000F5A63"/>
    <w:rsid w:val="000F5D98"/>
    <w:rsid w:val="000F5D9A"/>
    <w:rsid w:val="000F624F"/>
    <w:rsid w:val="000F6320"/>
    <w:rsid w:val="000F6444"/>
    <w:rsid w:val="000F6515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0F7CC9"/>
    <w:rsid w:val="000F7D66"/>
    <w:rsid w:val="0010066E"/>
    <w:rsid w:val="00100696"/>
    <w:rsid w:val="001008A9"/>
    <w:rsid w:val="00100D48"/>
    <w:rsid w:val="00100F11"/>
    <w:rsid w:val="00100F19"/>
    <w:rsid w:val="00101233"/>
    <w:rsid w:val="00101349"/>
    <w:rsid w:val="0010149F"/>
    <w:rsid w:val="0010170B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3028"/>
    <w:rsid w:val="0010305A"/>
    <w:rsid w:val="00103142"/>
    <w:rsid w:val="00103261"/>
    <w:rsid w:val="00103B97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D49"/>
    <w:rsid w:val="00106F38"/>
    <w:rsid w:val="0010703A"/>
    <w:rsid w:val="001072F8"/>
    <w:rsid w:val="00107408"/>
    <w:rsid w:val="001074A1"/>
    <w:rsid w:val="001074DC"/>
    <w:rsid w:val="00107821"/>
    <w:rsid w:val="00107B27"/>
    <w:rsid w:val="00107D2D"/>
    <w:rsid w:val="00107FC3"/>
    <w:rsid w:val="001107F3"/>
    <w:rsid w:val="00110862"/>
    <w:rsid w:val="00110BA5"/>
    <w:rsid w:val="00110CF9"/>
    <w:rsid w:val="00110E36"/>
    <w:rsid w:val="00111074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511"/>
    <w:rsid w:val="0011261F"/>
    <w:rsid w:val="00112B3C"/>
    <w:rsid w:val="00112E29"/>
    <w:rsid w:val="00112E8B"/>
    <w:rsid w:val="0011365C"/>
    <w:rsid w:val="00113D23"/>
    <w:rsid w:val="00113D74"/>
    <w:rsid w:val="0011412F"/>
    <w:rsid w:val="0011467F"/>
    <w:rsid w:val="001146AC"/>
    <w:rsid w:val="0011498D"/>
    <w:rsid w:val="00114C24"/>
    <w:rsid w:val="001152E0"/>
    <w:rsid w:val="00115613"/>
    <w:rsid w:val="00115A41"/>
    <w:rsid w:val="00115B7F"/>
    <w:rsid w:val="00115EF3"/>
    <w:rsid w:val="001163D3"/>
    <w:rsid w:val="001164EA"/>
    <w:rsid w:val="00116A45"/>
    <w:rsid w:val="00116BC4"/>
    <w:rsid w:val="00116CA5"/>
    <w:rsid w:val="00117473"/>
    <w:rsid w:val="001175E8"/>
    <w:rsid w:val="00117B7F"/>
    <w:rsid w:val="00117C28"/>
    <w:rsid w:val="00117DCF"/>
    <w:rsid w:val="00117FCF"/>
    <w:rsid w:val="001201AE"/>
    <w:rsid w:val="001202F0"/>
    <w:rsid w:val="001208C0"/>
    <w:rsid w:val="00120948"/>
    <w:rsid w:val="00120A48"/>
    <w:rsid w:val="00120FD0"/>
    <w:rsid w:val="0012115D"/>
    <w:rsid w:val="001216ED"/>
    <w:rsid w:val="00121711"/>
    <w:rsid w:val="001217BC"/>
    <w:rsid w:val="0012189D"/>
    <w:rsid w:val="00121C46"/>
    <w:rsid w:val="00122400"/>
    <w:rsid w:val="001224D9"/>
    <w:rsid w:val="0012321E"/>
    <w:rsid w:val="0012332C"/>
    <w:rsid w:val="001234B1"/>
    <w:rsid w:val="001235A6"/>
    <w:rsid w:val="00123839"/>
    <w:rsid w:val="00123872"/>
    <w:rsid w:val="00123C9A"/>
    <w:rsid w:val="00123F2D"/>
    <w:rsid w:val="00124098"/>
    <w:rsid w:val="0012427C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FD"/>
    <w:rsid w:val="00125484"/>
    <w:rsid w:val="00125751"/>
    <w:rsid w:val="00125B49"/>
    <w:rsid w:val="001266DF"/>
    <w:rsid w:val="00126F06"/>
    <w:rsid w:val="00127072"/>
    <w:rsid w:val="00127216"/>
    <w:rsid w:val="001273F7"/>
    <w:rsid w:val="001279B2"/>
    <w:rsid w:val="0013010E"/>
    <w:rsid w:val="00130335"/>
    <w:rsid w:val="00130C20"/>
    <w:rsid w:val="00130CCE"/>
    <w:rsid w:val="00130D5F"/>
    <w:rsid w:val="0013119B"/>
    <w:rsid w:val="001315F2"/>
    <w:rsid w:val="0013210E"/>
    <w:rsid w:val="00132BC2"/>
    <w:rsid w:val="001342E9"/>
    <w:rsid w:val="001343E5"/>
    <w:rsid w:val="001346E2"/>
    <w:rsid w:val="001347A1"/>
    <w:rsid w:val="00134890"/>
    <w:rsid w:val="0013489C"/>
    <w:rsid w:val="00134E0D"/>
    <w:rsid w:val="00135128"/>
    <w:rsid w:val="00135816"/>
    <w:rsid w:val="00135938"/>
    <w:rsid w:val="00135D64"/>
    <w:rsid w:val="00135E28"/>
    <w:rsid w:val="0013654B"/>
    <w:rsid w:val="0013672D"/>
    <w:rsid w:val="00136809"/>
    <w:rsid w:val="00137219"/>
    <w:rsid w:val="00137236"/>
    <w:rsid w:val="00137BF7"/>
    <w:rsid w:val="00137DAB"/>
    <w:rsid w:val="00140268"/>
    <w:rsid w:val="00140277"/>
    <w:rsid w:val="00140381"/>
    <w:rsid w:val="0014056F"/>
    <w:rsid w:val="00140578"/>
    <w:rsid w:val="00141044"/>
    <w:rsid w:val="001410F1"/>
    <w:rsid w:val="00141163"/>
    <w:rsid w:val="001411F5"/>
    <w:rsid w:val="00141477"/>
    <w:rsid w:val="00141BCB"/>
    <w:rsid w:val="00141BED"/>
    <w:rsid w:val="00141D67"/>
    <w:rsid w:val="00142A22"/>
    <w:rsid w:val="00142E17"/>
    <w:rsid w:val="0014334F"/>
    <w:rsid w:val="00143468"/>
    <w:rsid w:val="00143680"/>
    <w:rsid w:val="0014369C"/>
    <w:rsid w:val="0014410B"/>
    <w:rsid w:val="00144EC2"/>
    <w:rsid w:val="001455A3"/>
    <w:rsid w:val="001455B1"/>
    <w:rsid w:val="001459F6"/>
    <w:rsid w:val="00145AAA"/>
    <w:rsid w:val="00145DEF"/>
    <w:rsid w:val="00145E8C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415"/>
    <w:rsid w:val="00150969"/>
    <w:rsid w:val="00150AB5"/>
    <w:rsid w:val="00150F7E"/>
    <w:rsid w:val="001511A6"/>
    <w:rsid w:val="001513DF"/>
    <w:rsid w:val="001518EF"/>
    <w:rsid w:val="00151B5A"/>
    <w:rsid w:val="00152074"/>
    <w:rsid w:val="001524EF"/>
    <w:rsid w:val="00152506"/>
    <w:rsid w:val="00152BCE"/>
    <w:rsid w:val="00152CA4"/>
    <w:rsid w:val="00152DB6"/>
    <w:rsid w:val="00153203"/>
    <w:rsid w:val="001539E2"/>
    <w:rsid w:val="00153FED"/>
    <w:rsid w:val="001542D1"/>
    <w:rsid w:val="001542F4"/>
    <w:rsid w:val="001543AB"/>
    <w:rsid w:val="00154ADA"/>
    <w:rsid w:val="00154C13"/>
    <w:rsid w:val="00154C92"/>
    <w:rsid w:val="00155040"/>
    <w:rsid w:val="001552FA"/>
    <w:rsid w:val="00155357"/>
    <w:rsid w:val="00155810"/>
    <w:rsid w:val="00156197"/>
    <w:rsid w:val="001562E5"/>
    <w:rsid w:val="001565E5"/>
    <w:rsid w:val="001571D1"/>
    <w:rsid w:val="001574CA"/>
    <w:rsid w:val="00157698"/>
    <w:rsid w:val="00157AED"/>
    <w:rsid w:val="00157B01"/>
    <w:rsid w:val="00157D76"/>
    <w:rsid w:val="001604FA"/>
    <w:rsid w:val="001605D6"/>
    <w:rsid w:val="001606B8"/>
    <w:rsid w:val="001607DE"/>
    <w:rsid w:val="00160874"/>
    <w:rsid w:val="00160A3C"/>
    <w:rsid w:val="00160CE1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2C64"/>
    <w:rsid w:val="00162DDB"/>
    <w:rsid w:val="0016308B"/>
    <w:rsid w:val="00163936"/>
    <w:rsid w:val="00163E92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90E"/>
    <w:rsid w:val="001659DE"/>
    <w:rsid w:val="00165D27"/>
    <w:rsid w:val="00165EA3"/>
    <w:rsid w:val="00165F65"/>
    <w:rsid w:val="00166234"/>
    <w:rsid w:val="00166473"/>
    <w:rsid w:val="0016657E"/>
    <w:rsid w:val="00166B47"/>
    <w:rsid w:val="00167096"/>
    <w:rsid w:val="001675C8"/>
    <w:rsid w:val="00167893"/>
    <w:rsid w:val="00167984"/>
    <w:rsid w:val="00170008"/>
    <w:rsid w:val="00170CFA"/>
    <w:rsid w:val="00170DA7"/>
    <w:rsid w:val="00170FB3"/>
    <w:rsid w:val="001711C7"/>
    <w:rsid w:val="00171862"/>
    <w:rsid w:val="001718B8"/>
    <w:rsid w:val="00171A84"/>
    <w:rsid w:val="00171D1D"/>
    <w:rsid w:val="00171DCD"/>
    <w:rsid w:val="001722B0"/>
    <w:rsid w:val="0017243D"/>
    <w:rsid w:val="001724B9"/>
    <w:rsid w:val="001724E1"/>
    <w:rsid w:val="00172ABA"/>
    <w:rsid w:val="00172CC5"/>
    <w:rsid w:val="00173083"/>
    <w:rsid w:val="00173289"/>
    <w:rsid w:val="001732F4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C7F"/>
    <w:rsid w:val="00174EB5"/>
    <w:rsid w:val="00175174"/>
    <w:rsid w:val="0017524A"/>
    <w:rsid w:val="0017532D"/>
    <w:rsid w:val="00175755"/>
    <w:rsid w:val="00175A2A"/>
    <w:rsid w:val="00175AA4"/>
    <w:rsid w:val="00175ACB"/>
    <w:rsid w:val="00175B59"/>
    <w:rsid w:val="00175EF6"/>
    <w:rsid w:val="00175FA7"/>
    <w:rsid w:val="00176141"/>
    <w:rsid w:val="00176409"/>
    <w:rsid w:val="00176ECB"/>
    <w:rsid w:val="00176F1E"/>
    <w:rsid w:val="001776EB"/>
    <w:rsid w:val="0017772B"/>
    <w:rsid w:val="0018012B"/>
    <w:rsid w:val="001802FF"/>
    <w:rsid w:val="0018053D"/>
    <w:rsid w:val="001807F8"/>
    <w:rsid w:val="0018120B"/>
    <w:rsid w:val="0018129C"/>
    <w:rsid w:val="00181514"/>
    <w:rsid w:val="001816EC"/>
    <w:rsid w:val="00181BC4"/>
    <w:rsid w:val="00181D96"/>
    <w:rsid w:val="00181DE1"/>
    <w:rsid w:val="001824CF"/>
    <w:rsid w:val="001826B9"/>
    <w:rsid w:val="00182A0E"/>
    <w:rsid w:val="00182A7D"/>
    <w:rsid w:val="00182A94"/>
    <w:rsid w:val="00182ADF"/>
    <w:rsid w:val="00182C3B"/>
    <w:rsid w:val="00182FC3"/>
    <w:rsid w:val="001834EA"/>
    <w:rsid w:val="00183779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37B"/>
    <w:rsid w:val="00187507"/>
    <w:rsid w:val="00187C28"/>
    <w:rsid w:val="001900C1"/>
    <w:rsid w:val="00190237"/>
    <w:rsid w:val="00190492"/>
    <w:rsid w:val="001906C2"/>
    <w:rsid w:val="00190E92"/>
    <w:rsid w:val="00191041"/>
    <w:rsid w:val="00191061"/>
    <w:rsid w:val="00191792"/>
    <w:rsid w:val="001918D3"/>
    <w:rsid w:val="00191918"/>
    <w:rsid w:val="00191C81"/>
    <w:rsid w:val="00191C98"/>
    <w:rsid w:val="00191EB2"/>
    <w:rsid w:val="00192019"/>
    <w:rsid w:val="00192244"/>
    <w:rsid w:val="001922AD"/>
    <w:rsid w:val="001922EB"/>
    <w:rsid w:val="001924FB"/>
    <w:rsid w:val="00192561"/>
    <w:rsid w:val="00192BE5"/>
    <w:rsid w:val="001931BA"/>
    <w:rsid w:val="0019340E"/>
    <w:rsid w:val="001934EC"/>
    <w:rsid w:val="00193592"/>
    <w:rsid w:val="00193680"/>
    <w:rsid w:val="0019390A"/>
    <w:rsid w:val="00193E9B"/>
    <w:rsid w:val="00193F89"/>
    <w:rsid w:val="00194032"/>
    <w:rsid w:val="00194219"/>
    <w:rsid w:val="001948F3"/>
    <w:rsid w:val="00194C42"/>
    <w:rsid w:val="00194C68"/>
    <w:rsid w:val="00194C90"/>
    <w:rsid w:val="00194D92"/>
    <w:rsid w:val="001954CB"/>
    <w:rsid w:val="001958BD"/>
    <w:rsid w:val="00195F1F"/>
    <w:rsid w:val="00195FB0"/>
    <w:rsid w:val="00196020"/>
    <w:rsid w:val="001962B2"/>
    <w:rsid w:val="00196950"/>
    <w:rsid w:val="00196BA8"/>
    <w:rsid w:val="00196E7D"/>
    <w:rsid w:val="00196FAF"/>
    <w:rsid w:val="001A00B4"/>
    <w:rsid w:val="001A02E6"/>
    <w:rsid w:val="001A07A7"/>
    <w:rsid w:val="001A08F5"/>
    <w:rsid w:val="001A0CC8"/>
    <w:rsid w:val="001A10FC"/>
    <w:rsid w:val="001A117D"/>
    <w:rsid w:val="001A1400"/>
    <w:rsid w:val="001A15E1"/>
    <w:rsid w:val="001A17A8"/>
    <w:rsid w:val="001A1A5B"/>
    <w:rsid w:val="001A22B0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AE6"/>
    <w:rsid w:val="001A3D23"/>
    <w:rsid w:val="001A3DAB"/>
    <w:rsid w:val="001A422A"/>
    <w:rsid w:val="001A43DB"/>
    <w:rsid w:val="001A48A5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7014"/>
    <w:rsid w:val="001A7F9E"/>
    <w:rsid w:val="001A7FF5"/>
    <w:rsid w:val="001B01AF"/>
    <w:rsid w:val="001B032F"/>
    <w:rsid w:val="001B06C5"/>
    <w:rsid w:val="001B0A0D"/>
    <w:rsid w:val="001B0DE6"/>
    <w:rsid w:val="001B0EA3"/>
    <w:rsid w:val="001B122D"/>
    <w:rsid w:val="001B14D2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30A4"/>
    <w:rsid w:val="001B3AC5"/>
    <w:rsid w:val="001B3D20"/>
    <w:rsid w:val="001B3EAB"/>
    <w:rsid w:val="001B42DC"/>
    <w:rsid w:val="001B43B8"/>
    <w:rsid w:val="001B441E"/>
    <w:rsid w:val="001B4672"/>
    <w:rsid w:val="001B4817"/>
    <w:rsid w:val="001B4A95"/>
    <w:rsid w:val="001B4CB2"/>
    <w:rsid w:val="001B4D12"/>
    <w:rsid w:val="001B5041"/>
    <w:rsid w:val="001B540D"/>
    <w:rsid w:val="001B5951"/>
    <w:rsid w:val="001B5D2A"/>
    <w:rsid w:val="001B5E61"/>
    <w:rsid w:val="001B61F6"/>
    <w:rsid w:val="001B6505"/>
    <w:rsid w:val="001B6991"/>
    <w:rsid w:val="001B6A63"/>
    <w:rsid w:val="001B6AB7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1847"/>
    <w:rsid w:val="001C2104"/>
    <w:rsid w:val="001C28C8"/>
    <w:rsid w:val="001C2FA6"/>
    <w:rsid w:val="001C300B"/>
    <w:rsid w:val="001C315E"/>
    <w:rsid w:val="001C345C"/>
    <w:rsid w:val="001C3497"/>
    <w:rsid w:val="001C35C5"/>
    <w:rsid w:val="001C384B"/>
    <w:rsid w:val="001C3F73"/>
    <w:rsid w:val="001C49DF"/>
    <w:rsid w:val="001C4DE8"/>
    <w:rsid w:val="001C5A91"/>
    <w:rsid w:val="001C67B3"/>
    <w:rsid w:val="001C6C9E"/>
    <w:rsid w:val="001C7BFE"/>
    <w:rsid w:val="001C7E0E"/>
    <w:rsid w:val="001D0125"/>
    <w:rsid w:val="001D015E"/>
    <w:rsid w:val="001D076B"/>
    <w:rsid w:val="001D0E63"/>
    <w:rsid w:val="001D1227"/>
    <w:rsid w:val="001D1244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F47"/>
    <w:rsid w:val="001D325F"/>
    <w:rsid w:val="001D35D6"/>
    <w:rsid w:val="001D36D8"/>
    <w:rsid w:val="001D399D"/>
    <w:rsid w:val="001D3F7F"/>
    <w:rsid w:val="001D4025"/>
    <w:rsid w:val="001D4515"/>
    <w:rsid w:val="001D4C57"/>
    <w:rsid w:val="001D50E1"/>
    <w:rsid w:val="001D5177"/>
    <w:rsid w:val="001D5450"/>
    <w:rsid w:val="001D552A"/>
    <w:rsid w:val="001D5D74"/>
    <w:rsid w:val="001D5E39"/>
    <w:rsid w:val="001D61E1"/>
    <w:rsid w:val="001D6CA1"/>
    <w:rsid w:val="001D6D02"/>
    <w:rsid w:val="001D6EA8"/>
    <w:rsid w:val="001D72DD"/>
    <w:rsid w:val="001D7339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153"/>
    <w:rsid w:val="001E464E"/>
    <w:rsid w:val="001E4C87"/>
    <w:rsid w:val="001E4D1C"/>
    <w:rsid w:val="001E4EF3"/>
    <w:rsid w:val="001E51F5"/>
    <w:rsid w:val="001E57C8"/>
    <w:rsid w:val="001E58C1"/>
    <w:rsid w:val="001E5AD1"/>
    <w:rsid w:val="001E5C67"/>
    <w:rsid w:val="001E5C6C"/>
    <w:rsid w:val="001E5F53"/>
    <w:rsid w:val="001E6362"/>
    <w:rsid w:val="001E6370"/>
    <w:rsid w:val="001E63D6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D36"/>
    <w:rsid w:val="001E7FAE"/>
    <w:rsid w:val="001F0695"/>
    <w:rsid w:val="001F0976"/>
    <w:rsid w:val="001F09F5"/>
    <w:rsid w:val="001F0C4C"/>
    <w:rsid w:val="001F0E13"/>
    <w:rsid w:val="001F1352"/>
    <w:rsid w:val="001F14A5"/>
    <w:rsid w:val="001F19B5"/>
    <w:rsid w:val="001F1D2F"/>
    <w:rsid w:val="001F2115"/>
    <w:rsid w:val="001F2770"/>
    <w:rsid w:val="001F2AD4"/>
    <w:rsid w:val="001F2DDD"/>
    <w:rsid w:val="001F3CC9"/>
    <w:rsid w:val="001F3D23"/>
    <w:rsid w:val="001F448E"/>
    <w:rsid w:val="001F469D"/>
    <w:rsid w:val="001F4714"/>
    <w:rsid w:val="001F4C03"/>
    <w:rsid w:val="001F4EAB"/>
    <w:rsid w:val="001F512B"/>
    <w:rsid w:val="001F53D1"/>
    <w:rsid w:val="001F578F"/>
    <w:rsid w:val="001F57F4"/>
    <w:rsid w:val="001F5B20"/>
    <w:rsid w:val="001F5C60"/>
    <w:rsid w:val="001F617A"/>
    <w:rsid w:val="001F6863"/>
    <w:rsid w:val="001F6952"/>
    <w:rsid w:val="001F6B72"/>
    <w:rsid w:val="001F6CB9"/>
    <w:rsid w:val="001F7082"/>
    <w:rsid w:val="001F7193"/>
    <w:rsid w:val="001F798A"/>
    <w:rsid w:val="001F79F4"/>
    <w:rsid w:val="001F7F99"/>
    <w:rsid w:val="0020007F"/>
    <w:rsid w:val="002004AC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3CC"/>
    <w:rsid w:val="00204744"/>
    <w:rsid w:val="00204877"/>
    <w:rsid w:val="00204A7F"/>
    <w:rsid w:val="00204DA7"/>
    <w:rsid w:val="00204FA5"/>
    <w:rsid w:val="00205109"/>
    <w:rsid w:val="00205186"/>
    <w:rsid w:val="002052FB"/>
    <w:rsid w:val="002055B8"/>
    <w:rsid w:val="00205798"/>
    <w:rsid w:val="00205976"/>
    <w:rsid w:val="00205C0C"/>
    <w:rsid w:val="00205FE9"/>
    <w:rsid w:val="00206218"/>
    <w:rsid w:val="0020630E"/>
    <w:rsid w:val="002067FE"/>
    <w:rsid w:val="002069E1"/>
    <w:rsid w:val="00206AAE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B8"/>
    <w:rsid w:val="002111F7"/>
    <w:rsid w:val="00211357"/>
    <w:rsid w:val="00211970"/>
    <w:rsid w:val="00211C7C"/>
    <w:rsid w:val="00211E0A"/>
    <w:rsid w:val="00211E13"/>
    <w:rsid w:val="002120D3"/>
    <w:rsid w:val="0021216E"/>
    <w:rsid w:val="002124F2"/>
    <w:rsid w:val="00212653"/>
    <w:rsid w:val="00212BC7"/>
    <w:rsid w:val="00212CD7"/>
    <w:rsid w:val="00212DD0"/>
    <w:rsid w:val="00213073"/>
    <w:rsid w:val="00213341"/>
    <w:rsid w:val="002133C7"/>
    <w:rsid w:val="00213453"/>
    <w:rsid w:val="002135CF"/>
    <w:rsid w:val="00214016"/>
    <w:rsid w:val="002140F9"/>
    <w:rsid w:val="002142C1"/>
    <w:rsid w:val="00214373"/>
    <w:rsid w:val="0021488E"/>
    <w:rsid w:val="002149F8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17DC6"/>
    <w:rsid w:val="0022035A"/>
    <w:rsid w:val="00220396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B7A"/>
    <w:rsid w:val="00222D10"/>
    <w:rsid w:val="00222DCC"/>
    <w:rsid w:val="0022307C"/>
    <w:rsid w:val="00223086"/>
    <w:rsid w:val="0022321C"/>
    <w:rsid w:val="00223266"/>
    <w:rsid w:val="00223804"/>
    <w:rsid w:val="00223A3C"/>
    <w:rsid w:val="002240E9"/>
    <w:rsid w:val="002243AA"/>
    <w:rsid w:val="002248C0"/>
    <w:rsid w:val="0022495B"/>
    <w:rsid w:val="00224BAF"/>
    <w:rsid w:val="0022501F"/>
    <w:rsid w:val="00225231"/>
    <w:rsid w:val="00225277"/>
    <w:rsid w:val="00225754"/>
    <w:rsid w:val="00225763"/>
    <w:rsid w:val="00225AFC"/>
    <w:rsid w:val="00225C25"/>
    <w:rsid w:val="0022610C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1C1F"/>
    <w:rsid w:val="00231CDF"/>
    <w:rsid w:val="00232039"/>
    <w:rsid w:val="0023246C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7C6"/>
    <w:rsid w:val="00234859"/>
    <w:rsid w:val="00235571"/>
    <w:rsid w:val="00235708"/>
    <w:rsid w:val="0023583F"/>
    <w:rsid w:val="00235C72"/>
    <w:rsid w:val="00235F21"/>
    <w:rsid w:val="0023624E"/>
    <w:rsid w:val="00236721"/>
    <w:rsid w:val="002367A0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6F41"/>
    <w:rsid w:val="00247393"/>
    <w:rsid w:val="002477B2"/>
    <w:rsid w:val="00247AA2"/>
    <w:rsid w:val="00247C37"/>
    <w:rsid w:val="00247CAD"/>
    <w:rsid w:val="00247DD9"/>
    <w:rsid w:val="00247DE5"/>
    <w:rsid w:val="00250651"/>
    <w:rsid w:val="0025092E"/>
    <w:rsid w:val="0025124D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6D"/>
    <w:rsid w:val="00257A6D"/>
    <w:rsid w:val="00257B61"/>
    <w:rsid w:val="00260368"/>
    <w:rsid w:val="0026037C"/>
    <w:rsid w:val="00260593"/>
    <w:rsid w:val="00260D5D"/>
    <w:rsid w:val="002610EF"/>
    <w:rsid w:val="0026110E"/>
    <w:rsid w:val="002611E8"/>
    <w:rsid w:val="002617FF"/>
    <w:rsid w:val="00261D70"/>
    <w:rsid w:val="002628B9"/>
    <w:rsid w:val="00262C4B"/>
    <w:rsid w:val="00262C70"/>
    <w:rsid w:val="00262CBD"/>
    <w:rsid w:val="00262DFC"/>
    <w:rsid w:val="00263971"/>
    <w:rsid w:val="00263B5A"/>
    <w:rsid w:val="00263BE3"/>
    <w:rsid w:val="00263CE9"/>
    <w:rsid w:val="00263EE5"/>
    <w:rsid w:val="00263EF9"/>
    <w:rsid w:val="00264602"/>
    <w:rsid w:val="0026461B"/>
    <w:rsid w:val="00264837"/>
    <w:rsid w:val="00264CAC"/>
    <w:rsid w:val="00264FE2"/>
    <w:rsid w:val="002652A4"/>
    <w:rsid w:val="0026540A"/>
    <w:rsid w:val="00265B61"/>
    <w:rsid w:val="00266278"/>
    <w:rsid w:val="002662C2"/>
    <w:rsid w:val="00266638"/>
    <w:rsid w:val="002701F0"/>
    <w:rsid w:val="00270E66"/>
    <w:rsid w:val="00270F3A"/>
    <w:rsid w:val="00271039"/>
    <w:rsid w:val="0027104F"/>
    <w:rsid w:val="00271263"/>
    <w:rsid w:val="0027170C"/>
    <w:rsid w:val="00271CA8"/>
    <w:rsid w:val="00272185"/>
    <w:rsid w:val="002727AC"/>
    <w:rsid w:val="0027295D"/>
    <w:rsid w:val="00272C24"/>
    <w:rsid w:val="00272D92"/>
    <w:rsid w:val="002732FD"/>
    <w:rsid w:val="00273533"/>
    <w:rsid w:val="002736B0"/>
    <w:rsid w:val="0027371D"/>
    <w:rsid w:val="00274253"/>
    <w:rsid w:val="00274316"/>
    <w:rsid w:val="002746FE"/>
    <w:rsid w:val="0027484E"/>
    <w:rsid w:val="00274E6F"/>
    <w:rsid w:val="00275314"/>
    <w:rsid w:val="002767D3"/>
    <w:rsid w:val="00276AFA"/>
    <w:rsid w:val="00276AFB"/>
    <w:rsid w:val="00276B5F"/>
    <w:rsid w:val="00276CD1"/>
    <w:rsid w:val="00276F65"/>
    <w:rsid w:val="00276FD6"/>
    <w:rsid w:val="0027740E"/>
    <w:rsid w:val="00277676"/>
    <w:rsid w:val="002777B5"/>
    <w:rsid w:val="00277DD3"/>
    <w:rsid w:val="00280178"/>
    <w:rsid w:val="00280329"/>
    <w:rsid w:val="00280441"/>
    <w:rsid w:val="00280851"/>
    <w:rsid w:val="00280968"/>
    <w:rsid w:val="00280A05"/>
    <w:rsid w:val="00280BE3"/>
    <w:rsid w:val="002810AB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7B6"/>
    <w:rsid w:val="00282E98"/>
    <w:rsid w:val="00282F07"/>
    <w:rsid w:val="002831B8"/>
    <w:rsid w:val="00283365"/>
    <w:rsid w:val="00283ADA"/>
    <w:rsid w:val="00283DB5"/>
    <w:rsid w:val="00283FA7"/>
    <w:rsid w:val="00284614"/>
    <w:rsid w:val="0028462A"/>
    <w:rsid w:val="002846C3"/>
    <w:rsid w:val="00284C69"/>
    <w:rsid w:val="00284F5B"/>
    <w:rsid w:val="002850BA"/>
    <w:rsid w:val="0028514B"/>
    <w:rsid w:val="0028534E"/>
    <w:rsid w:val="002854A3"/>
    <w:rsid w:val="00285702"/>
    <w:rsid w:val="00285A29"/>
    <w:rsid w:val="00285E44"/>
    <w:rsid w:val="002869F3"/>
    <w:rsid w:val="00286F33"/>
    <w:rsid w:val="00286FEC"/>
    <w:rsid w:val="0028702D"/>
    <w:rsid w:val="002874CE"/>
    <w:rsid w:val="00287563"/>
    <w:rsid w:val="00287777"/>
    <w:rsid w:val="00287781"/>
    <w:rsid w:val="00287EC2"/>
    <w:rsid w:val="002904BE"/>
    <w:rsid w:val="00290899"/>
    <w:rsid w:val="002909EC"/>
    <w:rsid w:val="00290AF2"/>
    <w:rsid w:val="00290BDD"/>
    <w:rsid w:val="00290F3F"/>
    <w:rsid w:val="0029175D"/>
    <w:rsid w:val="0029204F"/>
    <w:rsid w:val="00292353"/>
    <w:rsid w:val="00292661"/>
    <w:rsid w:val="002927B9"/>
    <w:rsid w:val="00292B37"/>
    <w:rsid w:val="002930FE"/>
    <w:rsid w:val="0029381B"/>
    <w:rsid w:val="002938BA"/>
    <w:rsid w:val="00293B8F"/>
    <w:rsid w:val="00293E07"/>
    <w:rsid w:val="00293FA2"/>
    <w:rsid w:val="0029439B"/>
    <w:rsid w:val="002945AF"/>
    <w:rsid w:val="002947BD"/>
    <w:rsid w:val="00294AA8"/>
    <w:rsid w:val="0029525A"/>
    <w:rsid w:val="002956DE"/>
    <w:rsid w:val="002958EB"/>
    <w:rsid w:val="00295B8C"/>
    <w:rsid w:val="00295C85"/>
    <w:rsid w:val="00296279"/>
    <w:rsid w:val="00296610"/>
    <w:rsid w:val="00296656"/>
    <w:rsid w:val="00296E97"/>
    <w:rsid w:val="00296F9C"/>
    <w:rsid w:val="0029753A"/>
    <w:rsid w:val="00297817"/>
    <w:rsid w:val="0029786B"/>
    <w:rsid w:val="002978C7"/>
    <w:rsid w:val="002A00D8"/>
    <w:rsid w:val="002A00E8"/>
    <w:rsid w:val="002A03E2"/>
    <w:rsid w:val="002A0BB4"/>
    <w:rsid w:val="002A0DF9"/>
    <w:rsid w:val="002A0F5C"/>
    <w:rsid w:val="002A133F"/>
    <w:rsid w:val="002A13D1"/>
    <w:rsid w:val="002A1AA8"/>
    <w:rsid w:val="002A20CB"/>
    <w:rsid w:val="002A2422"/>
    <w:rsid w:val="002A2462"/>
    <w:rsid w:val="002A2ABA"/>
    <w:rsid w:val="002A2F06"/>
    <w:rsid w:val="002A3315"/>
    <w:rsid w:val="002A3CD6"/>
    <w:rsid w:val="002A3FBB"/>
    <w:rsid w:val="002A3FDB"/>
    <w:rsid w:val="002A452D"/>
    <w:rsid w:val="002A4982"/>
    <w:rsid w:val="002A4A53"/>
    <w:rsid w:val="002A4F0A"/>
    <w:rsid w:val="002A57C7"/>
    <w:rsid w:val="002A626E"/>
    <w:rsid w:val="002A646E"/>
    <w:rsid w:val="002A6647"/>
    <w:rsid w:val="002A690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42F"/>
    <w:rsid w:val="002B1B14"/>
    <w:rsid w:val="002B1DCC"/>
    <w:rsid w:val="002B1F7D"/>
    <w:rsid w:val="002B25B0"/>
    <w:rsid w:val="002B28A9"/>
    <w:rsid w:val="002B2987"/>
    <w:rsid w:val="002B2B00"/>
    <w:rsid w:val="002B2DD1"/>
    <w:rsid w:val="002B2E56"/>
    <w:rsid w:val="002B3103"/>
    <w:rsid w:val="002B34E9"/>
    <w:rsid w:val="002B3648"/>
    <w:rsid w:val="002B3C20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888"/>
    <w:rsid w:val="002B5DCF"/>
    <w:rsid w:val="002B5E80"/>
    <w:rsid w:val="002B6040"/>
    <w:rsid w:val="002B622C"/>
    <w:rsid w:val="002B68EC"/>
    <w:rsid w:val="002B6DAB"/>
    <w:rsid w:val="002B6FE8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688"/>
    <w:rsid w:val="002C16A1"/>
    <w:rsid w:val="002C16B9"/>
    <w:rsid w:val="002C1827"/>
    <w:rsid w:val="002C1913"/>
    <w:rsid w:val="002C1A1A"/>
    <w:rsid w:val="002C1C92"/>
    <w:rsid w:val="002C1EF7"/>
    <w:rsid w:val="002C232F"/>
    <w:rsid w:val="002C291F"/>
    <w:rsid w:val="002C2B70"/>
    <w:rsid w:val="002C2CF5"/>
    <w:rsid w:val="002C2E9D"/>
    <w:rsid w:val="002C2ED5"/>
    <w:rsid w:val="002C3C31"/>
    <w:rsid w:val="002C3C70"/>
    <w:rsid w:val="002C413D"/>
    <w:rsid w:val="002C47C7"/>
    <w:rsid w:val="002C48BE"/>
    <w:rsid w:val="002C4BBF"/>
    <w:rsid w:val="002C4BCC"/>
    <w:rsid w:val="002C5239"/>
    <w:rsid w:val="002C549F"/>
    <w:rsid w:val="002C54D8"/>
    <w:rsid w:val="002C5881"/>
    <w:rsid w:val="002C699C"/>
    <w:rsid w:val="002C6A9A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E4D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A31"/>
    <w:rsid w:val="002D2A37"/>
    <w:rsid w:val="002D2BF3"/>
    <w:rsid w:val="002D2C85"/>
    <w:rsid w:val="002D2FDD"/>
    <w:rsid w:val="002D364D"/>
    <w:rsid w:val="002D375D"/>
    <w:rsid w:val="002D3809"/>
    <w:rsid w:val="002D3EC0"/>
    <w:rsid w:val="002D3ED3"/>
    <w:rsid w:val="002D4739"/>
    <w:rsid w:val="002D4841"/>
    <w:rsid w:val="002D4AA9"/>
    <w:rsid w:val="002D50A4"/>
    <w:rsid w:val="002D50D3"/>
    <w:rsid w:val="002D50EE"/>
    <w:rsid w:val="002D567E"/>
    <w:rsid w:val="002D579E"/>
    <w:rsid w:val="002D5983"/>
    <w:rsid w:val="002D5A66"/>
    <w:rsid w:val="002D6287"/>
    <w:rsid w:val="002D645D"/>
    <w:rsid w:val="002D6530"/>
    <w:rsid w:val="002D6CB0"/>
    <w:rsid w:val="002D6FB6"/>
    <w:rsid w:val="002D723F"/>
    <w:rsid w:val="002D7321"/>
    <w:rsid w:val="002D750D"/>
    <w:rsid w:val="002D76ED"/>
    <w:rsid w:val="002D77DC"/>
    <w:rsid w:val="002D7882"/>
    <w:rsid w:val="002D7A06"/>
    <w:rsid w:val="002E0034"/>
    <w:rsid w:val="002E0151"/>
    <w:rsid w:val="002E05EE"/>
    <w:rsid w:val="002E0FB9"/>
    <w:rsid w:val="002E15BF"/>
    <w:rsid w:val="002E1A0F"/>
    <w:rsid w:val="002E1E3B"/>
    <w:rsid w:val="002E210B"/>
    <w:rsid w:val="002E2167"/>
    <w:rsid w:val="002E21E1"/>
    <w:rsid w:val="002E24F9"/>
    <w:rsid w:val="002E283E"/>
    <w:rsid w:val="002E291A"/>
    <w:rsid w:val="002E30CF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6A"/>
    <w:rsid w:val="002E5AD4"/>
    <w:rsid w:val="002E60CA"/>
    <w:rsid w:val="002E663B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AE5"/>
    <w:rsid w:val="002F1B05"/>
    <w:rsid w:val="002F1C66"/>
    <w:rsid w:val="002F1E49"/>
    <w:rsid w:val="002F1F26"/>
    <w:rsid w:val="002F1F5A"/>
    <w:rsid w:val="002F1FE8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40F3"/>
    <w:rsid w:val="002F4415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1E5"/>
    <w:rsid w:val="00300415"/>
    <w:rsid w:val="00300CC7"/>
    <w:rsid w:val="003016B2"/>
    <w:rsid w:val="003019AD"/>
    <w:rsid w:val="00301B49"/>
    <w:rsid w:val="00302114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114"/>
    <w:rsid w:val="00305385"/>
    <w:rsid w:val="003057CC"/>
    <w:rsid w:val="00305A35"/>
    <w:rsid w:val="00305FD5"/>
    <w:rsid w:val="00306709"/>
    <w:rsid w:val="003067DF"/>
    <w:rsid w:val="00306D76"/>
    <w:rsid w:val="00307D43"/>
    <w:rsid w:val="00307DEC"/>
    <w:rsid w:val="00307EF4"/>
    <w:rsid w:val="00310095"/>
    <w:rsid w:val="0031064A"/>
    <w:rsid w:val="00310CB1"/>
    <w:rsid w:val="00310D9D"/>
    <w:rsid w:val="00310DBB"/>
    <w:rsid w:val="00310FFC"/>
    <w:rsid w:val="0031100B"/>
    <w:rsid w:val="00311494"/>
    <w:rsid w:val="00311CF3"/>
    <w:rsid w:val="00312093"/>
    <w:rsid w:val="00312717"/>
    <w:rsid w:val="00312825"/>
    <w:rsid w:val="00312B68"/>
    <w:rsid w:val="0031380B"/>
    <w:rsid w:val="00313A82"/>
    <w:rsid w:val="00313B67"/>
    <w:rsid w:val="00313C5F"/>
    <w:rsid w:val="00314048"/>
    <w:rsid w:val="003141A3"/>
    <w:rsid w:val="003142F8"/>
    <w:rsid w:val="00314A3B"/>
    <w:rsid w:val="00315044"/>
    <w:rsid w:val="00315185"/>
    <w:rsid w:val="003152C6"/>
    <w:rsid w:val="003157C7"/>
    <w:rsid w:val="00315934"/>
    <w:rsid w:val="003159C0"/>
    <w:rsid w:val="00316180"/>
    <w:rsid w:val="0031662C"/>
    <w:rsid w:val="0031667E"/>
    <w:rsid w:val="00316ECF"/>
    <w:rsid w:val="00316FF2"/>
    <w:rsid w:val="0031763F"/>
    <w:rsid w:val="0031780C"/>
    <w:rsid w:val="0031795A"/>
    <w:rsid w:val="00317A89"/>
    <w:rsid w:val="00317C2D"/>
    <w:rsid w:val="00317D57"/>
    <w:rsid w:val="00317E84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4E3"/>
    <w:rsid w:val="00322565"/>
    <w:rsid w:val="003226D8"/>
    <w:rsid w:val="00322A58"/>
    <w:rsid w:val="00323889"/>
    <w:rsid w:val="00323C43"/>
    <w:rsid w:val="00323CFB"/>
    <w:rsid w:val="0032461A"/>
    <w:rsid w:val="003248B1"/>
    <w:rsid w:val="003248CC"/>
    <w:rsid w:val="003248E6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732E"/>
    <w:rsid w:val="00327459"/>
    <w:rsid w:val="0032761F"/>
    <w:rsid w:val="00327900"/>
    <w:rsid w:val="00327AA3"/>
    <w:rsid w:val="00327E4D"/>
    <w:rsid w:val="00330192"/>
    <w:rsid w:val="003307FC"/>
    <w:rsid w:val="00330893"/>
    <w:rsid w:val="00330EA9"/>
    <w:rsid w:val="00330F80"/>
    <w:rsid w:val="003311E8"/>
    <w:rsid w:val="003312F5"/>
    <w:rsid w:val="0033161E"/>
    <w:rsid w:val="00331BD0"/>
    <w:rsid w:val="00331CA4"/>
    <w:rsid w:val="00331D7E"/>
    <w:rsid w:val="00331DA3"/>
    <w:rsid w:val="00331DB4"/>
    <w:rsid w:val="00331E08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BC6"/>
    <w:rsid w:val="00333C34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DE"/>
    <w:rsid w:val="00336C65"/>
    <w:rsid w:val="00336D23"/>
    <w:rsid w:val="00336D28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4F0"/>
    <w:rsid w:val="003439B0"/>
    <w:rsid w:val="00343ED2"/>
    <w:rsid w:val="003441A5"/>
    <w:rsid w:val="00344583"/>
    <w:rsid w:val="00344D62"/>
    <w:rsid w:val="00345B87"/>
    <w:rsid w:val="00345B9F"/>
    <w:rsid w:val="00345C43"/>
    <w:rsid w:val="00345F85"/>
    <w:rsid w:val="00346604"/>
    <w:rsid w:val="00346B74"/>
    <w:rsid w:val="00346EF1"/>
    <w:rsid w:val="00346F55"/>
    <w:rsid w:val="0034752F"/>
    <w:rsid w:val="0034758E"/>
    <w:rsid w:val="003475A4"/>
    <w:rsid w:val="0034796E"/>
    <w:rsid w:val="00347A4C"/>
    <w:rsid w:val="00347C0F"/>
    <w:rsid w:val="003502FA"/>
    <w:rsid w:val="00350607"/>
    <w:rsid w:val="00350E00"/>
    <w:rsid w:val="00351BEB"/>
    <w:rsid w:val="00352115"/>
    <w:rsid w:val="003523EE"/>
    <w:rsid w:val="0035292F"/>
    <w:rsid w:val="003529FB"/>
    <w:rsid w:val="00352C3A"/>
    <w:rsid w:val="00352E87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050"/>
    <w:rsid w:val="003543FD"/>
    <w:rsid w:val="00354790"/>
    <w:rsid w:val="00354B98"/>
    <w:rsid w:val="00355106"/>
    <w:rsid w:val="0035521A"/>
    <w:rsid w:val="00355A30"/>
    <w:rsid w:val="00355C08"/>
    <w:rsid w:val="00355C7B"/>
    <w:rsid w:val="00356012"/>
    <w:rsid w:val="003560C5"/>
    <w:rsid w:val="00356641"/>
    <w:rsid w:val="0035690A"/>
    <w:rsid w:val="00356B48"/>
    <w:rsid w:val="00356B6F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4A14"/>
    <w:rsid w:val="00364BB4"/>
    <w:rsid w:val="00364D7A"/>
    <w:rsid w:val="00364D7E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20C"/>
    <w:rsid w:val="003675DF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A01"/>
    <w:rsid w:val="00375BE1"/>
    <w:rsid w:val="00375E44"/>
    <w:rsid w:val="003762E8"/>
    <w:rsid w:val="00376CDB"/>
    <w:rsid w:val="00376F2F"/>
    <w:rsid w:val="00377197"/>
    <w:rsid w:val="003779B1"/>
    <w:rsid w:val="00380269"/>
    <w:rsid w:val="00380383"/>
    <w:rsid w:val="003804CE"/>
    <w:rsid w:val="00380769"/>
    <w:rsid w:val="00380783"/>
    <w:rsid w:val="00380E53"/>
    <w:rsid w:val="00381059"/>
    <w:rsid w:val="0038108B"/>
    <w:rsid w:val="003814D7"/>
    <w:rsid w:val="003822CD"/>
    <w:rsid w:val="003826AB"/>
    <w:rsid w:val="00382E2E"/>
    <w:rsid w:val="003831D8"/>
    <w:rsid w:val="003839C8"/>
    <w:rsid w:val="00384005"/>
    <w:rsid w:val="003840EA"/>
    <w:rsid w:val="00384261"/>
    <w:rsid w:val="003846A1"/>
    <w:rsid w:val="00384718"/>
    <w:rsid w:val="00384908"/>
    <w:rsid w:val="00384B1A"/>
    <w:rsid w:val="003850DD"/>
    <w:rsid w:val="003852B8"/>
    <w:rsid w:val="003855CA"/>
    <w:rsid w:val="00385ABF"/>
    <w:rsid w:val="00386267"/>
    <w:rsid w:val="00386316"/>
    <w:rsid w:val="003869C4"/>
    <w:rsid w:val="003869EF"/>
    <w:rsid w:val="00386BF6"/>
    <w:rsid w:val="00387033"/>
    <w:rsid w:val="00387348"/>
    <w:rsid w:val="00387B34"/>
    <w:rsid w:val="0039021A"/>
    <w:rsid w:val="00390666"/>
    <w:rsid w:val="00390BF7"/>
    <w:rsid w:val="00391159"/>
    <w:rsid w:val="003912FD"/>
    <w:rsid w:val="003913B8"/>
    <w:rsid w:val="003915F3"/>
    <w:rsid w:val="00392153"/>
    <w:rsid w:val="0039236B"/>
    <w:rsid w:val="003923A3"/>
    <w:rsid w:val="00392527"/>
    <w:rsid w:val="003928CE"/>
    <w:rsid w:val="00392F82"/>
    <w:rsid w:val="00393280"/>
    <w:rsid w:val="00393BF1"/>
    <w:rsid w:val="00393E5C"/>
    <w:rsid w:val="00394068"/>
    <w:rsid w:val="00394981"/>
    <w:rsid w:val="00394BFC"/>
    <w:rsid w:val="00394D96"/>
    <w:rsid w:val="00395177"/>
    <w:rsid w:val="0039529B"/>
    <w:rsid w:val="003957BD"/>
    <w:rsid w:val="00395AE8"/>
    <w:rsid w:val="00395B49"/>
    <w:rsid w:val="00395C37"/>
    <w:rsid w:val="00395CED"/>
    <w:rsid w:val="003967D4"/>
    <w:rsid w:val="003967DD"/>
    <w:rsid w:val="00396AC2"/>
    <w:rsid w:val="00396BC1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966"/>
    <w:rsid w:val="003A29E4"/>
    <w:rsid w:val="003A2E97"/>
    <w:rsid w:val="003A2EA9"/>
    <w:rsid w:val="003A2FBF"/>
    <w:rsid w:val="003A3653"/>
    <w:rsid w:val="003A374E"/>
    <w:rsid w:val="003A3B44"/>
    <w:rsid w:val="003A3C53"/>
    <w:rsid w:val="003A3CB0"/>
    <w:rsid w:val="003A3F7D"/>
    <w:rsid w:val="003A403E"/>
    <w:rsid w:val="003A4373"/>
    <w:rsid w:val="003A44D6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D1"/>
    <w:rsid w:val="003B0A72"/>
    <w:rsid w:val="003B1F94"/>
    <w:rsid w:val="003B344E"/>
    <w:rsid w:val="003B37D0"/>
    <w:rsid w:val="003B399D"/>
    <w:rsid w:val="003B3D06"/>
    <w:rsid w:val="003B3D2E"/>
    <w:rsid w:val="003B3DA2"/>
    <w:rsid w:val="003B3DAC"/>
    <w:rsid w:val="003B3DDA"/>
    <w:rsid w:val="003B4E99"/>
    <w:rsid w:val="003B5294"/>
    <w:rsid w:val="003B561E"/>
    <w:rsid w:val="003B56F8"/>
    <w:rsid w:val="003B5DD3"/>
    <w:rsid w:val="003B5E40"/>
    <w:rsid w:val="003B5E55"/>
    <w:rsid w:val="003B5FD4"/>
    <w:rsid w:val="003B64C2"/>
    <w:rsid w:val="003B6A17"/>
    <w:rsid w:val="003B6A2A"/>
    <w:rsid w:val="003C023A"/>
    <w:rsid w:val="003C07E6"/>
    <w:rsid w:val="003C0A47"/>
    <w:rsid w:val="003C0B15"/>
    <w:rsid w:val="003C0BE8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443"/>
    <w:rsid w:val="003C26E9"/>
    <w:rsid w:val="003C2DE1"/>
    <w:rsid w:val="003C3029"/>
    <w:rsid w:val="003C304E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7F9"/>
    <w:rsid w:val="003C58C8"/>
    <w:rsid w:val="003C5951"/>
    <w:rsid w:val="003C5B3C"/>
    <w:rsid w:val="003C5B4C"/>
    <w:rsid w:val="003C664D"/>
    <w:rsid w:val="003C6D01"/>
    <w:rsid w:val="003C6D05"/>
    <w:rsid w:val="003C70F0"/>
    <w:rsid w:val="003C73C9"/>
    <w:rsid w:val="003C7784"/>
    <w:rsid w:val="003C7942"/>
    <w:rsid w:val="003D0162"/>
    <w:rsid w:val="003D0446"/>
    <w:rsid w:val="003D09B4"/>
    <w:rsid w:val="003D0C18"/>
    <w:rsid w:val="003D10C5"/>
    <w:rsid w:val="003D1145"/>
    <w:rsid w:val="003D13E6"/>
    <w:rsid w:val="003D14E2"/>
    <w:rsid w:val="003D1651"/>
    <w:rsid w:val="003D16DA"/>
    <w:rsid w:val="003D1704"/>
    <w:rsid w:val="003D1BC1"/>
    <w:rsid w:val="003D1D86"/>
    <w:rsid w:val="003D1F7A"/>
    <w:rsid w:val="003D2620"/>
    <w:rsid w:val="003D268C"/>
    <w:rsid w:val="003D26BC"/>
    <w:rsid w:val="003D26C5"/>
    <w:rsid w:val="003D2921"/>
    <w:rsid w:val="003D2954"/>
    <w:rsid w:val="003D2E9C"/>
    <w:rsid w:val="003D2EDF"/>
    <w:rsid w:val="003D2F1F"/>
    <w:rsid w:val="003D4820"/>
    <w:rsid w:val="003D4D51"/>
    <w:rsid w:val="003D51EA"/>
    <w:rsid w:val="003D540A"/>
    <w:rsid w:val="003D5725"/>
    <w:rsid w:val="003D5BDB"/>
    <w:rsid w:val="003D5C3C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455"/>
    <w:rsid w:val="003E1750"/>
    <w:rsid w:val="003E1C66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5EE"/>
    <w:rsid w:val="003E58FC"/>
    <w:rsid w:val="003E5E98"/>
    <w:rsid w:val="003E610D"/>
    <w:rsid w:val="003E61FC"/>
    <w:rsid w:val="003E62E6"/>
    <w:rsid w:val="003E6906"/>
    <w:rsid w:val="003E748E"/>
    <w:rsid w:val="003E75D1"/>
    <w:rsid w:val="003E7A53"/>
    <w:rsid w:val="003F03E9"/>
    <w:rsid w:val="003F0A75"/>
    <w:rsid w:val="003F0C5D"/>
    <w:rsid w:val="003F10FF"/>
    <w:rsid w:val="003F18DB"/>
    <w:rsid w:val="003F1EA7"/>
    <w:rsid w:val="003F1F94"/>
    <w:rsid w:val="003F2015"/>
    <w:rsid w:val="003F2108"/>
    <w:rsid w:val="003F2915"/>
    <w:rsid w:val="003F31A6"/>
    <w:rsid w:val="003F3236"/>
    <w:rsid w:val="003F37D9"/>
    <w:rsid w:val="003F3FE0"/>
    <w:rsid w:val="003F4462"/>
    <w:rsid w:val="003F4648"/>
    <w:rsid w:val="003F490A"/>
    <w:rsid w:val="003F4CEB"/>
    <w:rsid w:val="003F4E5E"/>
    <w:rsid w:val="003F4F13"/>
    <w:rsid w:val="003F5072"/>
    <w:rsid w:val="003F5325"/>
    <w:rsid w:val="003F5332"/>
    <w:rsid w:val="003F5448"/>
    <w:rsid w:val="003F57BE"/>
    <w:rsid w:val="003F5978"/>
    <w:rsid w:val="003F6877"/>
    <w:rsid w:val="003F70FB"/>
    <w:rsid w:val="003F77A6"/>
    <w:rsid w:val="003F7E68"/>
    <w:rsid w:val="00400267"/>
    <w:rsid w:val="004002B4"/>
    <w:rsid w:val="00400622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344"/>
    <w:rsid w:val="00403473"/>
    <w:rsid w:val="0040353E"/>
    <w:rsid w:val="0040385E"/>
    <w:rsid w:val="0040390F"/>
    <w:rsid w:val="004041A7"/>
    <w:rsid w:val="004043AD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5D52"/>
    <w:rsid w:val="004062CA"/>
    <w:rsid w:val="004062F5"/>
    <w:rsid w:val="00406418"/>
    <w:rsid w:val="0040661F"/>
    <w:rsid w:val="00406D08"/>
    <w:rsid w:val="0040710C"/>
    <w:rsid w:val="0040777E"/>
    <w:rsid w:val="00407DCA"/>
    <w:rsid w:val="0041003D"/>
    <w:rsid w:val="00410374"/>
    <w:rsid w:val="00410A9F"/>
    <w:rsid w:val="00410C24"/>
    <w:rsid w:val="00410C2B"/>
    <w:rsid w:val="00411460"/>
    <w:rsid w:val="00411A90"/>
    <w:rsid w:val="00411A9B"/>
    <w:rsid w:val="00411D69"/>
    <w:rsid w:val="004124B5"/>
    <w:rsid w:val="00412A85"/>
    <w:rsid w:val="00412BA3"/>
    <w:rsid w:val="00412E92"/>
    <w:rsid w:val="00413347"/>
    <w:rsid w:val="00413530"/>
    <w:rsid w:val="0041362F"/>
    <w:rsid w:val="004136E8"/>
    <w:rsid w:val="004139BF"/>
    <w:rsid w:val="00413DCA"/>
    <w:rsid w:val="00413FEB"/>
    <w:rsid w:val="00414483"/>
    <w:rsid w:val="0041462D"/>
    <w:rsid w:val="00414676"/>
    <w:rsid w:val="0041470A"/>
    <w:rsid w:val="00414934"/>
    <w:rsid w:val="00414DE3"/>
    <w:rsid w:val="0041526F"/>
    <w:rsid w:val="00415297"/>
    <w:rsid w:val="00415498"/>
    <w:rsid w:val="004156B9"/>
    <w:rsid w:val="00415B87"/>
    <w:rsid w:val="00415C46"/>
    <w:rsid w:val="00415FC3"/>
    <w:rsid w:val="00416127"/>
    <w:rsid w:val="004166FA"/>
    <w:rsid w:val="00417153"/>
    <w:rsid w:val="0041716E"/>
    <w:rsid w:val="004172C6"/>
    <w:rsid w:val="004172D1"/>
    <w:rsid w:val="00417416"/>
    <w:rsid w:val="00417772"/>
    <w:rsid w:val="00417A0F"/>
    <w:rsid w:val="00417E9C"/>
    <w:rsid w:val="0042025A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3308"/>
    <w:rsid w:val="00423381"/>
    <w:rsid w:val="00423491"/>
    <w:rsid w:val="004234AC"/>
    <w:rsid w:val="00423683"/>
    <w:rsid w:val="0042369C"/>
    <w:rsid w:val="00423788"/>
    <w:rsid w:val="00423B75"/>
    <w:rsid w:val="00424126"/>
    <w:rsid w:val="00424521"/>
    <w:rsid w:val="00424551"/>
    <w:rsid w:val="004247B7"/>
    <w:rsid w:val="00424A46"/>
    <w:rsid w:val="00424EF7"/>
    <w:rsid w:val="00425071"/>
    <w:rsid w:val="004250B5"/>
    <w:rsid w:val="0042567E"/>
    <w:rsid w:val="00425B75"/>
    <w:rsid w:val="00425B8B"/>
    <w:rsid w:val="00425D23"/>
    <w:rsid w:val="00426392"/>
    <w:rsid w:val="0042664E"/>
    <w:rsid w:val="00426C30"/>
    <w:rsid w:val="00426C37"/>
    <w:rsid w:val="00427008"/>
    <w:rsid w:val="00427B04"/>
    <w:rsid w:val="004304C3"/>
    <w:rsid w:val="004306D9"/>
    <w:rsid w:val="0043091F"/>
    <w:rsid w:val="00430B6B"/>
    <w:rsid w:val="00431025"/>
    <w:rsid w:val="004310D7"/>
    <w:rsid w:val="004314FF"/>
    <w:rsid w:val="00431693"/>
    <w:rsid w:val="004316EA"/>
    <w:rsid w:val="0043186A"/>
    <w:rsid w:val="00431BE0"/>
    <w:rsid w:val="00431F93"/>
    <w:rsid w:val="004326BA"/>
    <w:rsid w:val="00432C17"/>
    <w:rsid w:val="00432EB8"/>
    <w:rsid w:val="00433528"/>
    <w:rsid w:val="004336D9"/>
    <w:rsid w:val="00433CAE"/>
    <w:rsid w:val="00433F79"/>
    <w:rsid w:val="00434A1C"/>
    <w:rsid w:val="00434CCA"/>
    <w:rsid w:val="00435811"/>
    <w:rsid w:val="00435A76"/>
    <w:rsid w:val="00435C9E"/>
    <w:rsid w:val="00436087"/>
    <w:rsid w:val="0043661C"/>
    <w:rsid w:val="00436747"/>
    <w:rsid w:val="004368DC"/>
    <w:rsid w:val="00436C6E"/>
    <w:rsid w:val="00436DA3"/>
    <w:rsid w:val="00436E50"/>
    <w:rsid w:val="00437705"/>
    <w:rsid w:val="00437826"/>
    <w:rsid w:val="00437D62"/>
    <w:rsid w:val="00437DE2"/>
    <w:rsid w:val="004403D2"/>
    <w:rsid w:val="004404B8"/>
    <w:rsid w:val="00440806"/>
    <w:rsid w:val="00440F9B"/>
    <w:rsid w:val="004416E5"/>
    <w:rsid w:val="00441F35"/>
    <w:rsid w:val="00441F91"/>
    <w:rsid w:val="00441F92"/>
    <w:rsid w:val="0044292E"/>
    <w:rsid w:val="00442989"/>
    <w:rsid w:val="00442BDE"/>
    <w:rsid w:val="00442CBB"/>
    <w:rsid w:val="00443468"/>
    <w:rsid w:val="004437BC"/>
    <w:rsid w:val="004437F1"/>
    <w:rsid w:val="00443966"/>
    <w:rsid w:val="00443F03"/>
    <w:rsid w:val="004442C1"/>
    <w:rsid w:val="00444498"/>
    <w:rsid w:val="0044458F"/>
    <w:rsid w:val="0044487E"/>
    <w:rsid w:val="0044496A"/>
    <w:rsid w:val="00444F00"/>
    <w:rsid w:val="0044554E"/>
    <w:rsid w:val="00445799"/>
    <w:rsid w:val="004457C9"/>
    <w:rsid w:val="00446046"/>
    <w:rsid w:val="00446680"/>
    <w:rsid w:val="0044689F"/>
    <w:rsid w:val="0044699F"/>
    <w:rsid w:val="004470BC"/>
    <w:rsid w:val="00447229"/>
    <w:rsid w:val="004473EB"/>
    <w:rsid w:val="00447846"/>
    <w:rsid w:val="00450DE5"/>
    <w:rsid w:val="0045119D"/>
    <w:rsid w:val="0045292F"/>
    <w:rsid w:val="00452D75"/>
    <w:rsid w:val="00452EE8"/>
    <w:rsid w:val="00452F90"/>
    <w:rsid w:val="00453561"/>
    <w:rsid w:val="004538BB"/>
    <w:rsid w:val="00453B9D"/>
    <w:rsid w:val="0045424C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342"/>
    <w:rsid w:val="0045651F"/>
    <w:rsid w:val="004565CB"/>
    <w:rsid w:val="00456BCF"/>
    <w:rsid w:val="00456E86"/>
    <w:rsid w:val="00456FF6"/>
    <w:rsid w:val="004601DB"/>
    <w:rsid w:val="004605C6"/>
    <w:rsid w:val="00460E26"/>
    <w:rsid w:val="004610AB"/>
    <w:rsid w:val="004614EE"/>
    <w:rsid w:val="0046185E"/>
    <w:rsid w:val="00461DD9"/>
    <w:rsid w:val="0046236B"/>
    <w:rsid w:val="004627AF"/>
    <w:rsid w:val="00462970"/>
    <w:rsid w:val="00462C2C"/>
    <w:rsid w:val="00462CF9"/>
    <w:rsid w:val="00463307"/>
    <w:rsid w:val="0046348C"/>
    <w:rsid w:val="00463540"/>
    <w:rsid w:val="004638D4"/>
    <w:rsid w:val="00463984"/>
    <w:rsid w:val="00463A66"/>
    <w:rsid w:val="00463EF8"/>
    <w:rsid w:val="00464313"/>
    <w:rsid w:val="004644AB"/>
    <w:rsid w:val="00464D69"/>
    <w:rsid w:val="00465AA5"/>
    <w:rsid w:val="00465AFF"/>
    <w:rsid w:val="00465D77"/>
    <w:rsid w:val="00465DE7"/>
    <w:rsid w:val="00465FA5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258"/>
    <w:rsid w:val="0047395C"/>
    <w:rsid w:val="0047396F"/>
    <w:rsid w:val="00473988"/>
    <w:rsid w:val="004742C8"/>
    <w:rsid w:val="00474EEC"/>
    <w:rsid w:val="00475238"/>
    <w:rsid w:val="00475634"/>
    <w:rsid w:val="004759EE"/>
    <w:rsid w:val="00475CC8"/>
    <w:rsid w:val="00475D7E"/>
    <w:rsid w:val="00475EA0"/>
    <w:rsid w:val="004763B8"/>
    <w:rsid w:val="00476632"/>
    <w:rsid w:val="004766F0"/>
    <w:rsid w:val="00476F1F"/>
    <w:rsid w:val="004770EC"/>
    <w:rsid w:val="0047724D"/>
    <w:rsid w:val="00477310"/>
    <w:rsid w:val="004778B7"/>
    <w:rsid w:val="00477B8F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EFE"/>
    <w:rsid w:val="00482563"/>
    <w:rsid w:val="004825CC"/>
    <w:rsid w:val="00482A36"/>
    <w:rsid w:val="00482D90"/>
    <w:rsid w:val="00483961"/>
    <w:rsid w:val="00483AC5"/>
    <w:rsid w:val="00483E31"/>
    <w:rsid w:val="00484620"/>
    <w:rsid w:val="00484B41"/>
    <w:rsid w:val="00485537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0F"/>
    <w:rsid w:val="004877F0"/>
    <w:rsid w:val="00487EA9"/>
    <w:rsid w:val="00487FDB"/>
    <w:rsid w:val="004900C7"/>
    <w:rsid w:val="004901B3"/>
    <w:rsid w:val="004907D5"/>
    <w:rsid w:val="00490975"/>
    <w:rsid w:val="00491417"/>
    <w:rsid w:val="004915F0"/>
    <w:rsid w:val="00491748"/>
    <w:rsid w:val="004917FF"/>
    <w:rsid w:val="0049196C"/>
    <w:rsid w:val="004919E2"/>
    <w:rsid w:val="00491B8B"/>
    <w:rsid w:val="00492061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48C"/>
    <w:rsid w:val="00494646"/>
    <w:rsid w:val="004947DC"/>
    <w:rsid w:val="004947FC"/>
    <w:rsid w:val="00494988"/>
    <w:rsid w:val="00494C7F"/>
    <w:rsid w:val="004950FE"/>
    <w:rsid w:val="00495563"/>
    <w:rsid w:val="004955B5"/>
    <w:rsid w:val="00495B64"/>
    <w:rsid w:val="00495B90"/>
    <w:rsid w:val="0049608F"/>
    <w:rsid w:val="00496311"/>
    <w:rsid w:val="0049647F"/>
    <w:rsid w:val="0049662A"/>
    <w:rsid w:val="00496645"/>
    <w:rsid w:val="00496A2E"/>
    <w:rsid w:val="00496E6E"/>
    <w:rsid w:val="00497054"/>
    <w:rsid w:val="004972B1"/>
    <w:rsid w:val="00497389"/>
    <w:rsid w:val="004977DF"/>
    <w:rsid w:val="004A0309"/>
    <w:rsid w:val="004A0749"/>
    <w:rsid w:val="004A0A20"/>
    <w:rsid w:val="004A12EE"/>
    <w:rsid w:val="004A13CA"/>
    <w:rsid w:val="004A14BA"/>
    <w:rsid w:val="004A164B"/>
    <w:rsid w:val="004A1D88"/>
    <w:rsid w:val="004A1FE6"/>
    <w:rsid w:val="004A318B"/>
    <w:rsid w:val="004A38D4"/>
    <w:rsid w:val="004A3BCD"/>
    <w:rsid w:val="004A3CC8"/>
    <w:rsid w:val="004A4AAE"/>
    <w:rsid w:val="004A4FF5"/>
    <w:rsid w:val="004A5239"/>
    <w:rsid w:val="004A5251"/>
    <w:rsid w:val="004A552F"/>
    <w:rsid w:val="004A55A8"/>
    <w:rsid w:val="004A5878"/>
    <w:rsid w:val="004A5CD3"/>
    <w:rsid w:val="004A5E38"/>
    <w:rsid w:val="004A61ED"/>
    <w:rsid w:val="004A6668"/>
    <w:rsid w:val="004A66C0"/>
    <w:rsid w:val="004A6FC1"/>
    <w:rsid w:val="004A712C"/>
    <w:rsid w:val="004A7704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2CB4"/>
    <w:rsid w:val="004B30BB"/>
    <w:rsid w:val="004B3542"/>
    <w:rsid w:val="004B3B84"/>
    <w:rsid w:val="004B3E55"/>
    <w:rsid w:val="004B400F"/>
    <w:rsid w:val="004B4341"/>
    <w:rsid w:val="004B43C8"/>
    <w:rsid w:val="004B4410"/>
    <w:rsid w:val="004B4A5E"/>
    <w:rsid w:val="004B4BEF"/>
    <w:rsid w:val="004B5373"/>
    <w:rsid w:val="004B56A2"/>
    <w:rsid w:val="004B59E7"/>
    <w:rsid w:val="004B5E4E"/>
    <w:rsid w:val="004B66C1"/>
    <w:rsid w:val="004B6AA2"/>
    <w:rsid w:val="004B6C67"/>
    <w:rsid w:val="004B6F7C"/>
    <w:rsid w:val="004B73C1"/>
    <w:rsid w:val="004B7816"/>
    <w:rsid w:val="004B7875"/>
    <w:rsid w:val="004C00C0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4D1"/>
    <w:rsid w:val="004C16E2"/>
    <w:rsid w:val="004C1927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AB9"/>
    <w:rsid w:val="004C3C3F"/>
    <w:rsid w:val="004C3CA2"/>
    <w:rsid w:val="004C3D16"/>
    <w:rsid w:val="004C3FC6"/>
    <w:rsid w:val="004C3FF7"/>
    <w:rsid w:val="004C40E3"/>
    <w:rsid w:val="004C4356"/>
    <w:rsid w:val="004C45A4"/>
    <w:rsid w:val="004C4998"/>
    <w:rsid w:val="004C49EB"/>
    <w:rsid w:val="004C4D8E"/>
    <w:rsid w:val="004C50EE"/>
    <w:rsid w:val="004C5439"/>
    <w:rsid w:val="004C5486"/>
    <w:rsid w:val="004C5528"/>
    <w:rsid w:val="004C588B"/>
    <w:rsid w:val="004C5890"/>
    <w:rsid w:val="004C5910"/>
    <w:rsid w:val="004C5D94"/>
    <w:rsid w:val="004C64BE"/>
    <w:rsid w:val="004C698D"/>
    <w:rsid w:val="004C6EC7"/>
    <w:rsid w:val="004C72DB"/>
    <w:rsid w:val="004C76DD"/>
    <w:rsid w:val="004C7CA5"/>
    <w:rsid w:val="004D0371"/>
    <w:rsid w:val="004D06F2"/>
    <w:rsid w:val="004D0A17"/>
    <w:rsid w:val="004D0F2C"/>
    <w:rsid w:val="004D1834"/>
    <w:rsid w:val="004D1B13"/>
    <w:rsid w:val="004D1DAD"/>
    <w:rsid w:val="004D1EC2"/>
    <w:rsid w:val="004D1FE4"/>
    <w:rsid w:val="004D2807"/>
    <w:rsid w:val="004D2857"/>
    <w:rsid w:val="004D2863"/>
    <w:rsid w:val="004D2A83"/>
    <w:rsid w:val="004D2AF6"/>
    <w:rsid w:val="004D2BCD"/>
    <w:rsid w:val="004D2D9A"/>
    <w:rsid w:val="004D2DFB"/>
    <w:rsid w:val="004D2EDB"/>
    <w:rsid w:val="004D33B7"/>
    <w:rsid w:val="004D355C"/>
    <w:rsid w:val="004D3D23"/>
    <w:rsid w:val="004D4020"/>
    <w:rsid w:val="004D423E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E5"/>
    <w:rsid w:val="004D7982"/>
    <w:rsid w:val="004D79CD"/>
    <w:rsid w:val="004D7DF4"/>
    <w:rsid w:val="004D7DFB"/>
    <w:rsid w:val="004D7F0D"/>
    <w:rsid w:val="004E03C9"/>
    <w:rsid w:val="004E03EB"/>
    <w:rsid w:val="004E0438"/>
    <w:rsid w:val="004E0A2C"/>
    <w:rsid w:val="004E0DD2"/>
    <w:rsid w:val="004E18B3"/>
    <w:rsid w:val="004E1AB9"/>
    <w:rsid w:val="004E21B5"/>
    <w:rsid w:val="004E254E"/>
    <w:rsid w:val="004E2572"/>
    <w:rsid w:val="004E3534"/>
    <w:rsid w:val="004E39EB"/>
    <w:rsid w:val="004E3A8F"/>
    <w:rsid w:val="004E3DF0"/>
    <w:rsid w:val="004E4574"/>
    <w:rsid w:val="004E45DE"/>
    <w:rsid w:val="004E474D"/>
    <w:rsid w:val="004E5101"/>
    <w:rsid w:val="004E5C34"/>
    <w:rsid w:val="004E645E"/>
    <w:rsid w:val="004E688E"/>
    <w:rsid w:val="004E68D5"/>
    <w:rsid w:val="004E6950"/>
    <w:rsid w:val="004E6B4E"/>
    <w:rsid w:val="004E7010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ACB"/>
    <w:rsid w:val="004F1AEC"/>
    <w:rsid w:val="004F1EC6"/>
    <w:rsid w:val="004F216F"/>
    <w:rsid w:val="004F255C"/>
    <w:rsid w:val="004F269A"/>
    <w:rsid w:val="004F28C5"/>
    <w:rsid w:val="004F29D6"/>
    <w:rsid w:val="004F2A4F"/>
    <w:rsid w:val="004F2BEB"/>
    <w:rsid w:val="004F2C0A"/>
    <w:rsid w:val="004F3181"/>
    <w:rsid w:val="004F3499"/>
    <w:rsid w:val="004F34B1"/>
    <w:rsid w:val="004F34FB"/>
    <w:rsid w:val="004F39CA"/>
    <w:rsid w:val="004F3EA7"/>
    <w:rsid w:val="004F3F2A"/>
    <w:rsid w:val="004F3FFA"/>
    <w:rsid w:val="004F4584"/>
    <w:rsid w:val="004F480C"/>
    <w:rsid w:val="004F49C3"/>
    <w:rsid w:val="004F4C13"/>
    <w:rsid w:val="004F5D27"/>
    <w:rsid w:val="004F5EB6"/>
    <w:rsid w:val="004F6040"/>
    <w:rsid w:val="004F60FD"/>
    <w:rsid w:val="004F6107"/>
    <w:rsid w:val="004F6208"/>
    <w:rsid w:val="004F6244"/>
    <w:rsid w:val="004F6469"/>
    <w:rsid w:val="004F6D10"/>
    <w:rsid w:val="004F748F"/>
    <w:rsid w:val="004F74CB"/>
    <w:rsid w:val="004F753B"/>
    <w:rsid w:val="004F798B"/>
    <w:rsid w:val="0050036B"/>
    <w:rsid w:val="005005D2"/>
    <w:rsid w:val="00500BBA"/>
    <w:rsid w:val="00500F9E"/>
    <w:rsid w:val="0050141C"/>
    <w:rsid w:val="0050145A"/>
    <w:rsid w:val="0050161C"/>
    <w:rsid w:val="00501737"/>
    <w:rsid w:val="00501A28"/>
    <w:rsid w:val="00501B01"/>
    <w:rsid w:val="00501C50"/>
    <w:rsid w:val="00501D62"/>
    <w:rsid w:val="00501EF7"/>
    <w:rsid w:val="00501F70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5699"/>
    <w:rsid w:val="0050639A"/>
    <w:rsid w:val="0050676A"/>
    <w:rsid w:val="00506F2A"/>
    <w:rsid w:val="00507016"/>
    <w:rsid w:val="005070E8"/>
    <w:rsid w:val="00507575"/>
    <w:rsid w:val="00507A5F"/>
    <w:rsid w:val="00507ADC"/>
    <w:rsid w:val="00507D1F"/>
    <w:rsid w:val="00507F53"/>
    <w:rsid w:val="00507FC8"/>
    <w:rsid w:val="00510136"/>
    <w:rsid w:val="0051023E"/>
    <w:rsid w:val="00510415"/>
    <w:rsid w:val="00510812"/>
    <w:rsid w:val="00511047"/>
    <w:rsid w:val="0051132B"/>
    <w:rsid w:val="0051137B"/>
    <w:rsid w:val="005115FE"/>
    <w:rsid w:val="0051182D"/>
    <w:rsid w:val="00511A4C"/>
    <w:rsid w:val="00511AE2"/>
    <w:rsid w:val="00511C40"/>
    <w:rsid w:val="00512173"/>
    <w:rsid w:val="00512229"/>
    <w:rsid w:val="005125CD"/>
    <w:rsid w:val="00512781"/>
    <w:rsid w:val="005128AC"/>
    <w:rsid w:val="00512D3C"/>
    <w:rsid w:val="00512EEF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C1D"/>
    <w:rsid w:val="00514C87"/>
    <w:rsid w:val="00515263"/>
    <w:rsid w:val="00515F18"/>
    <w:rsid w:val="005170B4"/>
    <w:rsid w:val="005171CB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0F59"/>
    <w:rsid w:val="005210EC"/>
    <w:rsid w:val="005213D6"/>
    <w:rsid w:val="00521693"/>
    <w:rsid w:val="005224E9"/>
    <w:rsid w:val="00522A45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853"/>
    <w:rsid w:val="00524BA8"/>
    <w:rsid w:val="0052574C"/>
    <w:rsid w:val="0052579D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996"/>
    <w:rsid w:val="00530A91"/>
    <w:rsid w:val="00530D5A"/>
    <w:rsid w:val="005310D4"/>
    <w:rsid w:val="0053197E"/>
    <w:rsid w:val="0053265F"/>
    <w:rsid w:val="00532D49"/>
    <w:rsid w:val="00532DC9"/>
    <w:rsid w:val="00533163"/>
    <w:rsid w:val="005335AA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837"/>
    <w:rsid w:val="00540981"/>
    <w:rsid w:val="005409DD"/>
    <w:rsid w:val="00540C94"/>
    <w:rsid w:val="00541C33"/>
    <w:rsid w:val="00541E26"/>
    <w:rsid w:val="0054222E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D7D"/>
    <w:rsid w:val="00544009"/>
    <w:rsid w:val="005440FA"/>
    <w:rsid w:val="0054441A"/>
    <w:rsid w:val="0054463F"/>
    <w:rsid w:val="005447C3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DB8"/>
    <w:rsid w:val="00545EA6"/>
    <w:rsid w:val="00545FC1"/>
    <w:rsid w:val="005463EB"/>
    <w:rsid w:val="00547A3D"/>
    <w:rsid w:val="00547C6A"/>
    <w:rsid w:val="00547F50"/>
    <w:rsid w:val="00547F63"/>
    <w:rsid w:val="0055015D"/>
    <w:rsid w:val="005502B7"/>
    <w:rsid w:val="0055116D"/>
    <w:rsid w:val="00551249"/>
    <w:rsid w:val="00551449"/>
    <w:rsid w:val="00551874"/>
    <w:rsid w:val="00551AD1"/>
    <w:rsid w:val="00551B85"/>
    <w:rsid w:val="00551C2B"/>
    <w:rsid w:val="00551CFB"/>
    <w:rsid w:val="00551EFB"/>
    <w:rsid w:val="00552340"/>
    <w:rsid w:val="0055258D"/>
    <w:rsid w:val="00552AF0"/>
    <w:rsid w:val="00552EFE"/>
    <w:rsid w:val="00552F77"/>
    <w:rsid w:val="005538D7"/>
    <w:rsid w:val="00553C90"/>
    <w:rsid w:val="005548FA"/>
    <w:rsid w:val="00554985"/>
    <w:rsid w:val="00554A17"/>
    <w:rsid w:val="00554E6C"/>
    <w:rsid w:val="00555449"/>
    <w:rsid w:val="005555A5"/>
    <w:rsid w:val="00555C1E"/>
    <w:rsid w:val="00555C67"/>
    <w:rsid w:val="00556017"/>
    <w:rsid w:val="005563CA"/>
    <w:rsid w:val="005567AE"/>
    <w:rsid w:val="00556A2C"/>
    <w:rsid w:val="00556B03"/>
    <w:rsid w:val="00556FB9"/>
    <w:rsid w:val="00556FEE"/>
    <w:rsid w:val="00557301"/>
    <w:rsid w:val="00557F0D"/>
    <w:rsid w:val="005607EE"/>
    <w:rsid w:val="00560B5A"/>
    <w:rsid w:val="005610E2"/>
    <w:rsid w:val="005611F4"/>
    <w:rsid w:val="00561713"/>
    <w:rsid w:val="00562712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DEB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6924"/>
    <w:rsid w:val="00566CBD"/>
    <w:rsid w:val="00566E5D"/>
    <w:rsid w:val="00567491"/>
    <w:rsid w:val="005674F1"/>
    <w:rsid w:val="00567975"/>
    <w:rsid w:val="0056799D"/>
    <w:rsid w:val="00567BAB"/>
    <w:rsid w:val="005703A0"/>
    <w:rsid w:val="005705DD"/>
    <w:rsid w:val="0057077B"/>
    <w:rsid w:val="00571076"/>
    <w:rsid w:val="00571205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065"/>
    <w:rsid w:val="005730DC"/>
    <w:rsid w:val="00573103"/>
    <w:rsid w:val="00573433"/>
    <w:rsid w:val="005739A3"/>
    <w:rsid w:val="00573BDD"/>
    <w:rsid w:val="00573CA9"/>
    <w:rsid w:val="00573D9D"/>
    <w:rsid w:val="005741BA"/>
    <w:rsid w:val="005745E4"/>
    <w:rsid w:val="00574661"/>
    <w:rsid w:val="00574F69"/>
    <w:rsid w:val="0057514E"/>
    <w:rsid w:val="005754BB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758"/>
    <w:rsid w:val="00580CCA"/>
    <w:rsid w:val="00580DEF"/>
    <w:rsid w:val="00580EB3"/>
    <w:rsid w:val="00581054"/>
    <w:rsid w:val="00581245"/>
    <w:rsid w:val="005814B7"/>
    <w:rsid w:val="00581546"/>
    <w:rsid w:val="005816EC"/>
    <w:rsid w:val="005822D1"/>
    <w:rsid w:val="00582489"/>
    <w:rsid w:val="00582556"/>
    <w:rsid w:val="0058283D"/>
    <w:rsid w:val="00582B89"/>
    <w:rsid w:val="00582D4F"/>
    <w:rsid w:val="00582D55"/>
    <w:rsid w:val="00583540"/>
    <w:rsid w:val="005835FB"/>
    <w:rsid w:val="00583A88"/>
    <w:rsid w:val="00583F0D"/>
    <w:rsid w:val="00583F7E"/>
    <w:rsid w:val="00584378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34D"/>
    <w:rsid w:val="00586A69"/>
    <w:rsid w:val="00586A99"/>
    <w:rsid w:val="00586AEF"/>
    <w:rsid w:val="00586B45"/>
    <w:rsid w:val="00586C21"/>
    <w:rsid w:val="005871A3"/>
    <w:rsid w:val="005875F0"/>
    <w:rsid w:val="00587679"/>
    <w:rsid w:val="0058781D"/>
    <w:rsid w:val="0059007A"/>
    <w:rsid w:val="005901F5"/>
    <w:rsid w:val="005906D1"/>
    <w:rsid w:val="00590BBD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690C"/>
    <w:rsid w:val="005975E0"/>
    <w:rsid w:val="00597F50"/>
    <w:rsid w:val="00597FB3"/>
    <w:rsid w:val="005A0001"/>
    <w:rsid w:val="005A0692"/>
    <w:rsid w:val="005A07C5"/>
    <w:rsid w:val="005A0815"/>
    <w:rsid w:val="005A106E"/>
    <w:rsid w:val="005A10F0"/>
    <w:rsid w:val="005A136F"/>
    <w:rsid w:val="005A1613"/>
    <w:rsid w:val="005A1C29"/>
    <w:rsid w:val="005A2746"/>
    <w:rsid w:val="005A284A"/>
    <w:rsid w:val="005A2A8B"/>
    <w:rsid w:val="005A2AA4"/>
    <w:rsid w:val="005A2AD4"/>
    <w:rsid w:val="005A32CA"/>
    <w:rsid w:val="005A3E91"/>
    <w:rsid w:val="005A4515"/>
    <w:rsid w:val="005A46B1"/>
    <w:rsid w:val="005A473D"/>
    <w:rsid w:val="005A5192"/>
    <w:rsid w:val="005A53D9"/>
    <w:rsid w:val="005A58F4"/>
    <w:rsid w:val="005A59A2"/>
    <w:rsid w:val="005A5FAD"/>
    <w:rsid w:val="005A6043"/>
    <w:rsid w:val="005A6219"/>
    <w:rsid w:val="005A7A6B"/>
    <w:rsid w:val="005A7CB5"/>
    <w:rsid w:val="005A7F1C"/>
    <w:rsid w:val="005B0168"/>
    <w:rsid w:val="005B0178"/>
    <w:rsid w:val="005B09C3"/>
    <w:rsid w:val="005B1542"/>
    <w:rsid w:val="005B172B"/>
    <w:rsid w:val="005B1894"/>
    <w:rsid w:val="005B1F76"/>
    <w:rsid w:val="005B203A"/>
    <w:rsid w:val="005B23B4"/>
    <w:rsid w:val="005B245B"/>
    <w:rsid w:val="005B266F"/>
    <w:rsid w:val="005B269D"/>
    <w:rsid w:val="005B3091"/>
    <w:rsid w:val="005B33BA"/>
    <w:rsid w:val="005B3424"/>
    <w:rsid w:val="005B3425"/>
    <w:rsid w:val="005B343C"/>
    <w:rsid w:val="005B3A7B"/>
    <w:rsid w:val="005B3BAC"/>
    <w:rsid w:val="005B3F27"/>
    <w:rsid w:val="005B43B1"/>
    <w:rsid w:val="005B452E"/>
    <w:rsid w:val="005B47A2"/>
    <w:rsid w:val="005B49EC"/>
    <w:rsid w:val="005B4AE4"/>
    <w:rsid w:val="005B4B26"/>
    <w:rsid w:val="005B50D1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E43"/>
    <w:rsid w:val="005C0416"/>
    <w:rsid w:val="005C05BF"/>
    <w:rsid w:val="005C098E"/>
    <w:rsid w:val="005C0B89"/>
    <w:rsid w:val="005C0CB8"/>
    <w:rsid w:val="005C14C2"/>
    <w:rsid w:val="005C154C"/>
    <w:rsid w:val="005C16FA"/>
    <w:rsid w:val="005C1AA3"/>
    <w:rsid w:val="005C1C50"/>
    <w:rsid w:val="005C20B1"/>
    <w:rsid w:val="005C224D"/>
    <w:rsid w:val="005C22D0"/>
    <w:rsid w:val="005C27DB"/>
    <w:rsid w:val="005C327A"/>
    <w:rsid w:val="005C3723"/>
    <w:rsid w:val="005C3BA0"/>
    <w:rsid w:val="005C3F85"/>
    <w:rsid w:val="005C45C8"/>
    <w:rsid w:val="005C4B71"/>
    <w:rsid w:val="005C5917"/>
    <w:rsid w:val="005C5A89"/>
    <w:rsid w:val="005C60C7"/>
    <w:rsid w:val="005C67D9"/>
    <w:rsid w:val="005C6EEC"/>
    <w:rsid w:val="005C6FFA"/>
    <w:rsid w:val="005C741B"/>
    <w:rsid w:val="005C7448"/>
    <w:rsid w:val="005C7664"/>
    <w:rsid w:val="005C7953"/>
    <w:rsid w:val="005C79D9"/>
    <w:rsid w:val="005C7E2D"/>
    <w:rsid w:val="005C7E38"/>
    <w:rsid w:val="005C7EAF"/>
    <w:rsid w:val="005C7F34"/>
    <w:rsid w:val="005D0093"/>
    <w:rsid w:val="005D00DB"/>
    <w:rsid w:val="005D089A"/>
    <w:rsid w:val="005D102E"/>
    <w:rsid w:val="005D12EF"/>
    <w:rsid w:val="005D13E7"/>
    <w:rsid w:val="005D1B74"/>
    <w:rsid w:val="005D2079"/>
    <w:rsid w:val="005D2116"/>
    <w:rsid w:val="005D2920"/>
    <w:rsid w:val="005D2A44"/>
    <w:rsid w:val="005D2F20"/>
    <w:rsid w:val="005D37BB"/>
    <w:rsid w:val="005D399D"/>
    <w:rsid w:val="005D3CF5"/>
    <w:rsid w:val="005D43FC"/>
    <w:rsid w:val="005D496D"/>
    <w:rsid w:val="005D4CBF"/>
    <w:rsid w:val="005D5305"/>
    <w:rsid w:val="005D5686"/>
    <w:rsid w:val="005D5796"/>
    <w:rsid w:val="005D5D80"/>
    <w:rsid w:val="005D5EE6"/>
    <w:rsid w:val="005D670A"/>
    <w:rsid w:val="005D6865"/>
    <w:rsid w:val="005D68B0"/>
    <w:rsid w:val="005D6938"/>
    <w:rsid w:val="005D6B38"/>
    <w:rsid w:val="005D71E2"/>
    <w:rsid w:val="005D7342"/>
    <w:rsid w:val="005D754D"/>
    <w:rsid w:val="005D7C78"/>
    <w:rsid w:val="005D7D93"/>
    <w:rsid w:val="005D7EB7"/>
    <w:rsid w:val="005E02F8"/>
    <w:rsid w:val="005E0884"/>
    <w:rsid w:val="005E09FC"/>
    <w:rsid w:val="005E0A74"/>
    <w:rsid w:val="005E0C5B"/>
    <w:rsid w:val="005E0EEE"/>
    <w:rsid w:val="005E0FA9"/>
    <w:rsid w:val="005E15A3"/>
    <w:rsid w:val="005E1667"/>
    <w:rsid w:val="005E16D9"/>
    <w:rsid w:val="005E1746"/>
    <w:rsid w:val="005E1CCF"/>
    <w:rsid w:val="005E1E06"/>
    <w:rsid w:val="005E2898"/>
    <w:rsid w:val="005E2BB5"/>
    <w:rsid w:val="005E2C12"/>
    <w:rsid w:val="005E2EBF"/>
    <w:rsid w:val="005E3121"/>
    <w:rsid w:val="005E337D"/>
    <w:rsid w:val="005E340F"/>
    <w:rsid w:val="005E3646"/>
    <w:rsid w:val="005E3BFA"/>
    <w:rsid w:val="005E40DA"/>
    <w:rsid w:val="005E479A"/>
    <w:rsid w:val="005E48B1"/>
    <w:rsid w:val="005E4971"/>
    <w:rsid w:val="005E4A7B"/>
    <w:rsid w:val="005E4C70"/>
    <w:rsid w:val="005E4DEF"/>
    <w:rsid w:val="005E50A2"/>
    <w:rsid w:val="005E52EF"/>
    <w:rsid w:val="005E5445"/>
    <w:rsid w:val="005E557B"/>
    <w:rsid w:val="005E5740"/>
    <w:rsid w:val="005E5897"/>
    <w:rsid w:val="005E58A9"/>
    <w:rsid w:val="005E5ACF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7770"/>
    <w:rsid w:val="005E78C0"/>
    <w:rsid w:val="005E7D6D"/>
    <w:rsid w:val="005E7ED9"/>
    <w:rsid w:val="005F0350"/>
    <w:rsid w:val="005F05BD"/>
    <w:rsid w:val="005F0848"/>
    <w:rsid w:val="005F10E0"/>
    <w:rsid w:val="005F11E5"/>
    <w:rsid w:val="005F14A7"/>
    <w:rsid w:val="005F15BC"/>
    <w:rsid w:val="005F17DA"/>
    <w:rsid w:val="005F19EA"/>
    <w:rsid w:val="005F1A58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160"/>
    <w:rsid w:val="005F6205"/>
    <w:rsid w:val="005F62EC"/>
    <w:rsid w:val="005F6441"/>
    <w:rsid w:val="005F6508"/>
    <w:rsid w:val="005F680F"/>
    <w:rsid w:val="005F6877"/>
    <w:rsid w:val="005F6A1B"/>
    <w:rsid w:val="005F6CED"/>
    <w:rsid w:val="005F6CFE"/>
    <w:rsid w:val="005F6DDF"/>
    <w:rsid w:val="005F6F91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1DAB"/>
    <w:rsid w:val="00602242"/>
    <w:rsid w:val="006023E3"/>
    <w:rsid w:val="00602720"/>
    <w:rsid w:val="00602992"/>
    <w:rsid w:val="00602A08"/>
    <w:rsid w:val="00602A4C"/>
    <w:rsid w:val="006031AB"/>
    <w:rsid w:val="006031AF"/>
    <w:rsid w:val="00603318"/>
    <w:rsid w:val="00603832"/>
    <w:rsid w:val="00603842"/>
    <w:rsid w:val="00604057"/>
    <w:rsid w:val="0060405C"/>
    <w:rsid w:val="00604194"/>
    <w:rsid w:val="006041C0"/>
    <w:rsid w:val="0060434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E2"/>
    <w:rsid w:val="0061031F"/>
    <w:rsid w:val="0061033F"/>
    <w:rsid w:val="006103EA"/>
    <w:rsid w:val="00610438"/>
    <w:rsid w:val="00610FC3"/>
    <w:rsid w:val="006113A4"/>
    <w:rsid w:val="006114E2"/>
    <w:rsid w:val="0061156C"/>
    <w:rsid w:val="00611A57"/>
    <w:rsid w:val="00612074"/>
    <w:rsid w:val="006121E5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42"/>
    <w:rsid w:val="006164D9"/>
    <w:rsid w:val="006167C7"/>
    <w:rsid w:val="006167EF"/>
    <w:rsid w:val="00616B1B"/>
    <w:rsid w:val="00616DB8"/>
    <w:rsid w:val="00616FDB"/>
    <w:rsid w:val="00617877"/>
    <w:rsid w:val="00617933"/>
    <w:rsid w:val="00617D56"/>
    <w:rsid w:val="00617F9B"/>
    <w:rsid w:val="006201B9"/>
    <w:rsid w:val="00620807"/>
    <w:rsid w:val="00620AE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51E"/>
    <w:rsid w:val="0062280B"/>
    <w:rsid w:val="0062293F"/>
    <w:rsid w:val="00622E19"/>
    <w:rsid w:val="00623188"/>
    <w:rsid w:val="00623681"/>
    <w:rsid w:val="00623879"/>
    <w:rsid w:val="00623B05"/>
    <w:rsid w:val="006244F8"/>
    <w:rsid w:val="0062487C"/>
    <w:rsid w:val="00624BAF"/>
    <w:rsid w:val="00624C77"/>
    <w:rsid w:val="00625110"/>
    <w:rsid w:val="006253C9"/>
    <w:rsid w:val="006253FC"/>
    <w:rsid w:val="0062541C"/>
    <w:rsid w:val="0062564B"/>
    <w:rsid w:val="006259BD"/>
    <w:rsid w:val="006259DF"/>
    <w:rsid w:val="00625AFD"/>
    <w:rsid w:val="00626577"/>
    <w:rsid w:val="00626584"/>
    <w:rsid w:val="0062677A"/>
    <w:rsid w:val="00626D27"/>
    <w:rsid w:val="00626EA8"/>
    <w:rsid w:val="006270F1"/>
    <w:rsid w:val="00627884"/>
    <w:rsid w:val="006278DC"/>
    <w:rsid w:val="00627FBB"/>
    <w:rsid w:val="00630001"/>
    <w:rsid w:val="0063003B"/>
    <w:rsid w:val="006302F7"/>
    <w:rsid w:val="00630670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1F8E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63D3"/>
    <w:rsid w:val="00636990"/>
    <w:rsid w:val="00636A60"/>
    <w:rsid w:val="00636E83"/>
    <w:rsid w:val="00637B80"/>
    <w:rsid w:val="00637CDE"/>
    <w:rsid w:val="00637D6C"/>
    <w:rsid w:val="00640061"/>
    <w:rsid w:val="0064015E"/>
    <w:rsid w:val="006402C8"/>
    <w:rsid w:val="006403FE"/>
    <w:rsid w:val="00640652"/>
    <w:rsid w:val="006407A8"/>
    <w:rsid w:val="0064099A"/>
    <w:rsid w:val="00640C14"/>
    <w:rsid w:val="00640C88"/>
    <w:rsid w:val="00640E2E"/>
    <w:rsid w:val="00641181"/>
    <w:rsid w:val="006413FC"/>
    <w:rsid w:val="0064152A"/>
    <w:rsid w:val="0064167E"/>
    <w:rsid w:val="006416AA"/>
    <w:rsid w:val="0064180E"/>
    <w:rsid w:val="00641B0B"/>
    <w:rsid w:val="00641B12"/>
    <w:rsid w:val="00641FC1"/>
    <w:rsid w:val="00642033"/>
    <w:rsid w:val="00642117"/>
    <w:rsid w:val="006424A0"/>
    <w:rsid w:val="00642537"/>
    <w:rsid w:val="00642587"/>
    <w:rsid w:val="00642767"/>
    <w:rsid w:val="006427BC"/>
    <w:rsid w:val="006427FD"/>
    <w:rsid w:val="00642A90"/>
    <w:rsid w:val="00643258"/>
    <w:rsid w:val="00643448"/>
    <w:rsid w:val="006434B3"/>
    <w:rsid w:val="006434F0"/>
    <w:rsid w:val="00643641"/>
    <w:rsid w:val="006438CA"/>
    <w:rsid w:val="006439EC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201"/>
    <w:rsid w:val="00645695"/>
    <w:rsid w:val="00645723"/>
    <w:rsid w:val="006459B3"/>
    <w:rsid w:val="00645BD0"/>
    <w:rsid w:val="00645FAD"/>
    <w:rsid w:val="0064607D"/>
    <w:rsid w:val="006461A7"/>
    <w:rsid w:val="00646318"/>
    <w:rsid w:val="006466B2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509"/>
    <w:rsid w:val="00647896"/>
    <w:rsid w:val="00647B06"/>
    <w:rsid w:val="00647B21"/>
    <w:rsid w:val="00647E86"/>
    <w:rsid w:val="00647E8E"/>
    <w:rsid w:val="00650533"/>
    <w:rsid w:val="0065065E"/>
    <w:rsid w:val="006507F4"/>
    <w:rsid w:val="00650BF2"/>
    <w:rsid w:val="00650F43"/>
    <w:rsid w:val="00650FF0"/>
    <w:rsid w:val="00651425"/>
    <w:rsid w:val="006517C3"/>
    <w:rsid w:val="00651B9D"/>
    <w:rsid w:val="00651F23"/>
    <w:rsid w:val="006520D5"/>
    <w:rsid w:val="006526A6"/>
    <w:rsid w:val="00652755"/>
    <w:rsid w:val="00652967"/>
    <w:rsid w:val="006529AF"/>
    <w:rsid w:val="00652FF4"/>
    <w:rsid w:val="00653164"/>
    <w:rsid w:val="0065336F"/>
    <w:rsid w:val="0065349A"/>
    <w:rsid w:val="006535E6"/>
    <w:rsid w:val="00653B8D"/>
    <w:rsid w:val="00653BA3"/>
    <w:rsid w:val="0065457C"/>
    <w:rsid w:val="00654924"/>
    <w:rsid w:val="00654F0E"/>
    <w:rsid w:val="00655341"/>
    <w:rsid w:val="00655909"/>
    <w:rsid w:val="00655BE0"/>
    <w:rsid w:val="00655E78"/>
    <w:rsid w:val="00656532"/>
    <w:rsid w:val="006567FA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C73"/>
    <w:rsid w:val="0066164A"/>
    <w:rsid w:val="006616F8"/>
    <w:rsid w:val="00661877"/>
    <w:rsid w:val="00661F03"/>
    <w:rsid w:val="0066233E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20"/>
    <w:rsid w:val="006654FC"/>
    <w:rsid w:val="006659E0"/>
    <w:rsid w:val="00665FF7"/>
    <w:rsid w:val="006662E7"/>
    <w:rsid w:val="00666456"/>
    <w:rsid w:val="006667DE"/>
    <w:rsid w:val="006669D7"/>
    <w:rsid w:val="00666EE7"/>
    <w:rsid w:val="00667056"/>
    <w:rsid w:val="00667277"/>
    <w:rsid w:val="006675A1"/>
    <w:rsid w:val="00667883"/>
    <w:rsid w:val="00667C07"/>
    <w:rsid w:val="00667E99"/>
    <w:rsid w:val="00670138"/>
    <w:rsid w:val="006705B5"/>
    <w:rsid w:val="00670B6B"/>
    <w:rsid w:val="00670FCC"/>
    <w:rsid w:val="006712A3"/>
    <w:rsid w:val="00671348"/>
    <w:rsid w:val="00671647"/>
    <w:rsid w:val="00671CB9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7A"/>
    <w:rsid w:val="00673E85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75F2"/>
    <w:rsid w:val="006778F6"/>
    <w:rsid w:val="00677B2C"/>
    <w:rsid w:val="00677C99"/>
    <w:rsid w:val="006802AE"/>
    <w:rsid w:val="00680349"/>
    <w:rsid w:val="00680A5D"/>
    <w:rsid w:val="00680C78"/>
    <w:rsid w:val="00680FEA"/>
    <w:rsid w:val="00681018"/>
    <w:rsid w:val="006810B9"/>
    <w:rsid w:val="00681617"/>
    <w:rsid w:val="0068164E"/>
    <w:rsid w:val="00681805"/>
    <w:rsid w:val="00681950"/>
    <w:rsid w:val="00681C1F"/>
    <w:rsid w:val="0068226E"/>
    <w:rsid w:val="00682479"/>
    <w:rsid w:val="00682AA3"/>
    <w:rsid w:val="00682D08"/>
    <w:rsid w:val="0068308C"/>
    <w:rsid w:val="00683497"/>
    <w:rsid w:val="0068369D"/>
    <w:rsid w:val="00683B6D"/>
    <w:rsid w:val="00683EC2"/>
    <w:rsid w:val="00683ECD"/>
    <w:rsid w:val="0068411B"/>
    <w:rsid w:val="00684217"/>
    <w:rsid w:val="00684320"/>
    <w:rsid w:val="006847D2"/>
    <w:rsid w:val="0068492E"/>
    <w:rsid w:val="006849D8"/>
    <w:rsid w:val="00684C81"/>
    <w:rsid w:val="00684E63"/>
    <w:rsid w:val="00685170"/>
    <w:rsid w:val="00685280"/>
    <w:rsid w:val="006852E7"/>
    <w:rsid w:val="00685686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B8"/>
    <w:rsid w:val="00687182"/>
    <w:rsid w:val="00687370"/>
    <w:rsid w:val="00687458"/>
    <w:rsid w:val="00687963"/>
    <w:rsid w:val="00687D74"/>
    <w:rsid w:val="00690088"/>
    <w:rsid w:val="00690185"/>
    <w:rsid w:val="0069020E"/>
    <w:rsid w:val="00690C3D"/>
    <w:rsid w:val="00690E5B"/>
    <w:rsid w:val="0069155B"/>
    <w:rsid w:val="00691B78"/>
    <w:rsid w:val="00691F2E"/>
    <w:rsid w:val="0069225E"/>
    <w:rsid w:val="00692410"/>
    <w:rsid w:val="006924D9"/>
    <w:rsid w:val="00692502"/>
    <w:rsid w:val="0069277D"/>
    <w:rsid w:val="00692A3E"/>
    <w:rsid w:val="00692A98"/>
    <w:rsid w:val="00692D2E"/>
    <w:rsid w:val="00692F6B"/>
    <w:rsid w:val="00693128"/>
    <w:rsid w:val="006931B0"/>
    <w:rsid w:val="00693339"/>
    <w:rsid w:val="00694109"/>
    <w:rsid w:val="006943D3"/>
    <w:rsid w:val="00694600"/>
    <w:rsid w:val="00694AD5"/>
    <w:rsid w:val="00694CCE"/>
    <w:rsid w:val="00694D58"/>
    <w:rsid w:val="00694DB3"/>
    <w:rsid w:val="00694F3F"/>
    <w:rsid w:val="006954CE"/>
    <w:rsid w:val="006955F9"/>
    <w:rsid w:val="006956C9"/>
    <w:rsid w:val="00695749"/>
    <w:rsid w:val="00695BB0"/>
    <w:rsid w:val="00695C6C"/>
    <w:rsid w:val="00695CED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B61"/>
    <w:rsid w:val="006A2176"/>
    <w:rsid w:val="006A28FA"/>
    <w:rsid w:val="006A2D3D"/>
    <w:rsid w:val="006A2E5D"/>
    <w:rsid w:val="006A3207"/>
    <w:rsid w:val="006A3D33"/>
    <w:rsid w:val="006A3FC3"/>
    <w:rsid w:val="006A4A9B"/>
    <w:rsid w:val="006A4BAA"/>
    <w:rsid w:val="006A4D14"/>
    <w:rsid w:val="006A5012"/>
    <w:rsid w:val="006A5524"/>
    <w:rsid w:val="006A6175"/>
    <w:rsid w:val="006A6616"/>
    <w:rsid w:val="006A67C3"/>
    <w:rsid w:val="006A6BF9"/>
    <w:rsid w:val="006A6E92"/>
    <w:rsid w:val="006A70B0"/>
    <w:rsid w:val="006A7469"/>
    <w:rsid w:val="006A74F1"/>
    <w:rsid w:val="006A760F"/>
    <w:rsid w:val="006A77F6"/>
    <w:rsid w:val="006A7A82"/>
    <w:rsid w:val="006A7D1C"/>
    <w:rsid w:val="006B00A9"/>
    <w:rsid w:val="006B037A"/>
    <w:rsid w:val="006B0659"/>
    <w:rsid w:val="006B0775"/>
    <w:rsid w:val="006B0855"/>
    <w:rsid w:val="006B0D85"/>
    <w:rsid w:val="006B128B"/>
    <w:rsid w:val="006B1311"/>
    <w:rsid w:val="006B22C3"/>
    <w:rsid w:val="006B242C"/>
    <w:rsid w:val="006B29B7"/>
    <w:rsid w:val="006B30E2"/>
    <w:rsid w:val="006B3502"/>
    <w:rsid w:val="006B3843"/>
    <w:rsid w:val="006B3949"/>
    <w:rsid w:val="006B3A50"/>
    <w:rsid w:val="006B406F"/>
    <w:rsid w:val="006B4AAD"/>
    <w:rsid w:val="006B4B6C"/>
    <w:rsid w:val="006B4C21"/>
    <w:rsid w:val="006B4FEB"/>
    <w:rsid w:val="006B5041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881"/>
    <w:rsid w:val="006B7985"/>
    <w:rsid w:val="006C0093"/>
    <w:rsid w:val="006C00EE"/>
    <w:rsid w:val="006C0C5A"/>
    <w:rsid w:val="006C0E83"/>
    <w:rsid w:val="006C149D"/>
    <w:rsid w:val="006C1C87"/>
    <w:rsid w:val="006C1E28"/>
    <w:rsid w:val="006C2C4D"/>
    <w:rsid w:val="006C2D43"/>
    <w:rsid w:val="006C3009"/>
    <w:rsid w:val="006C30EE"/>
    <w:rsid w:val="006C3562"/>
    <w:rsid w:val="006C363E"/>
    <w:rsid w:val="006C3D9B"/>
    <w:rsid w:val="006C4104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6373"/>
    <w:rsid w:val="006C6A35"/>
    <w:rsid w:val="006C6ABF"/>
    <w:rsid w:val="006C6C5E"/>
    <w:rsid w:val="006C71BB"/>
    <w:rsid w:val="006C7231"/>
    <w:rsid w:val="006C79E1"/>
    <w:rsid w:val="006D0105"/>
    <w:rsid w:val="006D0280"/>
    <w:rsid w:val="006D07D8"/>
    <w:rsid w:val="006D099C"/>
    <w:rsid w:val="006D0A47"/>
    <w:rsid w:val="006D0D44"/>
    <w:rsid w:val="006D0FEA"/>
    <w:rsid w:val="006D106C"/>
    <w:rsid w:val="006D116E"/>
    <w:rsid w:val="006D16F4"/>
    <w:rsid w:val="006D198B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2EE"/>
    <w:rsid w:val="006D560E"/>
    <w:rsid w:val="006D573E"/>
    <w:rsid w:val="006D5822"/>
    <w:rsid w:val="006D583A"/>
    <w:rsid w:val="006D5D3F"/>
    <w:rsid w:val="006D5E3D"/>
    <w:rsid w:val="006D654B"/>
    <w:rsid w:val="006D6749"/>
    <w:rsid w:val="006D6857"/>
    <w:rsid w:val="006D69A3"/>
    <w:rsid w:val="006D6E3D"/>
    <w:rsid w:val="006D735A"/>
    <w:rsid w:val="006D741C"/>
    <w:rsid w:val="006D7AC1"/>
    <w:rsid w:val="006D7B26"/>
    <w:rsid w:val="006D7CFE"/>
    <w:rsid w:val="006D7F0B"/>
    <w:rsid w:val="006E04FF"/>
    <w:rsid w:val="006E05FB"/>
    <w:rsid w:val="006E0874"/>
    <w:rsid w:val="006E0A76"/>
    <w:rsid w:val="006E0DFE"/>
    <w:rsid w:val="006E0FB2"/>
    <w:rsid w:val="006E1006"/>
    <w:rsid w:val="006E1494"/>
    <w:rsid w:val="006E1929"/>
    <w:rsid w:val="006E1DF7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3B60"/>
    <w:rsid w:val="006E4218"/>
    <w:rsid w:val="006E4247"/>
    <w:rsid w:val="006E43D5"/>
    <w:rsid w:val="006E4636"/>
    <w:rsid w:val="006E4A43"/>
    <w:rsid w:val="006E4AC5"/>
    <w:rsid w:val="006E4C16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BE5"/>
    <w:rsid w:val="006E7D24"/>
    <w:rsid w:val="006F0495"/>
    <w:rsid w:val="006F0913"/>
    <w:rsid w:val="006F09E0"/>
    <w:rsid w:val="006F0A3E"/>
    <w:rsid w:val="006F0BBB"/>
    <w:rsid w:val="006F0BCB"/>
    <w:rsid w:val="006F0D41"/>
    <w:rsid w:val="006F1262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5F71"/>
    <w:rsid w:val="006F6094"/>
    <w:rsid w:val="006F60D6"/>
    <w:rsid w:val="006F64F3"/>
    <w:rsid w:val="006F6527"/>
    <w:rsid w:val="006F6720"/>
    <w:rsid w:val="006F6769"/>
    <w:rsid w:val="006F6B81"/>
    <w:rsid w:val="006F6C0A"/>
    <w:rsid w:val="006F7049"/>
    <w:rsid w:val="006F7177"/>
    <w:rsid w:val="006F72B0"/>
    <w:rsid w:val="006F73CE"/>
    <w:rsid w:val="006F74B5"/>
    <w:rsid w:val="006F7A4C"/>
    <w:rsid w:val="0070000C"/>
    <w:rsid w:val="007000FC"/>
    <w:rsid w:val="0070031A"/>
    <w:rsid w:val="0070046E"/>
    <w:rsid w:val="0070047B"/>
    <w:rsid w:val="00700492"/>
    <w:rsid w:val="00700509"/>
    <w:rsid w:val="00701013"/>
    <w:rsid w:val="007011B2"/>
    <w:rsid w:val="00701C1F"/>
    <w:rsid w:val="00702129"/>
    <w:rsid w:val="00702748"/>
    <w:rsid w:val="007027E2"/>
    <w:rsid w:val="007029A3"/>
    <w:rsid w:val="00702CC4"/>
    <w:rsid w:val="00703229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BF2"/>
    <w:rsid w:val="00705E64"/>
    <w:rsid w:val="00705E96"/>
    <w:rsid w:val="0070647D"/>
    <w:rsid w:val="00706B19"/>
    <w:rsid w:val="00706B2A"/>
    <w:rsid w:val="00707268"/>
    <w:rsid w:val="0070746C"/>
    <w:rsid w:val="00707B38"/>
    <w:rsid w:val="00707B3D"/>
    <w:rsid w:val="00707B58"/>
    <w:rsid w:val="00707ECD"/>
    <w:rsid w:val="007105D4"/>
    <w:rsid w:val="00710CCB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56F"/>
    <w:rsid w:val="00712FD4"/>
    <w:rsid w:val="00713180"/>
    <w:rsid w:val="007132BD"/>
    <w:rsid w:val="00713430"/>
    <w:rsid w:val="00713887"/>
    <w:rsid w:val="00713920"/>
    <w:rsid w:val="00713C61"/>
    <w:rsid w:val="0071411E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563"/>
    <w:rsid w:val="0071670F"/>
    <w:rsid w:val="00717047"/>
    <w:rsid w:val="00717098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F20"/>
    <w:rsid w:val="00721FEA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93E"/>
    <w:rsid w:val="00725BBE"/>
    <w:rsid w:val="007263D5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F22"/>
    <w:rsid w:val="0073116C"/>
    <w:rsid w:val="0073116D"/>
    <w:rsid w:val="007311A7"/>
    <w:rsid w:val="00731414"/>
    <w:rsid w:val="00731AE6"/>
    <w:rsid w:val="00731D0B"/>
    <w:rsid w:val="00731D2F"/>
    <w:rsid w:val="00731D49"/>
    <w:rsid w:val="00731E22"/>
    <w:rsid w:val="007320E2"/>
    <w:rsid w:val="00732723"/>
    <w:rsid w:val="00732953"/>
    <w:rsid w:val="00732978"/>
    <w:rsid w:val="007329D7"/>
    <w:rsid w:val="007330F9"/>
    <w:rsid w:val="007333A7"/>
    <w:rsid w:val="0073450F"/>
    <w:rsid w:val="00734525"/>
    <w:rsid w:val="0073476B"/>
    <w:rsid w:val="007347EF"/>
    <w:rsid w:val="00734C2A"/>
    <w:rsid w:val="0073504B"/>
    <w:rsid w:val="007351E0"/>
    <w:rsid w:val="00735302"/>
    <w:rsid w:val="00735537"/>
    <w:rsid w:val="00735818"/>
    <w:rsid w:val="00735EA9"/>
    <w:rsid w:val="00736348"/>
    <w:rsid w:val="007364F4"/>
    <w:rsid w:val="00736E3C"/>
    <w:rsid w:val="00736E8C"/>
    <w:rsid w:val="007374F9"/>
    <w:rsid w:val="00737B2C"/>
    <w:rsid w:val="00737ECC"/>
    <w:rsid w:val="00740380"/>
    <w:rsid w:val="007405CA"/>
    <w:rsid w:val="007413AA"/>
    <w:rsid w:val="00742C3D"/>
    <w:rsid w:val="00743247"/>
    <w:rsid w:val="00743978"/>
    <w:rsid w:val="007439BF"/>
    <w:rsid w:val="00743D7A"/>
    <w:rsid w:val="00743E19"/>
    <w:rsid w:val="00743F7E"/>
    <w:rsid w:val="00744028"/>
    <w:rsid w:val="00744158"/>
    <w:rsid w:val="00744526"/>
    <w:rsid w:val="00744EC9"/>
    <w:rsid w:val="0074503F"/>
    <w:rsid w:val="007450A1"/>
    <w:rsid w:val="0074511B"/>
    <w:rsid w:val="007453BD"/>
    <w:rsid w:val="00745477"/>
    <w:rsid w:val="0074574B"/>
    <w:rsid w:val="00745A23"/>
    <w:rsid w:val="00745A2B"/>
    <w:rsid w:val="00745ACF"/>
    <w:rsid w:val="00745C63"/>
    <w:rsid w:val="00745D4A"/>
    <w:rsid w:val="00746B19"/>
    <w:rsid w:val="00746F1C"/>
    <w:rsid w:val="00746FB7"/>
    <w:rsid w:val="007473B2"/>
    <w:rsid w:val="00747540"/>
    <w:rsid w:val="00747615"/>
    <w:rsid w:val="00747616"/>
    <w:rsid w:val="00747AB9"/>
    <w:rsid w:val="00747B30"/>
    <w:rsid w:val="00750400"/>
    <w:rsid w:val="00750506"/>
    <w:rsid w:val="0075051D"/>
    <w:rsid w:val="00750B51"/>
    <w:rsid w:val="00750F93"/>
    <w:rsid w:val="0075120C"/>
    <w:rsid w:val="0075127F"/>
    <w:rsid w:val="00751A9A"/>
    <w:rsid w:val="00751ABE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520E"/>
    <w:rsid w:val="007555D9"/>
    <w:rsid w:val="00755A98"/>
    <w:rsid w:val="00755B92"/>
    <w:rsid w:val="00755BBA"/>
    <w:rsid w:val="00755D93"/>
    <w:rsid w:val="00756352"/>
    <w:rsid w:val="0075639C"/>
    <w:rsid w:val="00756718"/>
    <w:rsid w:val="00756878"/>
    <w:rsid w:val="00756D1A"/>
    <w:rsid w:val="00757021"/>
    <w:rsid w:val="00757122"/>
    <w:rsid w:val="007577A1"/>
    <w:rsid w:val="0075790A"/>
    <w:rsid w:val="00757BEF"/>
    <w:rsid w:val="00757C59"/>
    <w:rsid w:val="00757F3E"/>
    <w:rsid w:val="00757FF5"/>
    <w:rsid w:val="0076003F"/>
    <w:rsid w:val="00760588"/>
    <w:rsid w:val="00760734"/>
    <w:rsid w:val="00760828"/>
    <w:rsid w:val="007608CB"/>
    <w:rsid w:val="00760C17"/>
    <w:rsid w:val="00760ED3"/>
    <w:rsid w:val="0076105D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2D"/>
    <w:rsid w:val="0076345F"/>
    <w:rsid w:val="007636B2"/>
    <w:rsid w:val="0076380C"/>
    <w:rsid w:val="00763CA2"/>
    <w:rsid w:val="00763D95"/>
    <w:rsid w:val="00763F48"/>
    <w:rsid w:val="0076458A"/>
    <w:rsid w:val="0076474E"/>
    <w:rsid w:val="00764CB8"/>
    <w:rsid w:val="00764D1A"/>
    <w:rsid w:val="00765036"/>
    <w:rsid w:val="00765131"/>
    <w:rsid w:val="007652C2"/>
    <w:rsid w:val="007653A5"/>
    <w:rsid w:val="00765AEE"/>
    <w:rsid w:val="00765B88"/>
    <w:rsid w:val="007664F7"/>
    <w:rsid w:val="00766908"/>
    <w:rsid w:val="00766D99"/>
    <w:rsid w:val="0076752B"/>
    <w:rsid w:val="00767ECD"/>
    <w:rsid w:val="007700F4"/>
    <w:rsid w:val="007701A6"/>
    <w:rsid w:val="007704B0"/>
    <w:rsid w:val="0077051A"/>
    <w:rsid w:val="007707F0"/>
    <w:rsid w:val="00770866"/>
    <w:rsid w:val="0077095C"/>
    <w:rsid w:val="00770C71"/>
    <w:rsid w:val="00770CE2"/>
    <w:rsid w:val="00770CFD"/>
    <w:rsid w:val="00771079"/>
    <w:rsid w:val="00771602"/>
    <w:rsid w:val="0077160B"/>
    <w:rsid w:val="0077185B"/>
    <w:rsid w:val="00772B13"/>
    <w:rsid w:val="00772C81"/>
    <w:rsid w:val="00772D1C"/>
    <w:rsid w:val="00772E14"/>
    <w:rsid w:val="00772EE4"/>
    <w:rsid w:val="00773489"/>
    <w:rsid w:val="0077351E"/>
    <w:rsid w:val="00773A9F"/>
    <w:rsid w:val="00773E3E"/>
    <w:rsid w:val="00773E4C"/>
    <w:rsid w:val="007740D5"/>
    <w:rsid w:val="007742B3"/>
    <w:rsid w:val="007742DB"/>
    <w:rsid w:val="00774321"/>
    <w:rsid w:val="00774480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D6A"/>
    <w:rsid w:val="00776FCE"/>
    <w:rsid w:val="00777404"/>
    <w:rsid w:val="00777C6D"/>
    <w:rsid w:val="00777E55"/>
    <w:rsid w:val="007800E4"/>
    <w:rsid w:val="007804CC"/>
    <w:rsid w:val="00780552"/>
    <w:rsid w:val="00780CD8"/>
    <w:rsid w:val="00780FF5"/>
    <w:rsid w:val="0078115E"/>
    <w:rsid w:val="00781396"/>
    <w:rsid w:val="007819C0"/>
    <w:rsid w:val="00781DFE"/>
    <w:rsid w:val="007820D1"/>
    <w:rsid w:val="00782291"/>
    <w:rsid w:val="007824F8"/>
    <w:rsid w:val="007827FC"/>
    <w:rsid w:val="007828EE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C8F"/>
    <w:rsid w:val="00787207"/>
    <w:rsid w:val="0078722A"/>
    <w:rsid w:val="0078732F"/>
    <w:rsid w:val="00787611"/>
    <w:rsid w:val="00787B8F"/>
    <w:rsid w:val="00787C1E"/>
    <w:rsid w:val="00787E89"/>
    <w:rsid w:val="0079011F"/>
    <w:rsid w:val="007903A4"/>
    <w:rsid w:val="007905F2"/>
    <w:rsid w:val="00790C01"/>
    <w:rsid w:val="00790F94"/>
    <w:rsid w:val="00790FCF"/>
    <w:rsid w:val="00791084"/>
    <w:rsid w:val="0079109F"/>
    <w:rsid w:val="00791792"/>
    <w:rsid w:val="007917A6"/>
    <w:rsid w:val="00791933"/>
    <w:rsid w:val="00791938"/>
    <w:rsid w:val="00791B2A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4D2D"/>
    <w:rsid w:val="00794FEC"/>
    <w:rsid w:val="0079547C"/>
    <w:rsid w:val="00795CEC"/>
    <w:rsid w:val="00795F82"/>
    <w:rsid w:val="00796307"/>
    <w:rsid w:val="0079666A"/>
    <w:rsid w:val="00796724"/>
    <w:rsid w:val="0079676F"/>
    <w:rsid w:val="00796B83"/>
    <w:rsid w:val="00796DFC"/>
    <w:rsid w:val="007975A5"/>
    <w:rsid w:val="0079776E"/>
    <w:rsid w:val="007978BE"/>
    <w:rsid w:val="00797A15"/>
    <w:rsid w:val="00797B7D"/>
    <w:rsid w:val="007A07B1"/>
    <w:rsid w:val="007A07FA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955"/>
    <w:rsid w:val="007A22C6"/>
    <w:rsid w:val="007A2DEF"/>
    <w:rsid w:val="007A31FE"/>
    <w:rsid w:val="007A3395"/>
    <w:rsid w:val="007A3486"/>
    <w:rsid w:val="007A352C"/>
    <w:rsid w:val="007A359A"/>
    <w:rsid w:val="007A37F2"/>
    <w:rsid w:val="007A3ECD"/>
    <w:rsid w:val="007A3EF3"/>
    <w:rsid w:val="007A4429"/>
    <w:rsid w:val="007A44E9"/>
    <w:rsid w:val="007A45CA"/>
    <w:rsid w:val="007A4640"/>
    <w:rsid w:val="007A475B"/>
    <w:rsid w:val="007A476B"/>
    <w:rsid w:val="007A498E"/>
    <w:rsid w:val="007A4A34"/>
    <w:rsid w:val="007A4D19"/>
    <w:rsid w:val="007A54CF"/>
    <w:rsid w:val="007A64C0"/>
    <w:rsid w:val="007A65BF"/>
    <w:rsid w:val="007A6A7E"/>
    <w:rsid w:val="007A6C26"/>
    <w:rsid w:val="007A6DC0"/>
    <w:rsid w:val="007A6F05"/>
    <w:rsid w:val="007A6F2E"/>
    <w:rsid w:val="007A77A4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420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39A"/>
    <w:rsid w:val="007B462A"/>
    <w:rsid w:val="007B4867"/>
    <w:rsid w:val="007B4950"/>
    <w:rsid w:val="007B4953"/>
    <w:rsid w:val="007B4ADD"/>
    <w:rsid w:val="007B5069"/>
    <w:rsid w:val="007B5081"/>
    <w:rsid w:val="007B526A"/>
    <w:rsid w:val="007B5367"/>
    <w:rsid w:val="007B55EF"/>
    <w:rsid w:val="007B5D8D"/>
    <w:rsid w:val="007B6104"/>
    <w:rsid w:val="007B6599"/>
    <w:rsid w:val="007B674D"/>
    <w:rsid w:val="007B6AD0"/>
    <w:rsid w:val="007B6D8F"/>
    <w:rsid w:val="007B6ECC"/>
    <w:rsid w:val="007B7321"/>
    <w:rsid w:val="007B7AE4"/>
    <w:rsid w:val="007B7BA9"/>
    <w:rsid w:val="007B7CF3"/>
    <w:rsid w:val="007C03CE"/>
    <w:rsid w:val="007C0509"/>
    <w:rsid w:val="007C1015"/>
    <w:rsid w:val="007C1A4D"/>
    <w:rsid w:val="007C1B68"/>
    <w:rsid w:val="007C1C58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5EE4"/>
    <w:rsid w:val="007C6074"/>
    <w:rsid w:val="007C67AF"/>
    <w:rsid w:val="007C70B0"/>
    <w:rsid w:val="007C70CF"/>
    <w:rsid w:val="007C78D3"/>
    <w:rsid w:val="007C7904"/>
    <w:rsid w:val="007C7C87"/>
    <w:rsid w:val="007C7DF8"/>
    <w:rsid w:val="007D078A"/>
    <w:rsid w:val="007D0E40"/>
    <w:rsid w:val="007D0FC4"/>
    <w:rsid w:val="007D16B6"/>
    <w:rsid w:val="007D1AE6"/>
    <w:rsid w:val="007D1AF7"/>
    <w:rsid w:val="007D1C47"/>
    <w:rsid w:val="007D1CB0"/>
    <w:rsid w:val="007D25E6"/>
    <w:rsid w:val="007D29E7"/>
    <w:rsid w:val="007D34DB"/>
    <w:rsid w:val="007D377C"/>
    <w:rsid w:val="007D3B29"/>
    <w:rsid w:val="007D3FEC"/>
    <w:rsid w:val="007D403D"/>
    <w:rsid w:val="007D43E2"/>
    <w:rsid w:val="007D452A"/>
    <w:rsid w:val="007D4F40"/>
    <w:rsid w:val="007D5063"/>
    <w:rsid w:val="007D51A3"/>
    <w:rsid w:val="007D5589"/>
    <w:rsid w:val="007D5692"/>
    <w:rsid w:val="007D58E2"/>
    <w:rsid w:val="007D5977"/>
    <w:rsid w:val="007D63E3"/>
    <w:rsid w:val="007D6666"/>
    <w:rsid w:val="007D6DA9"/>
    <w:rsid w:val="007D6F68"/>
    <w:rsid w:val="007D7A5F"/>
    <w:rsid w:val="007D7D72"/>
    <w:rsid w:val="007D7FE6"/>
    <w:rsid w:val="007E0278"/>
    <w:rsid w:val="007E0E31"/>
    <w:rsid w:val="007E12ED"/>
    <w:rsid w:val="007E1318"/>
    <w:rsid w:val="007E156D"/>
    <w:rsid w:val="007E1743"/>
    <w:rsid w:val="007E1963"/>
    <w:rsid w:val="007E1979"/>
    <w:rsid w:val="007E1A38"/>
    <w:rsid w:val="007E327D"/>
    <w:rsid w:val="007E34BE"/>
    <w:rsid w:val="007E35D2"/>
    <w:rsid w:val="007E375E"/>
    <w:rsid w:val="007E39BD"/>
    <w:rsid w:val="007E448A"/>
    <w:rsid w:val="007E455B"/>
    <w:rsid w:val="007E4831"/>
    <w:rsid w:val="007E4893"/>
    <w:rsid w:val="007E4E34"/>
    <w:rsid w:val="007E4EC6"/>
    <w:rsid w:val="007E500B"/>
    <w:rsid w:val="007E5067"/>
    <w:rsid w:val="007E5185"/>
    <w:rsid w:val="007E5327"/>
    <w:rsid w:val="007E544F"/>
    <w:rsid w:val="007E57F8"/>
    <w:rsid w:val="007E5C52"/>
    <w:rsid w:val="007E5FEB"/>
    <w:rsid w:val="007E6115"/>
    <w:rsid w:val="007E646E"/>
    <w:rsid w:val="007E6C18"/>
    <w:rsid w:val="007E7666"/>
    <w:rsid w:val="007E7984"/>
    <w:rsid w:val="007E7BCE"/>
    <w:rsid w:val="007F006E"/>
    <w:rsid w:val="007F0615"/>
    <w:rsid w:val="007F089D"/>
    <w:rsid w:val="007F08D8"/>
    <w:rsid w:val="007F0B8C"/>
    <w:rsid w:val="007F0FA7"/>
    <w:rsid w:val="007F1079"/>
    <w:rsid w:val="007F1277"/>
    <w:rsid w:val="007F13CE"/>
    <w:rsid w:val="007F14D6"/>
    <w:rsid w:val="007F1572"/>
    <w:rsid w:val="007F195B"/>
    <w:rsid w:val="007F1D24"/>
    <w:rsid w:val="007F1D8A"/>
    <w:rsid w:val="007F231B"/>
    <w:rsid w:val="007F238F"/>
    <w:rsid w:val="007F2397"/>
    <w:rsid w:val="007F2853"/>
    <w:rsid w:val="007F3012"/>
    <w:rsid w:val="007F32DE"/>
    <w:rsid w:val="007F33F9"/>
    <w:rsid w:val="007F3AD8"/>
    <w:rsid w:val="007F3AFA"/>
    <w:rsid w:val="007F4068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2A04"/>
    <w:rsid w:val="00803328"/>
    <w:rsid w:val="00803407"/>
    <w:rsid w:val="008038C4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D36"/>
    <w:rsid w:val="00805FF8"/>
    <w:rsid w:val="008060C3"/>
    <w:rsid w:val="00806268"/>
    <w:rsid w:val="00806616"/>
    <w:rsid w:val="008069DF"/>
    <w:rsid w:val="00806B1A"/>
    <w:rsid w:val="008074C5"/>
    <w:rsid w:val="00807627"/>
    <w:rsid w:val="00807634"/>
    <w:rsid w:val="00807899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255"/>
    <w:rsid w:val="008114E0"/>
    <w:rsid w:val="00811EE7"/>
    <w:rsid w:val="00811F8D"/>
    <w:rsid w:val="008125CE"/>
    <w:rsid w:val="008125D4"/>
    <w:rsid w:val="00812CDB"/>
    <w:rsid w:val="00812F38"/>
    <w:rsid w:val="00812FCF"/>
    <w:rsid w:val="00812FDD"/>
    <w:rsid w:val="008130F1"/>
    <w:rsid w:val="00813426"/>
    <w:rsid w:val="008139EA"/>
    <w:rsid w:val="00814401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A33"/>
    <w:rsid w:val="00815B2C"/>
    <w:rsid w:val="00815D35"/>
    <w:rsid w:val="00816224"/>
    <w:rsid w:val="0081637C"/>
    <w:rsid w:val="00816762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91F"/>
    <w:rsid w:val="00821921"/>
    <w:rsid w:val="00821EB2"/>
    <w:rsid w:val="00822117"/>
    <w:rsid w:val="00822432"/>
    <w:rsid w:val="00822756"/>
    <w:rsid w:val="00823664"/>
    <w:rsid w:val="00823790"/>
    <w:rsid w:val="0082391E"/>
    <w:rsid w:val="00823DE6"/>
    <w:rsid w:val="00824208"/>
    <w:rsid w:val="008247F8"/>
    <w:rsid w:val="00824E57"/>
    <w:rsid w:val="00825037"/>
    <w:rsid w:val="0082523F"/>
    <w:rsid w:val="00825569"/>
    <w:rsid w:val="00825DF5"/>
    <w:rsid w:val="00825F8E"/>
    <w:rsid w:val="0082694F"/>
    <w:rsid w:val="00826D63"/>
    <w:rsid w:val="00826E57"/>
    <w:rsid w:val="0082701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5C1"/>
    <w:rsid w:val="00832146"/>
    <w:rsid w:val="0083296E"/>
    <w:rsid w:val="00832D0E"/>
    <w:rsid w:val="00832DDC"/>
    <w:rsid w:val="00833189"/>
    <w:rsid w:val="00833376"/>
    <w:rsid w:val="008337F4"/>
    <w:rsid w:val="0083386C"/>
    <w:rsid w:val="008338B2"/>
    <w:rsid w:val="008338F2"/>
    <w:rsid w:val="00833DC8"/>
    <w:rsid w:val="00833EFB"/>
    <w:rsid w:val="00833FCB"/>
    <w:rsid w:val="0083400E"/>
    <w:rsid w:val="008341FC"/>
    <w:rsid w:val="00834488"/>
    <w:rsid w:val="0083456E"/>
    <w:rsid w:val="00835170"/>
    <w:rsid w:val="008353A8"/>
    <w:rsid w:val="00835502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599"/>
    <w:rsid w:val="00837ED6"/>
    <w:rsid w:val="00837F8F"/>
    <w:rsid w:val="008402E4"/>
    <w:rsid w:val="0084049C"/>
    <w:rsid w:val="00840C82"/>
    <w:rsid w:val="0084112E"/>
    <w:rsid w:val="00841DE3"/>
    <w:rsid w:val="00841FC3"/>
    <w:rsid w:val="008420BE"/>
    <w:rsid w:val="00842402"/>
    <w:rsid w:val="00842B01"/>
    <w:rsid w:val="008431F9"/>
    <w:rsid w:val="008433BD"/>
    <w:rsid w:val="00843806"/>
    <w:rsid w:val="00843843"/>
    <w:rsid w:val="00843A48"/>
    <w:rsid w:val="00843E39"/>
    <w:rsid w:val="0084412A"/>
    <w:rsid w:val="0084419D"/>
    <w:rsid w:val="00844735"/>
    <w:rsid w:val="00844A4E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9F4"/>
    <w:rsid w:val="00850ADF"/>
    <w:rsid w:val="00850CAA"/>
    <w:rsid w:val="00850D36"/>
    <w:rsid w:val="00850E59"/>
    <w:rsid w:val="00851360"/>
    <w:rsid w:val="00851507"/>
    <w:rsid w:val="008516D9"/>
    <w:rsid w:val="0085178D"/>
    <w:rsid w:val="008519D4"/>
    <w:rsid w:val="00851A57"/>
    <w:rsid w:val="0085214C"/>
    <w:rsid w:val="008526FE"/>
    <w:rsid w:val="00852E51"/>
    <w:rsid w:val="00852FEC"/>
    <w:rsid w:val="00853892"/>
    <w:rsid w:val="00853AE0"/>
    <w:rsid w:val="008542EE"/>
    <w:rsid w:val="0085475E"/>
    <w:rsid w:val="008549CA"/>
    <w:rsid w:val="008549E5"/>
    <w:rsid w:val="008549F9"/>
    <w:rsid w:val="00854D1B"/>
    <w:rsid w:val="00854D21"/>
    <w:rsid w:val="00855737"/>
    <w:rsid w:val="008561AB"/>
    <w:rsid w:val="0085620B"/>
    <w:rsid w:val="008562EF"/>
    <w:rsid w:val="008563D9"/>
    <w:rsid w:val="0085678E"/>
    <w:rsid w:val="00856B7C"/>
    <w:rsid w:val="00856DBF"/>
    <w:rsid w:val="00856DE2"/>
    <w:rsid w:val="00856FB1"/>
    <w:rsid w:val="0085707C"/>
    <w:rsid w:val="008571BA"/>
    <w:rsid w:val="00857430"/>
    <w:rsid w:val="008574E3"/>
    <w:rsid w:val="0085768F"/>
    <w:rsid w:val="00860033"/>
    <w:rsid w:val="00860049"/>
    <w:rsid w:val="0086055D"/>
    <w:rsid w:val="008612D2"/>
    <w:rsid w:val="008616E8"/>
    <w:rsid w:val="008619DE"/>
    <w:rsid w:val="00861DE1"/>
    <w:rsid w:val="00861E0C"/>
    <w:rsid w:val="0086241A"/>
    <w:rsid w:val="008624F8"/>
    <w:rsid w:val="0086253F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CF"/>
    <w:rsid w:val="00864775"/>
    <w:rsid w:val="00864A1B"/>
    <w:rsid w:val="00865144"/>
    <w:rsid w:val="008651EA"/>
    <w:rsid w:val="00865235"/>
    <w:rsid w:val="00865491"/>
    <w:rsid w:val="0086564A"/>
    <w:rsid w:val="00865F03"/>
    <w:rsid w:val="008661FE"/>
    <w:rsid w:val="00866413"/>
    <w:rsid w:val="00866C18"/>
    <w:rsid w:val="00867148"/>
    <w:rsid w:val="008671F4"/>
    <w:rsid w:val="00867897"/>
    <w:rsid w:val="00867C04"/>
    <w:rsid w:val="00867C1B"/>
    <w:rsid w:val="00867D0F"/>
    <w:rsid w:val="00867E38"/>
    <w:rsid w:val="00867FA3"/>
    <w:rsid w:val="008705E0"/>
    <w:rsid w:val="008707CF"/>
    <w:rsid w:val="00870C1D"/>
    <w:rsid w:val="00870E35"/>
    <w:rsid w:val="00870F02"/>
    <w:rsid w:val="00871374"/>
    <w:rsid w:val="00871622"/>
    <w:rsid w:val="0087167E"/>
    <w:rsid w:val="00871958"/>
    <w:rsid w:val="00871B1F"/>
    <w:rsid w:val="00871D12"/>
    <w:rsid w:val="00871DEC"/>
    <w:rsid w:val="00871EFA"/>
    <w:rsid w:val="008720B0"/>
    <w:rsid w:val="008726F8"/>
    <w:rsid w:val="0087282B"/>
    <w:rsid w:val="00872B0C"/>
    <w:rsid w:val="00873242"/>
    <w:rsid w:val="008735B0"/>
    <w:rsid w:val="00873A21"/>
    <w:rsid w:val="00873DBE"/>
    <w:rsid w:val="00873FDF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5BA"/>
    <w:rsid w:val="008756A3"/>
    <w:rsid w:val="00875CDF"/>
    <w:rsid w:val="00875FF2"/>
    <w:rsid w:val="008762AB"/>
    <w:rsid w:val="00876801"/>
    <w:rsid w:val="00876BCD"/>
    <w:rsid w:val="0087706C"/>
    <w:rsid w:val="00877298"/>
    <w:rsid w:val="0087780A"/>
    <w:rsid w:val="008778CD"/>
    <w:rsid w:val="00877A97"/>
    <w:rsid w:val="00877CB6"/>
    <w:rsid w:val="00877EE2"/>
    <w:rsid w:val="0088067A"/>
    <w:rsid w:val="00880B10"/>
    <w:rsid w:val="00880DF8"/>
    <w:rsid w:val="008811B8"/>
    <w:rsid w:val="00881E5D"/>
    <w:rsid w:val="00882169"/>
    <w:rsid w:val="008821ED"/>
    <w:rsid w:val="00882425"/>
    <w:rsid w:val="008832E1"/>
    <w:rsid w:val="008835B0"/>
    <w:rsid w:val="008838F7"/>
    <w:rsid w:val="00883DBD"/>
    <w:rsid w:val="00883FBF"/>
    <w:rsid w:val="00884EED"/>
    <w:rsid w:val="00884F20"/>
    <w:rsid w:val="0088587C"/>
    <w:rsid w:val="00885CE8"/>
    <w:rsid w:val="0088608F"/>
    <w:rsid w:val="008860C4"/>
    <w:rsid w:val="008861D4"/>
    <w:rsid w:val="00886572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1FCA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2E1"/>
    <w:rsid w:val="008947F6"/>
    <w:rsid w:val="00894A93"/>
    <w:rsid w:val="00894B5E"/>
    <w:rsid w:val="00894F14"/>
    <w:rsid w:val="00895655"/>
    <w:rsid w:val="00895D34"/>
    <w:rsid w:val="00895E97"/>
    <w:rsid w:val="0089665A"/>
    <w:rsid w:val="008968E9"/>
    <w:rsid w:val="0089718B"/>
    <w:rsid w:val="008974FB"/>
    <w:rsid w:val="008977C1"/>
    <w:rsid w:val="00897878"/>
    <w:rsid w:val="008A0361"/>
    <w:rsid w:val="008A05AE"/>
    <w:rsid w:val="008A07F9"/>
    <w:rsid w:val="008A0940"/>
    <w:rsid w:val="008A0A6C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59D"/>
    <w:rsid w:val="008A3764"/>
    <w:rsid w:val="008A3777"/>
    <w:rsid w:val="008A3AE9"/>
    <w:rsid w:val="008A3E84"/>
    <w:rsid w:val="008A4138"/>
    <w:rsid w:val="008A4162"/>
    <w:rsid w:val="008A48E3"/>
    <w:rsid w:val="008A4B5F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59E"/>
    <w:rsid w:val="008A680E"/>
    <w:rsid w:val="008A695E"/>
    <w:rsid w:val="008A6AA8"/>
    <w:rsid w:val="008A6F82"/>
    <w:rsid w:val="008A71B0"/>
    <w:rsid w:val="008A72B2"/>
    <w:rsid w:val="008A775F"/>
    <w:rsid w:val="008A7917"/>
    <w:rsid w:val="008B012A"/>
    <w:rsid w:val="008B039A"/>
    <w:rsid w:val="008B04A0"/>
    <w:rsid w:val="008B0882"/>
    <w:rsid w:val="008B089A"/>
    <w:rsid w:val="008B0FE1"/>
    <w:rsid w:val="008B11F3"/>
    <w:rsid w:val="008B12D8"/>
    <w:rsid w:val="008B17ED"/>
    <w:rsid w:val="008B18AC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C09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54D"/>
    <w:rsid w:val="008B4AFC"/>
    <w:rsid w:val="008B5AA0"/>
    <w:rsid w:val="008B5DB3"/>
    <w:rsid w:val="008B6248"/>
    <w:rsid w:val="008B67EB"/>
    <w:rsid w:val="008B69F7"/>
    <w:rsid w:val="008B6A98"/>
    <w:rsid w:val="008B6D13"/>
    <w:rsid w:val="008B7061"/>
    <w:rsid w:val="008B72FA"/>
    <w:rsid w:val="008B74E7"/>
    <w:rsid w:val="008B755B"/>
    <w:rsid w:val="008B7643"/>
    <w:rsid w:val="008B77BA"/>
    <w:rsid w:val="008B7E49"/>
    <w:rsid w:val="008C00F5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7D0"/>
    <w:rsid w:val="008C3954"/>
    <w:rsid w:val="008C3B16"/>
    <w:rsid w:val="008C4430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55F"/>
    <w:rsid w:val="008C55C3"/>
    <w:rsid w:val="008C587F"/>
    <w:rsid w:val="008C5C1D"/>
    <w:rsid w:val="008C5CBA"/>
    <w:rsid w:val="008C5D7D"/>
    <w:rsid w:val="008C5D99"/>
    <w:rsid w:val="008C66C6"/>
    <w:rsid w:val="008C6831"/>
    <w:rsid w:val="008C6A19"/>
    <w:rsid w:val="008C6BD9"/>
    <w:rsid w:val="008C76FB"/>
    <w:rsid w:val="008C7B9E"/>
    <w:rsid w:val="008C7BBE"/>
    <w:rsid w:val="008C7D67"/>
    <w:rsid w:val="008C7E01"/>
    <w:rsid w:val="008D0510"/>
    <w:rsid w:val="008D095B"/>
    <w:rsid w:val="008D0C1C"/>
    <w:rsid w:val="008D0E3A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B5E"/>
    <w:rsid w:val="008D31F2"/>
    <w:rsid w:val="008D3C37"/>
    <w:rsid w:val="008D3E83"/>
    <w:rsid w:val="008D450A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7317"/>
    <w:rsid w:val="008D7713"/>
    <w:rsid w:val="008E0538"/>
    <w:rsid w:val="008E0789"/>
    <w:rsid w:val="008E11DD"/>
    <w:rsid w:val="008E14D2"/>
    <w:rsid w:val="008E1527"/>
    <w:rsid w:val="008E1712"/>
    <w:rsid w:val="008E1B67"/>
    <w:rsid w:val="008E1EF6"/>
    <w:rsid w:val="008E2008"/>
    <w:rsid w:val="008E2017"/>
    <w:rsid w:val="008E298F"/>
    <w:rsid w:val="008E29BB"/>
    <w:rsid w:val="008E2A67"/>
    <w:rsid w:val="008E2D0F"/>
    <w:rsid w:val="008E2E6F"/>
    <w:rsid w:val="008E4035"/>
    <w:rsid w:val="008E4067"/>
    <w:rsid w:val="008E4391"/>
    <w:rsid w:val="008E4921"/>
    <w:rsid w:val="008E4E32"/>
    <w:rsid w:val="008E4EF9"/>
    <w:rsid w:val="008E4F0C"/>
    <w:rsid w:val="008E4F4F"/>
    <w:rsid w:val="008E4FC3"/>
    <w:rsid w:val="008E520E"/>
    <w:rsid w:val="008E5229"/>
    <w:rsid w:val="008E566D"/>
    <w:rsid w:val="008E58BB"/>
    <w:rsid w:val="008E5D63"/>
    <w:rsid w:val="008E5F49"/>
    <w:rsid w:val="008E6614"/>
    <w:rsid w:val="008E691A"/>
    <w:rsid w:val="008E6967"/>
    <w:rsid w:val="008E6C62"/>
    <w:rsid w:val="008E6FDB"/>
    <w:rsid w:val="008E76C0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8C"/>
    <w:rsid w:val="008F24D3"/>
    <w:rsid w:val="008F24D8"/>
    <w:rsid w:val="008F250C"/>
    <w:rsid w:val="008F26A0"/>
    <w:rsid w:val="008F2716"/>
    <w:rsid w:val="008F27EC"/>
    <w:rsid w:val="008F2C3B"/>
    <w:rsid w:val="008F35FD"/>
    <w:rsid w:val="008F3650"/>
    <w:rsid w:val="008F36A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D74"/>
    <w:rsid w:val="008F6F2D"/>
    <w:rsid w:val="008F6FB1"/>
    <w:rsid w:val="008F7165"/>
    <w:rsid w:val="008F744B"/>
    <w:rsid w:val="008F763E"/>
    <w:rsid w:val="008F7D77"/>
    <w:rsid w:val="0090020C"/>
    <w:rsid w:val="009003F7"/>
    <w:rsid w:val="00900702"/>
    <w:rsid w:val="00900C4B"/>
    <w:rsid w:val="00900D8D"/>
    <w:rsid w:val="0090151F"/>
    <w:rsid w:val="00901A1C"/>
    <w:rsid w:val="00901C9B"/>
    <w:rsid w:val="009020C4"/>
    <w:rsid w:val="009023DF"/>
    <w:rsid w:val="009024ED"/>
    <w:rsid w:val="00902969"/>
    <w:rsid w:val="00902B60"/>
    <w:rsid w:val="00902BCC"/>
    <w:rsid w:val="00903619"/>
    <w:rsid w:val="0090388D"/>
    <w:rsid w:val="00903C63"/>
    <w:rsid w:val="00904151"/>
    <w:rsid w:val="009046A5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4DE"/>
    <w:rsid w:val="009078FD"/>
    <w:rsid w:val="00910025"/>
    <w:rsid w:val="009100C1"/>
    <w:rsid w:val="00910BDD"/>
    <w:rsid w:val="00911375"/>
    <w:rsid w:val="009115D1"/>
    <w:rsid w:val="009116CF"/>
    <w:rsid w:val="0091200B"/>
    <w:rsid w:val="00912535"/>
    <w:rsid w:val="009129B3"/>
    <w:rsid w:val="00912FBA"/>
    <w:rsid w:val="00913622"/>
    <w:rsid w:val="009136F2"/>
    <w:rsid w:val="00913BB9"/>
    <w:rsid w:val="00913F65"/>
    <w:rsid w:val="009142B1"/>
    <w:rsid w:val="009144E4"/>
    <w:rsid w:val="00914529"/>
    <w:rsid w:val="009145EA"/>
    <w:rsid w:val="0091469F"/>
    <w:rsid w:val="009146F4"/>
    <w:rsid w:val="0091474B"/>
    <w:rsid w:val="009148AB"/>
    <w:rsid w:val="00914D1F"/>
    <w:rsid w:val="0091527A"/>
    <w:rsid w:val="00915F1B"/>
    <w:rsid w:val="009161ED"/>
    <w:rsid w:val="00916234"/>
    <w:rsid w:val="00916742"/>
    <w:rsid w:val="00916996"/>
    <w:rsid w:val="00916A14"/>
    <w:rsid w:val="009170D8"/>
    <w:rsid w:val="00917259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13EE"/>
    <w:rsid w:val="00921406"/>
    <w:rsid w:val="0092153F"/>
    <w:rsid w:val="009219FF"/>
    <w:rsid w:val="00921A70"/>
    <w:rsid w:val="00921BDF"/>
    <w:rsid w:val="00921F11"/>
    <w:rsid w:val="009220F9"/>
    <w:rsid w:val="00922223"/>
    <w:rsid w:val="0092242A"/>
    <w:rsid w:val="00922A4B"/>
    <w:rsid w:val="00922B92"/>
    <w:rsid w:val="00922C43"/>
    <w:rsid w:val="0092371E"/>
    <w:rsid w:val="009237C2"/>
    <w:rsid w:val="0092383B"/>
    <w:rsid w:val="009238D1"/>
    <w:rsid w:val="00923909"/>
    <w:rsid w:val="00923A23"/>
    <w:rsid w:val="00923B9F"/>
    <w:rsid w:val="00923DB3"/>
    <w:rsid w:val="0092434D"/>
    <w:rsid w:val="009244A3"/>
    <w:rsid w:val="009245FF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87"/>
    <w:rsid w:val="00926822"/>
    <w:rsid w:val="00926A1E"/>
    <w:rsid w:val="00926F4F"/>
    <w:rsid w:val="00927616"/>
    <w:rsid w:val="009276E2"/>
    <w:rsid w:val="00927A16"/>
    <w:rsid w:val="00927B92"/>
    <w:rsid w:val="0093002B"/>
    <w:rsid w:val="0093030A"/>
    <w:rsid w:val="009305EB"/>
    <w:rsid w:val="00930762"/>
    <w:rsid w:val="00930BBF"/>
    <w:rsid w:val="0093123B"/>
    <w:rsid w:val="0093184F"/>
    <w:rsid w:val="009318F2"/>
    <w:rsid w:val="00931942"/>
    <w:rsid w:val="0093213C"/>
    <w:rsid w:val="0093216D"/>
    <w:rsid w:val="00932198"/>
    <w:rsid w:val="0093250C"/>
    <w:rsid w:val="00932BC0"/>
    <w:rsid w:val="00932F8A"/>
    <w:rsid w:val="0093310D"/>
    <w:rsid w:val="00933ACF"/>
    <w:rsid w:val="00933ED2"/>
    <w:rsid w:val="00934232"/>
    <w:rsid w:val="009343B7"/>
    <w:rsid w:val="00934417"/>
    <w:rsid w:val="00934FD5"/>
    <w:rsid w:val="00935DCC"/>
    <w:rsid w:val="00936364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103E"/>
    <w:rsid w:val="00941207"/>
    <w:rsid w:val="009412D8"/>
    <w:rsid w:val="009419BF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46CD"/>
    <w:rsid w:val="009451A6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E72"/>
    <w:rsid w:val="00947F7B"/>
    <w:rsid w:val="00947FF5"/>
    <w:rsid w:val="0095033D"/>
    <w:rsid w:val="009504D2"/>
    <w:rsid w:val="0095069D"/>
    <w:rsid w:val="0095096A"/>
    <w:rsid w:val="00952063"/>
    <w:rsid w:val="0095219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99B"/>
    <w:rsid w:val="009549F7"/>
    <w:rsid w:val="00954EF9"/>
    <w:rsid w:val="009551B2"/>
    <w:rsid w:val="009553A9"/>
    <w:rsid w:val="009555D1"/>
    <w:rsid w:val="00955916"/>
    <w:rsid w:val="00955CF1"/>
    <w:rsid w:val="00955F01"/>
    <w:rsid w:val="009561F5"/>
    <w:rsid w:val="00956BF4"/>
    <w:rsid w:val="009577DF"/>
    <w:rsid w:val="009578E3"/>
    <w:rsid w:val="00957C30"/>
    <w:rsid w:val="00957D29"/>
    <w:rsid w:val="00957D7C"/>
    <w:rsid w:val="00957DEA"/>
    <w:rsid w:val="0096021B"/>
    <w:rsid w:val="0096065A"/>
    <w:rsid w:val="00961313"/>
    <w:rsid w:val="00961753"/>
    <w:rsid w:val="009617A8"/>
    <w:rsid w:val="00961950"/>
    <w:rsid w:val="009619AD"/>
    <w:rsid w:val="00961ACC"/>
    <w:rsid w:val="00962296"/>
    <w:rsid w:val="009623C2"/>
    <w:rsid w:val="009628BD"/>
    <w:rsid w:val="00962A97"/>
    <w:rsid w:val="0096314F"/>
    <w:rsid w:val="009632D8"/>
    <w:rsid w:val="009636DD"/>
    <w:rsid w:val="009638E3"/>
    <w:rsid w:val="00963CB0"/>
    <w:rsid w:val="00963FC9"/>
    <w:rsid w:val="0096477B"/>
    <w:rsid w:val="00964BEB"/>
    <w:rsid w:val="00964DAA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111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0B12"/>
    <w:rsid w:val="009710E6"/>
    <w:rsid w:val="00971108"/>
    <w:rsid w:val="009714A4"/>
    <w:rsid w:val="00971A13"/>
    <w:rsid w:val="00971BA7"/>
    <w:rsid w:val="00971D4A"/>
    <w:rsid w:val="00972333"/>
    <w:rsid w:val="0097256D"/>
    <w:rsid w:val="00972713"/>
    <w:rsid w:val="00972B58"/>
    <w:rsid w:val="00972C55"/>
    <w:rsid w:val="00973035"/>
    <w:rsid w:val="00973260"/>
    <w:rsid w:val="009733E5"/>
    <w:rsid w:val="00973A7F"/>
    <w:rsid w:val="00975268"/>
    <w:rsid w:val="0097534B"/>
    <w:rsid w:val="009754C3"/>
    <w:rsid w:val="009755FE"/>
    <w:rsid w:val="00975AF5"/>
    <w:rsid w:val="00975D50"/>
    <w:rsid w:val="00975D5B"/>
    <w:rsid w:val="00975E36"/>
    <w:rsid w:val="00975EEA"/>
    <w:rsid w:val="00976E53"/>
    <w:rsid w:val="00977B85"/>
    <w:rsid w:val="00977CCF"/>
    <w:rsid w:val="00977D0E"/>
    <w:rsid w:val="00977DAF"/>
    <w:rsid w:val="00977EF8"/>
    <w:rsid w:val="00980385"/>
    <w:rsid w:val="009805B7"/>
    <w:rsid w:val="00980747"/>
    <w:rsid w:val="00981106"/>
    <w:rsid w:val="0098135D"/>
    <w:rsid w:val="009817A5"/>
    <w:rsid w:val="00981CBB"/>
    <w:rsid w:val="00981F0E"/>
    <w:rsid w:val="009823CF"/>
    <w:rsid w:val="009825B9"/>
    <w:rsid w:val="00982C2C"/>
    <w:rsid w:val="00982E36"/>
    <w:rsid w:val="00982F43"/>
    <w:rsid w:val="009839A8"/>
    <w:rsid w:val="00983C0C"/>
    <w:rsid w:val="00984673"/>
    <w:rsid w:val="0098485D"/>
    <w:rsid w:val="00984975"/>
    <w:rsid w:val="009849DC"/>
    <w:rsid w:val="00984FE9"/>
    <w:rsid w:val="0098524D"/>
    <w:rsid w:val="0098572C"/>
    <w:rsid w:val="00985BE6"/>
    <w:rsid w:val="00986963"/>
    <w:rsid w:val="00986ABF"/>
    <w:rsid w:val="0098729E"/>
    <w:rsid w:val="0098741F"/>
    <w:rsid w:val="009875C1"/>
    <w:rsid w:val="00987C79"/>
    <w:rsid w:val="00987CA6"/>
    <w:rsid w:val="00990084"/>
    <w:rsid w:val="00990551"/>
    <w:rsid w:val="009906BC"/>
    <w:rsid w:val="009906E6"/>
    <w:rsid w:val="009907C7"/>
    <w:rsid w:val="009908C1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D6B"/>
    <w:rsid w:val="00993D99"/>
    <w:rsid w:val="00993E93"/>
    <w:rsid w:val="00994330"/>
    <w:rsid w:val="0099433E"/>
    <w:rsid w:val="009943BE"/>
    <w:rsid w:val="009943E9"/>
    <w:rsid w:val="00994679"/>
    <w:rsid w:val="0099486C"/>
    <w:rsid w:val="00994CF7"/>
    <w:rsid w:val="00994D7E"/>
    <w:rsid w:val="00994F35"/>
    <w:rsid w:val="0099522E"/>
    <w:rsid w:val="0099576C"/>
    <w:rsid w:val="00995FD6"/>
    <w:rsid w:val="009966A3"/>
    <w:rsid w:val="009968E3"/>
    <w:rsid w:val="00996B39"/>
    <w:rsid w:val="00996EC4"/>
    <w:rsid w:val="00997054"/>
    <w:rsid w:val="00997476"/>
    <w:rsid w:val="00997658"/>
    <w:rsid w:val="009976DA"/>
    <w:rsid w:val="00997852"/>
    <w:rsid w:val="009978E5"/>
    <w:rsid w:val="00997C51"/>
    <w:rsid w:val="009A0A63"/>
    <w:rsid w:val="009A13CA"/>
    <w:rsid w:val="009A17AE"/>
    <w:rsid w:val="009A1888"/>
    <w:rsid w:val="009A19FF"/>
    <w:rsid w:val="009A1A6F"/>
    <w:rsid w:val="009A268B"/>
    <w:rsid w:val="009A2C2C"/>
    <w:rsid w:val="009A2DED"/>
    <w:rsid w:val="009A2E8C"/>
    <w:rsid w:val="009A347F"/>
    <w:rsid w:val="009A3A3D"/>
    <w:rsid w:val="009A3F1A"/>
    <w:rsid w:val="009A3FE4"/>
    <w:rsid w:val="009A586B"/>
    <w:rsid w:val="009A5A14"/>
    <w:rsid w:val="009A5E47"/>
    <w:rsid w:val="009A60A3"/>
    <w:rsid w:val="009A641A"/>
    <w:rsid w:val="009A6630"/>
    <w:rsid w:val="009A6C6C"/>
    <w:rsid w:val="009A6E9B"/>
    <w:rsid w:val="009A745F"/>
    <w:rsid w:val="009A7465"/>
    <w:rsid w:val="009A7EDD"/>
    <w:rsid w:val="009B03B8"/>
    <w:rsid w:val="009B0696"/>
    <w:rsid w:val="009B0709"/>
    <w:rsid w:val="009B0C42"/>
    <w:rsid w:val="009B0E30"/>
    <w:rsid w:val="009B1125"/>
    <w:rsid w:val="009B1333"/>
    <w:rsid w:val="009B1345"/>
    <w:rsid w:val="009B14AA"/>
    <w:rsid w:val="009B1DBA"/>
    <w:rsid w:val="009B1F5D"/>
    <w:rsid w:val="009B1FFB"/>
    <w:rsid w:val="009B2A06"/>
    <w:rsid w:val="009B2A3A"/>
    <w:rsid w:val="009B2B4E"/>
    <w:rsid w:val="009B2E7E"/>
    <w:rsid w:val="009B2F38"/>
    <w:rsid w:val="009B31CE"/>
    <w:rsid w:val="009B3307"/>
    <w:rsid w:val="009B3D14"/>
    <w:rsid w:val="009B3D9D"/>
    <w:rsid w:val="009B3E2C"/>
    <w:rsid w:val="009B40C0"/>
    <w:rsid w:val="009B4FE2"/>
    <w:rsid w:val="009B4FE5"/>
    <w:rsid w:val="009B5F63"/>
    <w:rsid w:val="009B676C"/>
    <w:rsid w:val="009B6782"/>
    <w:rsid w:val="009B6788"/>
    <w:rsid w:val="009B6A99"/>
    <w:rsid w:val="009B6F6E"/>
    <w:rsid w:val="009B7954"/>
    <w:rsid w:val="009C0372"/>
    <w:rsid w:val="009C0386"/>
    <w:rsid w:val="009C08C2"/>
    <w:rsid w:val="009C090E"/>
    <w:rsid w:val="009C1092"/>
    <w:rsid w:val="009C1C09"/>
    <w:rsid w:val="009C20F2"/>
    <w:rsid w:val="009C20FD"/>
    <w:rsid w:val="009C23D0"/>
    <w:rsid w:val="009C299A"/>
    <w:rsid w:val="009C29A7"/>
    <w:rsid w:val="009C2A6F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B20"/>
    <w:rsid w:val="009C5E24"/>
    <w:rsid w:val="009C6413"/>
    <w:rsid w:val="009C6464"/>
    <w:rsid w:val="009C6FE4"/>
    <w:rsid w:val="009C754B"/>
    <w:rsid w:val="009C7594"/>
    <w:rsid w:val="009C762C"/>
    <w:rsid w:val="009C78D1"/>
    <w:rsid w:val="009C7D40"/>
    <w:rsid w:val="009C7F2A"/>
    <w:rsid w:val="009D00F9"/>
    <w:rsid w:val="009D0140"/>
    <w:rsid w:val="009D035C"/>
    <w:rsid w:val="009D0FF2"/>
    <w:rsid w:val="009D1475"/>
    <w:rsid w:val="009D21E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338"/>
    <w:rsid w:val="009D434F"/>
    <w:rsid w:val="009D47AC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A18"/>
    <w:rsid w:val="009D5BD7"/>
    <w:rsid w:val="009D5E27"/>
    <w:rsid w:val="009D66B9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CB7"/>
    <w:rsid w:val="009E0D9A"/>
    <w:rsid w:val="009E132B"/>
    <w:rsid w:val="009E17DD"/>
    <w:rsid w:val="009E1C7B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659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DE8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B5A"/>
    <w:rsid w:val="009F0E20"/>
    <w:rsid w:val="009F12FD"/>
    <w:rsid w:val="009F163D"/>
    <w:rsid w:val="009F17ED"/>
    <w:rsid w:val="009F2275"/>
    <w:rsid w:val="009F2345"/>
    <w:rsid w:val="009F241A"/>
    <w:rsid w:val="009F26EF"/>
    <w:rsid w:val="009F3428"/>
    <w:rsid w:val="009F3ADC"/>
    <w:rsid w:val="009F496D"/>
    <w:rsid w:val="009F4E23"/>
    <w:rsid w:val="009F53BD"/>
    <w:rsid w:val="009F584E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A23"/>
    <w:rsid w:val="009F7BEF"/>
    <w:rsid w:val="009F7CA9"/>
    <w:rsid w:val="009F7D8A"/>
    <w:rsid w:val="009F7F39"/>
    <w:rsid w:val="009F7FFA"/>
    <w:rsid w:val="00A001CF"/>
    <w:rsid w:val="00A009BF"/>
    <w:rsid w:val="00A00DF6"/>
    <w:rsid w:val="00A015D0"/>
    <w:rsid w:val="00A0256C"/>
    <w:rsid w:val="00A02614"/>
    <w:rsid w:val="00A02C69"/>
    <w:rsid w:val="00A0362E"/>
    <w:rsid w:val="00A038A5"/>
    <w:rsid w:val="00A03B25"/>
    <w:rsid w:val="00A03EDC"/>
    <w:rsid w:val="00A04457"/>
    <w:rsid w:val="00A0500A"/>
    <w:rsid w:val="00A0516A"/>
    <w:rsid w:val="00A051D9"/>
    <w:rsid w:val="00A0595A"/>
    <w:rsid w:val="00A05BE8"/>
    <w:rsid w:val="00A06299"/>
    <w:rsid w:val="00A0639E"/>
    <w:rsid w:val="00A0666D"/>
    <w:rsid w:val="00A07095"/>
    <w:rsid w:val="00A071E6"/>
    <w:rsid w:val="00A07A36"/>
    <w:rsid w:val="00A1024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34B1"/>
    <w:rsid w:val="00A13718"/>
    <w:rsid w:val="00A13A40"/>
    <w:rsid w:val="00A13C25"/>
    <w:rsid w:val="00A13C58"/>
    <w:rsid w:val="00A140FA"/>
    <w:rsid w:val="00A14E2B"/>
    <w:rsid w:val="00A15300"/>
    <w:rsid w:val="00A15522"/>
    <w:rsid w:val="00A15A8E"/>
    <w:rsid w:val="00A15F00"/>
    <w:rsid w:val="00A15F7C"/>
    <w:rsid w:val="00A161DD"/>
    <w:rsid w:val="00A16220"/>
    <w:rsid w:val="00A1658A"/>
    <w:rsid w:val="00A16657"/>
    <w:rsid w:val="00A166A4"/>
    <w:rsid w:val="00A166B6"/>
    <w:rsid w:val="00A16972"/>
    <w:rsid w:val="00A16985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1EF"/>
    <w:rsid w:val="00A204B6"/>
    <w:rsid w:val="00A20640"/>
    <w:rsid w:val="00A20DA4"/>
    <w:rsid w:val="00A214A7"/>
    <w:rsid w:val="00A2182D"/>
    <w:rsid w:val="00A2200D"/>
    <w:rsid w:val="00A222D9"/>
    <w:rsid w:val="00A225DB"/>
    <w:rsid w:val="00A22B7F"/>
    <w:rsid w:val="00A22EE4"/>
    <w:rsid w:val="00A230EC"/>
    <w:rsid w:val="00A234E8"/>
    <w:rsid w:val="00A2383A"/>
    <w:rsid w:val="00A23DB7"/>
    <w:rsid w:val="00A23F23"/>
    <w:rsid w:val="00A243D4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5F97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0F8F"/>
    <w:rsid w:val="00A31065"/>
    <w:rsid w:val="00A310A8"/>
    <w:rsid w:val="00A32134"/>
    <w:rsid w:val="00A321D0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D20"/>
    <w:rsid w:val="00A33EDA"/>
    <w:rsid w:val="00A33FBC"/>
    <w:rsid w:val="00A340F8"/>
    <w:rsid w:val="00A34231"/>
    <w:rsid w:val="00A343EE"/>
    <w:rsid w:val="00A344D9"/>
    <w:rsid w:val="00A348A5"/>
    <w:rsid w:val="00A34EAE"/>
    <w:rsid w:val="00A35380"/>
    <w:rsid w:val="00A35779"/>
    <w:rsid w:val="00A35A21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476"/>
    <w:rsid w:val="00A40763"/>
    <w:rsid w:val="00A40A0A"/>
    <w:rsid w:val="00A40DD6"/>
    <w:rsid w:val="00A40E44"/>
    <w:rsid w:val="00A40E61"/>
    <w:rsid w:val="00A410D9"/>
    <w:rsid w:val="00A411E9"/>
    <w:rsid w:val="00A41977"/>
    <w:rsid w:val="00A41A71"/>
    <w:rsid w:val="00A41BF6"/>
    <w:rsid w:val="00A41DCB"/>
    <w:rsid w:val="00A41E5A"/>
    <w:rsid w:val="00A420D2"/>
    <w:rsid w:val="00A42268"/>
    <w:rsid w:val="00A42BA2"/>
    <w:rsid w:val="00A42BE0"/>
    <w:rsid w:val="00A42E08"/>
    <w:rsid w:val="00A42E94"/>
    <w:rsid w:val="00A43349"/>
    <w:rsid w:val="00A4337C"/>
    <w:rsid w:val="00A4347E"/>
    <w:rsid w:val="00A436A2"/>
    <w:rsid w:val="00A43C93"/>
    <w:rsid w:val="00A4499E"/>
    <w:rsid w:val="00A44ABC"/>
    <w:rsid w:val="00A45225"/>
    <w:rsid w:val="00A45360"/>
    <w:rsid w:val="00A459D2"/>
    <w:rsid w:val="00A45AF8"/>
    <w:rsid w:val="00A45D0C"/>
    <w:rsid w:val="00A4668E"/>
    <w:rsid w:val="00A46B94"/>
    <w:rsid w:val="00A46D0B"/>
    <w:rsid w:val="00A4722B"/>
    <w:rsid w:val="00A472A0"/>
    <w:rsid w:val="00A4735F"/>
    <w:rsid w:val="00A47682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232E"/>
    <w:rsid w:val="00A530FB"/>
    <w:rsid w:val="00A538CC"/>
    <w:rsid w:val="00A53B78"/>
    <w:rsid w:val="00A53C75"/>
    <w:rsid w:val="00A53CE0"/>
    <w:rsid w:val="00A53D7E"/>
    <w:rsid w:val="00A53FA9"/>
    <w:rsid w:val="00A54153"/>
    <w:rsid w:val="00A54A2F"/>
    <w:rsid w:val="00A54E1E"/>
    <w:rsid w:val="00A55800"/>
    <w:rsid w:val="00A55986"/>
    <w:rsid w:val="00A559B4"/>
    <w:rsid w:val="00A55E6A"/>
    <w:rsid w:val="00A56627"/>
    <w:rsid w:val="00A5698D"/>
    <w:rsid w:val="00A56D21"/>
    <w:rsid w:val="00A5758B"/>
    <w:rsid w:val="00A57827"/>
    <w:rsid w:val="00A57A52"/>
    <w:rsid w:val="00A57F1D"/>
    <w:rsid w:val="00A60215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5269"/>
    <w:rsid w:val="00A65560"/>
    <w:rsid w:val="00A65764"/>
    <w:rsid w:val="00A657F9"/>
    <w:rsid w:val="00A65863"/>
    <w:rsid w:val="00A65897"/>
    <w:rsid w:val="00A659E6"/>
    <w:rsid w:val="00A65CBF"/>
    <w:rsid w:val="00A6615B"/>
    <w:rsid w:val="00A663BB"/>
    <w:rsid w:val="00A663F8"/>
    <w:rsid w:val="00A66B20"/>
    <w:rsid w:val="00A66BAF"/>
    <w:rsid w:val="00A66EB5"/>
    <w:rsid w:val="00A67091"/>
    <w:rsid w:val="00A67095"/>
    <w:rsid w:val="00A6738A"/>
    <w:rsid w:val="00A673D4"/>
    <w:rsid w:val="00A67642"/>
    <w:rsid w:val="00A67BD7"/>
    <w:rsid w:val="00A67D89"/>
    <w:rsid w:val="00A67DFD"/>
    <w:rsid w:val="00A70EE2"/>
    <w:rsid w:val="00A712AE"/>
    <w:rsid w:val="00A716AC"/>
    <w:rsid w:val="00A717EB"/>
    <w:rsid w:val="00A71A90"/>
    <w:rsid w:val="00A72053"/>
    <w:rsid w:val="00A7231F"/>
    <w:rsid w:val="00A72732"/>
    <w:rsid w:val="00A72892"/>
    <w:rsid w:val="00A72B82"/>
    <w:rsid w:val="00A72B8D"/>
    <w:rsid w:val="00A72ED4"/>
    <w:rsid w:val="00A72FB4"/>
    <w:rsid w:val="00A73BB1"/>
    <w:rsid w:val="00A743CB"/>
    <w:rsid w:val="00A74B8D"/>
    <w:rsid w:val="00A74C66"/>
    <w:rsid w:val="00A75C1F"/>
    <w:rsid w:val="00A76DE5"/>
    <w:rsid w:val="00A77110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4B3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4E2E"/>
    <w:rsid w:val="00A84EAC"/>
    <w:rsid w:val="00A8518B"/>
    <w:rsid w:val="00A85892"/>
    <w:rsid w:val="00A85CA6"/>
    <w:rsid w:val="00A85E57"/>
    <w:rsid w:val="00A8602D"/>
    <w:rsid w:val="00A8665E"/>
    <w:rsid w:val="00A86A4F"/>
    <w:rsid w:val="00A86AE3"/>
    <w:rsid w:val="00A86B38"/>
    <w:rsid w:val="00A86C10"/>
    <w:rsid w:val="00A86C9A"/>
    <w:rsid w:val="00A8717D"/>
    <w:rsid w:val="00A87B09"/>
    <w:rsid w:val="00A87DEB"/>
    <w:rsid w:val="00A87E94"/>
    <w:rsid w:val="00A90547"/>
    <w:rsid w:val="00A906B8"/>
    <w:rsid w:val="00A9077E"/>
    <w:rsid w:val="00A909F0"/>
    <w:rsid w:val="00A9167D"/>
    <w:rsid w:val="00A9179B"/>
    <w:rsid w:val="00A91DC0"/>
    <w:rsid w:val="00A91E73"/>
    <w:rsid w:val="00A9205B"/>
    <w:rsid w:val="00A9233A"/>
    <w:rsid w:val="00A925FA"/>
    <w:rsid w:val="00A92941"/>
    <w:rsid w:val="00A92C85"/>
    <w:rsid w:val="00A92E3C"/>
    <w:rsid w:val="00A92F5F"/>
    <w:rsid w:val="00A92F90"/>
    <w:rsid w:val="00A93110"/>
    <w:rsid w:val="00A9338B"/>
    <w:rsid w:val="00A934C5"/>
    <w:rsid w:val="00A935B0"/>
    <w:rsid w:val="00A93A18"/>
    <w:rsid w:val="00A93A1D"/>
    <w:rsid w:val="00A9402B"/>
    <w:rsid w:val="00A94093"/>
    <w:rsid w:val="00A941AF"/>
    <w:rsid w:val="00A946C0"/>
    <w:rsid w:val="00A94A60"/>
    <w:rsid w:val="00A94D59"/>
    <w:rsid w:val="00A94DC2"/>
    <w:rsid w:val="00A94E21"/>
    <w:rsid w:val="00A95739"/>
    <w:rsid w:val="00A95949"/>
    <w:rsid w:val="00A95A81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241"/>
    <w:rsid w:val="00AA0A89"/>
    <w:rsid w:val="00AA0F43"/>
    <w:rsid w:val="00AA1257"/>
    <w:rsid w:val="00AA175D"/>
    <w:rsid w:val="00AA17DD"/>
    <w:rsid w:val="00AA1B22"/>
    <w:rsid w:val="00AA1C8A"/>
    <w:rsid w:val="00AA2078"/>
    <w:rsid w:val="00AA2E5F"/>
    <w:rsid w:val="00AA3065"/>
    <w:rsid w:val="00AA329A"/>
    <w:rsid w:val="00AA34BD"/>
    <w:rsid w:val="00AA34C1"/>
    <w:rsid w:val="00AA369C"/>
    <w:rsid w:val="00AA3807"/>
    <w:rsid w:val="00AA3BFF"/>
    <w:rsid w:val="00AA3D89"/>
    <w:rsid w:val="00AA4405"/>
    <w:rsid w:val="00AA4B6B"/>
    <w:rsid w:val="00AA5283"/>
    <w:rsid w:val="00AA59A0"/>
    <w:rsid w:val="00AA6245"/>
    <w:rsid w:val="00AA69E0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939"/>
    <w:rsid w:val="00AB0B3A"/>
    <w:rsid w:val="00AB185C"/>
    <w:rsid w:val="00AB1AF6"/>
    <w:rsid w:val="00AB1D5E"/>
    <w:rsid w:val="00AB1DC3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7B9"/>
    <w:rsid w:val="00AB48CF"/>
    <w:rsid w:val="00AB531B"/>
    <w:rsid w:val="00AB5B2C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B47"/>
    <w:rsid w:val="00AB6E98"/>
    <w:rsid w:val="00AB733C"/>
    <w:rsid w:val="00AB7515"/>
    <w:rsid w:val="00AB7ABD"/>
    <w:rsid w:val="00AC0121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27C"/>
    <w:rsid w:val="00AC336F"/>
    <w:rsid w:val="00AC3A05"/>
    <w:rsid w:val="00AC3D47"/>
    <w:rsid w:val="00AC414E"/>
    <w:rsid w:val="00AC4324"/>
    <w:rsid w:val="00AC4496"/>
    <w:rsid w:val="00AC485E"/>
    <w:rsid w:val="00AC4B56"/>
    <w:rsid w:val="00AC4EDE"/>
    <w:rsid w:val="00AC4EE7"/>
    <w:rsid w:val="00AC4F48"/>
    <w:rsid w:val="00AC5046"/>
    <w:rsid w:val="00AC57C9"/>
    <w:rsid w:val="00AC59BA"/>
    <w:rsid w:val="00AC5EAD"/>
    <w:rsid w:val="00AC616E"/>
    <w:rsid w:val="00AC68D4"/>
    <w:rsid w:val="00AC6A71"/>
    <w:rsid w:val="00AC6B17"/>
    <w:rsid w:val="00AC732A"/>
    <w:rsid w:val="00AC7852"/>
    <w:rsid w:val="00AC7F3D"/>
    <w:rsid w:val="00AC7F51"/>
    <w:rsid w:val="00AD037B"/>
    <w:rsid w:val="00AD0746"/>
    <w:rsid w:val="00AD0B6B"/>
    <w:rsid w:val="00AD0B95"/>
    <w:rsid w:val="00AD0BDA"/>
    <w:rsid w:val="00AD13D5"/>
    <w:rsid w:val="00AD16C0"/>
    <w:rsid w:val="00AD18FF"/>
    <w:rsid w:val="00AD198E"/>
    <w:rsid w:val="00AD1A81"/>
    <w:rsid w:val="00AD1B11"/>
    <w:rsid w:val="00AD1CF2"/>
    <w:rsid w:val="00AD1EA8"/>
    <w:rsid w:val="00AD224A"/>
    <w:rsid w:val="00AD2855"/>
    <w:rsid w:val="00AD2C44"/>
    <w:rsid w:val="00AD2EF9"/>
    <w:rsid w:val="00AD3240"/>
    <w:rsid w:val="00AD337A"/>
    <w:rsid w:val="00AD3669"/>
    <w:rsid w:val="00AD3A3B"/>
    <w:rsid w:val="00AD3B9D"/>
    <w:rsid w:val="00AD413F"/>
    <w:rsid w:val="00AD41C7"/>
    <w:rsid w:val="00AD429D"/>
    <w:rsid w:val="00AD43AD"/>
    <w:rsid w:val="00AD472B"/>
    <w:rsid w:val="00AD47FA"/>
    <w:rsid w:val="00AD493B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651"/>
    <w:rsid w:val="00AE272A"/>
    <w:rsid w:val="00AE2A16"/>
    <w:rsid w:val="00AE2A19"/>
    <w:rsid w:val="00AE2DDC"/>
    <w:rsid w:val="00AE349C"/>
    <w:rsid w:val="00AE36DC"/>
    <w:rsid w:val="00AE36F9"/>
    <w:rsid w:val="00AE3834"/>
    <w:rsid w:val="00AE3D3C"/>
    <w:rsid w:val="00AE45B7"/>
    <w:rsid w:val="00AE47A8"/>
    <w:rsid w:val="00AE4AA1"/>
    <w:rsid w:val="00AE501A"/>
    <w:rsid w:val="00AE5152"/>
    <w:rsid w:val="00AE5267"/>
    <w:rsid w:val="00AE52B2"/>
    <w:rsid w:val="00AE5422"/>
    <w:rsid w:val="00AE569E"/>
    <w:rsid w:val="00AE6148"/>
    <w:rsid w:val="00AE631B"/>
    <w:rsid w:val="00AE647D"/>
    <w:rsid w:val="00AE6AF3"/>
    <w:rsid w:val="00AE6E84"/>
    <w:rsid w:val="00AE6E85"/>
    <w:rsid w:val="00AE753B"/>
    <w:rsid w:val="00AE75D0"/>
    <w:rsid w:val="00AE77D7"/>
    <w:rsid w:val="00AE780E"/>
    <w:rsid w:val="00AE7B87"/>
    <w:rsid w:val="00AE7D52"/>
    <w:rsid w:val="00AE7FA1"/>
    <w:rsid w:val="00AF00D1"/>
    <w:rsid w:val="00AF0218"/>
    <w:rsid w:val="00AF0991"/>
    <w:rsid w:val="00AF09EA"/>
    <w:rsid w:val="00AF0D2C"/>
    <w:rsid w:val="00AF10C4"/>
    <w:rsid w:val="00AF1332"/>
    <w:rsid w:val="00AF19C0"/>
    <w:rsid w:val="00AF1BD7"/>
    <w:rsid w:val="00AF1FAA"/>
    <w:rsid w:val="00AF20CD"/>
    <w:rsid w:val="00AF232F"/>
    <w:rsid w:val="00AF24C6"/>
    <w:rsid w:val="00AF284E"/>
    <w:rsid w:val="00AF2880"/>
    <w:rsid w:val="00AF3138"/>
    <w:rsid w:val="00AF325C"/>
    <w:rsid w:val="00AF32A6"/>
    <w:rsid w:val="00AF40FF"/>
    <w:rsid w:val="00AF4CA2"/>
    <w:rsid w:val="00AF4D46"/>
    <w:rsid w:val="00AF4F33"/>
    <w:rsid w:val="00AF516B"/>
    <w:rsid w:val="00AF56BB"/>
    <w:rsid w:val="00AF5A8D"/>
    <w:rsid w:val="00AF5C3F"/>
    <w:rsid w:val="00AF665D"/>
    <w:rsid w:val="00AF6982"/>
    <w:rsid w:val="00AF6A2B"/>
    <w:rsid w:val="00AF6B2B"/>
    <w:rsid w:val="00AF6CDB"/>
    <w:rsid w:val="00AF7289"/>
    <w:rsid w:val="00AF77FE"/>
    <w:rsid w:val="00AF78D7"/>
    <w:rsid w:val="00B00314"/>
    <w:rsid w:val="00B00589"/>
    <w:rsid w:val="00B00886"/>
    <w:rsid w:val="00B00AAB"/>
    <w:rsid w:val="00B00D82"/>
    <w:rsid w:val="00B00D92"/>
    <w:rsid w:val="00B0150F"/>
    <w:rsid w:val="00B0178E"/>
    <w:rsid w:val="00B019BE"/>
    <w:rsid w:val="00B019F0"/>
    <w:rsid w:val="00B01C23"/>
    <w:rsid w:val="00B01E59"/>
    <w:rsid w:val="00B01F52"/>
    <w:rsid w:val="00B020BC"/>
    <w:rsid w:val="00B0214A"/>
    <w:rsid w:val="00B024DB"/>
    <w:rsid w:val="00B025ED"/>
    <w:rsid w:val="00B02933"/>
    <w:rsid w:val="00B0310D"/>
    <w:rsid w:val="00B035BD"/>
    <w:rsid w:val="00B035E0"/>
    <w:rsid w:val="00B0362C"/>
    <w:rsid w:val="00B0372E"/>
    <w:rsid w:val="00B037F3"/>
    <w:rsid w:val="00B03A16"/>
    <w:rsid w:val="00B03CB4"/>
    <w:rsid w:val="00B03EF1"/>
    <w:rsid w:val="00B0415C"/>
    <w:rsid w:val="00B04465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9F7"/>
    <w:rsid w:val="00B06B0C"/>
    <w:rsid w:val="00B07176"/>
    <w:rsid w:val="00B0798D"/>
    <w:rsid w:val="00B07A75"/>
    <w:rsid w:val="00B07BEE"/>
    <w:rsid w:val="00B07F13"/>
    <w:rsid w:val="00B10A19"/>
    <w:rsid w:val="00B10ABD"/>
    <w:rsid w:val="00B1126F"/>
    <w:rsid w:val="00B114D0"/>
    <w:rsid w:val="00B11776"/>
    <w:rsid w:val="00B11A07"/>
    <w:rsid w:val="00B11A90"/>
    <w:rsid w:val="00B11BA3"/>
    <w:rsid w:val="00B11E58"/>
    <w:rsid w:val="00B1201A"/>
    <w:rsid w:val="00B1205C"/>
    <w:rsid w:val="00B120C1"/>
    <w:rsid w:val="00B1259E"/>
    <w:rsid w:val="00B132A7"/>
    <w:rsid w:val="00B1339C"/>
    <w:rsid w:val="00B133A9"/>
    <w:rsid w:val="00B13791"/>
    <w:rsid w:val="00B13886"/>
    <w:rsid w:val="00B13891"/>
    <w:rsid w:val="00B13893"/>
    <w:rsid w:val="00B13D1B"/>
    <w:rsid w:val="00B13FB2"/>
    <w:rsid w:val="00B14349"/>
    <w:rsid w:val="00B1460B"/>
    <w:rsid w:val="00B147C4"/>
    <w:rsid w:val="00B14AAB"/>
    <w:rsid w:val="00B14E52"/>
    <w:rsid w:val="00B1553E"/>
    <w:rsid w:val="00B1591B"/>
    <w:rsid w:val="00B15C54"/>
    <w:rsid w:val="00B15C9C"/>
    <w:rsid w:val="00B16105"/>
    <w:rsid w:val="00B16319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BB3"/>
    <w:rsid w:val="00B20C26"/>
    <w:rsid w:val="00B20C77"/>
    <w:rsid w:val="00B20D63"/>
    <w:rsid w:val="00B20F5F"/>
    <w:rsid w:val="00B21056"/>
    <w:rsid w:val="00B214B9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3F9A"/>
    <w:rsid w:val="00B240AE"/>
    <w:rsid w:val="00B243C4"/>
    <w:rsid w:val="00B2450F"/>
    <w:rsid w:val="00B248F3"/>
    <w:rsid w:val="00B2509F"/>
    <w:rsid w:val="00B251CB"/>
    <w:rsid w:val="00B252D9"/>
    <w:rsid w:val="00B25DF4"/>
    <w:rsid w:val="00B26010"/>
    <w:rsid w:val="00B26692"/>
    <w:rsid w:val="00B267C1"/>
    <w:rsid w:val="00B26823"/>
    <w:rsid w:val="00B2698E"/>
    <w:rsid w:val="00B26AA9"/>
    <w:rsid w:val="00B26B99"/>
    <w:rsid w:val="00B26DB2"/>
    <w:rsid w:val="00B26F20"/>
    <w:rsid w:val="00B270EB"/>
    <w:rsid w:val="00B27175"/>
    <w:rsid w:val="00B27314"/>
    <w:rsid w:val="00B2748A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4E1"/>
    <w:rsid w:val="00B30582"/>
    <w:rsid w:val="00B306AB"/>
    <w:rsid w:val="00B30774"/>
    <w:rsid w:val="00B307F8"/>
    <w:rsid w:val="00B3084D"/>
    <w:rsid w:val="00B31051"/>
    <w:rsid w:val="00B31180"/>
    <w:rsid w:val="00B311FC"/>
    <w:rsid w:val="00B314A9"/>
    <w:rsid w:val="00B31526"/>
    <w:rsid w:val="00B315C5"/>
    <w:rsid w:val="00B31809"/>
    <w:rsid w:val="00B31845"/>
    <w:rsid w:val="00B31D0D"/>
    <w:rsid w:val="00B326EF"/>
    <w:rsid w:val="00B3310F"/>
    <w:rsid w:val="00B33418"/>
    <w:rsid w:val="00B3351B"/>
    <w:rsid w:val="00B335AE"/>
    <w:rsid w:val="00B339AF"/>
    <w:rsid w:val="00B33B27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5C8C"/>
    <w:rsid w:val="00B35E7B"/>
    <w:rsid w:val="00B36584"/>
    <w:rsid w:val="00B365D2"/>
    <w:rsid w:val="00B36C4B"/>
    <w:rsid w:val="00B36C57"/>
    <w:rsid w:val="00B3724C"/>
    <w:rsid w:val="00B374EF"/>
    <w:rsid w:val="00B374FA"/>
    <w:rsid w:val="00B37A2A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8E3"/>
    <w:rsid w:val="00B41928"/>
    <w:rsid w:val="00B41A9F"/>
    <w:rsid w:val="00B41E4E"/>
    <w:rsid w:val="00B4265D"/>
    <w:rsid w:val="00B42760"/>
    <w:rsid w:val="00B4286C"/>
    <w:rsid w:val="00B428E3"/>
    <w:rsid w:val="00B42990"/>
    <w:rsid w:val="00B42B42"/>
    <w:rsid w:val="00B430AC"/>
    <w:rsid w:val="00B43661"/>
    <w:rsid w:val="00B43A2B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34"/>
    <w:rsid w:val="00B456D0"/>
    <w:rsid w:val="00B4582A"/>
    <w:rsid w:val="00B45D4B"/>
    <w:rsid w:val="00B460D6"/>
    <w:rsid w:val="00B46397"/>
    <w:rsid w:val="00B464B0"/>
    <w:rsid w:val="00B4675C"/>
    <w:rsid w:val="00B471A6"/>
    <w:rsid w:val="00B47429"/>
    <w:rsid w:val="00B474D5"/>
    <w:rsid w:val="00B47974"/>
    <w:rsid w:val="00B47C23"/>
    <w:rsid w:val="00B47D0E"/>
    <w:rsid w:val="00B47D56"/>
    <w:rsid w:val="00B47F72"/>
    <w:rsid w:val="00B504C7"/>
    <w:rsid w:val="00B504F8"/>
    <w:rsid w:val="00B50890"/>
    <w:rsid w:val="00B50909"/>
    <w:rsid w:val="00B50A46"/>
    <w:rsid w:val="00B50AE4"/>
    <w:rsid w:val="00B50B90"/>
    <w:rsid w:val="00B51450"/>
    <w:rsid w:val="00B51E45"/>
    <w:rsid w:val="00B524B0"/>
    <w:rsid w:val="00B5280C"/>
    <w:rsid w:val="00B5297A"/>
    <w:rsid w:val="00B52C00"/>
    <w:rsid w:val="00B53582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77B"/>
    <w:rsid w:val="00B568A8"/>
    <w:rsid w:val="00B56CAD"/>
    <w:rsid w:val="00B56F0C"/>
    <w:rsid w:val="00B5764F"/>
    <w:rsid w:val="00B57706"/>
    <w:rsid w:val="00B578B3"/>
    <w:rsid w:val="00B57A2B"/>
    <w:rsid w:val="00B6001A"/>
    <w:rsid w:val="00B6017D"/>
    <w:rsid w:val="00B6082A"/>
    <w:rsid w:val="00B60ADF"/>
    <w:rsid w:val="00B61273"/>
    <w:rsid w:val="00B61387"/>
    <w:rsid w:val="00B614F5"/>
    <w:rsid w:val="00B61700"/>
    <w:rsid w:val="00B61B70"/>
    <w:rsid w:val="00B620E1"/>
    <w:rsid w:val="00B62C6F"/>
    <w:rsid w:val="00B6307C"/>
    <w:rsid w:val="00B635D8"/>
    <w:rsid w:val="00B636CA"/>
    <w:rsid w:val="00B637D7"/>
    <w:rsid w:val="00B63A35"/>
    <w:rsid w:val="00B63C4E"/>
    <w:rsid w:val="00B63C96"/>
    <w:rsid w:val="00B63F26"/>
    <w:rsid w:val="00B642F7"/>
    <w:rsid w:val="00B64308"/>
    <w:rsid w:val="00B64343"/>
    <w:rsid w:val="00B64C1B"/>
    <w:rsid w:val="00B64D1B"/>
    <w:rsid w:val="00B65078"/>
    <w:rsid w:val="00B6521D"/>
    <w:rsid w:val="00B65639"/>
    <w:rsid w:val="00B6565E"/>
    <w:rsid w:val="00B65700"/>
    <w:rsid w:val="00B6611C"/>
    <w:rsid w:val="00B665C7"/>
    <w:rsid w:val="00B665CB"/>
    <w:rsid w:val="00B6695E"/>
    <w:rsid w:val="00B66B89"/>
    <w:rsid w:val="00B66CF4"/>
    <w:rsid w:val="00B67200"/>
    <w:rsid w:val="00B676AE"/>
    <w:rsid w:val="00B67E33"/>
    <w:rsid w:val="00B67FD2"/>
    <w:rsid w:val="00B70469"/>
    <w:rsid w:val="00B704A3"/>
    <w:rsid w:val="00B70963"/>
    <w:rsid w:val="00B70E23"/>
    <w:rsid w:val="00B70F95"/>
    <w:rsid w:val="00B71781"/>
    <w:rsid w:val="00B71A3F"/>
    <w:rsid w:val="00B720F5"/>
    <w:rsid w:val="00B7221B"/>
    <w:rsid w:val="00B72464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4B0"/>
    <w:rsid w:val="00B7565E"/>
    <w:rsid w:val="00B758B5"/>
    <w:rsid w:val="00B758C0"/>
    <w:rsid w:val="00B75999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4FE"/>
    <w:rsid w:val="00B8073B"/>
    <w:rsid w:val="00B80A3F"/>
    <w:rsid w:val="00B80ACD"/>
    <w:rsid w:val="00B81C0F"/>
    <w:rsid w:val="00B81CE3"/>
    <w:rsid w:val="00B81E80"/>
    <w:rsid w:val="00B82203"/>
    <w:rsid w:val="00B82438"/>
    <w:rsid w:val="00B8254A"/>
    <w:rsid w:val="00B82951"/>
    <w:rsid w:val="00B82AE9"/>
    <w:rsid w:val="00B82C8D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1BA"/>
    <w:rsid w:val="00B8432F"/>
    <w:rsid w:val="00B843AB"/>
    <w:rsid w:val="00B84734"/>
    <w:rsid w:val="00B85333"/>
    <w:rsid w:val="00B85B51"/>
    <w:rsid w:val="00B86203"/>
    <w:rsid w:val="00B864CE"/>
    <w:rsid w:val="00B86D03"/>
    <w:rsid w:val="00B8758F"/>
    <w:rsid w:val="00B87D56"/>
    <w:rsid w:val="00B903E1"/>
    <w:rsid w:val="00B90635"/>
    <w:rsid w:val="00B91202"/>
    <w:rsid w:val="00B91781"/>
    <w:rsid w:val="00B91878"/>
    <w:rsid w:val="00B91935"/>
    <w:rsid w:val="00B91B00"/>
    <w:rsid w:val="00B91DDF"/>
    <w:rsid w:val="00B91E00"/>
    <w:rsid w:val="00B91FCB"/>
    <w:rsid w:val="00B920A0"/>
    <w:rsid w:val="00B927E3"/>
    <w:rsid w:val="00B928B9"/>
    <w:rsid w:val="00B92971"/>
    <w:rsid w:val="00B931AC"/>
    <w:rsid w:val="00B9336D"/>
    <w:rsid w:val="00B933E1"/>
    <w:rsid w:val="00B939BC"/>
    <w:rsid w:val="00B94167"/>
    <w:rsid w:val="00B9421C"/>
    <w:rsid w:val="00B94707"/>
    <w:rsid w:val="00B94915"/>
    <w:rsid w:val="00B94F6F"/>
    <w:rsid w:val="00B95192"/>
    <w:rsid w:val="00B95508"/>
    <w:rsid w:val="00B95C2C"/>
    <w:rsid w:val="00B95CCA"/>
    <w:rsid w:val="00B95F0D"/>
    <w:rsid w:val="00B95FE2"/>
    <w:rsid w:val="00B96263"/>
    <w:rsid w:val="00B9659C"/>
    <w:rsid w:val="00B9667B"/>
    <w:rsid w:val="00B969F5"/>
    <w:rsid w:val="00B96A01"/>
    <w:rsid w:val="00B97053"/>
    <w:rsid w:val="00B97254"/>
    <w:rsid w:val="00B972EE"/>
    <w:rsid w:val="00B9756C"/>
    <w:rsid w:val="00B9765F"/>
    <w:rsid w:val="00B976FF"/>
    <w:rsid w:val="00B97C7C"/>
    <w:rsid w:val="00B97C96"/>
    <w:rsid w:val="00BA01DE"/>
    <w:rsid w:val="00BA0313"/>
    <w:rsid w:val="00BA0C1B"/>
    <w:rsid w:val="00BA0C2C"/>
    <w:rsid w:val="00BA0D24"/>
    <w:rsid w:val="00BA0FAB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867"/>
    <w:rsid w:val="00BA4934"/>
    <w:rsid w:val="00BA4B2D"/>
    <w:rsid w:val="00BA4CDB"/>
    <w:rsid w:val="00BA4CF3"/>
    <w:rsid w:val="00BA58AB"/>
    <w:rsid w:val="00BA625D"/>
    <w:rsid w:val="00BA6262"/>
    <w:rsid w:val="00BA6E36"/>
    <w:rsid w:val="00BA6FF5"/>
    <w:rsid w:val="00BA7145"/>
    <w:rsid w:val="00BA763E"/>
    <w:rsid w:val="00BA78EF"/>
    <w:rsid w:val="00BA7948"/>
    <w:rsid w:val="00BA7C87"/>
    <w:rsid w:val="00BA7D01"/>
    <w:rsid w:val="00BB0004"/>
    <w:rsid w:val="00BB0541"/>
    <w:rsid w:val="00BB0AFC"/>
    <w:rsid w:val="00BB1138"/>
    <w:rsid w:val="00BB1350"/>
    <w:rsid w:val="00BB19D0"/>
    <w:rsid w:val="00BB1AAB"/>
    <w:rsid w:val="00BB1F08"/>
    <w:rsid w:val="00BB1F5C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456A"/>
    <w:rsid w:val="00BB5016"/>
    <w:rsid w:val="00BB5735"/>
    <w:rsid w:val="00BB578D"/>
    <w:rsid w:val="00BB5A43"/>
    <w:rsid w:val="00BB5E12"/>
    <w:rsid w:val="00BB5FA9"/>
    <w:rsid w:val="00BB6492"/>
    <w:rsid w:val="00BB6501"/>
    <w:rsid w:val="00BB70D1"/>
    <w:rsid w:val="00BB7116"/>
    <w:rsid w:val="00BB74FE"/>
    <w:rsid w:val="00BB7624"/>
    <w:rsid w:val="00BB7AED"/>
    <w:rsid w:val="00BB7D44"/>
    <w:rsid w:val="00BB7D60"/>
    <w:rsid w:val="00BB7EC1"/>
    <w:rsid w:val="00BC013C"/>
    <w:rsid w:val="00BC0A2F"/>
    <w:rsid w:val="00BC0A75"/>
    <w:rsid w:val="00BC0A7E"/>
    <w:rsid w:val="00BC0ED2"/>
    <w:rsid w:val="00BC1041"/>
    <w:rsid w:val="00BC1097"/>
    <w:rsid w:val="00BC14BB"/>
    <w:rsid w:val="00BC14CA"/>
    <w:rsid w:val="00BC17E2"/>
    <w:rsid w:val="00BC18AB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3FF8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5831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1601"/>
    <w:rsid w:val="00BD1B31"/>
    <w:rsid w:val="00BD21ED"/>
    <w:rsid w:val="00BD28F9"/>
    <w:rsid w:val="00BD2CDE"/>
    <w:rsid w:val="00BD3040"/>
    <w:rsid w:val="00BD33C9"/>
    <w:rsid w:val="00BD37A6"/>
    <w:rsid w:val="00BD3E34"/>
    <w:rsid w:val="00BD41C7"/>
    <w:rsid w:val="00BD4408"/>
    <w:rsid w:val="00BD44BB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A64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21C"/>
    <w:rsid w:val="00BE4371"/>
    <w:rsid w:val="00BE4A32"/>
    <w:rsid w:val="00BE4B32"/>
    <w:rsid w:val="00BE4BA8"/>
    <w:rsid w:val="00BE4C1E"/>
    <w:rsid w:val="00BE5131"/>
    <w:rsid w:val="00BE5239"/>
    <w:rsid w:val="00BE5412"/>
    <w:rsid w:val="00BE5D19"/>
    <w:rsid w:val="00BE5EB0"/>
    <w:rsid w:val="00BE60A2"/>
    <w:rsid w:val="00BE61A2"/>
    <w:rsid w:val="00BE6489"/>
    <w:rsid w:val="00BE6544"/>
    <w:rsid w:val="00BE6803"/>
    <w:rsid w:val="00BE6835"/>
    <w:rsid w:val="00BE6A8F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E7FEE"/>
    <w:rsid w:val="00BF0515"/>
    <w:rsid w:val="00BF0560"/>
    <w:rsid w:val="00BF0E81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28C"/>
    <w:rsid w:val="00BF3A88"/>
    <w:rsid w:val="00BF40C5"/>
    <w:rsid w:val="00BF4486"/>
    <w:rsid w:val="00BF4855"/>
    <w:rsid w:val="00BF48C2"/>
    <w:rsid w:val="00BF4A8C"/>
    <w:rsid w:val="00BF4AD9"/>
    <w:rsid w:val="00BF4E4C"/>
    <w:rsid w:val="00BF4F43"/>
    <w:rsid w:val="00BF5AE4"/>
    <w:rsid w:val="00BF61D3"/>
    <w:rsid w:val="00BF64B5"/>
    <w:rsid w:val="00BF698A"/>
    <w:rsid w:val="00BF6C61"/>
    <w:rsid w:val="00BF6D9A"/>
    <w:rsid w:val="00BF6EC8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331"/>
    <w:rsid w:val="00C004F9"/>
    <w:rsid w:val="00C0064D"/>
    <w:rsid w:val="00C006EA"/>
    <w:rsid w:val="00C006F3"/>
    <w:rsid w:val="00C00777"/>
    <w:rsid w:val="00C01227"/>
    <w:rsid w:val="00C0139E"/>
    <w:rsid w:val="00C01646"/>
    <w:rsid w:val="00C016FE"/>
    <w:rsid w:val="00C017A1"/>
    <w:rsid w:val="00C01A66"/>
    <w:rsid w:val="00C01D82"/>
    <w:rsid w:val="00C0204C"/>
    <w:rsid w:val="00C026F6"/>
    <w:rsid w:val="00C0283E"/>
    <w:rsid w:val="00C02A90"/>
    <w:rsid w:val="00C02AF8"/>
    <w:rsid w:val="00C02DA1"/>
    <w:rsid w:val="00C02DE2"/>
    <w:rsid w:val="00C033BE"/>
    <w:rsid w:val="00C03486"/>
    <w:rsid w:val="00C036E7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CE7"/>
    <w:rsid w:val="00C05D2B"/>
    <w:rsid w:val="00C05F0E"/>
    <w:rsid w:val="00C065CB"/>
    <w:rsid w:val="00C066CB"/>
    <w:rsid w:val="00C06D45"/>
    <w:rsid w:val="00C06D4E"/>
    <w:rsid w:val="00C07095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A"/>
    <w:rsid w:val="00C118F0"/>
    <w:rsid w:val="00C11A3E"/>
    <w:rsid w:val="00C11E30"/>
    <w:rsid w:val="00C11FF5"/>
    <w:rsid w:val="00C1203D"/>
    <w:rsid w:val="00C12069"/>
    <w:rsid w:val="00C127DD"/>
    <w:rsid w:val="00C12B60"/>
    <w:rsid w:val="00C12CAD"/>
    <w:rsid w:val="00C13561"/>
    <w:rsid w:val="00C138E3"/>
    <w:rsid w:val="00C13D08"/>
    <w:rsid w:val="00C1419A"/>
    <w:rsid w:val="00C1424A"/>
    <w:rsid w:val="00C14416"/>
    <w:rsid w:val="00C145E9"/>
    <w:rsid w:val="00C14886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6E1B"/>
    <w:rsid w:val="00C172C9"/>
    <w:rsid w:val="00C17406"/>
    <w:rsid w:val="00C17431"/>
    <w:rsid w:val="00C1746C"/>
    <w:rsid w:val="00C17B68"/>
    <w:rsid w:val="00C17C78"/>
    <w:rsid w:val="00C17D78"/>
    <w:rsid w:val="00C17FB6"/>
    <w:rsid w:val="00C20082"/>
    <w:rsid w:val="00C2030C"/>
    <w:rsid w:val="00C2031B"/>
    <w:rsid w:val="00C20E9D"/>
    <w:rsid w:val="00C20EAB"/>
    <w:rsid w:val="00C210A3"/>
    <w:rsid w:val="00C217F8"/>
    <w:rsid w:val="00C2185B"/>
    <w:rsid w:val="00C21958"/>
    <w:rsid w:val="00C21E2D"/>
    <w:rsid w:val="00C21E87"/>
    <w:rsid w:val="00C222ED"/>
    <w:rsid w:val="00C22323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54B"/>
    <w:rsid w:val="00C25922"/>
    <w:rsid w:val="00C259A0"/>
    <w:rsid w:val="00C25C92"/>
    <w:rsid w:val="00C25C9B"/>
    <w:rsid w:val="00C25DB8"/>
    <w:rsid w:val="00C260D6"/>
    <w:rsid w:val="00C263F0"/>
    <w:rsid w:val="00C26EBD"/>
    <w:rsid w:val="00C27406"/>
    <w:rsid w:val="00C27440"/>
    <w:rsid w:val="00C27519"/>
    <w:rsid w:val="00C27643"/>
    <w:rsid w:val="00C27A6B"/>
    <w:rsid w:val="00C30763"/>
    <w:rsid w:val="00C30BDA"/>
    <w:rsid w:val="00C30BFE"/>
    <w:rsid w:val="00C30D95"/>
    <w:rsid w:val="00C30E52"/>
    <w:rsid w:val="00C31057"/>
    <w:rsid w:val="00C3138F"/>
    <w:rsid w:val="00C3147C"/>
    <w:rsid w:val="00C31B15"/>
    <w:rsid w:val="00C31C8C"/>
    <w:rsid w:val="00C3203E"/>
    <w:rsid w:val="00C320EB"/>
    <w:rsid w:val="00C321A4"/>
    <w:rsid w:val="00C32A62"/>
    <w:rsid w:val="00C32CB6"/>
    <w:rsid w:val="00C32E20"/>
    <w:rsid w:val="00C33295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56D"/>
    <w:rsid w:val="00C356DA"/>
    <w:rsid w:val="00C358D4"/>
    <w:rsid w:val="00C36061"/>
    <w:rsid w:val="00C36425"/>
    <w:rsid w:val="00C365BB"/>
    <w:rsid w:val="00C370CC"/>
    <w:rsid w:val="00C3736E"/>
    <w:rsid w:val="00C375F8"/>
    <w:rsid w:val="00C376CD"/>
    <w:rsid w:val="00C377DE"/>
    <w:rsid w:val="00C37977"/>
    <w:rsid w:val="00C37A57"/>
    <w:rsid w:val="00C37F88"/>
    <w:rsid w:val="00C4001D"/>
    <w:rsid w:val="00C4098B"/>
    <w:rsid w:val="00C40A1C"/>
    <w:rsid w:val="00C4122D"/>
    <w:rsid w:val="00C41820"/>
    <w:rsid w:val="00C41B09"/>
    <w:rsid w:val="00C41D1E"/>
    <w:rsid w:val="00C41ECD"/>
    <w:rsid w:val="00C420D9"/>
    <w:rsid w:val="00C426C2"/>
    <w:rsid w:val="00C42C36"/>
    <w:rsid w:val="00C42F79"/>
    <w:rsid w:val="00C43063"/>
    <w:rsid w:val="00C43547"/>
    <w:rsid w:val="00C43776"/>
    <w:rsid w:val="00C43A4C"/>
    <w:rsid w:val="00C43B92"/>
    <w:rsid w:val="00C43D29"/>
    <w:rsid w:val="00C43D8B"/>
    <w:rsid w:val="00C43E05"/>
    <w:rsid w:val="00C44141"/>
    <w:rsid w:val="00C4455C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D87"/>
    <w:rsid w:val="00C47EE9"/>
    <w:rsid w:val="00C50080"/>
    <w:rsid w:val="00C507BF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978"/>
    <w:rsid w:val="00C559F9"/>
    <w:rsid w:val="00C55BCB"/>
    <w:rsid w:val="00C55F2B"/>
    <w:rsid w:val="00C5642F"/>
    <w:rsid w:val="00C56EF2"/>
    <w:rsid w:val="00C577FD"/>
    <w:rsid w:val="00C578B9"/>
    <w:rsid w:val="00C57A19"/>
    <w:rsid w:val="00C57F3A"/>
    <w:rsid w:val="00C60B02"/>
    <w:rsid w:val="00C60E4F"/>
    <w:rsid w:val="00C610F9"/>
    <w:rsid w:val="00C6142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690"/>
    <w:rsid w:val="00C6469F"/>
    <w:rsid w:val="00C64A7A"/>
    <w:rsid w:val="00C64B0C"/>
    <w:rsid w:val="00C64B46"/>
    <w:rsid w:val="00C64D37"/>
    <w:rsid w:val="00C65443"/>
    <w:rsid w:val="00C657C6"/>
    <w:rsid w:val="00C667A7"/>
    <w:rsid w:val="00C66936"/>
    <w:rsid w:val="00C66C0D"/>
    <w:rsid w:val="00C705FF"/>
    <w:rsid w:val="00C70918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F69"/>
    <w:rsid w:val="00C720F4"/>
    <w:rsid w:val="00C73148"/>
    <w:rsid w:val="00C73944"/>
    <w:rsid w:val="00C73C4A"/>
    <w:rsid w:val="00C73D3A"/>
    <w:rsid w:val="00C74288"/>
    <w:rsid w:val="00C7482A"/>
    <w:rsid w:val="00C74861"/>
    <w:rsid w:val="00C74F0E"/>
    <w:rsid w:val="00C75217"/>
    <w:rsid w:val="00C7550A"/>
    <w:rsid w:val="00C75624"/>
    <w:rsid w:val="00C756B4"/>
    <w:rsid w:val="00C756E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80B6D"/>
    <w:rsid w:val="00C80B95"/>
    <w:rsid w:val="00C81507"/>
    <w:rsid w:val="00C8172B"/>
    <w:rsid w:val="00C81C02"/>
    <w:rsid w:val="00C81CD1"/>
    <w:rsid w:val="00C81DDE"/>
    <w:rsid w:val="00C81E1A"/>
    <w:rsid w:val="00C82118"/>
    <w:rsid w:val="00C821B4"/>
    <w:rsid w:val="00C82730"/>
    <w:rsid w:val="00C82C38"/>
    <w:rsid w:val="00C833F3"/>
    <w:rsid w:val="00C83518"/>
    <w:rsid w:val="00C83B2F"/>
    <w:rsid w:val="00C83F6D"/>
    <w:rsid w:val="00C83F87"/>
    <w:rsid w:val="00C84023"/>
    <w:rsid w:val="00C84288"/>
    <w:rsid w:val="00C84435"/>
    <w:rsid w:val="00C8463F"/>
    <w:rsid w:val="00C84AB6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DC6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2B64"/>
    <w:rsid w:val="00C92E2F"/>
    <w:rsid w:val="00C92E88"/>
    <w:rsid w:val="00C930C0"/>
    <w:rsid w:val="00C93365"/>
    <w:rsid w:val="00C93578"/>
    <w:rsid w:val="00C939EB"/>
    <w:rsid w:val="00C93DCF"/>
    <w:rsid w:val="00C94272"/>
    <w:rsid w:val="00C942BE"/>
    <w:rsid w:val="00C94A34"/>
    <w:rsid w:val="00C94A4D"/>
    <w:rsid w:val="00C94FC5"/>
    <w:rsid w:val="00C950E3"/>
    <w:rsid w:val="00C95255"/>
    <w:rsid w:val="00C954A7"/>
    <w:rsid w:val="00C9574A"/>
    <w:rsid w:val="00C95A42"/>
    <w:rsid w:val="00C95AC6"/>
    <w:rsid w:val="00C95CF0"/>
    <w:rsid w:val="00C95CFE"/>
    <w:rsid w:val="00C95DB5"/>
    <w:rsid w:val="00C96094"/>
    <w:rsid w:val="00C97373"/>
    <w:rsid w:val="00C97731"/>
    <w:rsid w:val="00C97CA0"/>
    <w:rsid w:val="00C97F1B"/>
    <w:rsid w:val="00CA091B"/>
    <w:rsid w:val="00CA0B41"/>
    <w:rsid w:val="00CA0FBC"/>
    <w:rsid w:val="00CA128A"/>
    <w:rsid w:val="00CA14C4"/>
    <w:rsid w:val="00CA17C8"/>
    <w:rsid w:val="00CA1AAC"/>
    <w:rsid w:val="00CA2CAE"/>
    <w:rsid w:val="00CA2CE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945"/>
    <w:rsid w:val="00CA5C36"/>
    <w:rsid w:val="00CA6A19"/>
    <w:rsid w:val="00CA6B26"/>
    <w:rsid w:val="00CA6C74"/>
    <w:rsid w:val="00CA72BF"/>
    <w:rsid w:val="00CA7322"/>
    <w:rsid w:val="00CA7490"/>
    <w:rsid w:val="00CA77D7"/>
    <w:rsid w:val="00CA7AAB"/>
    <w:rsid w:val="00CB0050"/>
    <w:rsid w:val="00CB01D5"/>
    <w:rsid w:val="00CB04B3"/>
    <w:rsid w:val="00CB06B7"/>
    <w:rsid w:val="00CB0B62"/>
    <w:rsid w:val="00CB0D05"/>
    <w:rsid w:val="00CB1487"/>
    <w:rsid w:val="00CB1869"/>
    <w:rsid w:val="00CB19FE"/>
    <w:rsid w:val="00CB1F18"/>
    <w:rsid w:val="00CB2019"/>
    <w:rsid w:val="00CB299B"/>
    <w:rsid w:val="00CB2A27"/>
    <w:rsid w:val="00CB2EED"/>
    <w:rsid w:val="00CB3739"/>
    <w:rsid w:val="00CB432D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6E0E"/>
    <w:rsid w:val="00CB7064"/>
    <w:rsid w:val="00CB7075"/>
    <w:rsid w:val="00CB7606"/>
    <w:rsid w:val="00CB760E"/>
    <w:rsid w:val="00CB78B2"/>
    <w:rsid w:val="00CB7A4B"/>
    <w:rsid w:val="00CB7D61"/>
    <w:rsid w:val="00CB7DE8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C0A"/>
    <w:rsid w:val="00CC2F09"/>
    <w:rsid w:val="00CC3597"/>
    <w:rsid w:val="00CC3918"/>
    <w:rsid w:val="00CC3AEB"/>
    <w:rsid w:val="00CC3D46"/>
    <w:rsid w:val="00CC3F40"/>
    <w:rsid w:val="00CC42F3"/>
    <w:rsid w:val="00CC4476"/>
    <w:rsid w:val="00CC4E3E"/>
    <w:rsid w:val="00CC5022"/>
    <w:rsid w:val="00CC513E"/>
    <w:rsid w:val="00CC5209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E31"/>
    <w:rsid w:val="00CC717B"/>
    <w:rsid w:val="00CC751E"/>
    <w:rsid w:val="00CC7DE5"/>
    <w:rsid w:val="00CD0326"/>
    <w:rsid w:val="00CD03CF"/>
    <w:rsid w:val="00CD04BD"/>
    <w:rsid w:val="00CD0563"/>
    <w:rsid w:val="00CD0F01"/>
    <w:rsid w:val="00CD1775"/>
    <w:rsid w:val="00CD19A0"/>
    <w:rsid w:val="00CD1CED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4065"/>
    <w:rsid w:val="00CD417A"/>
    <w:rsid w:val="00CD46AB"/>
    <w:rsid w:val="00CD4747"/>
    <w:rsid w:val="00CD4AE9"/>
    <w:rsid w:val="00CD53CA"/>
    <w:rsid w:val="00CD554C"/>
    <w:rsid w:val="00CD61D2"/>
    <w:rsid w:val="00CD69C6"/>
    <w:rsid w:val="00CD6A44"/>
    <w:rsid w:val="00CD6C5F"/>
    <w:rsid w:val="00CD6CF0"/>
    <w:rsid w:val="00CD6EA1"/>
    <w:rsid w:val="00CD6F9A"/>
    <w:rsid w:val="00CD7D91"/>
    <w:rsid w:val="00CD7DEF"/>
    <w:rsid w:val="00CD7E4B"/>
    <w:rsid w:val="00CD7F04"/>
    <w:rsid w:val="00CD7F76"/>
    <w:rsid w:val="00CE00F7"/>
    <w:rsid w:val="00CE0624"/>
    <w:rsid w:val="00CE0709"/>
    <w:rsid w:val="00CE07C7"/>
    <w:rsid w:val="00CE0ED4"/>
    <w:rsid w:val="00CE11F6"/>
    <w:rsid w:val="00CE120A"/>
    <w:rsid w:val="00CE13B6"/>
    <w:rsid w:val="00CE1C7C"/>
    <w:rsid w:val="00CE238B"/>
    <w:rsid w:val="00CE24CF"/>
    <w:rsid w:val="00CE25B8"/>
    <w:rsid w:val="00CE27CB"/>
    <w:rsid w:val="00CE2A36"/>
    <w:rsid w:val="00CE2BD7"/>
    <w:rsid w:val="00CE2F0B"/>
    <w:rsid w:val="00CE338F"/>
    <w:rsid w:val="00CE3C3A"/>
    <w:rsid w:val="00CE3F55"/>
    <w:rsid w:val="00CE43BA"/>
    <w:rsid w:val="00CE472E"/>
    <w:rsid w:val="00CE482B"/>
    <w:rsid w:val="00CE4940"/>
    <w:rsid w:val="00CE4B88"/>
    <w:rsid w:val="00CE5083"/>
    <w:rsid w:val="00CE541D"/>
    <w:rsid w:val="00CE5627"/>
    <w:rsid w:val="00CE5649"/>
    <w:rsid w:val="00CE5932"/>
    <w:rsid w:val="00CE5C44"/>
    <w:rsid w:val="00CE5E76"/>
    <w:rsid w:val="00CE5F07"/>
    <w:rsid w:val="00CE5FA9"/>
    <w:rsid w:val="00CE5FAB"/>
    <w:rsid w:val="00CE5FFF"/>
    <w:rsid w:val="00CE60FF"/>
    <w:rsid w:val="00CE6840"/>
    <w:rsid w:val="00CE6C9F"/>
    <w:rsid w:val="00CE6F73"/>
    <w:rsid w:val="00CE734B"/>
    <w:rsid w:val="00CE738B"/>
    <w:rsid w:val="00CE7591"/>
    <w:rsid w:val="00CE77AE"/>
    <w:rsid w:val="00CE7C50"/>
    <w:rsid w:val="00CF058F"/>
    <w:rsid w:val="00CF0EFE"/>
    <w:rsid w:val="00CF10DD"/>
    <w:rsid w:val="00CF1A4A"/>
    <w:rsid w:val="00CF20DF"/>
    <w:rsid w:val="00CF22F8"/>
    <w:rsid w:val="00CF25E8"/>
    <w:rsid w:val="00CF2609"/>
    <w:rsid w:val="00CF28B5"/>
    <w:rsid w:val="00CF2994"/>
    <w:rsid w:val="00CF29FE"/>
    <w:rsid w:val="00CF31E1"/>
    <w:rsid w:val="00CF321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23B"/>
    <w:rsid w:val="00CF6288"/>
    <w:rsid w:val="00CF69FE"/>
    <w:rsid w:val="00CF6A11"/>
    <w:rsid w:val="00CF6A64"/>
    <w:rsid w:val="00CF6F4E"/>
    <w:rsid w:val="00CF70CF"/>
    <w:rsid w:val="00CF7358"/>
    <w:rsid w:val="00CF7471"/>
    <w:rsid w:val="00CF78E0"/>
    <w:rsid w:val="00CF7B07"/>
    <w:rsid w:val="00CF7ED9"/>
    <w:rsid w:val="00D0002A"/>
    <w:rsid w:val="00D00447"/>
    <w:rsid w:val="00D007B9"/>
    <w:rsid w:val="00D00F27"/>
    <w:rsid w:val="00D0118A"/>
    <w:rsid w:val="00D01362"/>
    <w:rsid w:val="00D01B29"/>
    <w:rsid w:val="00D02721"/>
    <w:rsid w:val="00D02A8E"/>
    <w:rsid w:val="00D02BAE"/>
    <w:rsid w:val="00D03156"/>
    <w:rsid w:val="00D033CC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CAE"/>
    <w:rsid w:val="00D10E5C"/>
    <w:rsid w:val="00D10FC8"/>
    <w:rsid w:val="00D11139"/>
    <w:rsid w:val="00D112DE"/>
    <w:rsid w:val="00D113E2"/>
    <w:rsid w:val="00D114FC"/>
    <w:rsid w:val="00D11915"/>
    <w:rsid w:val="00D119B4"/>
    <w:rsid w:val="00D11A65"/>
    <w:rsid w:val="00D11D34"/>
    <w:rsid w:val="00D11DA1"/>
    <w:rsid w:val="00D1209F"/>
    <w:rsid w:val="00D121B9"/>
    <w:rsid w:val="00D129F1"/>
    <w:rsid w:val="00D12A23"/>
    <w:rsid w:val="00D13204"/>
    <w:rsid w:val="00D1341D"/>
    <w:rsid w:val="00D135FE"/>
    <w:rsid w:val="00D138FF"/>
    <w:rsid w:val="00D13F2A"/>
    <w:rsid w:val="00D13F46"/>
    <w:rsid w:val="00D14132"/>
    <w:rsid w:val="00D15433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C9"/>
    <w:rsid w:val="00D16A4A"/>
    <w:rsid w:val="00D16FB7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B5C"/>
    <w:rsid w:val="00D23CD0"/>
    <w:rsid w:val="00D23EF7"/>
    <w:rsid w:val="00D2420F"/>
    <w:rsid w:val="00D24268"/>
    <w:rsid w:val="00D249ED"/>
    <w:rsid w:val="00D25495"/>
    <w:rsid w:val="00D254A0"/>
    <w:rsid w:val="00D263B1"/>
    <w:rsid w:val="00D2655E"/>
    <w:rsid w:val="00D26636"/>
    <w:rsid w:val="00D2671B"/>
    <w:rsid w:val="00D268A3"/>
    <w:rsid w:val="00D269AE"/>
    <w:rsid w:val="00D26A2D"/>
    <w:rsid w:val="00D26EEC"/>
    <w:rsid w:val="00D2737C"/>
    <w:rsid w:val="00D27B50"/>
    <w:rsid w:val="00D27C0C"/>
    <w:rsid w:val="00D27D81"/>
    <w:rsid w:val="00D27E93"/>
    <w:rsid w:val="00D27EAB"/>
    <w:rsid w:val="00D30B1E"/>
    <w:rsid w:val="00D310BE"/>
    <w:rsid w:val="00D31284"/>
    <w:rsid w:val="00D312D7"/>
    <w:rsid w:val="00D31884"/>
    <w:rsid w:val="00D31993"/>
    <w:rsid w:val="00D31AE5"/>
    <w:rsid w:val="00D31CEF"/>
    <w:rsid w:val="00D31ED8"/>
    <w:rsid w:val="00D31EF4"/>
    <w:rsid w:val="00D31FAC"/>
    <w:rsid w:val="00D321C0"/>
    <w:rsid w:val="00D32672"/>
    <w:rsid w:val="00D33358"/>
    <w:rsid w:val="00D33808"/>
    <w:rsid w:val="00D34407"/>
    <w:rsid w:val="00D349CA"/>
    <w:rsid w:val="00D34B25"/>
    <w:rsid w:val="00D35491"/>
    <w:rsid w:val="00D3574A"/>
    <w:rsid w:val="00D35953"/>
    <w:rsid w:val="00D35A49"/>
    <w:rsid w:val="00D35F2C"/>
    <w:rsid w:val="00D35FD4"/>
    <w:rsid w:val="00D36101"/>
    <w:rsid w:val="00D363FF"/>
    <w:rsid w:val="00D3670A"/>
    <w:rsid w:val="00D36778"/>
    <w:rsid w:val="00D36848"/>
    <w:rsid w:val="00D36850"/>
    <w:rsid w:val="00D36986"/>
    <w:rsid w:val="00D36B14"/>
    <w:rsid w:val="00D36C15"/>
    <w:rsid w:val="00D37AAC"/>
    <w:rsid w:val="00D37FC7"/>
    <w:rsid w:val="00D40721"/>
    <w:rsid w:val="00D40F36"/>
    <w:rsid w:val="00D41031"/>
    <w:rsid w:val="00D41138"/>
    <w:rsid w:val="00D41343"/>
    <w:rsid w:val="00D41A87"/>
    <w:rsid w:val="00D41D22"/>
    <w:rsid w:val="00D41E11"/>
    <w:rsid w:val="00D4249C"/>
    <w:rsid w:val="00D424E6"/>
    <w:rsid w:val="00D431C1"/>
    <w:rsid w:val="00D432E1"/>
    <w:rsid w:val="00D438CB"/>
    <w:rsid w:val="00D441EC"/>
    <w:rsid w:val="00D445A9"/>
    <w:rsid w:val="00D445E4"/>
    <w:rsid w:val="00D44A67"/>
    <w:rsid w:val="00D44B59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65ED"/>
    <w:rsid w:val="00D46812"/>
    <w:rsid w:val="00D46E1D"/>
    <w:rsid w:val="00D472B1"/>
    <w:rsid w:val="00D477AD"/>
    <w:rsid w:val="00D47F88"/>
    <w:rsid w:val="00D501D7"/>
    <w:rsid w:val="00D502FF"/>
    <w:rsid w:val="00D505F6"/>
    <w:rsid w:val="00D509CD"/>
    <w:rsid w:val="00D50CCE"/>
    <w:rsid w:val="00D50E56"/>
    <w:rsid w:val="00D5117C"/>
    <w:rsid w:val="00D517E1"/>
    <w:rsid w:val="00D51874"/>
    <w:rsid w:val="00D51A70"/>
    <w:rsid w:val="00D51E4C"/>
    <w:rsid w:val="00D51F52"/>
    <w:rsid w:val="00D5221E"/>
    <w:rsid w:val="00D527EC"/>
    <w:rsid w:val="00D528BB"/>
    <w:rsid w:val="00D52A3B"/>
    <w:rsid w:val="00D52D15"/>
    <w:rsid w:val="00D53204"/>
    <w:rsid w:val="00D538A2"/>
    <w:rsid w:val="00D53E0D"/>
    <w:rsid w:val="00D5413D"/>
    <w:rsid w:val="00D542E2"/>
    <w:rsid w:val="00D544C8"/>
    <w:rsid w:val="00D5494E"/>
    <w:rsid w:val="00D54E47"/>
    <w:rsid w:val="00D55467"/>
    <w:rsid w:val="00D554E9"/>
    <w:rsid w:val="00D55533"/>
    <w:rsid w:val="00D555C4"/>
    <w:rsid w:val="00D55818"/>
    <w:rsid w:val="00D558EB"/>
    <w:rsid w:val="00D55B85"/>
    <w:rsid w:val="00D55CC1"/>
    <w:rsid w:val="00D55E6A"/>
    <w:rsid w:val="00D5611D"/>
    <w:rsid w:val="00D5651E"/>
    <w:rsid w:val="00D565AC"/>
    <w:rsid w:val="00D56AE7"/>
    <w:rsid w:val="00D56F2F"/>
    <w:rsid w:val="00D56F4A"/>
    <w:rsid w:val="00D570C5"/>
    <w:rsid w:val="00D573A9"/>
    <w:rsid w:val="00D57445"/>
    <w:rsid w:val="00D579A5"/>
    <w:rsid w:val="00D57B22"/>
    <w:rsid w:val="00D6007C"/>
    <w:rsid w:val="00D603B4"/>
    <w:rsid w:val="00D6042A"/>
    <w:rsid w:val="00D6065B"/>
    <w:rsid w:val="00D60685"/>
    <w:rsid w:val="00D60931"/>
    <w:rsid w:val="00D609C6"/>
    <w:rsid w:val="00D60AD3"/>
    <w:rsid w:val="00D60DB8"/>
    <w:rsid w:val="00D6117F"/>
    <w:rsid w:val="00D61877"/>
    <w:rsid w:val="00D61AB9"/>
    <w:rsid w:val="00D62973"/>
    <w:rsid w:val="00D62D53"/>
    <w:rsid w:val="00D632D8"/>
    <w:rsid w:val="00D63539"/>
    <w:rsid w:val="00D63762"/>
    <w:rsid w:val="00D63D62"/>
    <w:rsid w:val="00D6424E"/>
    <w:rsid w:val="00D64671"/>
    <w:rsid w:val="00D64C22"/>
    <w:rsid w:val="00D653DF"/>
    <w:rsid w:val="00D65E0A"/>
    <w:rsid w:val="00D65E19"/>
    <w:rsid w:val="00D65E69"/>
    <w:rsid w:val="00D65F57"/>
    <w:rsid w:val="00D664BB"/>
    <w:rsid w:val="00D66959"/>
    <w:rsid w:val="00D66B2C"/>
    <w:rsid w:val="00D66C8E"/>
    <w:rsid w:val="00D6700B"/>
    <w:rsid w:val="00D67183"/>
    <w:rsid w:val="00D6746B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161B"/>
    <w:rsid w:val="00D71C0C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3EFB"/>
    <w:rsid w:val="00D7419A"/>
    <w:rsid w:val="00D741F0"/>
    <w:rsid w:val="00D7468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373"/>
    <w:rsid w:val="00D765FA"/>
    <w:rsid w:val="00D768E9"/>
    <w:rsid w:val="00D76903"/>
    <w:rsid w:val="00D76E16"/>
    <w:rsid w:val="00D77109"/>
    <w:rsid w:val="00D771B2"/>
    <w:rsid w:val="00D77567"/>
    <w:rsid w:val="00D776B7"/>
    <w:rsid w:val="00D77835"/>
    <w:rsid w:val="00D779F4"/>
    <w:rsid w:val="00D77A03"/>
    <w:rsid w:val="00D77C7F"/>
    <w:rsid w:val="00D803CA"/>
    <w:rsid w:val="00D80842"/>
    <w:rsid w:val="00D80B0F"/>
    <w:rsid w:val="00D80B1A"/>
    <w:rsid w:val="00D81269"/>
    <w:rsid w:val="00D81352"/>
    <w:rsid w:val="00D813E9"/>
    <w:rsid w:val="00D81524"/>
    <w:rsid w:val="00D81797"/>
    <w:rsid w:val="00D81ADF"/>
    <w:rsid w:val="00D81ED8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BFC"/>
    <w:rsid w:val="00D83E87"/>
    <w:rsid w:val="00D84465"/>
    <w:rsid w:val="00D845F8"/>
    <w:rsid w:val="00D849C5"/>
    <w:rsid w:val="00D85718"/>
    <w:rsid w:val="00D85769"/>
    <w:rsid w:val="00D85874"/>
    <w:rsid w:val="00D85A13"/>
    <w:rsid w:val="00D85A5B"/>
    <w:rsid w:val="00D85C10"/>
    <w:rsid w:val="00D85C32"/>
    <w:rsid w:val="00D85EC7"/>
    <w:rsid w:val="00D862B0"/>
    <w:rsid w:val="00D864C3"/>
    <w:rsid w:val="00D86845"/>
    <w:rsid w:val="00D86A3D"/>
    <w:rsid w:val="00D87359"/>
    <w:rsid w:val="00D87451"/>
    <w:rsid w:val="00D877D1"/>
    <w:rsid w:val="00D877FC"/>
    <w:rsid w:val="00D879C7"/>
    <w:rsid w:val="00D9015E"/>
    <w:rsid w:val="00D90894"/>
    <w:rsid w:val="00D90AA2"/>
    <w:rsid w:val="00D90B98"/>
    <w:rsid w:val="00D90BB1"/>
    <w:rsid w:val="00D90C25"/>
    <w:rsid w:val="00D91081"/>
    <w:rsid w:val="00D91255"/>
    <w:rsid w:val="00D91282"/>
    <w:rsid w:val="00D914F2"/>
    <w:rsid w:val="00D91900"/>
    <w:rsid w:val="00D92A52"/>
    <w:rsid w:val="00D92C23"/>
    <w:rsid w:val="00D92D79"/>
    <w:rsid w:val="00D934FA"/>
    <w:rsid w:val="00D93535"/>
    <w:rsid w:val="00D9354D"/>
    <w:rsid w:val="00D937A5"/>
    <w:rsid w:val="00D93A39"/>
    <w:rsid w:val="00D93F8C"/>
    <w:rsid w:val="00D941C2"/>
    <w:rsid w:val="00D943D8"/>
    <w:rsid w:val="00D9492D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5E"/>
    <w:rsid w:val="00D97228"/>
    <w:rsid w:val="00D97715"/>
    <w:rsid w:val="00D97955"/>
    <w:rsid w:val="00D97CD4"/>
    <w:rsid w:val="00DA0B9D"/>
    <w:rsid w:val="00DA0C3B"/>
    <w:rsid w:val="00DA0D05"/>
    <w:rsid w:val="00DA1125"/>
    <w:rsid w:val="00DA173A"/>
    <w:rsid w:val="00DA180D"/>
    <w:rsid w:val="00DA1B9B"/>
    <w:rsid w:val="00DA1CAA"/>
    <w:rsid w:val="00DA2DA3"/>
    <w:rsid w:val="00DA30BC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51FE"/>
    <w:rsid w:val="00DA53DA"/>
    <w:rsid w:val="00DA548E"/>
    <w:rsid w:val="00DA557B"/>
    <w:rsid w:val="00DA581D"/>
    <w:rsid w:val="00DA5C0A"/>
    <w:rsid w:val="00DA657E"/>
    <w:rsid w:val="00DA6633"/>
    <w:rsid w:val="00DA6C40"/>
    <w:rsid w:val="00DA6EE8"/>
    <w:rsid w:val="00DA7A7F"/>
    <w:rsid w:val="00DA7E4D"/>
    <w:rsid w:val="00DB05DE"/>
    <w:rsid w:val="00DB09E7"/>
    <w:rsid w:val="00DB0CF5"/>
    <w:rsid w:val="00DB0FF0"/>
    <w:rsid w:val="00DB10EC"/>
    <w:rsid w:val="00DB13CB"/>
    <w:rsid w:val="00DB1646"/>
    <w:rsid w:val="00DB1A82"/>
    <w:rsid w:val="00DB1D62"/>
    <w:rsid w:val="00DB2019"/>
    <w:rsid w:val="00DB21C2"/>
    <w:rsid w:val="00DB2251"/>
    <w:rsid w:val="00DB22BD"/>
    <w:rsid w:val="00DB28BC"/>
    <w:rsid w:val="00DB2971"/>
    <w:rsid w:val="00DB29CD"/>
    <w:rsid w:val="00DB3260"/>
    <w:rsid w:val="00DB3319"/>
    <w:rsid w:val="00DB3403"/>
    <w:rsid w:val="00DB34CB"/>
    <w:rsid w:val="00DB35DF"/>
    <w:rsid w:val="00DB440C"/>
    <w:rsid w:val="00DB549B"/>
    <w:rsid w:val="00DB557A"/>
    <w:rsid w:val="00DB57CD"/>
    <w:rsid w:val="00DB5A99"/>
    <w:rsid w:val="00DB5B39"/>
    <w:rsid w:val="00DB5D74"/>
    <w:rsid w:val="00DB677F"/>
    <w:rsid w:val="00DB6874"/>
    <w:rsid w:val="00DB696D"/>
    <w:rsid w:val="00DB6A47"/>
    <w:rsid w:val="00DB6F4F"/>
    <w:rsid w:val="00DB6FED"/>
    <w:rsid w:val="00DB73B5"/>
    <w:rsid w:val="00DB744E"/>
    <w:rsid w:val="00DB7D2B"/>
    <w:rsid w:val="00DB7D7C"/>
    <w:rsid w:val="00DB7E28"/>
    <w:rsid w:val="00DC00B2"/>
    <w:rsid w:val="00DC0353"/>
    <w:rsid w:val="00DC04F4"/>
    <w:rsid w:val="00DC06D4"/>
    <w:rsid w:val="00DC0941"/>
    <w:rsid w:val="00DC0ACC"/>
    <w:rsid w:val="00DC0D00"/>
    <w:rsid w:val="00DC0E64"/>
    <w:rsid w:val="00DC0E65"/>
    <w:rsid w:val="00DC0F81"/>
    <w:rsid w:val="00DC101D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7EC"/>
    <w:rsid w:val="00DC5C24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0BE8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0F2"/>
    <w:rsid w:val="00DD430B"/>
    <w:rsid w:val="00DD478F"/>
    <w:rsid w:val="00DD4A92"/>
    <w:rsid w:val="00DD531C"/>
    <w:rsid w:val="00DD5EF8"/>
    <w:rsid w:val="00DD5EFD"/>
    <w:rsid w:val="00DD67E3"/>
    <w:rsid w:val="00DD6E6A"/>
    <w:rsid w:val="00DD72BC"/>
    <w:rsid w:val="00DD76BC"/>
    <w:rsid w:val="00DD77D5"/>
    <w:rsid w:val="00DD7EC5"/>
    <w:rsid w:val="00DE0008"/>
    <w:rsid w:val="00DE0152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1C6F"/>
    <w:rsid w:val="00DE2401"/>
    <w:rsid w:val="00DE2AE8"/>
    <w:rsid w:val="00DE2F6C"/>
    <w:rsid w:val="00DE3180"/>
    <w:rsid w:val="00DE3393"/>
    <w:rsid w:val="00DE34F5"/>
    <w:rsid w:val="00DE35C7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BE9"/>
    <w:rsid w:val="00DE7DD5"/>
    <w:rsid w:val="00DF010C"/>
    <w:rsid w:val="00DF01A1"/>
    <w:rsid w:val="00DF0572"/>
    <w:rsid w:val="00DF083A"/>
    <w:rsid w:val="00DF0C1D"/>
    <w:rsid w:val="00DF0DC8"/>
    <w:rsid w:val="00DF0F28"/>
    <w:rsid w:val="00DF1111"/>
    <w:rsid w:val="00DF1645"/>
    <w:rsid w:val="00DF180C"/>
    <w:rsid w:val="00DF18A9"/>
    <w:rsid w:val="00DF18EB"/>
    <w:rsid w:val="00DF1CD8"/>
    <w:rsid w:val="00DF29E5"/>
    <w:rsid w:val="00DF2A61"/>
    <w:rsid w:val="00DF2B4F"/>
    <w:rsid w:val="00DF3F8F"/>
    <w:rsid w:val="00DF424E"/>
    <w:rsid w:val="00DF45AF"/>
    <w:rsid w:val="00DF46AD"/>
    <w:rsid w:val="00DF4B90"/>
    <w:rsid w:val="00DF5669"/>
    <w:rsid w:val="00DF5853"/>
    <w:rsid w:val="00DF5B77"/>
    <w:rsid w:val="00DF664C"/>
    <w:rsid w:val="00DF678A"/>
    <w:rsid w:val="00DF6B3A"/>
    <w:rsid w:val="00DF6D17"/>
    <w:rsid w:val="00DF6E52"/>
    <w:rsid w:val="00DF7193"/>
    <w:rsid w:val="00DF75CE"/>
    <w:rsid w:val="00DF782E"/>
    <w:rsid w:val="00DF7857"/>
    <w:rsid w:val="00DF79F1"/>
    <w:rsid w:val="00DF7A33"/>
    <w:rsid w:val="00E00DA3"/>
    <w:rsid w:val="00E00EC0"/>
    <w:rsid w:val="00E00EF6"/>
    <w:rsid w:val="00E010CA"/>
    <w:rsid w:val="00E01149"/>
    <w:rsid w:val="00E01CB0"/>
    <w:rsid w:val="00E02435"/>
    <w:rsid w:val="00E0269D"/>
    <w:rsid w:val="00E02883"/>
    <w:rsid w:val="00E032E0"/>
    <w:rsid w:val="00E0351D"/>
    <w:rsid w:val="00E036B1"/>
    <w:rsid w:val="00E03737"/>
    <w:rsid w:val="00E03997"/>
    <w:rsid w:val="00E03E19"/>
    <w:rsid w:val="00E042A8"/>
    <w:rsid w:val="00E04397"/>
    <w:rsid w:val="00E043FB"/>
    <w:rsid w:val="00E045E4"/>
    <w:rsid w:val="00E048B8"/>
    <w:rsid w:val="00E05238"/>
    <w:rsid w:val="00E05E7B"/>
    <w:rsid w:val="00E06038"/>
    <w:rsid w:val="00E06447"/>
    <w:rsid w:val="00E06DB0"/>
    <w:rsid w:val="00E06F0F"/>
    <w:rsid w:val="00E075B0"/>
    <w:rsid w:val="00E077CF"/>
    <w:rsid w:val="00E07862"/>
    <w:rsid w:val="00E101AE"/>
    <w:rsid w:val="00E103C3"/>
    <w:rsid w:val="00E1052A"/>
    <w:rsid w:val="00E106D2"/>
    <w:rsid w:val="00E108E9"/>
    <w:rsid w:val="00E10945"/>
    <w:rsid w:val="00E10CAB"/>
    <w:rsid w:val="00E11A9D"/>
    <w:rsid w:val="00E11D10"/>
    <w:rsid w:val="00E11F55"/>
    <w:rsid w:val="00E12430"/>
    <w:rsid w:val="00E12505"/>
    <w:rsid w:val="00E12739"/>
    <w:rsid w:val="00E12951"/>
    <w:rsid w:val="00E129E0"/>
    <w:rsid w:val="00E12EB5"/>
    <w:rsid w:val="00E131E1"/>
    <w:rsid w:val="00E133F9"/>
    <w:rsid w:val="00E135C6"/>
    <w:rsid w:val="00E13670"/>
    <w:rsid w:val="00E13A4B"/>
    <w:rsid w:val="00E13D7E"/>
    <w:rsid w:val="00E13F1A"/>
    <w:rsid w:val="00E13FAA"/>
    <w:rsid w:val="00E142F3"/>
    <w:rsid w:val="00E146EA"/>
    <w:rsid w:val="00E14833"/>
    <w:rsid w:val="00E14A59"/>
    <w:rsid w:val="00E14C95"/>
    <w:rsid w:val="00E1509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90B"/>
    <w:rsid w:val="00E16A59"/>
    <w:rsid w:val="00E16A6B"/>
    <w:rsid w:val="00E16E93"/>
    <w:rsid w:val="00E17231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29"/>
    <w:rsid w:val="00E211D9"/>
    <w:rsid w:val="00E2159B"/>
    <w:rsid w:val="00E216C5"/>
    <w:rsid w:val="00E2183F"/>
    <w:rsid w:val="00E21FE3"/>
    <w:rsid w:val="00E22726"/>
    <w:rsid w:val="00E2274B"/>
    <w:rsid w:val="00E227BF"/>
    <w:rsid w:val="00E22953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9D4"/>
    <w:rsid w:val="00E27D97"/>
    <w:rsid w:val="00E30030"/>
    <w:rsid w:val="00E300C1"/>
    <w:rsid w:val="00E301B6"/>
    <w:rsid w:val="00E303FF"/>
    <w:rsid w:val="00E307EE"/>
    <w:rsid w:val="00E309B3"/>
    <w:rsid w:val="00E312A4"/>
    <w:rsid w:val="00E31882"/>
    <w:rsid w:val="00E31A81"/>
    <w:rsid w:val="00E32193"/>
    <w:rsid w:val="00E3235B"/>
    <w:rsid w:val="00E3247D"/>
    <w:rsid w:val="00E3253F"/>
    <w:rsid w:val="00E32D87"/>
    <w:rsid w:val="00E32EAC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B40"/>
    <w:rsid w:val="00E35BEE"/>
    <w:rsid w:val="00E36102"/>
    <w:rsid w:val="00E3679B"/>
    <w:rsid w:val="00E36DD5"/>
    <w:rsid w:val="00E371E5"/>
    <w:rsid w:val="00E37953"/>
    <w:rsid w:val="00E37DC8"/>
    <w:rsid w:val="00E40395"/>
    <w:rsid w:val="00E40427"/>
    <w:rsid w:val="00E40BAC"/>
    <w:rsid w:val="00E4121B"/>
    <w:rsid w:val="00E4158B"/>
    <w:rsid w:val="00E415F7"/>
    <w:rsid w:val="00E418BE"/>
    <w:rsid w:val="00E41DD3"/>
    <w:rsid w:val="00E41E6E"/>
    <w:rsid w:val="00E4238D"/>
    <w:rsid w:val="00E42579"/>
    <w:rsid w:val="00E427B6"/>
    <w:rsid w:val="00E428EF"/>
    <w:rsid w:val="00E4306B"/>
    <w:rsid w:val="00E43177"/>
    <w:rsid w:val="00E4337E"/>
    <w:rsid w:val="00E436F6"/>
    <w:rsid w:val="00E43787"/>
    <w:rsid w:val="00E43BAD"/>
    <w:rsid w:val="00E43D9E"/>
    <w:rsid w:val="00E43DCB"/>
    <w:rsid w:val="00E44115"/>
    <w:rsid w:val="00E443C9"/>
    <w:rsid w:val="00E44753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103E"/>
    <w:rsid w:val="00E51171"/>
    <w:rsid w:val="00E51331"/>
    <w:rsid w:val="00E51D28"/>
    <w:rsid w:val="00E51E8B"/>
    <w:rsid w:val="00E521A7"/>
    <w:rsid w:val="00E52299"/>
    <w:rsid w:val="00E524C5"/>
    <w:rsid w:val="00E528E9"/>
    <w:rsid w:val="00E53063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EC0"/>
    <w:rsid w:val="00E55F17"/>
    <w:rsid w:val="00E55F25"/>
    <w:rsid w:val="00E56029"/>
    <w:rsid w:val="00E56244"/>
    <w:rsid w:val="00E562EE"/>
    <w:rsid w:val="00E5650B"/>
    <w:rsid w:val="00E56E3B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4269"/>
    <w:rsid w:val="00E6435F"/>
    <w:rsid w:val="00E650C7"/>
    <w:rsid w:val="00E650E0"/>
    <w:rsid w:val="00E65137"/>
    <w:rsid w:val="00E6553F"/>
    <w:rsid w:val="00E6578E"/>
    <w:rsid w:val="00E65A25"/>
    <w:rsid w:val="00E65DFB"/>
    <w:rsid w:val="00E65E1A"/>
    <w:rsid w:val="00E6646B"/>
    <w:rsid w:val="00E66A41"/>
    <w:rsid w:val="00E66DA5"/>
    <w:rsid w:val="00E672B3"/>
    <w:rsid w:val="00E672E5"/>
    <w:rsid w:val="00E676EA"/>
    <w:rsid w:val="00E67728"/>
    <w:rsid w:val="00E67772"/>
    <w:rsid w:val="00E67784"/>
    <w:rsid w:val="00E70272"/>
    <w:rsid w:val="00E7060D"/>
    <w:rsid w:val="00E707B3"/>
    <w:rsid w:val="00E708AF"/>
    <w:rsid w:val="00E709BB"/>
    <w:rsid w:val="00E70B97"/>
    <w:rsid w:val="00E70BC8"/>
    <w:rsid w:val="00E713DC"/>
    <w:rsid w:val="00E715CD"/>
    <w:rsid w:val="00E72365"/>
    <w:rsid w:val="00E7251D"/>
    <w:rsid w:val="00E7252F"/>
    <w:rsid w:val="00E728D4"/>
    <w:rsid w:val="00E72A61"/>
    <w:rsid w:val="00E72BB5"/>
    <w:rsid w:val="00E72D73"/>
    <w:rsid w:val="00E72F4E"/>
    <w:rsid w:val="00E7378D"/>
    <w:rsid w:val="00E73BEB"/>
    <w:rsid w:val="00E73D40"/>
    <w:rsid w:val="00E742A2"/>
    <w:rsid w:val="00E7438F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C2A"/>
    <w:rsid w:val="00E80E1D"/>
    <w:rsid w:val="00E80E77"/>
    <w:rsid w:val="00E80F02"/>
    <w:rsid w:val="00E8113F"/>
    <w:rsid w:val="00E81680"/>
    <w:rsid w:val="00E819C7"/>
    <w:rsid w:val="00E81DF3"/>
    <w:rsid w:val="00E81FBB"/>
    <w:rsid w:val="00E82867"/>
    <w:rsid w:val="00E82914"/>
    <w:rsid w:val="00E8335D"/>
    <w:rsid w:val="00E8361A"/>
    <w:rsid w:val="00E838E4"/>
    <w:rsid w:val="00E83B50"/>
    <w:rsid w:val="00E84158"/>
    <w:rsid w:val="00E846CD"/>
    <w:rsid w:val="00E8489A"/>
    <w:rsid w:val="00E84F1D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5AA"/>
    <w:rsid w:val="00E9070B"/>
    <w:rsid w:val="00E90782"/>
    <w:rsid w:val="00E90EF8"/>
    <w:rsid w:val="00E91265"/>
    <w:rsid w:val="00E91374"/>
    <w:rsid w:val="00E916A3"/>
    <w:rsid w:val="00E91748"/>
    <w:rsid w:val="00E92394"/>
    <w:rsid w:val="00E92772"/>
    <w:rsid w:val="00E9290A"/>
    <w:rsid w:val="00E92A98"/>
    <w:rsid w:val="00E92D78"/>
    <w:rsid w:val="00E92F5B"/>
    <w:rsid w:val="00E92FDC"/>
    <w:rsid w:val="00E931EB"/>
    <w:rsid w:val="00E9320C"/>
    <w:rsid w:val="00E9330C"/>
    <w:rsid w:val="00E9370E"/>
    <w:rsid w:val="00E9472D"/>
    <w:rsid w:val="00E947ED"/>
    <w:rsid w:val="00E948FD"/>
    <w:rsid w:val="00E94A87"/>
    <w:rsid w:val="00E94B91"/>
    <w:rsid w:val="00E95846"/>
    <w:rsid w:val="00E95CAA"/>
    <w:rsid w:val="00E96029"/>
    <w:rsid w:val="00E96219"/>
    <w:rsid w:val="00E9632A"/>
    <w:rsid w:val="00E96C2A"/>
    <w:rsid w:val="00E96DC2"/>
    <w:rsid w:val="00E97B43"/>
    <w:rsid w:val="00EA0280"/>
    <w:rsid w:val="00EA0676"/>
    <w:rsid w:val="00EA06B7"/>
    <w:rsid w:val="00EA0711"/>
    <w:rsid w:val="00EA09B7"/>
    <w:rsid w:val="00EA0B63"/>
    <w:rsid w:val="00EA0C81"/>
    <w:rsid w:val="00EA0CAE"/>
    <w:rsid w:val="00EA0D80"/>
    <w:rsid w:val="00EA131B"/>
    <w:rsid w:val="00EA1507"/>
    <w:rsid w:val="00EA1A85"/>
    <w:rsid w:val="00EA1D9E"/>
    <w:rsid w:val="00EA1F23"/>
    <w:rsid w:val="00EA23A3"/>
    <w:rsid w:val="00EA2866"/>
    <w:rsid w:val="00EA30ED"/>
    <w:rsid w:val="00EA354B"/>
    <w:rsid w:val="00EA3648"/>
    <w:rsid w:val="00EA3693"/>
    <w:rsid w:val="00EA3ACD"/>
    <w:rsid w:val="00EA3B7D"/>
    <w:rsid w:val="00EA3EB6"/>
    <w:rsid w:val="00EA4103"/>
    <w:rsid w:val="00EA440A"/>
    <w:rsid w:val="00EA4481"/>
    <w:rsid w:val="00EA4524"/>
    <w:rsid w:val="00EA4FC3"/>
    <w:rsid w:val="00EA520E"/>
    <w:rsid w:val="00EA61C9"/>
    <w:rsid w:val="00EA61E0"/>
    <w:rsid w:val="00EA6AC6"/>
    <w:rsid w:val="00EA6B82"/>
    <w:rsid w:val="00EA722A"/>
    <w:rsid w:val="00EA79CB"/>
    <w:rsid w:val="00EA7A54"/>
    <w:rsid w:val="00EB01F6"/>
    <w:rsid w:val="00EB02B1"/>
    <w:rsid w:val="00EB037B"/>
    <w:rsid w:val="00EB0D30"/>
    <w:rsid w:val="00EB0DBE"/>
    <w:rsid w:val="00EB0FAB"/>
    <w:rsid w:val="00EB10B1"/>
    <w:rsid w:val="00EB10F6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340"/>
    <w:rsid w:val="00EB36A5"/>
    <w:rsid w:val="00EB3B11"/>
    <w:rsid w:val="00EB4011"/>
    <w:rsid w:val="00EB42A9"/>
    <w:rsid w:val="00EB433E"/>
    <w:rsid w:val="00EB44C7"/>
    <w:rsid w:val="00EB4755"/>
    <w:rsid w:val="00EB4DAC"/>
    <w:rsid w:val="00EB50EC"/>
    <w:rsid w:val="00EB533B"/>
    <w:rsid w:val="00EB5450"/>
    <w:rsid w:val="00EB56DC"/>
    <w:rsid w:val="00EB5AFF"/>
    <w:rsid w:val="00EB6192"/>
    <w:rsid w:val="00EB657B"/>
    <w:rsid w:val="00EB6AB6"/>
    <w:rsid w:val="00EB6E74"/>
    <w:rsid w:val="00EB72E6"/>
    <w:rsid w:val="00EB74BC"/>
    <w:rsid w:val="00EB78A0"/>
    <w:rsid w:val="00EB78D4"/>
    <w:rsid w:val="00EB7F28"/>
    <w:rsid w:val="00EC0019"/>
    <w:rsid w:val="00EC013B"/>
    <w:rsid w:val="00EC04B4"/>
    <w:rsid w:val="00EC0706"/>
    <w:rsid w:val="00EC0748"/>
    <w:rsid w:val="00EC07A1"/>
    <w:rsid w:val="00EC0B20"/>
    <w:rsid w:val="00EC0D8F"/>
    <w:rsid w:val="00EC0E59"/>
    <w:rsid w:val="00EC1235"/>
    <w:rsid w:val="00EC128D"/>
    <w:rsid w:val="00EC185C"/>
    <w:rsid w:val="00EC18DE"/>
    <w:rsid w:val="00EC1A84"/>
    <w:rsid w:val="00EC1ADC"/>
    <w:rsid w:val="00EC1F31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43EC"/>
    <w:rsid w:val="00EC47C1"/>
    <w:rsid w:val="00EC48FF"/>
    <w:rsid w:val="00EC4A7B"/>
    <w:rsid w:val="00EC4BA2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C787E"/>
    <w:rsid w:val="00ED003C"/>
    <w:rsid w:val="00ED075D"/>
    <w:rsid w:val="00ED0B8D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2157"/>
    <w:rsid w:val="00ED23FF"/>
    <w:rsid w:val="00ED26EC"/>
    <w:rsid w:val="00ED2DA6"/>
    <w:rsid w:val="00ED2FC0"/>
    <w:rsid w:val="00ED3037"/>
    <w:rsid w:val="00ED3320"/>
    <w:rsid w:val="00ED35B3"/>
    <w:rsid w:val="00ED35F8"/>
    <w:rsid w:val="00ED3698"/>
    <w:rsid w:val="00ED3D3A"/>
    <w:rsid w:val="00ED3E4A"/>
    <w:rsid w:val="00ED4008"/>
    <w:rsid w:val="00ED414F"/>
    <w:rsid w:val="00ED4711"/>
    <w:rsid w:val="00ED47A4"/>
    <w:rsid w:val="00ED4E01"/>
    <w:rsid w:val="00ED4FAF"/>
    <w:rsid w:val="00ED54C2"/>
    <w:rsid w:val="00ED59A6"/>
    <w:rsid w:val="00ED5B87"/>
    <w:rsid w:val="00ED6A15"/>
    <w:rsid w:val="00ED7514"/>
    <w:rsid w:val="00ED79B6"/>
    <w:rsid w:val="00ED79CF"/>
    <w:rsid w:val="00ED7C96"/>
    <w:rsid w:val="00ED7D8C"/>
    <w:rsid w:val="00ED7FB4"/>
    <w:rsid w:val="00EE0076"/>
    <w:rsid w:val="00EE0462"/>
    <w:rsid w:val="00EE0B32"/>
    <w:rsid w:val="00EE0D60"/>
    <w:rsid w:val="00EE0D7F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009"/>
    <w:rsid w:val="00EE2590"/>
    <w:rsid w:val="00EE25CC"/>
    <w:rsid w:val="00EE298A"/>
    <w:rsid w:val="00EE2ADA"/>
    <w:rsid w:val="00EE2B3C"/>
    <w:rsid w:val="00EE2E94"/>
    <w:rsid w:val="00EE30FC"/>
    <w:rsid w:val="00EE3115"/>
    <w:rsid w:val="00EE3249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0727"/>
    <w:rsid w:val="00EF149E"/>
    <w:rsid w:val="00EF1576"/>
    <w:rsid w:val="00EF18B2"/>
    <w:rsid w:val="00EF1DDC"/>
    <w:rsid w:val="00EF1E5C"/>
    <w:rsid w:val="00EF2099"/>
    <w:rsid w:val="00EF2848"/>
    <w:rsid w:val="00EF31D8"/>
    <w:rsid w:val="00EF3296"/>
    <w:rsid w:val="00EF3502"/>
    <w:rsid w:val="00EF3B9B"/>
    <w:rsid w:val="00EF3EC1"/>
    <w:rsid w:val="00EF5E82"/>
    <w:rsid w:val="00EF6036"/>
    <w:rsid w:val="00EF60A0"/>
    <w:rsid w:val="00EF62B1"/>
    <w:rsid w:val="00EF6477"/>
    <w:rsid w:val="00EF6AE2"/>
    <w:rsid w:val="00EF6B41"/>
    <w:rsid w:val="00EF6EA6"/>
    <w:rsid w:val="00EF6ECC"/>
    <w:rsid w:val="00EF70C1"/>
    <w:rsid w:val="00EF77DE"/>
    <w:rsid w:val="00EF7B46"/>
    <w:rsid w:val="00EF7F1A"/>
    <w:rsid w:val="00F0030B"/>
    <w:rsid w:val="00F00879"/>
    <w:rsid w:val="00F009B9"/>
    <w:rsid w:val="00F00EB5"/>
    <w:rsid w:val="00F010EA"/>
    <w:rsid w:val="00F013D2"/>
    <w:rsid w:val="00F01769"/>
    <w:rsid w:val="00F020B7"/>
    <w:rsid w:val="00F024F7"/>
    <w:rsid w:val="00F0290B"/>
    <w:rsid w:val="00F0297C"/>
    <w:rsid w:val="00F029AE"/>
    <w:rsid w:val="00F02AE0"/>
    <w:rsid w:val="00F02D85"/>
    <w:rsid w:val="00F0383E"/>
    <w:rsid w:val="00F04021"/>
    <w:rsid w:val="00F04918"/>
    <w:rsid w:val="00F04B3D"/>
    <w:rsid w:val="00F04C07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37"/>
    <w:rsid w:val="00F06EE2"/>
    <w:rsid w:val="00F07141"/>
    <w:rsid w:val="00F075B3"/>
    <w:rsid w:val="00F076F3"/>
    <w:rsid w:val="00F0782B"/>
    <w:rsid w:val="00F07BAA"/>
    <w:rsid w:val="00F07C72"/>
    <w:rsid w:val="00F07C94"/>
    <w:rsid w:val="00F10402"/>
    <w:rsid w:val="00F107A3"/>
    <w:rsid w:val="00F10853"/>
    <w:rsid w:val="00F1133A"/>
    <w:rsid w:val="00F11776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31BC"/>
    <w:rsid w:val="00F132CC"/>
    <w:rsid w:val="00F13591"/>
    <w:rsid w:val="00F1364B"/>
    <w:rsid w:val="00F13C04"/>
    <w:rsid w:val="00F13D75"/>
    <w:rsid w:val="00F142CB"/>
    <w:rsid w:val="00F14572"/>
    <w:rsid w:val="00F14632"/>
    <w:rsid w:val="00F1495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AF"/>
    <w:rsid w:val="00F173DC"/>
    <w:rsid w:val="00F17815"/>
    <w:rsid w:val="00F17B0D"/>
    <w:rsid w:val="00F20005"/>
    <w:rsid w:val="00F209A5"/>
    <w:rsid w:val="00F20D36"/>
    <w:rsid w:val="00F20F4F"/>
    <w:rsid w:val="00F211F1"/>
    <w:rsid w:val="00F2139F"/>
    <w:rsid w:val="00F21428"/>
    <w:rsid w:val="00F21AD0"/>
    <w:rsid w:val="00F21BAE"/>
    <w:rsid w:val="00F21C13"/>
    <w:rsid w:val="00F220F5"/>
    <w:rsid w:val="00F222DC"/>
    <w:rsid w:val="00F22D0B"/>
    <w:rsid w:val="00F230FF"/>
    <w:rsid w:val="00F23108"/>
    <w:rsid w:val="00F23363"/>
    <w:rsid w:val="00F2375F"/>
    <w:rsid w:val="00F237AA"/>
    <w:rsid w:val="00F23995"/>
    <w:rsid w:val="00F23C3C"/>
    <w:rsid w:val="00F23EA8"/>
    <w:rsid w:val="00F23F08"/>
    <w:rsid w:val="00F2401C"/>
    <w:rsid w:val="00F24029"/>
    <w:rsid w:val="00F24689"/>
    <w:rsid w:val="00F2480D"/>
    <w:rsid w:val="00F25097"/>
    <w:rsid w:val="00F2553B"/>
    <w:rsid w:val="00F2560E"/>
    <w:rsid w:val="00F25731"/>
    <w:rsid w:val="00F25757"/>
    <w:rsid w:val="00F25F59"/>
    <w:rsid w:val="00F2602C"/>
    <w:rsid w:val="00F26560"/>
    <w:rsid w:val="00F268F6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5C3"/>
    <w:rsid w:val="00F31618"/>
    <w:rsid w:val="00F31CA7"/>
    <w:rsid w:val="00F31DE9"/>
    <w:rsid w:val="00F32170"/>
    <w:rsid w:val="00F32CAB"/>
    <w:rsid w:val="00F32E8E"/>
    <w:rsid w:val="00F3336B"/>
    <w:rsid w:val="00F335BE"/>
    <w:rsid w:val="00F34040"/>
    <w:rsid w:val="00F3413F"/>
    <w:rsid w:val="00F3420C"/>
    <w:rsid w:val="00F34AB2"/>
    <w:rsid w:val="00F34CA7"/>
    <w:rsid w:val="00F34CD5"/>
    <w:rsid w:val="00F34DBA"/>
    <w:rsid w:val="00F34DCF"/>
    <w:rsid w:val="00F35113"/>
    <w:rsid w:val="00F3541D"/>
    <w:rsid w:val="00F354A8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A59"/>
    <w:rsid w:val="00F40FCF"/>
    <w:rsid w:val="00F4140E"/>
    <w:rsid w:val="00F41548"/>
    <w:rsid w:val="00F41573"/>
    <w:rsid w:val="00F41B51"/>
    <w:rsid w:val="00F41BF4"/>
    <w:rsid w:val="00F41C7B"/>
    <w:rsid w:val="00F41DD6"/>
    <w:rsid w:val="00F41F0D"/>
    <w:rsid w:val="00F42397"/>
    <w:rsid w:val="00F42F44"/>
    <w:rsid w:val="00F42F8F"/>
    <w:rsid w:val="00F4320C"/>
    <w:rsid w:val="00F43471"/>
    <w:rsid w:val="00F434C1"/>
    <w:rsid w:val="00F43C35"/>
    <w:rsid w:val="00F43E1C"/>
    <w:rsid w:val="00F44019"/>
    <w:rsid w:val="00F441C7"/>
    <w:rsid w:val="00F44503"/>
    <w:rsid w:val="00F4457C"/>
    <w:rsid w:val="00F44CC0"/>
    <w:rsid w:val="00F4524A"/>
    <w:rsid w:val="00F45296"/>
    <w:rsid w:val="00F45355"/>
    <w:rsid w:val="00F45584"/>
    <w:rsid w:val="00F458F1"/>
    <w:rsid w:val="00F4666D"/>
    <w:rsid w:val="00F4686C"/>
    <w:rsid w:val="00F46BEC"/>
    <w:rsid w:val="00F47C68"/>
    <w:rsid w:val="00F47FF8"/>
    <w:rsid w:val="00F5019B"/>
    <w:rsid w:val="00F505DD"/>
    <w:rsid w:val="00F50953"/>
    <w:rsid w:val="00F50C1A"/>
    <w:rsid w:val="00F51046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606"/>
    <w:rsid w:val="00F547EE"/>
    <w:rsid w:val="00F54A97"/>
    <w:rsid w:val="00F5527F"/>
    <w:rsid w:val="00F5551A"/>
    <w:rsid w:val="00F55621"/>
    <w:rsid w:val="00F55B2F"/>
    <w:rsid w:val="00F55E7F"/>
    <w:rsid w:val="00F55EC4"/>
    <w:rsid w:val="00F560C9"/>
    <w:rsid w:val="00F5647A"/>
    <w:rsid w:val="00F56579"/>
    <w:rsid w:val="00F5687A"/>
    <w:rsid w:val="00F56986"/>
    <w:rsid w:val="00F56B9F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1F22"/>
    <w:rsid w:val="00F624FF"/>
    <w:rsid w:val="00F6256E"/>
    <w:rsid w:val="00F62B85"/>
    <w:rsid w:val="00F62E31"/>
    <w:rsid w:val="00F631E0"/>
    <w:rsid w:val="00F6336D"/>
    <w:rsid w:val="00F63E81"/>
    <w:rsid w:val="00F63FC7"/>
    <w:rsid w:val="00F6419E"/>
    <w:rsid w:val="00F646E6"/>
    <w:rsid w:val="00F64C15"/>
    <w:rsid w:val="00F64CD5"/>
    <w:rsid w:val="00F64D3F"/>
    <w:rsid w:val="00F64E7B"/>
    <w:rsid w:val="00F651DC"/>
    <w:rsid w:val="00F6558E"/>
    <w:rsid w:val="00F655A1"/>
    <w:rsid w:val="00F657F9"/>
    <w:rsid w:val="00F65DD3"/>
    <w:rsid w:val="00F66031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0DCC"/>
    <w:rsid w:val="00F70E5A"/>
    <w:rsid w:val="00F71193"/>
    <w:rsid w:val="00F7142D"/>
    <w:rsid w:val="00F7163F"/>
    <w:rsid w:val="00F7170C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46E"/>
    <w:rsid w:val="00F7469D"/>
    <w:rsid w:val="00F74D0B"/>
    <w:rsid w:val="00F7515C"/>
    <w:rsid w:val="00F7527F"/>
    <w:rsid w:val="00F755A5"/>
    <w:rsid w:val="00F75FAE"/>
    <w:rsid w:val="00F76381"/>
    <w:rsid w:val="00F76404"/>
    <w:rsid w:val="00F767BB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79C"/>
    <w:rsid w:val="00F81AAA"/>
    <w:rsid w:val="00F81D22"/>
    <w:rsid w:val="00F82074"/>
    <w:rsid w:val="00F82281"/>
    <w:rsid w:val="00F82462"/>
    <w:rsid w:val="00F82B74"/>
    <w:rsid w:val="00F82C72"/>
    <w:rsid w:val="00F82E7D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20A"/>
    <w:rsid w:val="00F85A4C"/>
    <w:rsid w:val="00F85B0B"/>
    <w:rsid w:val="00F85E1E"/>
    <w:rsid w:val="00F85F82"/>
    <w:rsid w:val="00F85F94"/>
    <w:rsid w:val="00F86227"/>
    <w:rsid w:val="00F86822"/>
    <w:rsid w:val="00F8695C"/>
    <w:rsid w:val="00F86A7A"/>
    <w:rsid w:val="00F872B6"/>
    <w:rsid w:val="00F87333"/>
    <w:rsid w:val="00F87609"/>
    <w:rsid w:val="00F876A0"/>
    <w:rsid w:val="00F878D6"/>
    <w:rsid w:val="00F87959"/>
    <w:rsid w:val="00F90047"/>
    <w:rsid w:val="00F902AF"/>
    <w:rsid w:val="00F905F7"/>
    <w:rsid w:val="00F90C9E"/>
    <w:rsid w:val="00F90EEE"/>
    <w:rsid w:val="00F910CA"/>
    <w:rsid w:val="00F9138C"/>
    <w:rsid w:val="00F914DB"/>
    <w:rsid w:val="00F9166F"/>
    <w:rsid w:val="00F91D3F"/>
    <w:rsid w:val="00F91D7B"/>
    <w:rsid w:val="00F91E3E"/>
    <w:rsid w:val="00F91E85"/>
    <w:rsid w:val="00F92689"/>
    <w:rsid w:val="00F92885"/>
    <w:rsid w:val="00F930E6"/>
    <w:rsid w:val="00F935BB"/>
    <w:rsid w:val="00F93BC9"/>
    <w:rsid w:val="00F93D60"/>
    <w:rsid w:val="00F94582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455"/>
    <w:rsid w:val="00F9780A"/>
    <w:rsid w:val="00F979A4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36E"/>
    <w:rsid w:val="00FA290E"/>
    <w:rsid w:val="00FA30C1"/>
    <w:rsid w:val="00FA3452"/>
    <w:rsid w:val="00FA37CF"/>
    <w:rsid w:val="00FA390D"/>
    <w:rsid w:val="00FA3BA0"/>
    <w:rsid w:val="00FA3ED3"/>
    <w:rsid w:val="00FA4014"/>
    <w:rsid w:val="00FA4065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C60"/>
    <w:rsid w:val="00FB0DE7"/>
    <w:rsid w:val="00FB125D"/>
    <w:rsid w:val="00FB1394"/>
    <w:rsid w:val="00FB13BC"/>
    <w:rsid w:val="00FB2B70"/>
    <w:rsid w:val="00FB2D01"/>
    <w:rsid w:val="00FB2E4F"/>
    <w:rsid w:val="00FB317F"/>
    <w:rsid w:val="00FB33DF"/>
    <w:rsid w:val="00FB3409"/>
    <w:rsid w:val="00FB364F"/>
    <w:rsid w:val="00FB36E5"/>
    <w:rsid w:val="00FB3A85"/>
    <w:rsid w:val="00FB3B5B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206"/>
    <w:rsid w:val="00FB635B"/>
    <w:rsid w:val="00FB643B"/>
    <w:rsid w:val="00FB6835"/>
    <w:rsid w:val="00FB69D4"/>
    <w:rsid w:val="00FB6B88"/>
    <w:rsid w:val="00FB6CCF"/>
    <w:rsid w:val="00FB72D4"/>
    <w:rsid w:val="00FB75E4"/>
    <w:rsid w:val="00FB763E"/>
    <w:rsid w:val="00FB7F64"/>
    <w:rsid w:val="00FC0269"/>
    <w:rsid w:val="00FC03EE"/>
    <w:rsid w:val="00FC0BE4"/>
    <w:rsid w:val="00FC11E6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DCD"/>
    <w:rsid w:val="00FC4E12"/>
    <w:rsid w:val="00FC4E1B"/>
    <w:rsid w:val="00FC4F95"/>
    <w:rsid w:val="00FC5E25"/>
    <w:rsid w:val="00FC6279"/>
    <w:rsid w:val="00FC6476"/>
    <w:rsid w:val="00FC6492"/>
    <w:rsid w:val="00FC681D"/>
    <w:rsid w:val="00FC6FE6"/>
    <w:rsid w:val="00FC7390"/>
    <w:rsid w:val="00FC757E"/>
    <w:rsid w:val="00FC759A"/>
    <w:rsid w:val="00FC76EA"/>
    <w:rsid w:val="00FC7852"/>
    <w:rsid w:val="00FC79B8"/>
    <w:rsid w:val="00FC7A0D"/>
    <w:rsid w:val="00FC7CB5"/>
    <w:rsid w:val="00FC7D04"/>
    <w:rsid w:val="00FD070E"/>
    <w:rsid w:val="00FD08C8"/>
    <w:rsid w:val="00FD0958"/>
    <w:rsid w:val="00FD0CE4"/>
    <w:rsid w:val="00FD116E"/>
    <w:rsid w:val="00FD140E"/>
    <w:rsid w:val="00FD19EA"/>
    <w:rsid w:val="00FD1E7D"/>
    <w:rsid w:val="00FD254C"/>
    <w:rsid w:val="00FD2BAD"/>
    <w:rsid w:val="00FD2CDA"/>
    <w:rsid w:val="00FD2D7F"/>
    <w:rsid w:val="00FD3158"/>
    <w:rsid w:val="00FD3CE1"/>
    <w:rsid w:val="00FD3CFB"/>
    <w:rsid w:val="00FD3FD3"/>
    <w:rsid w:val="00FD419E"/>
    <w:rsid w:val="00FD432E"/>
    <w:rsid w:val="00FD48EC"/>
    <w:rsid w:val="00FD4B12"/>
    <w:rsid w:val="00FD4ED8"/>
    <w:rsid w:val="00FD51BC"/>
    <w:rsid w:val="00FD53FA"/>
    <w:rsid w:val="00FD5D32"/>
    <w:rsid w:val="00FD5F4C"/>
    <w:rsid w:val="00FD614C"/>
    <w:rsid w:val="00FD6568"/>
    <w:rsid w:val="00FD691B"/>
    <w:rsid w:val="00FD6B41"/>
    <w:rsid w:val="00FD6FBB"/>
    <w:rsid w:val="00FD74EF"/>
    <w:rsid w:val="00FD7B52"/>
    <w:rsid w:val="00FE06FC"/>
    <w:rsid w:val="00FE0A9A"/>
    <w:rsid w:val="00FE0B88"/>
    <w:rsid w:val="00FE111D"/>
    <w:rsid w:val="00FE1269"/>
    <w:rsid w:val="00FE143B"/>
    <w:rsid w:val="00FE1D1F"/>
    <w:rsid w:val="00FE1FCA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BBA"/>
    <w:rsid w:val="00FE4F50"/>
    <w:rsid w:val="00FE5539"/>
    <w:rsid w:val="00FE5559"/>
    <w:rsid w:val="00FE559F"/>
    <w:rsid w:val="00FE59EB"/>
    <w:rsid w:val="00FE5C3A"/>
    <w:rsid w:val="00FE5F5D"/>
    <w:rsid w:val="00FE6625"/>
    <w:rsid w:val="00FE6696"/>
    <w:rsid w:val="00FE6853"/>
    <w:rsid w:val="00FE6909"/>
    <w:rsid w:val="00FE6D65"/>
    <w:rsid w:val="00FE6F31"/>
    <w:rsid w:val="00FE7308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1951"/>
    <w:rsid w:val="00FF2131"/>
    <w:rsid w:val="00FF2507"/>
    <w:rsid w:val="00FF2B0A"/>
    <w:rsid w:val="00FF3102"/>
    <w:rsid w:val="00FF316D"/>
    <w:rsid w:val="00FF3749"/>
    <w:rsid w:val="00FF3B7D"/>
    <w:rsid w:val="00FF3DC7"/>
    <w:rsid w:val="00FF3EA5"/>
    <w:rsid w:val="00FF3ED0"/>
    <w:rsid w:val="00FF3F86"/>
    <w:rsid w:val="00FF4276"/>
    <w:rsid w:val="00FF434F"/>
    <w:rsid w:val="00FF4376"/>
    <w:rsid w:val="00FF4CCE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95B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6F58E2CB-50E5-49F6-A5DB-3793899D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0EE2C782554EB6DD7709D62BB2A0" ma:contentTypeVersion="5" ma:contentTypeDescription="Create a new document." ma:contentTypeScope="" ma:versionID="8cfa7c2bd1ec99499a6b7f2790cbb3bb">
  <xsd:schema xmlns:xsd="http://www.w3.org/2001/XMLSchema" xmlns:xs="http://www.w3.org/2001/XMLSchema" xmlns:p="http://schemas.microsoft.com/office/2006/metadata/properties" xmlns:ns3="66dfc7de-b708-4e8e-8f7c-23e06c083a46" xmlns:ns4="557beebb-c69d-43e2-bfc0-4d0ae4c0b2f2" targetNamespace="http://schemas.microsoft.com/office/2006/metadata/properties" ma:root="true" ma:fieldsID="9ca7685be6e8299d522eb968ba526c55" ns3:_="" ns4:_="">
    <xsd:import namespace="66dfc7de-b708-4e8e-8f7c-23e06c083a46"/>
    <xsd:import namespace="557beebb-c69d-43e2-bfc0-4d0ae4c0b2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fc7de-b708-4e8e-8f7c-23e06c083a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beebb-c69d-43e2-bfc0-4d0ae4c0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FFAD-7D6A-41C9-BA4E-07A4D8174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3337D-F330-45EA-88DD-8AC27C17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fc7de-b708-4e8e-8f7c-23e06c083a46"/>
    <ds:schemaRef ds:uri="557beebb-c69d-43e2-bfc0-4d0ae4c0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7A513B-4275-46F1-8F3F-B1F5219B27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D6F787-4D30-4BBD-9DD7-5F274C88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96</Pages>
  <Words>22906</Words>
  <Characters>94607</Characters>
  <Application>Microsoft Office Word</Application>
  <DocSecurity>0</DocSecurity>
  <Lines>788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2021-04-02T09:18:00Z</cp:lastPrinted>
  <dcterms:created xsi:type="dcterms:W3CDTF">2021-04-26T12:38:00Z</dcterms:created>
  <dcterms:modified xsi:type="dcterms:W3CDTF">2021-04-26T12:38:00Z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