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73B5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2B6B3F76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4C6E4BB6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E5B67A6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3A41FAC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A5FF78E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EA8D5E8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1E22FE86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3F8B1AF8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6967016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456ED95" w14:textId="77777777" w:rsidR="00812542" w:rsidRPr="006B649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BF1098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A86E49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86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="00BF1098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5E5550D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9FCD173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2FC21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D920461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75BEE443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3747D52D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59C9FC7B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34E7F26C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414BD6C0" w14:textId="77777777" w:rsidR="0064070A" w:rsidRDefault="0064070A" w:rsidP="00856649">
      <w:pPr>
        <w:rPr>
          <w:sz w:val="32"/>
          <w:szCs w:val="32"/>
        </w:rPr>
        <w:sectPr w:rsidR="0064070A" w:rsidSect="00E8622D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</w:p>
    <w:p w14:paraId="157A6276" w14:textId="77777777" w:rsidR="0064070A" w:rsidRPr="00173600" w:rsidRDefault="0064070A" w:rsidP="0064070A">
      <w:pPr>
        <w:rPr>
          <w:sz w:val="32"/>
          <w:szCs w:val="32"/>
        </w:rPr>
      </w:pPr>
    </w:p>
    <w:p w14:paraId="13201320" w14:textId="77777777" w:rsidR="0064070A" w:rsidRDefault="0064070A" w:rsidP="0064070A">
      <w:pPr>
        <w:rPr>
          <w:sz w:val="32"/>
          <w:szCs w:val="32"/>
        </w:rPr>
      </w:pPr>
    </w:p>
    <w:p w14:paraId="508A6653" w14:textId="77777777" w:rsidR="00173600" w:rsidRDefault="00173600" w:rsidP="0064070A">
      <w:pPr>
        <w:rPr>
          <w:sz w:val="32"/>
          <w:szCs w:val="32"/>
        </w:rPr>
      </w:pPr>
    </w:p>
    <w:p w14:paraId="688464BA" w14:textId="77777777" w:rsidR="00173600" w:rsidRDefault="00173600" w:rsidP="0064070A">
      <w:pPr>
        <w:rPr>
          <w:sz w:val="32"/>
          <w:szCs w:val="32"/>
        </w:rPr>
      </w:pPr>
    </w:p>
    <w:p w14:paraId="3A1926F6" w14:textId="77777777" w:rsidR="00173600" w:rsidRDefault="00173600" w:rsidP="0064070A">
      <w:pPr>
        <w:rPr>
          <w:sz w:val="32"/>
          <w:szCs w:val="32"/>
        </w:rPr>
      </w:pPr>
    </w:p>
    <w:p w14:paraId="71F87AB7" w14:textId="77777777" w:rsidR="00173600" w:rsidRDefault="00173600" w:rsidP="0064070A">
      <w:pPr>
        <w:rPr>
          <w:sz w:val="32"/>
          <w:szCs w:val="32"/>
        </w:rPr>
      </w:pPr>
    </w:p>
    <w:p w14:paraId="6488A608" w14:textId="77777777" w:rsidR="00173600" w:rsidRDefault="00173600" w:rsidP="0064070A">
      <w:pPr>
        <w:rPr>
          <w:sz w:val="32"/>
          <w:szCs w:val="32"/>
        </w:rPr>
      </w:pPr>
    </w:p>
    <w:p w14:paraId="69565BF1" w14:textId="77777777" w:rsidR="00173600" w:rsidRDefault="00173600" w:rsidP="0064070A">
      <w:pPr>
        <w:rPr>
          <w:sz w:val="32"/>
          <w:szCs w:val="32"/>
        </w:rPr>
      </w:pPr>
    </w:p>
    <w:p w14:paraId="311220FE" w14:textId="77777777" w:rsidR="0064070A" w:rsidRPr="00173600" w:rsidRDefault="0064070A" w:rsidP="0064070A">
      <w:pPr>
        <w:rPr>
          <w:sz w:val="32"/>
          <w:szCs w:val="32"/>
        </w:rPr>
      </w:pPr>
    </w:p>
    <w:p w14:paraId="1F886E17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4FF43C93" w14:textId="77777777" w:rsidR="00484E04" w:rsidRPr="0086788A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67C4B389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00286A56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984175F" w14:textId="77777777" w:rsidR="00847E53" w:rsidRPr="00E049BA" w:rsidRDefault="00847E53" w:rsidP="003F1D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31</w:t>
      </w:r>
      <w:r w:rsidR="00A86E4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65400"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2564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830DED">
        <w:rPr>
          <w:rFonts w:ascii="Angsana New" w:hAnsi="Angsana New" w:hint="cs"/>
          <w:sz w:val="30"/>
          <w:szCs w:val="30"/>
          <w:cs/>
        </w:rPr>
        <w:t>เสร็จ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A86E49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="0008038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="00EC5D21">
        <w:rPr>
          <w:rFonts w:ascii="Angsana New" w:hAnsi="Angsana New"/>
          <w:spacing w:val="-4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A86E49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A86E49"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2564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</w:t>
      </w:r>
      <w:r w:rsidR="005F0821">
        <w:rPr>
          <w:rFonts w:ascii="Angsana New" w:hAnsi="Angsana New" w:hint="cs"/>
          <w:spacing w:val="-4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E8622D" w:rsidRPr="00B44823">
        <w:rPr>
          <w:rFonts w:ascii="Angsana New" w:hAnsi="Angsana New"/>
          <w:sz w:val="30"/>
          <w:szCs w:val="30"/>
          <w:cs/>
        </w:rPr>
        <w:t>บริษัท</w:t>
      </w:r>
      <w:r w:rsidR="00E8622D" w:rsidRPr="00B44823">
        <w:rPr>
          <w:rFonts w:ascii="Angsana New" w:hAnsi="Angsana New"/>
          <w:sz w:val="30"/>
          <w:szCs w:val="30"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ไฟน์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จำกัด</w:t>
      </w:r>
      <w:r w:rsidR="00E8622D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696B45">
        <w:rPr>
          <w:rFonts w:ascii="Angsana New" w:hAnsi="Angsana New"/>
          <w:sz w:val="30"/>
          <w:szCs w:val="30"/>
        </w:rPr>
        <w:br/>
      </w:r>
      <w:r w:rsidRPr="0008263F">
        <w:rPr>
          <w:rFonts w:ascii="Angsana New" w:hAnsi="Angsana New"/>
          <w:sz w:val="30"/>
          <w:szCs w:val="30"/>
          <w:cs/>
        </w:rPr>
        <w:t>เป็นผู้รับผิดชอบในการจัดทำและนำเสนอข้อ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="00696B45">
        <w:rPr>
          <w:rFonts w:ascii="Angsana New" w:hAnsi="Angsana New"/>
          <w:sz w:val="30"/>
          <w:szCs w:val="30"/>
        </w:rPr>
        <w:br/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ผู้รับผิดชอบในการให้ข้อสรุปเกี่ยวกับข้อมูลทางการเงิน</w:t>
      </w:r>
      <w:r w:rsidR="00696B45">
        <w:rPr>
          <w:rFonts w:ascii="Angsana New" w:hAnsi="Angsana New"/>
          <w:sz w:val="30"/>
          <w:szCs w:val="30"/>
        </w:rPr>
        <w:br/>
      </w:r>
      <w:r w:rsidRPr="0008263F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4B815ED8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3D2069B3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F83BAB7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B9ECB49" w14:textId="77777777" w:rsidR="004E38EC" w:rsidRPr="0064070A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E38EC" w:rsidRPr="0064070A" w:rsidSect="00E8622D">
          <w:pgSz w:w="11909" w:h="16834" w:code="9"/>
          <w:pgMar w:top="691" w:right="1152" w:bottom="720" w:left="1152" w:header="720" w:footer="720" w:gutter="0"/>
          <w:pgNumType w:start="7"/>
          <w:cols w:space="720"/>
          <w:docGrid w:linePitch="245"/>
        </w:sect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35E969F7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5692F64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EFF01EB" w14:textId="77777777" w:rsidR="00847E53" w:rsidRPr="00D6250B" w:rsidRDefault="00847E53" w:rsidP="0086788A">
      <w:pPr>
        <w:pStyle w:val="FSBlank"/>
      </w:pPr>
    </w:p>
    <w:p w14:paraId="77F9856F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3A80F733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00982D62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911B183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6D3CF2C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6BFB575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3A1279D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38799145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2AC6D8BD" w14:textId="77777777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FD22F8" w:rsidRPr="00FD22F8">
        <w:rPr>
          <w:rFonts w:ascii="Angsana New" w:hAnsi="Angsana New" w:cs="Angsana New"/>
          <w:lang w:val="en-US"/>
        </w:rPr>
        <w:t>10996</w:t>
      </w:r>
    </w:p>
    <w:p w14:paraId="297587E1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CEA8594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C133323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79DC4A5" w14:textId="77777777" w:rsidR="005F4458" w:rsidRPr="008D08B1" w:rsidRDefault="00FF618F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 w:rsidR="00BF1098">
        <w:rPr>
          <w:rFonts w:ascii="Angsana New" w:hAnsi="Angsana New" w:cs="Angsana New"/>
          <w:lang w:val="en-US"/>
        </w:rPr>
        <w:t>2564</w:t>
      </w:r>
    </w:p>
    <w:p w14:paraId="3A8DBC64" w14:textId="7467899A" w:rsidR="001C1B15" w:rsidRDefault="001C1B15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316C392" w14:textId="5B597DCC" w:rsidR="001136BA" w:rsidRDefault="001136BA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33BD913" w14:textId="7A0358D5" w:rsidR="001136BA" w:rsidRDefault="001136BA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sectPr w:rsidR="001136BA" w:rsidSect="001136BA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720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F3DF2" w14:textId="77777777" w:rsidR="00780FB0" w:rsidRDefault="00780FB0">
      <w:r>
        <w:separator/>
      </w:r>
    </w:p>
  </w:endnote>
  <w:endnote w:type="continuationSeparator" w:id="0">
    <w:p w14:paraId="28254CF3" w14:textId="77777777" w:rsidR="00780FB0" w:rsidRDefault="00780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1938C" w14:textId="77777777" w:rsidR="00B75CFD" w:rsidRDefault="00B75CFD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FD22F8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1EF626F2" w14:textId="77777777" w:rsidR="00B75CFD" w:rsidRDefault="00B75CFD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8FFB4" w14:textId="77777777" w:rsidR="00B75CFD" w:rsidRPr="00B501AF" w:rsidRDefault="00B75CF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37079F" w14:textId="77777777" w:rsidR="00B75CFD" w:rsidRPr="00DA5F86" w:rsidRDefault="00B75CFD">
    <w:pPr>
      <w:pStyle w:val="Footer"/>
      <w:jc w:val="center"/>
      <w:rPr>
        <w:rFonts w:ascii="Angsana New" w:hAnsi="Angsana New"/>
        <w:sz w:val="30"/>
        <w:szCs w:val="30"/>
      </w:rPr>
    </w:pPr>
    <w:r w:rsidRPr="00FD22F8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304717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95B2C0" w14:textId="31CC432B" w:rsidR="001136BA" w:rsidRDefault="001136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FF81B" w14:textId="77777777" w:rsidR="00B75CFD" w:rsidRPr="00C70DC4" w:rsidRDefault="00B75CFD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FD22F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1B5E22AA" w14:textId="77777777" w:rsidR="00B75CFD" w:rsidRPr="00C70DC4" w:rsidRDefault="00B75CFD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0DDF7" w14:textId="77777777" w:rsidR="00780FB0" w:rsidRDefault="00780FB0">
      <w:r>
        <w:separator/>
      </w:r>
    </w:p>
  </w:footnote>
  <w:footnote w:type="continuationSeparator" w:id="0">
    <w:p w14:paraId="0384F6F1" w14:textId="77777777" w:rsidR="00780FB0" w:rsidRDefault="00780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9025C" w14:textId="77777777" w:rsidR="00B75CFD" w:rsidRPr="00484F1E" w:rsidRDefault="00B75CFD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B2EF5" w14:textId="77777777" w:rsidR="00B75CFD" w:rsidRPr="00A81676" w:rsidRDefault="00B75CF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5053B15" w14:textId="77777777" w:rsidR="00B75CFD" w:rsidRPr="006C5D17" w:rsidRDefault="00B75CFD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4B85272" w14:textId="77777777" w:rsidR="00B75CFD" w:rsidRPr="00A86E49" w:rsidRDefault="00B75CFD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E3FB3A2" w14:textId="77777777" w:rsidR="00B75CFD" w:rsidRPr="00AB510F" w:rsidRDefault="00B75CFD" w:rsidP="00484F1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2380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6BA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73C1"/>
    <w:rsid w:val="002607D0"/>
    <w:rsid w:val="00261303"/>
    <w:rsid w:val="00261D31"/>
    <w:rsid w:val="0026204C"/>
    <w:rsid w:val="0026254C"/>
    <w:rsid w:val="00267138"/>
    <w:rsid w:val="002676CB"/>
    <w:rsid w:val="00267E32"/>
    <w:rsid w:val="00271CB6"/>
    <w:rsid w:val="00271D80"/>
    <w:rsid w:val="002724C5"/>
    <w:rsid w:val="00272E6A"/>
    <w:rsid w:val="00275527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2F7DD3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39D0"/>
    <w:rsid w:val="005243B5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256"/>
    <w:rsid w:val="00617690"/>
    <w:rsid w:val="00617CE1"/>
    <w:rsid w:val="0062018E"/>
    <w:rsid w:val="00621703"/>
    <w:rsid w:val="00621D1D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6E05"/>
    <w:rsid w:val="007C0405"/>
    <w:rsid w:val="007C0D5E"/>
    <w:rsid w:val="007C125B"/>
    <w:rsid w:val="007C1486"/>
    <w:rsid w:val="007C27B6"/>
    <w:rsid w:val="007C4125"/>
    <w:rsid w:val="007C4E20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2821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3D65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DB4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041F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43C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3A00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B77C7"/>
    <w:rsid w:val="00EC0913"/>
    <w:rsid w:val="00EC0D26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E8A15C9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28B330-9098-4ECF-B8D1-95BC5D59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128</TotalTime>
  <Pages>3</Pages>
  <Words>345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Orathai, Nuchprasert</cp:lastModifiedBy>
  <cp:revision>23</cp:revision>
  <cp:lastPrinted>2020-04-28T03:30:00Z</cp:lastPrinted>
  <dcterms:created xsi:type="dcterms:W3CDTF">2021-04-21T19:23:00Z</dcterms:created>
  <dcterms:modified xsi:type="dcterms:W3CDTF">2021-04-27T09:44:00Z</dcterms:modified>
</cp:coreProperties>
</file>