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0A367C78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8F32CE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CC41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1C0D48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40AE7B10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51BE11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56E0A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8B43A1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14:paraId="31D2244F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B3ED28" w14:textId="77777777"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9DD0EE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64F32E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14:paraId="5FB612E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C7BED7" w14:textId="77777777"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F13DA2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D64F89" w14:textId="77777777"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14:paraId="6F528CA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FF5951" w14:textId="77777777" w:rsidR="00D637E7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1263DF" w14:textId="77777777"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8E4DFB" w14:textId="77777777" w:rsidR="00D637E7" w:rsidRPr="0008263F" w:rsidRDefault="00FF618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14:paraId="170846A6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A7686" w14:textId="77777777"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D1D1C3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6912EF" w14:textId="77777777" w:rsidR="009B13EF" w:rsidRPr="0008263F" w:rsidRDefault="00FF618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13EF" w:rsidRPr="0008263F" w14:paraId="4C419C0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8B1064" w14:textId="77777777"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00AE1B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44396" w14:textId="77777777" w:rsidR="009B13EF" w:rsidRPr="0008263F" w:rsidRDefault="00BD2A80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A943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BD2A80" w:rsidRPr="0008263F" w14:paraId="12D4C2D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0C47F0" w14:textId="77777777" w:rsidR="00BD2A80" w:rsidRPr="0008263F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E3071E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8F12E6" w14:textId="77777777" w:rsidR="00BD2A80" w:rsidRPr="003772AA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2A80" w:rsidRPr="0008263F" w14:paraId="3D6D1E20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42ADC9" w14:textId="77777777" w:rsidR="00BD2A80" w:rsidRPr="0008263F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11B40A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4AA10" w14:textId="77777777" w:rsidR="00BD2A80" w:rsidRPr="003664C6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2A80" w:rsidRPr="0008263F" w14:paraId="291C894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298433" w14:textId="77777777" w:rsidR="00BD2A80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C1527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84C8EA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14:paraId="7EF1D19F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A710F" w14:textId="77777777" w:rsidR="00BD2A80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601C3F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2887E3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D2A80" w:rsidRPr="0008263F" w14:paraId="6775248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03CFE1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A9BD2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879CB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52A426A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84430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CAEC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3A74EA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78F59466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6C837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BD35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E81836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14:paraId="40EBCBCF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4B038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2BF89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0AC9C8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14:paraId="11F018D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688FC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1FBA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4FC972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2F4F42D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A482B8D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4DBBABD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3BB6AD6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FE5B86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409FDF8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7E60E835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6B946A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CD7F87D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464B75E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16DB509E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6B06B1A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6909BD01" w14:textId="77777777"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14:paraId="35A4B33E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0A7D303D" w14:textId="77777777"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FF618F">
        <w:rPr>
          <w:rFonts w:ascii="Angsana New" w:hAnsi="Angsana New" w:hint="cs"/>
          <w:sz w:val="30"/>
          <w:szCs w:val="30"/>
          <w:cs/>
        </w:rPr>
        <w:t xml:space="preserve"> </w:t>
      </w:r>
      <w:r w:rsidR="00FF618F">
        <w:rPr>
          <w:rFonts w:ascii="Angsana New" w:hAnsi="Angsana New"/>
          <w:sz w:val="30"/>
          <w:szCs w:val="30"/>
        </w:rPr>
        <w:t xml:space="preserve">30 </w:t>
      </w:r>
      <w:r w:rsidR="00FF61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F1098">
        <w:rPr>
          <w:rFonts w:ascii="Angsana New" w:hAnsi="Angsana New"/>
          <w:sz w:val="30"/>
          <w:szCs w:val="30"/>
        </w:rPr>
        <w:t>2564</w:t>
      </w:r>
    </w:p>
    <w:p w14:paraId="7FB0380C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266324CA" w14:textId="77777777" w:rsidR="00C41766" w:rsidRPr="00AF10A0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8719BF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</w:rPr>
      </w:pPr>
    </w:p>
    <w:p w14:paraId="0DF38F5A" w14:textId="77777777"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53CF36CD" w14:textId="77777777" w:rsidR="00EF1D4E" w:rsidRPr="00484A70" w:rsidRDefault="00EF1D4E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F763EC6" w14:textId="77777777" w:rsidR="00EF1D4E" w:rsidRPr="00EF1D4E" w:rsidRDefault="00EF1D4E" w:rsidP="00EF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EF1D4E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บริษัทใหญ่และบริษัทใหญ่ในลำดับสูงสุดในระหว่างปีได้แก่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="00E0603F" w:rsidRPr="00E0603F">
        <w:rPr>
          <w:rFonts w:asciiTheme="majorBidi" w:hAnsiTheme="majorBidi" w:cstheme="majorBidi"/>
          <w:sz w:val="30"/>
          <w:szCs w:val="30"/>
        </w:rPr>
        <w:t>CTJ Holdings2, Ltd.</w:t>
      </w:r>
      <w:r w:rsidR="00E0603F">
        <w:rPr>
          <w:rFonts w:asciiTheme="majorBidi" w:hAnsiTheme="majorBidi" w:cstheme="majorBidi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</w:rPr>
        <w:t>(</w:t>
      </w:r>
      <w:r w:rsidRPr="00EF1D4E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FD22F8" w:rsidRPr="00FD22F8">
        <w:rPr>
          <w:rFonts w:ascii="Angsana New" w:hAnsi="Angsana New"/>
          <w:sz w:val="30"/>
          <w:szCs w:val="30"/>
        </w:rPr>
        <w:t>42</w:t>
      </w:r>
      <w:r w:rsidRPr="00EF1D4E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25</w:t>
      </w:r>
      <w:r w:rsidRPr="00EF1D4E">
        <w:rPr>
          <w:rFonts w:ascii="Angsana New" w:hAnsi="Angsana New"/>
          <w:sz w:val="30"/>
          <w:szCs w:val="30"/>
        </w:rPr>
        <w:t>)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065305C7" w14:textId="77777777" w:rsidR="00102B46" w:rsidRPr="00484A70" w:rsidRDefault="00102B46" w:rsidP="00E0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3A116096" w14:textId="77777777" w:rsidR="00842F07" w:rsidRPr="00AF10A0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B3244C" w14:textId="77777777" w:rsidR="0077658B" w:rsidRPr="00484A70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3E844E3A" w14:textId="77777777" w:rsidR="0077658B" w:rsidRPr="00AF10A0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4B9E002" w14:textId="77777777" w:rsidR="001074E3" w:rsidRPr="00484A70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19D39DDF" w14:textId="77777777"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14:paraId="665C3246" w14:textId="77777777" w:rsidR="00C96B00" w:rsidRPr="00484A70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7A01A575" w14:textId="77777777" w:rsidR="00B62EDB" w:rsidRPr="00484A70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484A70">
        <w:rPr>
          <w:rFonts w:ascii="Angsana New" w:hAnsi="Angsana New"/>
          <w:sz w:val="30"/>
          <w:szCs w:val="30"/>
          <w:cs/>
        </w:rPr>
        <w:br/>
      </w:r>
      <w:r w:rsidRPr="00484A70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84A70">
        <w:rPr>
          <w:rFonts w:ascii="Angsana New" w:hAnsi="Angsana New"/>
          <w:sz w:val="30"/>
          <w:szCs w:val="30"/>
        </w:rPr>
        <w:t xml:space="preserve"> </w:t>
      </w:r>
      <w:r w:rsidRPr="00484A70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D22F8" w:rsidRPr="00484A70">
        <w:rPr>
          <w:rFonts w:ascii="Angsana New" w:hAnsi="Angsana New"/>
          <w:sz w:val="30"/>
          <w:szCs w:val="30"/>
        </w:rPr>
        <w:t>31</w:t>
      </w:r>
      <w:r w:rsidR="00FC6073"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484A70">
        <w:rPr>
          <w:rFonts w:ascii="Angsana New" w:hAnsi="Angsana New"/>
          <w:sz w:val="30"/>
          <w:szCs w:val="30"/>
        </w:rPr>
        <w:t>256</w:t>
      </w:r>
      <w:r w:rsidR="00E0603F" w:rsidRPr="00484A70">
        <w:rPr>
          <w:rFonts w:ascii="Angsana New" w:hAnsi="Angsana New"/>
          <w:sz w:val="30"/>
          <w:szCs w:val="30"/>
        </w:rPr>
        <w:t>3</w:t>
      </w:r>
    </w:p>
    <w:p w14:paraId="2C356747" w14:textId="77777777" w:rsidR="00D637E7" w:rsidRPr="00484A70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17C7C651" w14:textId="77777777" w:rsidR="00E0603F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37E7">
        <w:rPr>
          <w:rFonts w:ascii="Angsana New" w:hAnsi="Angsana New"/>
          <w:sz w:val="30"/>
          <w:szCs w:val="30"/>
          <w:cs/>
        </w:rPr>
        <w:t>บริษัท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มกราคม </w:t>
      </w:r>
      <w:r w:rsidR="00133A51">
        <w:rPr>
          <w:rFonts w:ascii="Angsana New" w:hAnsi="Angsana New"/>
          <w:sz w:val="30"/>
          <w:szCs w:val="30"/>
        </w:rPr>
        <w:t>2564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660FDBC1" w14:textId="77777777" w:rsidR="00484A70" w:rsidRPr="00484A70" w:rsidRDefault="00E0603F" w:rsidP="00484A7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096E5C26" w14:textId="77777777" w:rsidR="00913D65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0026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913D65">
        <w:rPr>
          <w:rFonts w:ascii="Angsana New" w:hAnsi="Angsana New"/>
          <w:sz w:val="30"/>
          <w:szCs w:val="30"/>
          <w:cs/>
        </w:rPr>
        <w:br w:type="page"/>
      </w:r>
    </w:p>
    <w:p w14:paraId="69D1D9E5" w14:textId="77777777" w:rsidR="00C11B13" w:rsidRPr="00AF10A0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32A119F5" w14:textId="77777777" w:rsidR="00A55125" w:rsidRPr="00072380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14:paraId="696D97D4" w14:textId="77777777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FD22F8">
        <w:rPr>
          <w:rFonts w:ascii="Angsana New" w:hAnsi="Angsana New"/>
          <w:sz w:val="30"/>
          <w:szCs w:val="30"/>
        </w:rPr>
        <w:t>256</w:t>
      </w:r>
      <w:r w:rsidR="007A5AFD">
        <w:rPr>
          <w:rFonts w:ascii="Angsana New" w:hAnsi="Angsana New"/>
          <w:sz w:val="30"/>
          <w:szCs w:val="30"/>
        </w:rPr>
        <w:t>3</w:t>
      </w:r>
    </w:p>
    <w:p w14:paraId="2C669953" w14:textId="77777777" w:rsidR="00115133" w:rsidRPr="00072380" w:rsidRDefault="00115133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14E1E9" w14:textId="77777777" w:rsidR="00484A70" w:rsidRDefault="00484A70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484A70">
        <w:rPr>
          <w:rFonts w:ascii="Angsana New" w:hAnsi="Angsana New"/>
          <w:sz w:val="30"/>
          <w:szCs w:val="30"/>
        </w:rPr>
        <w:t>COVID</w:t>
      </w:r>
      <w:r w:rsidR="00133A51">
        <w:rPr>
          <w:rFonts w:ascii="Angsana New" w:hAnsi="Angsana New"/>
          <w:sz w:val="30"/>
          <w:szCs w:val="30"/>
        </w:rPr>
        <w:t>-19</w:t>
      </w:r>
      <w:r w:rsidRPr="00484A70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133A51">
        <w:rPr>
          <w:rFonts w:ascii="Angsana New" w:hAnsi="Angsana New"/>
          <w:sz w:val="30"/>
          <w:szCs w:val="30"/>
        </w:rPr>
        <w:t>2564</w:t>
      </w:r>
      <w:r w:rsidRPr="00484A70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จากความไม่แน่นอนของสถานการณ์ในปี </w:t>
      </w:r>
      <w:r w:rsidR="00133A51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บริษัทจึงจัดทำงบการเงินสำหรับปีสิ้นสุดวันที่ </w:t>
      </w:r>
      <w:r w:rsidR="00133A51">
        <w:rPr>
          <w:rFonts w:ascii="Angsana New" w:hAnsi="Angsana New"/>
          <w:sz w:val="30"/>
          <w:szCs w:val="30"/>
        </w:rPr>
        <w:t>31</w:t>
      </w:r>
      <w:r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33A51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33A51">
        <w:rPr>
          <w:rFonts w:ascii="Angsana New" w:hAnsi="Angsana New"/>
          <w:sz w:val="30"/>
          <w:szCs w:val="30"/>
        </w:rPr>
        <w:t>2019</w:t>
      </w:r>
      <w:r w:rsidRPr="00484A70">
        <w:rPr>
          <w:rFonts w:ascii="Angsana New" w:hAnsi="Angsana New"/>
          <w:sz w:val="30"/>
          <w:szCs w:val="30"/>
          <w:cs/>
        </w:rPr>
        <w:t xml:space="preserve"> ในเรื่องการไม่นำสถานการณ์ </w:t>
      </w:r>
      <w:r w:rsidRPr="00484A70">
        <w:rPr>
          <w:rFonts w:ascii="Angsana New" w:hAnsi="Angsana New"/>
          <w:sz w:val="30"/>
          <w:szCs w:val="30"/>
        </w:rPr>
        <w:t>COVID-</w:t>
      </w:r>
      <w:r w:rsidR="00133A51">
        <w:rPr>
          <w:rFonts w:ascii="Angsana New" w:hAnsi="Angsana New"/>
          <w:sz w:val="30"/>
          <w:szCs w:val="30"/>
        </w:rPr>
        <w:t>19</w:t>
      </w:r>
      <w:r w:rsidRPr="00484A70">
        <w:rPr>
          <w:rFonts w:ascii="Angsana New" w:hAnsi="Angsana New"/>
          <w:sz w:val="30"/>
          <w:szCs w:val="30"/>
          <w:cs/>
        </w:rPr>
        <w:t xml:space="preserve"> มาพิจารณา</w:t>
      </w:r>
      <w:r w:rsidR="00072380" w:rsidRPr="00072380">
        <w:rPr>
          <w:rFonts w:ascii="Angsana New" w:hAnsi="Angsana New"/>
          <w:sz w:val="30"/>
          <w:szCs w:val="30"/>
          <w:cs/>
        </w:rPr>
        <w:t>การด้อยค่าของลูกหนี้การค้าตามวิธีอย่างง่าย (</w:t>
      </w:r>
      <w:r w:rsidR="00072380" w:rsidRPr="00072380">
        <w:rPr>
          <w:rFonts w:ascii="Angsana New" w:hAnsi="Angsana New"/>
          <w:sz w:val="30"/>
          <w:szCs w:val="30"/>
        </w:rPr>
        <w:t xml:space="preserve">Simplified approach) </w:t>
      </w:r>
      <w:r w:rsidR="00072380" w:rsidRPr="00072380">
        <w:rPr>
          <w:rFonts w:ascii="Angsana New" w:hAnsi="Angsana New"/>
          <w:sz w:val="30"/>
          <w:szCs w:val="30"/>
          <w:cs/>
        </w:rPr>
        <w:t>โดยใช้ข้อมูลขาดทุนด้านเครดิตในอดีตมาพิจารณาอัตราการสูญเสีย (</w:t>
      </w:r>
      <w:r w:rsidR="00072380" w:rsidRPr="00072380">
        <w:rPr>
          <w:rFonts w:ascii="Angsana New" w:hAnsi="Angsana New"/>
          <w:sz w:val="30"/>
          <w:szCs w:val="30"/>
        </w:rPr>
        <w:t xml:space="preserve">loss rate) </w:t>
      </w:r>
      <w:r w:rsidR="00072380" w:rsidRPr="00072380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="00072380" w:rsidRPr="00072380">
        <w:rPr>
          <w:rFonts w:ascii="Angsana New" w:hAnsi="Angsana New"/>
          <w:sz w:val="30"/>
          <w:szCs w:val="30"/>
        </w:rPr>
        <w:t xml:space="preserve">Forward-looking information) </w:t>
      </w:r>
      <w:r w:rsidR="00072380" w:rsidRPr="00072380">
        <w:rPr>
          <w:rFonts w:ascii="Angsana New" w:hAnsi="Angsana New"/>
          <w:sz w:val="30"/>
          <w:szCs w:val="30"/>
          <w:cs/>
        </w:rPr>
        <w:t>มาพิจารณา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133A51">
        <w:rPr>
          <w:rFonts w:ascii="Angsana New" w:hAnsi="Angsana New"/>
          <w:sz w:val="30"/>
          <w:szCs w:val="30"/>
        </w:rPr>
        <w:t>31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33A51">
        <w:rPr>
          <w:rFonts w:ascii="Angsana New" w:hAnsi="Angsana New"/>
          <w:sz w:val="30"/>
          <w:szCs w:val="30"/>
        </w:rPr>
        <w:t>2563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บริษัทได้ประเมินผลกระทบดังกล่าว ซึ่งไม่มีผลกระทบอย่างมีสาระสำคัญต่องบการเงิน ดังนั้นบริษัทจึงไม่ปรับปรุงมูลค่าลูกหนี้การค้าในปี </w:t>
      </w:r>
      <w:r w:rsidR="00133A51">
        <w:rPr>
          <w:rFonts w:ascii="Angsana New" w:hAnsi="Angsana New"/>
          <w:sz w:val="30"/>
          <w:szCs w:val="30"/>
        </w:rPr>
        <w:t>2564</w:t>
      </w:r>
    </w:p>
    <w:p w14:paraId="772BA2E6" w14:textId="77777777" w:rsidR="00115133" w:rsidRPr="00072380" w:rsidRDefault="00115133" w:rsidP="00115133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0154A1D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2BC91E6B" w14:textId="77777777" w:rsidR="00842F07" w:rsidRPr="00072380" w:rsidRDefault="00842F07" w:rsidP="00467021">
      <w:pPr>
        <w:pStyle w:val="FSBlank"/>
        <w:rPr>
          <w:sz w:val="24"/>
          <w:szCs w:val="24"/>
        </w:rPr>
      </w:pPr>
    </w:p>
    <w:p w14:paraId="5DA0A737" w14:textId="77777777" w:rsidR="00D0686C" w:rsidRPr="00F66FF9" w:rsidRDefault="00AA64E7" w:rsidP="00D0686C">
      <w:pPr>
        <w:pStyle w:val="FSBlank"/>
        <w:spacing w:line="240" w:lineRule="auto"/>
        <w:rPr>
          <w:sz w:val="30"/>
          <w:szCs w:val="30"/>
        </w:rPr>
      </w:pPr>
      <w:r w:rsidRPr="00F66FF9">
        <w:rPr>
          <w:rFonts w:hint="cs"/>
          <w:sz w:val="30"/>
          <w:szCs w:val="30"/>
          <w:cs/>
        </w:rPr>
        <w:t>บุคคลหรือกิจการที่เกี่ยว</w:t>
      </w:r>
      <w:r w:rsidR="007B6E05" w:rsidRPr="00F66FF9">
        <w:rPr>
          <w:rFonts w:hint="cs"/>
          <w:sz w:val="30"/>
          <w:szCs w:val="30"/>
          <w:cs/>
        </w:rPr>
        <w:t>ข้องกันที่มีความสัมพันธ์เปลี่ยนแปลงอย่างมีสาระสำคัญ และบริษัทมีรายการระหว่างกันที่มีนัยสำคัญในระหว่างงวดมีดังต่อไปนี้</w:t>
      </w:r>
    </w:p>
    <w:p w14:paraId="773BD998" w14:textId="77777777" w:rsidR="007B6E05" w:rsidRPr="00072380" w:rsidRDefault="007B6E05" w:rsidP="00D0686C">
      <w:pPr>
        <w:pStyle w:val="FSBlank"/>
        <w:spacing w:line="240" w:lineRule="auto"/>
        <w:rPr>
          <w:sz w:val="24"/>
          <w:szCs w:val="24"/>
        </w:rPr>
      </w:pPr>
    </w:p>
    <w:tbl>
      <w:tblPr>
        <w:tblW w:w="9522" w:type="dxa"/>
        <w:tblInd w:w="558" w:type="dxa"/>
        <w:tblLook w:val="01E0" w:firstRow="1" w:lastRow="1" w:firstColumn="1" w:lastColumn="1" w:noHBand="0" w:noVBand="0"/>
      </w:tblPr>
      <w:tblGrid>
        <w:gridCol w:w="4230"/>
        <w:gridCol w:w="1422"/>
        <w:gridCol w:w="3870"/>
      </w:tblGrid>
      <w:tr w:rsidR="00463C1E" w:rsidRPr="00C96465" w14:paraId="324D6E40" w14:textId="77777777" w:rsidTr="00C978FE">
        <w:trPr>
          <w:tblHeader/>
        </w:trPr>
        <w:tc>
          <w:tcPr>
            <w:tcW w:w="4230" w:type="dxa"/>
          </w:tcPr>
          <w:p w14:paraId="4E179CA5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AE14CAA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870" w:type="dxa"/>
          </w:tcPr>
          <w:p w14:paraId="3047171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C1E" w:rsidRPr="00C96465" w14:paraId="71BF8C14" w14:textId="77777777" w:rsidTr="00C978FE">
        <w:trPr>
          <w:tblHeader/>
        </w:trPr>
        <w:tc>
          <w:tcPr>
            <w:tcW w:w="4230" w:type="dxa"/>
          </w:tcPr>
          <w:p w14:paraId="5F8B5D1F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0080603B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57F87579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3C1E" w:rsidRPr="00C96465" w14:paraId="576D3D95" w14:textId="77777777" w:rsidTr="00C978FE">
        <w:tc>
          <w:tcPr>
            <w:tcW w:w="4230" w:type="dxa"/>
          </w:tcPr>
          <w:p w14:paraId="5C6DE0D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CTJ Holding</w:t>
            </w:r>
            <w:r w:rsidRPr="007C301A">
              <w:rPr>
                <w:rFonts w:ascii="Angsana New" w:hAnsi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/>
                <w:sz w:val="30"/>
                <w:szCs w:val="30"/>
              </w:rPr>
              <w:t>, Ltd.</w:t>
            </w:r>
          </w:p>
        </w:tc>
        <w:tc>
          <w:tcPr>
            <w:tcW w:w="1422" w:type="dxa"/>
          </w:tcPr>
          <w:p w14:paraId="7E585307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1D761E18" w14:textId="77777777" w:rsidR="00463C1E" w:rsidRPr="00C96465" w:rsidRDefault="00463C1E" w:rsidP="007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63C1E" w:rsidRPr="00C96465" w14:paraId="6E6C479A" w14:textId="77777777" w:rsidTr="00C978FE">
        <w:tc>
          <w:tcPr>
            <w:tcW w:w="4230" w:type="dxa"/>
          </w:tcPr>
          <w:p w14:paraId="14E0662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14:paraId="7FBCBF82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70BE567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072380">
              <w:rPr>
                <w:rFonts w:ascii="Angsana New" w:hAnsi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="00072380">
              <w:rPr>
                <w:rFonts w:ascii="Angsana New" w:hAnsi="Angsana New"/>
                <w:sz w:val="30"/>
                <w:szCs w:val="30"/>
              </w:rPr>
              <w:t>7</w:t>
            </w:r>
            <w:r w:rsidR="00133A5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3C1E" w:rsidRPr="00C96465" w14:paraId="6128CB12" w14:textId="77777777" w:rsidTr="00C978FE">
        <w:tc>
          <w:tcPr>
            <w:tcW w:w="4230" w:type="dxa"/>
          </w:tcPr>
          <w:p w14:paraId="4B03DF13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96465">
              <w:rPr>
                <w:rFonts w:ascii="Angsana New" w:hAnsi="Angsana New"/>
                <w:sz w:val="30"/>
                <w:szCs w:val="30"/>
              </w:rPr>
              <w:t>Daishin</w:t>
            </w:r>
            <w:proofErr w:type="spellEnd"/>
            <w:r w:rsidRPr="00C96465">
              <w:rPr>
                <w:rFonts w:ascii="Angsana New" w:hAnsi="Angsana New"/>
                <w:sz w:val="30"/>
                <w:szCs w:val="30"/>
              </w:rPr>
              <w:t xml:space="preserve"> P&amp;T Co., Ltd.</w:t>
            </w:r>
          </w:p>
        </w:tc>
        <w:tc>
          <w:tcPr>
            <w:tcW w:w="1422" w:type="dxa"/>
          </w:tcPr>
          <w:p w14:paraId="6E91A6C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64B7258F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147C9785" w14:textId="77777777" w:rsidTr="00C978FE">
        <w:tc>
          <w:tcPr>
            <w:tcW w:w="4230" w:type="dxa"/>
          </w:tcPr>
          <w:p w14:paraId="75034F7F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14:paraId="1B0DB2C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7791191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19BCB50B" w14:textId="77777777" w:rsidTr="00C978FE">
        <w:tc>
          <w:tcPr>
            <w:tcW w:w="4230" w:type="dxa"/>
          </w:tcPr>
          <w:p w14:paraId="0ACD8F1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14:paraId="0AF6A9D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870" w:type="dxa"/>
          </w:tcPr>
          <w:p w14:paraId="33DF5495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19C4A00A" w14:textId="77777777" w:rsidTr="00C978FE">
        <w:tc>
          <w:tcPr>
            <w:tcW w:w="4230" w:type="dxa"/>
          </w:tcPr>
          <w:p w14:paraId="777A237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14:paraId="23AF561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18874DE9" w14:textId="77777777" w:rsidR="00463C1E" w:rsidRPr="00C96465" w:rsidRDefault="00DC3A00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747AFE" w:rsidRPr="00C96465" w14:paraId="32C544EB" w14:textId="77777777" w:rsidTr="00C978FE">
        <w:tc>
          <w:tcPr>
            <w:tcW w:w="4230" w:type="dxa"/>
          </w:tcPr>
          <w:p w14:paraId="273C628C" w14:textId="77777777" w:rsidR="00747AFE" w:rsidRPr="00C96465" w:rsidRDefault="00747AF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29D5034" w14:textId="77777777" w:rsidR="00747AFE" w:rsidRPr="00C96465" w:rsidRDefault="00747AF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14:paraId="781AAF55" w14:textId="77777777" w:rsidR="00747AFE" w:rsidRDefault="00747AF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C1E" w:rsidRPr="00C96465" w14:paraId="26BE6945" w14:textId="77777777" w:rsidTr="00C978FE">
        <w:tc>
          <w:tcPr>
            <w:tcW w:w="4230" w:type="dxa"/>
          </w:tcPr>
          <w:p w14:paraId="54F1BAB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ผู้บริหารคนสำคัญ</w:t>
            </w:r>
          </w:p>
        </w:tc>
        <w:tc>
          <w:tcPr>
            <w:tcW w:w="1422" w:type="dxa"/>
          </w:tcPr>
          <w:p w14:paraId="58950C65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6909599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1D9421F" w14:textId="77777777" w:rsidR="00463C1E" w:rsidRPr="00C978FE" w:rsidRDefault="00463C1E" w:rsidP="00463C1E">
      <w:pPr>
        <w:pStyle w:val="FSBlank"/>
        <w:spacing w:line="240" w:lineRule="auto"/>
        <w:ind w:left="0"/>
        <w:rPr>
          <w:sz w:val="16"/>
          <w:szCs w:val="16"/>
        </w:rPr>
      </w:pPr>
    </w:p>
    <w:p w14:paraId="36CA9919" w14:textId="77777777" w:rsidR="00463C1E" w:rsidRDefault="00463C1E" w:rsidP="00463C1E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560150C" w14:textId="77777777" w:rsidR="00463C1E" w:rsidRPr="00C978FE" w:rsidRDefault="00463C1E" w:rsidP="00463C1E">
      <w:pPr>
        <w:pStyle w:val="FSContent"/>
        <w:rPr>
          <w:sz w:val="16"/>
          <w:szCs w:val="16"/>
        </w:rPr>
      </w:pPr>
    </w:p>
    <w:tbl>
      <w:tblPr>
        <w:tblW w:w="9648" w:type="dxa"/>
        <w:tblInd w:w="450" w:type="dxa"/>
        <w:tblLook w:val="0000" w:firstRow="0" w:lastRow="0" w:firstColumn="0" w:lastColumn="0" w:noHBand="0" w:noVBand="0"/>
      </w:tblPr>
      <w:tblGrid>
        <w:gridCol w:w="5778"/>
        <w:gridCol w:w="3870"/>
      </w:tblGrid>
      <w:tr w:rsidR="00463C1E" w:rsidRPr="0061466F" w14:paraId="077A7DE5" w14:textId="77777777" w:rsidTr="00E60FA4">
        <w:tc>
          <w:tcPr>
            <w:tcW w:w="5778" w:type="dxa"/>
          </w:tcPr>
          <w:p w14:paraId="22143358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14:paraId="7C028378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63C1E" w:rsidRPr="0061466F" w14:paraId="343A1104" w14:textId="77777777" w:rsidTr="00E60FA4">
        <w:tc>
          <w:tcPr>
            <w:tcW w:w="5778" w:type="dxa"/>
          </w:tcPr>
          <w:p w14:paraId="013C71DE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14:paraId="06E9038E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4DA8314A" w14:textId="77777777" w:rsidTr="00E60FA4">
        <w:tc>
          <w:tcPr>
            <w:tcW w:w="5778" w:type="dxa"/>
          </w:tcPr>
          <w:p w14:paraId="32AB8ECC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14:paraId="7A91FD1D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7BCD9CBA" w14:textId="77777777" w:rsidTr="00E60FA4">
        <w:tc>
          <w:tcPr>
            <w:tcW w:w="5778" w:type="dxa"/>
          </w:tcPr>
          <w:p w14:paraId="4877CDC2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14:paraId="371D5834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55CA22FE" w14:textId="77777777" w:rsidTr="00E60FA4">
        <w:tc>
          <w:tcPr>
            <w:tcW w:w="5778" w:type="dxa"/>
          </w:tcPr>
          <w:p w14:paraId="1A02839C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</w:rPr>
              <w:t>(</w:t>
            </w: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1466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14:paraId="6D7FAAD8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2D34C907" w14:textId="77777777" w:rsidTr="00E60FA4">
        <w:tc>
          <w:tcPr>
            <w:tcW w:w="5778" w:type="dxa"/>
          </w:tcPr>
          <w:p w14:paraId="46AD544C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14:paraId="0287C247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4C3A3BF1" w14:textId="77777777" w:rsidTr="00E60FA4">
        <w:tc>
          <w:tcPr>
            <w:tcW w:w="5778" w:type="dxa"/>
          </w:tcPr>
          <w:p w14:paraId="5D10E3F7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870" w:type="dxa"/>
          </w:tcPr>
          <w:p w14:paraId="6C066414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63C1E" w:rsidRPr="0061466F" w14:paraId="331AA72B" w14:textId="77777777" w:rsidTr="00E60FA4">
        <w:tc>
          <w:tcPr>
            <w:tcW w:w="5778" w:type="dxa"/>
          </w:tcPr>
          <w:p w14:paraId="711A5CF2" w14:textId="77777777" w:rsidR="00463C1E" w:rsidRPr="0061466F" w:rsidRDefault="00B75CFD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0411435"/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870" w:type="dxa"/>
          </w:tcPr>
          <w:p w14:paraId="1B6CAC4C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>
              <w:rPr>
                <w:rFonts w:ascii="Angsana New" w:hAnsi="Angsana New"/>
                <w:sz w:val="30"/>
                <w:szCs w:val="30"/>
              </w:rPr>
              <w:t>/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</w:t>
            </w:r>
            <w:r w:rsidR="00B75CF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กำหนดไว้ในสัญญา</w:t>
            </w:r>
          </w:p>
        </w:tc>
      </w:tr>
      <w:bookmarkEnd w:id="0"/>
    </w:tbl>
    <w:p w14:paraId="208BE202" w14:textId="77777777" w:rsidR="00072380" w:rsidRPr="00C978FE" w:rsidRDefault="00072380" w:rsidP="00463C1E">
      <w:pPr>
        <w:pStyle w:val="FSContent"/>
        <w:rPr>
          <w:sz w:val="16"/>
          <w:szCs w:val="16"/>
        </w:rPr>
      </w:pPr>
    </w:p>
    <w:p w14:paraId="316A21D9" w14:textId="77777777" w:rsidR="00463C1E" w:rsidRPr="0061466F" w:rsidRDefault="00463C1E" w:rsidP="00463C1E">
      <w:pPr>
        <w:pStyle w:val="FSContent"/>
      </w:pPr>
      <w:r w:rsidRPr="0061466F">
        <w:rPr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7C301A">
        <w:t>31</w:t>
      </w:r>
      <w:r w:rsidRPr="0061466F">
        <w:t xml:space="preserve"> </w:t>
      </w:r>
      <w:r>
        <w:rPr>
          <w:rFonts w:hint="cs"/>
          <w:cs/>
        </w:rPr>
        <w:t>มีนาคม</w:t>
      </w:r>
      <w:r w:rsidRPr="0061466F">
        <w:rPr>
          <w:cs/>
        </w:rPr>
        <w:t xml:space="preserve"> สรุปได้ดังนี้</w:t>
      </w:r>
    </w:p>
    <w:p w14:paraId="4FA1415F" w14:textId="77777777" w:rsidR="008D30D9" w:rsidRPr="00C978FE" w:rsidRDefault="008D30D9" w:rsidP="00463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450" w:type="dxa"/>
        <w:tblLook w:val="0000" w:firstRow="0" w:lastRow="0" w:firstColumn="0" w:lastColumn="0" w:noHBand="0" w:noVBand="0"/>
      </w:tblPr>
      <w:tblGrid>
        <w:gridCol w:w="6474"/>
        <w:gridCol w:w="1356"/>
        <w:gridCol w:w="236"/>
        <w:gridCol w:w="1261"/>
        <w:gridCol w:w="6"/>
      </w:tblGrid>
      <w:tr w:rsidR="008D30D9" w:rsidRPr="00D5409B" w14:paraId="284F3ADD" w14:textId="77777777" w:rsidTr="00072380">
        <w:trPr>
          <w:tblHeader/>
        </w:trPr>
        <w:tc>
          <w:tcPr>
            <w:tcW w:w="6474" w:type="dxa"/>
          </w:tcPr>
          <w:p w14:paraId="7855B48C" w14:textId="77777777"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6" w:type="dxa"/>
          </w:tcPr>
          <w:p w14:paraId="0AFC534D" w14:textId="77777777"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BF10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D146EF1" w14:textId="77777777" w:rsidR="008D30D9" w:rsidRPr="00D5409B" w:rsidRDefault="008D30D9" w:rsidP="00D637E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3F0CF57" w14:textId="77777777"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BF1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30D9" w:rsidRPr="00D5409B" w14:paraId="0417FE61" w14:textId="77777777" w:rsidTr="00072380">
        <w:trPr>
          <w:gridAfter w:val="1"/>
          <w:wAfter w:w="6" w:type="dxa"/>
          <w:tblHeader/>
        </w:trPr>
        <w:tc>
          <w:tcPr>
            <w:tcW w:w="6474" w:type="dxa"/>
          </w:tcPr>
          <w:p w14:paraId="0291E63D" w14:textId="77777777"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323A5D3F" w14:textId="77777777" w:rsidR="008D30D9" w:rsidRPr="00D5409B" w:rsidRDefault="008D30D9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2380" w:rsidRPr="00D5409B" w14:paraId="519E59E3" w14:textId="77777777" w:rsidTr="00072380">
        <w:tc>
          <w:tcPr>
            <w:tcW w:w="6474" w:type="dxa"/>
          </w:tcPr>
          <w:p w14:paraId="2786741B" w14:textId="77777777" w:rsidR="00072380" w:rsidRPr="0061466F" w:rsidRDefault="00072380" w:rsidP="00072380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1466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56" w:type="dxa"/>
          </w:tcPr>
          <w:p w14:paraId="6C20F15E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8A0E1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FA0A9C8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D5409B" w14:paraId="71843E5F" w14:textId="77777777" w:rsidTr="00072380">
        <w:tc>
          <w:tcPr>
            <w:tcW w:w="6474" w:type="dxa"/>
          </w:tcPr>
          <w:p w14:paraId="42EB3999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6" w:type="dxa"/>
          </w:tcPr>
          <w:p w14:paraId="550D7E25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AD29F0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B2E7D27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</w:t>
            </w:r>
            <w:r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072380" w:rsidRPr="00D5409B" w14:paraId="36DACA12" w14:textId="77777777" w:rsidTr="00072380">
        <w:tc>
          <w:tcPr>
            <w:tcW w:w="6474" w:type="dxa"/>
          </w:tcPr>
          <w:p w14:paraId="7959C75B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56" w:type="dxa"/>
          </w:tcPr>
          <w:p w14:paraId="0441F037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A90EB9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20A6B782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23</w:t>
            </w:r>
            <w:r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072380" w:rsidRPr="0037579F" w14:paraId="76C6A086" w14:textId="77777777" w:rsidTr="00072380">
        <w:tc>
          <w:tcPr>
            <w:tcW w:w="6474" w:type="dxa"/>
          </w:tcPr>
          <w:p w14:paraId="0286F833" w14:textId="77777777" w:rsidR="00072380" w:rsidRPr="00C978FE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6" w:type="dxa"/>
          </w:tcPr>
          <w:p w14:paraId="0EEC5FF9" w14:textId="77777777" w:rsidR="00072380" w:rsidRPr="00C978FE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D2A83B7" w14:textId="77777777" w:rsidR="00072380" w:rsidRPr="00C978FE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7" w:type="dxa"/>
            <w:gridSpan w:val="2"/>
          </w:tcPr>
          <w:p w14:paraId="030BCD10" w14:textId="77777777" w:rsidR="00072380" w:rsidRPr="00C978FE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2380" w:rsidRPr="0037579F" w14:paraId="12A1E231" w14:textId="77777777" w:rsidTr="00072380">
        <w:tc>
          <w:tcPr>
            <w:tcW w:w="6474" w:type="dxa"/>
          </w:tcPr>
          <w:p w14:paraId="3D0919FC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6" w:type="dxa"/>
          </w:tcPr>
          <w:p w14:paraId="2136B948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EC5BD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3A4C18B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3AC21216" w14:textId="77777777" w:rsidTr="00072380">
        <w:tc>
          <w:tcPr>
            <w:tcW w:w="6474" w:type="dxa"/>
          </w:tcPr>
          <w:p w14:paraId="676F2C78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6" w:type="dxa"/>
          </w:tcPr>
          <w:p w14:paraId="2F09DA0D" w14:textId="77777777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366,467</w:t>
            </w:r>
          </w:p>
        </w:tc>
        <w:tc>
          <w:tcPr>
            <w:tcW w:w="236" w:type="dxa"/>
          </w:tcPr>
          <w:p w14:paraId="27FEF220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A9B8173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456</w:t>
            </w:r>
            <w:r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072380" w:rsidRPr="0037579F" w14:paraId="04E0355B" w14:textId="77777777" w:rsidTr="00072380">
        <w:tc>
          <w:tcPr>
            <w:tcW w:w="6474" w:type="dxa"/>
          </w:tcPr>
          <w:p w14:paraId="423CB2D4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6" w:type="dxa"/>
          </w:tcPr>
          <w:p w14:paraId="2DA54AE1" w14:textId="77777777" w:rsidR="00072380" w:rsidRPr="00444C25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3667BD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7369ADE" w14:textId="77777777" w:rsidR="00072380" w:rsidRPr="00444C25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303</w:t>
            </w:r>
            <w:r w:rsidRPr="00444C25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072380" w:rsidRPr="0037579F" w14:paraId="0A067212" w14:textId="77777777" w:rsidTr="00072380">
        <w:tc>
          <w:tcPr>
            <w:tcW w:w="6474" w:type="dxa"/>
          </w:tcPr>
          <w:p w14:paraId="286B9D88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6" w:type="dxa"/>
          </w:tcPr>
          <w:p w14:paraId="43872A18" w14:textId="77777777" w:rsidR="00072380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236" w:type="dxa"/>
          </w:tcPr>
          <w:p w14:paraId="3366C3B2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86E4980" w14:textId="77777777" w:rsidR="00072380" w:rsidRPr="00FD22F8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380" w:rsidRPr="0037579F" w14:paraId="2BF3909B" w14:textId="77777777" w:rsidTr="00072380">
        <w:tc>
          <w:tcPr>
            <w:tcW w:w="6474" w:type="dxa"/>
          </w:tcPr>
          <w:p w14:paraId="3452C35A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6" w:type="dxa"/>
          </w:tcPr>
          <w:p w14:paraId="661D30FB" w14:textId="77777777" w:rsidR="00072380" w:rsidRPr="00444C25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36" w:type="dxa"/>
          </w:tcPr>
          <w:p w14:paraId="08ECEC7F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439796A" w14:textId="77777777" w:rsidR="00072380" w:rsidRPr="00444C25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Pr="00444C25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072380" w:rsidRPr="0037579F" w14:paraId="11224A4A" w14:textId="77777777" w:rsidTr="00072380">
        <w:tc>
          <w:tcPr>
            <w:tcW w:w="6474" w:type="dxa"/>
          </w:tcPr>
          <w:p w14:paraId="39FF4D85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6" w:type="dxa"/>
          </w:tcPr>
          <w:p w14:paraId="124DBE89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9351BB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DB3431B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072380" w:rsidRPr="0037579F" w14:paraId="3CC34AF9" w14:textId="77777777" w:rsidTr="00072380">
        <w:tc>
          <w:tcPr>
            <w:tcW w:w="6474" w:type="dxa"/>
          </w:tcPr>
          <w:p w14:paraId="6B88A683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6" w:type="dxa"/>
          </w:tcPr>
          <w:p w14:paraId="7468E12E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389A2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151409A9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55A7D3A7" w14:textId="77777777" w:rsidTr="00072380">
        <w:tc>
          <w:tcPr>
            <w:tcW w:w="6474" w:type="dxa"/>
          </w:tcPr>
          <w:p w14:paraId="2B1FFD3D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6" w:type="dxa"/>
          </w:tcPr>
          <w:p w14:paraId="0542CB48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D2C85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321E054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11282D23" w14:textId="77777777" w:rsidTr="00072380">
        <w:tc>
          <w:tcPr>
            <w:tcW w:w="6474" w:type="dxa"/>
          </w:tcPr>
          <w:p w14:paraId="226F7F0B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6" w:type="dxa"/>
          </w:tcPr>
          <w:p w14:paraId="2A698684" w14:textId="77777777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  <w:tc>
          <w:tcPr>
            <w:tcW w:w="236" w:type="dxa"/>
          </w:tcPr>
          <w:p w14:paraId="2D5A2E4D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7AF0A39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072380" w:rsidRPr="0037579F" w14:paraId="565B1C2B" w14:textId="77777777" w:rsidTr="00072380">
        <w:tc>
          <w:tcPr>
            <w:tcW w:w="6474" w:type="dxa"/>
          </w:tcPr>
          <w:p w14:paraId="4D585814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14:paraId="5137D23A" w14:textId="77777777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6588E88A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04DDE6F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072380" w:rsidRPr="0037579F" w14:paraId="01906C8C" w14:textId="77777777" w:rsidTr="00072380">
        <w:tc>
          <w:tcPr>
            <w:tcW w:w="6474" w:type="dxa"/>
          </w:tcPr>
          <w:p w14:paraId="00548148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4F04A99" w14:textId="77777777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9,131</w:t>
            </w:r>
          </w:p>
        </w:tc>
        <w:tc>
          <w:tcPr>
            <w:tcW w:w="236" w:type="dxa"/>
          </w:tcPr>
          <w:p w14:paraId="516AA633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76D9DC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</w:tbl>
    <w:p w14:paraId="1CA0DD00" w14:textId="77777777" w:rsidR="00463C1E" w:rsidRPr="00C978FE" w:rsidRDefault="00463C1E" w:rsidP="00463C1E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4"/>
          <w:szCs w:val="14"/>
          <w:lang w:val="en-US"/>
        </w:rPr>
      </w:pPr>
    </w:p>
    <w:p w14:paraId="624B0DEF" w14:textId="77777777" w:rsidR="00CE01E4" w:rsidRPr="003C5735" w:rsidRDefault="00CE01E4" w:rsidP="00CE01E4">
      <w:pPr>
        <w:pStyle w:val="FSContent"/>
      </w:pPr>
      <w:r w:rsidRPr="003C5735">
        <w:rPr>
          <w:cs/>
        </w:rPr>
        <w:t xml:space="preserve">ยอดคงเหลือกับกิจการที่เกี่ยวข้องกัน ณ วันที่ </w:t>
      </w:r>
      <w:r w:rsidRPr="007C301A">
        <w:t>31</w:t>
      </w:r>
      <w:r w:rsidRPr="003C5735">
        <w:rPr>
          <w:cs/>
        </w:rPr>
        <w:t xml:space="preserve"> </w:t>
      </w:r>
      <w:r>
        <w:rPr>
          <w:rFonts w:hint="cs"/>
          <w:cs/>
        </w:rPr>
        <w:t>มีนาคม</w:t>
      </w:r>
      <w:r w:rsidR="00133A51">
        <w:t xml:space="preserve"> 2564 </w:t>
      </w:r>
      <w:r w:rsidR="00133A51">
        <w:rPr>
          <w:rFonts w:hint="cs"/>
          <w:cs/>
        </w:rPr>
        <w:t xml:space="preserve">และ </w:t>
      </w:r>
      <w:r w:rsidR="00133A51">
        <w:t xml:space="preserve">31 </w:t>
      </w:r>
      <w:r w:rsidR="00133A51">
        <w:rPr>
          <w:rFonts w:hint="cs"/>
          <w:cs/>
        </w:rPr>
        <w:t xml:space="preserve">ธันวาคม </w:t>
      </w:r>
      <w:r w:rsidR="00133A51">
        <w:t>2563</w:t>
      </w:r>
      <w:r w:rsidRPr="003C5735">
        <w:rPr>
          <w:cs/>
        </w:rPr>
        <w:t xml:space="preserve"> มีดังนี้</w:t>
      </w:r>
    </w:p>
    <w:p w14:paraId="7462735C" w14:textId="77777777" w:rsidR="00BF1098" w:rsidRPr="00C978FE" w:rsidRDefault="00BF1098" w:rsidP="00BF1098">
      <w:pPr>
        <w:pStyle w:val="FSBlank"/>
        <w:rPr>
          <w:sz w:val="14"/>
          <w:szCs w:val="14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480"/>
        <w:gridCol w:w="1350"/>
        <w:gridCol w:w="236"/>
        <w:gridCol w:w="1294"/>
      </w:tblGrid>
      <w:tr w:rsidR="00CE01E4" w:rsidRPr="003C5735" w14:paraId="7D0E4844" w14:textId="77777777" w:rsidTr="00072380">
        <w:trPr>
          <w:tblHeader/>
        </w:trPr>
        <w:tc>
          <w:tcPr>
            <w:tcW w:w="6480" w:type="dxa"/>
          </w:tcPr>
          <w:p w14:paraId="7FF0775F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206788" w14:textId="77777777" w:rsidR="00CE01E4" w:rsidRPr="007C301A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1309529" w14:textId="77777777" w:rsidR="00CE01E4" w:rsidRPr="0061466F" w:rsidRDefault="00CE01E4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D72E0B" w14:textId="77777777" w:rsidR="00CE01E4" w:rsidRPr="007C301A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01E4" w:rsidRPr="003C5735" w14:paraId="1CB266AE" w14:textId="77777777" w:rsidTr="00072380">
        <w:trPr>
          <w:tblHeader/>
        </w:trPr>
        <w:tc>
          <w:tcPr>
            <w:tcW w:w="6480" w:type="dxa"/>
          </w:tcPr>
          <w:p w14:paraId="27F744AD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270F2" w14:textId="77777777" w:rsidR="00CE01E4" w:rsidRPr="0061466F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/>
                <w:sz w:val="30"/>
                <w:szCs w:val="30"/>
              </w:rPr>
              <w:t>256</w:t>
            </w:r>
            <w:r w:rsidR="00AF10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283D46B" w14:textId="77777777" w:rsidR="00CE01E4" w:rsidRPr="0061466F" w:rsidRDefault="00CE01E4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790B46" w14:textId="77777777" w:rsidR="00CE01E4" w:rsidRPr="0061466F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/>
                <w:sz w:val="30"/>
                <w:szCs w:val="30"/>
              </w:rPr>
              <w:t>256</w:t>
            </w:r>
            <w:r w:rsidR="00AF10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01E4" w:rsidRPr="003C5735" w14:paraId="3EC34323" w14:textId="77777777" w:rsidTr="00072380">
        <w:trPr>
          <w:cantSplit/>
          <w:tblHeader/>
        </w:trPr>
        <w:tc>
          <w:tcPr>
            <w:tcW w:w="6480" w:type="dxa"/>
          </w:tcPr>
          <w:p w14:paraId="0319EA92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488FD9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1E4" w:rsidRPr="003C5735" w14:paraId="472C690E" w14:textId="77777777" w:rsidTr="00072380">
        <w:trPr>
          <w:cantSplit/>
        </w:trPr>
        <w:tc>
          <w:tcPr>
            <w:tcW w:w="6480" w:type="dxa"/>
          </w:tcPr>
          <w:p w14:paraId="63F3753F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80" w:type="dxa"/>
            <w:gridSpan w:val="3"/>
          </w:tcPr>
          <w:p w14:paraId="0DE5E26F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E01E4" w:rsidRPr="003C5735" w14:paraId="79FC7C35" w14:textId="77777777" w:rsidTr="00072380">
        <w:tc>
          <w:tcPr>
            <w:tcW w:w="6480" w:type="dxa"/>
            <w:vAlign w:val="bottom"/>
          </w:tcPr>
          <w:p w14:paraId="0DC728CA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C7473AC" w14:textId="77777777" w:rsidR="00CE01E4" w:rsidRPr="003C5735" w:rsidRDefault="00CE01E4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F10A0">
              <w:rPr>
                <w:rFonts w:ascii="Angsana New" w:hAnsi="Angsana New"/>
                <w:b/>
                <w:bCs/>
                <w:sz w:val="30"/>
                <w:szCs w:val="30"/>
              </w:rPr>
              <w:t>80,00</w:t>
            </w:r>
            <w:r w:rsidR="000723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A86605C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02B58DA" w14:textId="77777777" w:rsidR="00CE01E4" w:rsidRPr="003C5735" w:rsidRDefault="008E362F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363,846</w:t>
            </w:r>
          </w:p>
        </w:tc>
      </w:tr>
      <w:tr w:rsidR="00CE01E4" w:rsidRPr="003C5735" w14:paraId="63F3C291" w14:textId="77777777" w:rsidTr="00072380">
        <w:tc>
          <w:tcPr>
            <w:tcW w:w="6480" w:type="dxa"/>
          </w:tcPr>
          <w:p w14:paraId="6635F55D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  <w:bookmarkStart w:id="1" w:name="_Hlk31825080"/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F12D138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FF1226A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0C22AE0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25623143" w14:textId="77777777" w:rsidTr="00072380">
        <w:tc>
          <w:tcPr>
            <w:tcW w:w="6480" w:type="dxa"/>
          </w:tcPr>
          <w:p w14:paraId="197C23CC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A760AE5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CDF77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659DC4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1E4" w:rsidRPr="003C5735" w14:paraId="76D2A224" w14:textId="77777777" w:rsidTr="00072380">
        <w:tc>
          <w:tcPr>
            <w:tcW w:w="6480" w:type="dxa"/>
            <w:vAlign w:val="bottom"/>
          </w:tcPr>
          <w:p w14:paraId="43088EA3" w14:textId="77777777" w:rsidR="00CE01E4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54DF01" w14:textId="77777777" w:rsidR="00CE01E4" w:rsidRPr="00AF10A0" w:rsidRDefault="008E362F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0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FBF065" w14:textId="77777777" w:rsidR="00CE01E4" w:rsidRPr="00AF10A0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0423406" w14:textId="77777777" w:rsidR="00CE01E4" w:rsidRPr="00AF10A0" w:rsidRDefault="008E362F" w:rsidP="008E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0A0">
              <w:rPr>
                <w:rFonts w:ascii="Angsana New" w:hAnsi="Angsana New"/>
                <w:b/>
                <w:bCs/>
                <w:sz w:val="30"/>
                <w:szCs w:val="30"/>
              </w:rPr>
              <w:t>21,596</w:t>
            </w:r>
          </w:p>
        </w:tc>
      </w:tr>
      <w:bookmarkEnd w:id="1"/>
      <w:tr w:rsidR="00CE01E4" w:rsidRPr="003C5735" w14:paraId="4087412D" w14:textId="77777777" w:rsidTr="00072380">
        <w:tc>
          <w:tcPr>
            <w:tcW w:w="6480" w:type="dxa"/>
          </w:tcPr>
          <w:p w14:paraId="09A348BA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29AE9B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521C6280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FB9B73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450A8488" w14:textId="77777777" w:rsidTr="00072380">
        <w:tc>
          <w:tcPr>
            <w:tcW w:w="6480" w:type="dxa"/>
          </w:tcPr>
          <w:p w14:paraId="1FDC303E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5D338CA5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772C8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EB1828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1E4" w:rsidRPr="003C5735" w14:paraId="1A9E15BD" w14:textId="77777777" w:rsidTr="00072380">
        <w:tc>
          <w:tcPr>
            <w:tcW w:w="6480" w:type="dxa"/>
          </w:tcPr>
          <w:p w14:paraId="3F8B329E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A21AFBD" w14:textId="77777777" w:rsidR="00CE01E4" w:rsidRPr="003C5735" w:rsidRDefault="00AF10A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5FC56B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A2578F4" w14:textId="77777777" w:rsidR="00CE01E4" w:rsidRPr="003C5735" w:rsidRDefault="008E362F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33,699</w:t>
            </w:r>
          </w:p>
        </w:tc>
      </w:tr>
      <w:tr w:rsidR="00CE01E4" w:rsidRPr="003C5735" w14:paraId="24B9BFD5" w14:textId="77777777" w:rsidTr="00072380">
        <w:tc>
          <w:tcPr>
            <w:tcW w:w="6480" w:type="dxa"/>
          </w:tcPr>
          <w:p w14:paraId="3DB4B91F" w14:textId="77777777" w:rsidR="00D72DE7" w:rsidRPr="00C978FE" w:rsidRDefault="00D72DE7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2E9C59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C30E41C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AAC07F3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04616ADE" w14:textId="77777777" w:rsidTr="00072380">
        <w:trPr>
          <w:trHeight w:val="461"/>
        </w:trPr>
        <w:tc>
          <w:tcPr>
            <w:tcW w:w="6480" w:type="dxa"/>
            <w:vAlign w:val="bottom"/>
          </w:tcPr>
          <w:p w14:paraId="05011DF5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16E6EFBC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87CDD3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EFD8EA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1E4" w:rsidRPr="003C5735" w14:paraId="7B57CAE3" w14:textId="77777777" w:rsidTr="00072380">
        <w:tc>
          <w:tcPr>
            <w:tcW w:w="6480" w:type="dxa"/>
            <w:vAlign w:val="bottom"/>
          </w:tcPr>
          <w:p w14:paraId="284D82AB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9AA08E" w14:textId="77777777" w:rsidR="00CE01E4" w:rsidRPr="00066FBA" w:rsidRDefault="00D72DE7" w:rsidP="00E6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FBA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6536F5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36" w:type="dxa"/>
            <w:vAlign w:val="bottom"/>
          </w:tcPr>
          <w:p w14:paraId="070E378A" w14:textId="77777777" w:rsidR="00CE01E4" w:rsidRPr="00066FBA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7755557" w14:textId="77777777" w:rsidR="00CE01E4" w:rsidRPr="00066FBA" w:rsidRDefault="00D72DE7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FBA">
              <w:rPr>
                <w:rFonts w:ascii="Angsana New" w:hAnsi="Angsana New"/>
                <w:b/>
                <w:bCs/>
                <w:sz w:val="30"/>
                <w:szCs w:val="30"/>
              </w:rPr>
              <w:t>7,156</w:t>
            </w:r>
          </w:p>
        </w:tc>
      </w:tr>
    </w:tbl>
    <w:p w14:paraId="720F4FF6" w14:textId="77777777" w:rsidR="00072380" w:rsidRPr="00C978FE" w:rsidRDefault="00072380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507B86FA" w14:textId="77777777" w:rsidR="001074E3" w:rsidRPr="009005FD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DF61357" w14:textId="77777777" w:rsidR="001074E3" w:rsidRPr="00C978FE" w:rsidRDefault="001074E3" w:rsidP="0040129E">
      <w:pPr>
        <w:pStyle w:val="FSBlank"/>
        <w:spacing w:line="240" w:lineRule="auto"/>
        <w:rPr>
          <w:sz w:val="16"/>
          <w:szCs w:val="16"/>
        </w:rPr>
      </w:pPr>
    </w:p>
    <w:p w14:paraId="5450C75F" w14:textId="77777777" w:rsidR="007D6D31" w:rsidRPr="00B44823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B44823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14:paraId="39FD6E64" w14:textId="77777777" w:rsidR="007D6D31" w:rsidRPr="00C978FE" w:rsidRDefault="007D6D31" w:rsidP="007D6D31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4A80B4DD" w14:textId="77777777" w:rsidR="006526C5" w:rsidRDefault="00072380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23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เมษายน </w:t>
      </w:r>
      <w:r w:rsidR="00133A51">
        <w:rPr>
          <w:rFonts w:ascii="Angsana New" w:hAnsi="Angsana New"/>
          <w:sz w:val="30"/>
          <w:szCs w:val="30"/>
        </w:rPr>
        <w:t>2563</w:t>
      </w:r>
      <w:r w:rsidRPr="00072380">
        <w:rPr>
          <w:rFonts w:ascii="Angsana New" w:hAnsi="Angsana New"/>
          <w:sz w:val="30"/>
          <w:szCs w:val="30"/>
          <w:cs/>
        </w:rPr>
        <w:t xml:space="preserve"> บริษัทได้ทำสัญญารับการช่วยเหลือทางด้านเทคนิคกับ </w:t>
      </w:r>
      <w:proofErr w:type="spellStart"/>
      <w:r w:rsidRPr="00072380">
        <w:rPr>
          <w:rFonts w:ascii="Angsana New" w:hAnsi="Angsana New"/>
          <w:sz w:val="30"/>
          <w:szCs w:val="30"/>
        </w:rPr>
        <w:t>Daishin</w:t>
      </w:r>
      <w:proofErr w:type="spellEnd"/>
      <w:r w:rsidRPr="00072380">
        <w:rPr>
          <w:rFonts w:ascii="Angsana New" w:hAnsi="Angsana New"/>
          <w:sz w:val="30"/>
          <w:szCs w:val="30"/>
        </w:rPr>
        <w:t xml:space="preserve"> P&amp;T Co., Ltd. </w:t>
      </w:r>
      <w:r w:rsidRPr="00072380">
        <w:rPr>
          <w:rFonts w:ascii="Angsana New" w:hAnsi="Angsana New"/>
          <w:sz w:val="30"/>
          <w:szCs w:val="30"/>
          <w:cs/>
        </w:rPr>
        <w:t xml:space="preserve">ซึ่งเป็นบริษัทที่เกี่ยวข้องกัน เป็นเวลา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เมษายน </w:t>
      </w:r>
      <w:r w:rsidR="00133A51">
        <w:rPr>
          <w:rFonts w:ascii="Angsana New" w:hAnsi="Angsana New"/>
          <w:sz w:val="30"/>
          <w:szCs w:val="30"/>
        </w:rPr>
        <w:t>2563</w:t>
      </w:r>
      <w:r w:rsidRPr="00072380">
        <w:rPr>
          <w:rFonts w:ascii="Angsana New" w:hAnsi="Angsana New"/>
          <w:sz w:val="30"/>
          <w:szCs w:val="30"/>
          <w:cs/>
        </w:rPr>
        <w:t xml:space="preserve"> และสามารถขยายเวลาของสัญญาออกไปโดยอัตโนมัติ คราวละ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</w:t>
      </w:r>
      <w:proofErr w:type="spellStart"/>
      <w:r w:rsidRPr="00072380">
        <w:rPr>
          <w:rFonts w:ascii="Angsana New" w:hAnsi="Angsana New"/>
          <w:sz w:val="30"/>
          <w:szCs w:val="30"/>
        </w:rPr>
        <w:t>Daishin</w:t>
      </w:r>
      <w:proofErr w:type="spellEnd"/>
      <w:r w:rsidRPr="00072380">
        <w:rPr>
          <w:rFonts w:ascii="Angsana New" w:hAnsi="Angsana New"/>
          <w:sz w:val="30"/>
          <w:szCs w:val="30"/>
        </w:rPr>
        <w:t xml:space="preserve"> P&amp;T Co., Ltd. </w:t>
      </w:r>
      <w:r w:rsidRPr="00072380">
        <w:rPr>
          <w:rFonts w:ascii="Angsana New" w:hAnsi="Angsana New"/>
          <w:sz w:val="30"/>
          <w:szCs w:val="30"/>
          <w:cs/>
        </w:rPr>
        <w:t xml:space="preserve"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</w:t>
      </w:r>
      <w:r w:rsidR="00C978FE">
        <w:rPr>
          <w:rFonts w:ascii="Angsana New" w:hAnsi="Angsana New"/>
          <w:sz w:val="30"/>
          <w:szCs w:val="30"/>
        </w:rPr>
        <w:br/>
      </w:r>
      <w:r w:rsidRPr="00072380">
        <w:rPr>
          <w:rFonts w:ascii="Angsana New" w:hAnsi="Angsana New"/>
          <w:sz w:val="30"/>
          <w:szCs w:val="30"/>
          <w:cs/>
        </w:rPr>
        <w:t xml:space="preserve">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ท่อไร้ตะเข็บ (ประเภทท่อเกลียว) ในอัตรา </w:t>
      </w:r>
      <w:r w:rsidR="00133A51">
        <w:rPr>
          <w:rFonts w:ascii="Angsana New" w:hAnsi="Angsana New"/>
          <w:sz w:val="30"/>
          <w:szCs w:val="30"/>
        </w:rPr>
        <w:t>2.25</w:t>
      </w:r>
      <w:r w:rsidRPr="00072380">
        <w:rPr>
          <w:rFonts w:ascii="Angsana New" w:hAnsi="Angsana New"/>
          <w:sz w:val="30"/>
          <w:szCs w:val="30"/>
          <w:cs/>
        </w:rPr>
        <w:t xml:space="preserve"> บาทต่อกิโลกรัม</w:t>
      </w:r>
    </w:p>
    <w:p w14:paraId="46A76783" w14:textId="77777777" w:rsidR="00096CAA" w:rsidRDefault="00330632" w:rsidP="00096CA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1F3AF5A4" w14:textId="77777777" w:rsidR="00C978FE" w:rsidRPr="00C978FE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9" w:type="dxa"/>
        <w:tblInd w:w="450" w:type="dxa"/>
        <w:tblLook w:val="0000" w:firstRow="0" w:lastRow="0" w:firstColumn="0" w:lastColumn="0" w:noHBand="0" w:noVBand="0"/>
      </w:tblPr>
      <w:tblGrid>
        <w:gridCol w:w="5127"/>
        <w:gridCol w:w="993"/>
        <w:gridCol w:w="1345"/>
        <w:gridCol w:w="236"/>
        <w:gridCol w:w="34"/>
        <w:gridCol w:w="1434"/>
      </w:tblGrid>
      <w:tr w:rsidR="00096CAA" w:rsidRPr="00422193" w14:paraId="0C674859" w14:textId="77777777" w:rsidTr="002B1215">
        <w:tc>
          <w:tcPr>
            <w:tcW w:w="5127" w:type="dxa"/>
            <w:shd w:val="clear" w:color="auto" w:fill="auto"/>
          </w:tcPr>
          <w:p w14:paraId="33EE6161" w14:textId="77777777" w:rsidR="00096CAA" w:rsidRPr="00FF5AEA" w:rsidRDefault="00096CAA" w:rsidP="00E60FA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B1AA70B" w14:textId="77777777" w:rsidR="00096CAA" w:rsidRPr="00FF5AEA" w:rsidRDefault="00096CAA" w:rsidP="00F6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288744E9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86B7868" w14:textId="77777777" w:rsidR="00096CAA" w:rsidRPr="00FF5AEA" w:rsidRDefault="00096CAA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7DF71ED8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6CAA" w:rsidRPr="00422193" w14:paraId="1CA1E505" w14:textId="77777777" w:rsidTr="002B1215">
        <w:tc>
          <w:tcPr>
            <w:tcW w:w="5127" w:type="dxa"/>
            <w:shd w:val="clear" w:color="auto" w:fill="auto"/>
          </w:tcPr>
          <w:p w14:paraId="714F25D1" w14:textId="77777777" w:rsidR="00096CAA" w:rsidRPr="00FF5AEA" w:rsidRDefault="00096CAA" w:rsidP="00E60FA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46AB891" w14:textId="77777777" w:rsidR="00096CAA" w:rsidRPr="00FF5AEA" w:rsidRDefault="002B1215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0D374D0C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D938BF2" w14:textId="77777777" w:rsidR="00096CAA" w:rsidRPr="00FF5AEA" w:rsidRDefault="00096CAA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406C7A70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CAA" w:rsidRPr="00422193" w14:paraId="4A411C88" w14:textId="77777777" w:rsidTr="002B1215">
        <w:tc>
          <w:tcPr>
            <w:tcW w:w="5127" w:type="dxa"/>
            <w:shd w:val="clear" w:color="auto" w:fill="auto"/>
          </w:tcPr>
          <w:p w14:paraId="09DBAB7D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4E9681" w14:textId="77777777" w:rsidR="00096CAA" w:rsidRPr="00422193" w:rsidRDefault="00096CAA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14:paraId="20F0A044" w14:textId="77777777" w:rsidR="00096CAA" w:rsidRPr="00422193" w:rsidRDefault="00096CAA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2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2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219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6CAA" w:rsidRPr="00422193" w14:paraId="54CFC2EF" w14:textId="77777777" w:rsidTr="002B1215">
        <w:tc>
          <w:tcPr>
            <w:tcW w:w="5127" w:type="dxa"/>
            <w:shd w:val="clear" w:color="auto" w:fill="auto"/>
          </w:tcPr>
          <w:p w14:paraId="3EF0605A" w14:textId="77777777" w:rsidR="00096CAA" w:rsidRPr="001F27E4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7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93" w:type="dxa"/>
            <w:shd w:val="clear" w:color="auto" w:fill="auto"/>
          </w:tcPr>
          <w:p w14:paraId="26AD3975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5E821265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08A52D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9B58C2F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96CAA" w:rsidRPr="00422193" w14:paraId="5BE3AD28" w14:textId="77777777" w:rsidTr="002B1215">
        <w:tc>
          <w:tcPr>
            <w:tcW w:w="5127" w:type="dxa"/>
            <w:shd w:val="clear" w:color="auto" w:fill="auto"/>
          </w:tcPr>
          <w:p w14:paraId="41763F30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cs/>
              </w:rPr>
              <w:t>ยัง</w:t>
            </w: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ไม่ครบกำหนดชำระ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2F1A5" w14:textId="77777777" w:rsidR="00096CAA" w:rsidRPr="001F27E4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EDD45A6" w14:textId="77777777" w:rsidR="00096CAA" w:rsidRPr="00422193" w:rsidRDefault="00AF10A0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380,00</w:t>
            </w:r>
            <w:r w:rsidR="00C978F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C5AAC7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F3553FC" w14:textId="77777777" w:rsidR="00096CAA" w:rsidRPr="00422193" w:rsidRDefault="00096CAA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363,846</w:t>
            </w:r>
          </w:p>
        </w:tc>
      </w:tr>
      <w:tr w:rsidR="00096CAA" w:rsidRPr="00422193" w14:paraId="14EFF609" w14:textId="77777777" w:rsidTr="002B1215">
        <w:tc>
          <w:tcPr>
            <w:tcW w:w="5127" w:type="dxa"/>
            <w:shd w:val="clear" w:color="auto" w:fill="auto"/>
          </w:tcPr>
          <w:p w14:paraId="4876C3BA" w14:textId="77777777" w:rsidR="00D738F2" w:rsidRPr="00422193" w:rsidRDefault="00D738F2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F3F9B81" w14:textId="77777777" w:rsidR="00096CAA" w:rsidRPr="00422193" w:rsidRDefault="00D72DE7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D4AAE" w14:textId="77777777" w:rsidR="00096CAA" w:rsidRPr="00422193" w:rsidRDefault="00AF10A0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380,00</w:t>
            </w:r>
            <w:r w:rsidR="00C97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66AC22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673AA" w14:textId="77777777" w:rsidR="00096CAA" w:rsidRPr="00422193" w:rsidRDefault="00096CAA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63,846</w:t>
            </w:r>
          </w:p>
        </w:tc>
      </w:tr>
      <w:tr w:rsidR="00096CAA" w:rsidRPr="00422193" w14:paraId="6AD0A5CF" w14:textId="77777777" w:rsidTr="002B1215">
        <w:tc>
          <w:tcPr>
            <w:tcW w:w="5127" w:type="dxa"/>
            <w:shd w:val="clear" w:color="auto" w:fill="auto"/>
          </w:tcPr>
          <w:p w14:paraId="54BE705D" w14:textId="77777777" w:rsidR="008B589C" w:rsidRPr="00C978FE" w:rsidRDefault="008B589C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8E9895C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224765A4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13088A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7D3B664D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B589C" w:rsidRPr="00422193" w14:paraId="50FF2B07" w14:textId="77777777" w:rsidTr="002B1215">
        <w:tc>
          <w:tcPr>
            <w:tcW w:w="5127" w:type="dxa"/>
            <w:shd w:val="clear" w:color="auto" w:fill="auto"/>
          </w:tcPr>
          <w:p w14:paraId="6175F08E" w14:textId="77777777" w:rsidR="008B589C" w:rsidRPr="001F27E4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2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93" w:type="dxa"/>
            <w:shd w:val="clear" w:color="auto" w:fill="auto"/>
          </w:tcPr>
          <w:p w14:paraId="049A6942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2C4AB25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E67DB0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E709B35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B589C" w:rsidRPr="00422193" w14:paraId="30B9B77F" w14:textId="77777777" w:rsidTr="002B1215">
        <w:tc>
          <w:tcPr>
            <w:tcW w:w="5127" w:type="dxa"/>
            <w:shd w:val="clear" w:color="auto" w:fill="auto"/>
          </w:tcPr>
          <w:p w14:paraId="68227F29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</w:tcPr>
          <w:p w14:paraId="0E753D03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42B24BE5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1,541,708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1665AF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F47CE14" w14:textId="77777777" w:rsidR="008B589C" w:rsidRPr="001F27E4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1,162,32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8B589C" w:rsidRPr="00422193" w14:paraId="6ABC6629" w14:textId="77777777" w:rsidTr="002B1215">
        <w:tc>
          <w:tcPr>
            <w:tcW w:w="5127" w:type="dxa"/>
            <w:shd w:val="clear" w:color="auto" w:fill="auto"/>
          </w:tcPr>
          <w:p w14:paraId="5FC16212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</w:tcPr>
          <w:p w14:paraId="18DC2BB3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51853FBA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EAAA44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89301E4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B589C" w:rsidRPr="00422193" w14:paraId="02478B37" w14:textId="77777777" w:rsidTr="002B1215">
        <w:tc>
          <w:tcPr>
            <w:tcW w:w="5127" w:type="dxa"/>
            <w:shd w:val="clear" w:color="auto" w:fill="auto"/>
          </w:tcPr>
          <w:p w14:paraId="58A82708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2219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C301A">
              <w:rPr>
                <w:rFonts w:ascii="Angsana New" w:hAnsi="Angsana New"/>
                <w:sz w:val="30"/>
                <w:szCs w:val="30"/>
              </w:rPr>
              <w:t>3</w:t>
            </w:r>
            <w:r w:rsidRPr="00422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21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3" w:type="dxa"/>
            <w:shd w:val="clear" w:color="auto" w:fill="auto"/>
          </w:tcPr>
          <w:p w14:paraId="45EE4C93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1FC881B" w14:textId="77777777" w:rsidR="008B589C" w:rsidRPr="001F27E4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FE5272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AADA2B3" w14:textId="77777777" w:rsidR="008B589C" w:rsidRPr="001F27E4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5,994</w:t>
            </w:r>
          </w:p>
        </w:tc>
      </w:tr>
      <w:tr w:rsidR="008B589C" w:rsidRPr="00422193" w14:paraId="52F14B22" w14:textId="77777777" w:rsidTr="002B1215">
        <w:tc>
          <w:tcPr>
            <w:tcW w:w="5127" w:type="dxa"/>
            <w:shd w:val="clear" w:color="auto" w:fill="auto"/>
          </w:tcPr>
          <w:p w14:paraId="0DB47CD3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02554D6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90B4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1,543,386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9FFFA3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EFD89" w14:textId="77777777" w:rsidR="008B589C" w:rsidRPr="00422193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B589C" w:rsidRPr="00422193" w14:paraId="429F5290" w14:textId="77777777" w:rsidTr="002B1215">
        <w:tc>
          <w:tcPr>
            <w:tcW w:w="5127" w:type="dxa"/>
            <w:shd w:val="clear" w:color="auto" w:fill="auto"/>
          </w:tcPr>
          <w:p w14:paraId="0DDC3371" w14:textId="77777777" w:rsidR="008B589C" w:rsidRPr="00DE07C8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</w:tcPr>
          <w:p w14:paraId="53AE3298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5CD7C211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3CDFA4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265C6BC6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</w:tr>
      <w:tr w:rsidR="008B589C" w:rsidRPr="00422193" w14:paraId="37832A5B" w14:textId="77777777" w:rsidTr="002B1215">
        <w:tc>
          <w:tcPr>
            <w:tcW w:w="5127" w:type="dxa"/>
            <w:shd w:val="clear" w:color="auto" w:fill="auto"/>
          </w:tcPr>
          <w:p w14:paraId="752F2AA9" w14:textId="77777777" w:rsidR="008B589C" w:rsidRPr="00DE07C8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7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2D84991F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52F2FA53" w14:textId="77777777" w:rsidR="008B589C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1,923,387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7A279B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3F4E3CE6" w14:textId="77777777" w:rsidR="008B589C" w:rsidRPr="007C301A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EC0D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532,169</w:t>
            </w:r>
          </w:p>
        </w:tc>
      </w:tr>
    </w:tbl>
    <w:p w14:paraId="3DFCC6FE" w14:textId="77777777" w:rsidR="008B589C" w:rsidRPr="00C978FE" w:rsidRDefault="008B589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6AC143" w14:textId="77777777" w:rsidR="006526C5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E8622D">
        <w:rPr>
          <w:rFonts w:asciiTheme="majorBidi" w:hAnsiTheme="majorBidi" w:cstheme="majorBidi"/>
          <w:sz w:val="30"/>
          <w:szCs w:val="30"/>
        </w:rPr>
        <w:t xml:space="preserve">31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8622D">
        <w:rPr>
          <w:rFonts w:asciiTheme="majorBidi" w:hAnsiTheme="majorBidi" w:cstheme="majorBidi"/>
          <w:sz w:val="30"/>
          <w:szCs w:val="30"/>
        </w:rPr>
        <w:t xml:space="preserve">2564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8622D">
        <w:rPr>
          <w:rFonts w:asciiTheme="majorBidi" w:hAnsiTheme="majorBidi" w:cstheme="majorBidi"/>
          <w:sz w:val="30"/>
          <w:szCs w:val="30"/>
        </w:rPr>
        <w:t xml:space="preserve">31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8622D">
        <w:rPr>
          <w:rFonts w:asciiTheme="majorBidi" w:hAnsiTheme="majorBidi" w:cstheme="majorBidi"/>
          <w:sz w:val="30"/>
          <w:szCs w:val="30"/>
        </w:rPr>
        <w:t xml:space="preserve">2563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0B84E9A8" w14:textId="77777777" w:rsidR="00C978FE" w:rsidRPr="00C978FE" w:rsidRDefault="00C978FE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47BFF" w14:textId="77777777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8158E53" w14:textId="77777777" w:rsidR="00C978FE" w:rsidRPr="00C978FE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75" w:type="dxa"/>
        <w:tblInd w:w="450" w:type="dxa"/>
        <w:tblLook w:val="0000" w:firstRow="0" w:lastRow="0" w:firstColumn="0" w:lastColumn="0" w:noHBand="0" w:noVBand="0"/>
      </w:tblPr>
      <w:tblGrid>
        <w:gridCol w:w="5019"/>
        <w:gridCol w:w="1101"/>
        <w:gridCol w:w="1347"/>
        <w:gridCol w:w="270"/>
        <w:gridCol w:w="1438"/>
      </w:tblGrid>
      <w:tr w:rsidR="002B1215" w:rsidRPr="00422193" w14:paraId="7EBB75D5" w14:textId="77777777" w:rsidTr="002B1215">
        <w:tc>
          <w:tcPr>
            <w:tcW w:w="5019" w:type="dxa"/>
          </w:tcPr>
          <w:p w14:paraId="0E01D1D5" w14:textId="77777777" w:rsidR="002B1215" w:rsidRPr="00DE07C8" w:rsidRDefault="002B1215" w:rsidP="002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76DB9D63" w14:textId="77777777" w:rsidR="002B1215" w:rsidRPr="00422193" w:rsidRDefault="002B1215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6231C3F7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A37D53D" w14:textId="77777777" w:rsidR="002B1215" w:rsidRPr="00FF5AEA" w:rsidRDefault="002B1215" w:rsidP="002B121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AFC5E53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1215" w:rsidRPr="00422193" w14:paraId="71B9F40A" w14:textId="77777777" w:rsidTr="002B1215">
        <w:tc>
          <w:tcPr>
            <w:tcW w:w="5019" w:type="dxa"/>
          </w:tcPr>
          <w:p w14:paraId="78A46ADB" w14:textId="77777777" w:rsidR="002B1215" w:rsidRDefault="002B1215" w:rsidP="002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56A444C6" w14:textId="77777777" w:rsidR="002B1215" w:rsidRPr="00422193" w:rsidRDefault="002B1215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7" w:type="dxa"/>
          </w:tcPr>
          <w:p w14:paraId="76EF4B73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2E6DB7" w14:textId="77777777" w:rsidR="002B1215" w:rsidRPr="00FF5AEA" w:rsidRDefault="002B1215" w:rsidP="002B121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133F7E5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2DE7" w:rsidRPr="00F17C44" w14:paraId="1602AF88" w14:textId="77777777" w:rsidTr="002B1215">
        <w:tc>
          <w:tcPr>
            <w:tcW w:w="5019" w:type="dxa"/>
          </w:tcPr>
          <w:p w14:paraId="05D41A8C" w14:textId="77777777" w:rsidR="00D72DE7" w:rsidRPr="00F17C44" w:rsidRDefault="00D72DE7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0B2A87" w14:textId="77777777" w:rsidR="00D72DE7" w:rsidRPr="00F17C44" w:rsidRDefault="00D72DE7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dxa"/>
            <w:gridSpan w:val="3"/>
          </w:tcPr>
          <w:p w14:paraId="086B4354" w14:textId="77777777" w:rsidR="00D72DE7" w:rsidRPr="00F17C44" w:rsidRDefault="00D72DE7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AEA" w:rsidRPr="00F17C44" w14:paraId="4D3E3E44" w14:textId="77777777" w:rsidTr="002B1215">
        <w:tc>
          <w:tcPr>
            <w:tcW w:w="5019" w:type="dxa"/>
          </w:tcPr>
          <w:p w14:paraId="0014A8DC" w14:textId="77777777" w:rsidR="00FF5AEA" w:rsidRPr="008B589C" w:rsidRDefault="00FF5AEA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  <w:p w14:paraId="339EB918" w14:textId="77777777" w:rsidR="00B2624A" w:rsidRPr="008B589C" w:rsidRDefault="00B2624A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01" w:type="dxa"/>
          </w:tcPr>
          <w:p w14:paraId="6B2F97E6" w14:textId="77777777" w:rsidR="00FF5AEA" w:rsidRPr="00F17C44" w:rsidRDefault="00FF5AEA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1BE3334A" w14:textId="77777777" w:rsidR="00FF5AEA" w:rsidRPr="00F17C44" w:rsidRDefault="00FF5AEA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3648A" w14:textId="77777777" w:rsidR="00FF5AEA" w:rsidRPr="00F17C44" w:rsidRDefault="00FF5AEA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CA4E6FD" w14:textId="77777777" w:rsidR="00FF5AEA" w:rsidRPr="00F17C44" w:rsidRDefault="00FF5AEA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2DE7" w:rsidRPr="00F17C44" w14:paraId="5101DBD6" w14:textId="77777777" w:rsidTr="002B1215">
        <w:trPr>
          <w:cantSplit/>
        </w:trPr>
        <w:tc>
          <w:tcPr>
            <w:tcW w:w="5019" w:type="dxa"/>
          </w:tcPr>
          <w:p w14:paraId="67E7A60B" w14:textId="77777777" w:rsidR="00D72DE7" w:rsidRPr="00096CAA" w:rsidRDefault="00D72DE7" w:rsidP="0009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</w:tcPr>
          <w:p w14:paraId="3CD9F10D" w14:textId="77777777" w:rsidR="00D72DE7" w:rsidRPr="00F17C44" w:rsidRDefault="00D72DE7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10015FA2" w14:textId="77777777" w:rsidR="00D72DE7" w:rsidRPr="002B1215" w:rsidRDefault="00D72DE7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12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965,000</w:t>
            </w:r>
          </w:p>
        </w:tc>
        <w:tc>
          <w:tcPr>
            <w:tcW w:w="270" w:type="dxa"/>
          </w:tcPr>
          <w:p w14:paraId="1FBE9083" w14:textId="77777777" w:rsidR="00D72DE7" w:rsidRPr="00656B08" w:rsidRDefault="00D72DE7" w:rsidP="00656B08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6CBAB014" w14:textId="77777777" w:rsidR="00D72DE7" w:rsidRPr="00656B08" w:rsidRDefault="00656B08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825,000</w:t>
            </w:r>
          </w:p>
        </w:tc>
      </w:tr>
    </w:tbl>
    <w:p w14:paraId="4F5B8239" w14:textId="77777777" w:rsidR="00444C25" w:rsidRPr="00C978FE" w:rsidRDefault="00444C25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49FAA9D" w14:textId="77777777"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C60FDB5" w14:textId="77777777" w:rsidR="000C4AA8" w:rsidRPr="002E1130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FF1FD32" w14:textId="77777777" w:rsidR="006526C5" w:rsidRPr="002E1130" w:rsidRDefault="000C4AA8" w:rsidP="0065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D22F8" w:rsidRPr="002E1130">
        <w:rPr>
          <w:rFonts w:ascii="Angsana New" w:hAnsi="Angsana New"/>
          <w:spacing w:val="-2"/>
          <w:sz w:val="30"/>
          <w:szCs w:val="30"/>
        </w:rPr>
        <w:t>31</w:t>
      </w:r>
      <w:r w:rsidR="00F17C44" w:rsidRPr="002E1130">
        <w:rPr>
          <w:rFonts w:ascii="Angsana New" w:hAnsi="Angsana New"/>
          <w:spacing w:val="-2"/>
          <w:sz w:val="30"/>
          <w:szCs w:val="30"/>
        </w:rPr>
        <w:t xml:space="preserve"> </w:t>
      </w:r>
      <w:r w:rsidR="00F17C44" w:rsidRPr="002E1130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4803D6" w:rsidRPr="002E1130">
        <w:rPr>
          <w:rFonts w:ascii="Angsana New" w:hAnsi="Angsana New"/>
          <w:spacing w:val="-2"/>
          <w:sz w:val="30"/>
          <w:szCs w:val="30"/>
        </w:rPr>
        <w:t>2564</w:t>
      </w:r>
      <w:r w:rsidR="00F17C44" w:rsidRPr="002E1130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2E1130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965</w:t>
      </w:r>
      <w:r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2E1130" w:rsidRPr="002E113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ภายในเดือนกันยายน </w:t>
      </w:r>
      <w:r w:rsidR="002E1130" w:rsidRPr="002E1130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C823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82358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หรือเมื่อทวงถาม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="00656B08" w:rsidRPr="002E113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656B08" w:rsidRPr="002E1130">
        <w:rPr>
          <w:rFonts w:asciiTheme="majorBidi" w:hAnsiTheme="majorBidi" w:cstheme="majorBidi"/>
          <w:spacing w:val="-2"/>
          <w:sz w:val="30"/>
          <w:szCs w:val="30"/>
        </w:rPr>
        <w:t>1.08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D22F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4803D6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</w:t>
      </w:r>
      <w:r w:rsidR="00417561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ร้อยละ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1.08</w:t>
      </w:r>
      <w:r w:rsidR="007C0405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718B2521" w14:textId="77777777"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021C4526" w14:textId="77777777" w:rsidR="00875C81" w:rsidRPr="00F17C44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95747C" w14:textId="77777777" w:rsidR="006526C5" w:rsidRDefault="00875C81" w:rsidP="0065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4803D6">
        <w:rPr>
          <w:rFonts w:ascii="Angsana New" w:hAnsi="Angsana New"/>
          <w:sz w:val="30"/>
          <w:szCs w:val="30"/>
        </w:rPr>
        <w:t>31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803D6">
        <w:rPr>
          <w:rFonts w:ascii="Angsana New" w:hAnsi="Angsana New"/>
          <w:sz w:val="30"/>
          <w:szCs w:val="30"/>
        </w:rPr>
        <w:t>2564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56B08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>
        <w:rPr>
          <w:rFonts w:asciiTheme="majorBidi" w:hAnsiTheme="majorBidi" w:cstheme="majorBidi"/>
          <w:sz w:val="30"/>
          <w:szCs w:val="30"/>
        </w:rPr>
        <w:t xml:space="preserve"> 2,482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803D6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>2,622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A27CF0" w14:textId="77777777" w:rsidR="00E60FA4" w:rsidRDefault="00E60FA4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FBD08" w14:textId="77777777" w:rsidR="003E6848" w:rsidRDefault="00BE7E43" w:rsidP="003E684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423BE71" w14:textId="77777777" w:rsidR="003E6848" w:rsidRDefault="003E6848" w:rsidP="003E6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42"/>
      </w:tblGrid>
      <w:tr w:rsidR="003E6848" w:rsidRPr="0037579F" w14:paraId="410BCBFA" w14:textId="77777777" w:rsidTr="002B1215">
        <w:trPr>
          <w:tblHeader/>
        </w:trPr>
        <w:tc>
          <w:tcPr>
            <w:tcW w:w="6390" w:type="dxa"/>
          </w:tcPr>
          <w:p w14:paraId="6A4DA30E" w14:textId="77777777" w:rsidR="003E6848" w:rsidRPr="00D301A8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301A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13D65" w:rsidRPr="00913D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D301A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301A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60" w:type="dxa"/>
          </w:tcPr>
          <w:p w14:paraId="3F753E28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DE57DB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DD1F6F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3E6848" w:rsidRPr="0037579F" w14:paraId="04585A19" w14:textId="77777777" w:rsidTr="002B1215">
        <w:trPr>
          <w:tblHeader/>
        </w:trPr>
        <w:tc>
          <w:tcPr>
            <w:tcW w:w="6390" w:type="dxa"/>
          </w:tcPr>
          <w:p w14:paraId="7C9D09D0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2F8E6228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6848" w:rsidRPr="0037579F" w14:paraId="10F92DC3" w14:textId="77777777" w:rsidTr="002B1215">
        <w:tc>
          <w:tcPr>
            <w:tcW w:w="6390" w:type="dxa"/>
          </w:tcPr>
          <w:p w14:paraId="4C852216" w14:textId="77777777" w:rsidR="003E6848" w:rsidRPr="009B0871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72" w:type="dxa"/>
            <w:gridSpan w:val="3"/>
          </w:tcPr>
          <w:p w14:paraId="2A7977E4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E6848" w:rsidRPr="0037579F" w14:paraId="4E7B317A" w14:textId="77777777" w:rsidTr="002B1215">
        <w:tc>
          <w:tcPr>
            <w:tcW w:w="6390" w:type="dxa"/>
          </w:tcPr>
          <w:p w14:paraId="425D53B4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2772" w:type="dxa"/>
            <w:gridSpan w:val="3"/>
          </w:tcPr>
          <w:p w14:paraId="1160ED45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E6848" w:rsidRPr="0037579F" w14:paraId="013C8D4A" w14:textId="77777777" w:rsidTr="002B1215">
        <w:tc>
          <w:tcPr>
            <w:tcW w:w="6390" w:type="dxa"/>
          </w:tcPr>
          <w:p w14:paraId="6726051C" w14:textId="77777777" w:rsidR="003E6848" w:rsidRPr="0037579F" w:rsidRDefault="003E6848" w:rsidP="00E60FA4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389F03AD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="00B262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28,521</w:t>
            </w:r>
          </w:p>
        </w:tc>
        <w:tc>
          <w:tcPr>
            <w:tcW w:w="270" w:type="dxa"/>
          </w:tcPr>
          <w:p w14:paraId="475CCB08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DE5BAD0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3E6848" w:rsidRPr="0037579F" w14:paraId="01F26926" w14:textId="77777777" w:rsidTr="002B1215">
        <w:tc>
          <w:tcPr>
            <w:tcW w:w="6390" w:type="dxa"/>
          </w:tcPr>
          <w:p w14:paraId="0B050D8D" w14:textId="77777777" w:rsidR="003E6848" w:rsidRPr="0037579F" w:rsidRDefault="003E6848" w:rsidP="00E60F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260" w:type="dxa"/>
          </w:tcPr>
          <w:p w14:paraId="5BE5A081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178,037</w:t>
            </w:r>
          </w:p>
        </w:tc>
        <w:tc>
          <w:tcPr>
            <w:tcW w:w="270" w:type="dxa"/>
          </w:tcPr>
          <w:p w14:paraId="134B68BE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FE0429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  <w:r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3E6848" w:rsidRPr="0037579F" w14:paraId="7A2CA554" w14:textId="77777777" w:rsidTr="002B1215">
        <w:tc>
          <w:tcPr>
            <w:tcW w:w="6390" w:type="dxa"/>
          </w:tcPr>
          <w:p w14:paraId="4BB87886" w14:textId="77777777" w:rsidR="003E6848" w:rsidRPr="0037579F" w:rsidRDefault="003E6848" w:rsidP="00E60F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260" w:type="dxa"/>
          </w:tcPr>
          <w:p w14:paraId="7EF47C7A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69,181</w:t>
            </w:r>
          </w:p>
        </w:tc>
        <w:tc>
          <w:tcPr>
            <w:tcW w:w="270" w:type="dxa"/>
          </w:tcPr>
          <w:p w14:paraId="04585653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F46752" w14:textId="77777777" w:rsidR="003E6848" w:rsidRPr="00FD22F8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22,487</w:t>
            </w:r>
          </w:p>
        </w:tc>
      </w:tr>
      <w:tr w:rsidR="003E6848" w:rsidRPr="0037579F" w14:paraId="381DBCE9" w14:textId="77777777" w:rsidTr="002B1215">
        <w:tc>
          <w:tcPr>
            <w:tcW w:w="6390" w:type="dxa"/>
          </w:tcPr>
          <w:p w14:paraId="1DCF80FA" w14:textId="77777777" w:rsidR="003E6848" w:rsidRPr="0037579F" w:rsidRDefault="003E6848" w:rsidP="00E60F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260" w:type="dxa"/>
          </w:tcPr>
          <w:p w14:paraId="3C93BB3B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33,957</w:t>
            </w:r>
          </w:p>
        </w:tc>
        <w:tc>
          <w:tcPr>
            <w:tcW w:w="270" w:type="dxa"/>
          </w:tcPr>
          <w:p w14:paraId="0A829A0F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5CD9D6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</w:tr>
      <w:tr w:rsidR="003E6848" w:rsidRPr="0037579F" w14:paraId="0907DC89" w14:textId="77777777" w:rsidTr="002B1215">
        <w:tc>
          <w:tcPr>
            <w:tcW w:w="6390" w:type="dxa"/>
          </w:tcPr>
          <w:p w14:paraId="67E50C23" w14:textId="77777777" w:rsidR="003E6848" w:rsidRPr="0037579F" w:rsidRDefault="003E6848" w:rsidP="00E60FA4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F7E38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262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30,599</w:t>
            </w:r>
          </w:p>
        </w:tc>
        <w:tc>
          <w:tcPr>
            <w:tcW w:w="270" w:type="dxa"/>
          </w:tcPr>
          <w:p w14:paraId="426A0C93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9714242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3E6848" w:rsidRPr="0037579F" w14:paraId="7FEC64E3" w14:textId="77777777" w:rsidTr="002B1215">
        <w:tc>
          <w:tcPr>
            <w:tcW w:w="6390" w:type="dxa"/>
          </w:tcPr>
          <w:p w14:paraId="0DA41F4E" w14:textId="77777777" w:rsidR="003E6848" w:rsidRPr="0037579F" w:rsidRDefault="003E6848" w:rsidP="00E60F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1BB44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1,740,295</w:t>
            </w:r>
          </w:p>
        </w:tc>
        <w:tc>
          <w:tcPr>
            <w:tcW w:w="270" w:type="dxa"/>
          </w:tcPr>
          <w:p w14:paraId="168A07EE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85F026A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</w:tr>
      <w:tr w:rsidR="00E82172" w:rsidRPr="0037579F" w14:paraId="19E64C67" w14:textId="77777777" w:rsidTr="002B1215">
        <w:tc>
          <w:tcPr>
            <w:tcW w:w="6390" w:type="dxa"/>
          </w:tcPr>
          <w:p w14:paraId="2AE74423" w14:textId="77777777" w:rsidR="00E82172" w:rsidRPr="0037579F" w:rsidRDefault="00E82172" w:rsidP="00D73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2DCD4F" w14:textId="77777777" w:rsidR="00E82172" w:rsidRPr="0037579F" w:rsidRDefault="00E82172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9F3F7" w14:textId="77777777" w:rsidR="00E82172" w:rsidRPr="0037579F" w:rsidRDefault="00E82172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812145" w14:textId="77777777" w:rsidR="00E82172" w:rsidRPr="0037579F" w:rsidRDefault="00E82172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6848" w:rsidRPr="0037579F" w14:paraId="176F33B6" w14:textId="77777777" w:rsidTr="002B1215">
        <w:tc>
          <w:tcPr>
            <w:tcW w:w="6390" w:type="dxa"/>
          </w:tcPr>
          <w:p w14:paraId="330DDA52" w14:textId="77777777" w:rsidR="003E6848" w:rsidRPr="0037579F" w:rsidRDefault="003E6848" w:rsidP="00D73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357D3988" w14:textId="77777777" w:rsidR="003E6848" w:rsidRPr="0037579F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4E3A9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C6E8849" w14:textId="77777777" w:rsidR="003E6848" w:rsidRPr="0037579F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6848" w:rsidRPr="0037579F" w14:paraId="6607983B" w14:textId="77777777" w:rsidTr="002B1215">
        <w:tc>
          <w:tcPr>
            <w:tcW w:w="6390" w:type="dxa"/>
          </w:tcPr>
          <w:p w14:paraId="201F82C5" w14:textId="77777777" w:rsidR="003E6848" w:rsidRPr="0037579F" w:rsidRDefault="003E6848" w:rsidP="00E60FA4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E87523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1,740,295</w:t>
            </w:r>
          </w:p>
        </w:tc>
        <w:tc>
          <w:tcPr>
            <w:tcW w:w="270" w:type="dxa"/>
          </w:tcPr>
          <w:p w14:paraId="37E2BB0C" w14:textId="77777777" w:rsidR="003E6848" w:rsidRPr="0037579F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2E949A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F2A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 w:rsidRPr="00DF2A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</w:t>
            </w:r>
          </w:p>
        </w:tc>
      </w:tr>
      <w:tr w:rsidR="003E6848" w:rsidRPr="0037579F" w14:paraId="687208FD" w14:textId="77777777" w:rsidTr="002B1215">
        <w:tc>
          <w:tcPr>
            <w:tcW w:w="6390" w:type="dxa"/>
          </w:tcPr>
          <w:p w14:paraId="4C6809CB" w14:textId="77777777" w:rsidR="003E6848" w:rsidRPr="0037579F" w:rsidRDefault="003E6848" w:rsidP="00E60F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4C7BF9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1.740,295</w:t>
            </w:r>
          </w:p>
        </w:tc>
        <w:tc>
          <w:tcPr>
            <w:tcW w:w="270" w:type="dxa"/>
          </w:tcPr>
          <w:p w14:paraId="673CE761" w14:textId="77777777" w:rsidR="003E6848" w:rsidRPr="00DF2A13" w:rsidRDefault="003E6848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8571F8" w14:textId="77777777" w:rsidR="003E6848" w:rsidRPr="00DF2A13" w:rsidRDefault="003E6848" w:rsidP="00E60F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</w:tr>
    </w:tbl>
    <w:p w14:paraId="320D731E" w14:textId="2519FB11" w:rsidR="00330632" w:rsidRDefault="00C978FE" w:rsidP="00D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  <w:sectPr w:rsidR="00330632" w:rsidSect="00D301A8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0"/>
          <w:cols w:space="720"/>
          <w:docGrid w:linePitch="245"/>
        </w:sect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90612D9" w14:textId="77777777" w:rsidR="00C978FE" w:rsidRPr="003E6848" w:rsidRDefault="00C978FE" w:rsidP="00C978F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4918793"/>
      <w:r w:rsidRPr="003E684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3E684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090DFD94" w14:textId="77777777" w:rsidR="00C978FE" w:rsidRPr="00C978FE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4"/>
          <w:szCs w:val="14"/>
          <w:cs/>
          <w:lang w:val="en-GB"/>
        </w:rPr>
      </w:pPr>
    </w:p>
    <w:p w14:paraId="78C5DC12" w14:textId="77777777" w:rsidR="00C978FE" w:rsidRPr="00E8622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9989F6A" w14:textId="77777777" w:rsidR="00C978FE" w:rsidRPr="00C978FE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F288F88" w14:textId="77777777" w:rsidR="00C978FE" w:rsidRPr="00E8622D" w:rsidRDefault="00C978FE" w:rsidP="00C978F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2172F11" w14:textId="77777777" w:rsidR="00E66F86" w:rsidRPr="00C978FE" w:rsidRDefault="00E66F86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4"/>
          <w:szCs w:val="14"/>
          <w:cs/>
          <w:lang w:bidi="th-TH"/>
        </w:r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294"/>
        <w:gridCol w:w="236"/>
        <w:gridCol w:w="1564"/>
        <w:gridCol w:w="236"/>
        <w:gridCol w:w="1114"/>
        <w:gridCol w:w="236"/>
        <w:gridCol w:w="93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ED4706" w:rsidRPr="004A7938" w14:paraId="3D01C92C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2E759723" w14:textId="77777777" w:rsidR="00ED4706" w:rsidRPr="004A7938" w:rsidRDefault="00ED4706" w:rsidP="00E60FA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9"/>
          </w:tcPr>
          <w:p w14:paraId="7033EC22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2F6CD10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2125AA44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D4706" w:rsidRPr="004A7938" w14:paraId="46846499" w14:textId="77777777" w:rsidTr="00962FFF">
        <w:trPr>
          <w:trHeight w:val="261"/>
          <w:tblHeader/>
        </w:trPr>
        <w:tc>
          <w:tcPr>
            <w:tcW w:w="4050" w:type="dxa"/>
            <w:vAlign w:val="bottom"/>
            <w:hideMark/>
          </w:tcPr>
          <w:p w14:paraId="088F67FE" w14:textId="77777777" w:rsidR="00ED4706" w:rsidRPr="004A7938" w:rsidRDefault="00ED4706" w:rsidP="00E60FA4">
            <w:pPr>
              <w:ind w:left="-24" w:right="-90" w:firstLine="2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C978F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22A8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009527EF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29B930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CB25D93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ที่ใช้ใน</w:t>
            </w:r>
          </w:p>
          <w:p w14:paraId="41BCAE70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285" w:right="-86" w:firstLine="17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7E7CD6F3" w14:textId="77777777" w:rsidR="00ED4706" w:rsidRPr="004A7938" w:rsidRDefault="00ED4706" w:rsidP="00E60FA4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164F276F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75A88A3D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DCC39D9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ED4250D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B9E6127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601F1B4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3A26CBE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493293A8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ทางการเงินที่วัดมูลค่าด้วยราคาทุนตัดจำหน่าย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4577DAE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B7D5A66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301BAE5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46BB3BD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2DB3D9E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FD795B6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C97539E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46F887A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5D36D03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B09EADF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4706" w:rsidRPr="004A7938" w14:paraId="49234E5B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60141786" w14:textId="77777777" w:rsidR="00ED4706" w:rsidRPr="004A7938" w:rsidRDefault="00ED4706" w:rsidP="00E60FA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7"/>
          </w:tcPr>
          <w:p w14:paraId="7DD756A1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ED4706" w:rsidRPr="004A7938" w14:paraId="11DF9FB3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6A81DA3D" w14:textId="77777777" w:rsidR="00ED4706" w:rsidRPr="004A7938" w:rsidRDefault="00ED4706" w:rsidP="00E60FA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14:paraId="129E468E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D057ABE" w14:textId="77777777" w:rsidR="00ED4706" w:rsidRPr="004A7938" w:rsidRDefault="00ED4706" w:rsidP="00E60FA4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3642BDF7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97E78A2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43E6B8C4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54B0FD9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BABA6BD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3286F42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71412591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B4B2FC6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E74A1C3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B6E7FCC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29734C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63921AC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CD8F17" w14:textId="77777777" w:rsidR="00ED4706" w:rsidRPr="004A7938" w:rsidRDefault="00ED4706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F72366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415C2D1" w14:textId="77777777" w:rsidR="00ED4706" w:rsidRPr="004A7938" w:rsidRDefault="00ED4706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3E6848" w:rsidRPr="004A7938" w14:paraId="14AA7E4B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4AFE4C5A" w14:textId="77777777" w:rsidR="003E6848" w:rsidRPr="004A7938" w:rsidRDefault="003E6848" w:rsidP="003E6848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</w:tc>
        <w:tc>
          <w:tcPr>
            <w:tcW w:w="1080" w:type="dxa"/>
          </w:tcPr>
          <w:p w14:paraId="18C3E6A0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E733801" w14:textId="77777777" w:rsidR="003E6848" w:rsidRPr="004A7938" w:rsidRDefault="003E6848" w:rsidP="003E684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15385AD4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E01300A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E9CABDF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7A8BB6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4EAF25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A1D2BD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0B1E94A0" w14:textId="77777777" w:rsidR="003E6848" w:rsidRDefault="003E6848" w:rsidP="003E6848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F386A4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2513F4B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1F5E781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BF0FBC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9CB9143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1909BD2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69105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E63C77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E6848" w:rsidRPr="004A7938" w14:paraId="756C5041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6BBBCDA6" w14:textId="77777777" w:rsidR="003E6848" w:rsidRPr="004A7938" w:rsidRDefault="003E6848" w:rsidP="003E6848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ความเสี่ยง</w:t>
            </w:r>
          </w:p>
        </w:tc>
        <w:tc>
          <w:tcPr>
            <w:tcW w:w="1080" w:type="dxa"/>
          </w:tcPr>
          <w:p w14:paraId="1ECD414F" w14:textId="77777777" w:rsidR="003E6848" w:rsidRPr="003E6848" w:rsidRDefault="003E6848" w:rsidP="002B121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1,670</w:t>
            </w:r>
          </w:p>
        </w:tc>
        <w:tc>
          <w:tcPr>
            <w:tcW w:w="236" w:type="dxa"/>
          </w:tcPr>
          <w:p w14:paraId="434F2BAC" w14:textId="77777777" w:rsidR="003E6848" w:rsidRPr="004A7938" w:rsidRDefault="003E6848" w:rsidP="003E684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4F4B334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2FA59A6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294DF3A6" w14:textId="77777777" w:rsidR="003E6848" w:rsidRPr="004A7938" w:rsidRDefault="003E6848" w:rsidP="00F66FF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E88DF94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3F5F40D" w14:textId="77777777" w:rsidR="003E6848" w:rsidRPr="004A7938" w:rsidRDefault="003E6848" w:rsidP="00F66FF9">
            <w:pPr>
              <w:pStyle w:val="acctfourfigures"/>
              <w:tabs>
                <w:tab w:val="left" w:pos="462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A074E9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2FB1CE7C" w14:textId="77777777" w:rsidR="003E6848" w:rsidRPr="003E6848" w:rsidRDefault="003E6848" w:rsidP="002B121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1,670</w:t>
            </w:r>
          </w:p>
        </w:tc>
        <w:tc>
          <w:tcPr>
            <w:tcW w:w="236" w:type="dxa"/>
          </w:tcPr>
          <w:p w14:paraId="534B3B9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83A1A2D" w14:textId="77777777" w:rsidR="003E6848" w:rsidRPr="004A7938" w:rsidRDefault="003E6848" w:rsidP="00F66FF9">
            <w:pPr>
              <w:pStyle w:val="acctfourfigures"/>
              <w:tabs>
                <w:tab w:val="left" w:pos="343"/>
                <w:tab w:val="left" w:pos="468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80AEFAA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9912E5" w14:textId="77777777" w:rsidR="003E6848" w:rsidRPr="004A7938" w:rsidRDefault="003E6848" w:rsidP="002B1215">
            <w:pPr>
              <w:pStyle w:val="acctfourfigures"/>
              <w:tabs>
                <w:tab w:val="clear" w:pos="765"/>
                <w:tab w:val="decimal" w:pos="192"/>
                <w:tab w:val="left" w:pos="552"/>
              </w:tabs>
              <w:spacing w:line="240" w:lineRule="atLeast"/>
              <w:ind w:left="-43" w:right="-157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1,670</w:t>
            </w:r>
          </w:p>
        </w:tc>
        <w:tc>
          <w:tcPr>
            <w:tcW w:w="236" w:type="dxa"/>
          </w:tcPr>
          <w:p w14:paraId="09768F45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46306C3" w14:textId="77777777" w:rsidR="003E6848" w:rsidRPr="004A7938" w:rsidRDefault="003E6848" w:rsidP="00F66FF9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071F44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A471E90" w14:textId="77777777" w:rsidR="003E6848" w:rsidRPr="004A7938" w:rsidRDefault="003E6848" w:rsidP="00F66FF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1,670</w:t>
            </w:r>
          </w:p>
        </w:tc>
      </w:tr>
      <w:tr w:rsidR="003E6848" w:rsidRPr="004A7938" w14:paraId="708021E6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574FB490" w14:textId="77777777" w:rsidR="003E6848" w:rsidRPr="004A7938" w:rsidRDefault="003E6848" w:rsidP="003E684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CEE855" w14:textId="77777777" w:rsidR="003E6848" w:rsidRPr="004A7938" w:rsidRDefault="003E6848" w:rsidP="003E684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61,364</w:t>
            </w:r>
          </w:p>
        </w:tc>
        <w:tc>
          <w:tcPr>
            <w:tcW w:w="236" w:type="dxa"/>
          </w:tcPr>
          <w:p w14:paraId="47B3CD8F" w14:textId="77777777" w:rsidR="003E6848" w:rsidRPr="004A7938" w:rsidRDefault="003E6848" w:rsidP="003E684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7E1C821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BC78A6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11496C4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DE8836C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C066BC7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617059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E1FC741" w14:textId="77777777" w:rsidR="003E6848" w:rsidRPr="004A7938" w:rsidRDefault="003E6848" w:rsidP="002B121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61,364</w:t>
            </w:r>
          </w:p>
        </w:tc>
        <w:tc>
          <w:tcPr>
            <w:tcW w:w="236" w:type="dxa"/>
          </w:tcPr>
          <w:p w14:paraId="542C04A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7BB82D0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F9640FA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2478160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61,364</w:t>
            </w:r>
          </w:p>
        </w:tc>
        <w:tc>
          <w:tcPr>
            <w:tcW w:w="236" w:type="dxa"/>
          </w:tcPr>
          <w:p w14:paraId="7C3B0F72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0CC84E0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122D9D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16CA844" w14:textId="77777777" w:rsidR="003E6848" w:rsidRPr="004A7938" w:rsidRDefault="003E6848" w:rsidP="00F66FF9">
            <w:pPr>
              <w:pStyle w:val="acctfourfigures"/>
              <w:tabs>
                <w:tab w:val="left" w:pos="641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61,364</w:t>
            </w:r>
          </w:p>
        </w:tc>
      </w:tr>
      <w:tr w:rsidR="003E6848" w:rsidRPr="004A7938" w14:paraId="2525FCEF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7EA175A7" w14:textId="77777777" w:rsidR="003E6848" w:rsidRPr="004A7938" w:rsidRDefault="003E6848" w:rsidP="003E6848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B86AD" w14:textId="77777777" w:rsidR="003E6848" w:rsidRPr="002E2F82" w:rsidRDefault="003E6848" w:rsidP="003E6848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63,034</w:t>
            </w:r>
          </w:p>
        </w:tc>
        <w:tc>
          <w:tcPr>
            <w:tcW w:w="236" w:type="dxa"/>
          </w:tcPr>
          <w:p w14:paraId="07DA49D5" w14:textId="77777777" w:rsidR="003E6848" w:rsidRPr="004A7938" w:rsidRDefault="003E6848" w:rsidP="003E684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F1F95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27B819A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727CF0E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D3F2B53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DBD75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0A1515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7AFD4" w14:textId="77777777" w:rsidR="003E6848" w:rsidRPr="004A7938" w:rsidRDefault="003E6848" w:rsidP="002B121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63,034</w:t>
            </w:r>
          </w:p>
        </w:tc>
        <w:tc>
          <w:tcPr>
            <w:tcW w:w="236" w:type="dxa"/>
          </w:tcPr>
          <w:p w14:paraId="228132C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184EEAE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3C5578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4BB0F4F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74737EB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23913B5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2B5B85C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06E5E5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3E6848" w:rsidRPr="004A7938" w14:paraId="18A9AA89" w14:textId="77777777" w:rsidTr="00962FFF">
        <w:trPr>
          <w:trHeight w:val="141"/>
          <w:tblHeader/>
        </w:trPr>
        <w:tc>
          <w:tcPr>
            <w:tcW w:w="4050" w:type="dxa"/>
            <w:vAlign w:val="bottom"/>
          </w:tcPr>
          <w:p w14:paraId="3D6521AF" w14:textId="77777777" w:rsidR="003E6848" w:rsidRPr="00430A45" w:rsidRDefault="003E6848" w:rsidP="003E6848">
            <w:pPr>
              <w:ind w:left="-19" w:right="-90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CA1924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43336513" w14:textId="77777777" w:rsidR="003E6848" w:rsidRPr="00430A45" w:rsidRDefault="003E6848" w:rsidP="003E6848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5B9726E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5667A859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61B2359F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0CC0060F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DB51323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AC0D90" w14:textId="77777777" w:rsidR="003E6848" w:rsidRPr="00430A45" w:rsidRDefault="003E6848" w:rsidP="003E6848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1914412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</w:tcPr>
          <w:p w14:paraId="6CED62EB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F8BF4A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06CF65B5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7D92D7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357723E3" w14:textId="77777777" w:rsidR="003E6848" w:rsidRPr="00430A45" w:rsidRDefault="003E6848" w:rsidP="003E6848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54" w:type="dxa"/>
            <w:vAlign w:val="bottom"/>
          </w:tcPr>
          <w:p w14:paraId="36A896E1" w14:textId="77777777" w:rsidR="003E6848" w:rsidRPr="00430A45" w:rsidRDefault="003E6848" w:rsidP="003E6848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36" w:type="dxa"/>
          </w:tcPr>
          <w:p w14:paraId="7CB1004A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D650CD2" w14:textId="77777777" w:rsidR="003E6848" w:rsidRPr="00430A45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3E6848" w:rsidRPr="004A7938" w14:paraId="52A34934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3FFFFFDE" w14:textId="77777777" w:rsidR="003E6848" w:rsidRPr="004A7938" w:rsidRDefault="003E6848" w:rsidP="003E684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14:paraId="5B07C70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6B6083" w14:textId="77777777" w:rsidR="003E6848" w:rsidRPr="004A7938" w:rsidRDefault="003E6848" w:rsidP="003E684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36625CEE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693DA0B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2120D20E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32738E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2BDE8C2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9705DD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2EC8C049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685718E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6247E7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D6D314C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1091C4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58ED0AC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2E81A26" w14:textId="77777777" w:rsidR="003E6848" w:rsidRPr="004A7938" w:rsidRDefault="003E6848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D3FD81B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5525568" w14:textId="77777777" w:rsidR="003E6848" w:rsidRPr="004A7938" w:rsidRDefault="003E6848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63C9A" w:rsidRPr="004A7938" w14:paraId="3441A8A4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5D3C223C" w14:textId="77777777" w:rsidR="00663C9A" w:rsidRPr="004A7938" w:rsidRDefault="00663C9A" w:rsidP="00E60FA4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</w:tc>
        <w:tc>
          <w:tcPr>
            <w:tcW w:w="1080" w:type="dxa"/>
          </w:tcPr>
          <w:p w14:paraId="66FA4989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E402A2" w14:textId="77777777" w:rsidR="00663C9A" w:rsidRPr="004A7938" w:rsidRDefault="00663C9A" w:rsidP="00E60FA4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0845CFFB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487C77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6CDBC87B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A6FC36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F268241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5FBAE6" w14:textId="77777777" w:rsidR="00663C9A" w:rsidRPr="004A7938" w:rsidRDefault="00663C9A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1A91E7BE" w14:textId="77777777" w:rsidR="00663C9A" w:rsidRDefault="00663C9A" w:rsidP="00E60FA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A7423DC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90A5D6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C36C055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7D628F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43ACE15" w14:textId="77777777" w:rsidR="00663C9A" w:rsidRPr="004A7938" w:rsidRDefault="00663C9A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F00D611" w14:textId="77777777" w:rsidR="00663C9A" w:rsidRPr="004A7938" w:rsidRDefault="00663C9A" w:rsidP="00E60FA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12D3A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9D10F39" w14:textId="77777777" w:rsidR="00663C9A" w:rsidRPr="004A7938" w:rsidRDefault="00663C9A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63C9A" w:rsidRPr="004A7938" w14:paraId="417B74B9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55EF787D" w14:textId="77777777" w:rsidR="00663C9A" w:rsidRPr="004A7938" w:rsidRDefault="00663C9A" w:rsidP="00663C9A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ความเสี่ยง</w:t>
            </w:r>
          </w:p>
        </w:tc>
        <w:tc>
          <w:tcPr>
            <w:tcW w:w="1080" w:type="dxa"/>
          </w:tcPr>
          <w:p w14:paraId="5EEE363D" w14:textId="77777777" w:rsidR="00663C9A" w:rsidRPr="004A7938" w:rsidRDefault="00663C9A" w:rsidP="00663C9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(492)</w:t>
            </w:r>
          </w:p>
        </w:tc>
        <w:tc>
          <w:tcPr>
            <w:tcW w:w="236" w:type="dxa"/>
          </w:tcPr>
          <w:p w14:paraId="73A3B266" w14:textId="77777777" w:rsidR="00663C9A" w:rsidRPr="004A7938" w:rsidRDefault="00663C9A" w:rsidP="00663C9A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69FFF700" w14:textId="77777777" w:rsidR="00663C9A" w:rsidRPr="004A7938" w:rsidRDefault="00822A87" w:rsidP="00F66FF9">
            <w:pPr>
              <w:pStyle w:val="acctfourfigures"/>
              <w:tabs>
                <w:tab w:val="clear" w:pos="765"/>
                <w:tab w:val="left" w:pos="286"/>
              </w:tabs>
              <w:spacing w:line="240" w:lineRule="atLeast"/>
              <w:ind w:left="-109" w:right="-20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(6,031)</w:t>
            </w:r>
          </w:p>
        </w:tc>
        <w:tc>
          <w:tcPr>
            <w:tcW w:w="236" w:type="dxa"/>
          </w:tcPr>
          <w:p w14:paraId="1BB3B642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5863D419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8CC9FEC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D1FD63C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6A89CC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7353452" w14:textId="77777777" w:rsidR="00663C9A" w:rsidRPr="004A7938" w:rsidRDefault="00663C9A" w:rsidP="00F66FF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822A87">
              <w:rPr>
                <w:rFonts w:ascii="Angsana New" w:hAnsi="Angsana New" w:cs="Angsana New"/>
                <w:sz w:val="24"/>
                <w:szCs w:val="24"/>
                <w:lang w:bidi="th-TH"/>
              </w:rPr>
              <w:t>6,523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F250621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A68FFC0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9282179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398E5B1" w14:textId="77777777" w:rsidR="00663C9A" w:rsidRPr="004A7938" w:rsidRDefault="00663C9A" w:rsidP="00F66FF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822A87">
              <w:rPr>
                <w:rFonts w:ascii="Angsana New" w:hAnsi="Angsana New" w:cs="Angsana New"/>
                <w:sz w:val="24"/>
                <w:szCs w:val="24"/>
                <w:lang w:bidi="th-TH"/>
              </w:rPr>
              <w:t>6,523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0BB07CC3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CAF06EE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A993E1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19AFA26" w14:textId="77777777" w:rsidR="00663C9A" w:rsidRPr="004A7938" w:rsidRDefault="00663C9A" w:rsidP="00F66FF9">
            <w:pPr>
              <w:pStyle w:val="acctfourfigures"/>
              <w:tabs>
                <w:tab w:val="clear" w:pos="765"/>
              </w:tabs>
              <w:spacing w:line="240" w:lineRule="atLeast"/>
              <w:ind w:left="-43" w:right="-20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822A87">
              <w:rPr>
                <w:rFonts w:ascii="Angsana New" w:hAnsi="Angsana New" w:cs="Angsana New"/>
                <w:sz w:val="24"/>
                <w:szCs w:val="24"/>
                <w:lang w:bidi="th-TH"/>
              </w:rPr>
              <w:t>6,523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663C9A" w:rsidRPr="004A7938" w14:paraId="2058AAD6" w14:textId="77777777" w:rsidTr="00962FFF">
        <w:trPr>
          <w:trHeight w:val="261"/>
          <w:tblHeader/>
        </w:trPr>
        <w:tc>
          <w:tcPr>
            <w:tcW w:w="4050" w:type="dxa"/>
            <w:vAlign w:val="bottom"/>
          </w:tcPr>
          <w:p w14:paraId="3839ACC8" w14:textId="77777777" w:rsidR="00663C9A" w:rsidRPr="004A7938" w:rsidRDefault="00663C9A" w:rsidP="00663C9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64AC0" w14:textId="77777777" w:rsidR="00663C9A" w:rsidRPr="004A7938" w:rsidRDefault="00663C9A" w:rsidP="00663C9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(71,017)</w:t>
            </w:r>
          </w:p>
        </w:tc>
        <w:tc>
          <w:tcPr>
            <w:tcW w:w="236" w:type="dxa"/>
          </w:tcPr>
          <w:p w14:paraId="618E7646" w14:textId="77777777" w:rsidR="00663C9A" w:rsidRPr="004A7938" w:rsidRDefault="00663C9A" w:rsidP="00663C9A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15C430F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B8551F1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4A56CF0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950D341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CC55AEE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3E08AC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8DF6868" w14:textId="77777777" w:rsidR="00663C9A" w:rsidRPr="004A7938" w:rsidRDefault="00663C9A" w:rsidP="00663C9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(71,017)</w:t>
            </w:r>
          </w:p>
        </w:tc>
        <w:tc>
          <w:tcPr>
            <w:tcW w:w="236" w:type="dxa"/>
          </w:tcPr>
          <w:p w14:paraId="7DB520EA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BCA79F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87746EA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E87C23" w14:textId="77777777" w:rsidR="00663C9A" w:rsidRPr="004A7938" w:rsidRDefault="00663C9A" w:rsidP="00F66FF9">
            <w:pPr>
              <w:pStyle w:val="acctfourfigures"/>
              <w:tabs>
                <w:tab w:val="left" w:pos="552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(71,017)</w:t>
            </w:r>
          </w:p>
        </w:tc>
        <w:tc>
          <w:tcPr>
            <w:tcW w:w="236" w:type="dxa"/>
          </w:tcPr>
          <w:p w14:paraId="6BEF3197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4E56C1" w14:textId="77777777" w:rsidR="00663C9A" w:rsidRPr="004A7938" w:rsidRDefault="00663C9A" w:rsidP="00663C9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630F58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5065A8" w14:textId="77777777" w:rsidR="00663C9A" w:rsidRPr="004A7938" w:rsidRDefault="00663C9A" w:rsidP="00663C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(71,017)</w:t>
            </w:r>
          </w:p>
        </w:tc>
      </w:tr>
      <w:tr w:rsidR="00663C9A" w:rsidRPr="004A7938" w14:paraId="258E659A" w14:textId="77777777" w:rsidTr="00962FFF">
        <w:trPr>
          <w:trHeight w:val="254"/>
          <w:tblHeader/>
        </w:trPr>
        <w:tc>
          <w:tcPr>
            <w:tcW w:w="4050" w:type="dxa"/>
            <w:vAlign w:val="bottom"/>
          </w:tcPr>
          <w:p w14:paraId="049E8E31" w14:textId="77777777" w:rsidR="00663C9A" w:rsidRPr="004A7938" w:rsidRDefault="00663C9A" w:rsidP="003E6848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194FD" w14:textId="77777777" w:rsidR="00663C9A" w:rsidRPr="004A7938" w:rsidRDefault="00663C9A" w:rsidP="00663C9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EC0D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71,509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A7D87AE" w14:textId="77777777" w:rsidR="00663C9A" w:rsidRPr="004A7938" w:rsidRDefault="00663C9A" w:rsidP="003E684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AC28E" w14:textId="77777777" w:rsidR="00663C9A" w:rsidRPr="004A7938" w:rsidRDefault="00663C9A" w:rsidP="00F66FF9">
            <w:pPr>
              <w:pStyle w:val="acctfourfigures"/>
              <w:tabs>
                <w:tab w:val="left" w:pos="736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 (</w:t>
            </w:r>
            <w:r w:rsidR="00822A8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6,031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99678BB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CA29225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3CD8B15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D5EFF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124995" w14:textId="77777777" w:rsidR="00663C9A" w:rsidRPr="004A7938" w:rsidRDefault="00663C9A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DB72A" w14:textId="77777777" w:rsidR="00663C9A" w:rsidRPr="004A7938" w:rsidRDefault="00663C9A" w:rsidP="003E6848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22A8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77,540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1889E86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1365379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C2D05CD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6444FD6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5B772DD" w14:textId="77777777" w:rsidR="00663C9A" w:rsidRPr="004A7938" w:rsidRDefault="00663C9A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9BE4743" w14:textId="77777777" w:rsidR="00663C9A" w:rsidRPr="004A7938" w:rsidRDefault="00663C9A" w:rsidP="003E6848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3C0B5A9" w14:textId="77777777" w:rsidR="00663C9A" w:rsidRPr="004A7938" w:rsidRDefault="00663C9A" w:rsidP="003E684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305EE28" w14:textId="77777777" w:rsidR="00663C9A" w:rsidRPr="004A7938" w:rsidRDefault="00663C9A" w:rsidP="003E684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bookmarkEnd w:id="4"/>
    </w:tbl>
    <w:p w14:paraId="62DC7C17" w14:textId="77777777" w:rsidR="00330632" w:rsidRPr="00330632" w:rsidRDefault="00330632" w:rsidP="00330632">
      <w:pPr>
        <w:sectPr w:rsidR="00330632" w:rsidRPr="00330632" w:rsidSect="00D95331">
          <w:pgSz w:w="16834" w:h="11909" w:orient="landscape" w:code="9"/>
          <w:pgMar w:top="1152" w:right="691" w:bottom="1152" w:left="720" w:header="720" w:footer="720" w:gutter="0"/>
          <w:cols w:space="720"/>
          <w:docGrid w:linePitch="272"/>
        </w:sect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294"/>
        <w:gridCol w:w="236"/>
        <w:gridCol w:w="1564"/>
        <w:gridCol w:w="236"/>
        <w:gridCol w:w="1114"/>
        <w:gridCol w:w="236"/>
        <w:gridCol w:w="93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E8622D" w:rsidRPr="004A7938" w14:paraId="6CE18F67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3F917292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9"/>
          </w:tcPr>
          <w:p w14:paraId="49E51A50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2F4FA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330F4BF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8622D" w:rsidRPr="004A7938" w14:paraId="47A83BF4" w14:textId="77777777" w:rsidTr="00484F1E">
        <w:trPr>
          <w:trHeight w:val="261"/>
          <w:tblHeader/>
        </w:trPr>
        <w:tc>
          <w:tcPr>
            <w:tcW w:w="4050" w:type="dxa"/>
            <w:vAlign w:val="bottom"/>
            <w:hideMark/>
          </w:tcPr>
          <w:p w14:paraId="2447525D" w14:textId="77777777" w:rsidR="00E8622D" w:rsidRPr="004A7938" w:rsidRDefault="00E8622D" w:rsidP="00FF618F">
            <w:pPr>
              <w:ind w:left="-24" w:right="-90" w:firstLine="2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5F2F7BA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BA75C2F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E88387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ที่ใช้ใน</w:t>
            </w:r>
          </w:p>
          <w:p w14:paraId="6AEBDCD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285" w:right="-86" w:firstLine="17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7583FE3E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3BD7E2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779D216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16CBE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1F9916F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4F13B8F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2AC638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A74076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04D5CA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ทางการเงินที่วัดมูลค่าด้วยราคาทุนตัดจำหน่าย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E74E47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6EB2BFB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A71304F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357315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30C02D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ED5A2B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4D0DBB7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3B89EF18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5A64FF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856DEA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8622D" w:rsidRPr="004A7938" w14:paraId="0917B264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1C10DB95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7"/>
          </w:tcPr>
          <w:p w14:paraId="4DC491B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E8622D" w:rsidRPr="004A7938" w14:paraId="729221F0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6D2358AD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14:paraId="000DE77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074F155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115B197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EEC5AD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C66EDC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3BD0AA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64F031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03628FA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28CECB5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05AF41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52CE0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FB6BAC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0296FF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0BA2030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71C520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A447D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6526E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E8622D" w:rsidRPr="004A7938" w14:paraId="390998A1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6B2CF30A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74B467" w14:textId="77777777" w:rsidR="00E8622D" w:rsidRPr="004A7938" w:rsidRDefault="00E8622D" w:rsidP="002B121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14:paraId="3639B14E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E53C7A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F1FA5C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C2818D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94DBD8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66BF00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E51C08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1713BAB" w14:textId="77777777" w:rsidR="00E8622D" w:rsidRPr="004A7938" w:rsidRDefault="00E8622D" w:rsidP="002B121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14:paraId="100AE40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CDA3F9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BC5C73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794B0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14:paraId="113FF32F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D6108EC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A01E1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FAE9EA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</w:tr>
      <w:tr w:rsidR="00E8622D" w:rsidRPr="004A7938" w14:paraId="287CDEE3" w14:textId="77777777" w:rsidTr="00F66FF9">
        <w:trPr>
          <w:trHeight w:val="261"/>
          <w:tblHeader/>
        </w:trPr>
        <w:tc>
          <w:tcPr>
            <w:tcW w:w="4050" w:type="dxa"/>
            <w:vAlign w:val="bottom"/>
          </w:tcPr>
          <w:p w14:paraId="40312D28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9E3B1D" w14:textId="77777777" w:rsidR="00E8622D" w:rsidRPr="002E2F82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E2F8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14:paraId="064E8A60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F394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EE424D0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165343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29167C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79E9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9C5B33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3AAE4" w14:textId="77777777" w:rsidR="00E8622D" w:rsidRPr="004A7938" w:rsidRDefault="00E8622D" w:rsidP="002B121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14:paraId="409FADD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8DDEA9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47DDE5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C701D2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C9DD62A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E2DF348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DAEBD2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095A8E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E8622D" w:rsidRPr="004A7938" w14:paraId="192DEBA2" w14:textId="77777777" w:rsidTr="00F66FF9">
        <w:trPr>
          <w:trHeight w:val="141"/>
          <w:tblHeader/>
        </w:trPr>
        <w:tc>
          <w:tcPr>
            <w:tcW w:w="4050" w:type="dxa"/>
            <w:vAlign w:val="bottom"/>
          </w:tcPr>
          <w:p w14:paraId="597F7CCF" w14:textId="77777777" w:rsidR="00E8622D" w:rsidRPr="00430A45" w:rsidRDefault="00E8622D" w:rsidP="00FF618F">
            <w:pPr>
              <w:ind w:left="-19" w:right="-90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E402F2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6851A70C" w14:textId="77777777" w:rsidR="00E8622D" w:rsidRPr="00430A45" w:rsidRDefault="00E8622D" w:rsidP="00FF618F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F826CD9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6996937A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50A49692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5531446B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5E1A8D7E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B305B2" w14:textId="77777777" w:rsidR="00E8622D" w:rsidRPr="00430A45" w:rsidRDefault="00E8622D" w:rsidP="00FF618F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5DEE5F38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</w:tcPr>
          <w:p w14:paraId="1CC7D438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92518E6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5F38FE01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54D06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37189ECB" w14:textId="77777777" w:rsidR="00E8622D" w:rsidRPr="00430A45" w:rsidRDefault="00E8622D" w:rsidP="00FF618F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754" w:type="dxa"/>
            <w:vAlign w:val="bottom"/>
          </w:tcPr>
          <w:p w14:paraId="4690B3C1" w14:textId="77777777" w:rsidR="00E8622D" w:rsidRPr="00430A45" w:rsidRDefault="00E8622D" w:rsidP="00FF618F">
            <w:pPr>
              <w:ind w:left="-43" w:right="-86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236" w:type="dxa"/>
          </w:tcPr>
          <w:p w14:paraId="384CBD11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FE19BA" w14:textId="77777777" w:rsidR="00E8622D" w:rsidRPr="00430A45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E8622D" w:rsidRPr="004A7938" w14:paraId="4AFA10EE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11B57175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14:paraId="78CE538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E67E49F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12BA7B9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724CCF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9D7E98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B270362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2B9C5E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EA2023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1FDFA3C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19BB51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D7EB6A7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131FE3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5F2136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2DFB388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AF74311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D4DB2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2E7A03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E8622D" w:rsidRPr="004A7938" w14:paraId="765192E5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76686814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</w:tc>
        <w:tc>
          <w:tcPr>
            <w:tcW w:w="1080" w:type="dxa"/>
          </w:tcPr>
          <w:p w14:paraId="1E6DBD8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30BC99D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26427E6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FF709E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2343EBB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FB77F0F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D9254A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1C5EA86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10C2F372" w14:textId="77777777" w:rsidR="00E8622D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2020AF2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36AB80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0230E1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E0FDAD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1707DA2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3909AFF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971F1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990E29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8622D" w:rsidRPr="004A7938" w14:paraId="29CFBDC8" w14:textId="77777777" w:rsidTr="00484F1E">
        <w:trPr>
          <w:trHeight w:val="261"/>
          <w:tblHeader/>
        </w:trPr>
        <w:tc>
          <w:tcPr>
            <w:tcW w:w="4050" w:type="dxa"/>
            <w:vAlign w:val="bottom"/>
          </w:tcPr>
          <w:p w14:paraId="327D4571" w14:textId="77777777" w:rsidR="00E8622D" w:rsidRPr="004A7938" w:rsidRDefault="00E8622D" w:rsidP="00FF618F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080" w:type="dxa"/>
          </w:tcPr>
          <w:p w14:paraId="0ADDC969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(7,608)</w:t>
            </w:r>
          </w:p>
        </w:tc>
        <w:tc>
          <w:tcPr>
            <w:tcW w:w="236" w:type="dxa"/>
          </w:tcPr>
          <w:p w14:paraId="79846DF3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687AF4F1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735"/>
                <w:tab w:val="left" w:pos="825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(500)</w:t>
            </w:r>
          </w:p>
        </w:tc>
        <w:tc>
          <w:tcPr>
            <w:tcW w:w="236" w:type="dxa"/>
          </w:tcPr>
          <w:p w14:paraId="5013B08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1E67B88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C1F078F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71BDB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88A566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283DF433" w14:textId="77777777" w:rsidR="00E8622D" w:rsidRPr="004A7938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BCE209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C444E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D95017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865924F" w14:textId="77777777" w:rsidR="00E8622D" w:rsidRPr="004A7938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BAAD25E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35528AF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066E74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2C850C8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E8622D" w:rsidRPr="004A7938" w14:paraId="35F210AC" w14:textId="77777777" w:rsidTr="00484F1E">
        <w:trPr>
          <w:trHeight w:val="254"/>
          <w:tblHeader/>
        </w:trPr>
        <w:tc>
          <w:tcPr>
            <w:tcW w:w="4050" w:type="dxa"/>
            <w:vAlign w:val="bottom"/>
          </w:tcPr>
          <w:p w14:paraId="21B0732E" w14:textId="77777777" w:rsidR="00E8622D" w:rsidRPr="004A7938" w:rsidRDefault="00E8622D" w:rsidP="00FF618F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F772B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36" w:type="dxa"/>
          </w:tcPr>
          <w:p w14:paraId="62CB5CB9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EB1169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ABBD86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36A8AF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961F68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E3A8583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20B37A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F9234B2" w14:textId="77777777" w:rsidR="00E8622D" w:rsidRPr="004A7938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E2F82"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36" w:type="dxa"/>
          </w:tcPr>
          <w:p w14:paraId="56FC87A6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0ECD63B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8E350A1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398F700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(125,097)</w:t>
            </w:r>
          </w:p>
        </w:tc>
        <w:tc>
          <w:tcPr>
            <w:tcW w:w="236" w:type="dxa"/>
          </w:tcPr>
          <w:p w14:paraId="6E486B8D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52F509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8F3B00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9D75C05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E2F82"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</w:tr>
      <w:tr w:rsidR="00E8622D" w:rsidRPr="004A7938" w14:paraId="69713DB2" w14:textId="77777777" w:rsidTr="00F66FF9">
        <w:trPr>
          <w:trHeight w:val="261"/>
          <w:tblHeader/>
        </w:trPr>
        <w:tc>
          <w:tcPr>
            <w:tcW w:w="4050" w:type="dxa"/>
            <w:vAlign w:val="bottom"/>
          </w:tcPr>
          <w:p w14:paraId="22765CB2" w14:textId="77777777" w:rsidR="00E8622D" w:rsidRPr="004A7938" w:rsidRDefault="00E8622D" w:rsidP="00FF618F">
            <w:pPr>
              <w:ind w:left="-19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CED3B5" w14:textId="77777777" w:rsidR="00E8622D" w:rsidRPr="004A7938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(132,705)</w:t>
            </w:r>
          </w:p>
        </w:tc>
        <w:tc>
          <w:tcPr>
            <w:tcW w:w="236" w:type="dxa"/>
          </w:tcPr>
          <w:p w14:paraId="669CA5B0" w14:textId="77777777" w:rsidR="00E8622D" w:rsidRPr="004A7938" w:rsidRDefault="00E8622D" w:rsidP="00FF618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D3019" w14:textId="77777777" w:rsidR="00E8622D" w:rsidRPr="004A7938" w:rsidRDefault="00E8622D" w:rsidP="00FF618F">
            <w:pPr>
              <w:pStyle w:val="acctfourfigures"/>
              <w:tabs>
                <w:tab w:val="clear" w:pos="765"/>
                <w:tab w:val="decimal" w:pos="735"/>
                <w:tab w:val="left" w:pos="825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 (500)</w:t>
            </w:r>
          </w:p>
        </w:tc>
        <w:tc>
          <w:tcPr>
            <w:tcW w:w="236" w:type="dxa"/>
          </w:tcPr>
          <w:p w14:paraId="1D7AFCC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2406C5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C89C7E2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6075C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154198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230A6" w14:textId="77777777" w:rsidR="00E8622D" w:rsidRPr="004A7938" w:rsidRDefault="00E8622D" w:rsidP="00FF618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(133,205)</w:t>
            </w:r>
          </w:p>
        </w:tc>
        <w:tc>
          <w:tcPr>
            <w:tcW w:w="236" w:type="dxa"/>
          </w:tcPr>
          <w:p w14:paraId="53910E45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DD4F38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B35159A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8A6AF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F368482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98655F5" w14:textId="77777777" w:rsidR="00E8622D" w:rsidRPr="004A7938" w:rsidRDefault="00E8622D" w:rsidP="00FF618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19C4CAE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4367D49" w14:textId="77777777" w:rsidR="00E8622D" w:rsidRPr="004A7938" w:rsidRDefault="00E8622D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14:paraId="3858D053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0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423CC0E4" w14:textId="77777777" w:rsidR="009C5045" w:rsidRPr="00195830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FC0C245" w14:textId="77777777" w:rsidR="009C5045" w:rsidRPr="002544AA" w:rsidRDefault="009C5045" w:rsidP="00546F86">
      <w:pPr>
        <w:pStyle w:val="FSContent"/>
        <w:ind w:left="540"/>
        <w:rPr>
          <w:sz w:val="16"/>
          <w:szCs w:val="16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4A9ABF7F" w14:textId="77777777" w:rsidTr="00484F1E">
        <w:trPr>
          <w:tblHeader/>
        </w:trPr>
        <w:tc>
          <w:tcPr>
            <w:tcW w:w="2340" w:type="dxa"/>
          </w:tcPr>
          <w:p w14:paraId="10E9A9EF" w14:textId="77777777" w:rsidR="007111D9" w:rsidRPr="00A41284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F28F9A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1FDA474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250D0270" w14:textId="77777777" w:rsidTr="00484F1E">
        <w:tc>
          <w:tcPr>
            <w:tcW w:w="2340" w:type="dxa"/>
          </w:tcPr>
          <w:p w14:paraId="2DB13E4F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03B0280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7FB76E6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3C53BDA1" w14:textId="77777777" w:rsidTr="00484F1E">
        <w:tc>
          <w:tcPr>
            <w:tcW w:w="2340" w:type="dxa"/>
          </w:tcPr>
          <w:p w14:paraId="7F2354F5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097F25C8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DD916FC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739E9B88" w14:textId="77777777" w:rsidR="00330632" w:rsidRPr="00962FFF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2"/>
          <w:szCs w:val="22"/>
        </w:rPr>
      </w:pPr>
    </w:p>
    <w:p w14:paraId="26C1ACA4" w14:textId="77777777" w:rsidR="00330632" w:rsidRPr="00D301A8" w:rsidRDefault="00330632" w:rsidP="002755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6F08C958" w14:textId="77777777" w:rsidR="0066016B" w:rsidRPr="00962FFF" w:rsidRDefault="0066016B" w:rsidP="003153C0">
      <w:pPr>
        <w:pStyle w:val="FSBlank"/>
        <w:rPr>
          <w:sz w:val="22"/>
          <w:szCs w:val="22"/>
        </w:rPr>
      </w:pPr>
    </w:p>
    <w:tbl>
      <w:tblPr>
        <w:tblW w:w="945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01672542" w14:textId="77777777" w:rsidTr="000B3FFC">
        <w:trPr>
          <w:tblHeader/>
        </w:trPr>
        <w:tc>
          <w:tcPr>
            <w:tcW w:w="6696" w:type="dxa"/>
          </w:tcPr>
          <w:p w14:paraId="3F2136E5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3C7D4" w14:textId="77777777" w:rsidR="00CF1E9F" w:rsidRPr="00484F1E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B560BA5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F09AE0F" w14:textId="77777777" w:rsidR="00CF1E9F" w:rsidRPr="00484F1E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64C9C929" w14:textId="77777777" w:rsidTr="000B3FFC">
        <w:trPr>
          <w:tblHeader/>
        </w:trPr>
        <w:tc>
          <w:tcPr>
            <w:tcW w:w="6696" w:type="dxa"/>
          </w:tcPr>
          <w:p w14:paraId="6D0D041B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36351" w14:textId="77777777" w:rsidR="00CF1E9F" w:rsidRPr="00484F1E" w:rsidRDefault="00E8622D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2AE5E1D6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0158630" w14:textId="77777777" w:rsidR="00CF1E9F" w:rsidRPr="00484F1E" w:rsidRDefault="00E8622D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</w:tr>
      <w:tr w:rsidR="00752EF5" w:rsidRPr="00484F1E" w14:paraId="2B94BCFA" w14:textId="77777777" w:rsidTr="000B3FF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2C370F0D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57492170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34D97F38" w14:textId="77777777" w:rsidTr="000B3FFC">
        <w:tc>
          <w:tcPr>
            <w:tcW w:w="6696" w:type="dxa"/>
          </w:tcPr>
          <w:p w14:paraId="04227CE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3A1E07E7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1F0E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A247CE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370181B2" w14:textId="77777777" w:rsidTr="000B3FFC">
        <w:tc>
          <w:tcPr>
            <w:tcW w:w="6696" w:type="dxa"/>
          </w:tcPr>
          <w:p w14:paraId="16F24922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7EC6342" w14:textId="77777777" w:rsidR="00E8622D" w:rsidRPr="00484F1E" w:rsidRDefault="001A60A8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36" w:type="dxa"/>
          </w:tcPr>
          <w:p w14:paraId="72A8C6DF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FE2486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E8622D" w:rsidRPr="00484F1E" w14:paraId="253B8EED" w14:textId="77777777" w:rsidTr="000B3FFC">
        <w:tc>
          <w:tcPr>
            <w:tcW w:w="6696" w:type="dxa"/>
          </w:tcPr>
          <w:p w14:paraId="4FD96C6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212E25" w14:textId="77777777" w:rsidR="00E8622D" w:rsidRPr="00484F1E" w:rsidRDefault="00822A87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0AF42327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2F53D3F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484F1E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E8622D" w:rsidRPr="00484F1E" w14:paraId="09CF8F3E" w14:textId="77777777" w:rsidTr="000B3FFC">
        <w:tc>
          <w:tcPr>
            <w:tcW w:w="6696" w:type="dxa"/>
          </w:tcPr>
          <w:p w14:paraId="78E6E94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90E239" w14:textId="77777777" w:rsidR="00E8622D" w:rsidRPr="00484F1E" w:rsidRDefault="00822A87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49370C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14:paraId="4A4387D6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BF027F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F1E">
              <w:rPr>
                <w:rFonts w:ascii="Angsana New" w:hAnsi="Angsana New"/>
                <w:b/>
                <w:bCs/>
                <w:sz w:val="30"/>
                <w:szCs w:val="30"/>
              </w:rPr>
              <w:t>13,559</w:t>
            </w:r>
          </w:p>
        </w:tc>
      </w:tr>
    </w:tbl>
    <w:p w14:paraId="7AB6ED79" w14:textId="77777777" w:rsidR="004D0040" w:rsidRPr="00962FFF" w:rsidRDefault="004D0040" w:rsidP="004D0040">
      <w:pPr>
        <w:pStyle w:val="FSBlank"/>
        <w:rPr>
          <w:sz w:val="22"/>
          <w:szCs w:val="22"/>
        </w:rPr>
      </w:pPr>
    </w:p>
    <w:p w14:paraId="56C144C0" w14:textId="77777777" w:rsidR="004D0040" w:rsidRPr="004D0040" w:rsidRDefault="004D0040" w:rsidP="004D0040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t>สัญญาสำคัญกับกิจการที่ไม่เกี่ยวข้องกัน</w:t>
      </w:r>
    </w:p>
    <w:p w14:paraId="4F775516" w14:textId="77777777" w:rsidR="004D0040" w:rsidRPr="00962FFF" w:rsidRDefault="004D0040" w:rsidP="004D0040">
      <w:pPr>
        <w:pStyle w:val="FSBlank"/>
        <w:rPr>
          <w:sz w:val="22"/>
          <w:szCs w:val="22"/>
        </w:rPr>
      </w:pPr>
    </w:p>
    <w:p w14:paraId="300816F1" w14:textId="77777777" w:rsidR="004D0040" w:rsidRPr="00962FFF" w:rsidRDefault="004D0040" w:rsidP="004D0040">
      <w:pPr>
        <w:pStyle w:val="FSBlank"/>
        <w:rPr>
          <w:sz w:val="30"/>
          <w:szCs w:val="30"/>
          <w:u w:val="single"/>
        </w:rPr>
      </w:pPr>
      <w:r w:rsidRPr="00962FFF">
        <w:rPr>
          <w:sz w:val="30"/>
          <w:szCs w:val="30"/>
          <w:u w:val="single"/>
          <w:cs/>
        </w:rPr>
        <w:t>สัญญาป้องกันความเสี่ยง</w:t>
      </w:r>
    </w:p>
    <w:p w14:paraId="4164EF3F" w14:textId="77777777" w:rsidR="004D0040" w:rsidRDefault="004D0040" w:rsidP="004D0040">
      <w:pPr>
        <w:pStyle w:val="FSBlank"/>
        <w:rPr>
          <w:sz w:val="22"/>
          <w:szCs w:val="22"/>
        </w:rPr>
      </w:pPr>
    </w:p>
    <w:p w14:paraId="583B199B" w14:textId="77777777" w:rsidR="00913D65" w:rsidRPr="00913D65" w:rsidRDefault="00913D65" w:rsidP="004D0040">
      <w:pPr>
        <w:pStyle w:val="FSBlank"/>
        <w:rPr>
          <w:sz w:val="30"/>
          <w:szCs w:val="30"/>
        </w:rPr>
      </w:pPr>
      <w:r w:rsidRPr="00913D65">
        <w:rPr>
          <w:sz w:val="30"/>
          <w:szCs w:val="30"/>
          <w:cs/>
        </w:rPr>
        <w:t>บริษัทได้ตกลงสิ้นสุดสัญญา</w:t>
      </w:r>
      <w:r w:rsidRPr="004D0040">
        <w:rPr>
          <w:sz w:val="30"/>
          <w:szCs w:val="30"/>
          <w:cs/>
        </w:rPr>
        <w:t>ป้องกันความเสี่ยง</w:t>
      </w:r>
      <w:r w:rsidRPr="00913D65">
        <w:rPr>
          <w:sz w:val="30"/>
          <w:szCs w:val="30"/>
          <w:cs/>
        </w:rPr>
        <w:t xml:space="preserve">ลงวันที่ </w:t>
      </w:r>
      <w:r>
        <w:rPr>
          <w:sz w:val="30"/>
          <w:szCs w:val="30"/>
        </w:rPr>
        <w:t>1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>2558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กับบริษัท </w:t>
      </w:r>
      <w:r w:rsidRPr="00913D65">
        <w:rPr>
          <w:sz w:val="30"/>
          <w:szCs w:val="30"/>
        </w:rPr>
        <w:t>Furukawa Electric Co.,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ซึ่งเป็น</w:t>
      </w:r>
      <w:r w:rsidRPr="00913D65">
        <w:rPr>
          <w:sz w:val="30"/>
          <w:szCs w:val="30"/>
          <w:cs/>
        </w:rPr>
        <w:t>ผู้ถือหุ้นใหญ่รายเดิม</w:t>
      </w:r>
      <w:r w:rsidR="008D7940">
        <w:rPr>
          <w:rFonts w:hint="cs"/>
          <w:sz w:val="30"/>
          <w:szCs w:val="30"/>
          <w:cs/>
        </w:rPr>
        <w:t xml:space="preserve">ในเดือนมกราคม </w:t>
      </w:r>
      <w:r w:rsidR="008D7940">
        <w:rPr>
          <w:sz w:val="30"/>
          <w:szCs w:val="30"/>
        </w:rPr>
        <w:t>256</w:t>
      </w:r>
      <w:r w:rsidR="00EC0D26">
        <w:rPr>
          <w:sz w:val="30"/>
          <w:szCs w:val="30"/>
        </w:rPr>
        <w:t>4</w:t>
      </w:r>
    </w:p>
    <w:p w14:paraId="6E52215A" w14:textId="77777777" w:rsidR="00913D65" w:rsidRPr="00962FFF" w:rsidRDefault="00913D65" w:rsidP="004D0040">
      <w:pPr>
        <w:pStyle w:val="FSBlank"/>
        <w:rPr>
          <w:sz w:val="22"/>
          <w:szCs w:val="22"/>
        </w:rPr>
      </w:pPr>
    </w:p>
    <w:p w14:paraId="5FD675ED" w14:textId="77777777" w:rsidR="00BC0A42" w:rsidRDefault="004D0040" w:rsidP="004D0040">
      <w:pPr>
        <w:pStyle w:val="FSBlank"/>
        <w:rPr>
          <w:sz w:val="30"/>
          <w:szCs w:val="30"/>
        </w:rPr>
      </w:pPr>
      <w:r w:rsidRPr="004D0040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4D0040">
        <w:rPr>
          <w:sz w:val="30"/>
          <w:szCs w:val="30"/>
        </w:rPr>
        <w:t xml:space="preserve">Toyota Tsusho Metals Ltd. </w:t>
      </w:r>
      <w:r w:rsidRPr="004D0040">
        <w:rPr>
          <w:sz w:val="30"/>
          <w:szCs w:val="30"/>
          <w:cs/>
        </w:rPr>
        <w:t>ซึ่งเป็นบริษัทหลักทรัพย์ (</w:t>
      </w:r>
      <w:r w:rsidRPr="004D0040">
        <w:rPr>
          <w:sz w:val="30"/>
          <w:szCs w:val="30"/>
        </w:rPr>
        <w:t xml:space="preserve">Broker) </w:t>
      </w:r>
      <w:r w:rsidRPr="004D0040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4D0040">
        <w:rPr>
          <w:sz w:val="30"/>
          <w:szCs w:val="30"/>
        </w:rPr>
        <w:t xml:space="preserve">London Metal Exchange market </w:t>
      </w:r>
      <w:r w:rsidRPr="004D0040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="00913D65">
        <w:rPr>
          <w:sz w:val="30"/>
          <w:szCs w:val="30"/>
          <w:cs/>
        </w:rPr>
        <w:br/>
      </w:r>
      <w:r w:rsidR="00913D65">
        <w:rPr>
          <w:sz w:val="30"/>
          <w:szCs w:val="30"/>
          <w:cs/>
        </w:rPr>
        <w:br/>
      </w:r>
      <w:r w:rsidR="007D081F">
        <w:rPr>
          <w:rFonts w:hint="cs"/>
          <w:sz w:val="30"/>
          <w:szCs w:val="30"/>
          <w:cs/>
        </w:rPr>
        <w:lastRenderedPageBreak/>
        <w:t>รวมถึง</w:t>
      </w:r>
      <w:r w:rsidRPr="004D0040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="007D081F">
        <w:rPr>
          <w:rFonts w:hint="cs"/>
          <w:sz w:val="30"/>
          <w:szCs w:val="30"/>
          <w:cs/>
        </w:rPr>
        <w:t>ตามที่ระบุในสัญญา</w:t>
      </w:r>
      <w:r w:rsidRPr="004D0040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4176E53B" w14:textId="77777777" w:rsidR="00913D65" w:rsidRDefault="00913D65" w:rsidP="004D0040">
      <w:pPr>
        <w:pStyle w:val="FSBlank"/>
        <w:rPr>
          <w:sz w:val="30"/>
          <w:szCs w:val="30"/>
        </w:rPr>
      </w:pPr>
    </w:p>
    <w:p w14:paraId="0944E400" w14:textId="77777777" w:rsidR="00913D65" w:rsidRPr="00EB2DB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EB2DB5"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14:paraId="32EB8621" w14:textId="77777777" w:rsidR="00913D65" w:rsidRPr="00EB2DB5" w:rsidRDefault="00913D65" w:rsidP="00913D65">
      <w:pPr>
        <w:pStyle w:val="FSBlank"/>
        <w:rPr>
          <w:sz w:val="30"/>
          <w:szCs w:val="30"/>
        </w:rPr>
      </w:pPr>
    </w:p>
    <w:p w14:paraId="10856753" w14:textId="77777777" w:rsidR="00913D6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13D65">
        <w:rPr>
          <w:rFonts w:ascii="Angsana New" w:hAnsi="Angsana New"/>
          <w:sz w:val="30"/>
          <w:szCs w:val="30"/>
          <w:cs/>
        </w:rPr>
        <w:t>บริษัทได้ตกลงสิ้นสุด</w:t>
      </w:r>
      <w:r w:rsidRPr="00EB2DB5">
        <w:rPr>
          <w:rFonts w:ascii="Angsana New" w:hAnsi="Angsana New" w:hint="cs"/>
          <w:sz w:val="30"/>
          <w:szCs w:val="30"/>
          <w:cs/>
        </w:rPr>
        <w:t>สัญญาซื้อขายทองแดงระยะยาว</w:t>
      </w:r>
      <w:r w:rsidRPr="00EB2DB5">
        <w:rPr>
          <w:rFonts w:ascii="Angsana New" w:hAnsi="Angsana New"/>
          <w:sz w:val="30"/>
          <w:szCs w:val="30"/>
          <w:cs/>
        </w:rPr>
        <w:t xml:space="preserve">กับ </w:t>
      </w:r>
      <w:r w:rsidRPr="00EB2DB5">
        <w:rPr>
          <w:rFonts w:ascii="Angsana New" w:hAnsi="Angsana New"/>
          <w:sz w:val="30"/>
          <w:szCs w:val="30"/>
        </w:rPr>
        <w:t xml:space="preserve">Furukawa Electric Singapore Pte. Ltd. </w:t>
      </w:r>
      <w:r w:rsidRPr="00913D65">
        <w:rPr>
          <w:rFonts w:ascii="Angsana New" w:hAnsi="Angsana New"/>
          <w:sz w:val="30"/>
          <w:szCs w:val="30"/>
          <w:cs/>
        </w:rPr>
        <w:t>ซึ่ง</w:t>
      </w:r>
      <w:r w:rsidR="00654C26">
        <w:rPr>
          <w:rFonts w:ascii="Angsana New" w:hAnsi="Angsana New" w:hint="cs"/>
          <w:sz w:val="30"/>
          <w:szCs w:val="30"/>
          <w:cs/>
        </w:rPr>
        <w:t>เดิม</w:t>
      </w:r>
      <w:r w:rsidRPr="00913D65">
        <w:rPr>
          <w:rFonts w:ascii="Angsana New" w:hAnsi="Angsana New"/>
          <w:sz w:val="30"/>
          <w:szCs w:val="30"/>
          <w:cs/>
        </w:rPr>
        <w:t>เป็นสมาชิก</w:t>
      </w:r>
      <w:r w:rsidR="00670969">
        <w:rPr>
          <w:rFonts w:ascii="Angsana New" w:hAnsi="Angsana New"/>
          <w:sz w:val="30"/>
          <w:szCs w:val="30"/>
          <w:cs/>
        </w:rPr>
        <w:br/>
      </w:r>
      <w:r w:rsidRPr="00913D65">
        <w:rPr>
          <w:rFonts w:ascii="Angsana New" w:hAnsi="Angsana New"/>
          <w:sz w:val="30"/>
          <w:szCs w:val="30"/>
          <w:cs/>
        </w:rPr>
        <w:t>ในกลุ่มของกิจการที่ให้บริการด้านผู้บริหารสำคัญแก่บริษัท</w:t>
      </w:r>
      <w:r w:rsidR="008D7940" w:rsidRPr="00913D65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8D7940">
        <w:rPr>
          <w:rFonts w:ascii="Angsana New" w:hAnsi="Angsana New"/>
          <w:sz w:val="30"/>
          <w:szCs w:val="30"/>
        </w:rPr>
        <w:t>256</w:t>
      </w:r>
      <w:r w:rsidR="00EC0D26">
        <w:rPr>
          <w:rFonts w:ascii="Angsana New" w:hAnsi="Angsana New"/>
          <w:sz w:val="30"/>
          <w:szCs w:val="30"/>
        </w:rPr>
        <w:t>4</w:t>
      </w:r>
    </w:p>
    <w:p w14:paraId="68D98BA1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CCE8D54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ข้อตกลง</w:t>
      </w:r>
      <w:r w:rsidRPr="00EB2DB5">
        <w:rPr>
          <w:rFonts w:ascii="Angsana New" w:hAnsi="Angsana New" w:hint="cs"/>
          <w:sz w:val="30"/>
          <w:szCs w:val="30"/>
          <w:u w:val="single"/>
          <w:cs/>
        </w:rPr>
        <w:t>ซื้อขายทองแดง</w:t>
      </w:r>
    </w:p>
    <w:p w14:paraId="1B10DAA9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0A144B5" w14:textId="77777777" w:rsidR="00FF363A" w:rsidRPr="00EC0D26" w:rsidRDefault="00FF363A" w:rsidP="00EC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บริษัทได้ทำข้อตกลงซื้อขายทองแดงกับบริษัท โตโยต้า ทูโช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ไทยแลนด์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="00EC0D26">
        <w:rPr>
          <w:rFonts w:ascii="Angsana New" w:hAnsi="Angsana New"/>
          <w:sz w:val="30"/>
          <w:szCs w:val="30"/>
        </w:rPr>
        <w:t xml:space="preserve"> </w:t>
      </w:r>
      <w:r w:rsidR="00EC0D26" w:rsidRPr="00EC0D26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</w:t>
      </w:r>
    </w:p>
    <w:p w14:paraId="75D5C03F" w14:textId="77777777" w:rsidR="00913D65" w:rsidRDefault="00913D65" w:rsidP="004D0040">
      <w:pPr>
        <w:pStyle w:val="FSBlank"/>
        <w:rPr>
          <w:sz w:val="30"/>
          <w:szCs w:val="30"/>
        </w:rPr>
      </w:pPr>
    </w:p>
    <w:p w14:paraId="243D31B1" w14:textId="77777777" w:rsidR="00291247" w:rsidRPr="00D301A8" w:rsidRDefault="00291247" w:rsidP="002755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AA81011" w14:textId="77777777" w:rsidR="00B819BF" w:rsidRPr="00484F1E" w:rsidRDefault="00B819BF" w:rsidP="00B81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C7D41ED" w14:textId="77777777" w:rsidR="00291247" w:rsidRPr="00484F1E" w:rsidRDefault="00B819BF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484F1E">
        <w:rPr>
          <w:rFonts w:ascii="Angsana New" w:hAnsi="Angsana New" w:hint="cs"/>
          <w:spacing w:val="6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330632">
        <w:rPr>
          <w:rFonts w:ascii="Angsana New" w:hAnsi="Angsana New"/>
          <w:spacing w:val="6"/>
          <w:sz w:val="30"/>
          <w:szCs w:val="30"/>
        </w:rPr>
        <w:t>30</w:t>
      </w:r>
      <w:r w:rsidRPr="00484F1E">
        <w:rPr>
          <w:rFonts w:ascii="Angsana New" w:hAnsi="Angsana New"/>
          <w:spacing w:val="6"/>
          <w:sz w:val="30"/>
          <w:szCs w:val="30"/>
        </w:rPr>
        <w:t xml:space="preserve"> </w:t>
      </w:r>
      <w:r w:rsidRPr="00484F1E">
        <w:rPr>
          <w:rFonts w:ascii="Angsana New" w:hAnsi="Angsana New" w:hint="cs"/>
          <w:spacing w:val="6"/>
          <w:sz w:val="30"/>
          <w:szCs w:val="30"/>
          <w:cs/>
        </w:rPr>
        <w:t xml:space="preserve">เมษายน </w:t>
      </w:r>
      <w:r w:rsidR="00FD22F8" w:rsidRPr="00484F1E">
        <w:rPr>
          <w:rFonts w:ascii="Angsana New" w:hAnsi="Angsana New"/>
          <w:spacing w:val="6"/>
          <w:sz w:val="30"/>
          <w:szCs w:val="30"/>
        </w:rPr>
        <w:t>256</w:t>
      </w:r>
      <w:r w:rsidR="00330632">
        <w:rPr>
          <w:rFonts w:ascii="Angsana New" w:hAnsi="Angsana New"/>
          <w:spacing w:val="6"/>
          <w:sz w:val="30"/>
          <w:szCs w:val="30"/>
        </w:rPr>
        <w:t>4</w:t>
      </w:r>
      <w:r w:rsidRPr="00484F1E">
        <w:rPr>
          <w:rFonts w:ascii="Angsana New" w:hAnsi="Angsana New" w:hint="cs"/>
          <w:spacing w:val="6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FD22F8" w:rsidRPr="00484F1E">
        <w:rPr>
          <w:rFonts w:ascii="Angsana New" w:hAnsi="Angsana New"/>
          <w:spacing w:val="6"/>
          <w:sz w:val="30"/>
          <w:szCs w:val="30"/>
        </w:rPr>
        <w:t>1</w:t>
      </w:r>
      <w:r w:rsidRPr="00484F1E">
        <w:rPr>
          <w:rFonts w:ascii="Angsana New" w:hAnsi="Angsana New"/>
          <w:spacing w:val="6"/>
          <w:sz w:val="30"/>
          <w:szCs w:val="30"/>
        </w:rPr>
        <w:t>.</w:t>
      </w:r>
      <w:r w:rsidR="00FD22F8" w:rsidRPr="00484F1E">
        <w:rPr>
          <w:rFonts w:ascii="Angsana New" w:hAnsi="Angsana New"/>
          <w:spacing w:val="6"/>
          <w:sz w:val="30"/>
          <w:szCs w:val="30"/>
        </w:rPr>
        <w:t>625</w:t>
      </w:r>
      <w:r w:rsidRPr="00484F1E">
        <w:rPr>
          <w:rFonts w:ascii="Angsana New" w:hAnsi="Angsana New" w:hint="cs"/>
          <w:spacing w:val="6"/>
          <w:sz w:val="30"/>
          <w:szCs w:val="30"/>
          <w:cs/>
        </w:rPr>
        <w:t xml:space="preserve"> บาท เป็นจำนวนเงินทั้งสิ้น </w:t>
      </w:r>
      <w:r w:rsidR="00FD22F8" w:rsidRPr="00484F1E">
        <w:rPr>
          <w:rFonts w:ascii="Angsana New" w:hAnsi="Angsana New"/>
          <w:spacing w:val="6"/>
          <w:sz w:val="30"/>
          <w:szCs w:val="30"/>
        </w:rPr>
        <w:t>78</w:t>
      </w:r>
      <w:r w:rsidRPr="00484F1E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เงินปันผลดังกล่าวจะจ่ายให้แก่ผู้ถือหุ้นสามัญของบริษัทในระหว่างปี</w:t>
      </w:r>
      <w:r w:rsidRPr="00484F1E">
        <w:rPr>
          <w:rFonts w:ascii="Angsana New" w:hAnsi="Angsana New"/>
          <w:spacing w:val="6"/>
          <w:sz w:val="30"/>
          <w:szCs w:val="30"/>
        </w:rPr>
        <w:t xml:space="preserve"> </w:t>
      </w:r>
      <w:r w:rsidR="00FD22F8" w:rsidRPr="00484F1E">
        <w:rPr>
          <w:rFonts w:ascii="Angsana New" w:hAnsi="Angsana New"/>
          <w:spacing w:val="6"/>
          <w:sz w:val="30"/>
          <w:szCs w:val="30"/>
        </w:rPr>
        <w:t>256</w:t>
      </w:r>
      <w:r w:rsidR="00330632">
        <w:rPr>
          <w:rFonts w:ascii="Angsana New" w:hAnsi="Angsana New"/>
          <w:spacing w:val="6"/>
          <w:sz w:val="30"/>
          <w:szCs w:val="30"/>
        </w:rPr>
        <w:t>4</w:t>
      </w:r>
    </w:p>
    <w:sectPr w:rsidR="00291247" w:rsidRPr="00484F1E" w:rsidSect="00692C8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02EED" w14:textId="77777777" w:rsidR="00D95331" w:rsidRDefault="00D95331">
      <w:r>
        <w:separator/>
      </w:r>
    </w:p>
  </w:endnote>
  <w:endnote w:type="continuationSeparator" w:id="0">
    <w:p w14:paraId="47A458C8" w14:textId="77777777" w:rsidR="00D95331" w:rsidRDefault="00D9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4B805" w14:textId="77777777" w:rsidR="00D95331" w:rsidRPr="00890FC5" w:rsidRDefault="00D95331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C301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D51E9" w14:textId="77777777" w:rsidR="00D95331" w:rsidRPr="001C2877" w:rsidRDefault="00D95331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D22F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17BC1EE7" w14:textId="77777777" w:rsidR="00D95331" w:rsidRPr="00C70DC4" w:rsidRDefault="00D95331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FBA6" w14:textId="77777777" w:rsidR="00D95331" w:rsidRPr="00C70DC4" w:rsidRDefault="00D95331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FD22F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4343E58C" w14:textId="77777777" w:rsidR="00D95331" w:rsidRPr="00C70DC4" w:rsidRDefault="00D95331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7148F" w14:textId="77777777" w:rsidR="00D95331" w:rsidRDefault="00D95331">
      <w:r>
        <w:separator/>
      </w:r>
    </w:p>
  </w:footnote>
  <w:footnote w:type="continuationSeparator" w:id="0">
    <w:p w14:paraId="588719DD" w14:textId="77777777" w:rsidR="00D95331" w:rsidRDefault="00D9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A12D5" w14:textId="77777777" w:rsidR="00D95331" w:rsidRPr="00A81676" w:rsidRDefault="00D95331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2" w:name="_Hlk68857696"/>
    <w:bookmarkStart w:id="3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3814ADF" w14:textId="77777777" w:rsidR="00D95331" w:rsidRPr="006C5D17" w:rsidRDefault="00D95331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2223085" w14:textId="77777777" w:rsidR="00D95331" w:rsidRPr="00A86E49" w:rsidRDefault="00D95331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2"/>
  <w:bookmarkEnd w:id="3"/>
  <w:p w14:paraId="14AC1A30" w14:textId="77777777" w:rsidR="00D95331" w:rsidRPr="00AB510F" w:rsidRDefault="00D95331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BBC1" w14:textId="77777777" w:rsidR="00D95331" w:rsidRPr="00A81676" w:rsidRDefault="00D95331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70C776" w14:textId="77777777" w:rsidR="00D95331" w:rsidRPr="006C5D17" w:rsidRDefault="00D95331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AA0C65E" w14:textId="77777777" w:rsidR="00D95331" w:rsidRPr="00A86E49" w:rsidRDefault="00D95331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E6EF72" w14:textId="77777777" w:rsidR="00D95331" w:rsidRPr="00AB510F" w:rsidRDefault="00D95331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6020A" w14:textId="77777777" w:rsidR="00D95331" w:rsidRPr="00A81676" w:rsidRDefault="00D95331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001938CA" w14:textId="77777777" w:rsidR="00D95331" w:rsidRPr="006C5D17" w:rsidRDefault="00D95331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2A45A4C" w14:textId="77777777" w:rsidR="00D95331" w:rsidRPr="00A86E49" w:rsidRDefault="00D95331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629094D" w14:textId="77777777" w:rsidR="00D95331" w:rsidRPr="00484F1E" w:rsidRDefault="00D95331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D5E59" w14:textId="77777777" w:rsidR="00D95331" w:rsidRPr="00A81676" w:rsidRDefault="00D95331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3AC960BD" w14:textId="77777777" w:rsidR="00D95331" w:rsidRPr="006C5D17" w:rsidRDefault="00D95331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A90F56C" w14:textId="77777777" w:rsidR="00D95331" w:rsidRPr="00A86E49" w:rsidRDefault="00D95331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6240402" w14:textId="77777777" w:rsidR="00D95331" w:rsidRPr="00AB510F" w:rsidRDefault="00D95331" w:rsidP="00484F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2380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73C1"/>
    <w:rsid w:val="002607D0"/>
    <w:rsid w:val="00261303"/>
    <w:rsid w:val="00261D31"/>
    <w:rsid w:val="0026204C"/>
    <w:rsid w:val="0026254C"/>
    <w:rsid w:val="00267138"/>
    <w:rsid w:val="002676CB"/>
    <w:rsid w:val="00267E32"/>
    <w:rsid w:val="00271CB6"/>
    <w:rsid w:val="00271D80"/>
    <w:rsid w:val="002724C5"/>
    <w:rsid w:val="00272E6A"/>
    <w:rsid w:val="00275527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2F7DD3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39D0"/>
    <w:rsid w:val="005243B5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256"/>
    <w:rsid w:val="00617690"/>
    <w:rsid w:val="00617CE1"/>
    <w:rsid w:val="0062018E"/>
    <w:rsid w:val="00621703"/>
    <w:rsid w:val="00621D1D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8A"/>
    <w:rsid w:val="00692C92"/>
    <w:rsid w:val="00692FA3"/>
    <w:rsid w:val="00695AEE"/>
    <w:rsid w:val="00696B45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6E05"/>
    <w:rsid w:val="007C0405"/>
    <w:rsid w:val="007C0D5E"/>
    <w:rsid w:val="007C125B"/>
    <w:rsid w:val="007C1486"/>
    <w:rsid w:val="007C27B6"/>
    <w:rsid w:val="007C4125"/>
    <w:rsid w:val="007C4E20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2821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3D65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DB4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041F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43C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7300"/>
    <w:rsid w:val="00D9157E"/>
    <w:rsid w:val="00D92288"/>
    <w:rsid w:val="00D92B12"/>
    <w:rsid w:val="00D92B56"/>
    <w:rsid w:val="00D92EC0"/>
    <w:rsid w:val="00D9435A"/>
    <w:rsid w:val="00D9494D"/>
    <w:rsid w:val="00D95331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3A00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B77C7"/>
    <w:rsid w:val="00EC0913"/>
    <w:rsid w:val="00EC0D26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8B2731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8B330-9098-4ECF-B8D1-95BC5D59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128</TotalTime>
  <Pages>11</Pages>
  <Words>2511</Words>
  <Characters>10656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Orathai, Nuchprasert</cp:lastModifiedBy>
  <cp:revision>23</cp:revision>
  <cp:lastPrinted>2020-04-28T03:30:00Z</cp:lastPrinted>
  <dcterms:created xsi:type="dcterms:W3CDTF">2021-04-21T19:23:00Z</dcterms:created>
  <dcterms:modified xsi:type="dcterms:W3CDTF">2021-04-27T09:57:00Z</dcterms:modified>
</cp:coreProperties>
</file>