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E8970" w14:textId="77777777" w:rsidR="000300EB" w:rsidRPr="009B3FCE" w:rsidRDefault="00B04EC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bookmarkEnd w:id="0"/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19F2A2A0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C559730" w14:textId="39C95B18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7CB86DA0" w14:textId="1B00C4E1" w:rsidR="00564264" w:rsidRPr="00184215" w:rsidRDefault="002E2A65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9D9BF30" w14:textId="06432685" w:rsidR="00453808" w:rsidRPr="00184215" w:rsidRDefault="000300EB" w:rsidP="00016B2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59295D35" w14:textId="0418369B" w:rsidR="00016B2C" w:rsidRPr="00184215" w:rsidRDefault="00016B2C" w:rsidP="00016B2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="004E013D" w:rsidRPr="004E013D">
        <w:rPr>
          <w:rFonts w:ascii="Angsana New" w:hAnsi="Angsana New"/>
          <w:sz w:val="30"/>
          <w:szCs w:val="30"/>
          <w:lang w:val="en-US" w:bidi="th-TH"/>
        </w:rPr>
        <w:t>2019</w:t>
      </w:r>
      <w:r w:rsidRPr="00184215">
        <w:rPr>
          <w:rFonts w:ascii="Angsana New" w:hAnsi="Angsana New"/>
          <w:sz w:val="30"/>
          <w:szCs w:val="30"/>
          <w:cs/>
          <w:lang w:bidi="th-TH"/>
        </w:rPr>
        <w:t xml:space="preserve"> (</w:t>
      </w:r>
      <w:r w:rsidRPr="00184215">
        <w:rPr>
          <w:rFonts w:ascii="Angsana New" w:hAnsi="Angsana New"/>
          <w:sz w:val="30"/>
          <w:szCs w:val="30"/>
          <w:lang w:bidi="th-TH"/>
        </w:rPr>
        <w:t>Covid</w:t>
      </w:r>
      <w:r w:rsidRPr="00184215">
        <w:rPr>
          <w:rFonts w:ascii="Angsana New" w:hAnsi="Angsana New"/>
          <w:sz w:val="30"/>
          <w:szCs w:val="30"/>
          <w:cs/>
          <w:lang w:bidi="th-TH"/>
        </w:rPr>
        <w:t>-</w:t>
      </w:r>
      <w:r w:rsidR="004E013D" w:rsidRPr="004E013D">
        <w:rPr>
          <w:rFonts w:ascii="Angsana New" w:hAnsi="Angsana New"/>
          <w:sz w:val="30"/>
          <w:szCs w:val="30"/>
          <w:lang w:val="en-US" w:bidi="th-TH"/>
        </w:rPr>
        <w:t>19</w:t>
      </w:r>
      <w:r w:rsidRPr="00184215">
        <w:rPr>
          <w:rFonts w:ascii="Angsana New" w:hAnsi="Angsana New"/>
          <w:sz w:val="30"/>
          <w:szCs w:val="30"/>
          <w:cs/>
          <w:lang w:bidi="th-TH"/>
        </w:rPr>
        <w:t>)</w:t>
      </w:r>
    </w:p>
    <w:p w14:paraId="7134C00B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85BC9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E71F913" w14:textId="27E63E15" w:rsidR="001F5118" w:rsidRPr="00184215" w:rsidRDefault="00E86153" w:rsidP="004B4181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ส่วนปรับปรุง</w:t>
      </w:r>
      <w:r w:rsidR="000300EB" w:rsidRPr="00184215">
        <w:rPr>
          <w:rFonts w:ascii="Angsana New" w:hAnsi="Angsana New"/>
          <w:sz w:val="30"/>
          <w:szCs w:val="30"/>
          <w:cs/>
          <w:lang w:bidi="th-TH"/>
        </w:rPr>
        <w:t>อาคารและอุปกรณ์</w:t>
      </w:r>
    </w:p>
    <w:p w14:paraId="0A38866A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14AEB18F" w14:textId="77777777" w:rsidR="00B67BFD" w:rsidRPr="00184215" w:rsidRDefault="00B67BFD" w:rsidP="00B67BFD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8038EDE" w14:textId="77777777" w:rsidR="00AA0B84" w:rsidRPr="00184215" w:rsidRDefault="00163C17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ประมาณการหนี้สิน</w:t>
      </w:r>
      <w:r w:rsidR="00E37913" w:rsidRPr="00184215">
        <w:rPr>
          <w:rFonts w:ascii="Angsana New" w:hAnsi="Angsana New" w:hint="cs"/>
          <w:sz w:val="30"/>
          <w:szCs w:val="30"/>
          <w:cs/>
          <w:lang w:bidi="th-TH"/>
        </w:rPr>
        <w:t>ไม่หมุนเวียน</w:t>
      </w:r>
      <w:r w:rsidRPr="00184215">
        <w:rPr>
          <w:rFonts w:ascii="Angsana New" w:hAnsi="Angsana New"/>
          <w:sz w:val="30"/>
          <w:szCs w:val="30"/>
          <w:cs/>
          <w:lang w:bidi="th-TH"/>
        </w:rPr>
        <w:t>สำหรับผลประโยชน์พนักงาน</w:t>
      </w:r>
    </w:p>
    <w:p w14:paraId="6F4EA356" w14:textId="55510763" w:rsidR="00AA0B84" w:rsidRPr="00184215" w:rsidRDefault="00AA0B84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ประมาณการหนี้สินสำหรับการบำรุงรักษา</w:t>
      </w:r>
      <w:r w:rsidR="00991ECE" w:rsidRPr="00184215">
        <w:rPr>
          <w:rFonts w:ascii="Angsana New" w:hAnsi="Angsana New"/>
          <w:sz w:val="30"/>
          <w:szCs w:val="30"/>
          <w:cs/>
          <w:lang w:bidi="th-TH"/>
        </w:rPr>
        <w:t>ทางยกระดับ</w:t>
      </w:r>
    </w:p>
    <w:p w14:paraId="278D5533" w14:textId="1F673460" w:rsidR="00373D37" w:rsidRPr="00184215" w:rsidRDefault="00373D37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740A498F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14:paraId="6354AD91" w14:textId="3D9136B1" w:rsidR="00467842" w:rsidRPr="00184215" w:rsidRDefault="00FA2EDA" w:rsidP="0046784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595C95F4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4FF18988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003602B9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33131E4B" w14:textId="77777777" w:rsidR="007B5A98" w:rsidRPr="00184215" w:rsidRDefault="007B5A98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14:paraId="7F7DE7BA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1C2FD9E9" w14:textId="002F4B2E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163D41E" w14:textId="65E7BB92" w:rsidR="00C850DE" w:rsidRPr="00184215" w:rsidRDefault="00C850DE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72C7858D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DC3519C" w14:textId="36791271" w:rsidR="008C6245" w:rsidRPr="00184215" w:rsidRDefault="00B310CD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5A36D3" w:rsidRPr="00184215">
        <w:rPr>
          <w:rFonts w:ascii="Angsana New" w:hAnsi="Angsana New" w:hint="cs"/>
          <w:sz w:val="30"/>
          <w:szCs w:val="30"/>
          <w:cs/>
          <w:lang w:val="en-US" w:bidi="th-TH"/>
        </w:rPr>
        <w:t>ฟ้องร้อง</w:t>
      </w: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184215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18421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290194" w14:textId="77777777" w:rsidR="000300EB" w:rsidRPr="00BA6F4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2E6C79" w14:textId="1D4658E5" w:rsidR="000300EB" w:rsidRPr="00BA6F4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6F49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BA6F49">
        <w:rPr>
          <w:rFonts w:ascii="Angsana New" w:hAnsi="Angsana New" w:hint="cs"/>
          <w:sz w:val="30"/>
          <w:szCs w:val="30"/>
          <w:cs/>
        </w:rPr>
        <w:t>บริษัท</w:t>
      </w:r>
      <w:r w:rsidRPr="00BA6F4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E013D" w:rsidRPr="00BA6F49">
        <w:rPr>
          <w:rFonts w:ascii="Angsana New" w:hAnsi="Angsana New"/>
          <w:sz w:val="30"/>
          <w:szCs w:val="30"/>
        </w:rPr>
        <w:t>18</w:t>
      </w:r>
      <w:r w:rsidR="00CD276D" w:rsidRPr="00BA6F4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E013D" w:rsidRPr="00BA6F49">
        <w:rPr>
          <w:rFonts w:ascii="Angsana New" w:hAnsi="Angsana New"/>
          <w:sz w:val="30"/>
          <w:szCs w:val="30"/>
        </w:rPr>
        <w:t>2564</w:t>
      </w:r>
    </w:p>
    <w:p w14:paraId="7F043266" w14:textId="77777777" w:rsidR="00327A4C" w:rsidRPr="00BA6F49" w:rsidRDefault="00327A4C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0E6817" w14:textId="77777777" w:rsidR="000300EB" w:rsidRPr="00BA6F49" w:rsidRDefault="000300EB" w:rsidP="002831D6">
      <w:pPr>
        <w:pStyle w:val="Heading1"/>
        <w:keepLines/>
        <w:numPr>
          <w:ilvl w:val="0"/>
          <w:numId w:val="19"/>
        </w:numPr>
        <w:shd w:val="clear" w:color="auto" w:fill="auto"/>
        <w:tabs>
          <w:tab w:val="clear" w:pos="340"/>
          <w:tab w:val="left" w:pos="540"/>
        </w:tabs>
        <w:spacing w:line="240" w:lineRule="auto"/>
        <w:ind w:left="630" w:hanging="63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A6F4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6BC3011" w14:textId="77777777" w:rsidR="000300EB" w:rsidRPr="00BA6F4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C8CE3BA" w14:textId="307B16D2" w:rsidR="00B50D31" w:rsidRPr="00BA6F49" w:rsidRDefault="00B50D31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BA6F49">
        <w:rPr>
          <w:rFonts w:ascii="Angsana New" w:hAnsi="Angsana New"/>
          <w:sz w:val="30"/>
          <w:szCs w:val="30"/>
          <w:cs/>
        </w:rPr>
        <w:t>บริษัท ทางยกระดับดอนเมือง จำกัด (มหาชน) “บริษัท” เป็นนิติบุคคลที่จัดตั้งขึ้นในประเทศไทย</w:t>
      </w:r>
      <w:r w:rsidRPr="00BA6F49">
        <w:rPr>
          <w:rFonts w:ascii="Angsana New" w:hAnsi="Angsana New" w:hint="cs"/>
          <w:sz w:val="30"/>
          <w:szCs w:val="30"/>
          <w:cs/>
        </w:rPr>
        <w:t xml:space="preserve"> </w:t>
      </w:r>
      <w:r w:rsidR="005B05C1" w:rsidRPr="00BA6F49">
        <w:rPr>
          <w:rFonts w:ascii="Angsana New" w:hAnsi="Angsana New"/>
          <w:sz w:val="30"/>
          <w:szCs w:val="30"/>
          <w:cs/>
        </w:rPr>
        <w:t>โดยมีที่อยู่</w:t>
      </w:r>
      <w:r w:rsidR="00B730CD" w:rsidRPr="00BA6F49">
        <w:rPr>
          <w:rFonts w:ascii="Angsana New" w:hAnsi="Angsana New"/>
          <w:sz w:val="30"/>
          <w:szCs w:val="30"/>
          <w:cs/>
        </w:rPr>
        <w:t xml:space="preserve">              </w:t>
      </w:r>
      <w:r w:rsidR="005B05C1" w:rsidRPr="00BA6F49">
        <w:rPr>
          <w:rFonts w:ascii="Angsana New" w:hAnsi="Angsana New"/>
          <w:sz w:val="30"/>
          <w:szCs w:val="30"/>
          <w:cs/>
        </w:rPr>
        <w:t>จดทะเบียนของบริษัทตั้งอยู่เลขที่</w:t>
      </w:r>
      <w:r w:rsidRPr="00BA6F49">
        <w:rPr>
          <w:rFonts w:ascii="Angsana New" w:hAnsi="Angsana New"/>
          <w:sz w:val="30"/>
          <w:szCs w:val="30"/>
          <w:cs/>
        </w:rPr>
        <w:t xml:space="preserve"> </w:t>
      </w:r>
      <w:r w:rsidR="004E013D" w:rsidRPr="00BA6F49">
        <w:rPr>
          <w:rFonts w:ascii="Angsana New" w:hAnsi="Angsana New"/>
          <w:sz w:val="30"/>
          <w:szCs w:val="30"/>
        </w:rPr>
        <w:t>40</w:t>
      </w:r>
      <w:r w:rsidRPr="00BA6F49">
        <w:rPr>
          <w:rFonts w:ascii="Angsana New" w:hAnsi="Angsana New"/>
          <w:sz w:val="30"/>
          <w:szCs w:val="30"/>
          <w:cs/>
        </w:rPr>
        <w:t>/</w:t>
      </w:r>
      <w:r w:rsidR="004E013D" w:rsidRPr="00BA6F49">
        <w:rPr>
          <w:rFonts w:ascii="Angsana New" w:hAnsi="Angsana New"/>
          <w:sz w:val="30"/>
          <w:szCs w:val="30"/>
        </w:rPr>
        <w:t>40</w:t>
      </w:r>
      <w:r w:rsidRPr="00BA6F49">
        <w:rPr>
          <w:rFonts w:ascii="Angsana New" w:hAnsi="Angsana New"/>
          <w:sz w:val="30"/>
          <w:szCs w:val="30"/>
          <w:cs/>
        </w:rPr>
        <w:t xml:space="preserve"> ถนนวิภาวดีรังสิต แขวงสนามบิน เขตดอนเมือง กรุงเทพมหานคร</w:t>
      </w:r>
    </w:p>
    <w:p w14:paraId="04093176" w14:textId="77777777" w:rsidR="00B50D31" w:rsidRPr="00BA6F49" w:rsidRDefault="00B50D31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BB3C01" w14:textId="623A00D0" w:rsidR="00B50D31" w:rsidRPr="00BA6F49" w:rsidRDefault="00B50D31" w:rsidP="002831D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A6F49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</w:t>
      </w:r>
      <w:r w:rsidRPr="00BA6F49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</w:t>
      </w:r>
      <w:r w:rsidR="00FA2EDA" w:rsidRPr="00BA6F49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Pr="00BA6F49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กลุ่มพานิชชีวะ (ถือหุ้นร้อยละ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37</w:t>
      </w:r>
      <w:r w:rsidRPr="00BA6F49">
        <w:rPr>
          <w:rFonts w:ascii="Angsana New" w:hAnsi="Angsana New" w:cs="Angsana New"/>
          <w:sz w:val="30"/>
          <w:szCs w:val="30"/>
          <w:cs/>
          <w:lang w:bidi="th-TH"/>
        </w:rPr>
        <w:t>.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06</w:t>
      </w:r>
      <w:r w:rsidRPr="00BA6F49">
        <w:rPr>
          <w:rFonts w:ascii="Angsana New" w:hAnsi="Angsana New" w:cs="Angsana New"/>
          <w:sz w:val="30"/>
          <w:szCs w:val="30"/>
          <w:cs/>
          <w:lang w:bidi="th-TH"/>
        </w:rPr>
        <w:t xml:space="preserve">) บริษัท เอไอเอฟ โทลโรดส์ โฮลดิ้งส์ (ประเทศไทย) จำกัด (ถือหุ้นร้อยละ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29</w:t>
      </w:r>
      <w:r w:rsidRPr="00BA6F49">
        <w:rPr>
          <w:rFonts w:ascii="Angsana New" w:hAnsi="Angsana New" w:cs="Angsana New"/>
          <w:sz w:val="30"/>
          <w:szCs w:val="30"/>
          <w:cs/>
          <w:lang w:bidi="th-TH"/>
        </w:rPr>
        <w:t>.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45</w:t>
      </w:r>
      <w:r w:rsidRPr="00BA6F49">
        <w:rPr>
          <w:rFonts w:ascii="Angsana New" w:hAnsi="Angsana New" w:cs="Angsana New"/>
          <w:sz w:val="30"/>
          <w:szCs w:val="30"/>
          <w:cs/>
          <w:lang w:bidi="th-TH"/>
        </w:rPr>
        <w:t xml:space="preserve">) ซึ่งเป็นนิติบุคคลที่จัดตั้งในประเทศไทย และกระทรวงการคลัง (ถือหุ้นร้อยละ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BA6F49">
        <w:rPr>
          <w:rFonts w:ascii="Angsana New" w:hAnsi="Angsana New" w:cs="Angsana New"/>
          <w:sz w:val="30"/>
          <w:szCs w:val="30"/>
          <w:cs/>
          <w:lang w:bidi="th-TH"/>
        </w:rPr>
        <w:t>.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BA6F49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14:paraId="7CF9DEC8" w14:textId="77777777" w:rsidR="000300EB" w:rsidRPr="00BA6F4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0312B8" w14:textId="2290FC28" w:rsidR="001F07A0" w:rsidRPr="00BA6F49" w:rsidRDefault="000300EB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BA6F49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บริษัทดำเนินธุรกิจหลักเกี่ยวกับการให้บริการทางยกระดับช่วงดินแดงถึงอนุสรณ์สถานแห่งชาติ ภายใต้สัญญาสัมปทานทางหลวงแผ่นดินหมายเลข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ถนนวิภาวดีรังสิต จากกรมทางหลวง กระทรวงคมนาคม ซึ่งมีระยะเวลาสัมปทานจนถึงวันที่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กันยายน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2577</w:t>
      </w:r>
      <w:r w:rsidR="00BA4045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A4045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โดยบริษัทในฐานะผู้รับสัมปทาน</w:t>
      </w:r>
      <w:r w:rsidR="00607C8E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เป็นผู้ลงทุน ออกแบบ ก่อสร้าง และบำรุงรักษา</w:t>
      </w:r>
      <w:r w:rsidR="00CE46D9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>ทางหลวงสัมปทานรวมทั้งอุปกรณ์โครงสร้างและสิ่งอำนวย</w:t>
      </w:r>
      <w:r w:rsidR="003E6510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ความสะดวก</w:t>
      </w:r>
      <w:r w:rsidR="00CE46D9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>ต่างๆ</w:t>
      </w:r>
      <w:r w:rsidR="00607C8E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บริษัทมีสิทธิในการ</w:t>
      </w:r>
      <w:r w:rsidR="001A60C7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จัดเก็บ</w:t>
      </w:r>
      <w:r w:rsidR="00131A5F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รายได้</w:t>
      </w:r>
      <w:r w:rsidR="00607C8E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ค่าผ่านทางตลอดอายุสัมปทาน ตามอัตราที่กำหนดในสัญญาสัมปทาน ทั้งนี้</w:t>
      </w:r>
      <w:r w:rsidR="00F636F5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07C8E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ตั้งแต่วันที่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12</w:t>
      </w:r>
      <w:r w:rsidR="00252B80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52B80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2550</w:t>
      </w:r>
      <w:r w:rsidR="00F00821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00821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บริษัทได้จัดเก็บ</w:t>
      </w:r>
      <w:r w:rsidR="003F38A9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รายได้</w:t>
      </w:r>
      <w:r w:rsidR="00F00821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ค่าผ่านทางตามบันทึกข้อตกลงแก้ไขเปลี่ยนแปลงสัญญาสัมปทาน</w:t>
      </w:r>
      <w:r w:rsidR="00B376F7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ทางหลวง</w:t>
      </w:r>
      <w:r w:rsidR="00E819FC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ในทางหลวงแผ่นดินหมายเลข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706033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ถนนวิภาวดีรังสิต</w:t>
      </w:r>
      <w:r w:rsidR="00BB1026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ตอน ดินแดง </w:t>
      </w:r>
      <w:r w:rsidR="00594BB8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>–</w:t>
      </w:r>
      <w:r w:rsidR="00BB1026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B1026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ดอนเมือง</w:t>
      </w:r>
      <w:r w:rsidR="00594BB8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B1026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ฉบับที่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BB1026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>/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2550</w:t>
      </w:r>
      <w:r w:rsidR="00BB1026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B1026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ลงวันที่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12</w:t>
      </w:r>
      <w:r w:rsidR="00BB1026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B1026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</w:t>
      </w:r>
      <w:r w:rsidR="004E013D" w:rsidRPr="00BA6F49">
        <w:rPr>
          <w:rFonts w:ascii="Angsana New" w:hAnsi="Angsana New" w:cs="Angsana New"/>
          <w:sz w:val="30"/>
          <w:szCs w:val="30"/>
          <w:lang w:val="en-US" w:bidi="th-TH"/>
        </w:rPr>
        <w:t>2550</w:t>
      </w:r>
      <w:r w:rsidR="00BB1026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F07A0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เมื่ออายุสัมปทานได้สิ้นสุดล</w:t>
      </w:r>
      <w:r w:rsidR="009E339F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ง</w:t>
      </w:r>
      <w:r w:rsidR="00421616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8A3FB1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บริษัทต้องคืนสัมปทาน</w:t>
      </w:r>
      <w:r w:rsidR="00FD50EC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8A3FB1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>รวมทั้งส่งมอบพื้นที่</w:t>
      </w:r>
      <w:r w:rsidR="008638B3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>สัมปทาน</w:t>
      </w:r>
      <w:r w:rsidR="00510D4A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894279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ทางหลวงสัมปทาน</w:t>
      </w:r>
      <w:r w:rsidR="008A3FB1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อาคารและสิ่งปลูกสร้างทั้งหมด</w:t>
      </w:r>
      <w:r w:rsidR="002B0F81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ภายในพื้นที่สัมปทาน</w:t>
      </w:r>
      <w:r w:rsidR="00773757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 w:rsidR="008A3FB1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>สภาพที่เป็นอยู่ให้แก่กรมทางหลวงโดยไม่คิดมูลค่าใดๆ และต้อง</w:t>
      </w:r>
      <w:r w:rsidR="00963E1E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     </w:t>
      </w:r>
      <w:r w:rsidR="008A3FB1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>ส่งมอบเครื่อง</w:t>
      </w:r>
      <w:r w:rsidR="006276A6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อุปกรณ์</w:t>
      </w:r>
      <w:r w:rsidR="008A3FB1" w:rsidRPr="00BA6F4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คู่มือปฏิบัติงาน</w:t>
      </w:r>
      <w:r w:rsidR="00344CFE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เอกสารทางเทคนิค</w:t>
      </w:r>
      <w:r w:rsidR="008B1B10"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และอุปกรณ์ในการดำเนินการและบำรุงรักษาทั้งหมด บรรดาที่เกี่ยวข้องให้แก่กรมทางหลวงด้วย</w:t>
      </w:r>
    </w:p>
    <w:p w14:paraId="14BDBA89" w14:textId="70061F3F" w:rsidR="00B70BE2" w:rsidRPr="00BA6F49" w:rsidRDefault="008B1B10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A6F4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4DA9D4AA" w14:textId="77777777" w:rsidR="000300EB" w:rsidRPr="00BA6F49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BA6F49">
        <w:rPr>
          <w:rFonts w:ascii="Angsana New" w:hAnsi="Angsana New" w:cs="Angsana New"/>
          <w:cs/>
        </w:rPr>
        <w:t>เกณฑ์การจัดทำงบการเงิน</w:t>
      </w:r>
    </w:p>
    <w:p w14:paraId="07504EC2" w14:textId="77777777" w:rsidR="000300EB" w:rsidRPr="00BA6F4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EA2984" w14:textId="77777777" w:rsidR="000300EB" w:rsidRPr="00BA6F4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BA6F49">
        <w:rPr>
          <w:rFonts w:ascii="Angsana New" w:hAnsi="Angsana New"/>
          <w:i/>
          <w:iCs/>
          <w:sz w:val="30"/>
          <w:szCs w:val="30"/>
          <w:cs/>
        </w:rPr>
        <w:t>(ก)</w:t>
      </w:r>
      <w:r w:rsidRPr="00BA6F49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684779E7" w14:textId="77777777" w:rsidR="00523583" w:rsidRPr="00BA6F49" w:rsidRDefault="00523583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1C81AA" w14:textId="4CA85630" w:rsidR="00B43BAB" w:rsidRPr="00BA6F49" w:rsidRDefault="00B43BA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6F49">
        <w:rPr>
          <w:rFonts w:ascii="Angsana New" w:hAnsi="Angsana New"/>
          <w:sz w:val="30"/>
          <w:szCs w:val="30"/>
          <w:cs/>
        </w:rPr>
        <w:t>งบการเงิน</w:t>
      </w:r>
      <w:r w:rsidRPr="00BA6F49">
        <w:rPr>
          <w:rFonts w:ascii="Angsana New" w:hAnsi="Angsana New" w:hint="cs"/>
          <w:sz w:val="30"/>
          <w:szCs w:val="30"/>
          <w:cs/>
        </w:rPr>
        <w:t>นี้</w:t>
      </w:r>
      <w:r w:rsidRPr="00BA6F49">
        <w:rPr>
          <w:rFonts w:ascii="Angsana New" w:hAnsi="Angsana New"/>
          <w:sz w:val="30"/>
          <w:szCs w:val="30"/>
          <w:cs/>
        </w:rPr>
        <w:t>จัดทำขึ้นตาม</w:t>
      </w:r>
      <w:r w:rsidRPr="00BA6F4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A6F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BA6F49">
        <w:rPr>
          <w:rFonts w:ascii="Angsana New" w:hAnsi="Angsana New" w:hint="cs"/>
          <w:sz w:val="30"/>
          <w:szCs w:val="30"/>
          <w:cs/>
        </w:rPr>
        <w:t xml:space="preserve">ฯ </w:t>
      </w:r>
    </w:p>
    <w:p w14:paraId="6C92A3CF" w14:textId="77777777" w:rsidR="00F93DDD" w:rsidRPr="00184215" w:rsidRDefault="00F93DDD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</w:p>
    <w:p w14:paraId="5CC453F6" w14:textId="257A4295" w:rsidR="008E2598" w:rsidRPr="00770EB5" w:rsidRDefault="00592B23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lastRenderedPageBreak/>
        <w:t>มาตร</w:t>
      </w:r>
      <w:r w:rsidRPr="00FD0DE9">
        <w:rPr>
          <w:rFonts w:ascii="Angsana New" w:hAnsi="Angsana New"/>
          <w:sz w:val="30"/>
          <w:szCs w:val="30"/>
          <w:cs/>
        </w:rPr>
        <w:t>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0B5178" w:rsidRPr="00FD0DE9">
        <w:rPr>
          <w:rFonts w:ascii="Angsana New" w:hAnsi="Angsana New"/>
          <w:sz w:val="30"/>
          <w:szCs w:val="30"/>
          <w:cs/>
        </w:rPr>
        <w:t xml:space="preserve"> </w:t>
      </w:r>
      <w:r w:rsidR="004E013D" w:rsidRPr="00FD0DE9">
        <w:rPr>
          <w:rFonts w:ascii="Angsana New" w:hAnsi="Angsana New"/>
          <w:sz w:val="30"/>
          <w:szCs w:val="30"/>
        </w:rPr>
        <w:t>1</w:t>
      </w:r>
      <w:r w:rsidRPr="00FD0DE9">
        <w:rPr>
          <w:rFonts w:ascii="Angsana New" w:hAnsi="Angsana New"/>
          <w:sz w:val="30"/>
          <w:szCs w:val="30"/>
          <w:cs/>
        </w:rPr>
        <w:t xml:space="preserve"> มกราคม </w:t>
      </w:r>
      <w:r w:rsidR="004E013D" w:rsidRPr="00FD0DE9">
        <w:rPr>
          <w:rFonts w:ascii="Angsana New" w:hAnsi="Angsana New"/>
          <w:sz w:val="30"/>
          <w:szCs w:val="30"/>
        </w:rPr>
        <w:t>2563</w:t>
      </w:r>
      <w:r w:rsidRPr="00FD0DE9">
        <w:rPr>
          <w:rFonts w:ascii="Angsana New" w:hAnsi="Angsana New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</w:t>
      </w:r>
      <w:r w:rsidRPr="00770EB5">
        <w:rPr>
          <w:rFonts w:ascii="Angsana New" w:hAnsi="Angsana New"/>
          <w:sz w:val="30"/>
          <w:szCs w:val="30"/>
          <w:cs/>
        </w:rPr>
        <w:t xml:space="preserve">เกิดการเปลี่ยนแปลงนโยบายการบัญชีของบริษัท </w:t>
      </w:r>
    </w:p>
    <w:p w14:paraId="49DE5C59" w14:textId="72899054" w:rsidR="003D784F" w:rsidRPr="00770EB5" w:rsidRDefault="003D784F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72EA18" w14:textId="46E62407" w:rsidR="003D784F" w:rsidRPr="00770EB5" w:rsidRDefault="003E4DE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70EB5">
        <w:rPr>
          <w:rFonts w:ascii="Angsana New" w:hAnsi="Angsana New" w:hint="cs"/>
          <w:sz w:val="30"/>
          <w:szCs w:val="30"/>
          <w:cs/>
        </w:rPr>
        <w:t>บริษัท</w:t>
      </w:r>
      <w:r w:rsidR="00474EF9" w:rsidRPr="00770EB5">
        <w:rPr>
          <w:rFonts w:ascii="Angsana New" w:hAnsi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4E013D" w:rsidRPr="00770EB5">
        <w:rPr>
          <w:rFonts w:ascii="Angsana New" w:hAnsi="Angsana New"/>
          <w:sz w:val="30"/>
          <w:szCs w:val="30"/>
        </w:rPr>
        <w:t>9</w:t>
      </w:r>
      <w:r w:rsidR="00474EF9" w:rsidRPr="00770EB5">
        <w:rPr>
          <w:rFonts w:ascii="Angsana New" w:hAnsi="Angsana New"/>
          <w:sz w:val="30"/>
          <w:szCs w:val="30"/>
          <w:cs/>
        </w:rPr>
        <w:t xml:space="preserve"> เรื่อง </w:t>
      </w:r>
      <w:r w:rsidR="00474EF9" w:rsidRPr="00770EB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  <w:r w:rsidR="00474EF9" w:rsidRPr="00770EB5">
        <w:rPr>
          <w:rFonts w:ascii="Angsana New" w:hAnsi="Angsana New"/>
          <w:sz w:val="30"/>
          <w:szCs w:val="30"/>
          <w:cs/>
        </w:rPr>
        <w:t xml:space="preserve"> (</w:t>
      </w:r>
      <w:r w:rsidR="00474EF9" w:rsidRPr="00770EB5">
        <w:rPr>
          <w:rFonts w:ascii="Angsana New" w:hAnsi="Angsana New"/>
          <w:sz w:val="30"/>
          <w:szCs w:val="30"/>
        </w:rPr>
        <w:t xml:space="preserve">TFRS </w:t>
      </w:r>
      <w:r w:rsidR="004E013D" w:rsidRPr="00770EB5">
        <w:rPr>
          <w:rFonts w:ascii="Angsana New" w:hAnsi="Angsana New"/>
          <w:sz w:val="30"/>
          <w:szCs w:val="30"/>
        </w:rPr>
        <w:t>9</w:t>
      </w:r>
      <w:r w:rsidR="00474EF9" w:rsidRPr="00770EB5">
        <w:rPr>
          <w:rFonts w:ascii="Angsana New" w:hAnsi="Angsana New"/>
          <w:sz w:val="30"/>
          <w:szCs w:val="30"/>
          <w:cs/>
        </w:rPr>
        <w:t xml:space="preserve">) 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4E013D" w:rsidRPr="00770EB5">
        <w:rPr>
          <w:rFonts w:ascii="Angsana New" w:hAnsi="Angsana New"/>
          <w:sz w:val="30"/>
          <w:szCs w:val="30"/>
        </w:rPr>
        <w:t>16</w:t>
      </w:r>
      <w:r w:rsidR="00474EF9" w:rsidRPr="00770EB5">
        <w:rPr>
          <w:rFonts w:ascii="Angsana New" w:hAnsi="Angsana New"/>
          <w:sz w:val="30"/>
          <w:szCs w:val="30"/>
          <w:cs/>
        </w:rPr>
        <w:t xml:space="preserve"> เรื่อง </w:t>
      </w:r>
      <w:r w:rsidR="00474EF9" w:rsidRPr="00770EB5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474EF9" w:rsidRPr="00770EB5">
        <w:rPr>
          <w:rFonts w:ascii="Angsana New" w:hAnsi="Angsana New"/>
          <w:sz w:val="30"/>
          <w:szCs w:val="30"/>
          <w:cs/>
        </w:rPr>
        <w:t xml:space="preserve"> (</w:t>
      </w:r>
      <w:r w:rsidR="00474EF9" w:rsidRPr="00770EB5">
        <w:rPr>
          <w:rFonts w:ascii="Angsana New" w:hAnsi="Angsana New"/>
          <w:sz w:val="30"/>
          <w:szCs w:val="30"/>
        </w:rPr>
        <w:t xml:space="preserve">TFRS </w:t>
      </w:r>
      <w:r w:rsidR="004E013D" w:rsidRPr="00770EB5">
        <w:rPr>
          <w:rFonts w:ascii="Angsana New" w:hAnsi="Angsana New"/>
          <w:sz w:val="30"/>
          <w:szCs w:val="30"/>
        </w:rPr>
        <w:t>16</w:t>
      </w:r>
      <w:r w:rsidR="00474EF9" w:rsidRPr="00770EB5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4E013D" w:rsidRPr="00770EB5">
        <w:rPr>
          <w:rFonts w:ascii="Angsana New" w:hAnsi="Angsana New"/>
          <w:sz w:val="30"/>
          <w:szCs w:val="30"/>
        </w:rPr>
        <w:t>3</w:t>
      </w:r>
      <w:r w:rsidR="00474EF9" w:rsidRPr="00770EB5">
        <w:rPr>
          <w:rFonts w:ascii="Angsana New" w:hAnsi="Angsana New"/>
          <w:sz w:val="30"/>
          <w:szCs w:val="30"/>
          <w:cs/>
        </w:rPr>
        <w:t xml:space="preserve"> </w:t>
      </w:r>
    </w:p>
    <w:p w14:paraId="7C75FCB8" w14:textId="77777777" w:rsidR="00C774F0" w:rsidRPr="00770EB5" w:rsidRDefault="00C774F0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341090" w14:textId="3FB0BC42" w:rsidR="007F746B" w:rsidRPr="00770EB5" w:rsidRDefault="00567B5D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0EB5">
        <w:rPr>
          <w:rFonts w:ascii="Angsana New" w:hAnsi="Angsana New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7A330A90" w14:textId="77777777" w:rsidR="00DE14D7" w:rsidRPr="00770EB5" w:rsidRDefault="00DE14D7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34ACA6" w14:textId="4D145D99" w:rsidR="000300EB" w:rsidRPr="00770EB5" w:rsidRDefault="000132F3" w:rsidP="00283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70EB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300EB" w:rsidRPr="00770EB5">
        <w:rPr>
          <w:rFonts w:ascii="Angsana New" w:hAnsi="Angsana New"/>
          <w:i/>
          <w:iCs/>
          <w:sz w:val="30"/>
          <w:szCs w:val="30"/>
          <w:cs/>
        </w:rPr>
        <w:t>(</w:t>
      </w:r>
      <w:r w:rsidR="008640CF" w:rsidRPr="00770EB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0300EB" w:rsidRPr="00770EB5">
        <w:rPr>
          <w:rFonts w:ascii="Angsana New" w:hAnsi="Angsana New"/>
          <w:i/>
          <w:iCs/>
          <w:sz w:val="30"/>
          <w:szCs w:val="30"/>
          <w:cs/>
        </w:rPr>
        <w:t>)</w:t>
      </w:r>
      <w:r w:rsidR="000300EB" w:rsidRPr="00770EB5">
        <w:rPr>
          <w:rFonts w:ascii="Angsana New" w:hAnsi="Angsana New"/>
          <w:i/>
          <w:iCs/>
          <w:sz w:val="30"/>
          <w:szCs w:val="30"/>
          <w:cs/>
        </w:rPr>
        <w:tab/>
      </w:r>
      <w:r w:rsidR="001C039A" w:rsidRPr="00770EB5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="001C039A" w:rsidRPr="00770EB5">
        <w:rPr>
          <w:rFonts w:ascii="Angsana New" w:hAnsi="Angsana New" w:hint="cs"/>
          <w:i/>
          <w:iCs/>
          <w:sz w:val="30"/>
          <w:szCs w:val="30"/>
          <w:cs/>
        </w:rPr>
        <w:t>ที่ใช้ในการดำเนินงานและ</w:t>
      </w:r>
      <w:r w:rsidR="00494D26" w:rsidRPr="00770EB5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14:paraId="1AD04249" w14:textId="77777777" w:rsidR="000300EB" w:rsidRPr="00770EB5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726337" w14:textId="5E31BC05" w:rsidR="000300EB" w:rsidRPr="00770EB5" w:rsidRDefault="002F5AE7" w:rsidP="002831D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0EB5">
        <w:rPr>
          <w:rFonts w:ascii="Angsana New" w:hAnsi="Angsana New"/>
          <w:sz w:val="30"/>
          <w:szCs w:val="30"/>
          <w:cs/>
        </w:rPr>
        <w:t>งบการเงินนี้</w:t>
      </w:r>
      <w:r w:rsidR="003642BE" w:rsidRPr="00770EB5">
        <w:rPr>
          <w:rFonts w:ascii="Angsana New" w:hAnsi="Angsana New" w:hint="cs"/>
          <w:sz w:val="30"/>
          <w:szCs w:val="30"/>
          <w:cs/>
        </w:rPr>
        <w:t>นำเสนอ</w:t>
      </w:r>
      <w:r w:rsidRPr="00770EB5">
        <w:rPr>
          <w:rFonts w:ascii="Angsana New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</w:t>
      </w:r>
    </w:p>
    <w:p w14:paraId="0BCE43F1" w14:textId="77777777" w:rsidR="00A14BDB" w:rsidRPr="00770EB5" w:rsidRDefault="00A14BDB" w:rsidP="002831D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54F32B" w14:textId="56B2E470" w:rsidR="000300EB" w:rsidRPr="00770EB5" w:rsidRDefault="000300EB" w:rsidP="00283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70EB5">
        <w:rPr>
          <w:rFonts w:ascii="Angsana New" w:hAnsi="Angsana New"/>
          <w:i/>
          <w:iCs/>
          <w:sz w:val="30"/>
          <w:szCs w:val="30"/>
          <w:cs/>
        </w:rPr>
        <w:t>(</w:t>
      </w:r>
      <w:r w:rsidR="0049669A" w:rsidRPr="00770EB5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006A1D" w:rsidRPr="00770EB5">
        <w:rPr>
          <w:rFonts w:ascii="Angsana New" w:hAnsi="Angsana New"/>
          <w:i/>
          <w:iCs/>
          <w:sz w:val="30"/>
          <w:szCs w:val="30"/>
          <w:cs/>
        </w:rPr>
        <w:t>)</w:t>
      </w:r>
      <w:r w:rsidR="00006A1D" w:rsidRPr="00770EB5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4B01AFAF" w14:textId="77777777" w:rsidR="000300EB" w:rsidRPr="00770EB5" w:rsidRDefault="000300EB" w:rsidP="002831D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BDAF1C" w14:textId="02005AAA" w:rsidR="000300EB" w:rsidRPr="00770EB5" w:rsidRDefault="00457282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770EB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FD20B7" w:rsidRPr="00770EB5">
        <w:rPr>
          <w:rFonts w:ascii="Angsana New" w:hAnsi="Angsana New"/>
          <w:sz w:val="30"/>
          <w:szCs w:val="30"/>
          <w:cs/>
        </w:rPr>
        <w:t>ปฏิบัติตาม</w:t>
      </w:r>
      <w:r w:rsidRPr="00770EB5">
        <w:rPr>
          <w:rFonts w:ascii="Angsana New" w:hAnsi="Angsana New"/>
          <w:sz w:val="30"/>
          <w:szCs w:val="30"/>
          <w:cs/>
        </w:rPr>
        <w:t>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9F3732D" w14:textId="77777777" w:rsidR="000300EB" w:rsidRPr="00770EB5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7FB8F7" w14:textId="2A4D0A48" w:rsidR="001430E0" w:rsidRPr="00770EB5" w:rsidRDefault="00131812" w:rsidP="00283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770EB5">
        <w:rPr>
          <w:rFonts w:ascii="Angsana New" w:hAnsi="Angsana New"/>
          <w:i/>
          <w:iCs/>
          <w:sz w:val="30"/>
          <w:szCs w:val="30"/>
          <w:cs/>
        </w:rPr>
        <w:t>ข้อสมมติและ</w:t>
      </w:r>
      <w:r w:rsidRPr="00770EB5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770EB5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Pr="00770EB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1C28916D" w14:textId="77777777" w:rsidR="000544F8" w:rsidRPr="00770EB5" w:rsidRDefault="000544F8" w:rsidP="00283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A94BC8D" w14:textId="6068F3A7" w:rsidR="00B91BD6" w:rsidRPr="00770EB5" w:rsidRDefault="00457282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0EB5">
        <w:rPr>
          <w:rFonts w:ascii="Angsana New" w:hAnsi="Angsana New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4E013D" w:rsidRPr="00770EB5">
        <w:rPr>
          <w:rFonts w:ascii="Angsana New" w:hAnsi="Angsana New"/>
          <w:sz w:val="30"/>
          <w:szCs w:val="30"/>
        </w:rPr>
        <w:t>31</w:t>
      </w:r>
      <w:r w:rsidRPr="00770E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013D" w:rsidRPr="00770EB5">
        <w:rPr>
          <w:rFonts w:ascii="Angsana New" w:hAnsi="Angsana New"/>
          <w:sz w:val="30"/>
          <w:szCs w:val="30"/>
        </w:rPr>
        <w:t>2563</w:t>
      </w:r>
      <w:r w:rsidRPr="00770EB5">
        <w:rPr>
          <w:rFonts w:ascii="Angsana New" w:hAnsi="Angsana New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</w:t>
      </w:r>
      <w:r w:rsidR="0069788E" w:rsidRPr="00770EB5">
        <w:rPr>
          <w:rFonts w:ascii="Angsana New" w:hAnsi="Angsana New"/>
          <w:sz w:val="30"/>
          <w:szCs w:val="30"/>
          <w:cs/>
        </w:rPr>
        <w:t>หมายเหตุข้อ</w:t>
      </w:r>
      <w:r w:rsidRPr="00770EB5">
        <w:rPr>
          <w:rFonts w:ascii="Angsana New" w:hAnsi="Angsana New"/>
          <w:sz w:val="30"/>
          <w:szCs w:val="30"/>
          <w:cs/>
        </w:rPr>
        <w:t>ต่อไปนี้</w:t>
      </w:r>
    </w:p>
    <w:p w14:paraId="18B36B71" w14:textId="3038380F" w:rsidR="00F43990" w:rsidRPr="00770EB5" w:rsidRDefault="00F43990" w:rsidP="002831D6">
      <w:pPr>
        <w:tabs>
          <w:tab w:val="clear" w:pos="454"/>
        </w:tabs>
        <w:spacing w:line="240" w:lineRule="auto"/>
        <w:ind w:left="1080" w:right="-2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7CB673F" w14:textId="5144C6E2" w:rsidR="00DB3AF6" w:rsidRPr="00770EB5" w:rsidRDefault="00DB3AF6" w:rsidP="002831D6">
      <w:pPr>
        <w:tabs>
          <w:tab w:val="clear" w:pos="454"/>
        </w:tabs>
        <w:spacing w:line="240" w:lineRule="auto"/>
        <w:ind w:left="1080" w:right="-25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900" w:type="dxa"/>
        <w:tblInd w:w="450" w:type="dxa"/>
        <w:tblLook w:val="00A0" w:firstRow="1" w:lastRow="0" w:firstColumn="1" w:lastColumn="0" w:noHBand="0" w:noVBand="0"/>
      </w:tblPr>
      <w:tblGrid>
        <w:gridCol w:w="3870"/>
        <w:gridCol w:w="6030"/>
      </w:tblGrid>
      <w:tr w:rsidR="00030680" w:rsidRPr="00184215" w14:paraId="7CA72BF2" w14:textId="77777777" w:rsidTr="00600532">
        <w:tc>
          <w:tcPr>
            <w:tcW w:w="3870" w:type="dxa"/>
          </w:tcPr>
          <w:p w14:paraId="4712408B" w14:textId="6FA926BA" w:rsidR="00030680" w:rsidRPr="00184215" w:rsidRDefault="00030680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lastRenderedPageBreak/>
              <w:t>หมายเหตุ</w:t>
            </w:r>
            <w:r w:rsidR="00F23B3A" w:rsidRPr="0018421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B330DC"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4</w:t>
            </w:r>
            <w:r w:rsidR="00B330DC" w:rsidRPr="0018421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330DC" w:rsidRPr="00184215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="00B330DC" w:rsidRPr="0018421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B330DC" w:rsidRPr="0018421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030" w:type="dxa"/>
          </w:tcPr>
          <w:p w14:paraId="2242EDBD" w14:textId="5A6D61BB" w:rsidR="00030680" w:rsidRPr="00184215" w:rsidRDefault="00030680" w:rsidP="002831D6">
            <w:pPr>
              <w:pStyle w:val="index"/>
              <w:tabs>
                <w:tab w:val="clear" w:pos="1134"/>
              </w:tabs>
              <w:spacing w:after="0" w:line="240" w:lineRule="auto"/>
              <w:ind w:left="-108" w:right="250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การตัดจำหน่ายต้นทุนสัมปทาน</w:t>
            </w:r>
            <w:r w:rsidR="003A2690" w:rsidRPr="001842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ในการใช้ทางยกระดับ</w:t>
            </w:r>
          </w:p>
        </w:tc>
      </w:tr>
      <w:tr w:rsidR="00E136C0" w:rsidRPr="00184215" w14:paraId="426D29D1" w14:textId="77777777" w:rsidTr="00600532">
        <w:tc>
          <w:tcPr>
            <w:tcW w:w="3870" w:type="dxa"/>
          </w:tcPr>
          <w:p w14:paraId="0B2D2E9B" w14:textId="4A8479DF" w:rsidR="00E136C0" w:rsidRPr="00184215" w:rsidRDefault="00E136C0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4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(ซ)</w:t>
            </w:r>
          </w:p>
        </w:tc>
        <w:tc>
          <w:tcPr>
            <w:tcW w:w="6030" w:type="dxa"/>
          </w:tcPr>
          <w:p w14:paraId="3A411E25" w14:textId="77777777" w:rsidR="00226775" w:rsidRDefault="00E136C0" w:rsidP="00C86DF6">
            <w:pPr>
              <w:pStyle w:val="index"/>
              <w:tabs>
                <w:tab w:val="clear" w:pos="1134"/>
              </w:tabs>
              <w:spacing w:after="0" w:line="240" w:lineRule="auto"/>
              <w:ind w:left="-108" w:right="250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การกำหนดอัตราดอกเบี้ยเงินกู้ยืมส่วนเพิ่มที่ใช้ในการวัดมูลค่า</w:t>
            </w:r>
            <w:r w:rsidR="00C86DF6" w:rsidRPr="00C86DF6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</w:t>
            </w:r>
          </w:p>
          <w:p w14:paraId="5F61B517" w14:textId="0C258489" w:rsidR="00E136C0" w:rsidRPr="00184215" w:rsidRDefault="00600532" w:rsidP="00C86DF6">
            <w:pPr>
              <w:pStyle w:val="index"/>
              <w:tabs>
                <w:tab w:val="clear" w:pos="1134"/>
              </w:tabs>
              <w:spacing w:after="0" w:line="240" w:lineRule="auto"/>
              <w:ind w:left="-108" w:right="250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    </w:t>
            </w:r>
            <w:r w:rsidR="00E136C0" w:rsidRPr="001842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ตามสัญญาเช่า</w:t>
            </w:r>
          </w:p>
        </w:tc>
      </w:tr>
      <w:tr w:rsidR="0036268B" w:rsidRPr="00184215" w14:paraId="2AD2A314" w14:textId="77777777" w:rsidTr="00600532">
        <w:tc>
          <w:tcPr>
            <w:tcW w:w="3870" w:type="dxa"/>
          </w:tcPr>
          <w:p w14:paraId="7DF4B136" w14:textId="5D1AB985" w:rsidR="0036268B" w:rsidRPr="00184215" w:rsidRDefault="003E55A5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030" w:type="dxa"/>
          </w:tcPr>
          <w:p w14:paraId="2F3F4F51" w14:textId="6D55D428" w:rsidR="0036268B" w:rsidRPr="00184215" w:rsidRDefault="003E7E0A" w:rsidP="002831D6">
            <w:pPr>
              <w:pStyle w:val="index"/>
              <w:tabs>
                <w:tab w:val="clear" w:pos="1134"/>
              </w:tabs>
              <w:spacing w:after="0" w:line="240" w:lineRule="auto"/>
              <w:ind w:left="234" w:right="250" w:hanging="360"/>
              <w:jc w:val="thaiDistribute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ผลกระทบจากการแพร่ระบาดของโรคติดเชื้อไวรัสโคโรนา </w:t>
            </w:r>
            <w:r w:rsidR="004E013D" w:rsidRPr="004E013D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2019</w:t>
            </w:r>
            <w:r w:rsidRPr="00184215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 xml:space="preserve"> (</w:t>
            </w:r>
            <w:r w:rsidRPr="00184215"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  <w:t>Covid</w:t>
            </w:r>
            <w:r w:rsidRPr="00184215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-</w:t>
            </w:r>
            <w:r w:rsidR="004E013D" w:rsidRPr="004E013D"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  <w:t>19</w:t>
            </w:r>
            <w:r w:rsidRPr="00184215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C439D" w:rsidRPr="00184215" w14:paraId="5799A1D4" w14:textId="77777777" w:rsidTr="00600532">
        <w:tc>
          <w:tcPr>
            <w:tcW w:w="3870" w:type="dxa"/>
          </w:tcPr>
          <w:p w14:paraId="344DDD46" w14:textId="4C5ABBFE" w:rsidR="00FC439D" w:rsidRPr="00184215" w:rsidRDefault="00FC439D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F23B3A" w:rsidRPr="0018421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030" w:type="dxa"/>
          </w:tcPr>
          <w:p w14:paraId="2A2E91BC" w14:textId="3774AFFF" w:rsidR="00FC439D" w:rsidRPr="00184215" w:rsidRDefault="00CD723C" w:rsidP="002831D6">
            <w:pPr>
              <w:pStyle w:val="index"/>
              <w:tabs>
                <w:tab w:val="clear" w:pos="1134"/>
              </w:tabs>
              <w:spacing w:after="0" w:line="240" w:lineRule="auto"/>
              <w:ind w:left="234" w:right="250" w:hanging="36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="00886789"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B91BD6" w:rsidRPr="00184215" w14:paraId="701DB471" w14:textId="77777777" w:rsidTr="00600532">
        <w:tc>
          <w:tcPr>
            <w:tcW w:w="3870" w:type="dxa"/>
          </w:tcPr>
          <w:p w14:paraId="3BE21543" w14:textId="1732CAB0" w:rsidR="00B91BD6" w:rsidRPr="00184215" w:rsidRDefault="00B91BD6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F23B3A" w:rsidRPr="0018421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030" w:type="dxa"/>
          </w:tcPr>
          <w:p w14:paraId="6B567D9C" w14:textId="43D7AE5A" w:rsidR="00B91BD6" w:rsidRPr="00184215" w:rsidRDefault="00B91BD6" w:rsidP="002831D6">
            <w:pPr>
              <w:pStyle w:val="index"/>
              <w:tabs>
                <w:tab w:val="clear" w:pos="1134"/>
              </w:tabs>
              <w:spacing w:after="0" w:line="240" w:lineRule="auto"/>
              <w:ind w:left="234" w:right="250" w:hanging="36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การวัดมูลค่าประมาณการ</w:t>
            </w:r>
            <w:r w:rsidR="00B13223" w:rsidRPr="001842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หนี้สินสำหรับการบำรุงรักษาทางยกระดับ</w:t>
            </w:r>
          </w:p>
        </w:tc>
      </w:tr>
      <w:tr w:rsidR="003E2212" w:rsidRPr="00184215" w14:paraId="512C49DA" w14:textId="77777777" w:rsidTr="00600532">
        <w:tc>
          <w:tcPr>
            <w:tcW w:w="3870" w:type="dxa"/>
          </w:tcPr>
          <w:p w14:paraId="6DBD2745" w14:textId="0B44E3EE" w:rsidR="003E2212" w:rsidRPr="00184215" w:rsidRDefault="003E2212" w:rsidP="003E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6030" w:type="dxa"/>
          </w:tcPr>
          <w:p w14:paraId="0C987E27" w14:textId="6A3F6BD4" w:rsidR="003E2212" w:rsidRPr="00184215" w:rsidRDefault="008E0DDB" w:rsidP="003E2212">
            <w:pPr>
              <w:pStyle w:val="index"/>
              <w:tabs>
                <w:tab w:val="clear" w:pos="1134"/>
              </w:tabs>
              <w:spacing w:after="0" w:line="240" w:lineRule="auto"/>
              <w:ind w:left="234" w:right="250" w:hanging="36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E0D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3E2212" w:rsidRPr="00184215" w14:paraId="6BB7176E" w14:textId="77777777" w:rsidTr="00600532">
        <w:tc>
          <w:tcPr>
            <w:tcW w:w="3870" w:type="dxa"/>
          </w:tcPr>
          <w:p w14:paraId="60387867" w14:textId="32F7C01A" w:rsidR="003E2212" w:rsidRPr="00184215" w:rsidRDefault="003E2212" w:rsidP="003E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6030" w:type="dxa"/>
          </w:tcPr>
          <w:p w14:paraId="716FDE7B" w14:textId="6FA97E2E" w:rsidR="003E2212" w:rsidRPr="00184215" w:rsidRDefault="003E2212" w:rsidP="003E2212">
            <w:pPr>
              <w:pStyle w:val="index"/>
              <w:tabs>
                <w:tab w:val="clear" w:pos="1134"/>
              </w:tabs>
              <w:spacing w:after="0" w:line="240" w:lineRule="auto"/>
              <w:ind w:left="246" w:right="250" w:hanging="36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4BDCF221" w14:textId="77777777" w:rsidR="001D0643" w:rsidRPr="00BE6CC8" w:rsidRDefault="001D0643" w:rsidP="002831D6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C81AE9A" w14:textId="7F145A42" w:rsidR="00AB3F15" w:rsidRPr="00184215" w:rsidRDefault="00AB3F15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184215">
        <w:rPr>
          <w:rFonts w:ascii="Angsana New" w:hAnsi="Angsana New" w:cs="Angsana New" w:hint="cs"/>
          <w:cs/>
        </w:rPr>
        <w:t>การเปลี่ยนแปลงนโยบายการบัญชี</w:t>
      </w:r>
    </w:p>
    <w:p w14:paraId="767E026D" w14:textId="77777777" w:rsidR="001A653E" w:rsidRPr="00BE6CC8" w:rsidRDefault="001A653E" w:rsidP="001C0134">
      <w:pPr>
        <w:pStyle w:val="Heading9"/>
        <w:tabs>
          <w:tab w:val="left" w:pos="540"/>
        </w:tabs>
        <w:ind w:firstLine="720"/>
        <w:rPr>
          <w:rFonts w:ascii="Angsana New" w:hAnsi="Angsana New" w:cs="Angsana New"/>
          <w:sz w:val="16"/>
          <w:szCs w:val="16"/>
        </w:rPr>
      </w:pPr>
    </w:p>
    <w:p w14:paraId="5B301199" w14:textId="2AB79827" w:rsidR="001A653E" w:rsidRPr="00184215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4E013D" w:rsidRPr="004E013D">
        <w:rPr>
          <w:rFonts w:ascii="Angsana New" w:hAnsi="Angsana New"/>
          <w:sz w:val="30"/>
          <w:szCs w:val="30"/>
        </w:rPr>
        <w:t>1</w:t>
      </w:r>
      <w:r w:rsidRPr="00184215">
        <w:rPr>
          <w:rFonts w:ascii="Angsana New" w:hAnsi="Angsana New"/>
          <w:sz w:val="30"/>
          <w:szCs w:val="30"/>
          <w:cs/>
        </w:rPr>
        <w:t xml:space="preserve"> มกราคม </w:t>
      </w:r>
      <w:r w:rsidR="004E013D" w:rsidRPr="004E013D">
        <w:rPr>
          <w:rFonts w:ascii="Angsana New" w:hAnsi="Angsana New"/>
          <w:sz w:val="30"/>
          <w:szCs w:val="30"/>
        </w:rPr>
        <w:t>2563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บริษัท</w:t>
      </w:r>
      <w:r w:rsidRPr="00184215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</w:t>
      </w:r>
      <w:r w:rsidR="00D3676E" w:rsidRPr="00184215">
        <w:rPr>
          <w:rFonts w:ascii="Angsana New" w:hAnsi="Angsana New"/>
          <w:sz w:val="30"/>
          <w:szCs w:val="30"/>
          <w:cs/>
        </w:rPr>
        <w:t xml:space="preserve"> ฉบับที่ </w:t>
      </w:r>
      <w:r w:rsidR="004E013D" w:rsidRPr="004E013D">
        <w:rPr>
          <w:rFonts w:ascii="Angsana New" w:hAnsi="Angsana New"/>
          <w:sz w:val="30"/>
          <w:szCs w:val="30"/>
        </w:rPr>
        <w:t>9</w:t>
      </w:r>
      <w:r w:rsidR="00D3676E" w:rsidRPr="00184215">
        <w:rPr>
          <w:rFonts w:ascii="Angsana New" w:hAnsi="Angsana New"/>
          <w:sz w:val="30"/>
          <w:szCs w:val="30"/>
          <w:cs/>
        </w:rPr>
        <w:t xml:space="preserve"> เรื่อง เครื่องมือทางการเงิน (</w:t>
      </w:r>
      <w:r w:rsidR="00D3676E" w:rsidRPr="00184215">
        <w:rPr>
          <w:rFonts w:ascii="Angsana New" w:hAnsi="Angsana New"/>
          <w:sz w:val="30"/>
          <w:szCs w:val="30"/>
        </w:rPr>
        <w:t xml:space="preserve">TFRS </w:t>
      </w:r>
      <w:r w:rsidR="004E013D" w:rsidRPr="004E013D">
        <w:rPr>
          <w:rFonts w:ascii="Angsana New" w:hAnsi="Angsana New"/>
          <w:sz w:val="30"/>
          <w:szCs w:val="30"/>
        </w:rPr>
        <w:t>9</w:t>
      </w:r>
      <w:r w:rsidR="00D3676E" w:rsidRPr="00184215">
        <w:rPr>
          <w:rFonts w:ascii="Angsana New" w:hAnsi="Angsana New"/>
          <w:sz w:val="30"/>
          <w:szCs w:val="30"/>
          <w:cs/>
        </w:rPr>
        <w:t xml:space="preserve">) 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4E013D" w:rsidRPr="004E013D">
        <w:rPr>
          <w:rFonts w:ascii="Angsana New" w:hAnsi="Angsana New"/>
          <w:sz w:val="30"/>
          <w:szCs w:val="30"/>
        </w:rPr>
        <w:t>16</w:t>
      </w:r>
      <w:r w:rsidR="00D3676E" w:rsidRPr="00184215">
        <w:rPr>
          <w:rFonts w:ascii="Angsana New" w:hAnsi="Angsana New"/>
          <w:sz w:val="30"/>
          <w:szCs w:val="30"/>
          <w:cs/>
        </w:rPr>
        <w:t xml:space="preserve"> เรื่อง สัญญาเช่า (</w:t>
      </w:r>
      <w:r w:rsidR="00D3676E" w:rsidRPr="00184215">
        <w:rPr>
          <w:rFonts w:ascii="Angsana New" w:hAnsi="Angsana New"/>
          <w:sz w:val="30"/>
          <w:szCs w:val="30"/>
        </w:rPr>
        <w:t xml:space="preserve">TFRS </w:t>
      </w:r>
      <w:r w:rsidR="004E013D" w:rsidRPr="004E013D">
        <w:rPr>
          <w:rFonts w:ascii="Angsana New" w:hAnsi="Angsana New"/>
          <w:sz w:val="30"/>
          <w:szCs w:val="30"/>
        </w:rPr>
        <w:t>16</w:t>
      </w:r>
      <w:r w:rsidR="00D3676E" w:rsidRPr="00184215">
        <w:rPr>
          <w:rFonts w:ascii="Angsana New" w:hAnsi="Angsana New"/>
          <w:sz w:val="30"/>
          <w:szCs w:val="30"/>
          <w:cs/>
        </w:rPr>
        <w:t>)</w:t>
      </w:r>
      <w:r w:rsidRPr="00184215">
        <w:rPr>
          <w:rFonts w:ascii="Angsana New" w:hAnsi="Angsana New"/>
          <w:sz w:val="30"/>
          <w:szCs w:val="30"/>
          <w:cs/>
        </w:rPr>
        <w:t xml:space="preserve"> เป็นครั้งแรก</w:t>
      </w:r>
      <w:r w:rsidR="00032436" w:rsidRPr="0018421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E1FFA1D" w14:textId="77777777" w:rsidR="001A653E" w:rsidRPr="00BE6CC8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BCB1B15" w14:textId="77777777" w:rsidR="001A653E" w:rsidRPr="00184215" w:rsidRDefault="001A653E" w:rsidP="007E3F1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8421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1842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18421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09DAA15D" w14:textId="77777777" w:rsidR="001A653E" w:rsidRPr="00BE6CC8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36D311F" w14:textId="6275A4B4" w:rsidR="001A653E" w:rsidRPr="00184215" w:rsidRDefault="00B90AC2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</w:t>
      </w:r>
      <w:r w:rsidR="00B31A38" w:rsidRPr="00184215">
        <w:rPr>
          <w:rFonts w:ascii="Angsana New" w:hAnsi="Angsana New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="003F148C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 xml:space="preserve">โดยรายละเอียดของนโยบายการบัญชีเปิดเผยในหมายเหตุข้อ </w:t>
      </w:r>
      <w:r w:rsidR="004E013D" w:rsidRPr="004E013D">
        <w:rPr>
          <w:rFonts w:ascii="Angsana New" w:hAnsi="Angsana New"/>
          <w:sz w:val="30"/>
          <w:szCs w:val="30"/>
        </w:rPr>
        <w:t>4</w:t>
      </w:r>
      <w:r w:rsidRPr="00184215">
        <w:rPr>
          <w:rFonts w:ascii="Angsana New" w:hAnsi="Angsana New"/>
          <w:sz w:val="30"/>
          <w:szCs w:val="30"/>
          <w:cs/>
        </w:rPr>
        <w:t>(</w:t>
      </w:r>
      <w:r w:rsidR="00A3460F" w:rsidRPr="00184215">
        <w:rPr>
          <w:rFonts w:ascii="Angsana New" w:hAnsi="Angsana New" w:hint="cs"/>
          <w:sz w:val="30"/>
          <w:szCs w:val="30"/>
          <w:cs/>
        </w:rPr>
        <w:t>ข</w:t>
      </w:r>
      <w:r w:rsidRPr="00184215">
        <w:rPr>
          <w:rFonts w:ascii="Angsana New" w:hAnsi="Angsana New"/>
          <w:sz w:val="30"/>
          <w:szCs w:val="30"/>
          <w:cs/>
        </w:rPr>
        <w:t xml:space="preserve">) และข้อ </w:t>
      </w:r>
      <w:r w:rsidR="004E013D" w:rsidRPr="004E013D">
        <w:rPr>
          <w:rFonts w:ascii="Angsana New" w:hAnsi="Angsana New"/>
          <w:sz w:val="30"/>
          <w:szCs w:val="30"/>
        </w:rPr>
        <w:t>4</w:t>
      </w:r>
      <w:r w:rsidRPr="00184215">
        <w:rPr>
          <w:rFonts w:ascii="Angsana New" w:hAnsi="Angsana New"/>
          <w:sz w:val="30"/>
          <w:szCs w:val="30"/>
          <w:cs/>
        </w:rPr>
        <w:t>(</w:t>
      </w:r>
      <w:r w:rsidR="00A3460F" w:rsidRPr="00184215">
        <w:rPr>
          <w:rFonts w:ascii="Angsana New" w:hAnsi="Angsana New" w:hint="cs"/>
          <w:sz w:val="30"/>
          <w:szCs w:val="30"/>
          <w:cs/>
        </w:rPr>
        <w:t>ฌ</w:t>
      </w:r>
      <w:r w:rsidRPr="00184215">
        <w:rPr>
          <w:rFonts w:ascii="Angsana New" w:hAnsi="Angsana New"/>
          <w:sz w:val="30"/>
          <w:szCs w:val="30"/>
          <w:cs/>
        </w:rPr>
        <w:t>)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2F023EEA" w14:textId="77777777" w:rsidR="001A653E" w:rsidRPr="00BE6CC8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043469E2" w14:textId="77777777" w:rsidR="001A653E" w:rsidRPr="00184215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firstLine="72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184215">
        <w:rPr>
          <w:rFonts w:ascii="Angsana New" w:hAnsi="Angsana New" w:hint="cs"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9CEB287" w14:textId="77777777" w:rsidR="001A653E" w:rsidRPr="00BE6CC8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5F7ED4FB" w14:textId="0EF1DE6F" w:rsidR="001A653E" w:rsidRPr="00184215" w:rsidRDefault="0036065A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</w:rPr>
        <w:t xml:space="preserve">TFRS </w:t>
      </w:r>
      <w:r w:rsidR="004E013D" w:rsidRPr="004E013D">
        <w:rPr>
          <w:rFonts w:ascii="Angsana New" w:hAnsi="Angsana New"/>
          <w:sz w:val="30"/>
          <w:szCs w:val="30"/>
        </w:rPr>
        <w:t>9</w:t>
      </w:r>
      <w:r w:rsidRPr="00184215">
        <w:rPr>
          <w:rFonts w:ascii="Angsana New" w:hAnsi="Angsana New"/>
          <w:sz w:val="30"/>
          <w:szCs w:val="30"/>
          <w:cs/>
        </w:rPr>
        <w:t xml:space="preserve"> กำหนดการจัดประเภทสินทรัพย์ทางการเงินเป็น </w:t>
      </w:r>
      <w:r w:rsidR="004E013D" w:rsidRPr="004E013D">
        <w:rPr>
          <w:rFonts w:ascii="Angsana New" w:hAnsi="Angsana New"/>
          <w:sz w:val="30"/>
          <w:szCs w:val="30"/>
        </w:rPr>
        <w:t>3</w:t>
      </w:r>
      <w:r w:rsidRPr="00184215">
        <w:rPr>
          <w:rFonts w:ascii="Angsana New" w:hAnsi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184215">
        <w:rPr>
          <w:rFonts w:ascii="Angsana New" w:hAnsi="Angsana New"/>
          <w:sz w:val="30"/>
          <w:szCs w:val="30"/>
        </w:rPr>
        <w:t>FVOCI</w:t>
      </w:r>
      <w:r w:rsidRPr="00184215">
        <w:rPr>
          <w:rFonts w:ascii="Angsana New" w:hAnsi="Angsana New"/>
          <w:sz w:val="30"/>
          <w:szCs w:val="30"/>
          <w:cs/>
        </w:rPr>
        <w:t>) และมูลค่ายุติธรรมผ่านกำไรหรือขาดทุน (</w:t>
      </w:r>
      <w:r w:rsidRPr="00184215">
        <w:rPr>
          <w:rFonts w:ascii="Angsana New" w:hAnsi="Angsana New"/>
          <w:sz w:val="30"/>
          <w:szCs w:val="30"/>
        </w:rPr>
        <w:t>FVTPL</w:t>
      </w:r>
      <w:r w:rsidRPr="00184215">
        <w:rPr>
          <w:rFonts w:ascii="Angsana New" w:hAnsi="Angsana New"/>
          <w:sz w:val="30"/>
          <w:szCs w:val="30"/>
          <w:cs/>
        </w:rPr>
        <w:t xml:space="preserve">)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</w:t>
      </w:r>
      <w:r w:rsidRPr="00184215">
        <w:rPr>
          <w:rFonts w:ascii="Angsana New" w:hAnsi="Angsana New"/>
          <w:sz w:val="30"/>
          <w:szCs w:val="30"/>
        </w:rPr>
        <w:t xml:space="preserve">TFRS </w:t>
      </w:r>
      <w:r w:rsidR="004E013D" w:rsidRPr="004E013D">
        <w:rPr>
          <w:rFonts w:ascii="Angsana New" w:hAnsi="Angsana New"/>
          <w:sz w:val="30"/>
          <w:szCs w:val="30"/>
        </w:rPr>
        <w:t>9</w:t>
      </w:r>
      <w:r w:rsidRPr="00184215">
        <w:rPr>
          <w:rFonts w:ascii="Angsana New" w:hAnsi="Angsana New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4E013D" w:rsidRPr="004E013D">
        <w:rPr>
          <w:rFonts w:ascii="Angsana New" w:hAnsi="Angsana New"/>
          <w:sz w:val="30"/>
          <w:szCs w:val="30"/>
        </w:rPr>
        <w:t>105</w:t>
      </w:r>
      <w:r w:rsidRPr="00184215">
        <w:rPr>
          <w:rFonts w:ascii="Angsana New" w:hAnsi="Angsana New"/>
          <w:sz w:val="30"/>
          <w:szCs w:val="30"/>
          <w:cs/>
        </w:rPr>
        <w:t xml:space="preserve"> (</w:t>
      </w:r>
      <w:r w:rsidRPr="00184215">
        <w:rPr>
          <w:rFonts w:ascii="Angsana New" w:hAnsi="Angsana New"/>
          <w:sz w:val="30"/>
          <w:szCs w:val="30"/>
        </w:rPr>
        <w:t xml:space="preserve">TAS </w:t>
      </w:r>
      <w:r w:rsidR="004E013D" w:rsidRPr="004E013D">
        <w:rPr>
          <w:rFonts w:ascii="Angsana New" w:hAnsi="Angsana New"/>
          <w:sz w:val="30"/>
          <w:szCs w:val="30"/>
        </w:rPr>
        <w:t>105</w:t>
      </w:r>
      <w:r w:rsidRPr="00184215">
        <w:rPr>
          <w:rFonts w:ascii="Angsana New" w:hAnsi="Angsana New"/>
          <w:sz w:val="30"/>
          <w:szCs w:val="30"/>
          <w:cs/>
        </w:rPr>
        <w:t>)</w:t>
      </w:r>
    </w:p>
    <w:p w14:paraId="1FBD818B" w14:textId="4F7E84DF" w:rsidR="001A653E" w:rsidRPr="007A1F8E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lastRenderedPageBreak/>
        <w:t xml:space="preserve">ตาม </w:t>
      </w:r>
      <w:r w:rsidRPr="007A1F8E">
        <w:rPr>
          <w:rFonts w:ascii="Angsana New" w:hAnsi="Angsana New" w:hint="cs"/>
          <w:sz w:val="30"/>
          <w:szCs w:val="30"/>
        </w:rPr>
        <w:t xml:space="preserve">TFRS </w:t>
      </w:r>
      <w:r w:rsidR="004E013D" w:rsidRPr="007A1F8E">
        <w:rPr>
          <w:rFonts w:ascii="Angsana New" w:hAnsi="Angsana New" w:hint="cs"/>
          <w:sz w:val="30"/>
          <w:szCs w:val="30"/>
        </w:rPr>
        <w:t>9</w:t>
      </w:r>
      <w:r w:rsidRPr="007A1F8E"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7A1F8E">
        <w:rPr>
          <w:rFonts w:ascii="Angsana New" w:hAnsi="Angsana New"/>
          <w:sz w:val="30"/>
          <w:szCs w:val="30"/>
          <w:cs/>
        </w:rPr>
        <w:t>บริษัทรับรู้ดอกเบี้ยรับและดอกเบี้ยจ่ายด้วยอัตราดอกเบี้ยตามสัญญา</w:t>
      </w:r>
    </w:p>
    <w:p w14:paraId="29F54D18" w14:textId="77777777" w:rsidR="009E4EE2" w:rsidRPr="007A1F8E" w:rsidRDefault="009E4EE2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</w:p>
    <w:p w14:paraId="441F7B9A" w14:textId="413B56BE" w:rsidR="001A653E" w:rsidRPr="007A1F8E" w:rsidRDefault="00A163C5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  <w:r w:rsidRPr="007A1F8E">
        <w:rPr>
          <w:rFonts w:ascii="Angsana New" w:hAnsi="Angsana New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7A1F8E">
        <w:rPr>
          <w:rFonts w:ascii="Angsana New" w:hAnsi="Angsana New"/>
          <w:sz w:val="30"/>
          <w:szCs w:val="30"/>
        </w:rPr>
        <w:t xml:space="preserve">TAS </w:t>
      </w:r>
      <w:r w:rsidR="004E013D" w:rsidRPr="007A1F8E">
        <w:rPr>
          <w:rFonts w:ascii="Angsana New" w:hAnsi="Angsana New"/>
          <w:sz w:val="30"/>
          <w:szCs w:val="30"/>
        </w:rPr>
        <w:t>105</w:t>
      </w:r>
      <w:r w:rsidRPr="007A1F8E">
        <w:rPr>
          <w:rFonts w:ascii="Angsana New" w:hAnsi="Angsana New"/>
          <w:sz w:val="30"/>
          <w:szCs w:val="30"/>
          <w:cs/>
        </w:rPr>
        <w:t xml:space="preserve"> และ </w:t>
      </w:r>
      <w:r w:rsidRPr="007A1F8E">
        <w:rPr>
          <w:rFonts w:ascii="Angsana New" w:hAnsi="Angsana New"/>
          <w:sz w:val="30"/>
          <w:szCs w:val="30"/>
        </w:rPr>
        <w:t xml:space="preserve">TFRS </w:t>
      </w:r>
      <w:r w:rsidR="004E013D" w:rsidRPr="007A1F8E">
        <w:rPr>
          <w:rFonts w:ascii="Angsana New" w:hAnsi="Angsana New"/>
          <w:sz w:val="30"/>
          <w:szCs w:val="30"/>
        </w:rPr>
        <w:t>9</w:t>
      </w:r>
      <w:r w:rsidRPr="007A1F8E">
        <w:rPr>
          <w:rFonts w:ascii="Angsana New" w:hAnsi="Angsana New"/>
          <w:sz w:val="30"/>
          <w:szCs w:val="30"/>
          <w:cs/>
        </w:rPr>
        <w:t xml:space="preserve"> </w:t>
      </w:r>
    </w:p>
    <w:p w14:paraId="06D58F14" w14:textId="77777777" w:rsidR="001A653E" w:rsidRPr="007A1F8E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900" w:type="dxa"/>
        <w:tblLook w:val="04A0" w:firstRow="1" w:lastRow="0" w:firstColumn="1" w:lastColumn="0" w:noHBand="0" w:noVBand="1"/>
      </w:tblPr>
      <w:tblGrid>
        <w:gridCol w:w="4590"/>
        <w:gridCol w:w="1980"/>
        <w:gridCol w:w="260"/>
        <w:gridCol w:w="1990"/>
      </w:tblGrid>
      <w:tr w:rsidR="001A653E" w:rsidRPr="007A1F8E" w14:paraId="68C8C314" w14:textId="77777777" w:rsidTr="00F6557F">
        <w:trPr>
          <w:tblHeader/>
        </w:trPr>
        <w:tc>
          <w:tcPr>
            <w:tcW w:w="65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E945C" w14:textId="4DD2A48A" w:rsidR="001A653E" w:rsidRPr="007A1F8E" w:rsidRDefault="00FB34A3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F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TAS </w:t>
            </w:r>
            <w:r w:rsidR="004E013D" w:rsidRPr="007A1F8E">
              <w:rPr>
                <w:rFonts w:asciiTheme="majorBidi" w:hAnsiTheme="majorBidi"/>
                <w:color w:val="000000"/>
                <w:sz w:val="30"/>
                <w:szCs w:val="30"/>
              </w:rPr>
              <w:t>105</w:t>
            </w:r>
            <w:r w:rsidRPr="007A1F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ณ วันที่ </w:t>
            </w:r>
            <w:r w:rsidR="004E013D" w:rsidRPr="007A1F8E">
              <w:rPr>
                <w:rFonts w:asciiTheme="majorBidi" w:hAnsiTheme="majorBidi"/>
                <w:color w:val="000000"/>
                <w:sz w:val="30"/>
                <w:szCs w:val="30"/>
              </w:rPr>
              <w:t>31</w:t>
            </w:r>
            <w:r w:rsidRPr="007A1F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4E013D" w:rsidRPr="007A1F8E">
              <w:rPr>
                <w:rFonts w:asciiTheme="majorBidi" w:hAnsi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AEE59B2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3FE6C" w14:textId="22CA8DE8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4E013D" w:rsidRPr="007A1F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7A1F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3F743958" w14:textId="4B02340D" w:rsidR="001A653E" w:rsidRPr="007A1F8E" w:rsidRDefault="004E013D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A653E" w:rsidRPr="007A1F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="001A653E" w:rsidRPr="007A1F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1A653E" w:rsidRPr="007A1F8E" w14:paraId="0658583E" w14:textId="77777777" w:rsidTr="00F6557F">
        <w:trPr>
          <w:tblHeader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0B57F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FC42B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BC58959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shd w:val="clear" w:color="auto" w:fill="auto"/>
            <w:vAlign w:val="bottom"/>
          </w:tcPr>
          <w:p w14:paraId="14331279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ราคาทุนตัดจำหน่าย</w:t>
            </w:r>
            <w:r w:rsidRPr="007A1F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1A653E" w:rsidRPr="007A1F8E" w14:paraId="2054BD4E" w14:textId="77777777" w:rsidTr="00F6557F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063E036A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415B887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center" w:pos="2032"/>
              </w:tabs>
              <w:spacing w:line="240" w:lineRule="auto"/>
              <w:ind w:left="-64" w:right="-115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7A1F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ab/>
            </w:r>
            <w:r w:rsidRPr="007A1F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1A653E" w:rsidRPr="007A1F8E" w14:paraId="78E17B67" w14:textId="77777777" w:rsidTr="00F6557F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6DEF1DE5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F8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095ABBC0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center" w:pos="2032"/>
              </w:tabs>
              <w:spacing w:line="240" w:lineRule="auto"/>
              <w:ind w:left="-64" w:right="-115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1A653E" w:rsidRPr="007A1F8E" w14:paraId="3B21FD0C" w14:textId="77777777" w:rsidTr="00F6557F">
        <w:tc>
          <w:tcPr>
            <w:tcW w:w="4590" w:type="dxa"/>
            <w:shd w:val="clear" w:color="auto" w:fill="auto"/>
            <w:vAlign w:val="bottom"/>
          </w:tcPr>
          <w:p w14:paraId="7D4829A2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F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 </w:t>
            </w: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ตั๋วแลกเงินที่จะถือจนครบกำหนด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721892" w14:textId="2EC89FF5" w:rsidR="001A653E" w:rsidRPr="007A1F8E" w:rsidRDefault="004E013D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A1F8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1A653E"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8258875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shd w:val="clear" w:color="auto" w:fill="auto"/>
            <w:vAlign w:val="bottom"/>
          </w:tcPr>
          <w:p w14:paraId="12F0CE2B" w14:textId="43789221" w:rsidR="001A653E" w:rsidRPr="007A1F8E" w:rsidRDefault="004E013D" w:rsidP="00B3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A1F8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1A653E"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A653E" w:rsidRPr="007A1F8E" w14:paraId="6E9892B7" w14:textId="77777777" w:rsidTr="00F6557F">
        <w:tc>
          <w:tcPr>
            <w:tcW w:w="4590" w:type="dxa"/>
            <w:shd w:val="clear" w:color="auto" w:fill="auto"/>
            <w:vAlign w:val="bottom"/>
          </w:tcPr>
          <w:p w14:paraId="21F57C65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F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หุ้นกู้ที่จะถือจนครบกำหนด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B1E9A9" w14:textId="598B5BB4" w:rsidR="001A653E" w:rsidRPr="007A1F8E" w:rsidRDefault="004E013D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A1F8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1A653E"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15DD05D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shd w:val="clear" w:color="auto" w:fill="auto"/>
            <w:vAlign w:val="bottom"/>
          </w:tcPr>
          <w:p w14:paraId="070F3CB5" w14:textId="3D170A36" w:rsidR="001A653E" w:rsidRPr="007A1F8E" w:rsidRDefault="004E013D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A1F8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1A653E"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A653E" w:rsidRPr="007A1F8E" w14:paraId="7CA51295" w14:textId="77777777" w:rsidTr="00F6557F">
        <w:tc>
          <w:tcPr>
            <w:tcW w:w="4590" w:type="dxa"/>
            <w:shd w:val="clear" w:color="auto" w:fill="auto"/>
            <w:vAlign w:val="bottom"/>
          </w:tcPr>
          <w:p w14:paraId="6E416D34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F8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0749B7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5A3EBFD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shd w:val="clear" w:color="auto" w:fill="auto"/>
            <w:vAlign w:val="bottom"/>
          </w:tcPr>
          <w:p w14:paraId="6CA12213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53E" w:rsidRPr="007A1F8E" w14:paraId="77BDD32D" w14:textId="77777777" w:rsidTr="00F6557F">
        <w:tc>
          <w:tcPr>
            <w:tcW w:w="4590" w:type="dxa"/>
            <w:shd w:val="clear" w:color="auto" w:fill="auto"/>
            <w:vAlign w:val="bottom"/>
          </w:tcPr>
          <w:p w14:paraId="63C6DCAE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F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หุ้นกู้ที่จะถือจนครบกำหนด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0CF778" w14:textId="0085BF37" w:rsidR="001A653E" w:rsidRPr="007A1F8E" w:rsidRDefault="004E013D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7A1F8E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1A653E"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F7EA4E4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shd w:val="clear" w:color="auto" w:fill="auto"/>
            <w:vAlign w:val="bottom"/>
          </w:tcPr>
          <w:p w14:paraId="088880B2" w14:textId="40D737EE" w:rsidR="001A653E" w:rsidRPr="007A1F8E" w:rsidRDefault="004E013D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7A1F8E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1A653E"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A653E" w:rsidRPr="007A1F8E" w14:paraId="3B67FFB9" w14:textId="77777777" w:rsidTr="00F6557F">
        <w:tc>
          <w:tcPr>
            <w:tcW w:w="4590" w:type="dxa"/>
            <w:shd w:val="clear" w:color="auto" w:fill="auto"/>
            <w:vAlign w:val="bottom"/>
          </w:tcPr>
          <w:p w14:paraId="485B4D20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F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A8E20" w14:textId="0D3D1CE4" w:rsidR="001A653E" w:rsidRPr="007A1F8E" w:rsidRDefault="004E013D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  <w:r w:rsidR="001A653E"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71B6919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BA725" w14:textId="1AF6F26F" w:rsidR="001A653E" w:rsidRPr="007A1F8E" w:rsidRDefault="004E013D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  <w:r w:rsidR="001A653E"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1A653E" w:rsidRPr="007A1F8E" w14:paraId="21502557" w14:textId="77777777" w:rsidTr="00F6557F">
        <w:tc>
          <w:tcPr>
            <w:tcW w:w="4590" w:type="dxa"/>
            <w:shd w:val="clear" w:color="auto" w:fill="auto"/>
            <w:vAlign w:val="bottom"/>
          </w:tcPr>
          <w:p w14:paraId="1FCA2869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D1392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E649032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FCA4EF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611"/>
              </w:tabs>
              <w:spacing w:line="240" w:lineRule="auto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A653E" w:rsidRPr="007A1F8E" w14:paraId="4D327A16" w14:textId="77777777" w:rsidTr="00F6557F">
        <w:tc>
          <w:tcPr>
            <w:tcW w:w="4590" w:type="dxa"/>
            <w:shd w:val="clear" w:color="auto" w:fill="auto"/>
            <w:vAlign w:val="bottom"/>
          </w:tcPr>
          <w:p w14:paraId="1AB53D25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เงินกู้ระยะสั้นจากสถาบันการเงิน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F7734F" w14:textId="5B585DA0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7A1F8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Pr="007A1F8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10F6062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shd w:val="clear" w:color="auto" w:fill="auto"/>
            <w:vAlign w:val="bottom"/>
          </w:tcPr>
          <w:p w14:paraId="75F182C3" w14:textId="477E3AF0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7A1F8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Pr="007A1F8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A653E" w:rsidRPr="007A1F8E" w14:paraId="7A33F2C2" w14:textId="77777777" w:rsidTr="00F6557F">
        <w:tc>
          <w:tcPr>
            <w:tcW w:w="4590" w:type="dxa"/>
            <w:shd w:val="clear" w:color="auto" w:fill="auto"/>
            <w:vAlign w:val="bottom"/>
          </w:tcPr>
          <w:p w14:paraId="24827297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F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72C11B" w14:textId="5189EE90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7A1F8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Pr="007A1F8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C66EFC4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shd w:val="clear" w:color="auto" w:fill="auto"/>
            <w:vAlign w:val="bottom"/>
          </w:tcPr>
          <w:p w14:paraId="54090C91" w14:textId="7F29BAFE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7A1F8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Pr="007A1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Pr="007A1F8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A653E" w:rsidRPr="007A1F8E" w14:paraId="1DC66667" w14:textId="77777777" w:rsidTr="00F6557F">
        <w:tc>
          <w:tcPr>
            <w:tcW w:w="4590" w:type="dxa"/>
            <w:shd w:val="clear" w:color="auto" w:fill="auto"/>
            <w:vAlign w:val="bottom"/>
          </w:tcPr>
          <w:p w14:paraId="35F505BF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F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EA413D" w14:textId="4C785076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F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4E013D"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  <w:r w:rsidRPr="007A1F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CD57444" w14:textId="77777777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A0389" w14:textId="0D0711A2" w:rsidR="001A653E" w:rsidRPr="007A1F8E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F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4E013D"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7A1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  <w:r w:rsidRPr="007A1F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F5349C5" w14:textId="77777777" w:rsidR="001A653E" w:rsidRPr="007A1F8E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41E7EE" w14:textId="7CD39DB7" w:rsidR="001A653E" w:rsidRPr="007A1F8E" w:rsidRDefault="001A653E" w:rsidP="007E3F1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A1F8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4E013D" w:rsidRPr="007A1F8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7A1F8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7A1F8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106B5561" w14:textId="77777777" w:rsidR="001A653E" w:rsidRPr="007A1F8E" w:rsidRDefault="001A653E" w:rsidP="002831D6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0B71B65" w14:textId="2FD443C4" w:rsidR="001A653E" w:rsidRPr="007A1F8E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  <w:r w:rsidRPr="007A1F8E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4E013D" w:rsidRPr="007A1F8E">
        <w:rPr>
          <w:rFonts w:ascii="Angsana New" w:hAnsi="Angsana New"/>
          <w:sz w:val="30"/>
          <w:szCs w:val="30"/>
        </w:rPr>
        <w:t>1</w:t>
      </w:r>
      <w:r w:rsidRPr="007A1F8E">
        <w:rPr>
          <w:rFonts w:ascii="Angsana New" w:hAnsi="Angsana New"/>
          <w:sz w:val="30"/>
          <w:szCs w:val="30"/>
          <w:cs/>
        </w:rPr>
        <w:t xml:space="preserve"> มกราคม </w:t>
      </w:r>
      <w:r w:rsidR="004E013D" w:rsidRPr="007A1F8E">
        <w:rPr>
          <w:rFonts w:ascii="Angsana New" w:hAnsi="Angsana New"/>
          <w:sz w:val="30"/>
          <w:szCs w:val="30"/>
        </w:rPr>
        <w:t>2563</w:t>
      </w:r>
      <w:r w:rsidRPr="007A1F8E">
        <w:rPr>
          <w:rFonts w:ascii="Angsana New" w:hAnsi="Angsana New"/>
          <w:sz w:val="30"/>
          <w:szCs w:val="30"/>
          <w:cs/>
        </w:rPr>
        <w:t xml:space="preserve"> บริษัทถือปฏิบัติตาม </w:t>
      </w:r>
      <w:r w:rsidRPr="007A1F8E">
        <w:rPr>
          <w:rFonts w:ascii="Angsana New" w:hAnsi="Angsana New"/>
          <w:sz w:val="30"/>
          <w:szCs w:val="30"/>
        </w:rPr>
        <w:t xml:space="preserve">TFRS </w:t>
      </w:r>
      <w:r w:rsidR="004E013D" w:rsidRPr="007A1F8E">
        <w:rPr>
          <w:rFonts w:ascii="Angsana New" w:hAnsi="Angsana New"/>
          <w:sz w:val="30"/>
          <w:szCs w:val="30"/>
        </w:rPr>
        <w:t>16</w:t>
      </w:r>
      <w:r w:rsidRPr="007A1F8E">
        <w:rPr>
          <w:rFonts w:ascii="Angsana New" w:hAnsi="Angsana New"/>
          <w:sz w:val="30"/>
          <w:szCs w:val="30"/>
          <w:cs/>
        </w:rPr>
        <w:t xml:space="preserve"> เป็นครั้งแรก</w:t>
      </w:r>
      <w:r w:rsidRPr="007A1F8E">
        <w:rPr>
          <w:rFonts w:ascii="Angsana New" w:hAnsi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4E013D" w:rsidRPr="007A1F8E">
        <w:rPr>
          <w:rFonts w:ascii="Angsana New" w:hAnsi="Angsana New"/>
          <w:sz w:val="30"/>
          <w:szCs w:val="30"/>
        </w:rPr>
        <w:t>17</w:t>
      </w:r>
      <w:r w:rsidRPr="007A1F8E">
        <w:rPr>
          <w:rFonts w:ascii="Angsana New" w:hAnsi="Angsana New"/>
          <w:sz w:val="30"/>
          <w:szCs w:val="30"/>
          <w:cs/>
        </w:rPr>
        <w:t xml:space="preserve"> </w:t>
      </w:r>
      <w:r w:rsidRPr="007A1F8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7A1F8E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7A1F8E">
        <w:rPr>
          <w:rFonts w:ascii="Angsana New" w:hAnsi="Angsana New" w:hint="cs"/>
          <w:sz w:val="30"/>
          <w:szCs w:val="30"/>
          <w:cs/>
        </w:rPr>
        <w:t xml:space="preserve"> </w:t>
      </w:r>
      <w:r w:rsidRPr="007A1F8E">
        <w:rPr>
          <w:rFonts w:ascii="Angsana New" w:hAnsi="Angsana New"/>
          <w:sz w:val="30"/>
          <w:szCs w:val="30"/>
          <w:cs/>
        </w:rPr>
        <w:t>(</w:t>
      </w:r>
      <w:r w:rsidRPr="007A1F8E">
        <w:rPr>
          <w:rFonts w:ascii="Angsana New" w:hAnsi="Angsana New"/>
          <w:sz w:val="30"/>
          <w:szCs w:val="30"/>
        </w:rPr>
        <w:t xml:space="preserve">TAS </w:t>
      </w:r>
      <w:r w:rsidR="004E013D" w:rsidRPr="007A1F8E">
        <w:rPr>
          <w:rFonts w:ascii="Angsana New" w:hAnsi="Angsana New"/>
          <w:sz w:val="30"/>
          <w:szCs w:val="30"/>
        </w:rPr>
        <w:t>17</w:t>
      </w:r>
      <w:r w:rsidRPr="007A1F8E">
        <w:rPr>
          <w:rFonts w:ascii="Angsana New" w:hAnsi="Angsana New"/>
          <w:sz w:val="30"/>
          <w:szCs w:val="30"/>
          <w:cs/>
        </w:rPr>
        <w:t xml:space="preserve">) </w:t>
      </w:r>
      <w:r w:rsidRPr="007A1F8E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Pr="007A1F8E">
        <w:rPr>
          <w:rFonts w:ascii="Angsana New" w:hAnsi="Angsana New"/>
          <w:sz w:val="30"/>
          <w:szCs w:val="30"/>
          <w:cs/>
        </w:rPr>
        <w:t xml:space="preserve">      </w:t>
      </w:r>
      <w:r w:rsidRPr="007A1F8E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4E013D" w:rsidRPr="007A1F8E">
        <w:rPr>
          <w:rFonts w:ascii="Angsana New" w:hAnsi="Angsana New"/>
          <w:sz w:val="30"/>
          <w:szCs w:val="30"/>
        </w:rPr>
        <w:t>4</w:t>
      </w:r>
      <w:r w:rsidRPr="007A1F8E">
        <w:rPr>
          <w:rFonts w:ascii="Angsana New" w:hAnsi="Angsana New"/>
          <w:sz w:val="30"/>
          <w:szCs w:val="30"/>
          <w:cs/>
        </w:rPr>
        <w:t xml:space="preserve"> </w:t>
      </w:r>
      <w:r w:rsidRPr="007A1F8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7A1F8E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7A1F8E">
        <w:rPr>
          <w:rFonts w:ascii="Angsana New" w:hAnsi="Angsana New" w:hint="cs"/>
          <w:i/>
          <w:iCs/>
          <w:sz w:val="30"/>
          <w:szCs w:val="30"/>
          <w:cs/>
        </w:rPr>
        <w:t>หรือไม่</w:t>
      </w:r>
      <w:r w:rsidRPr="007A1F8E">
        <w:rPr>
          <w:rFonts w:ascii="Angsana New" w:hAnsi="Angsana New" w:hint="cs"/>
          <w:sz w:val="30"/>
          <w:szCs w:val="30"/>
          <w:cs/>
        </w:rPr>
        <w:t xml:space="preserve"> </w:t>
      </w:r>
      <w:r w:rsidRPr="007A1F8E">
        <w:rPr>
          <w:rFonts w:ascii="Angsana New" w:hAnsi="Angsana New"/>
          <w:sz w:val="30"/>
          <w:szCs w:val="30"/>
          <w:cs/>
        </w:rPr>
        <w:t>(</w:t>
      </w:r>
      <w:r w:rsidRPr="007A1F8E">
        <w:rPr>
          <w:rFonts w:ascii="Angsana New" w:hAnsi="Angsana New"/>
          <w:sz w:val="30"/>
          <w:szCs w:val="30"/>
        </w:rPr>
        <w:t xml:space="preserve">TFRIC </w:t>
      </w:r>
      <w:r w:rsidR="004E013D" w:rsidRPr="007A1F8E">
        <w:rPr>
          <w:rFonts w:ascii="Angsana New" w:hAnsi="Angsana New"/>
          <w:sz w:val="30"/>
          <w:szCs w:val="30"/>
        </w:rPr>
        <w:t>4</w:t>
      </w:r>
      <w:r w:rsidRPr="007A1F8E">
        <w:rPr>
          <w:rFonts w:ascii="Angsana New" w:hAnsi="Angsana New"/>
          <w:sz w:val="30"/>
          <w:szCs w:val="30"/>
          <w:cs/>
        </w:rPr>
        <w:t xml:space="preserve">) </w:t>
      </w:r>
      <w:r w:rsidRPr="007A1F8E">
        <w:rPr>
          <w:rFonts w:ascii="Angsana New" w:hAnsi="Angsana New" w:hint="cs"/>
          <w:sz w:val="30"/>
          <w:szCs w:val="30"/>
          <w:cs/>
        </w:rPr>
        <w:t>ด้วย</w:t>
      </w:r>
      <w:r w:rsidRPr="007A1F8E">
        <w:rPr>
          <w:rFonts w:ascii="Angsana New" w:hAnsi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7A1F8E">
        <w:rPr>
          <w:rFonts w:ascii="Angsana New" w:hAnsi="Angsana New" w:hint="cs"/>
          <w:sz w:val="30"/>
          <w:szCs w:val="30"/>
          <w:cs/>
        </w:rPr>
        <w:t xml:space="preserve"> </w:t>
      </w:r>
      <w:r w:rsidRPr="007A1F8E">
        <w:rPr>
          <w:rFonts w:ascii="Angsana New" w:hAnsi="Angsana New"/>
          <w:sz w:val="30"/>
          <w:szCs w:val="30"/>
          <w:cs/>
        </w:rPr>
        <w:t>(</w:t>
      </w:r>
      <w:r w:rsidRPr="007A1F8E">
        <w:rPr>
          <w:rFonts w:ascii="Angsana New" w:hAnsi="Angsana New"/>
          <w:sz w:val="30"/>
          <w:szCs w:val="30"/>
        </w:rPr>
        <w:t>Modified retrospective approach</w:t>
      </w:r>
      <w:r w:rsidRPr="007A1F8E">
        <w:rPr>
          <w:rFonts w:ascii="Angsana New" w:hAnsi="Angsana New"/>
          <w:sz w:val="30"/>
          <w:szCs w:val="30"/>
          <w:cs/>
        </w:rPr>
        <w:t xml:space="preserve">) </w:t>
      </w:r>
    </w:p>
    <w:p w14:paraId="5B28C50F" w14:textId="5641B918" w:rsidR="007337C5" w:rsidRPr="007A1F8E" w:rsidRDefault="007337C5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046D12F" w14:textId="77777777" w:rsidR="002F2B64" w:rsidRPr="00184215" w:rsidRDefault="002F2B64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A1F8E">
        <w:rPr>
          <w:rFonts w:ascii="Angsana New" w:hAnsi="Angsana New"/>
          <w:sz w:val="30"/>
          <w:szCs w:val="30"/>
          <w:cs/>
        </w:rPr>
        <w:br w:type="page"/>
      </w:r>
    </w:p>
    <w:p w14:paraId="148F1D65" w14:textId="23BEBCD8" w:rsidR="001A653E" w:rsidRPr="00184215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lastRenderedPageBreak/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184215">
        <w:rPr>
          <w:rFonts w:ascii="Angsana New" w:hAnsi="Angsana New"/>
          <w:sz w:val="30"/>
          <w:szCs w:val="30"/>
        </w:rPr>
        <w:t xml:space="preserve"> TFRS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16</w:t>
      </w:r>
      <w:r w:rsidRPr="00184215">
        <w:rPr>
          <w:rFonts w:ascii="Angsana New" w:hAnsi="Angsana New"/>
          <w:sz w:val="30"/>
          <w:szCs w:val="30"/>
          <w:cs/>
        </w:rPr>
        <w:t xml:space="preserve"> 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บริษัทปันส่วนสิ่งตอบแทนที่ต้องจ่าย</w:t>
      </w:r>
      <w:r w:rsidRPr="00184215">
        <w:rPr>
          <w:rFonts w:ascii="Angsana New" w:hAnsi="Angsana New" w:hint="cs"/>
          <w:sz w:val="30"/>
          <w:szCs w:val="30"/>
          <w:cs/>
        </w:rPr>
        <w:t>ตามราคาขายที่เป็นเอกเทศ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 xml:space="preserve">ณ </w:t>
      </w:r>
      <w:r w:rsidRPr="00184215">
        <w:rPr>
          <w:rFonts w:ascii="Angsana New" w:hAnsi="Angsana New"/>
          <w:sz w:val="30"/>
          <w:szCs w:val="30"/>
          <w:cs/>
        </w:rPr>
        <w:t xml:space="preserve">วันที่ </w:t>
      </w:r>
      <w:r w:rsidR="004E013D" w:rsidRPr="004E013D">
        <w:rPr>
          <w:rFonts w:ascii="Angsana New" w:hAnsi="Angsana New"/>
          <w:sz w:val="30"/>
          <w:szCs w:val="30"/>
        </w:rPr>
        <w:t>1</w:t>
      </w:r>
      <w:r w:rsidRPr="00184215">
        <w:rPr>
          <w:rFonts w:ascii="Angsana New" w:hAnsi="Angsana New"/>
          <w:sz w:val="30"/>
          <w:szCs w:val="30"/>
          <w:cs/>
        </w:rPr>
        <w:t xml:space="preserve"> มกราคม </w:t>
      </w:r>
      <w:r w:rsidR="004E013D" w:rsidRPr="004E013D">
        <w:rPr>
          <w:rFonts w:ascii="Angsana New" w:hAnsi="Angsana New"/>
          <w:sz w:val="30"/>
          <w:szCs w:val="30"/>
        </w:rPr>
        <w:t>2563</w:t>
      </w:r>
      <w:r w:rsidRPr="00184215">
        <w:rPr>
          <w:rFonts w:ascii="Angsana New" w:hAnsi="Angsana New"/>
          <w:sz w:val="30"/>
          <w:szCs w:val="30"/>
          <w:cs/>
        </w:rPr>
        <w:t xml:space="preserve"> 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 โดยบริษัทรับรู้ ค่าเสื่อมราคาของสินทรัพย์สิทธิการใช้และดอกเบี้ยจ่ายของหนี้สินตามสัญญาเช่า</w:t>
      </w:r>
    </w:p>
    <w:p w14:paraId="516759EC" w14:textId="77777777" w:rsidR="001A653E" w:rsidRPr="00184215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4F18F5A" w14:textId="30915121" w:rsidR="001A653E" w:rsidRPr="00184215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 xml:space="preserve">ในการปฏิบัติในช่วงเปลี่ยนแปลง บริษัทได้เลือกใช้ข้อยกเว้นไม่รับรู้สินทรัพย์สิทธิการใช้และหนี้สินตาม  สัญญาเช่าสำหรับสัญญาเช่าที่อายุสัญญาเช่าสิ้นสุดภายใน </w:t>
      </w:r>
      <w:r w:rsidR="004E013D" w:rsidRPr="004E013D">
        <w:rPr>
          <w:rFonts w:ascii="Angsana New" w:hAnsi="Angsana New"/>
          <w:sz w:val="30"/>
          <w:szCs w:val="30"/>
        </w:rPr>
        <w:t>12</w:t>
      </w:r>
      <w:r w:rsidRPr="00184215">
        <w:rPr>
          <w:rFonts w:ascii="Angsana New" w:hAnsi="Angsana New"/>
          <w:sz w:val="30"/>
          <w:szCs w:val="30"/>
          <w:cs/>
        </w:rPr>
        <w:t xml:space="preserve"> เดือน  </w:t>
      </w:r>
    </w:p>
    <w:p w14:paraId="4215104A" w14:textId="77777777" w:rsidR="001A653E" w:rsidRPr="00184215" w:rsidRDefault="001A653E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874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301"/>
        <w:gridCol w:w="1439"/>
      </w:tblGrid>
      <w:tr w:rsidR="001A653E" w:rsidRPr="00184215" w14:paraId="7236585C" w14:textId="77777777" w:rsidTr="00F6557F">
        <w:trPr>
          <w:cantSplit/>
        </w:trPr>
        <w:tc>
          <w:tcPr>
            <w:tcW w:w="7301" w:type="dxa"/>
            <w:vAlign w:val="bottom"/>
          </w:tcPr>
          <w:p w14:paraId="3D1EC13F" w14:textId="56387E4F" w:rsidR="001A653E" w:rsidRPr="00184215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ผลกระทบจากการ</w:t>
            </w:r>
            <w:r w:rsidRPr="001842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ถือ</w:t>
            </w: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ปฏิบัติ</w:t>
            </w:r>
            <w:r w:rsidRPr="001842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TFRS </w:t>
            </w:r>
            <w:r w:rsidR="004E013D" w:rsidRPr="004E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439" w:type="dxa"/>
            <w:vAlign w:val="bottom"/>
          </w:tcPr>
          <w:p w14:paraId="5FE869F9" w14:textId="77777777" w:rsidR="001A653E" w:rsidRPr="00184215" w:rsidRDefault="001A653E" w:rsidP="002831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A653E" w:rsidRPr="00184215" w14:paraId="79E8F07D" w14:textId="77777777" w:rsidTr="00F6557F">
        <w:trPr>
          <w:cantSplit/>
        </w:trPr>
        <w:tc>
          <w:tcPr>
            <w:tcW w:w="7301" w:type="dxa"/>
            <w:vAlign w:val="bottom"/>
          </w:tcPr>
          <w:p w14:paraId="29E8B8A2" w14:textId="77777777" w:rsidR="001A653E" w:rsidRPr="00184215" w:rsidRDefault="001A653E" w:rsidP="002831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5FFFF864" w14:textId="77777777" w:rsidR="001A653E" w:rsidRPr="00184215" w:rsidRDefault="001A653E" w:rsidP="002831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842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A653E" w:rsidRPr="00184215" w14:paraId="697D10AB" w14:textId="77777777" w:rsidTr="00F6557F">
        <w:trPr>
          <w:cantSplit/>
        </w:trPr>
        <w:tc>
          <w:tcPr>
            <w:tcW w:w="7301" w:type="dxa"/>
            <w:vAlign w:val="bottom"/>
          </w:tcPr>
          <w:p w14:paraId="785ED548" w14:textId="0A0CD61B" w:rsidR="001A653E" w:rsidRPr="00184215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="004E013D" w:rsidRPr="004E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9" w:type="dxa"/>
            <w:vAlign w:val="bottom"/>
          </w:tcPr>
          <w:p w14:paraId="69291E52" w14:textId="77777777" w:rsidR="001A653E" w:rsidRPr="00184215" w:rsidRDefault="001A653E" w:rsidP="002831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A653E" w:rsidRPr="00184215" w14:paraId="46DCA6E1" w14:textId="77777777" w:rsidTr="00F6557F">
        <w:trPr>
          <w:cantSplit/>
        </w:trPr>
        <w:tc>
          <w:tcPr>
            <w:tcW w:w="7301" w:type="dxa"/>
            <w:vAlign w:val="bottom"/>
          </w:tcPr>
          <w:p w14:paraId="7DF56B00" w14:textId="77777777" w:rsidR="001A653E" w:rsidRPr="00184215" w:rsidRDefault="001A653E" w:rsidP="002831D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B16DB02" w14:textId="7AF90CE5" w:rsidR="001A653E" w:rsidRPr="00184215" w:rsidRDefault="004E013D" w:rsidP="002831D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349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1A653E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</w:p>
        </w:tc>
      </w:tr>
      <w:tr w:rsidR="001A653E" w:rsidRPr="00184215" w14:paraId="126BA7B1" w14:textId="77777777" w:rsidTr="00F6557F">
        <w:trPr>
          <w:cantSplit/>
        </w:trPr>
        <w:tc>
          <w:tcPr>
            <w:tcW w:w="7301" w:type="dxa"/>
            <w:vAlign w:val="bottom"/>
          </w:tcPr>
          <w:p w14:paraId="19FAE6B3" w14:textId="77777777" w:rsidR="001A653E" w:rsidRPr="00184215" w:rsidRDefault="001A653E" w:rsidP="002831D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9" w:type="dxa"/>
            <w:vAlign w:val="bottom"/>
          </w:tcPr>
          <w:p w14:paraId="49711627" w14:textId="5F8DDAE3" w:rsidR="001A653E" w:rsidRPr="00184215" w:rsidRDefault="004E013D" w:rsidP="002831D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349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1A653E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</w:p>
        </w:tc>
      </w:tr>
      <w:tr w:rsidR="001A653E" w:rsidRPr="00184215" w14:paraId="0F587523" w14:textId="77777777" w:rsidTr="00F6557F">
        <w:trPr>
          <w:cantSplit/>
        </w:trPr>
        <w:tc>
          <w:tcPr>
            <w:tcW w:w="7301" w:type="dxa"/>
            <w:vAlign w:val="bottom"/>
          </w:tcPr>
          <w:p w14:paraId="470CFCC1" w14:textId="77777777" w:rsidR="001A653E" w:rsidRPr="00184215" w:rsidRDefault="001A653E" w:rsidP="002831D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14:paraId="58494E94" w14:textId="77777777" w:rsidR="001A653E" w:rsidRPr="00184215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53E" w:rsidRPr="00184215" w14:paraId="2263874C" w14:textId="77777777" w:rsidTr="00F6557F">
        <w:trPr>
          <w:cantSplit/>
        </w:trPr>
        <w:tc>
          <w:tcPr>
            <w:tcW w:w="7301" w:type="dxa"/>
            <w:vAlign w:val="bottom"/>
          </w:tcPr>
          <w:p w14:paraId="4F926C5F" w14:textId="77777777" w:rsidR="001A653E" w:rsidRPr="00184215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439" w:type="dxa"/>
            <w:vAlign w:val="bottom"/>
          </w:tcPr>
          <w:p w14:paraId="3F545C3E" w14:textId="77777777" w:rsidR="001A653E" w:rsidRPr="00184215" w:rsidRDefault="001A653E" w:rsidP="002831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A653E" w:rsidRPr="00184215" w14:paraId="147CCCE3" w14:textId="77777777" w:rsidTr="00F6557F">
        <w:trPr>
          <w:cantSplit/>
        </w:trPr>
        <w:tc>
          <w:tcPr>
            <w:tcW w:w="7301" w:type="dxa"/>
            <w:vAlign w:val="bottom"/>
          </w:tcPr>
          <w:p w14:paraId="5F4A411B" w14:textId="77777777" w:rsidR="001A653E" w:rsidRPr="00184215" w:rsidRDefault="001A653E" w:rsidP="002831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3EB08220" w14:textId="77777777" w:rsidR="001A653E" w:rsidRPr="00184215" w:rsidRDefault="001A653E" w:rsidP="002831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842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A653E" w:rsidRPr="00184215" w14:paraId="5C59DEA3" w14:textId="77777777" w:rsidTr="00F6557F">
        <w:trPr>
          <w:cantSplit/>
        </w:trPr>
        <w:tc>
          <w:tcPr>
            <w:tcW w:w="7301" w:type="dxa"/>
            <w:vAlign w:val="bottom"/>
          </w:tcPr>
          <w:p w14:paraId="12CCC9FA" w14:textId="74A78A8B" w:rsidR="001A653E" w:rsidRPr="00184215" w:rsidRDefault="001A653E" w:rsidP="002831D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9" w:type="dxa"/>
            <w:vAlign w:val="bottom"/>
          </w:tcPr>
          <w:p w14:paraId="556D476C" w14:textId="22A3811F" w:rsidR="001A653E" w:rsidRPr="00184215" w:rsidRDefault="004E013D" w:rsidP="00B31F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349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1A653E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433</w:t>
            </w:r>
          </w:p>
        </w:tc>
      </w:tr>
      <w:tr w:rsidR="001A653E" w:rsidRPr="00184215" w14:paraId="524E64B6" w14:textId="77777777" w:rsidTr="00F6557F">
        <w:trPr>
          <w:cantSplit/>
        </w:trPr>
        <w:tc>
          <w:tcPr>
            <w:tcW w:w="7301" w:type="dxa"/>
            <w:vAlign w:val="bottom"/>
          </w:tcPr>
          <w:p w14:paraId="7EBEFC56" w14:textId="77777777" w:rsidR="001A653E" w:rsidRPr="00184215" w:rsidRDefault="001A653E" w:rsidP="002831D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3695F" w14:textId="74BE509B" w:rsidR="001A653E" w:rsidRPr="00184215" w:rsidRDefault="001A653E" w:rsidP="002831D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349"/>
              <w:rPr>
                <w:rFonts w:ascii="Angsana New" w:hAnsi="Angsana New" w:cs="Angsana New"/>
                <w:sz w:val="30"/>
                <w:szCs w:val="30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800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A653E" w:rsidRPr="00184215" w14:paraId="3E140E2D" w14:textId="77777777" w:rsidTr="00F6557F">
        <w:trPr>
          <w:cantSplit/>
        </w:trPr>
        <w:tc>
          <w:tcPr>
            <w:tcW w:w="7301" w:type="dxa"/>
            <w:vAlign w:val="bottom"/>
          </w:tcPr>
          <w:p w14:paraId="247A760E" w14:textId="77777777" w:rsidR="001A653E" w:rsidRPr="00184215" w:rsidRDefault="001A653E" w:rsidP="002831D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FCC0F" w14:textId="372F4731" w:rsidR="001A653E" w:rsidRPr="00184215" w:rsidRDefault="004E013D" w:rsidP="002831D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3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</w:t>
            </w:r>
            <w:r w:rsidR="001A653E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633</w:t>
            </w:r>
          </w:p>
        </w:tc>
      </w:tr>
      <w:tr w:rsidR="001A653E" w:rsidRPr="00184215" w14:paraId="00968C35" w14:textId="77777777" w:rsidTr="00F6557F">
        <w:trPr>
          <w:cantSplit/>
        </w:trPr>
        <w:tc>
          <w:tcPr>
            <w:tcW w:w="7301" w:type="dxa"/>
            <w:vAlign w:val="bottom"/>
          </w:tcPr>
          <w:p w14:paraId="2270AD11" w14:textId="77777777" w:rsidR="001A653E" w:rsidRPr="00184215" w:rsidRDefault="001A653E" w:rsidP="002831D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57AC1B0C" w14:textId="77777777" w:rsidR="001A653E" w:rsidRPr="00184215" w:rsidRDefault="001A653E" w:rsidP="0028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53E" w:rsidRPr="00184215" w14:paraId="743CA3AC" w14:textId="77777777" w:rsidTr="00F6557F">
        <w:trPr>
          <w:cantSplit/>
        </w:trPr>
        <w:tc>
          <w:tcPr>
            <w:tcW w:w="7301" w:type="dxa"/>
            <w:vAlign w:val="bottom"/>
          </w:tcPr>
          <w:p w14:paraId="2A8D6F7F" w14:textId="77777777" w:rsidR="001A653E" w:rsidRPr="00184215" w:rsidRDefault="001A653E" w:rsidP="002831D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0EFB355B" w14:textId="22A1AFE7" w:rsidR="001A653E" w:rsidRPr="00184215" w:rsidRDefault="001A653E" w:rsidP="002831D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9" w:type="dxa"/>
            <w:vAlign w:val="bottom"/>
          </w:tcPr>
          <w:p w14:paraId="563A9759" w14:textId="77777777" w:rsidR="001A653E" w:rsidRPr="00184215" w:rsidRDefault="001A653E" w:rsidP="002831D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349"/>
              <w:rPr>
                <w:rFonts w:ascii="Angsana New" w:hAnsi="Angsana New" w:cs="Angsana New"/>
                <w:sz w:val="30"/>
                <w:szCs w:val="30"/>
              </w:rPr>
            </w:pPr>
          </w:p>
          <w:p w14:paraId="20CD04C4" w14:textId="2FE711FE" w:rsidR="001A653E" w:rsidRPr="00184215" w:rsidRDefault="004E013D" w:rsidP="002831D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349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1A653E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</w:p>
        </w:tc>
      </w:tr>
      <w:tr w:rsidR="001A653E" w:rsidRPr="00184215" w14:paraId="0A5DEB58" w14:textId="77777777" w:rsidTr="00F6557F">
        <w:trPr>
          <w:cantSplit/>
        </w:trPr>
        <w:tc>
          <w:tcPr>
            <w:tcW w:w="7301" w:type="dxa"/>
            <w:vAlign w:val="bottom"/>
          </w:tcPr>
          <w:p w14:paraId="556000D5" w14:textId="240A0AC0" w:rsidR="001A653E" w:rsidRPr="00184215" w:rsidRDefault="001A653E" w:rsidP="002831D6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CD540" w14:textId="6ECC9F20" w:rsidR="001A653E" w:rsidRPr="00184215" w:rsidRDefault="004E013D" w:rsidP="002831D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3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 w:rsidR="001A653E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280</w:t>
            </w:r>
          </w:p>
        </w:tc>
      </w:tr>
      <w:tr w:rsidR="001A653E" w:rsidRPr="00184215" w14:paraId="6A8EE261" w14:textId="77777777" w:rsidTr="00F6557F">
        <w:trPr>
          <w:cantSplit/>
        </w:trPr>
        <w:tc>
          <w:tcPr>
            <w:tcW w:w="7301" w:type="dxa"/>
            <w:vAlign w:val="bottom"/>
          </w:tcPr>
          <w:p w14:paraId="501A4272" w14:textId="77777777" w:rsidR="001A653E" w:rsidRPr="00184215" w:rsidRDefault="001A653E" w:rsidP="002831D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1842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73E117" w14:textId="45A380CA" w:rsidR="001A653E" w:rsidRPr="00184215" w:rsidRDefault="004E013D" w:rsidP="002831D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3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1A653E"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</w:t>
            </w:r>
          </w:p>
        </w:tc>
      </w:tr>
    </w:tbl>
    <w:p w14:paraId="068F97D5" w14:textId="77777777" w:rsidR="001A653E" w:rsidRPr="00184215" w:rsidRDefault="001A653E" w:rsidP="001A653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0A77B7AE" w14:textId="77777777" w:rsidR="00EF5DE4" w:rsidRPr="00184215" w:rsidRDefault="00EF5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011746" w14:textId="46176482" w:rsidR="000300EB" w:rsidRPr="00184215" w:rsidRDefault="000300EB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184215">
        <w:rPr>
          <w:rFonts w:ascii="Angsana New" w:hAnsi="Angsana New" w:cs="Angsana New"/>
          <w:cs/>
        </w:rPr>
        <w:lastRenderedPageBreak/>
        <w:t>นโยบายการบัญชีที่สำคัญ</w:t>
      </w:r>
    </w:p>
    <w:p w14:paraId="71E6A168" w14:textId="77777777" w:rsidR="000300EB" w:rsidRPr="00AC3655" w:rsidRDefault="000300EB" w:rsidP="003F5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eastAsiaTheme="minorHAnsi" w:hAnsiTheme="majorBidi" w:cstheme="majorBidi"/>
          <w:sz w:val="30"/>
          <w:szCs w:val="30"/>
        </w:rPr>
      </w:pPr>
    </w:p>
    <w:p w14:paraId="37CB0FD6" w14:textId="05CE71CE" w:rsidR="00E618A9" w:rsidRPr="00AC3655" w:rsidRDefault="00E618A9" w:rsidP="00A408E4">
      <w:pPr>
        <w:pStyle w:val="BodyText2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AC3655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CF5758" w:rsidRPr="00AC3655">
        <w:rPr>
          <w:rFonts w:ascii="Angsana New" w:hAnsi="Angsana New"/>
          <w:sz w:val="30"/>
          <w:szCs w:val="30"/>
          <w:cs/>
        </w:rPr>
        <w:t xml:space="preserve"> ยกเว้นที่ได้กล่าวไว้ในหมายเหตุข้อ </w:t>
      </w:r>
      <w:r w:rsidR="004E013D" w:rsidRPr="00AC3655">
        <w:rPr>
          <w:rFonts w:ascii="Angsana New" w:hAnsi="Angsana New"/>
          <w:sz w:val="30"/>
          <w:szCs w:val="30"/>
        </w:rPr>
        <w:t>3</w:t>
      </w:r>
    </w:p>
    <w:p w14:paraId="042B64BB" w14:textId="77777777" w:rsidR="00E618A9" w:rsidRPr="00AC3655" w:rsidRDefault="00E618A9" w:rsidP="003F5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eastAsiaTheme="minorHAnsi" w:hAnsiTheme="majorBidi" w:cstheme="majorBidi"/>
          <w:sz w:val="30"/>
          <w:szCs w:val="30"/>
        </w:rPr>
      </w:pPr>
    </w:p>
    <w:p w14:paraId="0FC40133" w14:textId="6676AA80" w:rsidR="000300EB" w:rsidRPr="00AC3655" w:rsidRDefault="004A2220" w:rsidP="007E3F18">
      <w:pPr>
        <w:pStyle w:val="Heading8"/>
        <w:numPr>
          <w:ilvl w:val="1"/>
          <w:numId w:val="21"/>
        </w:numPr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AC3655">
        <w:rPr>
          <w:rFonts w:ascii="Angsana New" w:hAnsi="Angsana New" w:cs="Angsana New" w:hint="cs"/>
          <w:b/>
          <w:bCs/>
          <w:i/>
          <w:iCs/>
          <w:cs/>
          <w:lang w:val="th-TH"/>
        </w:rPr>
        <w:t>รายการบัญชีที่เป็น</w:t>
      </w:r>
      <w:r w:rsidR="000300EB" w:rsidRPr="00AC3655">
        <w:rPr>
          <w:rFonts w:ascii="Angsana New" w:hAnsi="Angsana New" w:cs="Angsana New"/>
          <w:b/>
          <w:bCs/>
          <w:i/>
          <w:iCs/>
          <w:cs/>
          <w:lang w:val="th-TH"/>
        </w:rPr>
        <w:t xml:space="preserve">เงินตราต่างประเทศ </w:t>
      </w:r>
    </w:p>
    <w:p w14:paraId="6D6EBBE5" w14:textId="77777777" w:rsidR="000300EB" w:rsidRPr="00AC3655" w:rsidRDefault="000300EB" w:rsidP="003F5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eastAsiaTheme="minorHAnsi" w:hAnsiTheme="majorBidi" w:cstheme="majorBidi"/>
          <w:sz w:val="30"/>
          <w:szCs w:val="30"/>
        </w:rPr>
      </w:pPr>
    </w:p>
    <w:p w14:paraId="4C2B2D23" w14:textId="77777777" w:rsidR="004639E7" w:rsidRPr="00AC3655" w:rsidRDefault="004639E7" w:rsidP="003F5EC4">
      <w:pPr>
        <w:pStyle w:val="BodyText2"/>
        <w:ind w:left="540" w:right="43" w:firstLine="0"/>
        <w:rPr>
          <w:rFonts w:ascii="Angsana New" w:hAnsi="Angsana New"/>
          <w:sz w:val="30"/>
          <w:szCs w:val="30"/>
        </w:rPr>
      </w:pPr>
      <w:r w:rsidRPr="00AC365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Pr="00AC3655">
        <w:rPr>
          <w:rFonts w:ascii="Angsana New" w:hAnsi="Angsana New" w:hint="cs"/>
          <w:sz w:val="30"/>
          <w:szCs w:val="30"/>
          <w:cs/>
        </w:rPr>
        <w:t>สกุล</w:t>
      </w:r>
      <w:r w:rsidRPr="00AC3655">
        <w:rPr>
          <w:rFonts w:ascii="Angsana New" w:hAnsi="Angsana New"/>
          <w:sz w:val="30"/>
          <w:szCs w:val="30"/>
          <w:cs/>
        </w:rPr>
        <w:t>เงิน</w:t>
      </w:r>
      <w:r w:rsidRPr="00AC3655">
        <w:rPr>
          <w:rFonts w:ascii="Angsana New" w:hAnsi="Angsana New" w:hint="cs"/>
          <w:sz w:val="30"/>
          <w:szCs w:val="30"/>
          <w:cs/>
        </w:rPr>
        <w:t>ที่ใช้ในการดำเนินงา</w:t>
      </w:r>
      <w:r w:rsidR="002E1B53" w:rsidRPr="00AC3655">
        <w:rPr>
          <w:rFonts w:ascii="Angsana New" w:hAnsi="Angsana New" w:hint="cs"/>
          <w:sz w:val="30"/>
          <w:szCs w:val="30"/>
          <w:cs/>
        </w:rPr>
        <w:t>น</w:t>
      </w:r>
      <w:r w:rsidR="002E1B53" w:rsidRPr="00AC3655">
        <w:rPr>
          <w:rFonts w:ascii="Angsana New" w:hAnsi="Angsana New"/>
          <w:sz w:val="30"/>
          <w:szCs w:val="30"/>
          <w:cs/>
        </w:rPr>
        <w:t xml:space="preserve"> </w:t>
      </w:r>
      <w:r w:rsidRPr="00AC3655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2F6F75C0" w14:textId="77777777" w:rsidR="004639E7" w:rsidRPr="00AC3655" w:rsidRDefault="004639E7" w:rsidP="003F5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eastAsiaTheme="minorHAnsi" w:hAnsiTheme="majorBidi" w:cstheme="majorBidi"/>
          <w:sz w:val="30"/>
          <w:szCs w:val="30"/>
        </w:rPr>
      </w:pPr>
    </w:p>
    <w:p w14:paraId="62051F04" w14:textId="1798B95C" w:rsidR="004639E7" w:rsidRPr="00AC3655" w:rsidRDefault="004639E7" w:rsidP="003F5EC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AC3655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AC3655">
        <w:rPr>
          <w:rFonts w:ascii="Angsana New" w:hAnsi="Angsana New" w:hint="cs"/>
          <w:sz w:val="30"/>
          <w:szCs w:val="30"/>
          <w:cs/>
        </w:rPr>
        <w:t>รายงาน</w:t>
      </w:r>
      <w:r w:rsidRPr="00AC3655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AC3655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AC3655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590BB0C6" w14:textId="77777777" w:rsidR="004866A8" w:rsidRPr="00AC3655" w:rsidRDefault="004866A8" w:rsidP="003F5EC4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089782B" w14:textId="341BF085" w:rsidR="004866A8" w:rsidRPr="00AC3655" w:rsidRDefault="00FE6EC6" w:rsidP="003F5EC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AC3655">
        <w:rPr>
          <w:rFonts w:ascii="Angsana New" w:hAnsi="Angsana New" w:hint="cs"/>
          <w:sz w:val="30"/>
          <w:szCs w:val="30"/>
          <w:cs/>
        </w:rPr>
        <w:t>ผลต่างของอัตร</w:t>
      </w:r>
      <w:r w:rsidR="00252F7F" w:rsidRPr="00AC3655">
        <w:rPr>
          <w:rFonts w:ascii="Angsana New" w:hAnsi="Angsana New" w:hint="cs"/>
          <w:sz w:val="30"/>
          <w:szCs w:val="30"/>
          <w:cs/>
        </w:rPr>
        <w:t>าแลก</w:t>
      </w:r>
      <w:r w:rsidRPr="00AC3655">
        <w:rPr>
          <w:rFonts w:ascii="Angsana New" w:hAnsi="Angsana New" w:hint="cs"/>
          <w:sz w:val="30"/>
          <w:szCs w:val="30"/>
          <w:cs/>
        </w:rPr>
        <w:t>เปลี่ยนที่เกิดขึ้น</w:t>
      </w:r>
      <w:r w:rsidR="001B07D6" w:rsidRPr="00AC3655">
        <w:rPr>
          <w:rFonts w:ascii="Angsana New" w:hAnsi="Angsana New" w:hint="cs"/>
          <w:sz w:val="30"/>
          <w:szCs w:val="30"/>
          <w:cs/>
        </w:rPr>
        <w:t>จากการแปลงค่า</w:t>
      </w:r>
      <w:r w:rsidRPr="00AC3655">
        <w:rPr>
          <w:rFonts w:ascii="Angsana New" w:hAnsi="Angsana New" w:hint="cs"/>
          <w:sz w:val="30"/>
          <w:szCs w:val="30"/>
          <w:cs/>
        </w:rPr>
        <w:t>ให้รับรู้เป็น</w:t>
      </w:r>
      <w:r w:rsidR="008F6489" w:rsidRPr="00AC3655">
        <w:rPr>
          <w:rFonts w:ascii="Angsana New" w:hAnsi="Angsana New" w:hint="cs"/>
          <w:sz w:val="30"/>
          <w:szCs w:val="30"/>
          <w:cs/>
        </w:rPr>
        <w:t>กำ</w:t>
      </w:r>
      <w:r w:rsidR="004866A8" w:rsidRPr="00AC3655">
        <w:rPr>
          <w:rFonts w:ascii="Angsana New" w:hAnsi="Angsana New"/>
          <w:sz w:val="30"/>
          <w:szCs w:val="30"/>
          <w:cs/>
        </w:rPr>
        <w:t>ไร</w:t>
      </w:r>
      <w:r w:rsidR="004866A8" w:rsidRPr="00AC3655">
        <w:rPr>
          <w:rFonts w:ascii="Angsana New" w:hAnsi="Angsana New" w:hint="cs"/>
          <w:sz w:val="30"/>
          <w:szCs w:val="30"/>
          <w:cs/>
        </w:rPr>
        <w:t>หรือ</w:t>
      </w:r>
      <w:r w:rsidR="004866A8" w:rsidRPr="00AC3655">
        <w:rPr>
          <w:rFonts w:ascii="Angsana New" w:hAnsi="Angsana New"/>
          <w:sz w:val="30"/>
          <w:szCs w:val="30"/>
          <w:cs/>
        </w:rPr>
        <w:t>ขาดทุน</w:t>
      </w:r>
      <w:r w:rsidRPr="00AC3655">
        <w:rPr>
          <w:rFonts w:ascii="Angsana New" w:hAnsi="Angsana New" w:hint="cs"/>
          <w:sz w:val="30"/>
          <w:szCs w:val="30"/>
          <w:cs/>
        </w:rPr>
        <w:t>ในงวดบัญชีนั้น</w:t>
      </w:r>
    </w:p>
    <w:p w14:paraId="6CEF424A" w14:textId="77777777" w:rsidR="000D2AB2" w:rsidRPr="00AC3655" w:rsidRDefault="000D2AB2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eastAsiaTheme="minorHAnsi" w:hAnsiTheme="majorBidi" w:cstheme="majorBidi"/>
          <w:sz w:val="30"/>
          <w:szCs w:val="30"/>
        </w:rPr>
      </w:pPr>
    </w:p>
    <w:p w14:paraId="3B463CBA" w14:textId="77777777" w:rsidR="008F0F9E" w:rsidRPr="00AC3655" w:rsidRDefault="008F0F9E" w:rsidP="007E3F18">
      <w:pPr>
        <w:pStyle w:val="Heading8"/>
        <w:numPr>
          <w:ilvl w:val="1"/>
          <w:numId w:val="21"/>
        </w:numPr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AC3655">
        <w:rPr>
          <w:rFonts w:ascii="Angsana New" w:hAnsi="Angsana New" w:cs="Angsana New" w:hint="cs"/>
          <w:b/>
          <w:bCs/>
          <w:i/>
          <w:iCs/>
          <w:cs/>
          <w:lang w:val="th-TH"/>
        </w:rPr>
        <w:t>เครื่องมือทางการเงิน</w:t>
      </w:r>
    </w:p>
    <w:p w14:paraId="10947F58" w14:textId="77777777" w:rsidR="008F0F9E" w:rsidRPr="00AC3655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eastAsiaTheme="minorHAnsi" w:hAnsiTheme="majorBidi" w:cstheme="majorBidi"/>
          <w:sz w:val="30"/>
          <w:szCs w:val="30"/>
        </w:rPr>
      </w:pPr>
    </w:p>
    <w:p w14:paraId="2BE6094B" w14:textId="4E9C5801" w:rsidR="008F0F9E" w:rsidRPr="00AC3655" w:rsidRDefault="008F0F9E" w:rsidP="00A73129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C365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E013D" w:rsidRPr="00AC365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AC3655">
        <w:rPr>
          <w:rFonts w:asciiTheme="majorBidi" w:eastAsia="EucrosiaUPCBold" w:hAnsiTheme="majorBidi"/>
          <w:b/>
          <w:bCs/>
          <w:i/>
          <w:iCs/>
          <w:sz w:val="30"/>
          <w:szCs w:val="30"/>
          <w:cs/>
        </w:rPr>
        <w:t xml:space="preserve"> </w:t>
      </w:r>
      <w:r w:rsidRPr="00AC365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E013D" w:rsidRPr="00AC365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32FF502C" w14:textId="77777777" w:rsidR="008F0F9E" w:rsidRPr="00AC3655" w:rsidRDefault="008F0F9E" w:rsidP="00A73129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37E3B" w14:textId="5AD3D891" w:rsidR="008F0F9E" w:rsidRPr="00AC3655" w:rsidRDefault="008F0F9E" w:rsidP="00A731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C3655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="00921A6F" w:rsidRPr="00AC365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AC3655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4E013D" w:rsidRPr="00AC3655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AC3655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Pr="00AC36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0BFE5389" w14:textId="77777777" w:rsidR="008F0F9E" w:rsidRPr="00AC3655" w:rsidRDefault="008F0F9E" w:rsidP="00A73129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767CA" w14:textId="459E964A" w:rsidR="008F0F9E" w:rsidRPr="00AC3655" w:rsidRDefault="00C0634D" w:rsidP="00A7312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C3655">
        <w:rPr>
          <w:rFonts w:asciiTheme="majorBidi" w:hAnsiTheme="majorBidi"/>
          <w:color w:val="000000"/>
          <w:sz w:val="30"/>
          <w:szCs w:val="30"/>
          <w:cs/>
        </w:rPr>
        <w:t>ตราสารหนี้ที่บริษัทเป็นผู้ออก รับรู้รายการเมื่อเริ่มแรกเมื่อมีการออกตราสารเหล่านั้น</w:t>
      </w:r>
      <w:r w:rsidRPr="00AC3655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="008F0F9E" w:rsidRPr="00AC365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สินทรัพย์ทางการเงินและหนี้สินทางการเงินอื่นๆ ทั้งหมดรับรู้รายการเมื่อเริ่มแรกเมื่อบริษัทเป็น</w:t>
      </w:r>
      <w:r w:rsidR="008F0F9E" w:rsidRPr="00AC365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8F0F9E" w:rsidRPr="00AC365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00B592FE" w14:textId="77777777" w:rsidR="008F0F9E" w:rsidRPr="00AC3655" w:rsidRDefault="008F0F9E" w:rsidP="00A73129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D4CF3F" w14:textId="6D7E4696" w:rsidR="008F0F9E" w:rsidRPr="00AC3655" w:rsidRDefault="008F0F9E" w:rsidP="00A7312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365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0A5110" w:rsidRPr="00AC365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C3655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AC365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C3655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0F1F8DD7" w14:textId="793B6359" w:rsidR="008F0F9E" w:rsidRPr="00AC3655" w:rsidRDefault="008F0F9E" w:rsidP="00A73129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5F3747" w14:textId="5D743ECA" w:rsidR="00545195" w:rsidRPr="00AC3655" w:rsidRDefault="00545195" w:rsidP="00A73129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9BFD2" w14:textId="5860BF78" w:rsidR="00950DB0" w:rsidRPr="00AC3655" w:rsidRDefault="00950DB0" w:rsidP="00A73129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9E32D1" w14:textId="5A1035B2" w:rsidR="00950DB0" w:rsidRPr="00AC3655" w:rsidRDefault="00950DB0" w:rsidP="00A73129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129E7" w14:textId="65D5DE26" w:rsidR="008F0F9E" w:rsidRPr="00184215" w:rsidRDefault="008F0F9E" w:rsidP="00A73129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184215">
        <w:rPr>
          <w:rFonts w:asciiTheme="majorBidi" w:eastAsia="EucrosiaUPCBold" w:hAnsiTheme="majorBidi"/>
          <w:i/>
          <w:iCs/>
          <w:sz w:val="30"/>
          <w:szCs w:val="30"/>
          <w:cs/>
        </w:rPr>
        <w:lastRenderedPageBreak/>
        <w:t>(</w:t>
      </w:r>
      <w:r w:rsidR="00FE552B" w:rsidRPr="0018421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184215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4E013D" w:rsidRPr="004E013D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184215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Pr="0018421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0401509F" w14:textId="77777777" w:rsidR="008F0F9E" w:rsidRPr="00184215" w:rsidRDefault="008F0F9E" w:rsidP="00A73129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EA519" w14:textId="77777777" w:rsidR="008F0F9E" w:rsidRPr="00184215" w:rsidRDefault="008F0F9E" w:rsidP="00A731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8421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184215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- </w:t>
      </w:r>
      <w:r w:rsidRPr="0018421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329098E8" w14:textId="77777777" w:rsidR="008F0F9E" w:rsidRPr="00184215" w:rsidRDefault="008F0F9E" w:rsidP="00A73129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6DA8A" w14:textId="77777777" w:rsidR="008F0F9E" w:rsidRPr="00184215" w:rsidRDefault="008F0F9E" w:rsidP="00A73129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18421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93ACD4D" w14:textId="77777777" w:rsidR="008F0F9E" w:rsidRPr="00184215" w:rsidRDefault="008F0F9E" w:rsidP="00A73129">
      <w:pPr>
        <w:pStyle w:val="BodyText2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2F5D7" w14:textId="77777777" w:rsidR="008F0F9E" w:rsidRPr="00184215" w:rsidRDefault="008F0F9E" w:rsidP="00A73129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0FDFE0B" w14:textId="77777777" w:rsidR="008F0F9E" w:rsidRPr="00184215" w:rsidRDefault="008F0F9E" w:rsidP="00A73129">
      <w:pPr>
        <w:pStyle w:val="BodyText2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7A3AA" w14:textId="77777777" w:rsidR="008F0F9E" w:rsidRPr="00184215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184215">
        <w:rPr>
          <w:rFonts w:asciiTheme="majorBidi" w:hAnsiTheme="majorBidi"/>
          <w:sz w:val="30"/>
          <w:szCs w:val="30"/>
          <w:cs/>
        </w:rPr>
        <w:t xml:space="preserve">              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6F1EAF62" w14:textId="77777777" w:rsidR="008F0F9E" w:rsidRPr="00184215" w:rsidRDefault="008F0F9E" w:rsidP="007E3F1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73B41E9" w14:textId="77777777" w:rsidR="008F0F9E" w:rsidRPr="00184215" w:rsidRDefault="008F0F9E" w:rsidP="007E3F1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75C2C23" w14:textId="77777777" w:rsidR="008F0F9E" w:rsidRPr="00184215" w:rsidRDefault="008F0F9E" w:rsidP="00A73129">
      <w:pPr>
        <w:pStyle w:val="BodyText2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15FFCC" w14:textId="77777777" w:rsidR="008F0F9E" w:rsidRPr="00184215" w:rsidRDefault="008F0F9E" w:rsidP="00A73129">
      <w:pPr>
        <w:tabs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45032115" w14:textId="77777777" w:rsidR="008F0F9E" w:rsidRPr="00184215" w:rsidRDefault="008F0F9E" w:rsidP="007E3F1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418F2BB" w14:textId="77777777" w:rsidR="008F0F9E" w:rsidRPr="00184215" w:rsidRDefault="008F0F9E" w:rsidP="007E3F1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C24AA13" w14:textId="77777777" w:rsidR="008F0F9E" w:rsidRPr="00184215" w:rsidRDefault="008F0F9E" w:rsidP="00A73129">
      <w:pPr>
        <w:pStyle w:val="BodyText2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9D994E" w14:textId="02D940FA" w:rsidR="008F0F9E" w:rsidRPr="00184215" w:rsidRDefault="008F0F9E" w:rsidP="00A73129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 </w:t>
      </w:r>
    </w:p>
    <w:p w14:paraId="1A0F2FA9" w14:textId="70882246" w:rsidR="008F0F9E" w:rsidRPr="00184215" w:rsidRDefault="008F0F9E" w:rsidP="00A73129">
      <w:pPr>
        <w:pStyle w:val="BodyText2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97CBDF" w14:textId="77777777" w:rsidR="00A73129" w:rsidRPr="00184215" w:rsidRDefault="00A73129" w:rsidP="00A73129">
      <w:pPr>
        <w:pStyle w:val="BodyText2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43691" w14:textId="77777777" w:rsidR="008F0F9E" w:rsidRPr="00184215" w:rsidRDefault="008F0F9E" w:rsidP="00A731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184215">
        <w:rPr>
          <w:rFonts w:asciiTheme="majorBidi" w:hAnsiTheme="majorBidi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5DCE4026" w14:textId="77777777" w:rsidR="008F0F9E" w:rsidRPr="00184215" w:rsidRDefault="008F0F9E" w:rsidP="00A73129">
      <w:pPr>
        <w:pStyle w:val="BodyText2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7FEC16" w14:textId="77777777" w:rsidR="008F0F9E" w:rsidRPr="00184215" w:rsidRDefault="008F0F9E" w:rsidP="00A731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8421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184215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- </w:t>
      </w:r>
      <w:r w:rsidRPr="0018421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184215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</w:t>
      </w:r>
    </w:p>
    <w:p w14:paraId="6290F29D" w14:textId="77777777" w:rsidR="008F0F9E" w:rsidRPr="00184215" w:rsidRDefault="008F0F9E" w:rsidP="00A73129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B85D14" w14:textId="77777777" w:rsidR="008F0F9E" w:rsidRPr="00184215" w:rsidRDefault="008F0F9E" w:rsidP="00A73129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184215">
        <w:rPr>
          <w:rFonts w:asciiTheme="majorBidi" w:hAnsiTheme="majorBidi"/>
          <w:b/>
          <w:bCs/>
          <w:color w:val="0000FF"/>
          <w:sz w:val="30"/>
          <w:szCs w:val="30"/>
          <w:cs/>
        </w:rPr>
        <w:t xml:space="preserve"> </w:t>
      </w:r>
    </w:p>
    <w:p w14:paraId="54D7C59F" w14:textId="77777777" w:rsidR="008F0F9E" w:rsidRPr="00184215" w:rsidRDefault="008F0F9E" w:rsidP="00A73129">
      <w:pPr>
        <w:pStyle w:val="BodyText2"/>
        <w:tabs>
          <w:tab w:val="left" w:pos="1440"/>
        </w:tabs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53A41" w14:textId="77777777" w:rsidR="008F0F9E" w:rsidRPr="00184215" w:rsidRDefault="008F0F9E" w:rsidP="007E3F1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184215">
        <w:rPr>
          <w:rFonts w:asciiTheme="majorBidi" w:hAnsiTheme="majorBidi"/>
          <w:sz w:val="30"/>
          <w:szCs w:val="30"/>
          <w:cs/>
        </w:rPr>
        <w:t xml:space="preserve">  </w:t>
      </w:r>
      <w:r w:rsidRPr="00184215">
        <w:rPr>
          <w:rFonts w:asciiTheme="majorBidi" w:hAnsiTheme="majorBidi" w:cstheme="majorBidi"/>
          <w:sz w:val="30"/>
          <w:szCs w:val="30"/>
          <w:cs/>
        </w:rPr>
        <w:t>เงินสดผ่านการขายสินทรัพย์ทางการเงิน</w:t>
      </w:r>
    </w:p>
    <w:p w14:paraId="4D58B31E" w14:textId="77777777" w:rsidR="008F0F9E" w:rsidRPr="00184215" w:rsidRDefault="008F0F9E" w:rsidP="007E3F1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วิธีการประเมินผลการดำเนินงานของพอร์ตโฟลิโอและการรายงานให้ผู้บริหารของบริษัท</w:t>
      </w:r>
    </w:p>
    <w:p w14:paraId="5EDC6821" w14:textId="77777777" w:rsidR="008F0F9E" w:rsidRPr="00184215" w:rsidRDefault="008F0F9E" w:rsidP="007E3F1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489398D9" w14:textId="77777777" w:rsidR="008F0F9E" w:rsidRPr="00184215" w:rsidRDefault="008F0F9E" w:rsidP="007E3F1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615B9505" w14:textId="77777777" w:rsidR="008F0F9E" w:rsidRPr="00184215" w:rsidRDefault="008F0F9E" w:rsidP="007E3F1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1170D901" w14:textId="77777777" w:rsidR="008F0F9E" w:rsidRPr="00184215" w:rsidRDefault="008F0F9E" w:rsidP="00A731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41BC54" w14:textId="77777777" w:rsidR="008F0F9E" w:rsidRPr="00184215" w:rsidRDefault="008F0F9E" w:rsidP="00A73129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บริษัท</w:t>
      </w:r>
    </w:p>
    <w:p w14:paraId="41E2A880" w14:textId="77777777" w:rsidR="008F0F9E" w:rsidRPr="00184215" w:rsidRDefault="008F0F9E" w:rsidP="00A73129">
      <w:pPr>
        <w:pStyle w:val="BodyText2"/>
        <w:tabs>
          <w:tab w:val="left" w:pos="1440"/>
        </w:tabs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70301" w14:textId="77777777" w:rsidR="008F0F9E" w:rsidRPr="00184215" w:rsidRDefault="008F0F9E" w:rsidP="00A73129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 </w:t>
      </w:r>
    </w:p>
    <w:p w14:paraId="31E62169" w14:textId="77777777" w:rsidR="00993DE9" w:rsidRPr="00184215" w:rsidRDefault="00993DE9" w:rsidP="00A731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60D3BBA" w14:textId="77777777" w:rsidR="00993DE9" w:rsidRPr="00184215" w:rsidRDefault="00993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84215">
        <w:rPr>
          <w:rFonts w:asciiTheme="majorBidi" w:hAnsiTheme="majorBidi"/>
          <w:i/>
          <w:iCs/>
          <w:color w:val="000000"/>
          <w:sz w:val="30"/>
          <w:szCs w:val="30"/>
          <w:cs/>
        </w:rPr>
        <w:br w:type="page"/>
      </w:r>
    </w:p>
    <w:p w14:paraId="1DEB024D" w14:textId="649C9501" w:rsidR="008F0F9E" w:rsidRPr="00184215" w:rsidRDefault="008F0F9E" w:rsidP="00A731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8421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Pr="00184215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- </w:t>
      </w:r>
      <w:r w:rsidRPr="0018421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184215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</w:t>
      </w:r>
    </w:p>
    <w:p w14:paraId="5BC3FBA5" w14:textId="77777777" w:rsidR="008F0F9E" w:rsidRPr="00184215" w:rsidRDefault="008F0F9E" w:rsidP="00A73129">
      <w:pPr>
        <w:pStyle w:val="BodyText2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99C136" w14:textId="77777777" w:rsidR="008F0F9E" w:rsidRPr="00184215" w:rsidRDefault="008F0F9E" w:rsidP="00A73129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0D95E70C" w14:textId="77777777" w:rsidR="008F0F9E" w:rsidRPr="00184215" w:rsidRDefault="008F0F9E" w:rsidP="00A73129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4ACD7433" w14:textId="77777777" w:rsidR="008F0F9E" w:rsidRPr="00184215" w:rsidRDefault="008F0F9E" w:rsidP="00A73129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18421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46EFB540" w14:textId="77777777" w:rsidR="008F0F9E" w:rsidRPr="00184215" w:rsidRDefault="008F0F9E" w:rsidP="00A73129">
      <w:pPr>
        <w:pStyle w:val="BodyText2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9213A" w14:textId="77777777" w:rsidR="008F0F9E" w:rsidRPr="00184215" w:rsidRDefault="008F0F9E" w:rsidP="00A73129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บริษัทพิจารณาถึง</w:t>
      </w:r>
      <w:r w:rsidRPr="0018421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7A4CAB1F" w14:textId="77777777" w:rsidR="008F0F9E" w:rsidRPr="00184215" w:rsidRDefault="008F0F9E" w:rsidP="007E3F1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6A4DCA9B" w14:textId="77777777" w:rsidR="008F0F9E" w:rsidRPr="00184215" w:rsidRDefault="008F0F9E" w:rsidP="007E3F1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เงื่อนไขที่อาจ</w:t>
      </w: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>เปลี่ยนแปลงอัตราดอกเบี้ยตามสัญญา ซึ่งรวมถึงอัตราดอกเบี้ยผันแปร และ</w:t>
      </w:r>
    </w:p>
    <w:p w14:paraId="4562905F" w14:textId="77777777" w:rsidR="008F0F9E" w:rsidRPr="00184215" w:rsidRDefault="008F0F9E" w:rsidP="007E3F1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เงื่อนไขเมื่อสิทธิเรียกร้องของบริษัทถูกจำกัดเฉพาะกระแสเงินสดจากสินทรัพย์ตามที่กำหนด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18421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71497436" w14:textId="77777777" w:rsidR="008F0F9E" w:rsidRPr="00184215" w:rsidRDefault="008F0F9E" w:rsidP="00A73129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FC2472" w14:textId="77777777" w:rsidR="008F0F9E" w:rsidRPr="00184215" w:rsidRDefault="008F0F9E" w:rsidP="00A731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184215">
        <w:rPr>
          <w:rFonts w:asciiTheme="majorBidi" w:hAnsiTheme="majorBidi"/>
          <w:i/>
          <w:iCs/>
          <w:sz w:val="30"/>
          <w:szCs w:val="30"/>
          <w:cs/>
        </w:rPr>
        <w:t xml:space="preserve">- </w:t>
      </w:r>
      <w:r w:rsidRPr="00184215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0EE163" w14:textId="77777777" w:rsidR="008F0F9E" w:rsidRPr="00184215" w:rsidRDefault="008F0F9E" w:rsidP="00A73129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8F0F9E" w:rsidRPr="00184215" w14:paraId="69459278" w14:textId="77777777" w:rsidTr="00C94518">
        <w:tc>
          <w:tcPr>
            <w:tcW w:w="1980" w:type="dxa"/>
          </w:tcPr>
          <w:p w14:paraId="676CE2A7" w14:textId="77777777" w:rsidR="008F0F9E" w:rsidRPr="00184215" w:rsidRDefault="008F0F9E" w:rsidP="00A73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5AE960BD" w14:textId="64A6A09F" w:rsidR="00715072" w:rsidRPr="00184215" w:rsidRDefault="00715072" w:rsidP="00A73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312154" w14:textId="77777777" w:rsidR="008F0F9E" w:rsidRPr="00184215" w:rsidRDefault="008F0F9E" w:rsidP="00A7312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65D87838" w14:textId="7986BB70" w:rsidR="008F0F9E" w:rsidRPr="00184215" w:rsidRDefault="008F0F9E" w:rsidP="00A7312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3C88DAFB" w14:textId="77777777" w:rsidR="008F0F9E" w:rsidRPr="00184215" w:rsidRDefault="008F0F9E" w:rsidP="00A73129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0F9E" w:rsidRPr="00184215" w14:paraId="42D40C97" w14:textId="77777777" w:rsidTr="00C94518">
        <w:tc>
          <w:tcPr>
            <w:tcW w:w="1980" w:type="dxa"/>
          </w:tcPr>
          <w:p w14:paraId="2D10E3C8" w14:textId="77777777" w:rsidR="008F0F9E" w:rsidRPr="00184215" w:rsidRDefault="008F0F9E" w:rsidP="00A73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7BFF2F7E" w14:textId="77777777" w:rsidR="008F0F9E" w:rsidRPr="00184215" w:rsidRDefault="008F0F9E" w:rsidP="00A7312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07CDEBB0" w14:textId="77777777" w:rsidR="008F0F9E" w:rsidRPr="00184215" w:rsidRDefault="008F0F9E" w:rsidP="00A7312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01D77C9C" w14:textId="77777777" w:rsidR="008F0F9E" w:rsidRPr="00184215" w:rsidRDefault="008F0F9E" w:rsidP="00A73129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0F9E" w:rsidRPr="00184215" w14:paraId="276F97DB" w14:textId="77777777" w:rsidTr="00C94518">
        <w:tc>
          <w:tcPr>
            <w:tcW w:w="1980" w:type="dxa"/>
          </w:tcPr>
          <w:p w14:paraId="5BF3E53B" w14:textId="77777777" w:rsidR="008F0F9E" w:rsidRPr="00184215" w:rsidRDefault="008F0F9E" w:rsidP="00A73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6ADFA40" w14:textId="77777777" w:rsidR="008F0F9E" w:rsidRPr="00184215" w:rsidRDefault="008F0F9E" w:rsidP="00A7312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4B663FB8" w14:textId="77777777" w:rsidR="008F0F9E" w:rsidRPr="00184215" w:rsidRDefault="008F0F9E" w:rsidP="00A7312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           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2CA740D9" w14:textId="77777777" w:rsidR="008F0F9E" w:rsidRPr="00184215" w:rsidRDefault="008F0F9E" w:rsidP="00A7312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0F9E" w:rsidRPr="00184215" w14:paraId="2BA53E49" w14:textId="77777777" w:rsidTr="00C94518">
        <w:tc>
          <w:tcPr>
            <w:tcW w:w="1980" w:type="dxa"/>
          </w:tcPr>
          <w:p w14:paraId="7F2169EC" w14:textId="77777777" w:rsidR="008F0F9E" w:rsidRPr="00184215" w:rsidRDefault="008F0F9E" w:rsidP="00A73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FE979DF" w14:textId="77777777" w:rsidR="008F0F9E" w:rsidRPr="00184215" w:rsidRDefault="008F0F9E" w:rsidP="00A7312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7AF532A8" w14:textId="77777777" w:rsidR="008F0F9E" w:rsidRPr="00184215" w:rsidRDefault="008F0F9E" w:rsidP="00A7312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</w:tr>
    </w:tbl>
    <w:p w14:paraId="7D5335AE" w14:textId="77777777" w:rsidR="008F0F9E" w:rsidRPr="00C41E8B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7C3F5921" w14:textId="77777777" w:rsidR="008F0F9E" w:rsidRPr="00C41E8B" w:rsidRDefault="008F0F9E" w:rsidP="00A731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41E8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C41E8B">
        <w:rPr>
          <w:rFonts w:asciiTheme="majorBidi" w:hAnsiTheme="majorBidi"/>
          <w:i/>
          <w:iCs/>
          <w:sz w:val="30"/>
          <w:szCs w:val="30"/>
          <w:cs/>
        </w:rPr>
        <w:t xml:space="preserve">- </w:t>
      </w:r>
      <w:r w:rsidRPr="00C41E8B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C41E8B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</w:t>
      </w:r>
    </w:p>
    <w:p w14:paraId="254B502F" w14:textId="77777777" w:rsidR="008F0F9E" w:rsidRPr="00C41E8B" w:rsidRDefault="008F0F9E" w:rsidP="00A73129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FE507" w14:textId="0E181561" w:rsidR="008F0F9E" w:rsidRPr="00C41E8B" w:rsidRDefault="008F0F9E" w:rsidP="00A73129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41E8B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75122218" w14:textId="77777777" w:rsidR="008F0F9E" w:rsidRPr="00C41E8B" w:rsidRDefault="008F0F9E" w:rsidP="00A73129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B2E9C7" w14:textId="21F63F14" w:rsidR="008F0F9E" w:rsidRPr="00C41E8B" w:rsidRDefault="008F0F9E" w:rsidP="00A7312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41E8B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="00E018DC" w:rsidRPr="00C41E8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C41E8B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4E013D" w:rsidRPr="00C41E8B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C41E8B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Pr="00C41E8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11BF6943" w14:textId="77777777" w:rsidR="008F0F9E" w:rsidRPr="00C41E8B" w:rsidRDefault="008F0F9E" w:rsidP="00A73129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5ED61" w14:textId="77777777" w:rsidR="008F0F9E" w:rsidRPr="00C41E8B" w:rsidRDefault="008F0F9E" w:rsidP="00A73129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1E8B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6AE08B5C" w14:textId="77777777" w:rsidR="008F0F9E" w:rsidRPr="000037D8" w:rsidRDefault="008F0F9E" w:rsidP="00A73129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42A1" w14:textId="77777777" w:rsidR="008F0F9E" w:rsidRPr="00184215" w:rsidRDefault="008F0F9E" w:rsidP="00A7312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1147B1F" w14:textId="77777777" w:rsidR="008F0F9E" w:rsidRPr="008154AC" w:rsidRDefault="008F0F9E" w:rsidP="00A73129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154A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8154A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59C40065" w14:textId="77777777" w:rsidR="008F0F9E" w:rsidRPr="008154AC" w:rsidRDefault="008F0F9E" w:rsidP="00A73129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FFC01" w14:textId="77777777" w:rsidR="008F0F9E" w:rsidRPr="008154AC" w:rsidRDefault="008F0F9E" w:rsidP="00A73129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54AC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4A839FFC" w14:textId="77777777" w:rsidR="008F0F9E" w:rsidRPr="008154AC" w:rsidRDefault="008F0F9E" w:rsidP="00A73129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D566C" w14:textId="3707AB58" w:rsidR="008F0F9E" w:rsidRPr="008154AC" w:rsidRDefault="008F0F9E" w:rsidP="00A73129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154A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8154A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4D0938D6" w14:textId="77777777" w:rsidR="008F0F9E" w:rsidRPr="008154AC" w:rsidRDefault="008F0F9E" w:rsidP="00A73129">
      <w:pPr>
        <w:pStyle w:val="BodyText2"/>
        <w:tabs>
          <w:tab w:val="left" w:pos="1530"/>
        </w:tabs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D64E25" w14:textId="77777777" w:rsidR="008F0F9E" w:rsidRPr="008154AC" w:rsidRDefault="008F0F9E" w:rsidP="00A731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154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3980CA91" w14:textId="01BC313C" w:rsidR="008F0F9E" w:rsidRPr="008154AC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2C97F7" w14:textId="77777777" w:rsidR="000F6104" w:rsidRPr="008154AC" w:rsidRDefault="000F6104" w:rsidP="000F610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highlight w:val="cyan"/>
        </w:rPr>
      </w:pPr>
      <w:r w:rsidRPr="008154AC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8154A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154AC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8154AC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8154AC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Pr="008154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21CEB3ED" w14:textId="77777777" w:rsidR="000F6104" w:rsidRPr="008154AC" w:rsidRDefault="000F6104" w:rsidP="000F6104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96B51" w14:textId="38B53DEF" w:rsidR="000F6104" w:rsidRPr="008154AC" w:rsidRDefault="000F6104" w:rsidP="00F24371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154A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8154A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154AC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555D080" w14:textId="77777777" w:rsidR="000F6104" w:rsidRPr="008154AC" w:rsidRDefault="000F6104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E205EF1" w14:textId="2E0A6C16" w:rsidR="008F0F9E" w:rsidRPr="008154AC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154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E013D" w:rsidRPr="008154AC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8154A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8154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E013D" w:rsidRPr="008154AC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AE734C4" w14:textId="77777777" w:rsidR="008F0F9E" w:rsidRPr="008154AC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2E02EBA" w14:textId="77777777" w:rsidR="008F0F9E" w:rsidRPr="008154AC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154AC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</w:t>
      </w:r>
    </w:p>
    <w:p w14:paraId="2D6D6239" w14:textId="77777777" w:rsidR="008F0F9E" w:rsidRPr="008154AC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eastAsiaTheme="minorHAnsi" w:hAnsiTheme="majorBidi" w:cstheme="majorBidi"/>
          <w:sz w:val="30"/>
          <w:szCs w:val="30"/>
        </w:rPr>
      </w:pPr>
    </w:p>
    <w:p w14:paraId="585DF794" w14:textId="77777777" w:rsidR="008F0F9E" w:rsidRPr="008154AC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54AC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27EFBE8F" w14:textId="77777777" w:rsidR="008F0F9E" w:rsidRPr="00810AC9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6E4CF7" w14:textId="77777777" w:rsidR="008F0F9E" w:rsidRPr="00184215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ตราสารหนี้ซึ่งบริษัทตั้งใจและสามารถถือจนครบกำหนดจัดประเภทเป็นเงินลงทุนที่จะถือจนครบกำหนด               เงินลงทุนที่จะถือจนครบกำหนด</w:t>
      </w:r>
      <w:r w:rsidRPr="00184215">
        <w:rPr>
          <w:rFonts w:ascii="Angsana New" w:hAnsi="Angsana New" w:hint="cs"/>
          <w:sz w:val="30"/>
          <w:szCs w:val="30"/>
          <w:cs/>
        </w:rPr>
        <w:t>จะ</w:t>
      </w:r>
      <w:r w:rsidRPr="00184215">
        <w:rPr>
          <w:rFonts w:ascii="Angsana New" w:hAnsi="Angsana New"/>
          <w:sz w:val="30"/>
          <w:szCs w:val="30"/>
          <w:cs/>
        </w:rPr>
        <w:t>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298B717B" w14:textId="77777777" w:rsidR="008F0F9E" w:rsidRPr="00184215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58D35AD" w14:textId="7A365126" w:rsidR="008F0F9E" w:rsidRPr="00184215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49A7078D" w14:textId="77777777" w:rsidR="00BE6A6B" w:rsidRPr="00FF2381" w:rsidRDefault="00BE6A6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404D58E" w14:textId="4CBB548A" w:rsidR="008F0F9E" w:rsidRPr="00184215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0881710C" w14:textId="77777777" w:rsidR="008F0F9E" w:rsidRPr="00FF2381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8DA7F45" w14:textId="77777777" w:rsidR="008F0F9E" w:rsidRPr="00184215" w:rsidRDefault="008F0F9E" w:rsidP="00A7312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215176D3" w14:textId="77777777" w:rsidR="008F0F9E" w:rsidRPr="00FF2381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D4840B0" w14:textId="77777777" w:rsidR="008F0F9E" w:rsidRPr="00184215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84215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67E67714" w14:textId="77777777" w:rsidR="008F0F9E" w:rsidRPr="00FF2381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F731DA0" w14:textId="09A18C4F" w:rsidR="008F0F9E" w:rsidRPr="00184215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4E44310E" w14:textId="77777777" w:rsidR="008F0F9E" w:rsidRPr="00FF2381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91ACD30" w14:textId="1DE32511" w:rsidR="008F0F9E" w:rsidRPr="00184215" w:rsidRDefault="008F0F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555269" w:rsidRPr="00184215">
        <w:rPr>
          <w:rFonts w:ascii="Angsana New" w:hAnsi="Angsana New"/>
          <w:sz w:val="30"/>
          <w:szCs w:val="30"/>
          <w:cs/>
        </w:rPr>
        <w:t xml:space="preserve">       </w:t>
      </w:r>
      <w:r w:rsidRPr="00184215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3C62F463" w14:textId="77777777" w:rsidR="008F0F9E" w:rsidRPr="00FF2381" w:rsidRDefault="008F0F9E" w:rsidP="00555269">
      <w:pPr>
        <w:pStyle w:val="Heading8"/>
        <w:ind w:left="518" w:right="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  <w:lang w:val="th-TH"/>
        </w:rPr>
      </w:pPr>
    </w:p>
    <w:p w14:paraId="31CF003A" w14:textId="7C9A0947" w:rsidR="000300EB" w:rsidRPr="00184215" w:rsidRDefault="000300EB" w:rsidP="007E3F18">
      <w:pPr>
        <w:pStyle w:val="Heading8"/>
        <w:numPr>
          <w:ilvl w:val="1"/>
          <w:numId w:val="21"/>
        </w:numPr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184215">
        <w:rPr>
          <w:rFonts w:ascii="Angsana New" w:hAnsi="Angsana New" w:cs="Angsana New"/>
          <w:b/>
          <w:bCs/>
          <w:i/>
          <w:iCs/>
          <w:cs/>
          <w:lang w:val="th-TH"/>
        </w:rPr>
        <w:t xml:space="preserve">เงินสดและรายการเทียบเท่าเงินสด </w:t>
      </w:r>
    </w:p>
    <w:p w14:paraId="6D4887E9" w14:textId="77777777" w:rsidR="000300EB" w:rsidRPr="00FF2381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eastAsiaTheme="minorHAnsi" w:hAnsiTheme="majorBidi" w:cstheme="majorBidi"/>
          <w:sz w:val="28"/>
          <w:szCs w:val="28"/>
        </w:rPr>
      </w:pPr>
    </w:p>
    <w:p w14:paraId="1292E37E" w14:textId="77777777" w:rsidR="00C40E11" w:rsidRPr="00184215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F8722C" w:rsidRPr="00184215">
        <w:rPr>
          <w:rFonts w:ascii="Angsana New" w:hAnsi="Angsana New"/>
          <w:sz w:val="30"/>
          <w:szCs w:val="30"/>
          <w:cs/>
        </w:rPr>
        <w:t xml:space="preserve">      </w:t>
      </w:r>
      <w:r w:rsidRPr="00184215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</w:t>
      </w:r>
    </w:p>
    <w:p w14:paraId="282E1757" w14:textId="77777777" w:rsidR="001E5C96" w:rsidRPr="00FF2381" w:rsidRDefault="001E5C96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A463232" w14:textId="1758280D" w:rsidR="0017212E" w:rsidRPr="00184215" w:rsidRDefault="0017212E" w:rsidP="007E3F18">
      <w:pPr>
        <w:pStyle w:val="Heading8"/>
        <w:numPr>
          <w:ilvl w:val="1"/>
          <w:numId w:val="21"/>
        </w:numPr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184215">
        <w:rPr>
          <w:rFonts w:ascii="Angsana New" w:hAnsi="Angsana New" w:cs="Angsana New"/>
          <w:b/>
          <w:bCs/>
          <w:i/>
          <w:iCs/>
          <w:cs/>
          <w:lang w:val="th-TH"/>
        </w:rPr>
        <w:t>ลูกหนี้อื่น</w:t>
      </w:r>
    </w:p>
    <w:p w14:paraId="420060CF" w14:textId="77777777" w:rsidR="0017212E" w:rsidRPr="00FF2381" w:rsidRDefault="0017212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238ECB54" w14:textId="2CCB9DF0" w:rsidR="0017212E" w:rsidRPr="00184215" w:rsidRDefault="0017212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</w:rPr>
        <w:tab/>
      </w:r>
      <w:r w:rsidR="002804BC" w:rsidRPr="00184215">
        <w:rPr>
          <w:rFonts w:ascii="Angsana New" w:hAnsi="Angsana New"/>
          <w:sz w:val="30"/>
          <w:szCs w:val="30"/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</w:t>
      </w:r>
    </w:p>
    <w:p w14:paraId="381B1F19" w14:textId="77777777" w:rsidR="0017212E" w:rsidRPr="00FF2381" w:rsidRDefault="0017212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384C3CC" w14:textId="3DCCC415" w:rsidR="0017212E" w:rsidRPr="00184215" w:rsidRDefault="0017212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</w:rPr>
        <w:tab/>
      </w:r>
      <w:r w:rsidR="003747AE" w:rsidRPr="00184215">
        <w:rPr>
          <w:rFonts w:ascii="Angsana New" w:hAnsi="Angsana New" w:hint="cs"/>
          <w:sz w:val="30"/>
          <w:szCs w:val="30"/>
          <w:cs/>
        </w:rPr>
        <w:t>ลูกหนี้</w:t>
      </w:r>
      <w:r w:rsidR="00BC1A9D" w:rsidRPr="00184215">
        <w:rPr>
          <w:rFonts w:ascii="Angsana New" w:hAnsi="Angsana New" w:hint="cs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BC1A9D" w:rsidRPr="0018421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E013D" w:rsidRPr="004E013D">
        <w:rPr>
          <w:rFonts w:ascii="Angsana New" w:hAnsi="Angsana New" w:hint="cs"/>
          <w:i/>
          <w:iCs/>
          <w:sz w:val="30"/>
          <w:szCs w:val="30"/>
        </w:rPr>
        <w:t>2562</w:t>
      </w:r>
      <w:r w:rsidR="00BC1A9D" w:rsidRPr="00184215">
        <w:rPr>
          <w:rFonts w:ascii="Angsana New" w:hAnsi="Angsana New" w:hint="cs"/>
          <w:i/>
          <w:iCs/>
          <w:sz w:val="30"/>
          <w:szCs w:val="30"/>
          <w:cs/>
        </w:rPr>
        <w:t>: ค่าเผื่อหนี้สงสัยจะสูญ)</w:t>
      </w:r>
      <w:r w:rsidR="00BC1A9D" w:rsidRPr="00184215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3747AE" w:rsidRPr="00184215">
        <w:rPr>
          <w:rFonts w:ascii="Angsana New" w:hAnsi="Angsana New" w:hint="cs"/>
          <w:sz w:val="30"/>
          <w:szCs w:val="30"/>
          <w:cs/>
        </w:rPr>
        <w:t>ประเมินโดยการวิเคราะห์ประวัติการชำระหนี้</w:t>
      </w:r>
      <w:r w:rsidR="00BC1A9D" w:rsidRPr="00184215">
        <w:rPr>
          <w:rFonts w:ascii="Angsana New" w:hAnsi="Angsana New"/>
          <w:sz w:val="30"/>
          <w:szCs w:val="30"/>
          <w:cs/>
        </w:rPr>
        <w:t xml:space="preserve"> </w:t>
      </w:r>
      <w:r w:rsidR="003747AE" w:rsidRPr="00184215">
        <w:rPr>
          <w:rFonts w:ascii="Angsana New" w:hAnsi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59499B5C" w14:textId="6AA75010" w:rsidR="000300EB" w:rsidRPr="00184215" w:rsidRDefault="00A22E5D" w:rsidP="007E3F18">
      <w:pPr>
        <w:pStyle w:val="Heading8"/>
        <w:numPr>
          <w:ilvl w:val="1"/>
          <w:numId w:val="21"/>
        </w:numPr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184215">
        <w:rPr>
          <w:rFonts w:ascii="Angsana New" w:hAnsi="Angsana New" w:cs="Angsana New" w:hint="cs"/>
          <w:b/>
          <w:bCs/>
          <w:i/>
          <w:iCs/>
          <w:cs/>
          <w:lang w:val="th-TH"/>
        </w:rPr>
        <w:lastRenderedPageBreak/>
        <w:t>ส่วนปรับปรุง</w:t>
      </w:r>
      <w:r w:rsidR="000300EB" w:rsidRPr="00184215">
        <w:rPr>
          <w:rFonts w:ascii="Angsana New" w:hAnsi="Angsana New" w:cs="Angsana New"/>
          <w:b/>
          <w:bCs/>
          <w:i/>
          <w:iCs/>
          <w:cs/>
          <w:lang w:val="th-TH"/>
        </w:rPr>
        <w:t>อาคารและอุปกรณ์</w:t>
      </w:r>
    </w:p>
    <w:p w14:paraId="77D9EDB0" w14:textId="77777777" w:rsidR="000300EB" w:rsidRPr="000E0B7A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7E806DE6" w14:textId="77777777" w:rsidR="000300EB" w:rsidRPr="000E0B7A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E0B7A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5E53FB35" w14:textId="77777777" w:rsidR="00FB76BE" w:rsidRPr="000E0B7A" w:rsidRDefault="00FB76B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229F2CA" w14:textId="77777777" w:rsidR="00FB76BE" w:rsidRPr="000E0B7A" w:rsidRDefault="00FB76B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E0B7A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004FF3A" w14:textId="77777777" w:rsidR="000300EB" w:rsidRPr="000E0B7A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</w:p>
    <w:p w14:paraId="359204A7" w14:textId="22AC0DC5" w:rsidR="0061362F" w:rsidRPr="000E0B7A" w:rsidRDefault="00E445FF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B7A">
        <w:rPr>
          <w:rFonts w:ascii="Angsana New" w:hAnsi="Angsana New"/>
          <w:sz w:val="30"/>
          <w:szCs w:val="30"/>
          <w:cs/>
        </w:rPr>
        <w:t>ส่วนปรับปรุง</w:t>
      </w:r>
      <w:r w:rsidR="000300EB" w:rsidRPr="000E0B7A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6F454F" w:rsidRPr="000E0B7A">
        <w:rPr>
          <w:rFonts w:ascii="Angsana New" w:hAnsi="Angsana New" w:hint="cs"/>
          <w:sz w:val="30"/>
          <w:szCs w:val="30"/>
          <w:cs/>
        </w:rPr>
        <w:t>วัดมูลค่า</w:t>
      </w:r>
      <w:r w:rsidR="000300EB" w:rsidRPr="000E0B7A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DC77914" w14:textId="77777777" w:rsidR="00284438" w:rsidRPr="000E0B7A" w:rsidRDefault="00284438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C939D5" w14:textId="5A313B94" w:rsidR="000300EB" w:rsidRPr="000E0B7A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B7A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</w:t>
      </w:r>
      <w:r w:rsidR="002F4C0A" w:rsidRPr="000E0B7A">
        <w:rPr>
          <w:rFonts w:ascii="Angsana New" w:hAnsi="Angsana New"/>
          <w:sz w:val="30"/>
          <w:szCs w:val="30"/>
          <w:cs/>
        </w:rPr>
        <w:t xml:space="preserve"> และต้นทุนทางตรงอื่น</w:t>
      </w:r>
      <w:r w:rsidRPr="000E0B7A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A02894" w:rsidRPr="000E0B7A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0E0B7A">
        <w:rPr>
          <w:rFonts w:ascii="Angsana New" w:hAnsi="Angsana New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สำหรับเครื่องมือที่ควบคุมโดยลิขสิทธ์</w:t>
      </w:r>
      <w:r w:rsidR="00886789" w:rsidRPr="000E0B7A">
        <w:rPr>
          <w:rFonts w:ascii="Angsana New" w:hAnsi="Angsana New" w:hint="cs"/>
          <w:sz w:val="30"/>
          <w:szCs w:val="30"/>
          <w:cs/>
        </w:rPr>
        <w:t>ซอฟต์แวร์</w:t>
      </w:r>
      <w:r w:rsidRPr="000E0B7A">
        <w:rPr>
          <w:rFonts w:ascii="Angsana New" w:hAnsi="Angsana New"/>
          <w:sz w:val="30"/>
          <w:szCs w:val="30"/>
          <w:cs/>
        </w:rPr>
        <w:t>ไม่สามารถทำงานได้โดยปราศจา</w:t>
      </w:r>
      <w:r w:rsidR="00A02894" w:rsidRPr="000E0B7A">
        <w:rPr>
          <w:rFonts w:ascii="Angsana New" w:hAnsi="Angsana New"/>
          <w:sz w:val="30"/>
          <w:szCs w:val="30"/>
          <w:cs/>
        </w:rPr>
        <w:t>กลิขสิทธ์</w:t>
      </w:r>
      <w:r w:rsidR="00886789" w:rsidRPr="000E0B7A">
        <w:rPr>
          <w:rFonts w:ascii="Angsana New" w:hAnsi="Angsana New" w:hint="cs"/>
          <w:sz w:val="30"/>
          <w:szCs w:val="30"/>
          <w:cs/>
        </w:rPr>
        <w:t>ซอฟต์แวร์</w:t>
      </w:r>
      <w:r w:rsidR="00A02894" w:rsidRPr="000E0B7A">
        <w:rPr>
          <w:rFonts w:ascii="Angsana New" w:hAnsi="Angsana New"/>
          <w:sz w:val="30"/>
          <w:szCs w:val="30"/>
          <w:cs/>
        </w:rPr>
        <w:t>นั้นให้ถือว่า</w:t>
      </w:r>
      <w:r w:rsidRPr="000E0B7A">
        <w:rPr>
          <w:rFonts w:ascii="Angsana New" w:hAnsi="Angsana New"/>
          <w:sz w:val="30"/>
          <w:szCs w:val="30"/>
          <w:cs/>
        </w:rPr>
        <w:t>ลิขสิทธ์</w:t>
      </w:r>
      <w:r w:rsidR="00886789" w:rsidRPr="000E0B7A">
        <w:rPr>
          <w:rFonts w:ascii="Angsana New" w:hAnsi="Angsana New" w:hint="cs"/>
          <w:sz w:val="30"/>
          <w:szCs w:val="30"/>
          <w:cs/>
        </w:rPr>
        <w:t>ซอฟต์แวร์</w:t>
      </w:r>
      <w:r w:rsidRPr="000E0B7A">
        <w:rPr>
          <w:rFonts w:ascii="Angsana New" w:hAnsi="Angsana New"/>
          <w:sz w:val="30"/>
          <w:szCs w:val="30"/>
          <w:cs/>
        </w:rPr>
        <w:t xml:space="preserve">ดังกล่าวเป็นส่วนหนึ่งของอุปกรณ์ </w:t>
      </w:r>
    </w:p>
    <w:p w14:paraId="6BBC7EF0" w14:textId="77777777" w:rsidR="000300EB" w:rsidRPr="000E0B7A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395E9FDE" w14:textId="7EF1E639" w:rsidR="000F366C" w:rsidRPr="000E0B7A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0E0B7A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314B47" w:rsidRPr="000E0B7A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ส่วนปรับปรุง</w:t>
      </w:r>
      <w:r w:rsidRPr="000E0B7A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7E27EA07" w14:textId="77777777" w:rsidR="00F82B0D" w:rsidRPr="000E0B7A" w:rsidRDefault="00F82B0D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C49FB56" w14:textId="28052617" w:rsidR="000300EB" w:rsidRPr="000E0B7A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0B7A">
        <w:rPr>
          <w:rFonts w:ascii="Angsana New" w:hAnsi="Angsana New"/>
          <w:sz w:val="30"/>
          <w:szCs w:val="30"/>
          <w:cs/>
        </w:rPr>
        <w:t>ก</w:t>
      </w:r>
      <w:r w:rsidR="00777A0C" w:rsidRPr="000E0B7A">
        <w:rPr>
          <w:rFonts w:ascii="Angsana New" w:hAnsi="Angsana New"/>
          <w:sz w:val="30"/>
          <w:szCs w:val="30"/>
          <w:cs/>
        </w:rPr>
        <w:t>ำไรหรือขาดทุนจากการจำหน่าย</w:t>
      </w:r>
      <w:r w:rsidR="00314B47" w:rsidRPr="000E0B7A">
        <w:rPr>
          <w:rFonts w:ascii="Angsana New" w:hAnsi="Angsana New"/>
          <w:sz w:val="30"/>
          <w:szCs w:val="30"/>
          <w:cs/>
        </w:rPr>
        <w:t>ส่วนปรับปรุง</w:t>
      </w:r>
      <w:r w:rsidR="00777A0C" w:rsidRPr="000E0B7A">
        <w:rPr>
          <w:rFonts w:ascii="Angsana New" w:hAnsi="Angsana New"/>
          <w:sz w:val="30"/>
          <w:szCs w:val="30"/>
          <w:cs/>
        </w:rPr>
        <w:t>อาคาร</w:t>
      </w:r>
      <w:r w:rsidRPr="000E0B7A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คือผลต่างระหว่างสิ่งตอบแทนสุทธิที่ได้รับจากการจำหน่ายกับมูลค่</w:t>
      </w:r>
      <w:r w:rsidR="002F4C0A" w:rsidRPr="000E0B7A">
        <w:rPr>
          <w:rFonts w:ascii="Angsana New" w:hAnsi="Angsana New"/>
          <w:sz w:val="30"/>
          <w:szCs w:val="30"/>
          <w:cs/>
        </w:rPr>
        <w:t>าตามบัญชีของ</w:t>
      </w:r>
      <w:r w:rsidR="00314B47" w:rsidRPr="000E0B7A">
        <w:rPr>
          <w:rFonts w:ascii="Angsana New" w:hAnsi="Angsana New"/>
          <w:sz w:val="30"/>
          <w:szCs w:val="30"/>
          <w:cs/>
        </w:rPr>
        <w:t>ส่วนปรับปรุง</w:t>
      </w:r>
      <w:r w:rsidR="00A02894" w:rsidRPr="000E0B7A">
        <w:rPr>
          <w:rFonts w:ascii="Angsana New" w:hAnsi="Angsana New"/>
          <w:sz w:val="30"/>
          <w:szCs w:val="30"/>
          <w:cs/>
        </w:rPr>
        <w:t>อาคาร</w:t>
      </w:r>
      <w:r w:rsidRPr="000E0B7A">
        <w:rPr>
          <w:rFonts w:ascii="Angsana New" w:hAnsi="Angsana New"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14:paraId="1D3C088E" w14:textId="77777777" w:rsidR="002C274D" w:rsidRPr="000E0B7A" w:rsidRDefault="002C274D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24640E5" w14:textId="1E4465A6" w:rsidR="000300EB" w:rsidRPr="000E0B7A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E0B7A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C346124" w14:textId="77777777" w:rsidR="000300EB" w:rsidRPr="000E0B7A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7F74A7" w14:textId="18020FBB" w:rsidR="000300EB" w:rsidRPr="000E0B7A" w:rsidRDefault="000300EB" w:rsidP="00A7312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E0B7A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314B47" w:rsidRPr="000E0B7A">
        <w:rPr>
          <w:rFonts w:ascii="Angsana New" w:hAnsi="Angsana New" w:cs="Angsana New"/>
          <w:color w:val="auto"/>
          <w:sz w:val="30"/>
          <w:szCs w:val="30"/>
          <w:cs/>
        </w:rPr>
        <w:t>ส่วนปรับปรุง</w:t>
      </w:r>
      <w:r w:rsidRPr="000E0B7A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</w:t>
      </w:r>
      <w:r w:rsidR="00314B47" w:rsidRPr="000E0B7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</w:t>
      </w:r>
      <w:r w:rsidRPr="000E0B7A">
        <w:rPr>
          <w:rFonts w:ascii="Angsana New" w:hAnsi="Angsana New" w:cs="Angsana New"/>
          <w:color w:val="auto"/>
          <w:sz w:val="30"/>
          <w:szCs w:val="30"/>
          <w:cs/>
        </w:rPr>
        <w:t xml:space="preserve"> และสามารถวัดมูลค่าต้นทุนของรา</w:t>
      </w:r>
      <w:r w:rsidR="00C30029" w:rsidRPr="000E0B7A">
        <w:rPr>
          <w:rFonts w:ascii="Angsana New" w:hAnsi="Angsana New" w:cs="Angsana New"/>
          <w:color w:val="auto"/>
          <w:sz w:val="30"/>
          <w:szCs w:val="30"/>
          <w:cs/>
        </w:rPr>
        <w:t xml:space="preserve">ยการนั้นได้อย่างน่าเชื่อถือ </w:t>
      </w:r>
      <w:r w:rsidRPr="000E0B7A">
        <w:rPr>
          <w:rFonts w:ascii="Angsana New" w:hAnsi="Angsana New" w:cs="Angsana New"/>
          <w:color w:val="auto"/>
          <w:sz w:val="30"/>
          <w:szCs w:val="30"/>
          <w:cs/>
        </w:rPr>
        <w:t>ชิ้นส่วนที่ถูกเปลี่ยนแทนจะ</w:t>
      </w:r>
      <w:r w:rsidR="00C30029" w:rsidRPr="000E0B7A">
        <w:rPr>
          <w:rFonts w:ascii="Angsana New" w:hAnsi="Angsana New" w:cs="Angsana New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0E0B7A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</w:t>
      </w:r>
      <w:r w:rsidR="00A14BEA" w:rsidRPr="000E0B7A">
        <w:rPr>
          <w:rFonts w:ascii="Angsana New" w:hAnsi="Angsana New" w:cs="Angsana New"/>
          <w:color w:val="auto"/>
          <w:sz w:val="30"/>
          <w:szCs w:val="30"/>
          <w:cs/>
        </w:rPr>
        <w:t>ส่วนปรับปรุง</w:t>
      </w:r>
      <w:r w:rsidRPr="000E0B7A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4AAE497" w14:textId="77777777" w:rsidR="002A7585" w:rsidRPr="000E0B7A" w:rsidRDefault="002A7585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B1037FE" w14:textId="77777777" w:rsidR="000300EB" w:rsidRPr="000E0B7A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E0B7A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840DB86" w14:textId="77777777" w:rsidR="000300EB" w:rsidRPr="000E0B7A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B326BC2" w14:textId="159CE162" w:rsidR="000300EB" w:rsidRPr="000E0B7A" w:rsidRDefault="000300EB" w:rsidP="00A73129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E0B7A">
        <w:rPr>
          <w:rFonts w:ascii="Angsana New" w:hAnsi="Angsana New" w:cs="Angsana New"/>
          <w:sz w:val="30"/>
          <w:szCs w:val="30"/>
          <w:cs/>
        </w:rPr>
        <w:t>ค่าเสื่อมราคาคำนวณจา</w:t>
      </w:r>
      <w:r w:rsidR="00777A0C" w:rsidRPr="000E0B7A">
        <w:rPr>
          <w:rFonts w:ascii="Angsana New" w:hAnsi="Angsana New" w:cs="Angsana New"/>
          <w:sz w:val="30"/>
          <w:szCs w:val="30"/>
          <w:cs/>
        </w:rPr>
        <w:t>กมูลค่าเสื่อมสภาพของรายการ</w:t>
      </w:r>
      <w:r w:rsidR="00DE5AA2" w:rsidRPr="000E0B7A">
        <w:rPr>
          <w:rFonts w:ascii="Angsana New" w:hAnsi="Angsana New" w:cs="Angsana New"/>
          <w:sz w:val="30"/>
          <w:szCs w:val="30"/>
          <w:cs/>
        </w:rPr>
        <w:t>ส่วนปรับปรุง</w:t>
      </w:r>
      <w:r w:rsidR="00777A0C" w:rsidRPr="000E0B7A">
        <w:rPr>
          <w:rFonts w:ascii="Angsana New" w:hAnsi="Angsana New" w:cs="Angsana New"/>
          <w:sz w:val="30"/>
          <w:szCs w:val="30"/>
          <w:cs/>
        </w:rPr>
        <w:t>อาคาร</w:t>
      </w:r>
      <w:r w:rsidRPr="000E0B7A">
        <w:rPr>
          <w:rFonts w:ascii="Angsana New" w:hAnsi="Angsana New" w:cs="Angsana New"/>
          <w:sz w:val="30"/>
          <w:szCs w:val="30"/>
          <w:cs/>
        </w:rPr>
        <w:t xml:space="preserve">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5F2F4336" w14:textId="0C6DBC82" w:rsidR="000300EB" w:rsidRPr="00DB6FF2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6FF2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2C274D" w:rsidRPr="00DB6FF2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DB6FF2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ประมาณการอายุการใช้งานของสินทรัพย์แสดงได้ดังนี้</w:t>
      </w:r>
    </w:p>
    <w:p w14:paraId="68E57D19" w14:textId="77777777" w:rsidR="006158E8" w:rsidRPr="00024306" w:rsidRDefault="006158E8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0300EB" w:rsidRPr="00DB6FF2" w14:paraId="7BCD6D8A" w14:textId="77777777" w:rsidTr="00A02C1F">
        <w:tc>
          <w:tcPr>
            <w:tcW w:w="5390" w:type="dxa"/>
            <w:vAlign w:val="bottom"/>
          </w:tcPr>
          <w:p w14:paraId="2D45E8D4" w14:textId="77777777" w:rsidR="000300EB" w:rsidRPr="00DB6FF2" w:rsidRDefault="000300EB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116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6E01E44E" w14:textId="457810B2" w:rsidR="000300EB" w:rsidRPr="00DB6FF2" w:rsidRDefault="004E013D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9A075A0" w14:textId="77777777" w:rsidR="000300EB" w:rsidRPr="00DB6FF2" w:rsidRDefault="000300EB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300EB" w:rsidRPr="00DB6FF2" w14:paraId="6D26D229" w14:textId="77777777" w:rsidTr="00A02C1F">
        <w:tc>
          <w:tcPr>
            <w:tcW w:w="5390" w:type="dxa"/>
            <w:vAlign w:val="bottom"/>
          </w:tcPr>
          <w:p w14:paraId="12F02EFD" w14:textId="77777777" w:rsidR="000300EB" w:rsidRPr="00DB6FF2" w:rsidRDefault="000300EB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116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23474A19" w14:textId="5DF2EADB" w:rsidR="000300EB" w:rsidRPr="00DB6FF2" w:rsidRDefault="004E013D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0F25EAD" w14:textId="77777777" w:rsidR="000300EB" w:rsidRPr="00DB6FF2" w:rsidRDefault="000300EB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300EB" w:rsidRPr="00DB6FF2" w14:paraId="00483CED" w14:textId="77777777" w:rsidTr="00A02C1F">
        <w:tc>
          <w:tcPr>
            <w:tcW w:w="5390" w:type="dxa"/>
            <w:vAlign w:val="bottom"/>
          </w:tcPr>
          <w:p w14:paraId="05595B65" w14:textId="77777777" w:rsidR="000300EB" w:rsidRPr="00DB6FF2" w:rsidRDefault="000300EB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116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  <w:cs/>
              </w:rPr>
              <w:t>อุปกรณ์ดำเนินงาน</w:t>
            </w:r>
          </w:p>
        </w:tc>
        <w:tc>
          <w:tcPr>
            <w:tcW w:w="1195" w:type="dxa"/>
          </w:tcPr>
          <w:p w14:paraId="5013F14E" w14:textId="74F5382D" w:rsidR="000300EB" w:rsidRPr="00DB6FF2" w:rsidRDefault="004E013D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81D1F58" w14:textId="77777777" w:rsidR="000300EB" w:rsidRPr="00DB6FF2" w:rsidRDefault="000300EB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300EB" w:rsidRPr="00DB6FF2" w14:paraId="609AB995" w14:textId="77777777" w:rsidTr="00A02C1F">
        <w:tc>
          <w:tcPr>
            <w:tcW w:w="5390" w:type="dxa"/>
            <w:vAlign w:val="bottom"/>
          </w:tcPr>
          <w:p w14:paraId="6E560E49" w14:textId="77777777" w:rsidR="000300EB" w:rsidRPr="00DB6FF2" w:rsidRDefault="000300EB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116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66EFD94" w14:textId="070109EF" w:rsidR="000300EB" w:rsidRPr="00DB6FF2" w:rsidRDefault="004E013D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B03171F" w14:textId="77777777" w:rsidR="000300EB" w:rsidRPr="00DB6FF2" w:rsidRDefault="000300EB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B6FF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A7DE6" w:rsidRPr="00DB6FF2" w14:paraId="5013B5C8" w14:textId="77777777" w:rsidTr="00A02C1F">
        <w:tc>
          <w:tcPr>
            <w:tcW w:w="5390" w:type="dxa"/>
            <w:vAlign w:val="bottom"/>
          </w:tcPr>
          <w:p w14:paraId="2ACE613F" w14:textId="77777777" w:rsidR="008A7DE6" w:rsidRPr="00DB6FF2" w:rsidRDefault="008A7DE6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116"/>
              <w:rPr>
                <w:rFonts w:ascii="Angsana New" w:hAnsi="Angsana New"/>
                <w:sz w:val="30"/>
                <w:szCs w:val="30"/>
                <w:cs/>
              </w:rPr>
            </w:pPr>
            <w:r w:rsidRPr="00DB6FF2">
              <w:rPr>
                <w:rFonts w:ascii="Angsana New" w:hAnsi="Angsana New" w:hint="cs"/>
                <w:sz w:val="30"/>
                <w:szCs w:val="30"/>
                <w:cs/>
              </w:rPr>
              <w:t>อุปกรณ์และระบบสารสนเทศ</w:t>
            </w:r>
          </w:p>
        </w:tc>
        <w:tc>
          <w:tcPr>
            <w:tcW w:w="1195" w:type="dxa"/>
          </w:tcPr>
          <w:p w14:paraId="4A7578BD" w14:textId="2E707F50" w:rsidR="008A7DE6" w:rsidRPr="00DB6FF2" w:rsidRDefault="004E013D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6FF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75" w:type="dxa"/>
          </w:tcPr>
          <w:p w14:paraId="17A5D61C" w14:textId="77777777" w:rsidR="008A7DE6" w:rsidRPr="00DB6FF2" w:rsidRDefault="008A7DE6" w:rsidP="00A7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B6FF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2546CA2B" w14:textId="77777777" w:rsidR="002E2C1E" w:rsidRPr="00024306" w:rsidRDefault="002E2C1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4A7BB1C0" w14:textId="2A9EB307" w:rsidR="000300EB" w:rsidRPr="00DB6FF2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6FF2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บริษัทไม่คิดค่าเสื่อมราคาสำหรับสินทรัพย์ที่อยู่ระหว่างการ</w:t>
      </w:r>
      <w:r w:rsidR="002D39A4" w:rsidRPr="00DB6FF2">
        <w:rPr>
          <w:rFonts w:ascii="Angsana New" w:hAnsi="Angsana New" w:hint="cs"/>
          <w:sz w:val="30"/>
          <w:szCs w:val="30"/>
          <w:cs/>
        </w:rPr>
        <w:t>ก่อสร้าง</w:t>
      </w:r>
    </w:p>
    <w:p w14:paraId="065EEEEA" w14:textId="77777777" w:rsidR="000300EB" w:rsidRPr="00024306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03004A86" w14:textId="77777777" w:rsidR="000300EB" w:rsidRPr="00DB6FF2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6FF2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</w:t>
      </w:r>
      <w:r w:rsidR="00A02894" w:rsidRPr="00DB6FF2">
        <w:rPr>
          <w:rFonts w:ascii="Angsana New" w:hAnsi="Angsana New"/>
          <w:sz w:val="30"/>
          <w:szCs w:val="30"/>
          <w:cs/>
        </w:rPr>
        <w:t xml:space="preserve"> ถูกทบทวนอย่างน้อยที่สุด</w:t>
      </w:r>
      <w:r w:rsidR="00A02894" w:rsidRPr="00DB6FF2">
        <w:rPr>
          <w:rFonts w:ascii="Angsana New" w:hAnsi="Angsana New" w:hint="cs"/>
          <w:sz w:val="30"/>
          <w:szCs w:val="30"/>
          <w:cs/>
        </w:rPr>
        <w:t xml:space="preserve"> </w:t>
      </w:r>
      <w:r w:rsidR="00A02894" w:rsidRPr="00DB6FF2">
        <w:rPr>
          <w:rFonts w:ascii="Angsana New" w:hAnsi="Angsana New"/>
          <w:sz w:val="30"/>
          <w:szCs w:val="30"/>
          <w:cs/>
        </w:rPr>
        <w:t>ทุกสิ้น</w:t>
      </w:r>
      <w:r w:rsidRPr="00DB6FF2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3D379D0B" w14:textId="77777777" w:rsidR="00F82B0D" w:rsidRPr="00024306" w:rsidRDefault="00F82B0D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1346CF64" w14:textId="77777777" w:rsidR="0041474A" w:rsidRPr="00DB6FF2" w:rsidRDefault="0041474A" w:rsidP="007E3F18">
      <w:pPr>
        <w:pStyle w:val="Heading8"/>
        <w:numPr>
          <w:ilvl w:val="1"/>
          <w:numId w:val="21"/>
        </w:numPr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DB6FF2">
        <w:rPr>
          <w:rFonts w:ascii="Angsana New" w:hAnsi="Angsana New" w:cs="Angsana New"/>
          <w:b/>
          <w:bCs/>
          <w:i/>
          <w:iCs/>
          <w:cs/>
          <w:lang w:val="th-TH"/>
        </w:rPr>
        <w:t xml:space="preserve">สินทรัพย์ไม่มีตัวตน </w:t>
      </w:r>
    </w:p>
    <w:p w14:paraId="1E8EE654" w14:textId="77777777" w:rsidR="0041474A" w:rsidRPr="00024306" w:rsidRDefault="0041474A" w:rsidP="00A731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</w:rPr>
      </w:pPr>
    </w:p>
    <w:p w14:paraId="6B26E46D" w14:textId="04F4C72E" w:rsidR="0041474A" w:rsidRPr="00DB6FF2" w:rsidRDefault="0041474A" w:rsidP="00A731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6FF2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สินทรัพย์ไม่มีตัวตนที่บริษัทซื้อมาและมีอายุการใช้งานจำกัด </w:t>
      </w:r>
      <w:r w:rsidR="005939D8" w:rsidRPr="00DB6FF2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="00524797" w:rsidRPr="00DB6FF2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DB6FF2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</w:t>
      </w:r>
      <w:r w:rsidR="00DE2FD2" w:rsidRPr="00DB6FF2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DB6FF2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ผลขาดทุนจากการด้อยค่าสะสม</w:t>
      </w:r>
      <w:r w:rsidRPr="00DB6FF2">
        <w:rPr>
          <w:rFonts w:asciiTheme="majorBidi" w:hAnsiTheme="majorBidi"/>
          <w:sz w:val="30"/>
          <w:szCs w:val="30"/>
          <w:cs/>
        </w:rPr>
        <w:t xml:space="preserve"> </w:t>
      </w:r>
    </w:p>
    <w:p w14:paraId="47072E54" w14:textId="77777777" w:rsidR="009A3F40" w:rsidRPr="00024306" w:rsidRDefault="009A3F40" w:rsidP="00A731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</w:rPr>
      </w:pPr>
    </w:p>
    <w:p w14:paraId="42F55327" w14:textId="77777777" w:rsidR="0041474A" w:rsidRPr="00DB6FF2" w:rsidRDefault="0041474A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B6FF2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883E538" w14:textId="77777777" w:rsidR="0041474A" w:rsidRPr="00024306" w:rsidRDefault="0041474A" w:rsidP="00A731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</w:rPr>
      </w:pPr>
    </w:p>
    <w:p w14:paraId="56FD7E51" w14:textId="0BF40C81" w:rsidR="0041474A" w:rsidRPr="00DB6FF2" w:rsidRDefault="0041474A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6FF2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AE51A4" w:rsidRPr="00DB6FF2">
        <w:rPr>
          <w:rFonts w:asciiTheme="majorBidi" w:eastAsia="Calibri" w:hAnsiTheme="majorBidi" w:cstheme="majorBidi"/>
          <w:sz w:val="30"/>
          <w:szCs w:val="30"/>
          <w:cs/>
        </w:rPr>
        <w:t>กิดประโยชน์เชิงเศรษฐกิจในอนาคต</w:t>
      </w:r>
      <w:r w:rsidR="00AE51A4" w:rsidRPr="00DB6FF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DB6FF2">
        <w:rPr>
          <w:rFonts w:asciiTheme="majorBidi" w:eastAsia="Calibri" w:hAnsiTheme="majorBidi" w:cstheme="majorBidi"/>
          <w:sz w:val="30"/>
          <w:szCs w:val="30"/>
          <w:cs/>
        </w:rPr>
        <w:t>โดยรวมเป็นสินทรัพย์ที่สามารถระบุได้ที่เกี่ยวข้อง</w:t>
      </w:r>
      <w:r w:rsidR="008344F2" w:rsidRPr="00DB6FF2">
        <w:rPr>
          <w:rFonts w:asciiTheme="majorBidi" w:eastAsia="Calibri" w:hAnsiTheme="majorBidi"/>
          <w:sz w:val="30"/>
          <w:szCs w:val="30"/>
          <w:cs/>
        </w:rPr>
        <w:t xml:space="preserve"> ค่าใช้จ่ายอื่นรับรู้ในกำไรหรือขาดทุนเมื่อเกิดขึ้น</w:t>
      </w:r>
    </w:p>
    <w:p w14:paraId="55E3D59F" w14:textId="77777777" w:rsidR="0041474A" w:rsidRPr="00024306" w:rsidRDefault="0041474A" w:rsidP="00A731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</w:rPr>
      </w:pPr>
    </w:p>
    <w:p w14:paraId="208719B1" w14:textId="77777777" w:rsidR="0041474A" w:rsidRPr="00DB6FF2" w:rsidRDefault="0041474A" w:rsidP="00A731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DB6F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</w:t>
      </w:r>
      <w:r w:rsidRPr="00DB6FF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79F16879" w14:textId="77777777" w:rsidR="0041474A" w:rsidRPr="00024306" w:rsidRDefault="0041474A" w:rsidP="00A731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</w:rPr>
      </w:pPr>
    </w:p>
    <w:p w14:paraId="3D41ED9B" w14:textId="77777777" w:rsidR="0041474A" w:rsidRPr="00DB6FF2" w:rsidRDefault="0041474A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6FF2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DB6FF2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254532B2" w14:textId="77777777" w:rsidR="0041474A" w:rsidRPr="00024306" w:rsidRDefault="0041474A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</w:rPr>
      </w:pPr>
    </w:p>
    <w:p w14:paraId="6AB692E7" w14:textId="2C54C329" w:rsidR="0041474A" w:rsidRPr="00DB6FF2" w:rsidRDefault="0041474A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B6FF2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</w:t>
      </w:r>
      <w:r w:rsidR="00491887" w:rsidRPr="00DB6FF2">
        <w:rPr>
          <w:rFonts w:asciiTheme="majorBidi" w:hAnsiTheme="majorBidi" w:cstheme="majorBidi" w:hint="cs"/>
          <w:sz w:val="30"/>
          <w:szCs w:val="30"/>
          <w:cs/>
        </w:rPr>
        <w:t>ของค่า</w:t>
      </w:r>
      <w:r w:rsidR="00491887" w:rsidRPr="00DB6FF2">
        <w:rPr>
          <w:rFonts w:asciiTheme="majorBidi" w:hAnsiTheme="majorBidi"/>
          <w:sz w:val="30"/>
          <w:szCs w:val="30"/>
          <w:cs/>
        </w:rPr>
        <w:t>ลิขสิทธ์ซอฟต์แวร์</w:t>
      </w:r>
      <w:r w:rsidR="00BC5E70" w:rsidRPr="00DB6FF2">
        <w:rPr>
          <w:rFonts w:asciiTheme="majorBidi" w:hAnsiTheme="majorBidi" w:hint="cs"/>
          <w:sz w:val="30"/>
          <w:szCs w:val="30"/>
          <w:cs/>
        </w:rPr>
        <w:t xml:space="preserve">คือ </w:t>
      </w:r>
      <w:r w:rsidR="004E013D" w:rsidRPr="00DB6FF2">
        <w:rPr>
          <w:rFonts w:asciiTheme="majorBidi" w:hAnsiTheme="majorBidi"/>
          <w:sz w:val="30"/>
          <w:szCs w:val="30"/>
        </w:rPr>
        <w:t>4</w:t>
      </w:r>
      <w:r w:rsidR="00D91A0F" w:rsidRPr="00DB6FF2">
        <w:rPr>
          <w:rFonts w:asciiTheme="majorBidi" w:hAnsiTheme="majorBidi" w:hint="cs"/>
          <w:sz w:val="30"/>
          <w:szCs w:val="30"/>
          <w:cs/>
        </w:rPr>
        <w:t xml:space="preserve"> </w:t>
      </w:r>
      <w:r w:rsidR="00BC5E70" w:rsidRPr="00DB6FF2">
        <w:rPr>
          <w:rFonts w:asciiTheme="majorBidi" w:hAnsiTheme="majorBidi"/>
          <w:sz w:val="30"/>
          <w:szCs w:val="30"/>
          <w:cs/>
        </w:rPr>
        <w:t>-</w:t>
      </w:r>
      <w:r w:rsidR="00D91A0F" w:rsidRPr="00DB6FF2">
        <w:rPr>
          <w:rFonts w:asciiTheme="majorBidi" w:hAnsiTheme="majorBidi" w:hint="cs"/>
          <w:sz w:val="30"/>
          <w:szCs w:val="30"/>
          <w:cs/>
        </w:rPr>
        <w:t xml:space="preserve"> </w:t>
      </w:r>
      <w:r w:rsidR="004E013D" w:rsidRPr="00DB6FF2">
        <w:rPr>
          <w:rFonts w:asciiTheme="majorBidi" w:hAnsiTheme="majorBidi"/>
          <w:sz w:val="30"/>
          <w:szCs w:val="30"/>
        </w:rPr>
        <w:t>5</w:t>
      </w:r>
      <w:r w:rsidR="00BC5E70" w:rsidRPr="00DB6FF2">
        <w:rPr>
          <w:rFonts w:asciiTheme="majorBidi" w:hAnsiTheme="majorBidi"/>
          <w:sz w:val="30"/>
          <w:szCs w:val="30"/>
          <w:cs/>
        </w:rPr>
        <w:t xml:space="preserve"> </w:t>
      </w:r>
      <w:r w:rsidR="00BC5E70" w:rsidRPr="00DB6FF2">
        <w:rPr>
          <w:rFonts w:asciiTheme="majorBidi" w:hAnsiTheme="majorBidi" w:hint="cs"/>
          <w:sz w:val="30"/>
          <w:szCs w:val="30"/>
          <w:cs/>
        </w:rPr>
        <w:t>ปี</w:t>
      </w:r>
    </w:p>
    <w:p w14:paraId="5D42AA26" w14:textId="77777777" w:rsidR="006C4722" w:rsidRPr="00024306" w:rsidRDefault="006C4722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75D2BF58" w14:textId="344F321F" w:rsidR="00E26D01" w:rsidRPr="00DB6FF2" w:rsidRDefault="00E26D01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DB6FF2">
        <w:rPr>
          <w:rFonts w:asciiTheme="majorBidi" w:hAnsiTheme="majorBidi" w:cstheme="majorBidi"/>
          <w:sz w:val="30"/>
          <w:szCs w:val="30"/>
          <w:cs/>
        </w:rPr>
        <w:t>บริษัทไม่ตัดจำหน่าย</w:t>
      </w:r>
      <w:r w:rsidR="0003622B" w:rsidRPr="00DB6FF2">
        <w:rPr>
          <w:rFonts w:asciiTheme="majorBidi" w:hAnsiTheme="majorBidi"/>
          <w:sz w:val="30"/>
          <w:szCs w:val="30"/>
          <w:cs/>
        </w:rPr>
        <w:t>ค่าลิขสิทธ์</w:t>
      </w:r>
      <w:r w:rsidRPr="00DB6FF2">
        <w:rPr>
          <w:rFonts w:asciiTheme="majorBidi" w:hAnsiTheme="majorBidi" w:cstheme="majorBidi"/>
          <w:sz w:val="30"/>
          <w:szCs w:val="30"/>
          <w:cs/>
        </w:rPr>
        <w:t>ซอฟต์แวร์ระหว่างติดตั้ง</w:t>
      </w:r>
    </w:p>
    <w:p w14:paraId="491CED91" w14:textId="77777777" w:rsidR="00E26D01" w:rsidRPr="00024306" w:rsidRDefault="00E26D01" w:rsidP="00A731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FF"/>
          <w:shd w:val="clear" w:color="auto" w:fill="E0E0E0"/>
        </w:rPr>
      </w:pPr>
    </w:p>
    <w:p w14:paraId="20F934F9" w14:textId="5276B073" w:rsidR="0041474A" w:rsidRPr="00806CED" w:rsidRDefault="00993F22" w:rsidP="00A731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6CED">
        <w:rPr>
          <w:rFonts w:asciiTheme="majorBidi" w:hAnsiTheme="majorBidi" w:cstheme="majorBidi"/>
          <w:sz w:val="30"/>
          <w:szCs w:val="30"/>
          <w:cs/>
        </w:rPr>
        <w:t>วิธีการตัดจำหน่าย</w:t>
      </w:r>
      <w:r w:rsidR="0041474A" w:rsidRPr="00806CED">
        <w:rPr>
          <w:rFonts w:asciiTheme="majorBidi" w:hAnsiTheme="majorBidi" w:cstheme="majorBidi"/>
          <w:sz w:val="30"/>
          <w:szCs w:val="30"/>
          <w:cs/>
        </w:rPr>
        <w:t xml:space="preserve">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="0041474A" w:rsidRPr="00806CED" w:rsidDel="00E44C55">
        <w:rPr>
          <w:rFonts w:asciiTheme="majorBidi" w:hAnsiTheme="majorBidi"/>
          <w:sz w:val="30"/>
          <w:szCs w:val="30"/>
          <w:cs/>
        </w:rPr>
        <w:t xml:space="preserve"> </w:t>
      </w:r>
    </w:p>
    <w:p w14:paraId="199088D7" w14:textId="4FD0C3E6" w:rsidR="000300EB" w:rsidRPr="00806CED" w:rsidRDefault="000300EB" w:rsidP="007E3F18">
      <w:pPr>
        <w:pStyle w:val="Heading8"/>
        <w:numPr>
          <w:ilvl w:val="1"/>
          <w:numId w:val="21"/>
        </w:numPr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806CED">
        <w:rPr>
          <w:rFonts w:ascii="Angsana New" w:hAnsi="Angsana New" w:cs="Angsana New"/>
          <w:b/>
          <w:bCs/>
          <w:i/>
          <w:iCs/>
          <w:cs/>
          <w:lang w:val="th-TH"/>
        </w:rPr>
        <w:lastRenderedPageBreak/>
        <w:t>ต้นทุนสัมปทานในการใช้ทางยกระดับ</w:t>
      </w:r>
    </w:p>
    <w:p w14:paraId="58DE626A" w14:textId="77777777" w:rsidR="000300EB" w:rsidRPr="00806CED" w:rsidRDefault="000300E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6727331" w14:textId="77777777" w:rsidR="00992489" w:rsidRPr="00806CED" w:rsidRDefault="00992489" w:rsidP="00A7312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i/>
          <w:iCs/>
          <w:sz w:val="30"/>
          <w:szCs w:val="30"/>
        </w:rPr>
      </w:pPr>
      <w:r w:rsidRPr="00806CED">
        <w:rPr>
          <w:rFonts w:ascii="AngsanaNew" w:hAnsi="AngsanaNew" w:hint="cs"/>
          <w:i/>
          <w:iCs/>
          <w:sz w:val="30"/>
          <w:szCs w:val="30"/>
          <w:cs/>
        </w:rPr>
        <w:t>การรับรู้และวัดมูลค่า</w:t>
      </w:r>
    </w:p>
    <w:p w14:paraId="4FBA1436" w14:textId="77777777" w:rsidR="00992489" w:rsidRPr="00806CED" w:rsidRDefault="00992489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0A64DA9" w14:textId="4A88517B" w:rsidR="00992489" w:rsidRPr="00806CED" w:rsidRDefault="00992489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6CED">
        <w:rPr>
          <w:rFonts w:ascii="Angsana New" w:hAnsi="Angsana New" w:hint="cs"/>
          <w:sz w:val="30"/>
          <w:szCs w:val="30"/>
          <w:cs/>
        </w:rPr>
        <w:t>ต้นทุนสัมปทานในการใช้ทางยกระดับ</w:t>
      </w:r>
      <w:r w:rsidR="00761F9D" w:rsidRPr="00806CED">
        <w:rPr>
          <w:rFonts w:ascii="Angsana New" w:hAnsi="Angsana New" w:hint="cs"/>
          <w:sz w:val="30"/>
          <w:szCs w:val="30"/>
          <w:cs/>
        </w:rPr>
        <w:t>วัดมูลค่า</w:t>
      </w:r>
      <w:r w:rsidR="00575834" w:rsidRPr="00806CED">
        <w:rPr>
          <w:rFonts w:ascii="Angsana New" w:hAnsi="Angsana New" w:hint="cs"/>
          <w:sz w:val="30"/>
          <w:szCs w:val="30"/>
          <w:cs/>
        </w:rPr>
        <w:t>ด้วย</w:t>
      </w:r>
      <w:r w:rsidRPr="00806CED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</w:t>
      </w:r>
      <w:r w:rsidR="009A36F0" w:rsidRPr="00806CED">
        <w:rPr>
          <w:rFonts w:ascii="Angsana New" w:hAnsi="Angsana New" w:hint="cs"/>
          <w:sz w:val="30"/>
          <w:szCs w:val="30"/>
          <w:cs/>
        </w:rPr>
        <w:t>และขาดทุนจากการด้อยค่า</w:t>
      </w:r>
    </w:p>
    <w:p w14:paraId="76FE1167" w14:textId="77777777" w:rsidR="00992489" w:rsidRPr="00806CED" w:rsidRDefault="00992489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BEE816D" w14:textId="77777777" w:rsidR="000F366C" w:rsidRPr="00806CED" w:rsidRDefault="00992489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6CED">
        <w:rPr>
          <w:rFonts w:ascii="Angsana New" w:hAnsi="Angsana New" w:hint="cs"/>
          <w:sz w:val="30"/>
          <w:szCs w:val="30"/>
          <w:cs/>
        </w:rPr>
        <w:t>ราคาทุนรวมถึงต้นทุนทั้งหมดและค่าใช้จ่ายที่เกี่ยวข้องกับต้นทุนสัมปทานในการใช้ทางยกระดับ รวมถึงค่าธรรมเนียมการจัดการและค่าที่ปรึกษา</w:t>
      </w:r>
      <w:r w:rsidRPr="00806CED">
        <w:rPr>
          <w:rFonts w:ascii="Angsana New" w:hAnsi="Angsana New"/>
          <w:sz w:val="30"/>
          <w:szCs w:val="30"/>
          <w:cs/>
        </w:rPr>
        <w:t xml:space="preserve"> </w:t>
      </w:r>
      <w:r w:rsidRPr="00806CED">
        <w:rPr>
          <w:rFonts w:ascii="Angsana New" w:hAnsi="Angsana New" w:hint="cs"/>
          <w:sz w:val="30"/>
          <w:szCs w:val="30"/>
          <w:cs/>
        </w:rPr>
        <w:t>ค่าออกแบบก่อสร้าง ค่าก่อสร้างแล</w:t>
      </w:r>
      <w:r w:rsidR="0094644C" w:rsidRPr="00806CED">
        <w:rPr>
          <w:rFonts w:ascii="Angsana New" w:hAnsi="Angsana New" w:hint="cs"/>
          <w:sz w:val="30"/>
          <w:szCs w:val="30"/>
          <w:cs/>
        </w:rPr>
        <w:t>ะต้นทุนทางตรงอื่นๆ</w:t>
      </w:r>
      <w:r w:rsidR="002F4C0A" w:rsidRPr="00806CED">
        <w:rPr>
          <w:rFonts w:ascii="Angsana New" w:hAnsi="Angsana New"/>
          <w:sz w:val="30"/>
          <w:szCs w:val="30"/>
          <w:cs/>
        </w:rPr>
        <w:t xml:space="preserve"> </w:t>
      </w:r>
      <w:r w:rsidR="0094644C" w:rsidRPr="00806CED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181FCA1C" w14:textId="77777777" w:rsidR="009B3245" w:rsidRPr="00806CED" w:rsidRDefault="009B3245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597C266" w14:textId="77777777" w:rsidR="00AB0054" w:rsidRPr="00806CED" w:rsidRDefault="00AB0054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New" w:hAnsi="AngsanaNew" w:cs="AngsanaNew"/>
          <w:i/>
          <w:iCs/>
          <w:sz w:val="30"/>
          <w:szCs w:val="30"/>
        </w:rPr>
      </w:pPr>
      <w:r w:rsidRPr="00806CED">
        <w:rPr>
          <w:rFonts w:ascii="AngsanaNew" w:hAnsi="Angsana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A09C91A" w14:textId="77777777" w:rsidR="00AB0054" w:rsidRPr="00806CED" w:rsidRDefault="00AB0054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474C2A3" w14:textId="77777777" w:rsidR="00AB0054" w:rsidRPr="00806CED" w:rsidRDefault="00AB0054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6CED">
        <w:rPr>
          <w:rFonts w:ascii="Angsana New" w:hAnsi="Angsana New" w:hint="cs"/>
          <w:sz w:val="30"/>
          <w:szCs w:val="30"/>
          <w:cs/>
        </w:rPr>
        <w:t xml:space="preserve">รายจ่ายภายหลังการรับรู้รายการจะรับรู้เป็นต้นทุนสัมปทานในการใช้ทางยกระดับ </w:t>
      </w:r>
      <w:r w:rsidR="00EE684C" w:rsidRPr="00806CED">
        <w:rPr>
          <w:rFonts w:ascii="Angsana New" w:hAnsi="Angsana New" w:hint="cs"/>
          <w:sz w:val="30"/>
          <w:szCs w:val="30"/>
          <w:cs/>
        </w:rPr>
        <w:t>-</w:t>
      </w:r>
      <w:r w:rsidR="00F85C3D" w:rsidRPr="00806CED">
        <w:rPr>
          <w:rFonts w:ascii="Angsana New" w:hAnsi="Angsana New"/>
          <w:sz w:val="30"/>
          <w:szCs w:val="30"/>
          <w:cs/>
        </w:rPr>
        <w:t xml:space="preserve"> </w:t>
      </w:r>
      <w:r w:rsidR="00F85C3D" w:rsidRPr="00806CED">
        <w:rPr>
          <w:rFonts w:ascii="Angsana New" w:hAnsi="Angsana New" w:hint="cs"/>
          <w:sz w:val="30"/>
          <w:szCs w:val="30"/>
          <w:cs/>
        </w:rPr>
        <w:t>ส่วนเดิมและ</w:t>
      </w:r>
      <w:r w:rsidRPr="00806CED">
        <w:rPr>
          <w:rFonts w:ascii="Angsana New" w:hAnsi="Angsana New" w:hint="cs"/>
          <w:sz w:val="30"/>
          <w:szCs w:val="30"/>
          <w:cs/>
        </w:rPr>
        <w:t>ส่วนต่อขยาย</w:t>
      </w:r>
      <w:r w:rsidR="00EE684C" w:rsidRPr="00806CED">
        <w:rPr>
          <w:rFonts w:ascii="Angsana New" w:hAnsi="Angsana New" w:hint="cs"/>
          <w:sz w:val="30"/>
          <w:szCs w:val="30"/>
          <w:cs/>
        </w:rPr>
        <w:t>ด้านทิศเหนือ</w:t>
      </w:r>
      <w:r w:rsidRPr="00806CED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806CED">
        <w:rPr>
          <w:rFonts w:ascii="Angsana New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806CED">
        <w:rPr>
          <w:rFonts w:ascii="Angsana New" w:hAnsi="Angsana New" w:hint="cs"/>
          <w:sz w:val="30"/>
          <w:szCs w:val="30"/>
          <w:cs/>
        </w:rPr>
        <w:t xml:space="preserve"> โดยรวมเป็นสินทรัพย์ที่</w:t>
      </w:r>
      <w:r w:rsidRPr="00806CED">
        <w:rPr>
          <w:rFonts w:ascii="Angsana New" w:hAnsi="Angsana New"/>
          <w:sz w:val="30"/>
          <w:szCs w:val="30"/>
          <w:cs/>
        </w:rPr>
        <w:t>สามารถระบุได้</w:t>
      </w:r>
      <w:r w:rsidRPr="00806CED">
        <w:rPr>
          <w:rFonts w:ascii="Angsana New" w:hAnsi="Angsana New" w:hint="cs"/>
          <w:sz w:val="30"/>
          <w:szCs w:val="30"/>
          <w:cs/>
        </w:rPr>
        <w:t xml:space="preserve">ที่เกี่ยวข้องนั้น </w:t>
      </w:r>
      <w:r w:rsidRPr="00806CED">
        <w:rPr>
          <w:rFonts w:ascii="Angsana New" w:hAnsi="Angsana New"/>
          <w:sz w:val="30"/>
          <w:szCs w:val="30"/>
          <w:cs/>
        </w:rPr>
        <w:t>ส่วนค่าใช้</w:t>
      </w:r>
      <w:r w:rsidR="002B1264" w:rsidRPr="00806CED">
        <w:rPr>
          <w:rFonts w:ascii="Angsana New" w:hAnsi="Angsana New"/>
          <w:sz w:val="30"/>
          <w:szCs w:val="30"/>
          <w:cs/>
        </w:rPr>
        <w:t>จ่ายในการซ่อมแซมและบำรุงรักษารับรู้</w:t>
      </w:r>
      <w:r w:rsidRPr="00806CED">
        <w:rPr>
          <w:rFonts w:ascii="Angsana New" w:hAnsi="Angsana New"/>
          <w:sz w:val="30"/>
          <w:szCs w:val="30"/>
          <w:cs/>
        </w:rPr>
        <w:t>เป็นค่าใช้จ่าย</w:t>
      </w:r>
      <w:r w:rsidR="002B1264" w:rsidRPr="00806CED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06CED">
        <w:rPr>
          <w:rFonts w:ascii="Angsana New" w:hAnsi="Angsana New"/>
          <w:sz w:val="30"/>
          <w:szCs w:val="30"/>
          <w:cs/>
        </w:rPr>
        <w:t>เมื่อเกิดรายการ</w:t>
      </w:r>
    </w:p>
    <w:p w14:paraId="4E5BB909" w14:textId="77777777" w:rsidR="00662D8B" w:rsidRPr="00806CED" w:rsidRDefault="00662D8B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FD67599" w14:textId="77777777" w:rsidR="00AB0054" w:rsidRPr="00806CED" w:rsidRDefault="002B1264" w:rsidP="00A7312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i/>
          <w:iCs/>
          <w:sz w:val="30"/>
          <w:szCs w:val="30"/>
        </w:rPr>
      </w:pPr>
      <w:r w:rsidRPr="00806CED">
        <w:rPr>
          <w:rFonts w:ascii="AngsanaNew" w:hAnsi="AngsanaNew" w:hint="cs"/>
          <w:i/>
          <w:iCs/>
          <w:sz w:val="30"/>
          <w:szCs w:val="30"/>
          <w:cs/>
        </w:rPr>
        <w:t>ค่า</w:t>
      </w:r>
      <w:r w:rsidR="00AB0054" w:rsidRPr="00806CED">
        <w:rPr>
          <w:rFonts w:ascii="AngsanaNew" w:hAnsi="AngsanaNew" w:hint="cs"/>
          <w:i/>
          <w:iCs/>
          <w:sz w:val="30"/>
          <w:szCs w:val="30"/>
          <w:cs/>
        </w:rPr>
        <w:t>ตัดจำหน่าย</w:t>
      </w:r>
    </w:p>
    <w:p w14:paraId="516A3490" w14:textId="77777777" w:rsidR="00F85C3D" w:rsidRPr="00806CED" w:rsidRDefault="00F85C3D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6F6B2D" w14:textId="77777777" w:rsidR="00F85C3D" w:rsidRPr="00806CED" w:rsidRDefault="00F85C3D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6CED">
        <w:rPr>
          <w:rFonts w:ascii="Angsana New" w:hAnsi="Angsana New" w:hint="cs"/>
          <w:sz w:val="30"/>
          <w:szCs w:val="30"/>
          <w:cs/>
        </w:rPr>
        <w:t>ค่าตัดจำหน่ายคำนวณ</w:t>
      </w:r>
      <w:r w:rsidR="002F4C0A" w:rsidRPr="00806CED">
        <w:rPr>
          <w:rFonts w:ascii="Angsana New" w:hAnsi="Angsana New" w:hint="cs"/>
          <w:sz w:val="30"/>
          <w:szCs w:val="30"/>
          <w:cs/>
        </w:rPr>
        <w:t>จาก</w:t>
      </w:r>
      <w:r w:rsidRPr="00806CED">
        <w:rPr>
          <w:rFonts w:ascii="Angsana New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2888A299" w14:textId="77777777" w:rsidR="0017212E" w:rsidRPr="00806CED" w:rsidRDefault="0017212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7D0EC7" w14:textId="35D78F00" w:rsidR="00AB0054" w:rsidRPr="00806CED" w:rsidRDefault="00AB0054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6CED">
        <w:rPr>
          <w:rFonts w:ascii="Angsana New" w:hAnsi="Angsana New" w:hint="cs"/>
          <w:spacing w:val="-4"/>
          <w:sz w:val="30"/>
          <w:szCs w:val="30"/>
          <w:cs/>
        </w:rPr>
        <w:t>ค่าตัดจำหน่ายต้นทุนสัมปทานในการใช้ท</w:t>
      </w:r>
      <w:r w:rsidR="002B1264" w:rsidRPr="00806CED">
        <w:rPr>
          <w:rFonts w:ascii="Angsana New" w:hAnsi="Angsana New" w:hint="cs"/>
          <w:spacing w:val="-4"/>
          <w:sz w:val="30"/>
          <w:szCs w:val="30"/>
          <w:cs/>
        </w:rPr>
        <w:t>างยกระดับบันทึกเป็นค่าใช้จ่ายใน</w:t>
      </w:r>
      <w:r w:rsidRPr="00806CED"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="002B1264" w:rsidRPr="00806CED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Pr="00806CED">
        <w:rPr>
          <w:rFonts w:ascii="Angsana New" w:hAnsi="Angsana New" w:hint="cs"/>
          <w:spacing w:val="-4"/>
          <w:sz w:val="30"/>
          <w:szCs w:val="30"/>
          <w:cs/>
        </w:rPr>
        <w:t>ขาดทุนโดย</w:t>
      </w:r>
      <w:r w:rsidR="00516CC1" w:rsidRPr="00806CED">
        <w:rPr>
          <w:rFonts w:ascii="Angsana New" w:hAnsi="Angsana New" w:hint="cs"/>
          <w:sz w:val="30"/>
          <w:szCs w:val="30"/>
          <w:cs/>
        </w:rPr>
        <w:t>วิธีจำนวนผลผลิต</w:t>
      </w:r>
      <w:r w:rsidRPr="00806CED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="009A3506" w:rsidRPr="00806CED">
        <w:rPr>
          <w:rFonts w:ascii="Angsana New" w:hAnsi="Angsana New"/>
          <w:spacing w:val="-4"/>
          <w:sz w:val="30"/>
          <w:szCs w:val="30"/>
        </w:rPr>
        <w:t>Unit</w:t>
      </w:r>
      <w:r w:rsidR="009A3506" w:rsidRPr="00806CED">
        <w:rPr>
          <w:rFonts w:ascii="Angsana New" w:hAnsi="Angsana New"/>
          <w:spacing w:val="-4"/>
          <w:sz w:val="30"/>
          <w:szCs w:val="30"/>
          <w:cs/>
        </w:rPr>
        <w:t>-</w:t>
      </w:r>
      <w:r w:rsidR="009A3506" w:rsidRPr="00806CED">
        <w:rPr>
          <w:rFonts w:ascii="Angsana New" w:hAnsi="Angsana New"/>
          <w:spacing w:val="-4"/>
          <w:sz w:val="30"/>
          <w:szCs w:val="30"/>
        </w:rPr>
        <w:t>of</w:t>
      </w:r>
      <w:r w:rsidR="009A3506" w:rsidRPr="00806CED">
        <w:rPr>
          <w:rFonts w:ascii="Angsana New" w:hAnsi="Angsana New"/>
          <w:spacing w:val="-4"/>
          <w:sz w:val="30"/>
          <w:szCs w:val="30"/>
          <w:cs/>
        </w:rPr>
        <w:t>-</w:t>
      </w:r>
      <w:r w:rsidR="00516CC1" w:rsidRPr="00806CED">
        <w:rPr>
          <w:rFonts w:ascii="Angsana New" w:hAnsi="Angsana New"/>
          <w:spacing w:val="-4"/>
          <w:sz w:val="30"/>
          <w:szCs w:val="30"/>
        </w:rPr>
        <w:t>production</w:t>
      </w:r>
      <w:r w:rsidRPr="00806CED">
        <w:rPr>
          <w:rFonts w:ascii="Angsana New" w:hAnsi="Angsana New"/>
          <w:spacing w:val="-4"/>
          <w:sz w:val="30"/>
          <w:szCs w:val="30"/>
        </w:rPr>
        <w:t xml:space="preserve"> method</w:t>
      </w:r>
      <w:r w:rsidRPr="00806CED">
        <w:rPr>
          <w:rFonts w:ascii="Angsana New" w:hAnsi="Angsana New"/>
          <w:spacing w:val="-4"/>
          <w:sz w:val="30"/>
          <w:szCs w:val="30"/>
          <w:cs/>
        </w:rPr>
        <w:t>)</w:t>
      </w:r>
      <w:r w:rsidRPr="00806CED">
        <w:rPr>
          <w:rFonts w:ascii="Angsana New" w:hAnsi="Angsana New" w:hint="cs"/>
          <w:spacing w:val="-4"/>
          <w:sz w:val="30"/>
          <w:szCs w:val="30"/>
          <w:cs/>
        </w:rPr>
        <w:t xml:space="preserve"> อย่าง</w:t>
      </w:r>
      <w:r w:rsidR="00EE684C" w:rsidRPr="00806CED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806CED">
        <w:rPr>
          <w:rFonts w:ascii="Angsana New" w:hAnsi="Angsana New" w:hint="cs"/>
          <w:spacing w:val="-4"/>
          <w:sz w:val="30"/>
          <w:szCs w:val="30"/>
          <w:cs/>
        </w:rPr>
        <w:t>ระบบตลอดอายุการให้ประโยชน์เชิงเศรษฐกิจนับจากวันที่อยู่ในสภาพพร้อมใช้งาน</w:t>
      </w:r>
      <w:r w:rsidRPr="00806CED">
        <w:rPr>
          <w:rFonts w:ascii="Angsana New" w:hAnsi="Angsana New" w:hint="cs"/>
          <w:sz w:val="30"/>
          <w:szCs w:val="30"/>
          <w:cs/>
        </w:rPr>
        <w:t>วิธีการตัดจำหน่าย ระยะเว</w:t>
      </w:r>
      <w:r w:rsidR="00EE684C" w:rsidRPr="00806CED">
        <w:rPr>
          <w:rFonts w:ascii="Angsana New" w:hAnsi="Angsana New" w:hint="cs"/>
          <w:sz w:val="30"/>
          <w:szCs w:val="30"/>
          <w:cs/>
        </w:rPr>
        <w:t>ลาที่คาดว่าจะได้รับประโยชน์ และมูลค่าคงเหลือ</w:t>
      </w:r>
      <w:r w:rsidRPr="00806CED">
        <w:rPr>
          <w:rFonts w:ascii="Angsana New" w:hAnsi="Angsana New" w:hint="cs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806CED" w:rsidDel="00E44C55">
        <w:rPr>
          <w:rFonts w:ascii="Angsana New" w:hAnsi="Angsana New"/>
          <w:sz w:val="30"/>
          <w:szCs w:val="30"/>
          <w:cs/>
        </w:rPr>
        <w:t xml:space="preserve"> </w:t>
      </w:r>
      <w:r w:rsidR="00683477" w:rsidRPr="00806CED">
        <w:rPr>
          <w:rFonts w:ascii="Angsana New" w:hAnsi="Angsana New" w:hint="cs"/>
          <w:sz w:val="30"/>
          <w:szCs w:val="30"/>
          <w:cs/>
        </w:rPr>
        <w:t>ค่าตัดจำหน่าย</w:t>
      </w:r>
      <w:r w:rsidR="00BC5ADE" w:rsidRPr="00806CED">
        <w:rPr>
          <w:rFonts w:ascii="Angsana New" w:hAnsi="Angsana New" w:hint="cs"/>
          <w:sz w:val="30"/>
          <w:szCs w:val="30"/>
          <w:cs/>
        </w:rPr>
        <w:t>คำนวณ</w:t>
      </w:r>
      <w:r w:rsidR="00683477" w:rsidRPr="00806CED">
        <w:rPr>
          <w:rFonts w:ascii="Angsana New" w:hAnsi="Angsana New" w:hint="cs"/>
          <w:sz w:val="30"/>
          <w:szCs w:val="30"/>
          <w:cs/>
        </w:rPr>
        <w:t>ดังนี้</w:t>
      </w:r>
    </w:p>
    <w:p w14:paraId="73A67CDA" w14:textId="5510A723" w:rsidR="00BC5ADE" w:rsidRPr="00806CED" w:rsidRDefault="00BC5AD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6901E7" w14:textId="76717EA3" w:rsidR="00F7176D" w:rsidRPr="00806CED" w:rsidRDefault="00F7176D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6CED">
        <w:rPr>
          <w:rFonts w:ascii="Angsana New" w:hAnsi="Angsana New" w:hint="cs"/>
          <w:sz w:val="30"/>
          <w:szCs w:val="30"/>
          <w:cs/>
        </w:rPr>
        <w:t xml:space="preserve">ค่าตัดจำหน่ายสำหรับปี </w:t>
      </w:r>
      <w:r w:rsidRPr="00806CED">
        <w:rPr>
          <w:rFonts w:ascii="Angsana New" w:hAnsi="Angsana New"/>
          <w:sz w:val="30"/>
          <w:szCs w:val="30"/>
          <w:cs/>
        </w:rPr>
        <w:t>= ต้นทุนสัม</w:t>
      </w:r>
      <w:r w:rsidR="00CB029D" w:rsidRPr="00806CED">
        <w:rPr>
          <w:rFonts w:ascii="Angsana New" w:hAnsi="Angsana New" w:hint="cs"/>
          <w:sz w:val="30"/>
          <w:szCs w:val="30"/>
          <w:cs/>
        </w:rPr>
        <w:t>ป</w:t>
      </w:r>
      <w:r w:rsidRPr="00806CED">
        <w:rPr>
          <w:rFonts w:ascii="Angsana New" w:hAnsi="Angsana New"/>
          <w:sz w:val="30"/>
          <w:szCs w:val="30"/>
          <w:cs/>
        </w:rPr>
        <w:t>ทานในการใช้ทางยกระดับสุทธิ</w:t>
      </w:r>
      <w:r w:rsidR="002A2DBB" w:rsidRPr="00806CED">
        <w:rPr>
          <w:rFonts w:ascii="Angsana New" w:hAnsi="Angsana New" w:hint="cs"/>
          <w:sz w:val="30"/>
          <w:szCs w:val="30"/>
          <w:cs/>
        </w:rPr>
        <w:t xml:space="preserve"> </w:t>
      </w:r>
      <w:r w:rsidR="002A2DBB" w:rsidRPr="00806CED">
        <w:rPr>
          <w:rFonts w:ascii="Angsana New" w:hAnsi="Angsana New"/>
          <w:sz w:val="30"/>
          <w:szCs w:val="30"/>
        </w:rPr>
        <w:t xml:space="preserve">x </w:t>
      </w:r>
      <w:r w:rsidR="00C315CE" w:rsidRPr="00806CED">
        <w:rPr>
          <w:rFonts w:ascii="Angsana New" w:hAnsi="Angsana New" w:hint="cs"/>
          <w:sz w:val="30"/>
          <w:szCs w:val="30"/>
          <w:cs/>
        </w:rPr>
        <w:t>อัตราส่วนปริมาณจราจรที่ใช้สำหรับปี</w:t>
      </w:r>
    </w:p>
    <w:p w14:paraId="02E82AF5" w14:textId="77777777" w:rsidR="00D86C9E" w:rsidRPr="00806CED" w:rsidRDefault="00D86C9E" w:rsidP="00A73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540" w:type="dxa"/>
        <w:tblInd w:w="450" w:type="dxa"/>
        <w:tblLook w:val="04A0" w:firstRow="1" w:lastRow="0" w:firstColumn="1" w:lastColumn="0" w:noHBand="0" w:noVBand="1"/>
      </w:tblPr>
      <w:tblGrid>
        <w:gridCol w:w="3415"/>
        <w:gridCol w:w="6125"/>
      </w:tblGrid>
      <w:tr w:rsidR="007F6C57" w:rsidRPr="00184215" w14:paraId="3BAE3273" w14:textId="77777777" w:rsidTr="008D3843"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96048" w14:textId="6CC687ED" w:rsidR="007F6C57" w:rsidRPr="00184215" w:rsidRDefault="007F6C57" w:rsidP="00CA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อัตราส่วนปริมาณจราจรที่ใช้สำหรับปี 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=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F78E7" w14:textId="36D593A6" w:rsidR="007F6C57" w:rsidRPr="00184215" w:rsidRDefault="00192162" w:rsidP="0062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ปริมาณจราจรที่ใช้</w:t>
            </w:r>
            <w:r w:rsidR="00741478" w:rsidRPr="00184215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="00A43F15" w:rsidRPr="00184215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  <w:r w:rsidR="00FB0F0D" w:rsidRPr="00184215"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</w:tr>
      <w:tr w:rsidR="007B7B33" w:rsidRPr="00184215" w14:paraId="655AFC0D" w14:textId="77777777" w:rsidTr="008D3843"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23B6C" w14:textId="77777777" w:rsidR="007B7B33" w:rsidRPr="00184215" w:rsidRDefault="007B7B33" w:rsidP="007B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E6950" w14:textId="4D917EFE" w:rsidR="007B7B33" w:rsidRPr="00184215" w:rsidRDefault="008D3843" w:rsidP="0062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7B7B33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ปริมาณ</w:t>
            </w:r>
            <w:r w:rsidR="00CE67E4" w:rsidRPr="001842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จราจร</w:t>
            </w:r>
            <w:r w:rsidR="007B7B33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ที่ใช้บริการจริงสำหรับปี</w:t>
            </w:r>
            <w:r w:rsidR="00377385" w:rsidRPr="001842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ปัจจุบัน</w:t>
            </w:r>
            <w:r w:rsidR="007B7B33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+ ประมาณการปริมาณ</w:t>
            </w:r>
            <w:r w:rsidR="001F29EA" w:rsidRPr="001842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จราจร</w:t>
            </w:r>
            <w:r w:rsidR="007B7B33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ที่ใช้บริการ</w:t>
            </w:r>
            <w:r w:rsidR="003E44F1" w:rsidRPr="001842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หลังจากปีปัจจุบันจนถึง</w:t>
            </w:r>
            <w:r w:rsidR="007B7B33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ตลอดอายุที่เหลือของสัญญา</w:t>
            </w:r>
            <w:r w:rsidR="003B5C99" w:rsidRPr="001842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สัมปทาน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736A9DD5" w14:textId="77777777" w:rsidR="00291470" w:rsidRDefault="00291470" w:rsidP="00E9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E8D1F0" w14:textId="48AB6C68" w:rsidR="00BC5ADE" w:rsidRPr="00184215" w:rsidRDefault="00BC5ADE" w:rsidP="00E9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ต้นทุน</w:t>
      </w:r>
      <w:r w:rsidR="00020600" w:rsidRPr="00184215">
        <w:rPr>
          <w:rFonts w:ascii="Angsana New" w:hAnsi="Angsana New" w:hint="cs"/>
          <w:sz w:val="30"/>
          <w:szCs w:val="30"/>
          <w:cs/>
        </w:rPr>
        <w:t>สัม</w:t>
      </w:r>
      <w:r w:rsidR="00D61FAD" w:rsidRPr="00184215">
        <w:rPr>
          <w:rFonts w:ascii="Angsana New" w:hAnsi="Angsana New" w:hint="cs"/>
          <w:sz w:val="30"/>
          <w:szCs w:val="30"/>
          <w:cs/>
        </w:rPr>
        <w:t>ป</w:t>
      </w:r>
      <w:r w:rsidR="00020600" w:rsidRPr="00184215">
        <w:rPr>
          <w:rFonts w:ascii="Angsana New" w:hAnsi="Angsana New" w:hint="cs"/>
          <w:sz w:val="30"/>
          <w:szCs w:val="30"/>
          <w:cs/>
        </w:rPr>
        <w:t>ทานในการใช้</w:t>
      </w:r>
      <w:r w:rsidRPr="00184215">
        <w:rPr>
          <w:rFonts w:ascii="Angsana New" w:hAnsi="Angsana New" w:hint="cs"/>
          <w:sz w:val="30"/>
          <w:szCs w:val="30"/>
          <w:cs/>
        </w:rPr>
        <w:t>ทางยกระดับสุทธิ</w:t>
      </w:r>
      <w:r w:rsidR="00FA2786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FA2786" w:rsidRPr="00184215">
        <w:rPr>
          <w:rFonts w:ascii="Angsana New" w:hAnsi="Angsana New"/>
          <w:sz w:val="30"/>
          <w:szCs w:val="30"/>
          <w:cs/>
        </w:rPr>
        <w:t>=</w:t>
      </w:r>
      <w:r w:rsidR="00FA2786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E9024A" w:rsidRPr="00184215">
        <w:rPr>
          <w:rFonts w:ascii="Angsana New" w:hAnsi="Angsana New" w:hint="cs"/>
          <w:sz w:val="30"/>
          <w:szCs w:val="30"/>
          <w:cs/>
        </w:rPr>
        <w:t>ต้นทุนสัม</w:t>
      </w:r>
      <w:r w:rsidR="00D61FAD" w:rsidRPr="00184215">
        <w:rPr>
          <w:rFonts w:ascii="Angsana New" w:hAnsi="Angsana New" w:hint="cs"/>
          <w:sz w:val="30"/>
          <w:szCs w:val="30"/>
          <w:cs/>
        </w:rPr>
        <w:t>ป</w:t>
      </w:r>
      <w:r w:rsidR="00E9024A" w:rsidRPr="00184215">
        <w:rPr>
          <w:rFonts w:ascii="Angsana New" w:hAnsi="Angsana New" w:hint="cs"/>
          <w:sz w:val="30"/>
          <w:szCs w:val="30"/>
          <w:cs/>
        </w:rPr>
        <w:t>ทานในการใช้ทางยกระดับ</w:t>
      </w:r>
      <w:r w:rsidR="008E31AB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8E31AB" w:rsidRPr="00184215">
        <w:rPr>
          <w:rFonts w:ascii="Angsana New" w:hAnsi="Angsana New"/>
          <w:sz w:val="30"/>
          <w:szCs w:val="30"/>
          <w:cs/>
        </w:rPr>
        <w:t xml:space="preserve">- </w:t>
      </w:r>
      <w:r w:rsidR="00313DF2" w:rsidRPr="00184215">
        <w:rPr>
          <w:rFonts w:ascii="Angsana New" w:hAnsi="Angsana New" w:hint="cs"/>
          <w:sz w:val="30"/>
          <w:szCs w:val="30"/>
          <w:cs/>
        </w:rPr>
        <w:t>ค่าตัดจำหน่ายสะสม</w:t>
      </w:r>
    </w:p>
    <w:p w14:paraId="0A4DC5A6" w14:textId="77777777" w:rsidR="00BB33B0" w:rsidRPr="00751046" w:rsidRDefault="00BB33B0" w:rsidP="00E9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ACF1DD" w14:textId="2CB3AD16" w:rsidR="006906B6" w:rsidRPr="00751046" w:rsidRDefault="00EF4D05" w:rsidP="00E9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1046">
        <w:rPr>
          <w:rFonts w:ascii="Angsana New" w:hAnsi="Angsana New"/>
          <w:sz w:val="30"/>
          <w:szCs w:val="30"/>
          <w:cs/>
        </w:rPr>
        <w:t>ประมาณการปริมาณจราจรที่ใช้บริการ</w:t>
      </w:r>
      <w:r w:rsidR="007375FA" w:rsidRPr="00751046">
        <w:rPr>
          <w:rFonts w:ascii="Angsana New" w:hAnsi="Angsana New" w:hint="cs"/>
          <w:sz w:val="30"/>
          <w:szCs w:val="30"/>
          <w:cs/>
        </w:rPr>
        <w:t>ตลอดอายุสัญญาที่เหลือ</w:t>
      </w:r>
      <w:r w:rsidR="0045667A" w:rsidRPr="00751046">
        <w:rPr>
          <w:rFonts w:ascii="Angsana New" w:hAnsi="Angsana New" w:hint="cs"/>
          <w:sz w:val="30"/>
          <w:szCs w:val="30"/>
          <w:cs/>
        </w:rPr>
        <w:t>ของสัญญาสัมปทาน</w:t>
      </w:r>
      <w:r w:rsidR="00ED0010" w:rsidRPr="00751046">
        <w:rPr>
          <w:rFonts w:ascii="Angsana New" w:hAnsi="Angsana New" w:hint="cs"/>
          <w:sz w:val="30"/>
          <w:szCs w:val="30"/>
          <w:cs/>
        </w:rPr>
        <w:t>คำนวณจากประมาณการที่ดีที่สุด</w:t>
      </w:r>
      <w:r w:rsidR="00180A5D" w:rsidRPr="00751046">
        <w:rPr>
          <w:rFonts w:ascii="Angsana New" w:hAnsi="Angsana New" w:hint="cs"/>
          <w:sz w:val="30"/>
          <w:szCs w:val="30"/>
          <w:cs/>
        </w:rPr>
        <w:t>ที่เกี่ยวข้องกับการใช้ข้อสมมติ</w:t>
      </w:r>
      <w:r w:rsidR="00493780" w:rsidRPr="00751046">
        <w:rPr>
          <w:rFonts w:ascii="Angsana New" w:hAnsi="Angsana New" w:hint="cs"/>
          <w:sz w:val="30"/>
          <w:szCs w:val="30"/>
          <w:cs/>
        </w:rPr>
        <w:t>ตามที่กล่าวใว้ใน</w:t>
      </w:r>
      <w:r w:rsidR="00222DB9" w:rsidRPr="00751046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F91AF5" w:rsidRPr="00751046">
        <w:rPr>
          <w:rFonts w:ascii="Angsana New" w:hAnsi="Angsana New"/>
          <w:sz w:val="30"/>
          <w:szCs w:val="30"/>
        </w:rPr>
        <w:t>9</w:t>
      </w:r>
    </w:p>
    <w:p w14:paraId="22C771A5" w14:textId="4949082E" w:rsidR="00AB0054" w:rsidRPr="00F66D01" w:rsidRDefault="00AB0054" w:rsidP="00E9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6D01">
        <w:rPr>
          <w:rFonts w:ascii="Angsana New" w:hAnsi="Angsana New" w:hint="cs"/>
          <w:sz w:val="30"/>
          <w:szCs w:val="30"/>
          <w:cs/>
        </w:rPr>
        <w:lastRenderedPageBreak/>
        <w:t>การประมาณการระยะเวลาที่คาดว่าจะได้รับประโยชน์ของสินทรัพย์</w:t>
      </w:r>
      <w:r w:rsidR="00F85C3D" w:rsidRPr="00F66D01">
        <w:rPr>
          <w:rFonts w:ascii="Angsana New" w:hAnsi="Angsana New" w:hint="cs"/>
          <w:sz w:val="30"/>
          <w:szCs w:val="30"/>
          <w:cs/>
        </w:rPr>
        <w:t>เป็นไปตามข้อตกลงสัมปทานทางยกระดับ</w:t>
      </w:r>
      <w:r w:rsidRPr="00F66D01">
        <w:rPr>
          <w:rFonts w:ascii="Angsana New" w:hAnsi="Angsana New" w:hint="cs"/>
          <w:sz w:val="30"/>
          <w:szCs w:val="30"/>
          <w:cs/>
        </w:rPr>
        <w:t xml:space="preserve"> </w:t>
      </w:r>
      <w:r w:rsidR="00F0080B" w:rsidRPr="00F66D01">
        <w:rPr>
          <w:rFonts w:ascii="Angsana New" w:hAnsi="Angsana New"/>
          <w:sz w:val="30"/>
          <w:szCs w:val="30"/>
          <w:cs/>
        </w:rPr>
        <w:t xml:space="preserve">     </w:t>
      </w:r>
      <w:r w:rsidRPr="00F66D01">
        <w:rPr>
          <w:rFonts w:ascii="Angsana New" w:hAnsi="Angsana New" w:hint="cs"/>
          <w:sz w:val="30"/>
          <w:szCs w:val="30"/>
          <w:cs/>
        </w:rPr>
        <w:t>เริ่มจากระยะเวลาที่บริษัทสามารถเรียกเก็บ</w:t>
      </w:r>
      <w:r w:rsidR="00F85C3D" w:rsidRPr="00F66D01">
        <w:rPr>
          <w:rFonts w:ascii="Angsana New" w:hAnsi="Angsana New" w:hint="cs"/>
          <w:sz w:val="30"/>
          <w:szCs w:val="30"/>
          <w:cs/>
        </w:rPr>
        <w:t>ค่าผ่านทาง</w:t>
      </w:r>
      <w:r w:rsidRPr="00F66D01">
        <w:rPr>
          <w:rFonts w:ascii="Angsana New" w:hAnsi="Angsana New"/>
          <w:sz w:val="30"/>
          <w:szCs w:val="30"/>
          <w:cs/>
        </w:rPr>
        <w:t>จาก</w:t>
      </w:r>
      <w:r w:rsidR="00F85C3D" w:rsidRPr="00F66D01">
        <w:rPr>
          <w:rFonts w:ascii="Angsana New" w:hAnsi="Angsana New" w:hint="cs"/>
          <w:sz w:val="30"/>
          <w:szCs w:val="30"/>
          <w:cs/>
        </w:rPr>
        <w:t>ผู้ใช้ทางยกระดับ</w:t>
      </w:r>
      <w:r w:rsidRPr="00F66D01">
        <w:rPr>
          <w:rFonts w:ascii="Angsana New" w:hAnsi="Angsana New" w:hint="cs"/>
          <w:sz w:val="30"/>
          <w:szCs w:val="30"/>
          <w:cs/>
        </w:rPr>
        <w:t>และสิ้นสุดเมื่อ</w:t>
      </w:r>
      <w:r w:rsidR="00F85C3D" w:rsidRPr="00F66D01">
        <w:rPr>
          <w:rFonts w:ascii="Angsana New" w:hAnsi="Angsana New" w:hint="cs"/>
          <w:sz w:val="30"/>
          <w:szCs w:val="30"/>
          <w:cs/>
        </w:rPr>
        <w:t>หมดอายุสัมปทานทางยกระดับ</w:t>
      </w:r>
    </w:p>
    <w:p w14:paraId="00DAAF86" w14:textId="7329CC47" w:rsidR="0061362F" w:rsidRPr="009E46FD" w:rsidRDefault="0061362F" w:rsidP="00E9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4229092" w14:textId="2DADCD44" w:rsidR="00994CCE" w:rsidRPr="00F66D01" w:rsidRDefault="00994CCE" w:rsidP="00E9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66D01">
        <w:rPr>
          <w:rFonts w:asciiTheme="majorBidi" w:hAnsiTheme="majorBidi" w:cstheme="majorBidi"/>
          <w:sz w:val="30"/>
          <w:szCs w:val="30"/>
          <w:cs/>
        </w:rPr>
        <w:t>บริษัทไม่ตัดจำหน่าย</w:t>
      </w:r>
      <w:r w:rsidR="00F81DE3" w:rsidRPr="00F66D01">
        <w:rPr>
          <w:rFonts w:asciiTheme="majorBidi" w:hAnsiTheme="majorBidi"/>
          <w:sz w:val="30"/>
          <w:szCs w:val="30"/>
          <w:cs/>
        </w:rPr>
        <w:t>สินทรัพย์ระหว่างก่อสร้าง</w:t>
      </w:r>
      <w:r w:rsidR="00F21FE9" w:rsidRPr="00F66D01">
        <w:rPr>
          <w:rFonts w:asciiTheme="majorBidi" w:hAnsiTheme="majorBidi" w:hint="cs"/>
          <w:sz w:val="30"/>
          <w:szCs w:val="30"/>
          <w:cs/>
        </w:rPr>
        <w:t>ภายใต้</w:t>
      </w:r>
      <w:r w:rsidR="00F21FE9" w:rsidRPr="00F66D01">
        <w:rPr>
          <w:rFonts w:ascii="Angsana New" w:hAnsi="Angsana New" w:hint="cs"/>
          <w:sz w:val="30"/>
          <w:szCs w:val="30"/>
          <w:cs/>
        </w:rPr>
        <w:t>สัมปทาน</w:t>
      </w:r>
    </w:p>
    <w:p w14:paraId="40674082" w14:textId="77777777" w:rsidR="00994CCE" w:rsidRPr="009E46FD" w:rsidRDefault="00994CCE" w:rsidP="00E9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2189C9D" w14:textId="6ED800B7" w:rsidR="002F563E" w:rsidRPr="00F66D01" w:rsidRDefault="005E5C95" w:rsidP="007E3F18">
      <w:pPr>
        <w:pStyle w:val="Heading8"/>
        <w:numPr>
          <w:ilvl w:val="1"/>
          <w:numId w:val="21"/>
        </w:numPr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F66D01">
        <w:rPr>
          <w:rFonts w:ascii="Angsana New" w:hAnsi="Angsana New" w:cs="Angsana New" w:hint="cs"/>
          <w:b/>
          <w:bCs/>
          <w:i/>
          <w:iCs/>
          <w:cs/>
          <w:lang w:val="th-TH"/>
        </w:rPr>
        <w:t>สัญญาเช่า</w:t>
      </w:r>
    </w:p>
    <w:p w14:paraId="02069433" w14:textId="77777777" w:rsidR="005E3400" w:rsidRPr="009E46FD" w:rsidRDefault="005E3400" w:rsidP="00E916C0">
      <w:pPr>
        <w:spacing w:line="240" w:lineRule="auto"/>
        <w:ind w:left="540"/>
        <w:jc w:val="thaiDistribute"/>
        <w:rPr>
          <w:rFonts w:cs="Arial"/>
          <w:sz w:val="28"/>
          <w:szCs w:val="28"/>
          <w:cs/>
          <w:lang w:val="th-TH"/>
        </w:rPr>
      </w:pPr>
    </w:p>
    <w:p w14:paraId="7B7667A7" w14:textId="3DAFBADD" w:rsidR="002F563E" w:rsidRPr="00F66D01" w:rsidRDefault="002F563E" w:rsidP="00E916C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66D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E013D" w:rsidRPr="00F66D01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F66D01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F66D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E013D" w:rsidRPr="00F66D0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F66D01">
        <w:rPr>
          <w:b/>
          <w:bCs/>
          <w:color w:val="0000FF"/>
          <w:sz w:val="30"/>
          <w:szCs w:val="30"/>
          <w:cs/>
        </w:rPr>
        <w:t xml:space="preserve"> </w:t>
      </w:r>
    </w:p>
    <w:p w14:paraId="087367C2" w14:textId="77777777" w:rsidR="002F563E" w:rsidRPr="009E46FD" w:rsidRDefault="002F563E" w:rsidP="00E916C0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CCCCCC"/>
        </w:rPr>
      </w:pPr>
    </w:p>
    <w:p w14:paraId="4E603B24" w14:textId="3BD1E279" w:rsidR="002F563E" w:rsidRPr="00F66D01" w:rsidRDefault="002F563E" w:rsidP="00E916C0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66D01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D87FF0" w:rsidRPr="00F66D01">
        <w:rPr>
          <w:rFonts w:ascii="Angsana New" w:hAnsi="Angsana New"/>
          <w:sz w:val="30"/>
          <w:szCs w:val="30"/>
          <w:cs/>
        </w:rPr>
        <w:t xml:space="preserve"> </w:t>
      </w:r>
      <w:r w:rsidRPr="00F66D01">
        <w:rPr>
          <w:rFonts w:ascii="Angsana New" w:hAnsi="Angsana New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บริษัทจะประเมินว่าสัญญาเป็นสัญญาเช่าหรือประกอบด้วยสัญญาเช่าหรือไม่</w:t>
      </w:r>
      <w:r w:rsidR="005E3400" w:rsidRPr="00F66D01">
        <w:rPr>
          <w:rFonts w:ascii="Angsana New" w:hAnsi="Angsana New"/>
          <w:sz w:val="30"/>
          <w:szCs w:val="30"/>
          <w:cs/>
        </w:rPr>
        <w:t xml:space="preserve"> </w:t>
      </w:r>
      <w:r w:rsidRPr="00F66D01">
        <w:rPr>
          <w:rFonts w:ascii="Angsana New" w:hAnsi="Angsana New"/>
          <w:sz w:val="30"/>
          <w:szCs w:val="30"/>
          <w:cs/>
        </w:rPr>
        <w:t xml:space="preserve">บริษัทนำคำนิยามของสัญญาเช่าตาม </w:t>
      </w:r>
      <w:r w:rsidRPr="00F66D01">
        <w:rPr>
          <w:rFonts w:ascii="Angsana New" w:hAnsi="Angsana New"/>
          <w:sz w:val="30"/>
          <w:szCs w:val="30"/>
        </w:rPr>
        <w:t xml:space="preserve">TFRS </w:t>
      </w:r>
      <w:r w:rsidR="004E013D" w:rsidRPr="00F66D01">
        <w:rPr>
          <w:rFonts w:ascii="Angsana New" w:hAnsi="Angsana New"/>
          <w:sz w:val="30"/>
          <w:szCs w:val="30"/>
        </w:rPr>
        <w:t>16</w:t>
      </w:r>
      <w:r w:rsidRPr="00F66D01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5CC9C0B9" w14:textId="77777777" w:rsidR="002F563E" w:rsidRPr="009E46FD" w:rsidRDefault="002F563E" w:rsidP="00E916C0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CCCCCC"/>
        </w:rPr>
      </w:pPr>
      <w:r w:rsidRPr="00F66D01" w:rsidDel="005868E9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42F36195" w14:textId="77777777" w:rsidR="002F563E" w:rsidRPr="00F66D01" w:rsidRDefault="002F563E" w:rsidP="00E916C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6D01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0DF36BF2" w14:textId="77777777" w:rsidR="002F563E" w:rsidRPr="009E46FD" w:rsidRDefault="002F563E" w:rsidP="00E916C0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E80DC15" w14:textId="41A6C6A8" w:rsidR="002F563E" w:rsidRPr="00F66D01" w:rsidRDefault="002F563E" w:rsidP="00E916C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66D01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7D3C9C" w:rsidRPr="00F66D01">
        <w:rPr>
          <w:rFonts w:ascii="Angsana New" w:hAnsi="Angsana New" w:hint="cs"/>
          <w:sz w:val="30"/>
          <w:szCs w:val="30"/>
          <w:cs/>
        </w:rPr>
        <w:t>บริษัท</w:t>
      </w:r>
      <w:r w:rsidRPr="00F66D01">
        <w:rPr>
          <w:rFonts w:ascii="Angsana New" w:hAnsi="Angsana New"/>
          <w:sz w:val="30"/>
          <w:szCs w:val="30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4088022C" w14:textId="77777777" w:rsidR="002F563E" w:rsidRPr="009E46FD" w:rsidRDefault="002F563E" w:rsidP="00E9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3CC82515" w14:textId="316E1DD1" w:rsidR="002F563E" w:rsidRPr="00F66D01" w:rsidRDefault="002F563E" w:rsidP="00E916C0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6D01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5BA0C49" w14:textId="77777777" w:rsidR="002909A3" w:rsidRPr="009E46FD" w:rsidRDefault="002909A3" w:rsidP="00E916C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4058261" w14:textId="3942B3AA" w:rsidR="002F563E" w:rsidRPr="00184215" w:rsidRDefault="002F563E" w:rsidP="00E916C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84215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184215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184215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</w:t>
      </w:r>
      <w:r w:rsidRPr="00184215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184215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</w:t>
      </w:r>
      <w:r w:rsidR="003208B6" w:rsidRPr="00184215">
        <w:rPr>
          <w:rFonts w:asciiTheme="majorBidi" w:hAnsiTheme="majorBidi" w:cstheme="majorBidi" w:hint="cs"/>
          <w:b/>
          <w:sz w:val="30"/>
          <w:szCs w:val="30"/>
          <w:cs/>
        </w:rPr>
        <w:t>บ</w:t>
      </w:r>
      <w:r w:rsidRPr="00184215">
        <w:rPr>
          <w:rFonts w:asciiTheme="majorBidi" w:hAnsiTheme="majorBidi" w:cstheme="majorBidi"/>
          <w:b/>
          <w:sz w:val="30"/>
          <w:szCs w:val="30"/>
          <w:cs/>
        </w:rPr>
        <w:t>บริษัทเมื่อสิ้นสุดสัญญาเช่า หรือต้นทุนของสินทรัพย์สิทธิการใช้สะท้อนว่</w:t>
      </w:r>
      <w:r w:rsidR="00A84A83" w:rsidRPr="00184215">
        <w:rPr>
          <w:rFonts w:asciiTheme="majorBidi" w:hAnsiTheme="majorBidi" w:cstheme="majorBidi" w:hint="cs"/>
          <w:b/>
          <w:sz w:val="30"/>
          <w:szCs w:val="30"/>
          <w:cs/>
        </w:rPr>
        <w:t>า</w:t>
      </w:r>
      <w:r w:rsidRPr="00184215">
        <w:rPr>
          <w:rFonts w:asciiTheme="majorBidi" w:hAnsiTheme="majorBidi" w:cstheme="majorBidi"/>
          <w:b/>
          <w:sz w:val="30"/>
          <w:szCs w:val="30"/>
          <w:cs/>
        </w:rPr>
        <w:t>บริษัทจะมีการใช้สิทธิในการซื้อสินทรัพย์</w:t>
      </w:r>
      <w:r w:rsidR="00D13788" w:rsidRPr="0018421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/>
          <w:b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184215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184215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20B643C1" w14:textId="658BF7EC" w:rsidR="002F563E" w:rsidRPr="00EF7DDE" w:rsidRDefault="002F563E" w:rsidP="00E916C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F7DDE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</w:t>
      </w:r>
      <w:r w:rsidRPr="00EF7DDE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EF7DDE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 xml:space="preserve">บริษัทใช้อัตราดอกเบี้ยเงินกู้ยืมส่วนเพิ่มของบริษัท </w:t>
      </w:r>
      <w:r w:rsidRPr="00EF7DDE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 หากบริษั</w:t>
      </w:r>
      <w:r w:rsidR="003878AE" w:rsidRPr="00EF7DDE">
        <w:rPr>
          <w:rFonts w:asciiTheme="majorBidi" w:hAnsiTheme="majorBidi" w:cstheme="majorBidi" w:hint="cs"/>
          <w:b/>
          <w:sz w:val="30"/>
          <w:szCs w:val="30"/>
          <w:cs/>
        </w:rPr>
        <w:t>ท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EF7DDE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 xml:space="preserve">รับรู้เป็นค่าใช้จ่ายในรอบระยะเวลาบัญชีที่เกิดรายการ </w:t>
      </w:r>
    </w:p>
    <w:p w14:paraId="0B51F5C5" w14:textId="77777777" w:rsidR="002F563E" w:rsidRPr="00EF7DDE" w:rsidRDefault="002F563E" w:rsidP="00E916C0">
      <w:pPr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24E31F3" w14:textId="02CC0F66" w:rsidR="002F563E" w:rsidRPr="00EF7DDE" w:rsidRDefault="002F563E" w:rsidP="00E916C0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F7DDE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CDF17A2" w14:textId="77777777" w:rsidR="002F563E" w:rsidRPr="00EF7DDE" w:rsidRDefault="002F563E" w:rsidP="00E916C0">
      <w:pPr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9A9252" w14:textId="048EE9A6" w:rsidR="002F563E" w:rsidRPr="00EF7DDE" w:rsidRDefault="002F563E" w:rsidP="00E916C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7DDE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EF7DDE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EF7DDE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EF7DDE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EF7DDE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EF7DDE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14:paraId="0825C28A" w14:textId="78576564" w:rsidR="002F563E" w:rsidRPr="00EF7DDE" w:rsidRDefault="002F563E" w:rsidP="00E916C0">
      <w:pPr>
        <w:tabs>
          <w:tab w:val="clear" w:pos="680"/>
          <w:tab w:val="clear" w:pos="907"/>
        </w:tabs>
        <w:spacing w:line="240" w:lineRule="auto"/>
        <w:jc w:val="thaiDistribute"/>
        <w:rPr>
          <w:rFonts w:asciiTheme="majorBidi" w:hAnsiTheme="majorBidi"/>
          <w:b/>
          <w:sz w:val="30"/>
          <w:szCs w:val="30"/>
        </w:rPr>
      </w:pPr>
    </w:p>
    <w:p w14:paraId="2BA4DEAF" w14:textId="1983B713" w:rsidR="002F563E" w:rsidRPr="00EF7DDE" w:rsidRDefault="002F563E" w:rsidP="00E916C0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EF7D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E013D" w:rsidRPr="00EF7DD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EF7DDE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EF7D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E013D" w:rsidRPr="00EF7DD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EF7DDE">
        <w:rPr>
          <w:rFonts w:asciiTheme="majorBidi" w:hAnsiTheme="majorBidi"/>
          <w:b/>
          <w:bCs/>
          <w:color w:val="0000FF"/>
          <w:sz w:val="30"/>
          <w:szCs w:val="30"/>
          <w:cs/>
        </w:rPr>
        <w:t xml:space="preserve"> </w:t>
      </w:r>
    </w:p>
    <w:p w14:paraId="6EFF9C0A" w14:textId="77777777" w:rsidR="002F563E" w:rsidRPr="00EF7DDE" w:rsidRDefault="002F563E" w:rsidP="00E916C0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5F121BE0" w14:textId="13581A9F" w:rsidR="002F563E" w:rsidRPr="00EF7DDE" w:rsidRDefault="002F563E" w:rsidP="00E9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7DDE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Pr="00EF7DDE">
        <w:rPr>
          <w:rFonts w:asciiTheme="majorBidi" w:hAnsiTheme="majorBidi" w:cstheme="majorBidi"/>
          <w:sz w:val="30"/>
          <w:szCs w:val="30"/>
          <w:cs/>
        </w:rPr>
        <w:t>สัญญาเช่าซึ่งบริษัทได้รับส่วนใหญ่ของความเสี่ยงและผลตอบแทนจากการครอบครองทรัพย์สินที่เช่านั้นๆ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</w:t>
      </w:r>
      <w:r w:rsidR="00F513D4" w:rsidRPr="00EF7DDE">
        <w:rPr>
          <w:rFonts w:asciiTheme="majorBidi" w:hAnsiTheme="majorBidi" w:cstheme="majorBidi" w:hint="cs"/>
          <w:sz w:val="30"/>
          <w:szCs w:val="30"/>
          <w:cs/>
        </w:rPr>
        <w:t>ปรับปรุง</w:t>
      </w:r>
      <w:r w:rsidRPr="00EF7DDE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Pr="00EF7D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7DDE">
        <w:rPr>
          <w:rFonts w:asciiTheme="majorBidi" w:hAnsiTheme="majorBidi" w:cstheme="majorBidi"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  <w:r w:rsidRPr="00EF7D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7C161CD" w14:textId="77777777" w:rsidR="0086084D" w:rsidRPr="00EF7DDE" w:rsidRDefault="0086084D" w:rsidP="00E916C0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1840BC" w14:textId="11D2317E" w:rsidR="00301BEB" w:rsidRPr="00EF7DDE" w:rsidRDefault="002F563E" w:rsidP="00E916C0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7DDE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EF7DDE">
        <w:rPr>
          <w:rFonts w:asciiTheme="majorBidi" w:hAnsiTheme="majorBidi" w:cstheme="majorBidi" w:hint="cs"/>
          <w:b/>
          <w:sz w:val="30"/>
          <w:szCs w:val="30"/>
          <w:cs/>
        </w:rPr>
        <w:t>ค่าเช่าจ่าย</w:t>
      </w:r>
      <w:r w:rsidRPr="00EF7DDE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</w:t>
      </w:r>
      <w:r w:rsidRPr="00EF7DDE">
        <w:rPr>
          <w:rFonts w:asciiTheme="majorBidi" w:hAnsiTheme="majorBidi" w:cstheme="majorBidi"/>
          <w:b/>
          <w:sz w:val="30"/>
          <w:szCs w:val="30"/>
          <w:cs/>
        </w:rPr>
        <w:t>สัญญาเช่า ค่าเช่าที่อาจเกิดขึ้น</w:t>
      </w:r>
      <w:r w:rsidRPr="00EF7DDE">
        <w:rPr>
          <w:rFonts w:asciiTheme="majorBidi" w:eastAsia="Calibri" w:hAnsiTheme="majorBidi" w:cstheme="majorBidi"/>
          <w:sz w:val="30"/>
          <w:szCs w:val="30"/>
          <w:cs/>
        </w:rPr>
        <w:t>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EF7DD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102AF936" w14:textId="77777777" w:rsidR="005E5C95" w:rsidRPr="00EF7DDE" w:rsidRDefault="005E5C95" w:rsidP="00E916C0">
      <w:pPr>
        <w:spacing w:line="240" w:lineRule="auto"/>
        <w:rPr>
          <w:rFonts w:cs="Arial"/>
          <w:sz w:val="30"/>
          <w:szCs w:val="30"/>
          <w:cs/>
          <w:lang w:val="th-TH"/>
        </w:rPr>
      </w:pPr>
    </w:p>
    <w:p w14:paraId="6D9419EF" w14:textId="77777777" w:rsidR="00B67D7A" w:rsidRDefault="00B67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cs/>
          <w:lang w:val="th-TH"/>
        </w:rPr>
        <w:br w:type="page"/>
      </w:r>
    </w:p>
    <w:p w14:paraId="353F2746" w14:textId="1118557B" w:rsidR="006214C5" w:rsidRPr="00184215" w:rsidRDefault="006214C5" w:rsidP="007E3F18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184215">
        <w:rPr>
          <w:rFonts w:ascii="Angsana New" w:hAnsi="Angsana New" w:cs="Angsana New"/>
          <w:b/>
          <w:bCs/>
          <w:i/>
          <w:iCs/>
          <w:cs/>
          <w:lang w:val="th-TH"/>
        </w:rPr>
        <w:lastRenderedPageBreak/>
        <w:t>การด้อยค่า</w:t>
      </w:r>
      <w:r w:rsidR="00B46550" w:rsidRPr="00184215">
        <w:rPr>
          <w:rFonts w:ascii="Angsana New" w:hAnsi="Angsana New" w:cs="Angsana New" w:hint="cs"/>
          <w:b/>
          <w:bCs/>
          <w:i/>
          <w:iCs/>
          <w:cs/>
          <w:lang w:val="th-TH"/>
        </w:rPr>
        <w:t>สิ</w:t>
      </w:r>
      <w:r w:rsidR="00D34961" w:rsidRPr="00184215">
        <w:rPr>
          <w:rFonts w:ascii="Angsana New" w:hAnsi="Angsana New" w:cs="Angsana New" w:hint="cs"/>
          <w:b/>
          <w:bCs/>
          <w:i/>
          <w:iCs/>
          <w:cs/>
          <w:lang w:val="th-TH"/>
        </w:rPr>
        <w:t>น</w:t>
      </w:r>
      <w:r w:rsidR="00FD100D" w:rsidRPr="00184215">
        <w:rPr>
          <w:rFonts w:ascii="Angsana New" w:hAnsi="Angsana New" w:cs="Angsana New" w:hint="cs"/>
          <w:b/>
          <w:bCs/>
          <w:i/>
          <w:iCs/>
          <w:cs/>
          <w:lang w:val="th-TH"/>
        </w:rPr>
        <w:t>ทรัพย์ทางการเงิน</w:t>
      </w:r>
    </w:p>
    <w:p w14:paraId="0066F5EA" w14:textId="77777777" w:rsidR="007A616C" w:rsidRPr="000D0861" w:rsidRDefault="007A616C" w:rsidP="007A616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F4D4EC" w14:textId="11843E15" w:rsidR="007A616C" w:rsidRPr="000D0861" w:rsidRDefault="007A616C" w:rsidP="007A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08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E013D" w:rsidRPr="000D0861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0D0861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0D08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E013D" w:rsidRPr="000D086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3991D15" w14:textId="77777777" w:rsidR="007A616C" w:rsidRPr="000D0861" w:rsidRDefault="007A616C" w:rsidP="007A616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FD6B17" w14:textId="06B44CD2" w:rsidR="007A616C" w:rsidRPr="000D0861" w:rsidRDefault="007A616C" w:rsidP="007A616C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0D0861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0D0861">
        <w:rPr>
          <w:rFonts w:asciiTheme="majorBidi" w:hAnsiTheme="majorBidi" w:cstheme="majorBidi"/>
          <w:b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D0861">
        <w:rPr>
          <w:rFonts w:asciiTheme="majorBidi" w:hAnsiTheme="majorBidi" w:cstheme="majorBidi" w:hint="cs"/>
          <w:b/>
          <w:sz w:val="30"/>
          <w:szCs w:val="30"/>
          <w:cs/>
        </w:rPr>
        <w:t xml:space="preserve"> (รวมถึง</w:t>
      </w: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เงินสดและรายการเทียบเท่าเงินสด</w:t>
      </w:r>
      <w:r w:rsidR="00885E16"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ลูกหนี้อื่น</w:t>
      </w:r>
      <w:r w:rsidR="002F146C" w:rsidRPr="000D0861">
        <w:rPr>
          <w:rFonts w:asciiTheme="majorBidi" w:hAnsiTheme="majorBidi"/>
          <w:color w:val="000000"/>
          <w:sz w:val="30"/>
          <w:szCs w:val="30"/>
          <w:cs/>
        </w:rPr>
        <w:t>)</w:t>
      </w:r>
      <w:r w:rsidRPr="000D086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027CAA"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0D0861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7C020BFC" w14:textId="77777777" w:rsidR="007A616C" w:rsidRPr="000D0861" w:rsidRDefault="007A616C" w:rsidP="007A616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92B4B2" w14:textId="77777777" w:rsidR="007A616C" w:rsidRPr="000D0861" w:rsidRDefault="007A616C" w:rsidP="007A616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0D0861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7C5CC006" w14:textId="77777777" w:rsidR="007A616C" w:rsidRPr="000D0861" w:rsidRDefault="007A616C" w:rsidP="008F087E">
      <w:pPr>
        <w:tabs>
          <w:tab w:val="left" w:pos="630"/>
          <w:tab w:val="left" w:pos="720"/>
        </w:tabs>
        <w:spacing w:line="240" w:lineRule="auto"/>
        <w:jc w:val="thaiDistribute"/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</w:rPr>
      </w:pPr>
    </w:p>
    <w:p w14:paraId="00984BDE" w14:textId="1B94B86E" w:rsidR="00BE1AC7" w:rsidRPr="000D0861" w:rsidRDefault="00BE1AC7" w:rsidP="00BE1AC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0D0861">
        <w:rPr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0771C2" w:rsidRPr="000D0861">
        <w:rPr>
          <w:rFonts w:hint="cs"/>
          <w:color w:val="000000"/>
          <w:sz w:val="30"/>
          <w:szCs w:val="30"/>
          <w:cs/>
        </w:rPr>
        <w:t xml:space="preserve">     </w:t>
      </w:r>
      <w:r w:rsidRPr="000D0861">
        <w:rPr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0D0861">
        <w:rPr>
          <w:rFonts w:hint="cs"/>
          <w:color w:val="000000"/>
          <w:sz w:val="30"/>
          <w:szCs w:val="30"/>
          <w:cs/>
        </w:rPr>
        <w:t>คาดว่าจะ</w:t>
      </w:r>
      <w:r w:rsidRPr="000D0861">
        <w:rPr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</w:t>
      </w:r>
      <w:r w:rsidRPr="000D0861">
        <w:rPr>
          <w:rFonts w:asciiTheme="majorBidi" w:hAnsiTheme="majorBidi" w:cstheme="majorBidi"/>
          <w:color w:val="000000"/>
          <w:sz w:val="30"/>
          <w:szCs w:val="30"/>
          <w:cs/>
        </w:rPr>
        <w:t>สดที่บริษัทคาดว่าจะได้รับ)</w:t>
      </w: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0D0861">
        <w:rPr>
          <w:rFonts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0D0861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6DA343A2" w14:textId="77777777" w:rsidR="00BE1AC7" w:rsidRPr="000D0861" w:rsidRDefault="00BE1AC7" w:rsidP="00BE1AC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6A2B4" w14:textId="77777777" w:rsidR="00BE1AC7" w:rsidRPr="000D0861" w:rsidRDefault="00BE1AC7" w:rsidP="00BE1AC7">
      <w:pPr>
        <w:ind w:left="540"/>
        <w:jc w:val="thaiDistribute"/>
        <w:rPr>
          <w:color w:val="000000"/>
          <w:sz w:val="30"/>
          <w:szCs w:val="30"/>
        </w:rPr>
      </w:pPr>
      <w:r w:rsidRPr="000D0861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0D0861">
        <w:rPr>
          <w:color w:val="000000"/>
          <w:sz w:val="30"/>
          <w:szCs w:val="30"/>
          <w:cs/>
        </w:rPr>
        <w:t>ผลขาดทุนด้านเครดิต</w:t>
      </w:r>
      <w:r w:rsidRPr="000D0861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1B7C945B" w14:textId="7F69A563" w:rsidR="00BE1AC7" w:rsidRPr="000D0861" w:rsidRDefault="00BE1AC7" w:rsidP="00BE1AC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4E013D" w:rsidRPr="000D0861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0D086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4E013D" w:rsidRPr="000D0861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0D086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0D086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15542D0B" w14:textId="77777777" w:rsidR="00BE1AC7" w:rsidRPr="000D0861" w:rsidRDefault="00BE1AC7" w:rsidP="00BE1AC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950CB7F" w14:textId="77777777" w:rsidR="00BE1AC7" w:rsidRPr="000D0861" w:rsidRDefault="00BE1AC7" w:rsidP="00BE1AC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7AE3B0" w14:textId="388F7B9D" w:rsidR="00BE1AC7" w:rsidRPr="000D0861" w:rsidRDefault="00BE1AC7" w:rsidP="00BE1A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</w:t>
      </w:r>
      <w:r w:rsidRPr="000D0861">
        <w:rPr>
          <w:rFonts w:hint="cs"/>
          <w:color w:val="000000"/>
          <w:sz w:val="30"/>
          <w:szCs w:val="30"/>
          <w:cs/>
        </w:rPr>
        <w:t>การเงิน</w:t>
      </w:r>
      <w:r w:rsidR="00476BE1" w:rsidRPr="000D0861">
        <w:rPr>
          <w:rFonts w:hint="cs"/>
          <w:color w:val="000000"/>
          <w:sz w:val="30"/>
          <w:szCs w:val="30"/>
          <w:cs/>
        </w:rPr>
        <w:t>อื่น</w:t>
      </w:r>
      <w:r w:rsidRPr="000D0861">
        <w:rPr>
          <w:color w:val="000000"/>
          <w:sz w:val="30"/>
          <w:szCs w:val="30"/>
          <w:cs/>
        </w:rPr>
        <w:t xml:space="preserve"> บริษัทรับรู้ผล</w:t>
      </w: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E013D" w:rsidRPr="000D0861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0D086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0D0861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0D086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81B98EE" w14:textId="77777777" w:rsidR="00BE1AC7" w:rsidRPr="000D0861" w:rsidRDefault="00BE1AC7" w:rsidP="00BE1A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</w:p>
    <w:p w14:paraId="0C7DAFE1" w14:textId="0798F20A" w:rsidR="00BE1AC7" w:rsidRPr="000D0861" w:rsidRDefault="00BE1AC7" w:rsidP="00BE1AC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0861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6C9332C7" w14:textId="77777777" w:rsidR="007545EE" w:rsidRPr="000D0861" w:rsidRDefault="007545EE" w:rsidP="00BE1AC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C334D6F" w14:textId="60DCA5E9" w:rsidR="00BE1AC7" w:rsidRPr="00184215" w:rsidRDefault="00BE1AC7" w:rsidP="00BE1AC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3333FF"/>
          <w:sz w:val="30"/>
          <w:szCs w:val="30"/>
        </w:rPr>
      </w:pP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</w:t>
      </w:r>
      <w:r w:rsidRPr="00184215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ความน่าเชื่อถืออยู่ใน</w:t>
      </w:r>
      <w:r w:rsidRPr="00184215">
        <w:rPr>
          <w:rFonts w:asciiTheme="majorBidi" w:hAnsiTheme="majorBidi"/>
          <w:color w:val="000000"/>
          <w:sz w:val="30"/>
          <w:szCs w:val="30"/>
          <w:cs/>
        </w:rPr>
        <w:t xml:space="preserve"> ‘</w:t>
      </w: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>ระดับที่น่าลงทุน</w:t>
      </w:r>
      <w:r w:rsidRPr="00184215">
        <w:rPr>
          <w:rFonts w:asciiTheme="majorBidi" w:hAnsiTheme="majorBidi"/>
          <w:color w:val="000000"/>
          <w:sz w:val="30"/>
          <w:szCs w:val="30"/>
          <w:cs/>
        </w:rPr>
        <w:t>’</w:t>
      </w: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ซึ่งเป็นการจัดอันดับที่เข้าใจในระดับสากล บริษัทพิจารณาให้ระดับ </w:t>
      </w:r>
      <w:r w:rsidR="00006591" w:rsidRPr="00184215">
        <w:rPr>
          <w:rFonts w:asciiTheme="majorBidi" w:hAnsiTheme="majorBidi" w:cstheme="majorBidi"/>
          <w:color w:val="000000"/>
          <w:sz w:val="30"/>
          <w:szCs w:val="30"/>
        </w:rPr>
        <w:t>BBB</w:t>
      </w:r>
      <w:r w:rsidR="00006591" w:rsidRPr="00184215">
        <w:rPr>
          <w:rFonts w:asciiTheme="majorBidi" w:hAnsiTheme="majorBidi"/>
          <w:color w:val="000000"/>
          <w:sz w:val="30"/>
          <w:szCs w:val="30"/>
          <w:cs/>
        </w:rPr>
        <w:t>+</w:t>
      </w: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หรือสูงกว่าของบริษัทจัดอันดับ</w:t>
      </w:r>
      <w:r w:rsidRPr="00184215">
        <w:rPr>
          <w:rFonts w:asciiTheme="majorBidi" w:eastAsia="Calibri" w:hAnsiTheme="majorBidi"/>
          <w:sz w:val="30"/>
          <w:szCs w:val="30"/>
          <w:shd w:val="clear" w:color="auto" w:fill="D9D9D9" w:themeFill="background1" w:themeFillShade="D9"/>
          <w:cs/>
        </w:rPr>
        <w:t xml:space="preserve"> </w:t>
      </w:r>
      <w:r w:rsidRPr="00184215">
        <w:rPr>
          <w:rFonts w:asciiTheme="majorBidi" w:hAnsiTheme="majorBidi" w:cstheme="majorBidi"/>
          <w:color w:val="000000"/>
          <w:sz w:val="30"/>
          <w:szCs w:val="30"/>
          <w:cs/>
        </w:rPr>
        <w:t>เป็นระดับที่น่าลงทุน</w:t>
      </w:r>
    </w:p>
    <w:p w14:paraId="39E799BC" w14:textId="57FBDB66" w:rsidR="00BE1AC7" w:rsidRPr="009F45A8" w:rsidRDefault="00BE1AC7" w:rsidP="00BE1AC7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บริษัท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4E013D" w:rsidRPr="009F45A8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9F45A8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ความน่าเชื่อถือที่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</w:p>
    <w:p w14:paraId="05019E5D" w14:textId="77777777" w:rsidR="00BE1AC7" w:rsidRPr="009F45A8" w:rsidRDefault="00BE1AC7" w:rsidP="00BE1A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24F9D4" w14:textId="0C1C0AB5" w:rsidR="00BE1AC7" w:rsidRPr="009F45A8" w:rsidRDefault="00BE1AC7" w:rsidP="00BE1A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45A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F45A8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สินทรัพย์ทางการเงินจะเกิดการ</w:t>
      </w:r>
      <w:r w:rsidRPr="009F45A8">
        <w:rPr>
          <w:rFonts w:asciiTheme="majorBidi" w:hAnsiTheme="majorBidi" w:cstheme="majorBidi"/>
          <w:sz w:val="30"/>
          <w:szCs w:val="30"/>
          <w:cs/>
        </w:rPr>
        <w:t>ผิด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9F45A8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790FBA7" w14:textId="185DFC84" w:rsidR="00BE1AC7" w:rsidRPr="009F45A8" w:rsidRDefault="00BE1AC7" w:rsidP="00BE1AC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F45A8">
        <w:rPr>
          <w:rFonts w:asciiTheme="majorBidi" w:hAnsiTheme="majorBidi" w:cstheme="majorBidi" w:hint="cs"/>
          <w:sz w:val="30"/>
          <w:szCs w:val="30"/>
          <w:cs/>
        </w:rPr>
        <w:t>ผู้กู้</w:t>
      </w:r>
      <w:r w:rsidRPr="009F45A8">
        <w:rPr>
          <w:rFonts w:asciiTheme="majorBidi" w:hAnsiTheme="majorBidi" w:cstheme="majorBidi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F45A8">
        <w:rPr>
          <w:rFonts w:asciiTheme="majorBidi" w:hAnsiTheme="majorBidi" w:cstheme="majorBidi"/>
          <w:sz w:val="30"/>
          <w:szCs w:val="30"/>
          <w:cs/>
        </w:rPr>
        <w:t>ได้เต็มจำนวน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 xml:space="preserve"> อีกทั้งบริษัทไม่มี</w:t>
      </w:r>
      <w:r w:rsidRPr="009F45A8">
        <w:rPr>
          <w:rFonts w:asciiTheme="majorBidi" w:hAnsiTheme="majorBidi" w:cstheme="majorBidi"/>
          <w:sz w:val="30"/>
          <w:szCs w:val="30"/>
          <w:cs/>
        </w:rPr>
        <w:t>สิทธิในการไล่เบี้ย เช่น การ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ยึด</w:t>
      </w:r>
      <w:r w:rsidRPr="009F45A8">
        <w:rPr>
          <w:rFonts w:asciiTheme="majorBidi" w:hAnsiTheme="majorBidi" w:cstheme="majorBidi"/>
          <w:sz w:val="30"/>
          <w:szCs w:val="30"/>
          <w:cs/>
        </w:rPr>
        <w:t>หลักประกัน (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หากมีการวางหลักประกัน</w:t>
      </w:r>
      <w:r w:rsidRPr="009F45A8">
        <w:rPr>
          <w:rFonts w:asciiTheme="majorBidi" w:hAnsiTheme="majorBidi" w:cstheme="majorBidi"/>
          <w:sz w:val="30"/>
          <w:szCs w:val="30"/>
          <w:cs/>
        </w:rPr>
        <w:t>)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45A8">
        <w:rPr>
          <w:rFonts w:asciiTheme="majorBidi" w:hAnsiTheme="majorBidi" w:cstheme="majorBidi"/>
          <w:sz w:val="30"/>
          <w:szCs w:val="30"/>
          <w:cs/>
        </w:rPr>
        <w:t xml:space="preserve">หรือ </w:t>
      </w:r>
    </w:p>
    <w:p w14:paraId="40131401" w14:textId="733E602D" w:rsidR="00BE1AC7" w:rsidRPr="009F45A8" w:rsidRDefault="00BE1AC7" w:rsidP="00BE1AC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i/>
          <w:iCs/>
          <w:sz w:val="30"/>
          <w:szCs w:val="30"/>
        </w:rPr>
      </w:pPr>
      <w:r w:rsidRPr="009F45A8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4E013D" w:rsidRPr="009F45A8">
        <w:rPr>
          <w:rFonts w:asciiTheme="majorBidi" w:hAnsiTheme="majorBidi" w:cstheme="majorBidi"/>
          <w:sz w:val="30"/>
          <w:szCs w:val="30"/>
        </w:rPr>
        <w:t>90</w:t>
      </w:r>
      <w:r w:rsidRPr="009F45A8">
        <w:rPr>
          <w:rFonts w:asciiTheme="majorBidi" w:hAnsiTheme="majorBidi"/>
          <w:sz w:val="30"/>
          <w:szCs w:val="30"/>
          <w:cs/>
        </w:rPr>
        <w:t xml:space="preserve"> </w:t>
      </w:r>
      <w:r w:rsidRPr="009F45A8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6F33824" w14:textId="77777777" w:rsidR="00BE1AC7" w:rsidRPr="009F45A8" w:rsidRDefault="00BE1AC7" w:rsidP="00BE1A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D8563" w14:textId="21A137A3" w:rsidR="00BE1AC7" w:rsidRPr="009F45A8" w:rsidRDefault="00BE1AC7" w:rsidP="00F723B4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ความน่าเชื่อถือ </w:t>
      </w:r>
    </w:p>
    <w:p w14:paraId="20B2E54F" w14:textId="77777777" w:rsidR="00BE1AC7" w:rsidRPr="009F45A8" w:rsidRDefault="00BE1AC7" w:rsidP="00BE1AC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</w:pPr>
    </w:p>
    <w:p w14:paraId="0A13BFF9" w14:textId="12DD610F" w:rsidR="00BE1AC7" w:rsidRPr="009F45A8" w:rsidRDefault="00BE1AC7" w:rsidP="00BE1AC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ผล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ขาดทุนด้านเครดิต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ที่คาดว่าจะเกิดขึ้น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ของเครื่องมือทางการเงิน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นับจากวันที่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9F45A8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มูลค่ายุติธรรมผ่านกำไรขาดทุนเบ็ดเสร็จอื่นซึ่ง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9F45A8">
        <w:rPr>
          <w:rFonts w:asciiTheme="majorBidi" w:hAnsiTheme="majorBidi" w:cstheme="majorBidi"/>
          <w:color w:val="000000"/>
          <w:sz w:val="30"/>
          <w:szCs w:val="30"/>
          <w:cs/>
        </w:rPr>
        <w:t>รับรู้</w:t>
      </w:r>
      <w:r w:rsidRPr="009F45A8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5C57E0EF" w14:textId="77777777" w:rsidR="007A616C" w:rsidRPr="009F45A8" w:rsidRDefault="007A616C" w:rsidP="007A616C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25D2890" w14:textId="77777777" w:rsidR="007A616C" w:rsidRPr="009F45A8" w:rsidRDefault="007A616C" w:rsidP="007A616C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F45A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AE9D9D4" w14:textId="77777777" w:rsidR="007A616C" w:rsidRPr="009F45A8" w:rsidRDefault="007A616C" w:rsidP="007A616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5678BA" w14:textId="09300F67" w:rsidR="007A616C" w:rsidRPr="009F45A8" w:rsidRDefault="007A616C" w:rsidP="007A616C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45A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9F45A8">
        <w:rPr>
          <w:rFonts w:asciiTheme="majorBidi" w:hAnsiTheme="majorBidi" w:cstheme="majorBidi"/>
          <w:b/>
          <w:color w:val="auto"/>
          <w:sz w:val="30"/>
          <w:szCs w:val="30"/>
          <w:cs/>
        </w:rPr>
        <w:t>รายงาน</w:t>
      </w:r>
      <w:r w:rsidRPr="009F45A8">
        <w:rPr>
          <w:rFonts w:asciiTheme="majorBidi" w:hAnsiTheme="majorBidi" w:cstheme="majorBidi" w:hint="cs"/>
          <w:b/>
          <w:color w:val="auto"/>
          <w:sz w:val="30"/>
          <w:szCs w:val="30"/>
          <w:cs/>
        </w:rPr>
        <w:t xml:space="preserve"> </w:t>
      </w:r>
      <w:r w:rsidRPr="009F45A8">
        <w:rPr>
          <w:rFonts w:asciiTheme="majorBidi" w:hAnsiTheme="majorBidi" w:cstheme="majorBidi"/>
          <w:b/>
          <w:color w:val="auto"/>
          <w:sz w:val="30"/>
          <w:szCs w:val="30"/>
          <w:cs/>
        </w:rPr>
        <w:t>บริษัทประเมินว่าสินทรัพย์ทางการเงินที่วัดมูลค่าด้วยราคาทุนตัดจำหน่ายและตราสารหนี้ที่</w:t>
      </w:r>
      <w:r w:rsidRPr="009F45A8">
        <w:rPr>
          <w:rFonts w:asciiTheme="majorBidi" w:hAnsiTheme="majorBidi" w:cs="Angsana New"/>
          <w:b/>
          <w:bCs/>
          <w:color w:val="auto"/>
          <w:sz w:val="30"/>
          <w:szCs w:val="30"/>
          <w:cs/>
        </w:rPr>
        <w:t xml:space="preserve">  </w:t>
      </w:r>
      <w:r w:rsidR="00BD7E33" w:rsidRPr="009F45A8">
        <w:rPr>
          <w:rFonts w:asciiTheme="majorBidi" w:hAnsiTheme="majorBidi" w:cs="Angsana New"/>
          <w:b/>
          <w:bCs/>
          <w:color w:val="auto"/>
          <w:sz w:val="30"/>
          <w:szCs w:val="30"/>
          <w:cs/>
        </w:rPr>
        <w:t xml:space="preserve">           </w:t>
      </w:r>
      <w:r w:rsidRPr="009F45A8">
        <w:rPr>
          <w:rFonts w:asciiTheme="majorBidi" w:hAnsiTheme="majorBidi" w:cstheme="majorBidi"/>
          <w:b/>
          <w:color w:val="auto"/>
          <w:sz w:val="30"/>
          <w:szCs w:val="30"/>
          <w:cs/>
        </w:rPr>
        <w:t>วัด</w:t>
      </w:r>
      <w:r w:rsidRPr="009F45A8">
        <w:rPr>
          <w:rFonts w:asciiTheme="majorBidi" w:hAnsiTheme="majorBidi" w:cstheme="majorBidi" w:hint="cs"/>
          <w:b/>
          <w:color w:val="auto"/>
          <w:sz w:val="30"/>
          <w:szCs w:val="30"/>
          <w:cs/>
        </w:rPr>
        <w:t>มูลค่าด้วย</w:t>
      </w:r>
      <w:r w:rsidRPr="009F45A8">
        <w:rPr>
          <w:rFonts w:asciiTheme="majorBidi" w:hAnsiTheme="majorBidi" w:cstheme="majorBidi"/>
          <w:b/>
          <w:color w:val="auto"/>
          <w:sz w:val="30"/>
          <w:szCs w:val="30"/>
          <w:cs/>
        </w:rPr>
        <w:t>มูลค่าด้วย</w:t>
      </w:r>
      <w:r w:rsidRPr="009F45A8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มูลค่ายุติธรรมผ่านกำไรขาดทุนเบ็ดเสร็จอื่น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9F45A8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9F45A8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9F45A8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9F45A8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9F45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9F45A8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9F45A8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9F45A8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="004E013D" w:rsidRPr="009F45A8">
        <w:rPr>
          <w:rFonts w:asciiTheme="majorBidi" w:hAnsiTheme="majorBidi" w:cstheme="majorBidi"/>
          <w:sz w:val="30"/>
          <w:szCs w:val="30"/>
        </w:rPr>
        <w:t>90</w:t>
      </w:r>
      <w:r w:rsidRPr="009F45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45A8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9F45A8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9F45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45A8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5C21F67F" w14:textId="77777777" w:rsidR="00306E27" w:rsidRDefault="00306E27" w:rsidP="007A616C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C8415B8" w14:textId="2A0D527B" w:rsidR="007A616C" w:rsidRPr="002D2C04" w:rsidRDefault="007A616C" w:rsidP="007A616C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9F45A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</w:t>
      </w:r>
      <w:r w:rsidRPr="002D2C0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ตัดจำหน่าย</w:t>
      </w:r>
      <w:r w:rsidRPr="002D2C0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1241F40F" w14:textId="77777777" w:rsidR="007A616C" w:rsidRPr="002D2C04" w:rsidRDefault="007A616C" w:rsidP="007A616C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73CB07B" w14:textId="5CC264DD" w:rsidR="007A616C" w:rsidRPr="002D2C04" w:rsidRDefault="007A616C" w:rsidP="007A616C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2D2C04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2D2C0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</w:t>
      </w:r>
      <w:r w:rsidRPr="002D2C04">
        <w:rPr>
          <w:rFonts w:asciiTheme="majorBidi" w:hAnsiTheme="majorBidi" w:cstheme="majorBidi"/>
          <w:color w:val="000000"/>
          <w:sz w:val="30"/>
          <w:szCs w:val="30"/>
          <w:cs/>
        </w:rPr>
        <w:t>ดจำหน่ายเมื่อบริษัทไม่สามารถคาดการณ์ได้อย่างสมเหตุสมผลว่าจะได้รับคืน</w:t>
      </w:r>
      <w:r w:rsidRPr="002D2C04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2D2C0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2D2C0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2D2C04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4CDADF80" w14:textId="24833EA2" w:rsidR="00104EF5" w:rsidRPr="002D2C04" w:rsidRDefault="007A616C" w:rsidP="007A616C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2C04" w:rsidDel="00DE5E64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5F7212AC" w14:textId="6E1966B0" w:rsidR="007A616C" w:rsidRPr="002D2C04" w:rsidRDefault="007A616C" w:rsidP="007A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2C0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2D2C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4E013D" w:rsidRPr="002D2C0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2D2C04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2D2C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E013D" w:rsidRPr="002D2C0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521276D" w14:textId="77777777" w:rsidR="000300EB" w:rsidRPr="002D2C04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3F26082" w14:textId="77777777" w:rsidR="000300EB" w:rsidRPr="002D2C04" w:rsidRDefault="000300EB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D2C04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 </w:t>
      </w:r>
    </w:p>
    <w:p w14:paraId="446D21E2" w14:textId="77777777" w:rsidR="002C274D" w:rsidRPr="002D2C04" w:rsidRDefault="002C274D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9B9BFF5" w14:textId="77777777" w:rsidR="000300EB" w:rsidRPr="002D2C04" w:rsidRDefault="000300EB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D2C04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50957A7" w14:textId="11EA1253" w:rsidR="004E7284" w:rsidRPr="002D2C04" w:rsidRDefault="004E7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A775906" w14:textId="4725AA37" w:rsidR="00297516" w:rsidRPr="002D2C04" w:rsidRDefault="000300EB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D2C04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</w:t>
      </w:r>
      <w:r w:rsidR="00C30029" w:rsidRPr="002D2C04">
        <w:rPr>
          <w:rFonts w:ascii="Angsana New" w:hAnsi="Angsana New"/>
          <w:sz w:val="30"/>
          <w:szCs w:val="30"/>
          <w:cs/>
        </w:rPr>
        <w:t xml:space="preserve">าสินทรัพย์ดังกล่าวมีการด้อยค่า </w:t>
      </w:r>
      <w:r w:rsidRPr="002D2C04">
        <w:rPr>
          <w:rFonts w:ascii="Angsana New" w:hAnsi="Angsana New"/>
          <w:sz w:val="30"/>
          <w:szCs w:val="30"/>
          <w:cs/>
        </w:rPr>
        <w:t>ขาดทุนซึ่งเคยบันทึกในส่วนของผู้ถือหุ้นจะถูกบันทึกในกำไรหรือขาดทุนโดยไม่ต้องปรับกับ</w:t>
      </w:r>
      <w:r w:rsidR="00C30029" w:rsidRPr="002D2C04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 </w:t>
      </w:r>
      <w:r w:rsidRPr="002D2C04">
        <w:rPr>
          <w:rFonts w:ascii="Angsana New" w:hAnsi="Angsana New"/>
          <w:sz w:val="30"/>
          <w:szCs w:val="30"/>
          <w:cs/>
        </w:rPr>
        <w:t>ขาดทุนที่บันทึกในกำไรหรือขาดทุนเป็นผลต่างระหว่างราคาทุนที่ซื้อกับมูลค่า</w:t>
      </w:r>
      <w:r w:rsidR="00A02894" w:rsidRPr="002D2C04">
        <w:rPr>
          <w:rFonts w:ascii="Angsana New" w:hAnsi="Angsana New"/>
          <w:sz w:val="30"/>
          <w:szCs w:val="30"/>
          <w:cs/>
        </w:rPr>
        <w:t>ยุติธรรมในปัจจุบันของสินทรัพย์</w:t>
      </w:r>
      <w:r w:rsidRPr="002D2C04">
        <w:rPr>
          <w:rFonts w:ascii="Angsana New" w:hAnsi="Angsana New"/>
          <w:sz w:val="30"/>
          <w:szCs w:val="30"/>
          <w:cs/>
        </w:rPr>
        <w:t xml:space="preserve">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3E59065C" w14:textId="77777777" w:rsidR="004E7284" w:rsidRPr="002D2C04" w:rsidRDefault="004E7284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5B9A9B1" w14:textId="6C35B6F3" w:rsidR="000300EB" w:rsidRPr="002D2C04" w:rsidRDefault="000300EB" w:rsidP="00CF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2D2C04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EAFDF5E" w14:textId="77777777" w:rsidR="00494D26" w:rsidRPr="002D2C04" w:rsidRDefault="00494D26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C18DA7C" w14:textId="57FFB37C" w:rsidR="000300EB" w:rsidRPr="002D2C04" w:rsidRDefault="000300EB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D2C0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</w:t>
      </w:r>
      <w:r w:rsidR="002B1264" w:rsidRPr="002D2C04">
        <w:rPr>
          <w:rFonts w:ascii="Angsana New" w:hAnsi="Angsana New" w:hint="cs"/>
          <w:sz w:val="30"/>
          <w:szCs w:val="30"/>
          <w:cs/>
        </w:rPr>
        <w:t>ที่บันทึกโดยวิธีราคาทุนตัดจำหน่าย</w:t>
      </w:r>
      <w:r w:rsidR="00BD18B3" w:rsidRPr="002D2C04">
        <w:rPr>
          <w:rFonts w:ascii="Angsana New" w:hAnsi="Angsana New" w:hint="cs"/>
          <w:sz w:val="30"/>
          <w:szCs w:val="30"/>
          <w:cs/>
        </w:rPr>
        <w:t xml:space="preserve"> </w:t>
      </w:r>
      <w:r w:rsidR="00105BD3" w:rsidRPr="002D2C04">
        <w:rPr>
          <w:rFonts w:ascii="Angsana New" w:hAnsi="Angsana New"/>
          <w:sz w:val="30"/>
          <w:szCs w:val="30"/>
          <w:cs/>
        </w:rPr>
        <w:t xml:space="preserve">     </w:t>
      </w:r>
      <w:r w:rsidRPr="002D2C04">
        <w:rPr>
          <w:rFonts w:ascii="Angsana New" w:hAnsi="Angsana New"/>
          <w:sz w:val="30"/>
          <w:szCs w:val="30"/>
          <w:cs/>
        </w:rPr>
        <w:t>คำนวณโดยการหามูลค่าปัจจุบันของประมาณการกระแสเงินสดที่จะได้รับในอนาคต คิ</w:t>
      </w:r>
      <w:r w:rsidR="00C30029" w:rsidRPr="002D2C04">
        <w:rPr>
          <w:rFonts w:ascii="Angsana New" w:hAnsi="Angsana New"/>
          <w:sz w:val="30"/>
          <w:szCs w:val="30"/>
          <w:cs/>
        </w:rPr>
        <w:t>ดลดด้วยอัตราดอกเบี้ยที่แท้จริง</w:t>
      </w:r>
    </w:p>
    <w:p w14:paraId="4082AFDF" w14:textId="77777777" w:rsidR="00494D26" w:rsidRPr="002D2C04" w:rsidRDefault="00494D26" w:rsidP="00A00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8C303E" w14:textId="3DFCA463" w:rsidR="0061362F" w:rsidRPr="002D2C04" w:rsidRDefault="000300EB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D2C0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203B50EB" w14:textId="77777777" w:rsidR="00015941" w:rsidRPr="00184215" w:rsidRDefault="00015941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F0F02D" w14:textId="77777777" w:rsidR="000C00B8" w:rsidRPr="00184215" w:rsidRDefault="000C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</w:p>
    <w:p w14:paraId="40BE9D82" w14:textId="51B93346" w:rsidR="000300EB" w:rsidRPr="00A00029" w:rsidRDefault="000300EB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00029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6BAD5D2A" w14:textId="77777777" w:rsidR="00494D26" w:rsidRPr="00A00029" w:rsidRDefault="00494D26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DC0566" w14:textId="459187B0" w:rsidR="000300EB" w:rsidRPr="00A00029" w:rsidRDefault="000300EB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00029">
        <w:rPr>
          <w:rFonts w:ascii="Angsana New" w:hAnsi="Angsana New"/>
          <w:sz w:val="30"/>
          <w:szCs w:val="30"/>
          <w:cs/>
        </w:rPr>
        <w:t>ขาดทุนจากการด้อยค่าของสินทร</w:t>
      </w:r>
      <w:r w:rsidR="00BD18B3" w:rsidRPr="00A00029">
        <w:rPr>
          <w:rFonts w:ascii="Angsana New" w:hAnsi="Angsana New"/>
          <w:sz w:val="30"/>
          <w:szCs w:val="30"/>
          <w:cs/>
        </w:rPr>
        <w:t>ัพย์ทางการเงิน</w:t>
      </w:r>
      <w:r w:rsidR="00A02894" w:rsidRPr="00A00029">
        <w:rPr>
          <w:rFonts w:ascii="Angsana New" w:hAnsi="Angsana New"/>
          <w:sz w:val="30"/>
          <w:szCs w:val="30"/>
          <w:cs/>
        </w:rPr>
        <w:t>จะถูกกลับรายการ</w:t>
      </w:r>
      <w:r w:rsidRPr="00A00029">
        <w:rPr>
          <w:rFonts w:ascii="Angsana New" w:hAnsi="Angsana New"/>
          <w:sz w:val="30"/>
          <w:szCs w:val="30"/>
          <w:cs/>
        </w:rPr>
        <w:t xml:space="preserve">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</w:t>
      </w:r>
      <w:r w:rsidR="00EE684C" w:rsidRPr="00A00029">
        <w:rPr>
          <w:rFonts w:ascii="Angsana New" w:hAnsi="Angsana New"/>
          <w:sz w:val="30"/>
          <w:szCs w:val="30"/>
          <w:cs/>
        </w:rPr>
        <w:t>ค่าที่เคยรับรู้ในกำไรหรือขาดทุน</w:t>
      </w:r>
      <w:r w:rsidRPr="00A00029">
        <w:rPr>
          <w:rFonts w:ascii="Angsana New" w:hAnsi="Angsana New"/>
          <w:sz w:val="30"/>
          <w:szCs w:val="30"/>
          <w:cs/>
        </w:rPr>
        <w:t xml:space="preserve">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</w:t>
      </w:r>
      <w:r w:rsidR="008C7771" w:rsidRPr="00A00029">
        <w:rPr>
          <w:rFonts w:ascii="Angsana New" w:hAnsi="Angsana New" w:hint="cs"/>
          <w:sz w:val="30"/>
          <w:szCs w:val="30"/>
          <w:cs/>
        </w:rPr>
        <w:t xml:space="preserve">     </w:t>
      </w:r>
      <w:r w:rsidRPr="00A00029">
        <w:rPr>
          <w:rFonts w:ascii="Angsana New" w:hAnsi="Angsana New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14:paraId="206A31C8" w14:textId="4C6A4D7D" w:rsidR="000D44ED" w:rsidRPr="00A00029" w:rsidRDefault="000D44ED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E7A9F94" w14:textId="77777777" w:rsidR="003266FC" w:rsidRPr="00A00029" w:rsidRDefault="003266FC" w:rsidP="003266FC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A00029">
        <w:rPr>
          <w:rFonts w:ascii="Angsana New" w:hAnsi="Angsana New" w:cs="Angsana New" w:hint="cs"/>
          <w:b/>
          <w:bCs/>
          <w:i/>
          <w:iCs/>
          <w:cs/>
          <w:lang w:val="th-TH"/>
        </w:rPr>
        <w:t>การด้อยค่า</w:t>
      </w:r>
      <w:r w:rsidRPr="00A00029">
        <w:rPr>
          <w:rFonts w:ascii="Angsana New" w:hAnsi="Angsana New" w:cs="Angsana New"/>
          <w:b/>
          <w:bCs/>
          <w:i/>
          <w:iCs/>
          <w:cs/>
          <w:lang w:val="th-TH"/>
        </w:rPr>
        <w:t>สินทรัพย์ที่ไม่ใช่สินทรัพย์ทางการเงิน</w:t>
      </w:r>
    </w:p>
    <w:p w14:paraId="4148E6C7" w14:textId="77777777" w:rsidR="003266FC" w:rsidRPr="00A00029" w:rsidRDefault="003266FC" w:rsidP="0025646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A3D6E" w14:textId="238FED06" w:rsidR="003266FC" w:rsidRPr="00A00029" w:rsidRDefault="003266FC" w:rsidP="002564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029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A000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0029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7DA37654" w14:textId="77777777" w:rsidR="003266FC" w:rsidRPr="00A00029" w:rsidRDefault="003266FC" w:rsidP="00256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FF7EC3" w14:textId="7F4F0486" w:rsidR="003266FC" w:rsidRPr="00A00029" w:rsidRDefault="003266FC" w:rsidP="002564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02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1EAEB743" w14:textId="77777777" w:rsidR="003266FC" w:rsidRPr="00A00029" w:rsidRDefault="003266FC" w:rsidP="00256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sz w:val="30"/>
          <w:szCs w:val="30"/>
          <w:cs/>
        </w:rPr>
      </w:pPr>
    </w:p>
    <w:p w14:paraId="2FB95691" w14:textId="387E610F" w:rsidR="003266FC" w:rsidRPr="00A00029" w:rsidRDefault="003266FC" w:rsidP="002564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A00029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43ABF41" w14:textId="77777777" w:rsidR="003266FC" w:rsidRPr="00A00029" w:rsidRDefault="003266FC" w:rsidP="002564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CC824DD" w14:textId="658A0CA7" w:rsidR="003266FC" w:rsidRPr="00A00029" w:rsidRDefault="003266FC" w:rsidP="002564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029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15A683A" w14:textId="77777777" w:rsidR="00393858" w:rsidRPr="00A00029" w:rsidRDefault="00393858" w:rsidP="002564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2FCD3EF" w14:textId="472C80EA" w:rsidR="003266FC" w:rsidRPr="00A00029" w:rsidRDefault="003266FC" w:rsidP="002564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A00029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  <w:r w:rsidRPr="00A00029">
        <w:rPr>
          <w:rFonts w:asciiTheme="majorBidi" w:hAnsiTheme="majorBidi"/>
          <w:b/>
          <w:bCs/>
          <w:color w:val="0000FF"/>
          <w:sz w:val="30"/>
          <w:szCs w:val="30"/>
          <w:cs/>
        </w:rPr>
        <w:t xml:space="preserve"> </w:t>
      </w:r>
    </w:p>
    <w:p w14:paraId="685B7C85" w14:textId="77777777" w:rsidR="003266FC" w:rsidRPr="00A00029" w:rsidRDefault="003266FC" w:rsidP="00256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8C4EE88" w14:textId="5D9ADFD0" w:rsidR="003266FC" w:rsidRPr="00A00029" w:rsidRDefault="003266FC" w:rsidP="002564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02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A00029">
        <w:rPr>
          <w:rFonts w:asciiTheme="majorBidi" w:hAnsiTheme="majorBidi"/>
          <w:sz w:val="30"/>
          <w:szCs w:val="30"/>
          <w:cs/>
        </w:rPr>
        <w:t xml:space="preserve"> </w:t>
      </w:r>
    </w:p>
    <w:p w14:paraId="2E926E2A" w14:textId="2CA159EC" w:rsidR="000300EB" w:rsidRPr="006F2619" w:rsidRDefault="000300EB" w:rsidP="0025646B">
      <w:pPr>
        <w:pStyle w:val="Heading8"/>
        <w:numPr>
          <w:ilvl w:val="1"/>
          <w:numId w:val="21"/>
        </w:numPr>
        <w:tabs>
          <w:tab w:val="clear" w:pos="518"/>
        </w:tabs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6F2619">
        <w:rPr>
          <w:rFonts w:ascii="Angsana New" w:hAnsi="Angsana New" w:cs="Angsana New"/>
          <w:b/>
          <w:bCs/>
          <w:i/>
          <w:iCs/>
          <w:cs/>
          <w:lang w:val="th-TH"/>
        </w:rPr>
        <w:lastRenderedPageBreak/>
        <w:t>ผลประโยชน์ของ</w:t>
      </w:r>
      <w:r w:rsidR="00C30029" w:rsidRPr="006F2619">
        <w:rPr>
          <w:rFonts w:ascii="Angsana New" w:hAnsi="Angsana New" w:cs="Angsana New"/>
          <w:b/>
          <w:bCs/>
          <w:i/>
          <w:iCs/>
          <w:cs/>
          <w:lang w:val="th-TH"/>
        </w:rPr>
        <w:t>พนักงาน</w:t>
      </w:r>
    </w:p>
    <w:p w14:paraId="429904FE" w14:textId="77777777" w:rsidR="00494D26" w:rsidRPr="00E576A8" w:rsidRDefault="00494D26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6165E9" w14:textId="77777777" w:rsidR="000300EB" w:rsidRPr="00E576A8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576A8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4A8F42C2" w14:textId="77777777" w:rsidR="00494D26" w:rsidRPr="00E576A8" w:rsidRDefault="00494D26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00DF45" w14:textId="77777777" w:rsidR="00494D26" w:rsidRPr="00E576A8" w:rsidRDefault="00745445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576A8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D824F41" w14:textId="77777777" w:rsidR="00745445" w:rsidRPr="00E576A8" w:rsidRDefault="00745445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274DC0" w14:textId="7486ED0C" w:rsidR="000300EB" w:rsidRPr="00E576A8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576A8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DDE901F" w14:textId="77777777" w:rsidR="00494D26" w:rsidRPr="00E576A8" w:rsidRDefault="00494D26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D618C9" w14:textId="74E95AE3" w:rsidR="0061362F" w:rsidRPr="00E576A8" w:rsidRDefault="00745445" w:rsidP="00163CD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576A8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E576A8">
        <w:rPr>
          <w:rFonts w:ascii="Angsana New" w:hAnsi="Angsana New" w:hint="cs"/>
          <w:i/>
          <w:sz w:val="30"/>
          <w:szCs w:val="30"/>
          <w:cs/>
        </w:rPr>
        <w:t>งวด</w:t>
      </w:r>
      <w:r w:rsidRPr="00E576A8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E576A8">
        <w:rPr>
          <w:rFonts w:ascii="Angsana New" w:hAnsi="Angsana New" w:hint="cs"/>
          <w:i/>
          <w:sz w:val="30"/>
          <w:szCs w:val="30"/>
          <w:cs/>
        </w:rPr>
        <w:t>ส</w:t>
      </w:r>
      <w:r w:rsidRPr="00E576A8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59D0B2D5" w14:textId="224CFA46" w:rsidR="00E05B61" w:rsidRPr="00E576A8" w:rsidRDefault="00E05B61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</w:p>
    <w:p w14:paraId="7DA318C8" w14:textId="576C45BC" w:rsidR="002037D3" w:rsidRPr="00E576A8" w:rsidRDefault="00745445" w:rsidP="002037D3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576A8">
        <w:rPr>
          <w:rFonts w:ascii="Angsana New" w:hAnsi="Angsana New"/>
          <w:i/>
          <w:sz w:val="30"/>
          <w:szCs w:val="30"/>
          <w:cs/>
        </w:rPr>
        <w:t>การคำนวณ</w:t>
      </w:r>
      <w:r w:rsidRPr="00E576A8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E576A8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E576A8">
        <w:rPr>
          <w:rFonts w:ascii="Angsana New" w:hAnsi="Angsana New" w:hint="cs"/>
          <w:i/>
          <w:sz w:val="30"/>
          <w:szCs w:val="30"/>
          <w:cs/>
        </w:rPr>
        <w:t xml:space="preserve">  ผลจาก</w:t>
      </w:r>
      <w:r w:rsidRPr="00E576A8">
        <w:rPr>
          <w:rFonts w:ascii="Angsana New" w:hAnsi="Angsana New"/>
          <w:i/>
          <w:sz w:val="30"/>
          <w:szCs w:val="30"/>
          <w:cs/>
        </w:rPr>
        <w:t>การคำนวณ</w:t>
      </w:r>
      <w:r w:rsidRPr="00E576A8">
        <w:rPr>
          <w:rFonts w:ascii="Angsana New" w:hAnsi="Angsana New" w:hint="cs"/>
          <w:i/>
          <w:sz w:val="30"/>
          <w:szCs w:val="30"/>
          <w:cs/>
        </w:rPr>
        <w:t>อาจทำให้</w:t>
      </w:r>
      <w:r w:rsidRPr="00E576A8">
        <w:rPr>
          <w:rFonts w:ascii="Angsana New" w:hAnsi="Angsana New"/>
          <w:i/>
          <w:sz w:val="30"/>
          <w:szCs w:val="30"/>
          <w:cs/>
        </w:rPr>
        <w:t>บริษัทมี</w:t>
      </w:r>
      <w:r w:rsidRPr="00E576A8">
        <w:rPr>
          <w:rFonts w:ascii="Angsana New" w:hAnsi="Angsana New" w:hint="cs"/>
          <w:i/>
          <w:sz w:val="30"/>
          <w:szCs w:val="30"/>
          <w:cs/>
        </w:rPr>
        <w:t>สินทรัพย์เกิดขึ้น</w:t>
      </w:r>
      <w:r w:rsidRPr="00E576A8">
        <w:rPr>
          <w:rFonts w:ascii="Angsana New" w:hAnsi="Angsana New"/>
          <w:iCs/>
          <w:sz w:val="30"/>
          <w:szCs w:val="30"/>
          <w:cs/>
        </w:rPr>
        <w:t xml:space="preserve"> </w:t>
      </w:r>
      <w:r w:rsidRPr="00E576A8">
        <w:rPr>
          <w:rFonts w:ascii="Angsana New" w:hAnsi="Angsana New"/>
          <w:i/>
          <w:sz w:val="30"/>
          <w:szCs w:val="30"/>
          <w:cs/>
        </w:rPr>
        <w:t>ซึ่งการรับรู้เป็นสินทรัพย์</w:t>
      </w:r>
      <w:r w:rsidRPr="00E576A8">
        <w:rPr>
          <w:rFonts w:ascii="Angsana New" w:hAnsi="Angsana New" w:hint="cs"/>
          <w:i/>
          <w:sz w:val="30"/>
          <w:szCs w:val="30"/>
          <w:cs/>
        </w:rPr>
        <w:t>จะใช้</w:t>
      </w:r>
      <w:r w:rsidRPr="00E576A8">
        <w:rPr>
          <w:rFonts w:ascii="Angsana New" w:hAnsi="Angsana New"/>
          <w:i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</w:t>
      </w:r>
      <w:r w:rsidR="0054680A" w:rsidRPr="00E576A8">
        <w:rPr>
          <w:rFonts w:ascii="Angsana New" w:hAnsi="Angsana New"/>
          <w:i/>
          <w:iCs/>
          <w:sz w:val="30"/>
          <w:szCs w:val="30"/>
          <w:cs/>
        </w:rPr>
        <w:t xml:space="preserve">                </w:t>
      </w:r>
      <w:r w:rsidRPr="00E576A8">
        <w:rPr>
          <w:rFonts w:ascii="Angsana New" w:hAnsi="Angsana New"/>
          <w:i/>
          <w:sz w:val="30"/>
          <w:szCs w:val="30"/>
          <w:cs/>
        </w:rPr>
        <w:t>ในอนาคตจากโครงการหรือการหักการสมทบเข้าโครงการในอนาค</w:t>
      </w:r>
      <w:r w:rsidRPr="00E576A8">
        <w:rPr>
          <w:rFonts w:ascii="Angsana New" w:hAnsi="Angsana New" w:hint="cs"/>
          <w:i/>
          <w:sz w:val="30"/>
          <w:szCs w:val="30"/>
          <w:cs/>
        </w:rPr>
        <w:t>ต</w:t>
      </w:r>
      <w:r w:rsidRPr="00E576A8">
        <w:rPr>
          <w:rFonts w:ascii="Angsana New" w:hAnsi="Angsana New"/>
          <w:i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E576A8">
        <w:rPr>
          <w:rFonts w:ascii="Angsana New" w:hAnsi="Angsana New" w:hint="cs"/>
          <w:i/>
          <w:sz w:val="30"/>
          <w:szCs w:val="30"/>
          <w:cs/>
        </w:rPr>
        <w:t>ได้</w:t>
      </w:r>
      <w:r w:rsidRPr="00E576A8">
        <w:rPr>
          <w:rFonts w:ascii="Angsana New" w:hAnsi="Angsana New"/>
          <w:i/>
          <w:sz w:val="30"/>
          <w:szCs w:val="30"/>
          <w:cs/>
        </w:rPr>
        <w:t>มีการพิจารณาถึงความต้องการ</w:t>
      </w:r>
      <w:r w:rsidR="008763CB" w:rsidRPr="00E576A8">
        <w:rPr>
          <w:rFonts w:ascii="Angsana New" w:hAnsi="Angsana New"/>
          <w:i/>
          <w:sz w:val="30"/>
          <w:szCs w:val="30"/>
          <w:cs/>
        </w:rPr>
        <w:t>เงินทุนขั้นต่ำสำหรับโครงการต่าง</w:t>
      </w:r>
      <w:r w:rsidRPr="00E576A8">
        <w:rPr>
          <w:rFonts w:ascii="Angsana New" w:hAnsi="Angsana New"/>
          <w:i/>
          <w:sz w:val="30"/>
          <w:szCs w:val="30"/>
          <w:cs/>
        </w:rPr>
        <w:t>ๆ</w:t>
      </w:r>
    </w:p>
    <w:p w14:paraId="62C2D8C7" w14:textId="77777777" w:rsidR="00C6529C" w:rsidRPr="00E576A8" w:rsidRDefault="00C6529C" w:rsidP="00163CD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34FC945F" w14:textId="78AEBE2E" w:rsidR="00745445" w:rsidRPr="00E576A8" w:rsidRDefault="00745445" w:rsidP="00163CD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576A8">
        <w:rPr>
          <w:rFonts w:ascii="Angsana New" w:hAnsi="Angsana New" w:hint="cs"/>
          <w:i/>
          <w:sz w:val="30"/>
          <w:szCs w:val="30"/>
          <w:cs/>
        </w:rPr>
        <w:t>ใน</w:t>
      </w:r>
      <w:r w:rsidRPr="00E576A8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E576A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576A8">
        <w:rPr>
          <w:rFonts w:ascii="Angsana New" w:hAnsi="Angsana New"/>
          <w:i/>
          <w:sz w:val="30"/>
          <w:szCs w:val="30"/>
          <w:cs/>
        </w:rPr>
        <w:t>กำไร</w:t>
      </w:r>
      <w:r w:rsidRPr="00E576A8">
        <w:rPr>
          <w:rFonts w:ascii="Angsana New" w:hAnsi="Angsana New" w:hint="cs"/>
          <w:i/>
          <w:sz w:val="30"/>
          <w:szCs w:val="30"/>
          <w:cs/>
        </w:rPr>
        <w:t>หรือ</w:t>
      </w:r>
      <w:r w:rsidRPr="00E576A8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E576A8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E576A8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E576A8">
        <w:rPr>
          <w:rFonts w:ascii="Angsana New" w:hAnsi="Angsana New" w:hint="cs"/>
          <w:i/>
          <w:sz w:val="30"/>
          <w:szCs w:val="30"/>
          <w:cs/>
        </w:rPr>
        <w:t>ทันที</w:t>
      </w:r>
      <w:r w:rsidR="00E01BAD" w:rsidRPr="00E576A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576A8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E576A8">
        <w:rPr>
          <w:rFonts w:ascii="Angsana New" w:hAnsi="Angsana New" w:hint="cs"/>
          <w:i/>
          <w:sz w:val="30"/>
          <w:szCs w:val="30"/>
          <w:cs/>
        </w:rPr>
        <w:t>ของ</w:t>
      </w:r>
      <w:r w:rsidRPr="00E576A8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E576A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576A8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E576A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576A8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0321B194" w14:textId="77777777" w:rsidR="00B22357" w:rsidRPr="00E576A8" w:rsidRDefault="00B22357" w:rsidP="00163CDC">
      <w:pPr>
        <w:pStyle w:val="BodyText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6DDF67B" w14:textId="314A1C05" w:rsidR="00745445" w:rsidRPr="00E576A8" w:rsidRDefault="00745445" w:rsidP="00163CDC">
      <w:pPr>
        <w:pStyle w:val="BodyText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576A8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E576A8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E576A8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</w:t>
      </w:r>
      <w:r w:rsidRPr="00E576A8">
        <w:rPr>
          <w:rFonts w:ascii="Angsana New" w:hAnsi="Angsana New" w:hint="cs"/>
          <w:i/>
          <w:sz w:val="30"/>
          <w:szCs w:val="30"/>
          <w:cs/>
        </w:rPr>
        <w:t>หรือ</w:t>
      </w:r>
      <w:r w:rsidRPr="00E576A8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E576A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576A8">
        <w:rPr>
          <w:rFonts w:ascii="Angsana New" w:hAnsi="Angsana New"/>
          <w:i/>
          <w:sz w:val="30"/>
          <w:szCs w:val="30"/>
          <w:cs/>
        </w:rPr>
        <w:t>บริษัทรับรู้กำไรและขาดทุนจากการจ่ายชำระผลประโยชน์</w:t>
      </w:r>
      <w:r w:rsidRPr="00E576A8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E576A8">
        <w:rPr>
          <w:rFonts w:ascii="Angsana New" w:hAnsi="Angsana New"/>
          <w:i/>
          <w:sz w:val="30"/>
          <w:szCs w:val="30"/>
          <w:cs/>
        </w:rPr>
        <w:t>เมื่อเกิดขึ้น</w:t>
      </w:r>
      <w:r w:rsidRPr="00E576A8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14:paraId="3C45B43C" w14:textId="77777777" w:rsidR="00E23224" w:rsidRPr="00E576A8" w:rsidRDefault="00E23224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7A1C89" w14:textId="77777777" w:rsidR="00B859DA" w:rsidRPr="00184215" w:rsidRDefault="00B85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 w:rsidRPr="00184215">
        <w:rPr>
          <w:rFonts w:ascii="Angsana New" w:hAnsi="Angsana New"/>
          <w:iCs/>
          <w:sz w:val="30"/>
          <w:szCs w:val="30"/>
          <w:cs/>
        </w:rPr>
        <w:br w:type="page"/>
      </w:r>
    </w:p>
    <w:p w14:paraId="59203CD5" w14:textId="4A8FCB61" w:rsidR="000300EB" w:rsidRPr="00E8494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184215">
        <w:rPr>
          <w:rFonts w:ascii="Angsana New" w:hAnsi="Angsana New"/>
          <w:iCs/>
          <w:sz w:val="30"/>
          <w:szCs w:val="30"/>
          <w:cs/>
        </w:rPr>
        <w:lastRenderedPageBreak/>
        <w:t>ผล</w:t>
      </w:r>
      <w:r w:rsidRPr="00E84945">
        <w:rPr>
          <w:rFonts w:ascii="Angsana New" w:hAnsi="Angsana New"/>
          <w:iCs/>
          <w:sz w:val="30"/>
          <w:szCs w:val="30"/>
          <w:cs/>
        </w:rPr>
        <w:t xml:space="preserve">ประโยชน์ระยะยาวอื่น </w:t>
      </w:r>
    </w:p>
    <w:p w14:paraId="44CAABD1" w14:textId="77777777" w:rsidR="00494D26" w:rsidRPr="006F6ED8" w:rsidRDefault="00494D26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E2E551B" w14:textId="19469ABC" w:rsidR="00494D26" w:rsidRPr="006F6ED8" w:rsidRDefault="00B95CA1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F6ED8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5C3BDB" w:rsidRPr="006F6ED8">
        <w:rPr>
          <w:rFonts w:ascii="Angsana New" w:hAnsi="Angsana New"/>
          <w:i/>
          <w:iCs/>
          <w:sz w:val="30"/>
          <w:szCs w:val="30"/>
          <w:cs/>
        </w:rPr>
        <w:t xml:space="preserve">           </w:t>
      </w:r>
      <w:r w:rsidRPr="006F6ED8">
        <w:rPr>
          <w:rFonts w:ascii="Angsana New" w:hAnsi="Angsana New"/>
          <w:i/>
          <w:sz w:val="30"/>
          <w:szCs w:val="30"/>
          <w:cs/>
        </w:rPr>
        <w:t>การทำงาน</w:t>
      </w:r>
      <w:r w:rsidRPr="006F6ED8">
        <w:rPr>
          <w:rFonts w:ascii="Angsana New" w:hAnsi="Angsana New" w:hint="cs"/>
          <w:i/>
          <w:sz w:val="30"/>
          <w:szCs w:val="30"/>
          <w:cs/>
        </w:rPr>
        <w:t>ของ</w:t>
      </w:r>
      <w:r w:rsidRPr="006F6ED8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6F6ED8">
        <w:rPr>
          <w:rFonts w:ascii="Angsana New" w:hAnsi="Angsana New" w:hint="cs"/>
          <w:i/>
          <w:sz w:val="30"/>
          <w:szCs w:val="30"/>
          <w:cs/>
        </w:rPr>
        <w:t>งวด</w:t>
      </w:r>
      <w:r w:rsidRPr="006F6ED8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6F6ED8">
        <w:rPr>
          <w:rFonts w:ascii="Angsana New" w:hAnsi="Angsana New" w:hint="cs"/>
          <w:i/>
          <w:sz w:val="30"/>
          <w:szCs w:val="30"/>
          <w:cs/>
        </w:rPr>
        <w:t>ๆ</w:t>
      </w:r>
      <w:r w:rsidRPr="006F6ED8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</w:t>
      </w:r>
      <w:r w:rsidR="005C3BDB" w:rsidRPr="006F6ED8">
        <w:rPr>
          <w:rFonts w:ascii="Angsana New" w:hAnsi="Angsana New"/>
          <w:i/>
          <w:iCs/>
          <w:sz w:val="30"/>
          <w:szCs w:val="30"/>
          <w:cs/>
        </w:rPr>
        <w:t xml:space="preserve">        </w:t>
      </w:r>
      <w:r w:rsidRPr="006F6ED8">
        <w:rPr>
          <w:rFonts w:ascii="Angsana New" w:hAnsi="Angsana New"/>
          <w:i/>
          <w:sz w:val="30"/>
          <w:szCs w:val="30"/>
          <w:cs/>
        </w:rPr>
        <w:t>มูลค่าปัจจุบัน</w:t>
      </w:r>
      <w:r w:rsidRPr="006F6ED8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4283C107" w14:textId="77777777" w:rsidR="00AF60CF" w:rsidRPr="006F6ED8" w:rsidRDefault="00AF60C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39109AD" w14:textId="1728C0AE" w:rsidR="00A26002" w:rsidRPr="006F6ED8" w:rsidRDefault="00A26002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6F6ED8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7E2D0D68" w14:textId="77777777" w:rsidR="00494D26" w:rsidRPr="006F6ED8" w:rsidRDefault="00494D26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72D9F" w14:textId="42E1E065" w:rsidR="0061362F" w:rsidRPr="006F6ED8" w:rsidRDefault="00B95CA1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F6ED8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6F6ED8">
        <w:rPr>
          <w:rFonts w:ascii="Angsana New" w:hAnsi="Angsana New"/>
          <w:i/>
          <w:sz w:val="30"/>
          <w:szCs w:val="30"/>
          <w:cs/>
        </w:rPr>
        <w:t>บริษัท</w:t>
      </w:r>
      <w:r w:rsidRPr="006F6ED8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6F6ED8">
        <w:rPr>
          <w:rFonts w:ascii="Angsana New" w:hAnsi="Angsana New"/>
          <w:i/>
          <w:sz w:val="30"/>
          <w:szCs w:val="30"/>
          <w:cs/>
        </w:rPr>
        <w:t xml:space="preserve"> </w:t>
      </w:r>
      <w:r w:rsidRPr="006F6ED8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Pr="006F6ED8">
        <w:rPr>
          <w:rFonts w:ascii="Angsana New" w:hAnsi="Angsana New"/>
          <w:i/>
          <w:sz w:val="30"/>
          <w:szCs w:val="30"/>
          <w:cs/>
        </w:rPr>
        <w:t>บริษัท</w:t>
      </w:r>
      <w:r w:rsidRPr="006F6ED8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6F6ED8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4E013D" w:rsidRPr="006F6ED8">
        <w:rPr>
          <w:rFonts w:ascii="Angsana New" w:hAnsi="Angsana New"/>
          <w:iCs/>
          <w:sz w:val="30"/>
          <w:szCs w:val="30"/>
        </w:rPr>
        <w:t>12</w:t>
      </w:r>
      <w:r w:rsidRPr="006F6ED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F6ED8">
        <w:rPr>
          <w:rFonts w:ascii="Angsana New" w:hAnsi="Angsana New"/>
          <w:i/>
          <w:sz w:val="30"/>
          <w:szCs w:val="30"/>
          <w:cs/>
        </w:rPr>
        <w:t>เดือน</w:t>
      </w:r>
      <w:r w:rsidR="00E1420D" w:rsidRPr="006F6ED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F6ED8">
        <w:rPr>
          <w:rFonts w:ascii="Angsana New" w:hAnsi="Angsana New"/>
          <w:i/>
          <w:sz w:val="30"/>
          <w:szCs w:val="30"/>
          <w:cs/>
        </w:rPr>
        <w:t>นับจากวัน</w:t>
      </w:r>
      <w:r w:rsidRPr="006F6ED8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6F6ED8">
        <w:rPr>
          <w:rFonts w:ascii="Angsana New" w:hAnsi="Angsana New"/>
          <w:i/>
          <w:sz w:val="30"/>
          <w:szCs w:val="30"/>
          <w:cs/>
        </w:rPr>
        <w:t>รายงาน</w:t>
      </w:r>
      <w:r w:rsidRPr="006F6ED8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</w:t>
      </w:r>
      <w:r w:rsidR="000529CA" w:rsidRPr="006F6ED8">
        <w:rPr>
          <w:rFonts w:ascii="Angsana New" w:hAnsi="Angsana New"/>
          <w:i/>
          <w:iCs/>
          <w:sz w:val="30"/>
          <w:szCs w:val="30"/>
          <w:cs/>
        </w:rPr>
        <w:t xml:space="preserve">    </w:t>
      </w:r>
      <w:r w:rsidRPr="006F6ED8">
        <w:rPr>
          <w:rFonts w:ascii="Angsana New" w:hAnsi="Angsana New" w:hint="cs"/>
          <w:i/>
          <w:sz w:val="30"/>
          <w:szCs w:val="30"/>
          <w:cs/>
        </w:rPr>
        <w:t>ถูกคิดลดกระแสเงินสด</w:t>
      </w:r>
    </w:p>
    <w:p w14:paraId="78AFB61D" w14:textId="77777777" w:rsidR="00760261" w:rsidRPr="006F6ED8" w:rsidRDefault="00760261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1E0A93" w14:textId="77777777" w:rsidR="000300EB" w:rsidRPr="006F6ED8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iCs/>
          <w:sz w:val="30"/>
          <w:szCs w:val="30"/>
        </w:rPr>
      </w:pPr>
      <w:r w:rsidRPr="006F6ED8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17886CC4" w14:textId="77777777" w:rsidR="00494D26" w:rsidRPr="006F6ED8" w:rsidRDefault="00494D26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594A49" w14:textId="7295727E" w:rsidR="00330EA7" w:rsidRPr="006F6ED8" w:rsidRDefault="00B95CA1" w:rsidP="00203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F6ED8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6F6ED8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6F6ED8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="00F232F7" w:rsidRPr="006F6ED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F6ED8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</w:t>
      </w:r>
      <w:r w:rsidR="000E2737" w:rsidRPr="006F6ED8">
        <w:rPr>
          <w:rFonts w:ascii="Angsana New" w:hAnsi="Angsana New"/>
          <w:i/>
          <w:iCs/>
          <w:sz w:val="30"/>
          <w:szCs w:val="30"/>
          <w:cs/>
        </w:rPr>
        <w:t xml:space="preserve">       </w:t>
      </w:r>
      <w:r w:rsidRPr="006F6ED8">
        <w:rPr>
          <w:rFonts w:ascii="Angsana New" w:hAnsi="Angsana New"/>
          <w:i/>
          <w:sz w:val="30"/>
          <w:szCs w:val="30"/>
          <w:cs/>
        </w:rPr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</w:t>
      </w:r>
      <w:r w:rsidR="00913A7F" w:rsidRPr="006F6ED8">
        <w:rPr>
          <w:rFonts w:ascii="Angsana New" w:hAnsi="Angsana New"/>
          <w:i/>
          <w:iCs/>
          <w:sz w:val="30"/>
          <w:szCs w:val="30"/>
          <w:cs/>
        </w:rPr>
        <w:t xml:space="preserve">              </w:t>
      </w:r>
      <w:r w:rsidRPr="006F6ED8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4136657" w14:textId="2C6C0C43" w:rsidR="003035EF" w:rsidRPr="006F6ED8" w:rsidRDefault="003035EF" w:rsidP="003035EF">
      <w:pPr>
        <w:pStyle w:val="Heading8"/>
        <w:spacing w:line="240" w:lineRule="atLeast"/>
        <w:ind w:left="518"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</w:p>
    <w:p w14:paraId="55D9039E" w14:textId="1BD9F832" w:rsidR="000300EB" w:rsidRPr="006F6ED8" w:rsidRDefault="000300EB" w:rsidP="007E3F18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6F6ED8">
        <w:rPr>
          <w:rFonts w:ascii="Angsana New" w:hAnsi="Angsana New" w:cs="Angsana New"/>
          <w:b/>
          <w:bCs/>
          <w:i/>
          <w:iCs/>
          <w:cs/>
          <w:lang w:val="th-TH"/>
        </w:rPr>
        <w:t>ประมาณการหนี้สิน</w:t>
      </w:r>
    </w:p>
    <w:p w14:paraId="016C957A" w14:textId="77777777" w:rsidR="00494D26" w:rsidRPr="006F6ED8" w:rsidRDefault="00494D26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3DAF0AF7" w14:textId="0EAFA0C7" w:rsidR="00B27150" w:rsidRPr="00184215" w:rsidRDefault="000300EB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F6ED8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803A3A" w:rsidRPr="006F6ED8">
        <w:rPr>
          <w:rFonts w:ascii="Angsana New" w:hAnsi="Angsana New" w:hint="cs"/>
          <w:sz w:val="30"/>
          <w:szCs w:val="30"/>
          <w:cs/>
        </w:rPr>
        <w:t>ผูกพัน</w:t>
      </w:r>
      <w:r w:rsidRPr="006F6ED8">
        <w:rPr>
          <w:rFonts w:ascii="Angsana New" w:hAnsi="Angsana New"/>
          <w:sz w:val="30"/>
          <w:szCs w:val="30"/>
          <w:cs/>
        </w:rPr>
        <w:t>ตามกฎหมาย</w:t>
      </w:r>
      <w:r w:rsidR="00803A3A" w:rsidRPr="006F6ED8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6F6ED8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803A3A" w:rsidRPr="006F6ED8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6F6ED8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</w:t>
      </w:r>
      <w:r w:rsidRPr="006F6ED8">
        <w:rPr>
          <w:rFonts w:ascii="Angsana New" w:hAnsi="Angsana New"/>
          <w:spacing w:val="-20"/>
          <w:sz w:val="30"/>
          <w:szCs w:val="30"/>
          <w:cs/>
        </w:rPr>
        <w:t>นอน</w:t>
      </w:r>
      <w:r w:rsidRPr="006F6ED8">
        <w:rPr>
          <w:rFonts w:ascii="Angsana New" w:hAnsi="Angsana New"/>
          <w:sz w:val="30"/>
          <w:szCs w:val="30"/>
          <w:cs/>
        </w:rPr>
        <w:t>ว่าประโยชน์เชิงเศรษฐกิจ</w:t>
      </w:r>
      <w:r w:rsidR="00BD18B3" w:rsidRPr="006F6ED8">
        <w:rPr>
          <w:rFonts w:ascii="Angsana New" w:hAnsi="Angsana New"/>
          <w:sz w:val="30"/>
          <w:szCs w:val="30"/>
          <w:cs/>
        </w:rPr>
        <w:t>จะต้องถูกจ่ายไปเพื่อชำระ</w:t>
      </w:r>
      <w:r w:rsidR="00BD18B3" w:rsidRPr="006F6ED8">
        <w:rPr>
          <w:rFonts w:ascii="Angsana New" w:hAnsi="Angsana New"/>
          <w:spacing w:val="-20"/>
          <w:sz w:val="30"/>
          <w:szCs w:val="30"/>
          <w:cs/>
        </w:rPr>
        <w:t>ภาระ</w:t>
      </w:r>
      <w:r w:rsidR="00BD18B3" w:rsidRPr="006F6ED8">
        <w:rPr>
          <w:rFonts w:ascii="Angsana New" w:hAnsi="Angsana New" w:hint="cs"/>
          <w:sz w:val="30"/>
          <w:szCs w:val="30"/>
          <w:cs/>
        </w:rPr>
        <w:t>ผูกพัน</w:t>
      </w:r>
      <w:r w:rsidR="007F607B" w:rsidRPr="006F6ED8">
        <w:rPr>
          <w:rFonts w:ascii="Angsana New" w:hAnsi="Angsana New"/>
          <w:sz w:val="30"/>
          <w:szCs w:val="30"/>
          <w:cs/>
        </w:rPr>
        <w:t>ดังกล่าว</w:t>
      </w:r>
      <w:r w:rsidRPr="006F6ED8">
        <w:rPr>
          <w:rFonts w:ascii="Angsana New" w:hAnsi="Angsana New"/>
          <w:sz w:val="30"/>
          <w:szCs w:val="30"/>
          <w:cs/>
        </w:rPr>
        <w:t xml:space="preserve"> </w:t>
      </w:r>
      <w:r w:rsidRPr="006F6ED8">
        <w:rPr>
          <w:rFonts w:ascii="Angsana New" w:hAnsi="Angsana New"/>
          <w:spacing w:val="-20"/>
          <w:sz w:val="30"/>
          <w:szCs w:val="30"/>
          <w:cs/>
        </w:rPr>
        <w:t>ประมา</w:t>
      </w:r>
      <w:r w:rsidRPr="006F6ED8">
        <w:rPr>
          <w:rFonts w:ascii="Angsana New" w:hAnsi="Angsana New"/>
          <w:sz w:val="30"/>
          <w:szCs w:val="30"/>
          <w:cs/>
        </w:rPr>
        <w:t>ณการ</w:t>
      </w:r>
      <w:r w:rsidR="00CC3944" w:rsidRPr="006F6ED8">
        <w:rPr>
          <w:rFonts w:ascii="Angsana New" w:hAnsi="Angsana New"/>
          <w:sz w:val="30"/>
          <w:szCs w:val="30"/>
          <w:cs/>
        </w:rPr>
        <w:t xml:space="preserve"> </w:t>
      </w:r>
      <w:r w:rsidRPr="006F6ED8">
        <w:rPr>
          <w:rFonts w:ascii="Angsana New" w:hAnsi="Angsana New"/>
          <w:sz w:val="30"/>
          <w:szCs w:val="30"/>
          <w:cs/>
        </w:rPr>
        <w:t>หนี้สินพิจารณาจากกา</w:t>
      </w:r>
      <w:r w:rsidRPr="00184215">
        <w:rPr>
          <w:rFonts w:ascii="Angsana New" w:hAnsi="Angsana New"/>
          <w:sz w:val="30"/>
          <w:szCs w:val="30"/>
          <w:cs/>
        </w:rPr>
        <w:t>รคิดลดกระแสเงินสดที่จะจ่ายในอนาคตโดยใช้อัตราคิดลดในตลาดปัจจุบันก่อนคำนึง</w:t>
      </w:r>
      <w:r w:rsidR="00BD350C" w:rsidRPr="00184215">
        <w:rPr>
          <w:rFonts w:ascii="Angsana New" w:hAnsi="Angsana New" w:hint="cs"/>
          <w:sz w:val="30"/>
          <w:szCs w:val="30"/>
          <w:cs/>
        </w:rPr>
        <w:t>ถึง</w:t>
      </w:r>
      <w:r w:rsidR="008E1E2E" w:rsidRPr="00184215">
        <w:rPr>
          <w:rFonts w:ascii="Angsana New" w:hAnsi="Angsana New"/>
          <w:sz w:val="30"/>
          <w:szCs w:val="30"/>
          <w:cs/>
        </w:rPr>
        <w:t xml:space="preserve">  </w:t>
      </w:r>
      <w:r w:rsidR="00BD350C" w:rsidRPr="00184215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Pr="00184215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</w:t>
      </w:r>
      <w:r w:rsidR="00CB3EC0" w:rsidRPr="00184215">
        <w:rPr>
          <w:rFonts w:ascii="Angsana New" w:hAnsi="Angsana New"/>
          <w:sz w:val="30"/>
          <w:szCs w:val="30"/>
          <w:cs/>
        </w:rPr>
        <w:t xml:space="preserve">ลาและความเสี่ยงที่มีต่อหนี้สิน </w:t>
      </w:r>
      <w:r w:rsidRPr="00184215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</w:t>
      </w:r>
      <w:r w:rsidR="00494D26" w:rsidRPr="00184215">
        <w:rPr>
          <w:rFonts w:ascii="Angsana New" w:hAnsi="Angsana New"/>
          <w:sz w:val="30"/>
          <w:szCs w:val="30"/>
          <w:cs/>
        </w:rPr>
        <w:t>ทางการเงิน</w:t>
      </w:r>
    </w:p>
    <w:p w14:paraId="02B79B48" w14:textId="58CCDA58" w:rsidR="004D7D2A" w:rsidRPr="00184215" w:rsidRDefault="004D7D2A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5E13CDC" w14:textId="6CE89B10" w:rsidR="004D7D2A" w:rsidRPr="00184215" w:rsidRDefault="004D7D2A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291982B" w14:textId="77777777" w:rsidR="004D7D2A" w:rsidRPr="00184215" w:rsidRDefault="004D7D2A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20DA705" w14:textId="5B653856" w:rsidR="00AC2279" w:rsidRPr="00184215" w:rsidRDefault="00AC2279" w:rsidP="007E3F18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184215">
        <w:rPr>
          <w:rFonts w:ascii="Angsana New" w:hAnsi="Angsana New" w:cs="Angsana New"/>
          <w:b/>
          <w:bCs/>
          <w:i/>
          <w:iCs/>
          <w:cs/>
          <w:lang w:val="th-TH"/>
        </w:rPr>
        <w:lastRenderedPageBreak/>
        <w:t>การวัดมูลค่ายุติธรรม</w:t>
      </w:r>
    </w:p>
    <w:p w14:paraId="3C764C6F" w14:textId="552F22B8" w:rsidR="006A73BC" w:rsidRPr="00432E9C" w:rsidRDefault="006A73BC" w:rsidP="007A1171">
      <w:pPr>
        <w:pStyle w:val="Heading8"/>
        <w:spacing w:line="240" w:lineRule="atLeast"/>
        <w:ind w:left="518"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</w:p>
    <w:p w14:paraId="52D054ED" w14:textId="641A976A" w:rsidR="00E42E28" w:rsidRPr="00432E9C" w:rsidRDefault="00E42E28" w:rsidP="00E42E2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32E9C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</w:t>
      </w:r>
      <w:r w:rsidRPr="00432E9C">
        <w:rPr>
          <w:rFonts w:asciiTheme="majorBidi" w:hAnsiTheme="majorBidi" w:cstheme="majorBidi" w:hint="cs"/>
          <w:sz w:val="30"/>
          <w:szCs w:val="30"/>
          <w:cs/>
        </w:rPr>
        <w:t>ี่</w:t>
      </w:r>
      <w:r w:rsidRPr="00432E9C">
        <w:rPr>
          <w:rFonts w:asciiTheme="majorBidi" w:hAnsiTheme="majorBidi" w:cstheme="majorBidi"/>
          <w:sz w:val="30"/>
          <w:szCs w:val="30"/>
          <w:cs/>
        </w:rPr>
        <w:t xml:space="preserve"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D56DB92" w14:textId="77777777" w:rsidR="00E42E28" w:rsidRPr="00432E9C" w:rsidRDefault="00E42E28" w:rsidP="00E42E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230DB" w14:textId="79502617" w:rsidR="00E42E28" w:rsidRPr="00432E9C" w:rsidRDefault="00E42E28" w:rsidP="00D17B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32E9C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2888F99B" w14:textId="77777777" w:rsidR="00E42E28" w:rsidRPr="00432E9C" w:rsidRDefault="00E42E28" w:rsidP="00E42E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DC840E" w14:textId="79444219" w:rsidR="00E42E28" w:rsidRPr="00432E9C" w:rsidRDefault="00E42E28" w:rsidP="00E42E2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32E9C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432E9C">
        <w:rPr>
          <w:rFonts w:asciiTheme="majorBidi" w:hAnsiTheme="majorBidi"/>
          <w:sz w:val="30"/>
          <w:szCs w:val="30"/>
          <w:cs/>
        </w:rPr>
        <w:t>‘</w:t>
      </w:r>
      <w:r w:rsidRPr="00432E9C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432E9C">
        <w:rPr>
          <w:rFonts w:asciiTheme="majorBidi" w:hAnsiTheme="majorBidi"/>
          <w:sz w:val="30"/>
          <w:szCs w:val="30"/>
          <w:cs/>
        </w:rPr>
        <w:t xml:space="preserve">’ </w:t>
      </w:r>
      <w:r w:rsidRPr="00432E9C">
        <w:rPr>
          <w:rFonts w:asciiTheme="majorBidi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0BC2D146" w14:textId="77777777" w:rsidR="00E42E28" w:rsidRPr="00432E9C" w:rsidRDefault="00E42E28" w:rsidP="00E42E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32925" w14:textId="1F110D4D" w:rsidR="00E42E28" w:rsidRPr="00432E9C" w:rsidRDefault="00E42E28" w:rsidP="00E42E2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2E9C">
        <w:rPr>
          <w:rFonts w:asciiTheme="majorBidi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64AE4B8D" w14:textId="77777777" w:rsidR="00E42E28" w:rsidRPr="00432E9C" w:rsidRDefault="00E42E28" w:rsidP="00E42E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955BA2" w14:textId="3CDCE8E3" w:rsidR="00E42E28" w:rsidRPr="00432E9C" w:rsidRDefault="00E42E28" w:rsidP="00E42E2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2E9C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5E90F8C" w14:textId="77777777" w:rsidR="00E42E28" w:rsidRPr="00432E9C" w:rsidRDefault="00E42E28" w:rsidP="00E42E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9334A7" w14:textId="64F4B11B" w:rsidR="00FC3C96" w:rsidRPr="00432E9C" w:rsidRDefault="00E42E28" w:rsidP="00E42E2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2E9C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</w:t>
      </w:r>
      <w:r w:rsidRPr="00432E9C">
        <w:rPr>
          <w:rFonts w:asciiTheme="majorBidi" w:hAnsiTheme="majorBidi" w:cstheme="majorBidi"/>
          <w:sz w:val="30"/>
          <w:szCs w:val="30"/>
          <w:cs/>
        </w:rPr>
        <w:t>ได้รับ หากบริษัทพิจารณาว่า</w:t>
      </w:r>
      <w:r w:rsidRPr="00432E9C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432E9C">
        <w:rPr>
          <w:rFonts w:asciiTheme="majorBidi" w:hAnsiTheme="majorBidi"/>
          <w:sz w:val="30"/>
          <w:szCs w:val="30"/>
          <w:cs/>
        </w:rPr>
        <w:t xml:space="preserve"> </w:t>
      </w:r>
    </w:p>
    <w:p w14:paraId="62404307" w14:textId="77777777" w:rsidR="00FC3C96" w:rsidRPr="00012F54" w:rsidRDefault="00FC3C96" w:rsidP="00FC3C9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6585941" w14:textId="26143147" w:rsidR="00FC3C96" w:rsidRPr="00CF4EFD" w:rsidRDefault="00FC3C96" w:rsidP="00FC3C96">
      <w:pPr>
        <w:shd w:val="clear" w:color="auto" w:fill="FFFFFF"/>
        <w:tabs>
          <w:tab w:val="clear" w:pos="454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F4EFD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CF4EF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F4EFD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บริษัทใช้ข้อมูลที่สามารถสังเกตได้ให้มากที่สุดเท่าที่จะทำได้ </w:t>
      </w:r>
      <w:r w:rsidR="00B760DA" w:rsidRPr="00CF4EFD">
        <w:rPr>
          <w:rFonts w:asciiTheme="majorBidi" w:eastAsia="Calibri" w:hAnsiTheme="majorBidi"/>
          <w:sz w:val="30"/>
          <w:szCs w:val="30"/>
          <w:cs/>
        </w:rPr>
        <w:t xml:space="preserve">      </w:t>
      </w:r>
      <w:r w:rsidRPr="00CF4EFD">
        <w:rPr>
          <w:rFonts w:asciiTheme="majorBidi" w:eastAsia="Calibr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F4EF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F4EFD">
        <w:rPr>
          <w:rFonts w:asciiTheme="majorBidi" w:eastAsia="Calibri" w:hAnsiTheme="majorBidi" w:cstheme="majorBidi"/>
          <w:sz w:val="30"/>
          <w:szCs w:val="30"/>
          <w:cs/>
        </w:rPr>
        <w:t xml:space="preserve">ดังนี้ </w:t>
      </w:r>
    </w:p>
    <w:p w14:paraId="1664FA2B" w14:textId="209D2ADC" w:rsidR="00FC3C96" w:rsidRPr="00CF4EFD" w:rsidRDefault="00FC3C96" w:rsidP="008B571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CF4EFD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="004E013D" w:rsidRPr="00CF4EFD">
        <w:rPr>
          <w:rFonts w:asciiTheme="majorBidi" w:eastAsia="Calibri" w:hAnsiTheme="majorBidi" w:cstheme="majorBidi"/>
          <w:sz w:val="30"/>
          <w:szCs w:val="30"/>
        </w:rPr>
        <w:t>1</w:t>
      </w:r>
      <w:r w:rsidRPr="00CF4EF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F4EFD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CF4EFD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ADDF825" w14:textId="02BCEFF3" w:rsidR="00FC3C96" w:rsidRPr="00CF4EFD" w:rsidRDefault="00FC3C96" w:rsidP="008B571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CF4EFD">
        <w:rPr>
          <w:rFonts w:asciiTheme="majorBidi" w:eastAsia="Calibri" w:hAnsiTheme="majorBidi" w:cstheme="majorBidi"/>
          <w:sz w:val="30"/>
          <w:szCs w:val="30"/>
          <w:cs/>
          <w:lang w:val="en-GB"/>
        </w:rPr>
        <w:t>ข้อมูลระดับ</w:t>
      </w:r>
      <w:r w:rsidRPr="00CF4EFD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4E013D" w:rsidRPr="00CF4EFD">
        <w:rPr>
          <w:rFonts w:asciiTheme="majorBidi" w:eastAsia="Calibri" w:hAnsiTheme="majorBidi" w:cstheme="majorBidi"/>
          <w:sz w:val="30"/>
          <w:szCs w:val="30"/>
        </w:rPr>
        <w:t>2</w:t>
      </w:r>
      <w:r w:rsidRPr="00CF4EFD">
        <w:rPr>
          <w:rFonts w:asciiTheme="majorBidi" w:eastAsia="Calibri" w:hAnsiTheme="majorBidi"/>
          <w:sz w:val="30"/>
          <w:szCs w:val="30"/>
          <w:cs/>
          <w:lang w:val="en-GB"/>
        </w:rPr>
        <w:t xml:space="preserve">  </w:t>
      </w:r>
      <w:r w:rsidRPr="00CF4EFD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="004E013D" w:rsidRPr="00CF4EFD">
        <w:rPr>
          <w:rFonts w:asciiTheme="majorBidi" w:eastAsia="Calibri" w:hAnsiTheme="majorBidi" w:cstheme="majorBidi"/>
          <w:sz w:val="30"/>
          <w:szCs w:val="30"/>
        </w:rPr>
        <w:t>1</w:t>
      </w:r>
    </w:p>
    <w:p w14:paraId="708589F1" w14:textId="3FE04211" w:rsidR="00FC3C96" w:rsidRPr="00CF4EFD" w:rsidRDefault="00FC3C96" w:rsidP="008B571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CF4EFD">
        <w:rPr>
          <w:rFonts w:asciiTheme="majorBidi" w:eastAsia="Calibri" w:hAnsiTheme="majorBidi" w:cstheme="majorBidi"/>
          <w:sz w:val="30"/>
          <w:szCs w:val="30"/>
          <w:cs/>
          <w:lang w:val="en-GB"/>
        </w:rPr>
        <w:t>ข้อมูลระดับ</w:t>
      </w:r>
      <w:r w:rsidRPr="00CF4EFD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4E013D" w:rsidRPr="00CF4EFD">
        <w:rPr>
          <w:rFonts w:asciiTheme="majorBidi" w:eastAsia="Calibri" w:hAnsiTheme="majorBidi" w:cstheme="majorBidi"/>
          <w:sz w:val="30"/>
          <w:szCs w:val="30"/>
        </w:rPr>
        <w:t>3</w:t>
      </w:r>
      <w:r w:rsidRPr="00CF4EFD">
        <w:rPr>
          <w:rFonts w:asciiTheme="majorBidi" w:eastAsia="Calibri" w:hAnsiTheme="majorBidi"/>
          <w:sz w:val="30"/>
          <w:szCs w:val="30"/>
          <w:cs/>
          <w:lang w:val="en-GB"/>
        </w:rPr>
        <w:t xml:space="preserve">  </w:t>
      </w:r>
      <w:r w:rsidRPr="00CF4EFD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ข้อมูลที่ใช้</w:t>
      </w:r>
      <w:r w:rsidRPr="00CF4EFD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เป็นข้อมูลที่ไม่สามารถสังเกตได้สำหรับสินทรัพย์หรือหนี้สินนั้น</w:t>
      </w:r>
    </w:p>
    <w:p w14:paraId="4E09CEF9" w14:textId="77777777" w:rsidR="00FC3C96" w:rsidRPr="00CF4EFD" w:rsidRDefault="00FC3C96" w:rsidP="00FC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6955FA00" w14:textId="77777777" w:rsidR="00FC3C96" w:rsidRPr="00CF4EFD" w:rsidRDefault="00FC3C96" w:rsidP="00FC3C96">
      <w:pPr>
        <w:shd w:val="clear" w:color="auto" w:fill="FFFFFF"/>
        <w:tabs>
          <w:tab w:val="clear" w:pos="454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F4EFD">
        <w:rPr>
          <w:rFonts w:asciiTheme="majorBidi" w:eastAsia="Calibr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F74523E" w14:textId="77777777" w:rsidR="00342873" w:rsidRPr="00CF4EFD" w:rsidRDefault="00342873" w:rsidP="00D96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0C53C0C4" w14:textId="6BF98BC7" w:rsidR="007A1171" w:rsidRPr="00CF4EFD" w:rsidRDefault="00FC3C96" w:rsidP="00D96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CF4EFD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8DC50FB" w14:textId="77777777" w:rsidR="002E0AC1" w:rsidRPr="00CF4EFD" w:rsidRDefault="002E0AC1" w:rsidP="00D96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110291CA" w14:textId="0F4BFA1F" w:rsidR="002037D3" w:rsidRPr="00CF4EFD" w:rsidRDefault="000300EB" w:rsidP="007E3F18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CF4EFD">
        <w:rPr>
          <w:rFonts w:ascii="Angsana New" w:hAnsi="Angsana New" w:cs="Angsana New"/>
          <w:b/>
          <w:bCs/>
          <w:i/>
          <w:iCs/>
          <w:cs/>
          <w:lang w:val="th-TH"/>
        </w:rPr>
        <w:t>รายได้</w:t>
      </w:r>
    </w:p>
    <w:p w14:paraId="49759A19" w14:textId="77777777" w:rsidR="00CF6991" w:rsidRPr="00CF4EFD" w:rsidRDefault="00CF6991" w:rsidP="0099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3EF9362C" w14:textId="32355ECA" w:rsidR="000300EB" w:rsidRPr="00CF4EFD" w:rsidRDefault="00CF6991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F4EFD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</w:t>
      </w:r>
    </w:p>
    <w:p w14:paraId="44823C28" w14:textId="77777777" w:rsidR="008E1E2E" w:rsidRPr="00CF4EFD" w:rsidRDefault="008E1E2E" w:rsidP="00163C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5AD305" w14:textId="77777777" w:rsidR="004B686F" w:rsidRPr="00CF4EFD" w:rsidRDefault="004B686F" w:rsidP="004B68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CF4EFD">
        <w:rPr>
          <w:rFonts w:ascii="Angsana New" w:hAnsi="Angsana New"/>
          <w:iCs/>
          <w:sz w:val="30"/>
          <w:szCs w:val="30"/>
          <w:cs/>
        </w:rPr>
        <w:t>การให้บริการ</w:t>
      </w:r>
    </w:p>
    <w:p w14:paraId="535E411B" w14:textId="77777777" w:rsidR="004B686F" w:rsidRPr="00CF4EFD" w:rsidRDefault="004B686F" w:rsidP="004B6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1F47DED" w14:textId="726064CD" w:rsidR="004B686F" w:rsidRPr="00CF4EFD" w:rsidRDefault="004B686F" w:rsidP="004B68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F4EFD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</w:t>
      </w:r>
      <w:r w:rsidR="005514E4" w:rsidRPr="00CF4EFD">
        <w:rPr>
          <w:rFonts w:ascii="Angsana New" w:hAnsi="Angsana New" w:hint="cs"/>
          <w:sz w:val="30"/>
          <w:szCs w:val="30"/>
          <w:cs/>
        </w:rPr>
        <w:t>ใด้</w:t>
      </w:r>
      <w:r w:rsidRPr="00CF4EFD">
        <w:rPr>
          <w:rFonts w:ascii="Angsana New" w:hAnsi="Angsana New"/>
          <w:sz w:val="30"/>
          <w:szCs w:val="30"/>
          <w:cs/>
        </w:rPr>
        <w:t xml:space="preserve">ให้บริการ </w:t>
      </w:r>
      <w:r w:rsidR="00B25594" w:rsidRPr="00CF4EFD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5C5C742" w14:textId="77777777" w:rsidR="007E7F80" w:rsidRPr="00CF4EFD" w:rsidRDefault="007E7F80" w:rsidP="00203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21EB8870" w14:textId="1A62C3F1" w:rsidR="004B686F" w:rsidRPr="00CF4EFD" w:rsidRDefault="004B686F" w:rsidP="007E3F18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CF4EFD">
        <w:rPr>
          <w:rFonts w:ascii="Angsana New" w:hAnsi="Angsana New" w:cs="Angsana New"/>
          <w:b/>
          <w:bCs/>
          <w:i/>
          <w:iCs/>
          <w:cs/>
          <w:lang w:val="th-TH"/>
        </w:rPr>
        <w:t>รายได้</w:t>
      </w:r>
      <w:r w:rsidR="002037D3" w:rsidRPr="00CF4EFD">
        <w:rPr>
          <w:rFonts w:ascii="Angsana New" w:hAnsi="Angsana New" w:cs="Angsana New" w:hint="cs"/>
          <w:b/>
          <w:bCs/>
          <w:i/>
          <w:iCs/>
          <w:cs/>
          <w:lang w:val="th-TH"/>
        </w:rPr>
        <w:t>อื่น</w:t>
      </w:r>
    </w:p>
    <w:p w14:paraId="516D892D" w14:textId="77777777" w:rsidR="0099138D" w:rsidRPr="00CF4EFD" w:rsidRDefault="0099138D" w:rsidP="004B686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E8890BE" w14:textId="3B62B560" w:rsidR="0079654F" w:rsidRPr="00CF4EFD" w:rsidRDefault="0041539F" w:rsidP="00EC13F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F4EFD">
        <w:rPr>
          <w:rFonts w:ascii="Angsana New" w:hAnsi="Angsana New"/>
          <w:sz w:val="30"/>
          <w:szCs w:val="30"/>
          <w:cs/>
        </w:rPr>
        <w:t xml:space="preserve">รายได้อื่นประกอบด้วยเงินปันผล ดอกเบี้ยรับและอื่นๆ </w:t>
      </w:r>
      <w:r w:rsidR="004B686F" w:rsidRPr="00CF4EFD">
        <w:rPr>
          <w:rFonts w:ascii="Angsana New" w:hAnsi="Angsana New"/>
          <w:sz w:val="30"/>
          <w:szCs w:val="30"/>
          <w:cs/>
        </w:rPr>
        <w:t>โดยเงินปันผลรับบันทึกในกำไรหรือขาดทุนในวันที่บริษัทมีสิทธิได้รับเงินปันผล</w:t>
      </w:r>
    </w:p>
    <w:p w14:paraId="58793593" w14:textId="77777777" w:rsidR="00EC13FE" w:rsidRPr="00CF4EFD" w:rsidRDefault="00EC13FE" w:rsidP="00EC13F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33850FBD" w14:textId="77777777" w:rsidR="00AC6420" w:rsidRPr="00184215" w:rsidRDefault="00AC6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F4EF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5D411F43" w14:textId="34CCE54A" w:rsidR="000300EB" w:rsidRPr="00184215" w:rsidRDefault="00CF4747" w:rsidP="007E3F18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184215">
        <w:rPr>
          <w:rFonts w:ascii="Angsana New" w:hAnsi="Angsana New" w:cs="Angsana New" w:hint="cs"/>
          <w:b/>
          <w:bCs/>
          <w:i/>
          <w:iCs/>
          <w:cs/>
          <w:lang w:val="th-TH"/>
        </w:rPr>
        <w:lastRenderedPageBreak/>
        <w:t>ดอกเบี้ย</w:t>
      </w:r>
    </w:p>
    <w:p w14:paraId="379B43FF" w14:textId="77777777" w:rsidR="00CF4747" w:rsidRPr="00184215" w:rsidRDefault="00CF4747" w:rsidP="00CF47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C55F1" w14:textId="17F42579" w:rsidR="00CF4747" w:rsidRPr="00184215" w:rsidRDefault="00CF4747" w:rsidP="00CF4747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1842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E013D" w:rsidRPr="004E013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84215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E013D" w:rsidRPr="004E013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184215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</w:p>
    <w:p w14:paraId="3F883BF1" w14:textId="12B9A6EC" w:rsidR="00A52948" w:rsidRPr="00184215" w:rsidRDefault="00A5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i/>
          <w:iCs/>
          <w:sz w:val="30"/>
          <w:szCs w:val="30"/>
          <w:cs/>
        </w:rPr>
      </w:pPr>
    </w:p>
    <w:p w14:paraId="6020133F" w14:textId="1FBD62E9" w:rsidR="00CF4747" w:rsidRPr="00184215" w:rsidRDefault="00CF4747" w:rsidP="00CF4747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4215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184215">
        <w:rPr>
          <w:rFonts w:asciiTheme="majorBidi" w:hAnsiTheme="majorBidi" w:cs="Angsana New"/>
          <w:b/>
          <w:bCs/>
          <w:color w:val="0000FF"/>
          <w:sz w:val="30"/>
          <w:szCs w:val="30"/>
          <w:cs/>
          <w:lang w:val="en-GB" w:bidi="th-TH"/>
        </w:rPr>
        <w:t xml:space="preserve"> </w:t>
      </w:r>
    </w:p>
    <w:p w14:paraId="498F4189" w14:textId="77777777" w:rsidR="00CF4747" w:rsidRPr="00184215" w:rsidRDefault="00CF4747" w:rsidP="00CF47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202F5" w14:textId="77777777" w:rsidR="00CF4747" w:rsidRPr="00184215" w:rsidRDefault="00CF4747" w:rsidP="00CF4747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6EC830D7" w14:textId="77777777" w:rsidR="00CF4747" w:rsidRPr="00184215" w:rsidRDefault="00CF4747" w:rsidP="007E3F18">
      <w:pPr>
        <w:pStyle w:val="NoSpacing"/>
        <w:numPr>
          <w:ilvl w:val="0"/>
          <w:numId w:val="2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11069F05" w14:textId="77777777" w:rsidR="00CF4747" w:rsidRPr="00184215" w:rsidRDefault="00CF4747" w:rsidP="007E3F18">
      <w:pPr>
        <w:pStyle w:val="NoSpacing"/>
        <w:numPr>
          <w:ilvl w:val="0"/>
          <w:numId w:val="2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460F407B" w14:textId="77777777" w:rsidR="00CF4747" w:rsidRPr="00184215" w:rsidRDefault="00CF4747" w:rsidP="00CF47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99B54" w14:textId="77777777" w:rsidR="00CF4747" w:rsidRPr="00184215" w:rsidRDefault="00CF4747" w:rsidP="00CF47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DDDD10F" w14:textId="77777777" w:rsidR="007C509E" w:rsidRPr="00184215" w:rsidRDefault="007C509E" w:rsidP="00CF4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3F7EA5" w14:textId="3335B362" w:rsidR="00CF4747" w:rsidRPr="00184215" w:rsidRDefault="00CF4747" w:rsidP="00CF4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1842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E013D" w:rsidRPr="004E013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E013D" w:rsidRPr="004E013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6DEA391C" w14:textId="77777777" w:rsidR="00CF4747" w:rsidRPr="00184215" w:rsidRDefault="00CF4747" w:rsidP="00CF47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935CB" w14:textId="166519E2" w:rsidR="00494D26" w:rsidRPr="00184215" w:rsidRDefault="00CF4747" w:rsidP="00CF4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3F9EA05C" w14:textId="77777777" w:rsidR="00CF4747" w:rsidRPr="00184215" w:rsidRDefault="00CF4747" w:rsidP="00CF4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71682A" w14:textId="77777777" w:rsidR="001E5C96" w:rsidRPr="00184215" w:rsidRDefault="001E5C96" w:rsidP="00163CD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51A68E4F" w14:textId="77777777" w:rsidR="00043808" w:rsidRPr="00184215" w:rsidRDefault="00043808" w:rsidP="00671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1F1C4EA1" w14:textId="7D96FECF" w:rsidR="000300EB" w:rsidRPr="00184215" w:rsidRDefault="000300EB" w:rsidP="007E3F18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184215">
        <w:rPr>
          <w:rFonts w:ascii="Angsana New" w:hAnsi="Angsana New" w:cs="Angsana New"/>
          <w:b/>
          <w:bCs/>
          <w:i/>
          <w:iCs/>
          <w:cs/>
          <w:lang w:val="th-TH"/>
        </w:rPr>
        <w:t>ภาษีเงินได้</w:t>
      </w:r>
    </w:p>
    <w:p w14:paraId="1C0139A0" w14:textId="77777777" w:rsidR="00494D26" w:rsidRPr="00184215" w:rsidRDefault="00494D26" w:rsidP="0099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60C7F5F" w14:textId="49BC0DDB" w:rsidR="00673E6D" w:rsidRPr="00184215" w:rsidRDefault="00650B29" w:rsidP="00994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87F4DF4" w14:textId="77777777" w:rsidR="00494D26" w:rsidRPr="00184215" w:rsidRDefault="00494D26" w:rsidP="0099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0DF8636" w14:textId="66994BAB" w:rsidR="0061362F" w:rsidRPr="00184215" w:rsidRDefault="00650B29" w:rsidP="00994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lastRenderedPageBreak/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1F8DE47" w14:textId="77777777" w:rsidR="006E3372" w:rsidRPr="00184215" w:rsidRDefault="006E3372" w:rsidP="00994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189B355" w14:textId="2CFD17C9" w:rsidR="00673E6D" w:rsidRPr="00184215" w:rsidRDefault="00650B29" w:rsidP="00994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1238FCA3" w14:textId="77777777" w:rsidR="007C509E" w:rsidRPr="00184215" w:rsidRDefault="007C509E" w:rsidP="0099471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0E15C9D3" w14:textId="21AA02C5" w:rsidR="00673E6D" w:rsidRPr="00184215" w:rsidRDefault="00650B29" w:rsidP="0099471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74EC6450" w14:textId="033F9628" w:rsidR="00494D26" w:rsidRPr="00184215" w:rsidRDefault="00494D26" w:rsidP="0099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39703B19" w14:textId="2197FB43" w:rsidR="00F15029" w:rsidRPr="00184215" w:rsidRDefault="00F15029" w:rsidP="0099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48A2879" w14:textId="77777777" w:rsidR="00F15029" w:rsidRPr="00184215" w:rsidRDefault="00F15029" w:rsidP="0099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2BD147E6" w14:textId="574CAADE" w:rsidR="00FE2045" w:rsidRPr="00184215" w:rsidRDefault="00F15029" w:rsidP="0099471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 อาจจะทำให้บริษัทเปลี่ยน</w:t>
      </w:r>
      <w:r w:rsidRPr="00184215">
        <w:rPr>
          <w:rFonts w:ascii="Angsana New" w:hAnsi="Angsana New"/>
          <w:spacing w:val="-12"/>
          <w:sz w:val="30"/>
          <w:szCs w:val="30"/>
          <w:cs/>
        </w:rPr>
        <w:t>การ</w:t>
      </w:r>
      <w:r w:rsidRPr="00184215">
        <w:rPr>
          <w:rFonts w:ascii="Angsana New" w:hAnsi="Angsana New"/>
          <w:sz w:val="30"/>
          <w:szCs w:val="30"/>
          <w:cs/>
        </w:rPr>
        <w:t>ตัดสินใจโดยขึ้นอยู่กับความเพียงพอ</w:t>
      </w:r>
      <w:r w:rsidRPr="00184215">
        <w:rPr>
          <w:rFonts w:ascii="Angsana New" w:hAnsi="Angsana New"/>
          <w:spacing w:val="-12"/>
          <w:sz w:val="30"/>
          <w:szCs w:val="30"/>
          <w:cs/>
        </w:rPr>
        <w:t>ของ</w:t>
      </w:r>
      <w:r w:rsidRPr="00184215">
        <w:rPr>
          <w:rFonts w:ascii="Angsana New" w:hAnsi="Angsana New"/>
          <w:sz w:val="30"/>
          <w:szCs w:val="30"/>
          <w:cs/>
        </w:rPr>
        <w:t xml:space="preserve">ภาษีเงินได้ค้างจ่ายที่มีอยู่ </w:t>
      </w:r>
      <w:r w:rsidRPr="00184215">
        <w:rPr>
          <w:rFonts w:ascii="Angsana New" w:hAnsi="Angsana New"/>
          <w:spacing w:val="-12"/>
          <w:sz w:val="30"/>
          <w:szCs w:val="30"/>
          <w:cs/>
        </w:rPr>
        <w:t>การ</w:t>
      </w:r>
      <w:r w:rsidRPr="00184215">
        <w:rPr>
          <w:rFonts w:ascii="Angsana New" w:hAnsi="Angsana New"/>
          <w:sz w:val="30"/>
          <w:szCs w:val="30"/>
          <w:cs/>
        </w:rPr>
        <w:t>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6C01FB2" w14:textId="77777777" w:rsidR="006F1418" w:rsidRPr="00184215" w:rsidRDefault="006F1418" w:rsidP="0099471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2"/>
          <w:szCs w:val="22"/>
        </w:rPr>
      </w:pPr>
    </w:p>
    <w:p w14:paraId="638C9AAC" w14:textId="7B30A23C" w:rsidR="00673E6D" w:rsidRPr="00184215" w:rsidRDefault="00F15029" w:rsidP="0099471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    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BF2F877" w14:textId="77777777" w:rsidR="007C509E" w:rsidRPr="00184215" w:rsidRDefault="007C509E" w:rsidP="0092089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69959A4A" w14:textId="4BF2C817" w:rsidR="000813CB" w:rsidRPr="00184215" w:rsidRDefault="00957FFC" w:rsidP="0092089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84215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184215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บริษัทแล้วอาจมีจำนวนไม่เพียงพอที่จะบันทึกสินทรัพย์ภาษีเงินได้ทั้งจำนวน </w:t>
      </w:r>
      <w:r w:rsidRPr="0018421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8646B68" w14:textId="2063E2B2" w:rsidR="006678AD" w:rsidRPr="00184215" w:rsidRDefault="006678AD" w:rsidP="007E3F18">
      <w:pPr>
        <w:pStyle w:val="Heading8"/>
        <w:numPr>
          <w:ilvl w:val="1"/>
          <w:numId w:val="21"/>
        </w:numPr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184215">
        <w:rPr>
          <w:rFonts w:ascii="Angsana New" w:hAnsi="Angsana New" w:cs="Angsana New" w:hint="cs"/>
          <w:b/>
          <w:bCs/>
          <w:i/>
          <w:iCs/>
          <w:cs/>
          <w:lang w:val="th-TH"/>
        </w:rPr>
        <w:lastRenderedPageBreak/>
        <w:t xml:space="preserve">กำไรต่อหุ้น </w:t>
      </w:r>
    </w:p>
    <w:p w14:paraId="6F795E34" w14:textId="77777777" w:rsidR="006678AD" w:rsidRPr="00184215" w:rsidRDefault="006678AD" w:rsidP="009208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14570975" w14:textId="77777777" w:rsidR="00EB0782" w:rsidRPr="00184215" w:rsidRDefault="006678AD" w:rsidP="0092089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บริษัท</w:t>
      </w:r>
      <w:r w:rsidRPr="00184215">
        <w:rPr>
          <w:rFonts w:hint="cs"/>
          <w:b/>
          <w:sz w:val="30"/>
          <w:szCs w:val="30"/>
          <w:cs/>
        </w:rPr>
        <w:t>แสดงกำไรต่อหุ้นขั้นพื้นฐาน</w:t>
      </w:r>
      <w:r w:rsidR="00D55933" w:rsidRPr="00184215">
        <w:rPr>
          <w:rFonts w:hint="cs"/>
          <w:b/>
          <w:sz w:val="30"/>
          <w:szCs w:val="30"/>
          <w:cs/>
        </w:rPr>
        <w:t>สำหรับหุ้นสามัญ</w:t>
      </w:r>
      <w:r w:rsidRPr="00184215">
        <w:rPr>
          <w:rFonts w:hint="cs"/>
          <w:b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</w:t>
      </w:r>
      <w:r w:rsidRPr="00184215">
        <w:rPr>
          <w:b/>
          <w:sz w:val="30"/>
          <w:szCs w:val="30"/>
          <w:cs/>
        </w:rPr>
        <w:t>บริษัท ด้วย</w:t>
      </w:r>
      <w:r w:rsidRPr="00184215">
        <w:rPr>
          <w:rFonts w:hint="cs"/>
          <w:b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Pr="00184215">
        <w:rPr>
          <w:b/>
          <w:bCs/>
          <w:sz w:val="30"/>
          <w:szCs w:val="30"/>
          <w:cs/>
        </w:rPr>
        <w:t xml:space="preserve"> </w:t>
      </w:r>
    </w:p>
    <w:p w14:paraId="3B5F98A3" w14:textId="6795B91B" w:rsidR="00A52948" w:rsidRPr="00184215" w:rsidRDefault="00A5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  <w:lang w:val="th-TH"/>
        </w:rPr>
      </w:pPr>
    </w:p>
    <w:p w14:paraId="7EF63E82" w14:textId="68706856" w:rsidR="00EB0782" w:rsidRPr="00184215" w:rsidRDefault="00EB0782" w:rsidP="007E3F18">
      <w:pPr>
        <w:pStyle w:val="Heading8"/>
        <w:numPr>
          <w:ilvl w:val="1"/>
          <w:numId w:val="21"/>
        </w:numPr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184215">
        <w:rPr>
          <w:rFonts w:ascii="Angsana New" w:hAnsi="Angsana New" w:cs="Angsana New"/>
          <w:b/>
          <w:bCs/>
          <w:i/>
          <w:iCs/>
          <w:cs/>
          <w:lang w:val="th-TH"/>
        </w:rPr>
        <w:t>บุคคลหรือกิจการที่เกี่ยวข้องกัน</w:t>
      </w:r>
    </w:p>
    <w:p w14:paraId="55788F3C" w14:textId="0D1BC3BF" w:rsidR="00EB0782" w:rsidRPr="00184215" w:rsidRDefault="00EB0782" w:rsidP="00920891">
      <w:pPr>
        <w:spacing w:line="240" w:lineRule="auto"/>
        <w:rPr>
          <w:rFonts w:cs="Arial"/>
          <w:sz w:val="28"/>
          <w:szCs w:val="28"/>
          <w:cs/>
          <w:lang w:val="th-TH"/>
        </w:rPr>
      </w:pPr>
    </w:p>
    <w:p w14:paraId="7D312CC8" w14:textId="1E3F811B" w:rsidR="00EB0782" w:rsidRPr="00184215" w:rsidRDefault="00EB0782" w:rsidP="00920891">
      <w:pPr>
        <w:pStyle w:val="BodyText"/>
        <w:spacing w:after="0" w:line="240" w:lineRule="auto"/>
        <w:ind w:left="540" w:right="27"/>
        <w:jc w:val="thaiDistribute"/>
        <w:rPr>
          <w:sz w:val="30"/>
          <w:szCs w:val="30"/>
        </w:rPr>
      </w:pPr>
      <w:r w:rsidRPr="00184215">
        <w:rPr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862B1C9" w14:textId="77777777" w:rsidR="0035296B" w:rsidRPr="00184215" w:rsidRDefault="0035296B" w:rsidP="0092089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14:paraId="4A5880FF" w14:textId="68A0E175" w:rsidR="002D7E87" w:rsidRPr="00184215" w:rsidRDefault="002D7E87" w:rsidP="007E3F18">
      <w:pPr>
        <w:pStyle w:val="Heading8"/>
        <w:numPr>
          <w:ilvl w:val="1"/>
          <w:numId w:val="21"/>
        </w:numPr>
        <w:ind w:right="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184215">
        <w:rPr>
          <w:rFonts w:ascii="Angsana New" w:hAnsi="Angsana New" w:cs="Angsana New" w:hint="cs"/>
          <w:b/>
          <w:bCs/>
          <w:i/>
          <w:iCs/>
          <w:cs/>
          <w:lang w:val="th-TH"/>
        </w:rPr>
        <w:t>รายงานทางการเงินจำแนกตามส่วนงาน</w:t>
      </w:r>
    </w:p>
    <w:p w14:paraId="40599306" w14:textId="77777777" w:rsidR="002D7E87" w:rsidRPr="00184215" w:rsidRDefault="002D7E87" w:rsidP="009208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07C1670C" w14:textId="26D82B76" w:rsidR="00B67388" w:rsidRPr="00184215" w:rsidRDefault="002D7E87" w:rsidP="0092089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84215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 w:rsidR="008A6C11" w:rsidRPr="00184215">
        <w:rPr>
          <w:rFonts w:hint="cs"/>
          <w:sz w:val="30"/>
          <w:szCs w:val="30"/>
          <w:cs/>
        </w:rPr>
        <w:t xml:space="preserve"> </w:t>
      </w:r>
      <w:r w:rsidR="008A6C11" w:rsidRPr="00184215">
        <w:rPr>
          <w:sz w:val="30"/>
          <w:szCs w:val="30"/>
          <w:cs/>
        </w:rPr>
        <w:t>ของบริษัท</w:t>
      </w:r>
      <w:r w:rsidRPr="00184215">
        <w:rPr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19AFDB8" w14:textId="77777777" w:rsidR="00B67388" w:rsidRPr="00184215" w:rsidRDefault="00B67388" w:rsidP="0092089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2B79617" w14:textId="05871541" w:rsidR="008A433A" w:rsidRPr="00184215" w:rsidRDefault="008A433A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184215">
        <w:rPr>
          <w:rFonts w:ascii="Angsana New" w:hAnsi="Angsana New" w:cs="Angsana New"/>
          <w:cs/>
        </w:rPr>
        <w:t xml:space="preserve">ผลกระทบจากการแพร่ระบาดของโรคติดเชื้อไวรัสโคโรนา </w:t>
      </w:r>
      <w:r w:rsidR="004E013D" w:rsidRPr="004E013D">
        <w:rPr>
          <w:rFonts w:ascii="Angsana New" w:hAnsi="Angsana New" w:cs="Angsana New"/>
        </w:rPr>
        <w:t>2019</w:t>
      </w:r>
      <w:r w:rsidRPr="00184215">
        <w:rPr>
          <w:rFonts w:ascii="Angsana New" w:hAnsi="Angsana New" w:cs="Angsana New"/>
          <w:cs/>
        </w:rPr>
        <w:t xml:space="preserve"> </w:t>
      </w:r>
      <w:r w:rsidR="00CF4747" w:rsidRPr="00184215">
        <w:rPr>
          <w:rFonts w:ascii="Angsana New" w:hAnsi="Angsana New" w:cs="Angsana New" w:hint="cs"/>
          <w:cs/>
        </w:rPr>
        <w:t>(</w:t>
      </w:r>
      <w:r w:rsidRPr="00184215">
        <w:rPr>
          <w:rFonts w:ascii="Angsana New" w:hAnsi="Angsana New" w:cs="Angsana New"/>
        </w:rPr>
        <w:t>Covid</w:t>
      </w:r>
      <w:r w:rsidRPr="00184215">
        <w:rPr>
          <w:rFonts w:ascii="Angsana New" w:hAnsi="Angsana New" w:cs="Angsana New"/>
          <w:cs/>
        </w:rPr>
        <w:t>-</w:t>
      </w:r>
      <w:r w:rsidR="004E013D" w:rsidRPr="004E013D">
        <w:rPr>
          <w:rFonts w:ascii="Angsana New" w:hAnsi="Angsana New" w:cs="Angsana New"/>
        </w:rPr>
        <w:t>19</w:t>
      </w:r>
      <w:r w:rsidRPr="00184215">
        <w:rPr>
          <w:rFonts w:ascii="Angsana New" w:hAnsi="Angsana New" w:cs="Angsana New"/>
          <w:cs/>
        </w:rPr>
        <w:t xml:space="preserve">) </w:t>
      </w:r>
    </w:p>
    <w:p w14:paraId="2C362442" w14:textId="77777777" w:rsidR="00D34961" w:rsidRPr="00184215" w:rsidRDefault="00D34961" w:rsidP="00920891">
      <w:pPr>
        <w:spacing w:line="240" w:lineRule="auto"/>
        <w:rPr>
          <w:sz w:val="28"/>
          <w:szCs w:val="28"/>
          <w:cs/>
          <w:lang w:val="th-TH"/>
        </w:rPr>
      </w:pPr>
    </w:p>
    <w:p w14:paraId="008F0BFD" w14:textId="5E53BF2F" w:rsidR="00606344" w:rsidRPr="00184215" w:rsidRDefault="00606344" w:rsidP="00920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 xml:space="preserve">ในช่วงต้นปี </w:t>
      </w:r>
      <w:r w:rsidR="004E013D" w:rsidRPr="004E013D">
        <w:rPr>
          <w:rFonts w:asciiTheme="majorBidi" w:hAnsiTheme="majorBidi" w:cstheme="majorBidi"/>
          <w:sz w:val="30"/>
          <w:szCs w:val="30"/>
        </w:rPr>
        <w:t>2563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เกิดการแพร่ระบาดของ</w:t>
      </w:r>
      <w:bookmarkStart w:id="1" w:name="_Hlk37010652"/>
      <w:r w:rsidRPr="00184215">
        <w:rPr>
          <w:rFonts w:asciiTheme="majorBidi" w:hAnsiTheme="majorBidi" w:cstheme="majorBidi"/>
          <w:sz w:val="30"/>
          <w:szCs w:val="30"/>
          <w:cs/>
        </w:rPr>
        <w:t xml:space="preserve">โรคติดเชื้อไวรัสโคโรนา </w:t>
      </w:r>
      <w:r w:rsidR="004E013D" w:rsidRPr="004E013D">
        <w:rPr>
          <w:rFonts w:asciiTheme="majorBidi" w:hAnsiTheme="majorBidi" w:cstheme="majorBidi"/>
          <w:sz w:val="30"/>
          <w:szCs w:val="30"/>
        </w:rPr>
        <w:t>2019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215">
        <w:rPr>
          <w:rFonts w:asciiTheme="majorBidi" w:hAnsiTheme="majorBidi"/>
          <w:sz w:val="30"/>
          <w:szCs w:val="30"/>
          <w:cs/>
        </w:rPr>
        <w:t>(</w:t>
      </w:r>
      <w:r w:rsidRPr="00184215">
        <w:rPr>
          <w:rFonts w:asciiTheme="majorBidi" w:hAnsiTheme="majorBidi" w:cstheme="majorBidi"/>
          <w:sz w:val="30"/>
          <w:szCs w:val="30"/>
        </w:rPr>
        <w:t>Covid</w:t>
      </w:r>
      <w:r w:rsidRPr="00184215">
        <w:rPr>
          <w:rFonts w:asciiTheme="majorBidi" w:hAnsiTheme="majorBidi"/>
          <w:sz w:val="30"/>
          <w:szCs w:val="30"/>
          <w:cs/>
        </w:rPr>
        <w:t>-</w:t>
      </w:r>
      <w:r w:rsidR="004E013D" w:rsidRPr="004E013D">
        <w:rPr>
          <w:rFonts w:asciiTheme="majorBidi" w:hAnsiTheme="majorBidi" w:cstheme="majorBidi"/>
          <w:sz w:val="30"/>
          <w:szCs w:val="30"/>
        </w:rPr>
        <w:t>19</w:t>
      </w:r>
      <w:r w:rsidRPr="00184215">
        <w:rPr>
          <w:rFonts w:asciiTheme="majorBidi" w:hAnsiTheme="majorBidi"/>
          <w:sz w:val="30"/>
          <w:szCs w:val="30"/>
          <w:cs/>
        </w:rPr>
        <w:t>)</w:t>
      </w:r>
      <w:bookmarkEnd w:id="1"/>
      <w:r w:rsidRPr="00184215">
        <w:rPr>
          <w:rFonts w:asciiTheme="majorBidi" w:hAnsiTheme="majorBidi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ทั้งนี้ การดำเนินธุรกิจของบริษัทได้รับผลกระทบ</w:t>
      </w:r>
      <w:r w:rsidRPr="00184215">
        <w:rPr>
          <w:rFonts w:asciiTheme="majorBidi" w:hAnsiTheme="majorBidi"/>
          <w:sz w:val="30"/>
          <w:szCs w:val="30"/>
          <w:cs/>
        </w:rPr>
        <w:t xml:space="preserve"> </w:t>
      </w:r>
      <w:r w:rsidR="00044D98" w:rsidRPr="00184215">
        <w:rPr>
          <w:rFonts w:ascii="Angsana New" w:hAnsi="Angsana New" w:hint="cs"/>
          <w:sz w:val="30"/>
          <w:szCs w:val="30"/>
          <w:cs/>
        </w:rPr>
        <w:t>โดยทำให้ยอดรายได้ค่าผ่านทางของบริษัททยอยลดลงจนถึงวันที่ในรายงานอย่างมีนัยสำคัญ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ผู้บริหารมีการดำเนินการอย่างต่อเนื่องเพื่อแก้ปัญหาจากสถานการณ์ดังกล่าวเพื่อลด</w:t>
      </w:r>
      <w:r w:rsidR="003D2721" w:rsidRPr="00184215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184215">
        <w:rPr>
          <w:rFonts w:asciiTheme="majorBidi" w:hAnsiTheme="majorBidi" w:cstheme="majorBidi"/>
          <w:sz w:val="30"/>
          <w:szCs w:val="30"/>
          <w:cs/>
        </w:rPr>
        <w:t>กระทบต่อสินทรัพย์และการดำเนินงานของบริษัท โดยการปรับขั้นตอนการดำเนินงาน การปรับลดค่าใช้จ่ายและจัดหาแหล่งเงินทุนเพิ่มเติมเพื่อรองรับการชำระหนี้เมื่อถึงกำหนด</w:t>
      </w:r>
      <w:r w:rsidR="00442143" w:rsidRPr="001842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42143" w:rsidRPr="00184215">
        <w:rPr>
          <w:rFonts w:asciiTheme="majorBidi" w:hAnsiTheme="majorBidi"/>
          <w:sz w:val="30"/>
          <w:szCs w:val="30"/>
          <w:cs/>
        </w:rPr>
        <w:t>ซึ่งไม่กระทบกับการให้บริการบนทางยกระดับ</w:t>
      </w:r>
    </w:p>
    <w:p w14:paraId="052DDE20" w14:textId="77777777" w:rsidR="009435C9" w:rsidRPr="00184215" w:rsidRDefault="009435C9" w:rsidP="00606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C3B7B7A" w14:textId="77777777" w:rsidR="00BE0B22" w:rsidRDefault="00BE0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B02E9E" w14:textId="5675387F" w:rsidR="00D10FB9" w:rsidRDefault="00606344" w:rsidP="00F54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ทั้งนี้ ณ วันที่ </w:t>
      </w:r>
      <w:r w:rsidR="004E013D" w:rsidRPr="004E013D">
        <w:rPr>
          <w:rFonts w:asciiTheme="majorBidi" w:hAnsiTheme="majorBidi" w:cstheme="majorBidi"/>
          <w:sz w:val="30"/>
          <w:szCs w:val="30"/>
        </w:rPr>
        <w:t>31</w:t>
      </w:r>
      <w:r w:rsidRPr="00184215">
        <w:rPr>
          <w:rFonts w:asciiTheme="majorBidi" w:hAnsiTheme="majorBidi"/>
          <w:sz w:val="30"/>
          <w:szCs w:val="30"/>
          <w:cs/>
        </w:rPr>
        <w:t xml:space="preserve"> </w:t>
      </w:r>
      <w:r w:rsidR="00742E52" w:rsidRPr="0018421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013D" w:rsidRPr="004E013D">
        <w:rPr>
          <w:rFonts w:asciiTheme="majorBidi" w:hAnsiTheme="majorBidi" w:cstheme="majorBidi"/>
          <w:sz w:val="30"/>
          <w:szCs w:val="30"/>
        </w:rPr>
        <w:t>2563</w:t>
      </w:r>
      <w:r w:rsidRPr="00184215">
        <w:rPr>
          <w:rFonts w:asciiTheme="majorBidi" w:hAnsiTheme="majorBidi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บริษัทจึงเลือกปฏิบัติตามแนวปฏิบัติทางการบัญชี เรื่อง มาตรการ         ผ่อนปรนชั่วคราวสำหรับทางเลือกเพิ่มเติมทางบัญชีเพื่อรองรับผลกระทบจากสถานการณ์การแพร่ระบาด</w:t>
      </w:r>
      <w:r w:rsidR="00B56614" w:rsidRPr="0018421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6A5F24" w:rsidRPr="0018421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A5F24">
        <w:rPr>
          <w:rFonts w:ascii="Angsana New" w:hAnsi="Angsana New"/>
          <w:color w:val="000000"/>
          <w:sz w:val="30"/>
          <w:szCs w:val="30"/>
        </w:rPr>
        <w:t>Covid</w:t>
      </w:r>
      <w:r w:rsidR="006A5F24">
        <w:rPr>
          <w:rFonts w:ascii="Angsana New" w:hAnsi="Angsana New"/>
          <w:color w:val="000000"/>
          <w:sz w:val="30"/>
          <w:szCs w:val="30"/>
          <w:cs/>
        </w:rPr>
        <w:t>-</w:t>
      </w:r>
      <w:r w:rsidR="006A5F24">
        <w:rPr>
          <w:rFonts w:ascii="Angsana New" w:hAnsi="Angsana New"/>
          <w:color w:val="000000"/>
          <w:sz w:val="30"/>
          <w:szCs w:val="30"/>
        </w:rPr>
        <w:t xml:space="preserve">19 </w:t>
      </w:r>
      <w:r w:rsidRPr="00184215">
        <w:rPr>
          <w:rFonts w:asciiTheme="majorBidi" w:hAnsiTheme="majorBidi" w:cstheme="majorBidi"/>
          <w:sz w:val="30"/>
          <w:szCs w:val="30"/>
          <w:cs/>
        </w:rPr>
        <w:t>ในเรื่องดังต่อไปนี้</w:t>
      </w:r>
    </w:p>
    <w:p w14:paraId="1D930526" w14:textId="77777777" w:rsidR="00452FC5" w:rsidRPr="00EC7C8F" w:rsidRDefault="00452FC5" w:rsidP="00F54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</w:rPr>
      </w:pPr>
    </w:p>
    <w:p w14:paraId="449D2A1B" w14:textId="50D3AD67" w:rsidR="00D16EC4" w:rsidRPr="00184215" w:rsidRDefault="00D16EC4" w:rsidP="007E3F18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8421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C6526F9" w14:textId="77777777" w:rsidR="00D16EC4" w:rsidRPr="00EC7C8F" w:rsidRDefault="00D16EC4" w:rsidP="00D16EC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F94FE24" w14:textId="58E72DB4" w:rsidR="00D16EC4" w:rsidRPr="00184215" w:rsidRDefault="00D16EC4" w:rsidP="00D16EC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 xml:space="preserve">บริษัทเลือกไม่นำสถานการณ์ </w:t>
      </w:r>
      <w:r w:rsidR="00415612">
        <w:rPr>
          <w:rFonts w:ascii="Angsana New" w:hAnsi="Angsana New"/>
          <w:color w:val="000000"/>
          <w:sz w:val="30"/>
          <w:szCs w:val="30"/>
        </w:rPr>
        <w:t>Covid</w:t>
      </w:r>
      <w:r w:rsidR="00415612">
        <w:rPr>
          <w:rFonts w:ascii="Angsana New" w:hAnsi="Angsana New"/>
          <w:color w:val="000000"/>
          <w:sz w:val="30"/>
          <w:szCs w:val="30"/>
          <w:cs/>
        </w:rPr>
        <w:t>-</w:t>
      </w:r>
      <w:r w:rsidR="00415612">
        <w:rPr>
          <w:rFonts w:ascii="Angsana New" w:hAnsi="Angsana New"/>
          <w:color w:val="000000"/>
          <w:sz w:val="30"/>
          <w:szCs w:val="30"/>
        </w:rPr>
        <w:t xml:space="preserve">19 </w:t>
      </w:r>
      <w:r w:rsidRPr="00184215">
        <w:rPr>
          <w:rFonts w:ascii="Angsana New" w:hAnsi="Angsana New" w:hint="cs"/>
          <w:sz w:val="30"/>
          <w:szCs w:val="30"/>
          <w:cs/>
        </w:rPr>
        <w:t>มาถือเป็นข้อบ่งชี้การด้อยค่าของส่วนปรับปรุงอาคารและอุปกรณ์และต้นทุนสัมปทานในการใช้ทางยกระดับ</w:t>
      </w:r>
    </w:p>
    <w:p w14:paraId="1A8980D4" w14:textId="77777777" w:rsidR="00A52948" w:rsidRPr="00EC7C8F" w:rsidRDefault="00A52948" w:rsidP="00A5294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692477CE" w14:textId="5D6F868C" w:rsidR="0020383A" w:rsidRPr="00184215" w:rsidRDefault="0020383A" w:rsidP="007E3F18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8421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37151492" w14:textId="77777777" w:rsidR="0020383A" w:rsidRPr="00EC7C8F" w:rsidRDefault="0020383A" w:rsidP="0020383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A77C474" w14:textId="6EC0036C" w:rsidR="00D34961" w:rsidRPr="00184215" w:rsidRDefault="0020383A" w:rsidP="00D349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 xml:space="preserve">บริษัทเลือกไม่นำข้อมูลสถานการณ์ </w:t>
      </w:r>
      <w:r w:rsidR="00415612">
        <w:rPr>
          <w:rFonts w:ascii="Angsana New" w:hAnsi="Angsana New"/>
          <w:color w:val="000000"/>
          <w:sz w:val="30"/>
          <w:szCs w:val="30"/>
        </w:rPr>
        <w:t>Covid</w:t>
      </w:r>
      <w:r w:rsidR="00415612">
        <w:rPr>
          <w:rFonts w:ascii="Angsana New" w:hAnsi="Angsana New"/>
          <w:color w:val="000000"/>
          <w:sz w:val="30"/>
          <w:szCs w:val="30"/>
          <w:cs/>
        </w:rPr>
        <w:t>-</w:t>
      </w:r>
      <w:r w:rsidR="00415612">
        <w:rPr>
          <w:rFonts w:ascii="Angsana New" w:hAnsi="Angsana New"/>
          <w:color w:val="000000"/>
          <w:sz w:val="30"/>
          <w:szCs w:val="30"/>
        </w:rPr>
        <w:t xml:space="preserve">19 </w:t>
      </w:r>
      <w:r w:rsidRPr="00184215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4E013D" w:rsidRPr="004E013D">
        <w:rPr>
          <w:rFonts w:ascii="Angsana New" w:hAnsi="Angsana New" w:hint="cs"/>
          <w:sz w:val="30"/>
          <w:szCs w:val="30"/>
        </w:rPr>
        <w:t>3</w:t>
      </w:r>
      <w:r w:rsidR="004E013D" w:rsidRPr="004E013D">
        <w:rPr>
          <w:rFonts w:ascii="Angsana New" w:hAnsi="Angsana New"/>
          <w:sz w:val="30"/>
          <w:szCs w:val="30"/>
        </w:rPr>
        <w:t>1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E013D" w:rsidRPr="004E013D">
        <w:rPr>
          <w:rFonts w:ascii="Angsana New" w:hAnsi="Angsana New" w:hint="cs"/>
          <w:sz w:val="30"/>
          <w:szCs w:val="30"/>
        </w:rPr>
        <w:t>2563</w:t>
      </w:r>
    </w:p>
    <w:p w14:paraId="3E8F3B27" w14:textId="5934B5C6" w:rsidR="00D34961" w:rsidRPr="00EC7C8F" w:rsidRDefault="00D34961" w:rsidP="00D349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6549EA64" w14:textId="0EE74CBE" w:rsidR="000300EB" w:rsidRPr="00184215" w:rsidRDefault="000300EB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บุคคลหรือกิจการที่เกี่ยวข้องกัน</w:t>
      </w:r>
    </w:p>
    <w:p w14:paraId="5FB1E4E7" w14:textId="77777777" w:rsidR="00B90BC3" w:rsidRPr="00EC7C8F" w:rsidRDefault="00B90B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582E1B88" w14:textId="7F0B8D47" w:rsidR="000300EB" w:rsidRPr="00184215" w:rsidRDefault="00C842F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hAnsi="Angsana New"/>
          <w:sz w:val="30"/>
          <w:szCs w:val="30"/>
          <w:cs/>
        </w:rPr>
        <w:t>บุคคลหรือ</w:t>
      </w:r>
      <w:r w:rsidR="00F44232" w:rsidRPr="00184215">
        <w:rPr>
          <w:rFonts w:ascii="Angsana New" w:hAnsi="Angsana New"/>
          <w:sz w:val="30"/>
          <w:szCs w:val="30"/>
          <w:cs/>
        </w:rPr>
        <w:t>กิจการที่เกี่ยวข้องกันที่มีรายการระหว่างกันที่มีนัยสำคัญกับบริษัท ในระหว่างปีมีดังต่อไปนี้</w:t>
      </w:r>
    </w:p>
    <w:p w14:paraId="7BE316E8" w14:textId="77777777" w:rsidR="000300EB" w:rsidRPr="00EC7C8F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800"/>
        <w:gridCol w:w="2835"/>
      </w:tblGrid>
      <w:tr w:rsidR="000300EB" w:rsidRPr="00184215" w14:paraId="0EB330B9" w14:textId="77777777" w:rsidTr="00CC3543">
        <w:trPr>
          <w:trHeight w:val="20"/>
          <w:tblHeader/>
        </w:trPr>
        <w:tc>
          <w:tcPr>
            <w:tcW w:w="4500" w:type="dxa"/>
            <w:shd w:val="clear" w:color="auto" w:fill="auto"/>
          </w:tcPr>
          <w:p w14:paraId="51F2AEB4" w14:textId="3028AA7A" w:rsidR="000300EB" w:rsidRPr="00184215" w:rsidRDefault="000300EB" w:rsidP="00163CD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00" w:type="dxa"/>
            <w:shd w:val="clear" w:color="auto" w:fill="auto"/>
          </w:tcPr>
          <w:p w14:paraId="34EE78F8" w14:textId="3D45C871" w:rsidR="000300EB" w:rsidRPr="00184215" w:rsidRDefault="000300EB" w:rsidP="00694D5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835" w:type="dxa"/>
            <w:shd w:val="clear" w:color="auto" w:fill="auto"/>
          </w:tcPr>
          <w:p w14:paraId="3BA39C62" w14:textId="77777777" w:rsidR="000300EB" w:rsidRPr="00184215" w:rsidRDefault="000300EB" w:rsidP="00163CDC">
            <w:pPr>
              <w:tabs>
                <w:tab w:val="clear" w:pos="227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92501" w:rsidRPr="00184215" w14:paraId="4B186D39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7A7B4DF6" w14:textId="7709A362" w:rsidR="00222845" w:rsidRPr="00184215" w:rsidRDefault="007A10D5" w:rsidP="00792501">
            <w:pPr>
              <w:spacing w:line="240" w:lineRule="auto"/>
              <w:ind w:left="-18" w:right="-108"/>
              <w:rPr>
                <w:sz w:val="30"/>
                <w:szCs w:val="30"/>
              </w:rPr>
            </w:pPr>
            <w:r w:rsidRPr="00184215">
              <w:rPr>
                <w:sz w:val="30"/>
                <w:szCs w:val="30"/>
                <w:cs/>
              </w:rPr>
              <w:t>บริษัท เอฟดับบลิวดีประกันภัย จำกัด (มหาชน)</w:t>
            </w:r>
          </w:p>
          <w:p w14:paraId="79DE32E6" w14:textId="03822F3B" w:rsidR="00792501" w:rsidRPr="00184215" w:rsidRDefault="00DA0B2D" w:rsidP="00CC3543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F1D9E" w:rsidRPr="00184215">
              <w:rPr>
                <w:rFonts w:ascii="Angsana New" w:hAnsi="Angsana New"/>
                <w:sz w:val="30"/>
                <w:szCs w:val="30"/>
                <w:cs/>
              </w:rPr>
              <w:t xml:space="preserve">(เดิมชื่อบริษัท </w:t>
            </w:r>
            <w:r w:rsidR="00EF1D9E" w:rsidRPr="00184215">
              <w:rPr>
                <w:rFonts w:ascii="Angsana New" w:hAnsi="Angsana New" w:hint="cs"/>
                <w:sz w:val="30"/>
                <w:szCs w:val="30"/>
                <w:cs/>
              </w:rPr>
              <w:t>สยามซิตี้ประกันภัย จำกัด (มหาชน)</w:t>
            </w:r>
            <w:r w:rsidR="00EF1D9E" w:rsidRPr="0018421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C5391CC" w14:textId="77777777" w:rsidR="00792501" w:rsidRPr="00184215" w:rsidRDefault="00792501" w:rsidP="007925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0D0D1CD9" w14:textId="310D09A1" w:rsidR="00792501" w:rsidRPr="00184215" w:rsidRDefault="00792501" w:rsidP="00792501">
            <w:pPr>
              <w:tabs>
                <w:tab w:val="clear" w:pos="227"/>
                <w:tab w:val="clear" w:pos="3742"/>
                <w:tab w:val="left" w:pos="3951"/>
              </w:tabs>
              <w:spacing w:line="240" w:lineRule="auto"/>
              <w:ind w:left="-108" w:right="-99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50D31" w:rsidRPr="00184215" w14:paraId="6DBE301B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7E31DB6E" w14:textId="77777777" w:rsidR="00FF25BF" w:rsidRDefault="00587702" w:rsidP="00163CDC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58770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886D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7702">
              <w:rPr>
                <w:rFonts w:ascii="Angsana New" w:hAnsi="Angsana New"/>
                <w:sz w:val="30"/>
                <w:szCs w:val="30"/>
                <w:cs/>
              </w:rPr>
              <w:t>หลักทรัพย์ เกียรตินาคินภัทร จำกัด (มหาชน)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25B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14:paraId="03230CFC" w14:textId="29F34567" w:rsidR="00B50D31" w:rsidRPr="00184215" w:rsidRDefault="00FF25BF" w:rsidP="00163CDC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587702" w:rsidRPr="00184215">
              <w:rPr>
                <w:rFonts w:ascii="Angsana New" w:hAnsi="Angsana New"/>
                <w:sz w:val="30"/>
                <w:szCs w:val="30"/>
                <w:cs/>
              </w:rPr>
              <w:t>(เดิมชื่อ</w:t>
            </w:r>
            <w:r w:rsidR="00B50D31" w:rsidRPr="0018421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0324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50D31" w:rsidRPr="00184215">
              <w:rPr>
                <w:rFonts w:ascii="Angsana New" w:hAnsi="Angsana New" w:hint="cs"/>
                <w:sz w:val="30"/>
                <w:szCs w:val="30"/>
                <w:cs/>
              </w:rPr>
              <w:t>หลักทรัพย์ ภัทร จำกัด (มหาชน)</w:t>
            </w:r>
            <w:r w:rsidR="00886DD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2B5DAE3" w14:textId="77777777" w:rsidR="00B50D31" w:rsidRPr="00184215" w:rsidRDefault="00B50D31" w:rsidP="00163CD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459B3146" w14:textId="77777777" w:rsidR="00B50D31" w:rsidRPr="00184215" w:rsidRDefault="00B50D31" w:rsidP="00163CDC">
            <w:pPr>
              <w:tabs>
                <w:tab w:val="clear" w:pos="227"/>
                <w:tab w:val="clear" w:pos="3742"/>
                <w:tab w:val="left" w:pos="3951"/>
              </w:tabs>
              <w:spacing w:line="240" w:lineRule="auto"/>
              <w:ind w:left="-108" w:right="-99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50D31" w:rsidRPr="00184215" w14:paraId="618F7FBF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74098019" w14:textId="72340274" w:rsidR="00B50D31" w:rsidRPr="00184215" w:rsidRDefault="00B50D31" w:rsidP="00163CDC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0324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เงินทุน แอ็ดวานซ์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2B843B64" w14:textId="77777777" w:rsidR="00B50D31" w:rsidRPr="00184215" w:rsidRDefault="00B50D31" w:rsidP="00163CD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0AE72BFF" w14:textId="77777777" w:rsidR="00B50D31" w:rsidRPr="00184215" w:rsidRDefault="00B50D31" w:rsidP="00163CDC">
            <w:pPr>
              <w:tabs>
                <w:tab w:val="clear" w:pos="227"/>
                <w:tab w:val="clear" w:pos="3742"/>
                <w:tab w:val="left" w:pos="3951"/>
              </w:tabs>
              <w:spacing w:line="240" w:lineRule="auto"/>
              <w:ind w:left="-108" w:right="-99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2685D" w:rsidRPr="00184215" w14:paraId="345A1A4E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4CB9656B" w14:textId="77777777" w:rsidR="0012685D" w:rsidRPr="00184215" w:rsidRDefault="0012685D" w:rsidP="00163CD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บริษัท ล็อกซ์เล่ย์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F7492A8" w14:textId="77777777" w:rsidR="0012685D" w:rsidRPr="00184215" w:rsidRDefault="0012685D" w:rsidP="00163CD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362B409A" w14:textId="77777777" w:rsidR="0012685D" w:rsidRPr="00184215" w:rsidRDefault="0012685D" w:rsidP="00163CDC">
            <w:pPr>
              <w:tabs>
                <w:tab w:val="clear" w:pos="22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5D4B" w:rsidRPr="00184215" w14:paraId="73CBAC30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18A15636" w14:textId="6F7D0D07" w:rsidR="00235D4B" w:rsidRPr="00184215" w:rsidRDefault="00235D4B" w:rsidP="00163CD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บริษัท อสมท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0750EF1" w14:textId="42CA3244" w:rsidR="00235D4B" w:rsidRPr="00184215" w:rsidRDefault="00235D4B" w:rsidP="00163CD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25CAE54E" w14:textId="61F7361D" w:rsidR="00235D4B" w:rsidRPr="00184215" w:rsidRDefault="00235D4B" w:rsidP="00163CDC">
            <w:pPr>
              <w:tabs>
                <w:tab w:val="clear" w:pos="22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8264360" w14:textId="23D25093" w:rsidR="00CD3F32" w:rsidRPr="00EC7C8F" w:rsidRDefault="00CD3F32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AE3591F" w14:textId="6FC79EDC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EDEB3E2" w14:textId="77777777" w:rsidR="000300EB" w:rsidRPr="00EC7C8F" w:rsidRDefault="000300EB" w:rsidP="00163CDC">
      <w:pPr>
        <w:pStyle w:val="BodyText"/>
        <w:tabs>
          <w:tab w:val="clear" w:pos="454"/>
          <w:tab w:val="left" w:pos="96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240"/>
        <w:gridCol w:w="5733"/>
      </w:tblGrid>
      <w:tr w:rsidR="000300EB" w:rsidRPr="00184215" w14:paraId="057AF8EC" w14:textId="77777777" w:rsidTr="00DF4C98">
        <w:tc>
          <w:tcPr>
            <w:tcW w:w="3240" w:type="dxa"/>
          </w:tcPr>
          <w:p w14:paraId="60A7B2BA" w14:textId="77777777" w:rsidR="000300EB" w:rsidRPr="00184215" w:rsidRDefault="000300EB" w:rsidP="00163CD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33" w:type="dxa"/>
          </w:tcPr>
          <w:p w14:paraId="1C806A4E" w14:textId="77777777" w:rsidR="000300EB" w:rsidRPr="00184215" w:rsidRDefault="000300EB" w:rsidP="00163CD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635A43" w:rsidRPr="00184215" w14:paraId="68921C5E" w14:textId="77777777" w:rsidTr="00DF4C98">
        <w:tc>
          <w:tcPr>
            <w:tcW w:w="3240" w:type="dxa"/>
          </w:tcPr>
          <w:p w14:paraId="59AC2D41" w14:textId="77777777" w:rsidR="00635A43" w:rsidRPr="00184215" w:rsidRDefault="00635A43" w:rsidP="00163CD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33" w:type="dxa"/>
          </w:tcPr>
          <w:p w14:paraId="3D51074E" w14:textId="08FB709D" w:rsidR="00635A43" w:rsidRPr="00184215" w:rsidRDefault="00635A43" w:rsidP="00163CD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41C30"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 w:rsidR="00741C30"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741C30"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 w:rsidR="00FD2D71"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ต่อปี</w:t>
            </w:r>
          </w:p>
        </w:tc>
      </w:tr>
      <w:tr w:rsidR="00635A43" w:rsidRPr="00184215" w14:paraId="4E47E0F2" w14:textId="77777777" w:rsidTr="00DF4C98">
        <w:tc>
          <w:tcPr>
            <w:tcW w:w="3240" w:type="dxa"/>
          </w:tcPr>
          <w:p w14:paraId="4857249B" w14:textId="34009F4E" w:rsidR="00635A43" w:rsidRPr="00184215" w:rsidRDefault="008A2B3F" w:rsidP="00163CD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ซื้อสินค้าและบริการ</w:t>
            </w:r>
          </w:p>
        </w:tc>
        <w:tc>
          <w:tcPr>
            <w:tcW w:w="5733" w:type="dxa"/>
          </w:tcPr>
          <w:p w14:paraId="52241BB5" w14:textId="2C676808" w:rsidR="00635A43" w:rsidRPr="00184215" w:rsidRDefault="00B7362A" w:rsidP="00163CD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</w:tbl>
    <w:p w14:paraId="6C15B2AE" w14:textId="73EF7D23" w:rsidR="000300EB" w:rsidRPr="009E7019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lastRenderedPageBreak/>
        <w:t>รายการที่สำคัญ</w:t>
      </w:r>
      <w:r w:rsidRPr="009E7019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กับบุคคลหรือกิจการที่เกี่ยวข้องกันสำหรับแต่ละ</w:t>
      </w:r>
      <w:r w:rsidR="0098676A" w:rsidRPr="009E7019">
        <w:rPr>
          <w:rFonts w:ascii="Angsana New" w:hAnsi="Angsana New" w:hint="cs"/>
          <w:sz w:val="30"/>
          <w:szCs w:val="30"/>
          <w:cs/>
        </w:rPr>
        <w:t>ปี</w:t>
      </w:r>
      <w:r w:rsidRPr="009E701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E013D" w:rsidRPr="009E7019">
        <w:rPr>
          <w:rFonts w:ascii="Angsana New" w:hAnsi="Angsana New"/>
          <w:sz w:val="30"/>
          <w:szCs w:val="30"/>
        </w:rPr>
        <w:t>31</w:t>
      </w:r>
      <w:r w:rsidRPr="009E7019">
        <w:rPr>
          <w:rFonts w:ascii="Angsana New" w:hAnsi="Angsana New"/>
          <w:sz w:val="30"/>
          <w:szCs w:val="30"/>
          <w:cs/>
        </w:rPr>
        <w:t xml:space="preserve"> ธันวาคม สรุปได้ดังนี้</w:t>
      </w:r>
    </w:p>
    <w:p w14:paraId="1774B879" w14:textId="77777777" w:rsidR="00D038FD" w:rsidRPr="009E7019" w:rsidRDefault="00D038FD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1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2"/>
        <w:gridCol w:w="1231"/>
        <w:gridCol w:w="249"/>
        <w:gridCol w:w="1235"/>
        <w:gridCol w:w="1555"/>
        <w:gridCol w:w="258"/>
      </w:tblGrid>
      <w:tr w:rsidR="000300EB" w:rsidRPr="009E7019" w14:paraId="53D8BFAE" w14:textId="77777777" w:rsidTr="00F6557F">
        <w:trPr>
          <w:gridAfter w:val="2"/>
          <w:wAfter w:w="823" w:type="pct"/>
          <w:tblHeader/>
        </w:trPr>
        <w:tc>
          <w:tcPr>
            <w:tcW w:w="2944" w:type="pct"/>
            <w:vAlign w:val="bottom"/>
          </w:tcPr>
          <w:p w14:paraId="73D5A5CA" w14:textId="3ECF9A1F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E013D" w:rsidRPr="009E7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E7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59" w:type="pct"/>
            <w:vAlign w:val="bottom"/>
          </w:tcPr>
          <w:p w14:paraId="66461A2F" w14:textId="0F32E29A" w:rsidR="000300EB" w:rsidRPr="009E7019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3" w:type="pct"/>
            <w:vAlign w:val="bottom"/>
          </w:tcPr>
          <w:p w14:paraId="2A677B2E" w14:textId="77777777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5EED6216" w14:textId="6299733E" w:rsidR="000300EB" w:rsidRPr="009E7019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300EB" w:rsidRPr="009E7019" w14:paraId="613DC25A" w14:textId="77777777" w:rsidTr="00F6557F">
        <w:trPr>
          <w:gridAfter w:val="2"/>
          <w:wAfter w:w="823" w:type="pct"/>
          <w:tblHeader/>
        </w:trPr>
        <w:tc>
          <w:tcPr>
            <w:tcW w:w="2944" w:type="pct"/>
            <w:vAlign w:val="bottom"/>
          </w:tcPr>
          <w:p w14:paraId="3D3E604F" w14:textId="77777777" w:rsidR="000300EB" w:rsidRPr="009E7019" w:rsidRDefault="000300EB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pct"/>
            <w:gridSpan w:val="3"/>
            <w:vAlign w:val="bottom"/>
          </w:tcPr>
          <w:p w14:paraId="1D019855" w14:textId="77777777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70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32BE" w:rsidRPr="009E7019" w14:paraId="5FF42EB2" w14:textId="77777777" w:rsidTr="00F6557F">
        <w:trPr>
          <w:gridAfter w:val="2"/>
          <w:wAfter w:w="823" w:type="pct"/>
        </w:trPr>
        <w:tc>
          <w:tcPr>
            <w:tcW w:w="2944" w:type="pct"/>
            <w:vAlign w:val="bottom"/>
          </w:tcPr>
          <w:p w14:paraId="6517C1DA" w14:textId="77777777" w:rsidR="00B032BE" w:rsidRPr="009E7019" w:rsidRDefault="00B032BE" w:rsidP="00163CD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7019">
              <w:rPr>
                <w:rFonts w:cs="Angsana New"/>
                <w:sz w:val="30"/>
                <w:szCs w:val="30"/>
                <w:cs/>
                <w:lang w:val="en-US" w:bidi="th-TH"/>
              </w:rPr>
              <w:br w:type="page"/>
            </w:r>
            <w:r w:rsidRPr="009E701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9E701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559" w:type="pct"/>
            <w:vAlign w:val="bottom"/>
          </w:tcPr>
          <w:p w14:paraId="5B74C5D9" w14:textId="77777777" w:rsidR="00B032BE" w:rsidRPr="009E701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" w:type="pct"/>
            <w:vAlign w:val="bottom"/>
          </w:tcPr>
          <w:p w14:paraId="29D70720" w14:textId="77777777" w:rsidR="00B032BE" w:rsidRPr="009E701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393922AE" w14:textId="77777777" w:rsidR="00B032BE" w:rsidRPr="009E701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DFC" w:rsidRPr="009E7019" w14:paraId="44B25772" w14:textId="77777777" w:rsidTr="00885A52">
        <w:trPr>
          <w:gridAfter w:val="2"/>
          <w:wAfter w:w="823" w:type="pct"/>
        </w:trPr>
        <w:tc>
          <w:tcPr>
            <w:tcW w:w="2944" w:type="pct"/>
            <w:vAlign w:val="bottom"/>
          </w:tcPr>
          <w:p w14:paraId="35B0596D" w14:textId="77777777" w:rsidR="000C1DFC" w:rsidRPr="009E7019" w:rsidRDefault="000C1DFC" w:rsidP="000C1DFC">
            <w:pPr>
              <w:pStyle w:val="block"/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E70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ค่าที่ปรึกษากฎหมาย</w:t>
            </w: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4963809D" w14:textId="06584D52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C1DFC" w:rsidRPr="009E70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E7019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113" w:type="pct"/>
            <w:vAlign w:val="bottom"/>
          </w:tcPr>
          <w:p w14:paraId="0949F4F5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72062" w14:textId="4AB5000B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C1DFC" w:rsidRPr="009E70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E7019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</w:tr>
      <w:tr w:rsidR="000C1DFC" w:rsidRPr="009E7019" w14:paraId="54717E69" w14:textId="77777777" w:rsidTr="00885A52">
        <w:trPr>
          <w:gridAfter w:val="2"/>
          <w:wAfter w:w="823" w:type="pct"/>
        </w:trPr>
        <w:tc>
          <w:tcPr>
            <w:tcW w:w="2944" w:type="pct"/>
            <w:vAlign w:val="bottom"/>
          </w:tcPr>
          <w:p w14:paraId="08D19665" w14:textId="77777777" w:rsidR="000C1DFC" w:rsidRPr="009E7019" w:rsidRDefault="000C1DFC" w:rsidP="000C1DFC">
            <w:pPr>
              <w:pStyle w:val="block"/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E70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6B835C55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" w:type="pct"/>
            <w:vAlign w:val="bottom"/>
          </w:tcPr>
          <w:p w14:paraId="297A1933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2577CB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DFC" w:rsidRPr="009E7019" w14:paraId="2D3C9396" w14:textId="77777777" w:rsidTr="00885A52">
        <w:trPr>
          <w:gridAfter w:val="2"/>
          <w:wAfter w:w="823" w:type="pct"/>
        </w:trPr>
        <w:tc>
          <w:tcPr>
            <w:tcW w:w="2944" w:type="pct"/>
            <w:vAlign w:val="bottom"/>
          </w:tcPr>
          <w:p w14:paraId="210B6FEB" w14:textId="77777777" w:rsidR="000C1DFC" w:rsidRPr="009E7019" w:rsidRDefault="000C1DFC" w:rsidP="000C1DFC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59" w:type="pct"/>
          </w:tcPr>
          <w:p w14:paraId="4ED141D1" w14:textId="602B7D9E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33</w:t>
            </w:r>
            <w:r w:rsidR="00926B03" w:rsidRPr="009E7019">
              <w:rPr>
                <w:rFonts w:ascii="Angsana New" w:hAnsi="Angsana New"/>
                <w:sz w:val="30"/>
                <w:szCs w:val="30"/>
              </w:rPr>
              <w:t>,</w:t>
            </w:r>
            <w:r w:rsidRPr="009E7019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13" w:type="pct"/>
            <w:vAlign w:val="bottom"/>
          </w:tcPr>
          <w:p w14:paraId="4CD6D8A6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69423D75" w14:textId="47C13891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37</w:t>
            </w:r>
            <w:r w:rsidR="000C1DFC" w:rsidRPr="009E7019">
              <w:rPr>
                <w:rFonts w:ascii="Angsana New" w:hAnsi="Angsana New"/>
                <w:sz w:val="30"/>
                <w:szCs w:val="30"/>
              </w:rPr>
              <w:t>,</w:t>
            </w:r>
            <w:r w:rsidRPr="009E7019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0C1DFC" w:rsidRPr="009E7019" w14:paraId="5E7E552E" w14:textId="1AAEF603" w:rsidTr="00885A52">
        <w:trPr>
          <w:gridAfter w:val="1"/>
          <w:wAfter w:w="117" w:type="pct"/>
        </w:trPr>
        <w:tc>
          <w:tcPr>
            <w:tcW w:w="2944" w:type="pct"/>
            <w:vAlign w:val="bottom"/>
          </w:tcPr>
          <w:p w14:paraId="07F6B26B" w14:textId="77777777" w:rsidR="000C1DFC" w:rsidRPr="009E7019" w:rsidRDefault="000C1DFC" w:rsidP="000C1DFC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9" w:type="pct"/>
          </w:tcPr>
          <w:p w14:paraId="1E276CF1" w14:textId="0063A848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1</w:t>
            </w:r>
            <w:r w:rsidR="000C1DFC" w:rsidRPr="009E7019">
              <w:rPr>
                <w:rFonts w:ascii="Angsana New" w:hAnsi="Angsana New"/>
                <w:sz w:val="30"/>
                <w:szCs w:val="30"/>
              </w:rPr>
              <w:t>,</w:t>
            </w:r>
            <w:r w:rsidRPr="009E7019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113" w:type="pct"/>
            <w:vAlign w:val="bottom"/>
          </w:tcPr>
          <w:p w14:paraId="698B2A9F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1AEF0422" w14:textId="1BAF1494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4</w:t>
            </w:r>
            <w:r w:rsidR="000C1DFC" w:rsidRPr="009E7019">
              <w:rPr>
                <w:rFonts w:ascii="Angsana New" w:hAnsi="Angsana New"/>
                <w:sz w:val="30"/>
                <w:szCs w:val="30"/>
              </w:rPr>
              <w:t>,</w:t>
            </w:r>
            <w:r w:rsidRPr="009E7019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706" w:type="pct"/>
            <w:vAlign w:val="bottom"/>
          </w:tcPr>
          <w:p w14:paraId="45208085" w14:textId="77777777" w:rsidR="000C1DFC" w:rsidRPr="009E7019" w:rsidRDefault="000C1DFC" w:rsidP="000C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30"/>
                <w:szCs w:val="30"/>
              </w:rPr>
            </w:pPr>
          </w:p>
        </w:tc>
      </w:tr>
      <w:tr w:rsidR="000C1DFC" w:rsidRPr="009E7019" w14:paraId="5F0D389B" w14:textId="7B81945E" w:rsidTr="00885A52">
        <w:tc>
          <w:tcPr>
            <w:tcW w:w="2944" w:type="pct"/>
            <w:vAlign w:val="bottom"/>
          </w:tcPr>
          <w:p w14:paraId="2F96B4D5" w14:textId="77777777" w:rsidR="000C1DFC" w:rsidRPr="009E7019" w:rsidRDefault="000C1DFC" w:rsidP="000C1DFC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3A4112B" w14:textId="104E1715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3" w:type="pct"/>
            <w:vAlign w:val="bottom"/>
          </w:tcPr>
          <w:p w14:paraId="08336488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47AF1" w14:textId="1206302A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23" w:type="pct"/>
            <w:gridSpan w:val="2"/>
            <w:vAlign w:val="bottom"/>
          </w:tcPr>
          <w:p w14:paraId="3525DC00" w14:textId="77777777" w:rsidR="000C1DFC" w:rsidRPr="009E7019" w:rsidRDefault="000C1DFC" w:rsidP="000C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30"/>
                <w:szCs w:val="30"/>
              </w:rPr>
            </w:pPr>
          </w:p>
        </w:tc>
      </w:tr>
      <w:tr w:rsidR="000C1DFC" w:rsidRPr="009E7019" w14:paraId="0B0BCB8B" w14:textId="77777777" w:rsidTr="00885A52">
        <w:trPr>
          <w:gridAfter w:val="2"/>
          <w:wAfter w:w="823" w:type="pct"/>
        </w:trPr>
        <w:tc>
          <w:tcPr>
            <w:tcW w:w="2944" w:type="pct"/>
            <w:vAlign w:val="bottom"/>
          </w:tcPr>
          <w:p w14:paraId="19416FF9" w14:textId="137F068B" w:rsidR="000C1DFC" w:rsidRPr="009E7019" w:rsidRDefault="000C1DFC" w:rsidP="000C1DFC">
            <w:pPr>
              <w:tabs>
                <w:tab w:val="clear" w:pos="227"/>
                <w:tab w:val="left" w:pos="162"/>
              </w:tabs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รวมค่าตอบแทนผู้บริหารสำคัญ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7E7158E1" w14:textId="6AE2F87B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7E5E56" w:rsidRPr="009E70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E7019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13" w:type="pct"/>
            <w:vAlign w:val="bottom"/>
          </w:tcPr>
          <w:p w14:paraId="5D6B9D22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802B0" w14:textId="54159DBB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0C1DFC" w:rsidRPr="009E70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E7019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</w:tr>
      <w:tr w:rsidR="000C1DFC" w:rsidRPr="009E7019" w14:paraId="38B7EF2F" w14:textId="77777777" w:rsidTr="00885A52">
        <w:trPr>
          <w:gridAfter w:val="2"/>
          <w:wAfter w:w="823" w:type="pct"/>
        </w:trPr>
        <w:tc>
          <w:tcPr>
            <w:tcW w:w="2944" w:type="pct"/>
            <w:vAlign w:val="bottom"/>
          </w:tcPr>
          <w:p w14:paraId="6BF41710" w14:textId="77777777" w:rsidR="000C1DFC" w:rsidRPr="009E7019" w:rsidRDefault="000C1DFC" w:rsidP="000C1DFC">
            <w:pPr>
              <w:tabs>
                <w:tab w:val="clear" w:pos="227"/>
                <w:tab w:val="left" w:pos="162"/>
              </w:tabs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0E25A8D1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" w:type="pct"/>
            <w:vAlign w:val="bottom"/>
          </w:tcPr>
          <w:p w14:paraId="55CA11E5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D7255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1DFC" w:rsidRPr="009E7019" w14:paraId="53647712" w14:textId="77777777" w:rsidTr="00885A52">
        <w:trPr>
          <w:gridAfter w:val="2"/>
          <w:wAfter w:w="823" w:type="pct"/>
        </w:trPr>
        <w:tc>
          <w:tcPr>
            <w:tcW w:w="2944" w:type="pct"/>
            <w:vAlign w:val="bottom"/>
          </w:tcPr>
          <w:p w14:paraId="77E2AB06" w14:textId="7C4A88F9" w:rsidR="000C1DFC" w:rsidRPr="009E7019" w:rsidRDefault="000C1DFC" w:rsidP="000C1DFC">
            <w:pPr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9E70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559" w:type="pct"/>
          </w:tcPr>
          <w:p w14:paraId="4DC80A1A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" w:type="pct"/>
            <w:vAlign w:val="bottom"/>
          </w:tcPr>
          <w:p w14:paraId="0E386A47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2551EFAD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1DFC" w:rsidRPr="009E7019" w14:paraId="6F6EBE2A" w14:textId="77777777" w:rsidTr="00885A52">
        <w:trPr>
          <w:gridAfter w:val="2"/>
          <w:wAfter w:w="823" w:type="pct"/>
        </w:trPr>
        <w:tc>
          <w:tcPr>
            <w:tcW w:w="2944" w:type="pct"/>
            <w:vAlign w:val="bottom"/>
          </w:tcPr>
          <w:p w14:paraId="5038C25B" w14:textId="77777777" w:rsidR="000C1DFC" w:rsidRPr="009E7019" w:rsidRDefault="000C1DFC" w:rsidP="000C1DFC">
            <w:pPr>
              <w:ind w:left="227" w:hanging="200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9" w:type="pct"/>
          </w:tcPr>
          <w:p w14:paraId="2C850E94" w14:textId="3AFB5E83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3" w:type="pct"/>
            <w:vAlign w:val="bottom"/>
          </w:tcPr>
          <w:p w14:paraId="078CFE5D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4706EAE9" w14:textId="4EFF8AF4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0C1DFC" w:rsidRPr="009E7019" w14:paraId="63EA1363" w14:textId="77777777" w:rsidTr="00885A52">
        <w:trPr>
          <w:gridAfter w:val="2"/>
          <w:wAfter w:w="823" w:type="pct"/>
        </w:trPr>
        <w:tc>
          <w:tcPr>
            <w:tcW w:w="2944" w:type="pct"/>
            <w:vAlign w:val="bottom"/>
          </w:tcPr>
          <w:p w14:paraId="06824314" w14:textId="77777777" w:rsidR="000C1DFC" w:rsidRPr="009E7019" w:rsidRDefault="000C1DFC" w:rsidP="000C1DFC">
            <w:pPr>
              <w:ind w:left="227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9E7019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59" w:type="pct"/>
          </w:tcPr>
          <w:p w14:paraId="4E540672" w14:textId="79DA52FB" w:rsidR="000C1DFC" w:rsidRPr="009E7019" w:rsidRDefault="002727D5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4040AA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13" w:type="pct"/>
            <w:vAlign w:val="bottom"/>
          </w:tcPr>
          <w:p w14:paraId="08881564" w14:textId="77777777" w:rsidR="000C1DFC" w:rsidRPr="009E7019" w:rsidRDefault="000C1DFC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67A945DD" w14:textId="4D64D912" w:rsidR="000C1DFC" w:rsidRPr="009E7019" w:rsidRDefault="004E013D" w:rsidP="000C1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12</w:t>
            </w:r>
            <w:r w:rsidR="000C1DFC" w:rsidRPr="009E7019">
              <w:rPr>
                <w:rFonts w:ascii="Angsana New" w:hAnsi="Angsana New"/>
                <w:sz w:val="30"/>
                <w:szCs w:val="30"/>
              </w:rPr>
              <w:t>,</w:t>
            </w:r>
            <w:r w:rsidRPr="009E7019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</w:tbl>
    <w:p w14:paraId="3549DFBD" w14:textId="77777777" w:rsidR="00101B3B" w:rsidRPr="009E7019" w:rsidRDefault="00101B3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F5BFD5" w14:textId="19EC738A" w:rsidR="000300EB" w:rsidRPr="009E7019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7019">
        <w:rPr>
          <w:rFonts w:ascii="Angsana New" w:hAnsi="Angsana New"/>
          <w:sz w:val="30"/>
          <w:szCs w:val="30"/>
          <w:cs/>
        </w:rPr>
        <w:t>ยอดคงเหลือกับ</w:t>
      </w:r>
      <w:r w:rsidR="00AE69C4" w:rsidRPr="009E7019">
        <w:rPr>
          <w:rFonts w:ascii="Angsana New" w:hAnsi="Angsana New" w:hint="cs"/>
          <w:sz w:val="30"/>
          <w:szCs w:val="30"/>
          <w:cs/>
        </w:rPr>
        <w:t>บุคคล</w:t>
      </w:r>
      <w:r w:rsidR="00017DA6" w:rsidRPr="009E7019">
        <w:rPr>
          <w:rFonts w:ascii="Angsana New" w:hAnsi="Angsana New" w:hint="cs"/>
          <w:sz w:val="30"/>
          <w:szCs w:val="30"/>
          <w:cs/>
        </w:rPr>
        <w:t>หรือ</w:t>
      </w:r>
      <w:r w:rsidRPr="009E7019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4E013D" w:rsidRPr="009E7019">
        <w:rPr>
          <w:rFonts w:ascii="Angsana New" w:hAnsi="Angsana New"/>
          <w:sz w:val="30"/>
          <w:szCs w:val="30"/>
        </w:rPr>
        <w:t>31</w:t>
      </w:r>
      <w:r w:rsidRPr="009E7019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39CD399A" w14:textId="77777777" w:rsidR="000300EB" w:rsidRPr="009E7019" w:rsidRDefault="000300EB" w:rsidP="00163CDC">
      <w:pPr>
        <w:pStyle w:val="BodyText"/>
        <w:tabs>
          <w:tab w:val="clear" w:pos="454"/>
          <w:tab w:val="left" w:pos="96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231"/>
        <w:gridCol w:w="248"/>
        <w:gridCol w:w="1238"/>
      </w:tblGrid>
      <w:tr w:rsidR="00B032BE" w:rsidRPr="009E7019" w14:paraId="348FF325" w14:textId="77777777" w:rsidTr="00F6557F">
        <w:tc>
          <w:tcPr>
            <w:tcW w:w="3523" w:type="pct"/>
            <w:vAlign w:val="bottom"/>
          </w:tcPr>
          <w:p w14:paraId="1127A004" w14:textId="77777777" w:rsidR="00B032BE" w:rsidRPr="009E701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38326F7A" w14:textId="775CBBF7" w:rsidR="00B032BE" w:rsidRPr="009E7019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  <w:vAlign w:val="bottom"/>
          </w:tcPr>
          <w:p w14:paraId="01EB73BD" w14:textId="77777777" w:rsidR="00B032BE" w:rsidRPr="009E701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40C3DA06" w14:textId="19C0029D" w:rsidR="00B032BE" w:rsidRPr="009E7019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032BE" w:rsidRPr="009E7019" w14:paraId="78198D2B" w14:textId="77777777" w:rsidTr="00F6557F">
        <w:tc>
          <w:tcPr>
            <w:tcW w:w="3523" w:type="pct"/>
            <w:vAlign w:val="bottom"/>
          </w:tcPr>
          <w:p w14:paraId="116FB08E" w14:textId="77777777" w:rsidR="00B032BE" w:rsidRPr="009E7019" w:rsidRDefault="00B032BE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  <w:vAlign w:val="bottom"/>
          </w:tcPr>
          <w:p w14:paraId="04D4F076" w14:textId="77777777" w:rsidR="00B032BE" w:rsidRPr="009E701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70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32BE" w:rsidRPr="009E7019" w14:paraId="240D5822" w14:textId="77777777" w:rsidTr="00F6557F">
        <w:tc>
          <w:tcPr>
            <w:tcW w:w="3523" w:type="pct"/>
            <w:vAlign w:val="bottom"/>
          </w:tcPr>
          <w:p w14:paraId="0749B491" w14:textId="32D3EA8C" w:rsidR="00B032BE" w:rsidRPr="009E7019" w:rsidRDefault="00F35F5A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B032BE" w:rsidRPr="009E70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B032BE" w:rsidRPr="009E70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9" w:type="pct"/>
            <w:vAlign w:val="bottom"/>
          </w:tcPr>
          <w:p w14:paraId="31A0E197" w14:textId="77777777" w:rsidR="00B032BE" w:rsidRPr="009E701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3FB1934" w14:textId="77777777" w:rsidR="00B032BE" w:rsidRPr="009E701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53028DF8" w14:textId="77777777" w:rsidR="00B032BE" w:rsidRPr="009E701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762C" w:rsidRPr="009E7019" w14:paraId="2CAF184D" w14:textId="77777777" w:rsidTr="00F6557F">
        <w:tc>
          <w:tcPr>
            <w:tcW w:w="3523" w:type="pct"/>
            <w:vAlign w:val="bottom"/>
          </w:tcPr>
          <w:p w14:paraId="19A2DD3F" w14:textId="2E01B0B8" w:rsidR="0010762C" w:rsidRPr="009E7019" w:rsidRDefault="00B3626B" w:rsidP="0010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69" w:type="pct"/>
            <w:vAlign w:val="bottom"/>
          </w:tcPr>
          <w:p w14:paraId="180E681F" w14:textId="6BEFB303" w:rsidR="0010762C" w:rsidRPr="009E7019" w:rsidRDefault="004E013D" w:rsidP="002B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14:paraId="7BBD2382" w14:textId="77777777" w:rsidR="0010762C" w:rsidRPr="009E7019" w:rsidRDefault="0010762C" w:rsidP="00107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2081F8D" w14:textId="741006B9" w:rsidR="0010762C" w:rsidRPr="009E7019" w:rsidRDefault="000606CC" w:rsidP="00B74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38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B0F6E" w:rsidRPr="009E7019" w14:paraId="22B870F9" w14:textId="77777777" w:rsidTr="00F6557F">
        <w:tc>
          <w:tcPr>
            <w:tcW w:w="3523" w:type="pct"/>
            <w:vAlign w:val="bottom"/>
          </w:tcPr>
          <w:p w14:paraId="5443FEAA" w14:textId="40F2B329" w:rsidR="002B0F6E" w:rsidRPr="009E7019" w:rsidRDefault="002B0F6E" w:rsidP="002B0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69" w:type="pct"/>
            <w:vAlign w:val="bottom"/>
          </w:tcPr>
          <w:p w14:paraId="4F8D9E8B" w14:textId="1D629644" w:rsidR="002B0F6E" w:rsidRPr="009E7019" w:rsidRDefault="002B0F6E" w:rsidP="002B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  <w:vAlign w:val="bottom"/>
          </w:tcPr>
          <w:p w14:paraId="07080BB9" w14:textId="77777777" w:rsidR="002B0F6E" w:rsidRPr="009E7019" w:rsidRDefault="002B0F6E" w:rsidP="002B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5AB667C9" w14:textId="24DBA88E" w:rsidR="002B0F6E" w:rsidRPr="009E7019" w:rsidRDefault="004E013D" w:rsidP="002B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38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</w:tbl>
    <w:p w14:paraId="5D501417" w14:textId="3AB9E602" w:rsidR="00484A81" w:rsidRPr="009E7019" w:rsidRDefault="00484A81" w:rsidP="004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9AC379" w14:textId="03292A80" w:rsidR="00A7487B" w:rsidRPr="009E7019" w:rsidRDefault="00A7487B" w:rsidP="00163CD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701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149E261" w14:textId="0F202011" w:rsidR="00B90BC3" w:rsidRPr="009E7019" w:rsidRDefault="00B90BC3" w:rsidP="00163CDC">
      <w:pPr>
        <w:pStyle w:val="BodyText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A7E92E2" w14:textId="77777777" w:rsidR="004141B7" w:rsidRPr="009E7019" w:rsidRDefault="004141B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70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ค่าที่ปรึกษากฎหมาย</w:t>
      </w:r>
    </w:p>
    <w:p w14:paraId="24D5B475" w14:textId="77777777" w:rsidR="00B90BC3" w:rsidRPr="009E7019" w:rsidRDefault="00B90BC3" w:rsidP="00163CDC">
      <w:pPr>
        <w:pStyle w:val="BodyText"/>
        <w:tabs>
          <w:tab w:val="clear" w:pos="454"/>
          <w:tab w:val="left" w:pos="96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8E1508A" w14:textId="5DEDBA96" w:rsidR="00B032AA" w:rsidRPr="00184215" w:rsidRDefault="00B032AA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hAnsi="Angsana New" w:hint="cs"/>
          <w:sz w:val="30"/>
          <w:szCs w:val="30"/>
          <w:cs/>
        </w:rPr>
        <w:t>บริษัทได้ทำสัญญาว่าจ้างที่ปรึกษาทางกฎหมายกับบุคคลที่เกี่ยวข้องกันรายหนึ่ง สัญญาดังกล่าวมีระยะเวลา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1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="004E013D" w:rsidRPr="004E013D">
        <w:rPr>
          <w:rFonts w:ascii="Angsana New" w:hAnsi="Angsana New"/>
          <w:sz w:val="30"/>
          <w:szCs w:val="30"/>
        </w:rPr>
        <w:t>31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E013D" w:rsidRPr="004E013D">
        <w:rPr>
          <w:rFonts w:ascii="Angsana New" w:hAnsi="Angsana New"/>
          <w:sz w:val="30"/>
          <w:szCs w:val="30"/>
        </w:rPr>
        <w:t>2563</w:t>
      </w:r>
      <w:r w:rsidR="006925D0" w:rsidRPr="00184215">
        <w:rPr>
          <w:rFonts w:ascii="Angsana New" w:hAnsi="Angsana New"/>
          <w:sz w:val="30"/>
          <w:szCs w:val="30"/>
          <w:cs/>
        </w:rPr>
        <w:t xml:space="preserve"> </w:t>
      </w:r>
      <w:r w:rsidR="006925D0" w:rsidRPr="00184215">
        <w:rPr>
          <w:rFonts w:ascii="Angsana New" w:hAnsi="Angsana New" w:hint="cs"/>
          <w:sz w:val="30"/>
          <w:szCs w:val="30"/>
          <w:cs/>
        </w:rPr>
        <w:t>ภายหลัง</w:t>
      </w:r>
      <w:r w:rsidR="00762404" w:rsidRPr="00184215">
        <w:rPr>
          <w:rFonts w:ascii="Angsana New" w:hAnsi="Angsana New" w:hint="cs"/>
          <w:sz w:val="30"/>
          <w:szCs w:val="30"/>
          <w:cs/>
        </w:rPr>
        <w:t>เมื่อ</w:t>
      </w:r>
      <w:r w:rsidR="006925D0" w:rsidRPr="00184215">
        <w:rPr>
          <w:rFonts w:ascii="Angsana New" w:hAnsi="Angsana New"/>
          <w:sz w:val="30"/>
          <w:szCs w:val="30"/>
          <w:cs/>
        </w:rPr>
        <w:t xml:space="preserve">วันที่ </w:t>
      </w:r>
      <w:r w:rsidR="004E013D" w:rsidRPr="004E013D">
        <w:rPr>
          <w:rFonts w:ascii="Angsana New" w:hAnsi="Angsana New"/>
          <w:sz w:val="30"/>
          <w:szCs w:val="30"/>
        </w:rPr>
        <w:t>28</w:t>
      </w:r>
      <w:r w:rsidR="00821A1F" w:rsidRPr="00184215">
        <w:rPr>
          <w:rFonts w:ascii="Angsana New" w:hAnsi="Angsana New"/>
          <w:sz w:val="30"/>
          <w:szCs w:val="30"/>
          <w:cs/>
        </w:rPr>
        <w:t xml:space="preserve"> </w:t>
      </w:r>
      <w:r w:rsidR="00A217CF" w:rsidRPr="00184215">
        <w:rPr>
          <w:rFonts w:ascii="Angsana New" w:hAnsi="Angsana New" w:hint="cs"/>
          <w:sz w:val="30"/>
          <w:szCs w:val="30"/>
          <w:cs/>
        </w:rPr>
        <w:t>มกราคม</w:t>
      </w:r>
      <w:r w:rsidR="00EE4E79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2563</w:t>
      </w:r>
      <w:r w:rsidR="00BD5CAD" w:rsidRPr="00184215">
        <w:rPr>
          <w:rFonts w:ascii="Angsana New" w:hAnsi="Angsana New"/>
          <w:sz w:val="30"/>
          <w:szCs w:val="30"/>
          <w:cs/>
        </w:rPr>
        <w:t xml:space="preserve"> </w:t>
      </w:r>
      <w:r w:rsidR="006925D0" w:rsidRPr="00184215">
        <w:rPr>
          <w:rFonts w:ascii="Angsana New" w:hAnsi="Angsana New"/>
          <w:sz w:val="30"/>
          <w:szCs w:val="30"/>
          <w:cs/>
        </w:rPr>
        <w:t>บริษัทได้ขยายกำหนดระยะเวลาสัญญาดังกล่าวเป็น</w:t>
      </w:r>
      <w:r w:rsidR="00A21325" w:rsidRPr="00184215">
        <w:rPr>
          <w:rFonts w:ascii="Angsana New" w:hAnsi="Angsana New" w:hint="cs"/>
          <w:sz w:val="30"/>
          <w:szCs w:val="30"/>
          <w:cs/>
        </w:rPr>
        <w:t>สิ้นสุด</w:t>
      </w:r>
      <w:r w:rsidR="006925D0" w:rsidRPr="00184215">
        <w:rPr>
          <w:rFonts w:ascii="Angsana New" w:hAnsi="Angsana New"/>
          <w:sz w:val="30"/>
          <w:szCs w:val="30"/>
          <w:cs/>
        </w:rPr>
        <w:t xml:space="preserve">วันที่ </w:t>
      </w:r>
      <w:r w:rsidR="004E013D" w:rsidRPr="004E013D">
        <w:rPr>
          <w:rFonts w:ascii="Angsana New" w:hAnsi="Angsana New"/>
          <w:sz w:val="30"/>
          <w:szCs w:val="30"/>
        </w:rPr>
        <w:t>31</w:t>
      </w:r>
      <w:r w:rsidR="006925D0" w:rsidRPr="00184215">
        <w:rPr>
          <w:rFonts w:ascii="Angsana New" w:hAnsi="Angsana New"/>
          <w:sz w:val="30"/>
          <w:szCs w:val="30"/>
          <w:cs/>
        </w:rPr>
        <w:t xml:space="preserve"> มกราคม </w:t>
      </w:r>
      <w:r w:rsidR="004E013D" w:rsidRPr="004E013D">
        <w:rPr>
          <w:rFonts w:ascii="Angsana New" w:hAnsi="Angsana New"/>
          <w:sz w:val="30"/>
          <w:szCs w:val="30"/>
        </w:rPr>
        <w:t>2564</w:t>
      </w:r>
      <w:r w:rsidR="006925D0" w:rsidRPr="00184215">
        <w:rPr>
          <w:rFonts w:ascii="Angsana New" w:hAnsi="Angsana New"/>
          <w:sz w:val="30"/>
          <w:szCs w:val="30"/>
          <w:cs/>
        </w:rPr>
        <w:t xml:space="preserve"> </w:t>
      </w:r>
      <w:r w:rsidR="003D0CCD" w:rsidRPr="00184215">
        <w:rPr>
          <w:rFonts w:ascii="Angsana New" w:hAnsi="Angsana New" w:hint="cs"/>
          <w:sz w:val="30"/>
          <w:szCs w:val="30"/>
          <w:cs/>
        </w:rPr>
        <w:t>ทั้งนี้</w:t>
      </w:r>
      <w:r w:rsidR="006925D0" w:rsidRPr="00184215">
        <w:rPr>
          <w:rFonts w:ascii="Angsana New" w:hAnsi="Angsana New"/>
          <w:sz w:val="30"/>
          <w:szCs w:val="30"/>
          <w:cs/>
        </w:rPr>
        <w:t xml:space="preserve"> บริษัทจะต้องจ่ายค่าที่ปรึกษารายเดือนตามที่ระบุไว้ในสัญญา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</w:p>
    <w:p w14:paraId="61D8E8CF" w14:textId="7E704429" w:rsidR="001203C3" w:rsidRPr="00184215" w:rsidRDefault="001203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9682D08" w14:textId="77777777" w:rsidR="000300EB" w:rsidRPr="00184215" w:rsidRDefault="000300EB" w:rsidP="005375EA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lastRenderedPageBreak/>
        <w:t>เงินสดและรายการเทียบเท่าเงินสด</w:t>
      </w:r>
    </w:p>
    <w:p w14:paraId="0C9471F6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231"/>
        <w:gridCol w:w="250"/>
        <w:gridCol w:w="1236"/>
      </w:tblGrid>
      <w:tr w:rsidR="00B032BE" w:rsidRPr="00184215" w14:paraId="3D6504BB" w14:textId="77777777" w:rsidTr="00F6557F">
        <w:tc>
          <w:tcPr>
            <w:tcW w:w="3523" w:type="pct"/>
            <w:vAlign w:val="bottom"/>
          </w:tcPr>
          <w:p w14:paraId="35E4ACFB" w14:textId="77777777" w:rsidR="00B032BE" w:rsidRPr="00184215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20CCDF05" w14:textId="42C9F307" w:rsidR="00B032BE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  <w:vAlign w:val="bottom"/>
          </w:tcPr>
          <w:p w14:paraId="6E948161" w14:textId="77777777" w:rsidR="00B032BE" w:rsidRPr="00184215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23459C7" w14:textId="5473E395" w:rsidR="00B032BE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032BE" w:rsidRPr="00184215" w14:paraId="175DDB00" w14:textId="77777777" w:rsidTr="00F6557F">
        <w:tc>
          <w:tcPr>
            <w:tcW w:w="3523" w:type="pct"/>
            <w:vAlign w:val="bottom"/>
          </w:tcPr>
          <w:p w14:paraId="677340D0" w14:textId="77777777" w:rsidR="00B032BE" w:rsidRPr="00184215" w:rsidRDefault="00B032BE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  <w:vAlign w:val="bottom"/>
          </w:tcPr>
          <w:p w14:paraId="4B8A6552" w14:textId="77777777" w:rsidR="00B032BE" w:rsidRPr="00184215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4AFB" w:rsidRPr="00184215" w14:paraId="57C2411A" w14:textId="77777777" w:rsidTr="00F6557F">
        <w:tc>
          <w:tcPr>
            <w:tcW w:w="3523" w:type="pct"/>
            <w:vAlign w:val="bottom"/>
          </w:tcPr>
          <w:p w14:paraId="06A74B2C" w14:textId="77777777" w:rsidR="00A54AFB" w:rsidRPr="00184215" w:rsidRDefault="00A54AFB" w:rsidP="00A5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69" w:type="pct"/>
            <w:vAlign w:val="bottom"/>
          </w:tcPr>
          <w:p w14:paraId="5AFB84FD" w14:textId="6092A2BB" w:rsidR="00A54AFB" w:rsidRPr="00184215" w:rsidRDefault="004E013D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54AFB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136" w:type="pct"/>
            <w:vAlign w:val="bottom"/>
          </w:tcPr>
          <w:p w14:paraId="7E29CBFA" w14:textId="77777777" w:rsidR="00A54AFB" w:rsidRPr="00184215" w:rsidRDefault="00A54AFB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24832F81" w14:textId="7E6B207E" w:rsidR="00A54AFB" w:rsidRPr="00184215" w:rsidRDefault="004E013D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54AFB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</w:tr>
      <w:tr w:rsidR="00A54AFB" w:rsidRPr="00184215" w14:paraId="5D98E164" w14:textId="77777777" w:rsidTr="00F6557F">
        <w:tc>
          <w:tcPr>
            <w:tcW w:w="3523" w:type="pct"/>
            <w:vAlign w:val="bottom"/>
          </w:tcPr>
          <w:p w14:paraId="52486919" w14:textId="77777777" w:rsidR="00A54AFB" w:rsidRPr="00184215" w:rsidRDefault="00A54AFB" w:rsidP="00A5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69" w:type="pct"/>
            <w:vAlign w:val="bottom"/>
          </w:tcPr>
          <w:p w14:paraId="3EF4B814" w14:textId="69A428AB" w:rsidR="00A54AFB" w:rsidRPr="00184215" w:rsidRDefault="004E013D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A54AFB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36" w:type="pct"/>
            <w:vAlign w:val="bottom"/>
          </w:tcPr>
          <w:p w14:paraId="4D46A27E" w14:textId="77777777" w:rsidR="00A54AFB" w:rsidRPr="00184215" w:rsidRDefault="00A54AFB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29D4A3B3" w14:textId="2DDCDA61" w:rsidR="00A54AFB" w:rsidRPr="00184215" w:rsidRDefault="004E013D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54AFB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A54AFB" w:rsidRPr="00184215" w14:paraId="34F3519E" w14:textId="77777777" w:rsidTr="00F6557F">
        <w:tc>
          <w:tcPr>
            <w:tcW w:w="3523" w:type="pct"/>
            <w:vAlign w:val="bottom"/>
          </w:tcPr>
          <w:p w14:paraId="4D0BB196" w14:textId="77777777" w:rsidR="00A54AFB" w:rsidRPr="00184215" w:rsidRDefault="00A54AFB" w:rsidP="00A5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69" w:type="pct"/>
            <w:vAlign w:val="bottom"/>
          </w:tcPr>
          <w:p w14:paraId="54A8B5C9" w14:textId="146C1F8C" w:rsidR="00A54AFB" w:rsidRPr="00184215" w:rsidRDefault="004E013D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 w:rsidR="00A54AFB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36" w:type="pct"/>
            <w:vAlign w:val="bottom"/>
          </w:tcPr>
          <w:p w14:paraId="6752C83E" w14:textId="77777777" w:rsidR="00A54AFB" w:rsidRPr="00184215" w:rsidRDefault="00A54AFB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6DD8E5C3" w14:textId="6F061605" w:rsidR="00A54AFB" w:rsidRPr="00184215" w:rsidRDefault="004E013D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="00A54AFB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A54AFB" w:rsidRPr="00184215" w14:paraId="07D90DB0" w14:textId="77777777" w:rsidTr="00F6557F">
        <w:tc>
          <w:tcPr>
            <w:tcW w:w="3523" w:type="pct"/>
            <w:vAlign w:val="bottom"/>
          </w:tcPr>
          <w:p w14:paraId="2C0A3ED6" w14:textId="7F5C1FE2" w:rsidR="00A54AFB" w:rsidRPr="00184215" w:rsidRDefault="00A54AFB" w:rsidP="00A5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69" w:type="pct"/>
            <w:vAlign w:val="bottom"/>
          </w:tcPr>
          <w:p w14:paraId="201960A6" w14:textId="4122D976" w:rsidR="00A54AFB" w:rsidRPr="00184215" w:rsidRDefault="00A54AFB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  <w:vAlign w:val="bottom"/>
          </w:tcPr>
          <w:p w14:paraId="089D9008" w14:textId="77777777" w:rsidR="00A54AFB" w:rsidRPr="00184215" w:rsidRDefault="00A54AFB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1FAB4093" w14:textId="74631059" w:rsidR="00A54AFB" w:rsidRPr="00184215" w:rsidRDefault="004E013D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80" w:lineRule="exact"/>
              <w:ind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A54AFB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54AFB" w:rsidRPr="00184215" w14:paraId="2E286E90" w14:textId="77777777" w:rsidTr="00F6557F">
        <w:tc>
          <w:tcPr>
            <w:tcW w:w="3523" w:type="pct"/>
            <w:vAlign w:val="bottom"/>
          </w:tcPr>
          <w:p w14:paraId="0571E3E1" w14:textId="77777777" w:rsidR="00A54AFB" w:rsidRPr="00184215" w:rsidRDefault="00A54AFB" w:rsidP="00A5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7D3FD087" w14:textId="4FA9B78D" w:rsidR="00A54AFB" w:rsidRPr="00184215" w:rsidRDefault="004E013D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54AFB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36" w:type="pct"/>
            <w:vAlign w:val="bottom"/>
          </w:tcPr>
          <w:p w14:paraId="142FC82D" w14:textId="77777777" w:rsidR="00A54AFB" w:rsidRPr="00184215" w:rsidRDefault="00A54AFB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081F2704" w14:textId="7760A070" w:rsidR="00A54AFB" w:rsidRPr="00184215" w:rsidRDefault="004E013D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54AFB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A54AFB" w:rsidRPr="00184215" w14:paraId="68BB1909" w14:textId="77777777" w:rsidTr="00F6557F">
        <w:tc>
          <w:tcPr>
            <w:tcW w:w="3523" w:type="pct"/>
            <w:vAlign w:val="bottom"/>
          </w:tcPr>
          <w:p w14:paraId="6026674C" w14:textId="20F8BC05" w:rsidR="00A54AFB" w:rsidRPr="00184215" w:rsidRDefault="00A54AFB" w:rsidP="00A54AFB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5B869" w14:textId="4F2781BF" w:rsidR="00A54AFB" w:rsidRPr="00184215" w:rsidRDefault="004E013D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  <w:r w:rsidR="00A54AFB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136" w:type="pct"/>
            <w:vAlign w:val="bottom"/>
          </w:tcPr>
          <w:p w14:paraId="3F9059E7" w14:textId="77777777" w:rsidR="00A54AFB" w:rsidRPr="00184215" w:rsidRDefault="00A54AFB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5D0E1" w14:textId="335D3E37" w:rsidR="00A54AFB" w:rsidRPr="00184215" w:rsidRDefault="004E013D" w:rsidP="00A5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  <w:r w:rsidR="00A54AFB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</w:tbl>
    <w:p w14:paraId="5DD2231B" w14:textId="57A845F2" w:rsidR="00F86750" w:rsidRPr="00184215" w:rsidRDefault="00F86750" w:rsidP="00163CDC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  <w:sectPr w:rsidR="00F86750" w:rsidRPr="00184215" w:rsidSect="0029525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6A5281BF" w14:textId="7EB7CBC5" w:rsidR="003B6270" w:rsidRPr="00184215" w:rsidRDefault="002A6545" w:rsidP="006C1B8F">
      <w:pPr>
        <w:pStyle w:val="Heading9"/>
        <w:numPr>
          <w:ilvl w:val="0"/>
          <w:numId w:val="19"/>
        </w:numPr>
        <w:tabs>
          <w:tab w:val="clear" w:pos="340"/>
          <w:tab w:val="num" w:pos="900"/>
        </w:tabs>
        <w:ind w:left="108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 w:hint="cs"/>
          <w:cs/>
        </w:rPr>
        <w:lastRenderedPageBreak/>
        <w:t>ส่วนปรับปรุง</w:t>
      </w:r>
      <w:r w:rsidR="003B6270" w:rsidRPr="00184215">
        <w:rPr>
          <w:rFonts w:ascii="Angsana New" w:hAnsi="Angsana New" w:cs="Angsana New"/>
          <w:cs/>
        </w:rPr>
        <w:t>อาคารและอุปกรณ์</w:t>
      </w:r>
    </w:p>
    <w:p w14:paraId="7A487638" w14:textId="77777777" w:rsidR="003B6270" w:rsidRPr="00184215" w:rsidRDefault="003B627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4299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645"/>
        <w:gridCol w:w="1225"/>
        <w:gridCol w:w="236"/>
        <w:gridCol w:w="1329"/>
        <w:gridCol w:w="236"/>
        <w:gridCol w:w="1294"/>
        <w:gridCol w:w="243"/>
        <w:gridCol w:w="1301"/>
        <w:gridCol w:w="256"/>
        <w:gridCol w:w="1260"/>
        <w:gridCol w:w="27"/>
        <w:gridCol w:w="209"/>
        <w:gridCol w:w="27"/>
        <w:gridCol w:w="1447"/>
        <w:gridCol w:w="243"/>
        <w:gridCol w:w="27"/>
        <w:gridCol w:w="1267"/>
        <w:gridCol w:w="27"/>
      </w:tblGrid>
      <w:tr w:rsidR="008D3B6B" w:rsidRPr="00184215" w14:paraId="757C0E35" w14:textId="77777777" w:rsidTr="00F6557F">
        <w:trPr>
          <w:gridAfter w:val="1"/>
          <w:wAfter w:w="27" w:type="dxa"/>
          <w:trHeight w:val="80"/>
          <w:tblHeader/>
        </w:trPr>
        <w:tc>
          <w:tcPr>
            <w:tcW w:w="3645" w:type="dxa"/>
            <w:vAlign w:val="bottom"/>
          </w:tcPr>
          <w:p w14:paraId="2F6C9ECC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7514C6B5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917FC59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6838C011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642D2EEE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46E49BC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60F9302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1E8761CF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4AC010E0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45543093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D85104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0AA8E996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D15DEE3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B145135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B6B" w:rsidRPr="00184215" w14:paraId="0137A382" w14:textId="77777777" w:rsidTr="00F6557F">
        <w:trPr>
          <w:gridAfter w:val="1"/>
          <w:wAfter w:w="27" w:type="dxa"/>
          <w:trHeight w:val="80"/>
          <w:tblHeader/>
        </w:trPr>
        <w:tc>
          <w:tcPr>
            <w:tcW w:w="3645" w:type="dxa"/>
            <w:vAlign w:val="bottom"/>
          </w:tcPr>
          <w:p w14:paraId="3339EAAF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4FED16E9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94D298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29" w:type="dxa"/>
            <w:vAlign w:val="bottom"/>
          </w:tcPr>
          <w:p w14:paraId="495FE4EA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7EDDBAB9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B51439F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79BDA58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5114228E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0C7E9175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6E9EF03F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36" w:type="dxa"/>
            <w:gridSpan w:val="2"/>
            <w:vAlign w:val="bottom"/>
          </w:tcPr>
          <w:p w14:paraId="62738A4F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058DE86C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01A240B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5E5854C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B6B" w:rsidRPr="00184215" w14:paraId="7045DECE" w14:textId="77777777" w:rsidTr="00F6557F">
        <w:trPr>
          <w:gridAfter w:val="1"/>
          <w:wAfter w:w="27" w:type="dxa"/>
          <w:trHeight w:val="80"/>
          <w:tblHeader/>
        </w:trPr>
        <w:tc>
          <w:tcPr>
            <w:tcW w:w="3645" w:type="dxa"/>
            <w:vAlign w:val="bottom"/>
          </w:tcPr>
          <w:p w14:paraId="4E885F1C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60B58771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2F19F04A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29" w:type="dxa"/>
            <w:vAlign w:val="bottom"/>
          </w:tcPr>
          <w:p w14:paraId="1124127D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และ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36" w:type="dxa"/>
            <w:vAlign w:val="bottom"/>
          </w:tcPr>
          <w:p w14:paraId="2FE60374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61F3BE7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43" w:type="dxa"/>
            <w:vAlign w:val="bottom"/>
          </w:tcPr>
          <w:p w14:paraId="1749E0B1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083D9CA1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3EAE740D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45A6ECF7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และระบบ</w:t>
            </w:r>
          </w:p>
        </w:tc>
        <w:tc>
          <w:tcPr>
            <w:tcW w:w="236" w:type="dxa"/>
            <w:gridSpan w:val="2"/>
            <w:vAlign w:val="bottom"/>
          </w:tcPr>
          <w:p w14:paraId="2FDD9C31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63BDE32F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สินทรัพย์ระหว่าง</w:t>
            </w:r>
          </w:p>
        </w:tc>
        <w:tc>
          <w:tcPr>
            <w:tcW w:w="243" w:type="dxa"/>
            <w:vAlign w:val="bottom"/>
          </w:tcPr>
          <w:p w14:paraId="06C164AF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440428C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B6B" w:rsidRPr="00184215" w14:paraId="0CE87DE2" w14:textId="77777777" w:rsidTr="00F6557F">
        <w:trPr>
          <w:gridAfter w:val="1"/>
          <w:wAfter w:w="27" w:type="dxa"/>
          <w:trHeight w:val="428"/>
          <w:tblHeader/>
        </w:trPr>
        <w:tc>
          <w:tcPr>
            <w:tcW w:w="3645" w:type="dxa"/>
            <w:vAlign w:val="bottom"/>
          </w:tcPr>
          <w:p w14:paraId="43817EE5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59EDECFC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17A95891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6B75E0F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สำนักงาน</w:t>
            </w:r>
          </w:p>
        </w:tc>
        <w:tc>
          <w:tcPr>
            <w:tcW w:w="236" w:type="dxa"/>
            <w:vAlign w:val="bottom"/>
          </w:tcPr>
          <w:p w14:paraId="53A045CE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6A2E04E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ดำเนินงาน</w:t>
            </w:r>
          </w:p>
        </w:tc>
        <w:tc>
          <w:tcPr>
            <w:tcW w:w="243" w:type="dxa"/>
            <w:vAlign w:val="bottom"/>
          </w:tcPr>
          <w:p w14:paraId="7183DC76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6AAD89AF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256" w:type="dxa"/>
            <w:vAlign w:val="bottom"/>
          </w:tcPr>
          <w:p w14:paraId="1E87F14B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6040813E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สารสนเทศ</w:t>
            </w:r>
          </w:p>
        </w:tc>
        <w:tc>
          <w:tcPr>
            <w:tcW w:w="236" w:type="dxa"/>
            <w:gridSpan w:val="2"/>
            <w:vAlign w:val="bottom"/>
          </w:tcPr>
          <w:p w14:paraId="25AB0DCD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2E3D48FE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43" w:type="dxa"/>
            <w:vAlign w:val="bottom"/>
          </w:tcPr>
          <w:p w14:paraId="0025F1BF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AB7EC13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D3B6B" w:rsidRPr="00184215" w14:paraId="2ADC8947" w14:textId="77777777" w:rsidTr="00F6557F">
        <w:trPr>
          <w:gridAfter w:val="1"/>
          <w:wAfter w:w="27" w:type="dxa"/>
          <w:trHeight w:val="428"/>
          <w:tblHeader/>
        </w:trPr>
        <w:tc>
          <w:tcPr>
            <w:tcW w:w="3645" w:type="dxa"/>
            <w:vAlign w:val="bottom"/>
          </w:tcPr>
          <w:p w14:paraId="4E31F4F5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7" w:type="dxa"/>
            <w:gridSpan w:val="16"/>
            <w:vAlign w:val="bottom"/>
          </w:tcPr>
          <w:p w14:paraId="6D8F3B22" w14:textId="77777777" w:rsidR="008D3B6B" w:rsidRPr="00184215" w:rsidRDefault="008D3B6B" w:rsidP="008D3B6B">
            <w:pPr>
              <w:pStyle w:val="acctfourfigures"/>
              <w:tabs>
                <w:tab w:val="clear" w:pos="765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D3B6B" w:rsidRPr="00184215" w14:paraId="69BE7293" w14:textId="77777777" w:rsidTr="00F6557F">
        <w:trPr>
          <w:gridAfter w:val="1"/>
          <w:wAfter w:w="27" w:type="dxa"/>
          <w:trHeight w:val="95"/>
        </w:trPr>
        <w:tc>
          <w:tcPr>
            <w:tcW w:w="3645" w:type="dxa"/>
            <w:vAlign w:val="bottom"/>
          </w:tcPr>
          <w:p w14:paraId="698B416E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25" w:type="dxa"/>
            <w:vAlign w:val="bottom"/>
          </w:tcPr>
          <w:p w14:paraId="1E5A1498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D4D9D3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329" w:type="dxa"/>
            <w:vAlign w:val="bottom"/>
          </w:tcPr>
          <w:p w14:paraId="00B51586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  <w:vAlign w:val="bottom"/>
          </w:tcPr>
          <w:p w14:paraId="3E076D0E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vAlign w:val="bottom"/>
          </w:tcPr>
          <w:p w14:paraId="3DEF79FA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43" w:type="dxa"/>
            <w:vAlign w:val="bottom"/>
          </w:tcPr>
          <w:p w14:paraId="27274CC8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301" w:type="dxa"/>
            <w:vAlign w:val="bottom"/>
          </w:tcPr>
          <w:p w14:paraId="29B949C8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56" w:type="dxa"/>
            <w:vAlign w:val="bottom"/>
          </w:tcPr>
          <w:p w14:paraId="44504F2E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57FA632A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BBB18BA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447" w:type="dxa"/>
            <w:vAlign w:val="bottom"/>
          </w:tcPr>
          <w:p w14:paraId="13B06294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43" w:type="dxa"/>
            <w:vAlign w:val="bottom"/>
          </w:tcPr>
          <w:p w14:paraId="70C2746C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6EF936F6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</w:tr>
      <w:tr w:rsidR="008D3B6B" w:rsidRPr="00184215" w14:paraId="57314100" w14:textId="77777777" w:rsidTr="00F6557F">
        <w:trPr>
          <w:gridAfter w:val="1"/>
          <w:wAfter w:w="27" w:type="dxa"/>
          <w:trHeight w:val="410"/>
        </w:trPr>
        <w:tc>
          <w:tcPr>
            <w:tcW w:w="3645" w:type="dxa"/>
            <w:vAlign w:val="bottom"/>
          </w:tcPr>
          <w:p w14:paraId="4A3E714E" w14:textId="790152F1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25" w:type="dxa"/>
            <w:shd w:val="clear" w:color="auto" w:fill="FFFFFF" w:themeFill="background1"/>
            <w:vAlign w:val="bottom"/>
          </w:tcPr>
          <w:p w14:paraId="588D997F" w14:textId="609A7B34" w:rsidR="008D3B6B" w:rsidRPr="00184215" w:rsidRDefault="004E013D" w:rsidP="008D3B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44</w:t>
            </w:r>
            <w:r w:rsidR="009E2940" w:rsidRPr="00184215">
              <w:rPr>
                <w:rFonts w:asciiTheme="majorBidi" w:hAnsiTheme="majorBidi" w:cstheme="majorBidi"/>
                <w:color w:val="000000"/>
                <w:sz w:val="30"/>
                <w:szCs w:val="30"/>
                <w:rtl/>
              </w:rPr>
              <w:t>,</w:t>
            </w: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468703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6BB64AD0" w14:textId="2F02A89F" w:rsidR="008D3B6B" w:rsidRPr="00184215" w:rsidRDefault="004E013D" w:rsidP="008D3B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17</w:t>
            </w:r>
            <w:r w:rsidR="009E2940" w:rsidRPr="00184215">
              <w:rPr>
                <w:rFonts w:asciiTheme="majorBidi" w:hAnsiTheme="majorBidi" w:cstheme="majorBidi"/>
                <w:color w:val="000000"/>
                <w:sz w:val="30"/>
                <w:szCs w:val="30"/>
                <w:rtl/>
              </w:rPr>
              <w:t>,</w:t>
            </w: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930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10DC4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59E9F3" w14:textId="7233BEC4" w:rsidR="008D3B6B" w:rsidRPr="00184215" w:rsidRDefault="004E013D" w:rsidP="008D3B6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64</w:t>
            </w:r>
            <w:r w:rsidR="009E2940" w:rsidRPr="00184215">
              <w:rPr>
                <w:rFonts w:asciiTheme="majorBidi" w:hAnsiTheme="majorBidi" w:cstheme="majorBidi"/>
                <w:color w:val="000000"/>
                <w:sz w:val="30"/>
                <w:szCs w:val="30"/>
                <w:rtl/>
              </w:rPr>
              <w:t>,</w:t>
            </w: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622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70EFA3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18A60A52" w14:textId="01D3830F" w:rsidR="008D3B6B" w:rsidRPr="00184215" w:rsidRDefault="004E013D" w:rsidP="008D3B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88</w:t>
            </w:r>
            <w:r w:rsidR="009E2940" w:rsidRPr="00184215">
              <w:rPr>
                <w:rFonts w:asciiTheme="majorBidi" w:hAnsiTheme="majorBidi" w:cstheme="majorBidi"/>
                <w:color w:val="000000"/>
                <w:sz w:val="30"/>
                <w:szCs w:val="30"/>
                <w:rtl/>
              </w:rPr>
              <w:t>,</w:t>
            </w: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654</w:t>
            </w:r>
          </w:p>
        </w:tc>
        <w:tc>
          <w:tcPr>
            <w:tcW w:w="256" w:type="dxa"/>
            <w:vAlign w:val="bottom"/>
          </w:tcPr>
          <w:p w14:paraId="34E6B7EB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122A7AD4" w14:textId="787A3B38" w:rsidR="008D3B6B" w:rsidRPr="00184215" w:rsidRDefault="004E013D" w:rsidP="008D3B6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13</w:t>
            </w:r>
            <w:r w:rsidR="009E2940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2B6E34C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3D3A8AA4" w14:textId="0BB4BB03" w:rsidR="008D3B6B" w:rsidRPr="00184215" w:rsidRDefault="004E013D" w:rsidP="008D3B6B">
            <w:pPr>
              <w:pStyle w:val="acctfourfigures"/>
              <w:tabs>
                <w:tab w:val="clear" w:pos="765"/>
                <w:tab w:val="decimal" w:pos="106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4</w:t>
            </w:r>
            <w:r w:rsidR="009E2940" w:rsidRPr="00184215">
              <w:rPr>
                <w:rFonts w:asciiTheme="majorBidi" w:hAnsiTheme="majorBidi" w:cstheme="majorBidi"/>
                <w:color w:val="000000"/>
                <w:sz w:val="30"/>
                <w:szCs w:val="30"/>
                <w:rtl/>
              </w:rPr>
              <w:t>,</w:t>
            </w: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672</w:t>
            </w:r>
          </w:p>
        </w:tc>
        <w:tc>
          <w:tcPr>
            <w:tcW w:w="243" w:type="dxa"/>
            <w:vAlign w:val="bottom"/>
          </w:tcPr>
          <w:p w14:paraId="09E5799E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43776A2E" w14:textId="7AAF4224" w:rsidR="008D3B6B" w:rsidRPr="00184215" w:rsidRDefault="004E013D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233</w:t>
            </w:r>
            <w:r w:rsidR="009E2940" w:rsidRPr="00184215">
              <w:rPr>
                <w:rFonts w:asciiTheme="majorBidi" w:hAnsiTheme="majorBidi" w:cstheme="majorBidi"/>
                <w:color w:val="000000"/>
                <w:sz w:val="30"/>
                <w:szCs w:val="30"/>
                <w:rtl/>
              </w:rPr>
              <w:t>,</w:t>
            </w: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168</w:t>
            </w:r>
          </w:p>
        </w:tc>
      </w:tr>
      <w:tr w:rsidR="008D3B6B" w:rsidRPr="00184215" w14:paraId="1358186A" w14:textId="77777777" w:rsidTr="00F6557F">
        <w:trPr>
          <w:gridAfter w:val="1"/>
          <w:wAfter w:w="27" w:type="dxa"/>
          <w:trHeight w:val="428"/>
        </w:trPr>
        <w:tc>
          <w:tcPr>
            <w:tcW w:w="3645" w:type="dxa"/>
            <w:vAlign w:val="bottom"/>
          </w:tcPr>
          <w:p w14:paraId="1797721F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5" w:type="dxa"/>
            <w:shd w:val="clear" w:color="auto" w:fill="FFFFFF" w:themeFill="background1"/>
            <w:vAlign w:val="bottom"/>
          </w:tcPr>
          <w:p w14:paraId="2801CFED" w14:textId="77777777" w:rsidR="008D3B6B" w:rsidRPr="00184215" w:rsidRDefault="008D3B6B" w:rsidP="00D677B6">
            <w:pPr>
              <w:pStyle w:val="ASSETS"/>
              <w:tabs>
                <w:tab w:val="decimal" w:pos="566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18421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928792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5867C906" w14:textId="09EFE125" w:rsidR="008D3B6B" w:rsidRPr="00184215" w:rsidRDefault="004E013D" w:rsidP="008D3B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9E2940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97D4FB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BD266F0" w14:textId="764F95BF" w:rsidR="008D3B6B" w:rsidRPr="00184215" w:rsidRDefault="004E013D" w:rsidP="008D3B6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9E2940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C40983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68ADB809" w14:textId="1F6FB20C" w:rsidR="008D3B6B" w:rsidRPr="00184215" w:rsidRDefault="004E013D" w:rsidP="008D3B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87</w:t>
            </w:r>
          </w:p>
        </w:tc>
        <w:tc>
          <w:tcPr>
            <w:tcW w:w="256" w:type="dxa"/>
            <w:vAlign w:val="bottom"/>
          </w:tcPr>
          <w:p w14:paraId="6B7A1C1D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4695857D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2ED71C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2CFF510C" w14:textId="58EB64B2" w:rsidR="008D3B6B" w:rsidRPr="00184215" w:rsidRDefault="004E013D" w:rsidP="008D3B6B">
            <w:pPr>
              <w:pStyle w:val="acctfourfigures"/>
              <w:tabs>
                <w:tab w:val="clear" w:pos="765"/>
                <w:tab w:val="decimal" w:pos="106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</w:t>
            </w:r>
            <w:r w:rsidR="009E2940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434</w:t>
            </w:r>
          </w:p>
        </w:tc>
        <w:tc>
          <w:tcPr>
            <w:tcW w:w="243" w:type="dxa"/>
            <w:vAlign w:val="bottom"/>
          </w:tcPr>
          <w:p w14:paraId="59D50735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5C8271E4" w14:textId="74A471D8" w:rsidR="008D3B6B" w:rsidRPr="00184215" w:rsidRDefault="004E013D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14</w:t>
            </w:r>
            <w:r w:rsidR="009E2940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089</w:t>
            </w:r>
          </w:p>
        </w:tc>
      </w:tr>
      <w:tr w:rsidR="008D3B6B" w:rsidRPr="00184215" w14:paraId="40EFA1E5" w14:textId="77777777" w:rsidTr="00F6557F">
        <w:trPr>
          <w:gridAfter w:val="1"/>
          <w:wAfter w:w="27" w:type="dxa"/>
          <w:trHeight w:val="410"/>
        </w:trPr>
        <w:tc>
          <w:tcPr>
            <w:tcW w:w="3645" w:type="dxa"/>
            <w:vAlign w:val="bottom"/>
          </w:tcPr>
          <w:p w14:paraId="35AD5328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225" w:type="dxa"/>
            <w:shd w:val="clear" w:color="auto" w:fill="FFFFFF" w:themeFill="background1"/>
            <w:vAlign w:val="bottom"/>
          </w:tcPr>
          <w:p w14:paraId="555BE54B" w14:textId="77777777" w:rsidR="008D3B6B" w:rsidRPr="00184215" w:rsidRDefault="008D3B6B" w:rsidP="00D677B6">
            <w:pPr>
              <w:pStyle w:val="ASSETS"/>
              <w:tabs>
                <w:tab w:val="decimal" w:pos="566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18421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85E30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41C23F83" w14:textId="77777777" w:rsidR="008D3B6B" w:rsidRPr="00184215" w:rsidRDefault="008D3B6B" w:rsidP="00D677B6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0B69E4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4EA3FD8" w14:textId="7DC1499C" w:rsidR="008D3B6B" w:rsidRPr="00184215" w:rsidRDefault="004E013D" w:rsidP="008D3B6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A03083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5171F2C5" w14:textId="4518AB04" w:rsidR="008D3B6B" w:rsidRPr="00184215" w:rsidRDefault="004E013D" w:rsidP="00A640D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351" w:right="-20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16</w:t>
            </w:r>
            <w:r w:rsidR="001B2FE1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036</w:t>
            </w:r>
          </w:p>
        </w:tc>
        <w:tc>
          <w:tcPr>
            <w:tcW w:w="256" w:type="dxa"/>
            <w:vAlign w:val="bottom"/>
          </w:tcPr>
          <w:p w14:paraId="1B7B5FF6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671D2586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435789E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726137A9" w14:textId="7817AB05" w:rsidR="008D3B6B" w:rsidRPr="00184215" w:rsidRDefault="001B2FE1" w:rsidP="008D3B6B">
            <w:pPr>
              <w:pStyle w:val="acctfourfigures"/>
              <w:tabs>
                <w:tab w:val="clear" w:pos="765"/>
                <w:tab w:val="decimal" w:pos="106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16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106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16A14EAD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4553F520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D3B6B" w:rsidRPr="00184215" w14:paraId="3562F9FE" w14:textId="77777777" w:rsidTr="00F6557F">
        <w:trPr>
          <w:gridAfter w:val="1"/>
          <w:wAfter w:w="27" w:type="dxa"/>
          <w:trHeight w:val="428"/>
        </w:trPr>
        <w:tc>
          <w:tcPr>
            <w:tcW w:w="3645" w:type="dxa"/>
            <w:vAlign w:val="bottom"/>
          </w:tcPr>
          <w:p w14:paraId="44229CCB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EE5DFF9" w14:textId="77777777" w:rsidR="008D3B6B" w:rsidRPr="00184215" w:rsidRDefault="008D3B6B" w:rsidP="00D677B6">
            <w:pPr>
              <w:pStyle w:val="ASSETS"/>
              <w:tabs>
                <w:tab w:val="decimal" w:pos="566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18421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CE578E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1C56B" w14:textId="5288D2C0" w:rsidR="008D3B6B" w:rsidRPr="00184215" w:rsidRDefault="001B2FE1" w:rsidP="008D3B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330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F63C1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29A56" w14:textId="6D8D80C3" w:rsidR="008D3B6B" w:rsidRPr="00184215" w:rsidRDefault="001B2FE1" w:rsidP="008D3B6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552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D07AA10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7A13F2F6" w14:textId="12F898B2" w:rsidR="008D3B6B" w:rsidRPr="00184215" w:rsidRDefault="001B2FE1" w:rsidP="008D3B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400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6A5CCEAF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bottom"/>
          </w:tcPr>
          <w:p w14:paraId="05721194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41913DD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511BC87F" w14:textId="4BCC6DE2" w:rsidR="008D3B6B" w:rsidRPr="00184215" w:rsidRDefault="001B2FE1" w:rsidP="00A640D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1E7875B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07205" w14:textId="3FCCCD92" w:rsidR="008D3B6B" w:rsidRPr="00184215" w:rsidRDefault="001B2FE1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19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282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3B6B" w:rsidRPr="00184215" w14:paraId="072158B3" w14:textId="77777777" w:rsidTr="00F6557F">
        <w:trPr>
          <w:gridAfter w:val="1"/>
          <w:wAfter w:w="27" w:type="dxa"/>
          <w:trHeight w:val="410"/>
        </w:trPr>
        <w:tc>
          <w:tcPr>
            <w:tcW w:w="3645" w:type="dxa"/>
            <w:vAlign w:val="bottom"/>
          </w:tcPr>
          <w:p w14:paraId="311D4663" w14:textId="349804D1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82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    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B2217E2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FB23B9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65C41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5E00C2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FCF79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ED702E4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996A590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535A831E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bottom"/>
          </w:tcPr>
          <w:p w14:paraId="5264EEC3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289904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0182F0B2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7587FA9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39262334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3FC4" w:rsidRPr="00184215" w14:paraId="6A2A64C5" w14:textId="77777777" w:rsidTr="00885A52">
        <w:trPr>
          <w:gridAfter w:val="1"/>
          <w:wAfter w:w="27" w:type="dxa"/>
          <w:trHeight w:val="428"/>
        </w:trPr>
        <w:tc>
          <w:tcPr>
            <w:tcW w:w="3645" w:type="dxa"/>
            <w:vAlign w:val="bottom"/>
          </w:tcPr>
          <w:p w14:paraId="25547BE2" w14:textId="0A209CCD" w:rsidR="00D73FC4" w:rsidRPr="00184215" w:rsidRDefault="00D73FC4" w:rsidP="00D7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25" w:type="dxa"/>
            <w:shd w:val="clear" w:color="auto" w:fill="FFFFFF" w:themeFill="background1"/>
          </w:tcPr>
          <w:p w14:paraId="35215110" w14:textId="3E374692" w:rsidR="00D73FC4" w:rsidRPr="00184215" w:rsidRDefault="004E013D" w:rsidP="00D73FC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44</w:t>
            </w:r>
            <w:r w:rsidR="00D73FC4" w:rsidRPr="0018421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090</w:t>
            </w:r>
            <w:r w:rsidR="00D73FC4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A2FA2FC" w14:textId="77777777" w:rsidR="00D73FC4" w:rsidRPr="00184215" w:rsidRDefault="00D73FC4" w:rsidP="00D73FC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708C8505" w14:textId="6838931A" w:rsidR="00D73FC4" w:rsidRPr="00184215" w:rsidRDefault="004E013D" w:rsidP="00D73FC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19</w:t>
            </w:r>
            <w:r w:rsidR="00D73FC4" w:rsidRPr="0018421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59D80B19" w14:textId="77777777" w:rsidR="00D73FC4" w:rsidRPr="00184215" w:rsidRDefault="00D73FC4" w:rsidP="00D73FC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2EA8B4" w14:textId="3789F5DE" w:rsidR="00D73FC4" w:rsidRPr="00184215" w:rsidRDefault="004E013D" w:rsidP="003250A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59</w:t>
            </w:r>
            <w:r w:rsidR="00D73FC4" w:rsidRPr="0018421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177</w:t>
            </w:r>
            <w:r w:rsidR="00D73FC4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43" w:type="dxa"/>
          </w:tcPr>
          <w:p w14:paraId="290AED70" w14:textId="77777777" w:rsidR="00D73FC4" w:rsidRPr="00184215" w:rsidRDefault="00D73FC4" w:rsidP="00D73FC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2343B8AE" w14:textId="10E34E7A" w:rsidR="00D73FC4" w:rsidRPr="00184215" w:rsidRDefault="004E013D" w:rsidP="00D73F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92</w:t>
            </w:r>
            <w:r w:rsidR="00D73FC4" w:rsidRPr="0018421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377</w:t>
            </w:r>
            <w:r w:rsidR="00D73FC4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6" w:type="dxa"/>
          </w:tcPr>
          <w:p w14:paraId="7810C0A0" w14:textId="77777777" w:rsidR="00D73FC4" w:rsidRPr="00184215" w:rsidRDefault="00D73FC4" w:rsidP="00D73FC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5BABD07" w14:textId="24C6EC5E" w:rsidR="00D73FC4" w:rsidRPr="00184215" w:rsidRDefault="004E013D" w:rsidP="00D73FC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13</w:t>
            </w:r>
            <w:r w:rsidR="00D73FC4" w:rsidRPr="0018421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  <w:gridSpan w:val="2"/>
          </w:tcPr>
          <w:p w14:paraId="57F2759B" w14:textId="77777777" w:rsidR="00D73FC4" w:rsidRPr="00184215" w:rsidRDefault="00D73FC4" w:rsidP="00D73FC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</w:tcPr>
          <w:p w14:paraId="0B96A0C4" w14:textId="0691B2D3" w:rsidR="00D73FC4" w:rsidRPr="00184215" w:rsidRDefault="00D73FC4" w:rsidP="005905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</w:tcPr>
          <w:p w14:paraId="2CA2306F" w14:textId="1E85EF2B" w:rsidR="00D73FC4" w:rsidRPr="00184215" w:rsidRDefault="00D73FC4" w:rsidP="00D73FC4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6528D2C3" w14:textId="5512E164" w:rsidR="00D73FC4" w:rsidRPr="00184215" w:rsidRDefault="004E013D" w:rsidP="00D73FC4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227</w:t>
            </w:r>
            <w:r w:rsidR="00D73FC4" w:rsidRPr="0018421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975</w:t>
            </w:r>
            <w:r w:rsidR="00D73FC4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AE2FCC" w:rsidRPr="00184215" w14:paraId="43ADB14E" w14:textId="77777777" w:rsidTr="00885A52">
        <w:trPr>
          <w:gridAfter w:val="1"/>
          <w:wAfter w:w="27" w:type="dxa"/>
          <w:trHeight w:val="428"/>
        </w:trPr>
        <w:tc>
          <w:tcPr>
            <w:tcW w:w="3645" w:type="dxa"/>
            <w:vAlign w:val="bottom"/>
          </w:tcPr>
          <w:p w14:paraId="7768C2EA" w14:textId="77777777" w:rsidR="00AE2FCC" w:rsidRPr="00184215" w:rsidRDefault="00AE2FCC" w:rsidP="00AE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5" w:type="dxa"/>
            <w:shd w:val="clear" w:color="auto" w:fill="FFFFFF" w:themeFill="background1"/>
            <w:vAlign w:val="center"/>
          </w:tcPr>
          <w:p w14:paraId="090A73B0" w14:textId="324F94FD" w:rsidR="00AE2FCC" w:rsidRPr="00184215" w:rsidRDefault="00AE2FCC" w:rsidP="001737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104D0F8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60D1B679" w14:textId="2BE507D3" w:rsidR="00AE2FCC" w:rsidRPr="00184215" w:rsidRDefault="004E013D" w:rsidP="00FB0E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1</w:t>
            </w:r>
            <w:r w:rsidR="00AE2FCC" w:rsidRPr="00184215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723</w:t>
            </w:r>
            <w:r w:rsidR="00AE2FCC"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22DE0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3B6D61F" w14:textId="7BA1094F" w:rsidR="00AE2FCC" w:rsidRPr="00184215" w:rsidRDefault="004E013D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381</w:t>
            </w:r>
            <w:r w:rsidR="00AE2FCC"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084144BF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14:paraId="4AF712ED" w14:textId="45D0BC34" w:rsidR="00AE2FCC" w:rsidRPr="00184215" w:rsidRDefault="00AE2FCC" w:rsidP="002420A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6" w:type="dxa"/>
            <w:vAlign w:val="center"/>
          </w:tcPr>
          <w:p w14:paraId="039DE924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center"/>
          </w:tcPr>
          <w:p w14:paraId="5C05B1CA" w14:textId="73D101F6" w:rsidR="00AE2FCC" w:rsidRPr="00184215" w:rsidRDefault="00AE2FCC" w:rsidP="002B102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6182768F" w14:textId="1BDE3CB8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</w:tcPr>
          <w:p w14:paraId="650B4688" w14:textId="344529DD" w:rsidR="00AE2FCC" w:rsidRPr="00184215" w:rsidRDefault="00AE2FCC" w:rsidP="0006042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vAlign w:val="center"/>
          </w:tcPr>
          <w:p w14:paraId="7C9DAF89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48641CB2" w14:textId="400F868E" w:rsidR="00AE2FCC" w:rsidRPr="00184215" w:rsidRDefault="004E013D" w:rsidP="0039141F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2</w:t>
            </w:r>
            <w:r w:rsidR="00AE2FCC" w:rsidRPr="00184215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104</w:t>
            </w:r>
            <w:r w:rsidR="00AE2FCC"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AE2FCC" w:rsidRPr="00184215" w14:paraId="3142EFDE" w14:textId="77777777" w:rsidTr="00885A52">
        <w:trPr>
          <w:gridAfter w:val="1"/>
          <w:wAfter w:w="27" w:type="dxa"/>
          <w:trHeight w:val="410"/>
        </w:trPr>
        <w:tc>
          <w:tcPr>
            <w:tcW w:w="3645" w:type="dxa"/>
            <w:vAlign w:val="bottom"/>
          </w:tcPr>
          <w:p w14:paraId="7977D29A" w14:textId="77777777" w:rsidR="00AE2FCC" w:rsidRPr="00184215" w:rsidRDefault="00AE2FCC" w:rsidP="00AE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225" w:type="dxa"/>
            <w:shd w:val="clear" w:color="auto" w:fill="FFFFFF" w:themeFill="background1"/>
            <w:vAlign w:val="center"/>
          </w:tcPr>
          <w:p w14:paraId="04D752EA" w14:textId="7A0515E3" w:rsidR="00AE2FCC" w:rsidRPr="00184215" w:rsidRDefault="00AE2FCC" w:rsidP="001737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3947CF3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684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028A5AFC" w14:textId="40BE7A58" w:rsidR="00AE2FCC" w:rsidRPr="00184215" w:rsidRDefault="004E013D" w:rsidP="00FB0E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8</w:t>
            </w:r>
            <w:r w:rsidR="00AE2FCC" w:rsidRPr="00184215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850</w:t>
            </w:r>
            <w:r w:rsidR="00AE2FCC"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D12DD2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684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3D79494" w14:textId="102231CF" w:rsidR="00AE2FCC" w:rsidRPr="00184215" w:rsidRDefault="00AE2FCC" w:rsidP="00DA050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vAlign w:val="center"/>
          </w:tcPr>
          <w:p w14:paraId="406BC097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684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14:paraId="00C83DFF" w14:textId="4A74BE71" w:rsidR="00AE2FCC" w:rsidRPr="00184215" w:rsidRDefault="004E013D" w:rsidP="008C5D8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  <w:rtl/>
                <w:cs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3</w:t>
            </w:r>
            <w:r w:rsidR="00AE2FCC" w:rsidRPr="00184215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460</w:t>
            </w:r>
          </w:p>
        </w:tc>
        <w:tc>
          <w:tcPr>
            <w:tcW w:w="256" w:type="dxa"/>
            <w:vAlign w:val="center"/>
          </w:tcPr>
          <w:p w14:paraId="1CFF0AA6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  <w:tab w:val="decimal" w:pos="992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center"/>
          </w:tcPr>
          <w:p w14:paraId="7F483FD2" w14:textId="033967F4" w:rsidR="00AE2FCC" w:rsidRPr="00184215" w:rsidRDefault="00AE2FCC" w:rsidP="002B102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11C54581" w14:textId="38A58E14" w:rsidR="00AE2FCC" w:rsidRPr="00184215" w:rsidRDefault="00AE2FCC" w:rsidP="00AE2FCC">
            <w:pPr>
              <w:pStyle w:val="acctfourfigures"/>
              <w:tabs>
                <w:tab w:val="clear" w:pos="765"/>
                <w:tab w:val="decimal" w:pos="684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</w:tcPr>
          <w:p w14:paraId="58081870" w14:textId="4C55B7BC" w:rsidR="00AE2FCC" w:rsidRPr="00184215" w:rsidRDefault="00AE2FCC" w:rsidP="0006042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vAlign w:val="center"/>
          </w:tcPr>
          <w:p w14:paraId="499E71D4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646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5E81B67E" w14:textId="4AEA381E" w:rsidR="00AE2FCC" w:rsidRPr="00184215" w:rsidRDefault="004E013D" w:rsidP="0039141F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12</w:t>
            </w:r>
            <w:r w:rsidR="00AE2FCC" w:rsidRPr="00184215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310</w:t>
            </w:r>
          </w:p>
        </w:tc>
      </w:tr>
      <w:tr w:rsidR="00AE2FCC" w:rsidRPr="00184215" w14:paraId="478E2691" w14:textId="77777777" w:rsidTr="00885A52">
        <w:trPr>
          <w:gridAfter w:val="1"/>
          <w:wAfter w:w="27" w:type="dxa"/>
          <w:trHeight w:val="428"/>
        </w:trPr>
        <w:tc>
          <w:tcPr>
            <w:tcW w:w="3645" w:type="dxa"/>
            <w:vAlign w:val="bottom"/>
          </w:tcPr>
          <w:p w14:paraId="6FF8E74B" w14:textId="77777777" w:rsidR="00AE2FCC" w:rsidRPr="00184215" w:rsidRDefault="00AE2FCC" w:rsidP="00AE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25" w:type="dxa"/>
            <w:shd w:val="clear" w:color="auto" w:fill="FFFFFF" w:themeFill="background1"/>
            <w:vAlign w:val="center"/>
          </w:tcPr>
          <w:p w14:paraId="3ACE2BAC" w14:textId="4E67D9DB" w:rsidR="00AE2FCC" w:rsidRPr="00184215" w:rsidRDefault="00AE2FCC" w:rsidP="001737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26E300B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2835BF35" w14:textId="32145C96" w:rsidR="00AE2FCC" w:rsidRPr="00184215" w:rsidRDefault="00AE2FCC" w:rsidP="00FB0E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(</w:t>
            </w:r>
            <w:r w:rsidR="004E013D"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839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F52A59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86666DB" w14:textId="3104E8EF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(</w:t>
            </w:r>
            <w:r w:rsidR="004E013D"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891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1B84C730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14:paraId="4FDA37EE" w14:textId="5C35D12D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(</w:t>
            </w:r>
            <w:r w:rsidR="004E013D"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8</w:t>
            </w:r>
            <w:r w:rsidRPr="00184215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872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6" w:type="dxa"/>
            <w:vAlign w:val="center"/>
          </w:tcPr>
          <w:p w14:paraId="01A087D9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center"/>
          </w:tcPr>
          <w:p w14:paraId="06882FE8" w14:textId="544ADF6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(</w:t>
            </w:r>
            <w:r w:rsidR="004E013D"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13</w:t>
            </w:r>
            <w:r w:rsidRPr="00184215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200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center"/>
          </w:tcPr>
          <w:p w14:paraId="31A280DE" w14:textId="32D029BC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236A2B7" w14:textId="76DDCF8F" w:rsidR="00AE2FCC" w:rsidRPr="00184215" w:rsidRDefault="00AE2FCC" w:rsidP="0006042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vAlign w:val="center"/>
          </w:tcPr>
          <w:p w14:paraId="450D2DC5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5A1B449" w14:textId="7D65D43B" w:rsidR="00AE2FCC" w:rsidRPr="00184215" w:rsidRDefault="00AE2FCC" w:rsidP="0039141F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(</w:t>
            </w:r>
            <w:r w:rsidR="004E013D"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24</w:t>
            </w:r>
            <w:r w:rsidRPr="00184215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802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E2FCC" w:rsidRPr="00184215" w14:paraId="6C274144" w14:textId="77777777" w:rsidTr="00885A52">
        <w:trPr>
          <w:gridAfter w:val="1"/>
          <w:wAfter w:w="27" w:type="dxa"/>
          <w:trHeight w:val="428"/>
        </w:trPr>
        <w:tc>
          <w:tcPr>
            <w:tcW w:w="3645" w:type="dxa"/>
            <w:vAlign w:val="bottom"/>
          </w:tcPr>
          <w:p w14:paraId="336A5E8B" w14:textId="2F24C4EA" w:rsidR="00AE2FCC" w:rsidRPr="00184215" w:rsidRDefault="00AE2FCC" w:rsidP="00AE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E013D" w:rsidRPr="004E013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B9DA7B" w14:textId="7AFD35DD" w:rsidR="00AE2FCC" w:rsidRPr="00184215" w:rsidRDefault="004E013D" w:rsidP="00AE2F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44</w:t>
            </w:r>
            <w:r w:rsidR="00AE2FCC" w:rsidRPr="0018421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090</w:t>
            </w:r>
            <w:r w:rsidR="00AE2FCC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EFF6E4E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7AD6F" w14:textId="4A9F4868" w:rsidR="00AE2FCC" w:rsidRPr="00184215" w:rsidRDefault="004E013D" w:rsidP="00AE2FC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28</w:t>
            </w:r>
            <w:r w:rsidR="00AE2FCC" w:rsidRPr="0018421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865</w:t>
            </w:r>
            <w:r w:rsidR="00AE2FCC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B0541FA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11F0A" w14:textId="402E1BB9" w:rsidR="00AE2FCC" w:rsidRPr="00184215" w:rsidRDefault="004E013D" w:rsidP="00AE2FC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57</w:t>
            </w:r>
            <w:r w:rsidR="00AE2FCC" w:rsidRPr="0018421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667</w:t>
            </w:r>
            <w:r w:rsidR="00AE2FCC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72D088FD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244141" w14:textId="5F051EC8" w:rsidR="00AE2FCC" w:rsidRPr="00184215" w:rsidRDefault="004E013D" w:rsidP="00AE2F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86</w:t>
            </w:r>
            <w:r w:rsidR="00AE2FCC" w:rsidRPr="0018421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965</w:t>
            </w:r>
            <w:r w:rsidR="00AE2FCC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6" w:type="dxa"/>
            <w:vAlign w:val="center"/>
          </w:tcPr>
          <w:p w14:paraId="1AE83175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rtl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1CFC" w14:textId="6C783663" w:rsidR="00AE2FCC" w:rsidRPr="00184215" w:rsidRDefault="00AE2FCC" w:rsidP="0017544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106AD454" w14:textId="5ACB5825" w:rsidR="00AE2FCC" w:rsidRPr="00184215" w:rsidRDefault="00AE2FCC" w:rsidP="00AE2FC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059C1" w14:textId="460157BC" w:rsidR="00AE2FCC" w:rsidRPr="00184215" w:rsidRDefault="00AE2FCC" w:rsidP="00AE2FC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rtl/>
              </w:rPr>
            </w:pPr>
            <w:r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vAlign w:val="center"/>
          </w:tcPr>
          <w:p w14:paraId="246026A5" w14:textId="77777777" w:rsidR="00AE2FCC" w:rsidRPr="00184215" w:rsidRDefault="00AE2FCC" w:rsidP="00AE2FCC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rtl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74037" w14:textId="2B5953D4" w:rsidR="00AE2FCC" w:rsidRPr="00184215" w:rsidRDefault="004E013D" w:rsidP="0039141F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217</w:t>
            </w:r>
            <w:r w:rsidR="00AE2FCC" w:rsidRPr="0018421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US"/>
              </w:rPr>
              <w:t>587</w:t>
            </w:r>
          </w:p>
        </w:tc>
      </w:tr>
      <w:tr w:rsidR="008D3B6B" w:rsidRPr="00184215" w14:paraId="5FEE46AC" w14:textId="77777777" w:rsidTr="00F6557F">
        <w:trPr>
          <w:gridAfter w:val="1"/>
          <w:wAfter w:w="27" w:type="dxa"/>
          <w:trHeight w:val="428"/>
        </w:trPr>
        <w:tc>
          <w:tcPr>
            <w:tcW w:w="3645" w:type="dxa"/>
            <w:vAlign w:val="bottom"/>
          </w:tcPr>
          <w:p w14:paraId="38FFABE4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37209BE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</w:rPr>
            </w:pPr>
          </w:p>
        </w:tc>
        <w:tc>
          <w:tcPr>
            <w:tcW w:w="236" w:type="dxa"/>
            <w:vAlign w:val="bottom"/>
          </w:tcPr>
          <w:p w14:paraId="08EC958B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AEF7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</w:rPr>
            </w:pPr>
          </w:p>
        </w:tc>
        <w:tc>
          <w:tcPr>
            <w:tcW w:w="236" w:type="dxa"/>
            <w:vAlign w:val="bottom"/>
          </w:tcPr>
          <w:p w14:paraId="48121FC8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A24C7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</w:rPr>
            </w:pPr>
          </w:p>
        </w:tc>
        <w:tc>
          <w:tcPr>
            <w:tcW w:w="243" w:type="dxa"/>
            <w:vAlign w:val="bottom"/>
          </w:tcPr>
          <w:p w14:paraId="6F41E06C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D4B926F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</w:rPr>
            </w:pPr>
          </w:p>
        </w:tc>
        <w:tc>
          <w:tcPr>
            <w:tcW w:w="256" w:type="dxa"/>
            <w:vAlign w:val="bottom"/>
          </w:tcPr>
          <w:p w14:paraId="673D8842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bottom"/>
          </w:tcPr>
          <w:p w14:paraId="3EA1474F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397ACA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54287019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</w:rPr>
            </w:pPr>
          </w:p>
        </w:tc>
        <w:tc>
          <w:tcPr>
            <w:tcW w:w="243" w:type="dxa"/>
            <w:vAlign w:val="bottom"/>
          </w:tcPr>
          <w:p w14:paraId="2E614B52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65935344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</w:rPr>
            </w:pPr>
          </w:p>
        </w:tc>
      </w:tr>
      <w:tr w:rsidR="008D3B6B" w:rsidRPr="00184215" w14:paraId="26834365" w14:textId="77777777" w:rsidTr="00F6557F">
        <w:trPr>
          <w:trHeight w:val="361"/>
        </w:trPr>
        <w:tc>
          <w:tcPr>
            <w:tcW w:w="3645" w:type="dxa"/>
            <w:vAlign w:val="bottom"/>
          </w:tcPr>
          <w:p w14:paraId="531A0EB2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1225" w:type="dxa"/>
            <w:vAlign w:val="bottom"/>
          </w:tcPr>
          <w:p w14:paraId="29B2B72E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  <w:vAlign w:val="bottom"/>
          </w:tcPr>
          <w:p w14:paraId="482A247F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329" w:type="dxa"/>
            <w:vAlign w:val="bottom"/>
          </w:tcPr>
          <w:p w14:paraId="13C6EC3D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  <w:vAlign w:val="bottom"/>
          </w:tcPr>
          <w:p w14:paraId="51619A4E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vAlign w:val="bottom"/>
          </w:tcPr>
          <w:p w14:paraId="28697A61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43" w:type="dxa"/>
            <w:vAlign w:val="bottom"/>
          </w:tcPr>
          <w:p w14:paraId="71889F1F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301" w:type="dxa"/>
            <w:vAlign w:val="bottom"/>
          </w:tcPr>
          <w:p w14:paraId="214D57D5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56" w:type="dxa"/>
            <w:vAlign w:val="bottom"/>
          </w:tcPr>
          <w:p w14:paraId="2F2F4BB0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39" w:right="-202" w:hanging="65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44777973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67B1ACD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BC00523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091E151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77D8C7B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</w:tr>
      <w:tr w:rsidR="008D3B6B" w:rsidRPr="00184215" w14:paraId="0514E086" w14:textId="77777777" w:rsidTr="00F6557F">
        <w:trPr>
          <w:trHeight w:val="361"/>
        </w:trPr>
        <w:tc>
          <w:tcPr>
            <w:tcW w:w="3645" w:type="dxa"/>
            <w:vAlign w:val="bottom"/>
          </w:tcPr>
          <w:p w14:paraId="14BD50B0" w14:textId="13CDB22C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DCD1EFE" w14:textId="7784B1E5" w:rsidR="008D3B6B" w:rsidRPr="00184215" w:rsidRDefault="004E013D" w:rsidP="008D3B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22</w:t>
            </w:r>
            <w:r w:rsidR="003A54C9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2AD2D0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62E6358D" w14:textId="7E3282EA" w:rsidR="008D3B6B" w:rsidRPr="00184215" w:rsidRDefault="004E013D" w:rsidP="008D3B6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</w:t>
            </w:r>
            <w:r w:rsidR="003A54C9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A140B6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93C46EF" w14:textId="7A5D17AD" w:rsidR="008D3B6B" w:rsidRPr="00184215" w:rsidRDefault="004E013D" w:rsidP="008D3B6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55</w:t>
            </w:r>
            <w:r w:rsidR="003A54C9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79F6E0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4A009DC1" w14:textId="6B2C9BE6" w:rsidR="008D3B6B" w:rsidRPr="00184215" w:rsidRDefault="004E013D" w:rsidP="008D3B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75</w:t>
            </w:r>
            <w:r w:rsidR="003A54C9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412</w:t>
            </w:r>
          </w:p>
        </w:tc>
        <w:tc>
          <w:tcPr>
            <w:tcW w:w="256" w:type="dxa"/>
            <w:vAlign w:val="bottom"/>
          </w:tcPr>
          <w:p w14:paraId="14B0DFAA" w14:textId="77777777" w:rsidR="008D3B6B" w:rsidRPr="00184215" w:rsidRDefault="008D3B6B" w:rsidP="008D3B6B">
            <w:pPr>
              <w:pStyle w:val="ASSETS"/>
              <w:tabs>
                <w:tab w:val="decimal" w:pos="722"/>
              </w:tabs>
              <w:ind w:left="-39" w:right="-202" w:hanging="65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60813B79" w14:textId="169B5B55" w:rsidR="008D3B6B" w:rsidRPr="00184215" w:rsidRDefault="004E013D" w:rsidP="008D3B6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13</w:t>
            </w:r>
            <w:r w:rsidR="008D3B6B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200</w:t>
            </w:r>
            <w:r w:rsidR="008D3B6B"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58D36C12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1E5C395" w14:textId="77777777" w:rsidR="008D3B6B" w:rsidRPr="00184215" w:rsidRDefault="008D3B6B" w:rsidP="00D677B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68D0B30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0BF30509" w14:textId="1A4C6311" w:rsidR="008D3B6B" w:rsidRPr="00184215" w:rsidRDefault="004E013D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178</w:t>
            </w:r>
            <w:r w:rsidR="003A54C9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896</w:t>
            </w:r>
          </w:p>
        </w:tc>
      </w:tr>
      <w:tr w:rsidR="008D3B6B" w:rsidRPr="00184215" w14:paraId="77F1DDBD" w14:textId="77777777" w:rsidTr="00F6557F">
        <w:trPr>
          <w:trHeight w:val="361"/>
        </w:trPr>
        <w:tc>
          <w:tcPr>
            <w:tcW w:w="3645" w:type="dxa"/>
            <w:vAlign w:val="bottom"/>
          </w:tcPr>
          <w:p w14:paraId="0CF61547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79AF8CB" w14:textId="13CAD915" w:rsidR="008D3B6B" w:rsidRPr="00184215" w:rsidRDefault="004E013D" w:rsidP="008D3B6B">
            <w:pPr>
              <w:pStyle w:val="ASSETS"/>
              <w:tabs>
                <w:tab w:val="decimal" w:pos="86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="003A54C9" w:rsidRPr="00184215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u w:val="none"/>
                <w:cs/>
              </w:rPr>
              <w:t>,</w:t>
            </w:r>
            <w:r w:rsidRPr="004E01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  <w:t>072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475FD5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20345149" w14:textId="556F5459" w:rsidR="008D3B6B" w:rsidRPr="00184215" w:rsidRDefault="004E013D" w:rsidP="008D3B6B">
            <w:pPr>
              <w:pStyle w:val="ASSETS"/>
              <w:tabs>
                <w:tab w:val="decimal" w:pos="87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</w:t>
            </w:r>
            <w:r w:rsidR="003A54C9"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,</w:t>
            </w: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1F2E5F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142A59D" w14:textId="49FB3872" w:rsidR="008D3B6B" w:rsidRPr="00184215" w:rsidRDefault="004E013D" w:rsidP="008D3B6B">
            <w:pPr>
              <w:pStyle w:val="ASSETS"/>
              <w:tabs>
                <w:tab w:val="decimal" w:pos="889"/>
              </w:tabs>
              <w:ind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</w:t>
            </w:r>
            <w:r w:rsidR="003A54C9"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,</w:t>
            </w: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471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D84D3C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9179810" w14:textId="008D1070" w:rsidR="008D3B6B" w:rsidRPr="00184215" w:rsidRDefault="004E013D" w:rsidP="008D3B6B">
            <w:pPr>
              <w:pStyle w:val="ASSETS"/>
              <w:tabs>
                <w:tab w:val="decimal" w:pos="882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</w:t>
            </w:r>
            <w:r w:rsidR="003A54C9"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,</w:t>
            </w: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043</w:t>
            </w:r>
          </w:p>
        </w:tc>
        <w:tc>
          <w:tcPr>
            <w:tcW w:w="256" w:type="dxa"/>
            <w:vAlign w:val="bottom"/>
          </w:tcPr>
          <w:p w14:paraId="19319088" w14:textId="77777777" w:rsidR="008D3B6B" w:rsidRPr="00184215" w:rsidRDefault="008D3B6B" w:rsidP="008D3B6B">
            <w:pPr>
              <w:pStyle w:val="ASSETS"/>
              <w:tabs>
                <w:tab w:val="decimal" w:pos="722"/>
              </w:tabs>
              <w:ind w:left="-39" w:right="-202" w:hanging="65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1D82687B" w14:textId="77777777" w:rsidR="008D3B6B" w:rsidRPr="00184215" w:rsidRDefault="008D3B6B" w:rsidP="00D677B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EEFD91" w14:textId="77777777" w:rsidR="008D3B6B" w:rsidRPr="00184215" w:rsidRDefault="008D3B6B" w:rsidP="008D3B6B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1827713" w14:textId="77777777" w:rsidR="008D3B6B" w:rsidRPr="00184215" w:rsidRDefault="008D3B6B" w:rsidP="008D3B6B">
            <w:pPr>
              <w:pStyle w:val="ASSETS"/>
              <w:tabs>
                <w:tab w:val="decimal" w:pos="826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  <w:r w:rsidRPr="00184215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51ECDC0" w14:textId="77777777" w:rsidR="008D3B6B" w:rsidRPr="00184215" w:rsidRDefault="008D3B6B" w:rsidP="008D3B6B">
            <w:pPr>
              <w:pStyle w:val="ASSETS"/>
              <w:tabs>
                <w:tab w:val="decimal" w:pos="925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  <w:r w:rsidRPr="00184215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rtl/>
                <w:cs/>
              </w:rPr>
              <w:t> </w:t>
            </w: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29C7FAEB" w14:textId="4362BB43" w:rsidR="008D3B6B" w:rsidRPr="00184215" w:rsidRDefault="004E013D" w:rsidP="008D3B6B">
            <w:pPr>
              <w:pStyle w:val="ASSETS"/>
              <w:tabs>
                <w:tab w:val="decimal" w:pos="925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14</w:t>
            </w:r>
            <w:r w:rsidR="003A54C9"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,</w:t>
            </w: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861</w:t>
            </w:r>
          </w:p>
        </w:tc>
      </w:tr>
      <w:tr w:rsidR="008D3B6B" w:rsidRPr="00184215" w14:paraId="3CAD4AD9" w14:textId="77777777" w:rsidTr="00F6557F">
        <w:trPr>
          <w:trHeight w:val="361"/>
        </w:trPr>
        <w:tc>
          <w:tcPr>
            <w:tcW w:w="3645" w:type="dxa"/>
            <w:vAlign w:val="bottom"/>
          </w:tcPr>
          <w:p w14:paraId="14D489BC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49E54" w14:textId="77777777" w:rsidR="008D3B6B" w:rsidRPr="00184215" w:rsidRDefault="008D3B6B" w:rsidP="008D3B6B">
            <w:pPr>
              <w:pStyle w:val="ASSETS"/>
              <w:tabs>
                <w:tab w:val="decimal" w:pos="59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184215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ADCBA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287BC" w14:textId="1E2491AC" w:rsidR="008D3B6B" w:rsidRPr="00184215" w:rsidRDefault="003A54C9" w:rsidP="00D677B6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325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FE3208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224C3" w14:textId="6B84EE65" w:rsidR="008D3B6B" w:rsidRPr="00184215" w:rsidRDefault="003A54C9" w:rsidP="00D677B6">
            <w:pPr>
              <w:pStyle w:val="ASSETS"/>
              <w:tabs>
                <w:tab w:val="decimal" w:pos="856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</w:t>
            </w: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,</w:t>
            </w:r>
            <w:r w:rsidR="004E013D"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374</w:t>
            </w: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D92E18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A463A" w14:textId="1F5EC533" w:rsidR="008D3B6B" w:rsidRPr="00184215" w:rsidRDefault="003A54C9" w:rsidP="00D677B6">
            <w:pPr>
              <w:pStyle w:val="ASSETS"/>
              <w:tabs>
                <w:tab w:val="decimal" w:pos="882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12</w:t>
            </w: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,</w:t>
            </w:r>
            <w:r w:rsidR="004E013D"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395</w:t>
            </w: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)</w:t>
            </w:r>
          </w:p>
        </w:tc>
        <w:tc>
          <w:tcPr>
            <w:tcW w:w="256" w:type="dxa"/>
            <w:vAlign w:val="bottom"/>
          </w:tcPr>
          <w:p w14:paraId="27F5147C" w14:textId="77777777" w:rsidR="008D3B6B" w:rsidRPr="00184215" w:rsidRDefault="008D3B6B" w:rsidP="008D3B6B">
            <w:pPr>
              <w:pStyle w:val="ASSETS"/>
              <w:tabs>
                <w:tab w:val="decimal" w:pos="722"/>
              </w:tabs>
              <w:ind w:left="-39" w:right="-202" w:hanging="65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1FA4BB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FF3894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14:paraId="522A6AC5" w14:textId="77777777" w:rsidR="008D3B6B" w:rsidRPr="00184215" w:rsidRDefault="008D3B6B" w:rsidP="008D3B6B">
            <w:pPr>
              <w:pStyle w:val="ASSETS"/>
              <w:tabs>
                <w:tab w:val="decimal" w:pos="826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  <w:r w:rsidRPr="00184215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4EEA19" w14:textId="77777777" w:rsidR="008D3B6B" w:rsidRPr="00184215" w:rsidRDefault="008D3B6B" w:rsidP="008D3B6B">
            <w:pPr>
              <w:pStyle w:val="ASSETS"/>
              <w:tabs>
                <w:tab w:val="decimal" w:pos="925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 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79574" w14:textId="580DA114" w:rsidR="008D3B6B" w:rsidRPr="00184215" w:rsidRDefault="003A54C9" w:rsidP="00D677B6">
            <w:pPr>
              <w:pStyle w:val="ASSETS"/>
              <w:tabs>
                <w:tab w:val="decimal" w:pos="890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19</w:t>
            </w: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,</w:t>
            </w:r>
            <w:r w:rsidR="004E013D"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094</w:t>
            </w: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)</w:t>
            </w:r>
          </w:p>
        </w:tc>
      </w:tr>
      <w:tr w:rsidR="008D3B6B" w:rsidRPr="00184215" w14:paraId="47AAC24F" w14:textId="77777777" w:rsidTr="00F6557F">
        <w:trPr>
          <w:trHeight w:val="281"/>
        </w:trPr>
        <w:tc>
          <w:tcPr>
            <w:tcW w:w="3645" w:type="dxa"/>
            <w:vAlign w:val="bottom"/>
          </w:tcPr>
          <w:p w14:paraId="5F1D3A27" w14:textId="4D20A91A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82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1842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7F4CC367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F1536F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A9D78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17DDC2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33B29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6216C03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1B3979F2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0707FE00" w14:textId="77777777" w:rsidR="008D3B6B" w:rsidRPr="00184215" w:rsidRDefault="008D3B6B" w:rsidP="008D3B6B">
            <w:pPr>
              <w:pStyle w:val="ASSETS"/>
              <w:tabs>
                <w:tab w:val="decimal" w:pos="722"/>
              </w:tabs>
              <w:ind w:left="-39" w:right="-202" w:hanging="65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A80B9B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  <w:tab w:val="decimal" w:pos="90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1D22FB2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vAlign w:val="bottom"/>
          </w:tcPr>
          <w:p w14:paraId="377C9934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20E3C0D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3722A899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B6B" w:rsidRPr="00184215" w14:paraId="2D63DA3F" w14:textId="77777777" w:rsidTr="00F6557F">
        <w:trPr>
          <w:trHeight w:val="361"/>
        </w:trPr>
        <w:tc>
          <w:tcPr>
            <w:tcW w:w="3645" w:type="dxa"/>
            <w:vAlign w:val="bottom"/>
          </w:tcPr>
          <w:p w14:paraId="7CED2A89" w14:textId="30B701C2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E013D" w:rsidRPr="004E013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25" w:type="dxa"/>
            <w:vAlign w:val="bottom"/>
          </w:tcPr>
          <w:p w14:paraId="3185C1CE" w14:textId="4838F9F9" w:rsidR="008D3B6B" w:rsidRPr="00184215" w:rsidRDefault="004E013D" w:rsidP="008D3B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3A54C9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</w:p>
        </w:tc>
        <w:tc>
          <w:tcPr>
            <w:tcW w:w="236" w:type="dxa"/>
            <w:vAlign w:val="bottom"/>
          </w:tcPr>
          <w:p w14:paraId="7368D55F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17CEA00A" w14:textId="1BE997DD" w:rsidR="008D3B6B" w:rsidRPr="00184215" w:rsidRDefault="004E013D" w:rsidP="008D3B6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14</w:t>
            </w:r>
            <w:r w:rsidR="003A54C9"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608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DE634A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A940EE9" w14:textId="78F679AC" w:rsidR="008D3B6B" w:rsidRPr="00184215" w:rsidRDefault="004E013D" w:rsidP="008D3B6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52</w:t>
            </w:r>
            <w:r w:rsidR="003A54C9"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381</w:t>
            </w:r>
          </w:p>
        </w:tc>
        <w:tc>
          <w:tcPr>
            <w:tcW w:w="243" w:type="dxa"/>
            <w:vAlign w:val="bottom"/>
          </w:tcPr>
          <w:p w14:paraId="0D0CD265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3FF026B0" w14:textId="65E33C35" w:rsidR="008D3B6B" w:rsidRPr="00184215" w:rsidRDefault="004E013D" w:rsidP="008D3B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70</w:t>
            </w:r>
            <w:r w:rsidR="003A54C9"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060</w:t>
            </w:r>
          </w:p>
        </w:tc>
        <w:tc>
          <w:tcPr>
            <w:tcW w:w="256" w:type="dxa"/>
            <w:vAlign w:val="bottom"/>
          </w:tcPr>
          <w:p w14:paraId="7B08F80A" w14:textId="77777777" w:rsidR="008D3B6B" w:rsidRPr="00184215" w:rsidRDefault="008D3B6B" w:rsidP="008D3B6B">
            <w:pPr>
              <w:pStyle w:val="ASSETS"/>
              <w:tabs>
                <w:tab w:val="decimal" w:pos="722"/>
              </w:tabs>
              <w:ind w:left="-39" w:right="-202" w:hanging="6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22208A20" w14:textId="680500F3" w:rsidR="008D3B6B" w:rsidRPr="00184215" w:rsidRDefault="004E013D" w:rsidP="008D3B6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13</w:t>
            </w:r>
            <w:r w:rsidR="003A54C9"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  <w:gridSpan w:val="2"/>
            <w:vAlign w:val="bottom"/>
          </w:tcPr>
          <w:p w14:paraId="555FB614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3D90FE8" w14:textId="77777777" w:rsidR="008D3B6B" w:rsidRPr="00184215" w:rsidRDefault="008D3B6B" w:rsidP="0087584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440DAC" w14:textId="77777777" w:rsidR="008D3B6B" w:rsidRPr="00184215" w:rsidRDefault="008D3B6B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94" w:type="dxa"/>
            <w:gridSpan w:val="2"/>
            <w:vAlign w:val="bottom"/>
          </w:tcPr>
          <w:p w14:paraId="52CD69E2" w14:textId="73E0D604" w:rsidR="008D3B6B" w:rsidRPr="00184215" w:rsidRDefault="004E013D" w:rsidP="008D3B6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174</w:t>
            </w:r>
            <w:r w:rsidR="003A54C9"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663</w:t>
            </w:r>
          </w:p>
        </w:tc>
      </w:tr>
      <w:tr w:rsidR="00176266" w:rsidRPr="00184215" w14:paraId="12720387" w14:textId="77777777" w:rsidTr="00885A52">
        <w:trPr>
          <w:trHeight w:val="346"/>
        </w:trPr>
        <w:tc>
          <w:tcPr>
            <w:tcW w:w="3645" w:type="dxa"/>
            <w:vAlign w:val="bottom"/>
          </w:tcPr>
          <w:p w14:paraId="6AB85FE0" w14:textId="77777777" w:rsidR="00176266" w:rsidRPr="00184215" w:rsidRDefault="00176266" w:rsidP="00176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25" w:type="dxa"/>
            <w:vAlign w:val="center"/>
          </w:tcPr>
          <w:p w14:paraId="3E430F08" w14:textId="3DF866B3" w:rsidR="00176266" w:rsidRPr="00184215" w:rsidRDefault="004E013D" w:rsidP="0017626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176266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978</w:t>
            </w:r>
            <w:r w:rsidR="00176266"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DA48D02" w14:textId="77777777" w:rsidR="00176266" w:rsidRPr="00184215" w:rsidRDefault="00176266" w:rsidP="0017626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1CC25D2C" w14:textId="2946C136" w:rsidR="00176266" w:rsidRPr="00184215" w:rsidRDefault="004E013D" w:rsidP="0017626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176266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720</w:t>
            </w:r>
            <w:r w:rsidR="00176266"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7D137C" w14:textId="77777777" w:rsidR="00176266" w:rsidRPr="00184215" w:rsidRDefault="00176266" w:rsidP="00176266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4616638" w14:textId="7E790AB8" w:rsidR="00176266" w:rsidRPr="00184215" w:rsidRDefault="004E013D" w:rsidP="00176266">
            <w:pPr>
              <w:pStyle w:val="ASSETS"/>
              <w:tabs>
                <w:tab w:val="decimal" w:pos="889"/>
              </w:tabs>
              <w:ind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</w:t>
            </w:r>
            <w:r w:rsidR="00176266"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,</w:t>
            </w: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197</w:t>
            </w:r>
            <w:r w:rsidR="00176266"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 xml:space="preserve"> </w:t>
            </w:r>
          </w:p>
        </w:tc>
        <w:tc>
          <w:tcPr>
            <w:tcW w:w="243" w:type="dxa"/>
            <w:vAlign w:val="center"/>
          </w:tcPr>
          <w:p w14:paraId="679B5AF1" w14:textId="77777777" w:rsidR="00176266" w:rsidRPr="00184215" w:rsidRDefault="00176266" w:rsidP="00176266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301" w:type="dxa"/>
            <w:vAlign w:val="center"/>
          </w:tcPr>
          <w:p w14:paraId="4DFCBF45" w14:textId="5F83736A" w:rsidR="00176266" w:rsidRPr="00184215" w:rsidRDefault="004E013D" w:rsidP="001762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  <w:r w:rsidR="00176266"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356</w:t>
            </w:r>
          </w:p>
        </w:tc>
        <w:tc>
          <w:tcPr>
            <w:tcW w:w="256" w:type="dxa"/>
            <w:vAlign w:val="center"/>
          </w:tcPr>
          <w:p w14:paraId="74428D3C" w14:textId="77777777" w:rsidR="00176266" w:rsidRPr="00184215" w:rsidRDefault="00176266" w:rsidP="00176266">
            <w:pPr>
              <w:pStyle w:val="ASSETS"/>
              <w:tabs>
                <w:tab w:val="decimal" w:pos="722"/>
              </w:tabs>
              <w:ind w:left="-39" w:right="-202" w:hanging="65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1260" w:type="dxa"/>
            <w:vAlign w:val="center"/>
          </w:tcPr>
          <w:p w14:paraId="38312877" w14:textId="0F0155EF" w:rsidR="00176266" w:rsidRPr="00184215" w:rsidRDefault="00176266" w:rsidP="001762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50EA25D6" w14:textId="414A6719" w:rsidR="00176266" w:rsidRPr="00184215" w:rsidRDefault="00176266" w:rsidP="00176266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 </w:t>
            </w:r>
          </w:p>
        </w:tc>
        <w:tc>
          <w:tcPr>
            <w:tcW w:w="1474" w:type="dxa"/>
            <w:gridSpan w:val="2"/>
            <w:vAlign w:val="center"/>
          </w:tcPr>
          <w:p w14:paraId="41BA5CF5" w14:textId="5E62098A" w:rsidR="00176266" w:rsidRPr="00184215" w:rsidRDefault="00176266" w:rsidP="00176266">
            <w:pPr>
              <w:pStyle w:val="ASSETS"/>
              <w:tabs>
                <w:tab w:val="decimal" w:pos="826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258CF128" w14:textId="77777777" w:rsidR="00176266" w:rsidRPr="00184215" w:rsidRDefault="00176266" w:rsidP="00176266">
            <w:pPr>
              <w:pStyle w:val="ASSETS"/>
              <w:tabs>
                <w:tab w:val="decimal" w:pos="925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B0C5051" w14:textId="66B1C6DF" w:rsidR="00176266" w:rsidRPr="00184215" w:rsidRDefault="004E013D" w:rsidP="00176266">
            <w:pPr>
              <w:pStyle w:val="ASSETS"/>
              <w:tabs>
                <w:tab w:val="decimal" w:pos="925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15</w:t>
            </w:r>
            <w:r w:rsidR="00176266"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,</w:t>
            </w:r>
            <w:r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251</w:t>
            </w:r>
            <w:r w:rsidR="00176266"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 xml:space="preserve"> </w:t>
            </w:r>
          </w:p>
        </w:tc>
      </w:tr>
      <w:tr w:rsidR="00176266" w:rsidRPr="00184215" w14:paraId="66BC6797" w14:textId="77777777" w:rsidTr="00885A52">
        <w:trPr>
          <w:trHeight w:val="361"/>
        </w:trPr>
        <w:tc>
          <w:tcPr>
            <w:tcW w:w="3645" w:type="dxa"/>
            <w:vAlign w:val="bottom"/>
          </w:tcPr>
          <w:p w14:paraId="3AFE0C30" w14:textId="77777777" w:rsidR="00176266" w:rsidRPr="00184215" w:rsidRDefault="00176266" w:rsidP="00176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25" w:type="dxa"/>
            <w:vAlign w:val="center"/>
          </w:tcPr>
          <w:p w14:paraId="3F26657B" w14:textId="2563E2F9" w:rsidR="00176266" w:rsidRPr="00184215" w:rsidRDefault="00176266" w:rsidP="00176266">
            <w:pPr>
              <w:pStyle w:val="ASSETS"/>
              <w:tabs>
                <w:tab w:val="decimal" w:pos="59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184215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F0FE392" w14:textId="77777777" w:rsidR="00176266" w:rsidRPr="00184215" w:rsidRDefault="00176266" w:rsidP="001762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5F9A213E" w14:textId="1B84FC14" w:rsidR="00176266" w:rsidRPr="00184215" w:rsidRDefault="00176266" w:rsidP="0017626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(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839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FA331F" w14:textId="77777777" w:rsidR="00176266" w:rsidRPr="00184215" w:rsidRDefault="00176266" w:rsidP="001762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787FFCF" w14:textId="38551461" w:rsidR="00176266" w:rsidRPr="00184215" w:rsidRDefault="00176266" w:rsidP="00176266">
            <w:pPr>
              <w:pStyle w:val="ASSETS"/>
              <w:tabs>
                <w:tab w:val="decimal" w:pos="889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 xml:space="preserve"> (</w:t>
            </w:r>
            <w:r w:rsidR="004E013D"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</w:t>
            </w: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,</w:t>
            </w:r>
            <w:r w:rsidR="004E013D"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877</w:t>
            </w: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)</w:t>
            </w:r>
          </w:p>
        </w:tc>
        <w:tc>
          <w:tcPr>
            <w:tcW w:w="243" w:type="dxa"/>
            <w:vAlign w:val="center"/>
          </w:tcPr>
          <w:p w14:paraId="776D6FFA" w14:textId="77777777" w:rsidR="00176266" w:rsidRPr="00184215" w:rsidRDefault="00176266" w:rsidP="001762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Align w:val="center"/>
          </w:tcPr>
          <w:p w14:paraId="3C6DCA79" w14:textId="6C1BB427" w:rsidR="00176266" w:rsidRPr="00184215" w:rsidRDefault="00176266" w:rsidP="001762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(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872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6" w:type="dxa"/>
            <w:vAlign w:val="center"/>
          </w:tcPr>
          <w:p w14:paraId="5AFD5926" w14:textId="77777777" w:rsidR="00176266" w:rsidRPr="00184215" w:rsidRDefault="00176266" w:rsidP="00176266">
            <w:pPr>
              <w:pStyle w:val="ASSETS"/>
              <w:tabs>
                <w:tab w:val="decimal" w:pos="722"/>
              </w:tabs>
              <w:ind w:left="-39" w:right="-202" w:hanging="65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1260" w:type="dxa"/>
            <w:vAlign w:val="center"/>
          </w:tcPr>
          <w:p w14:paraId="4451F4CD" w14:textId="3541D859" w:rsidR="00176266" w:rsidRPr="00184215" w:rsidRDefault="00176266" w:rsidP="00057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(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13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200</w:t>
            </w: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center"/>
          </w:tcPr>
          <w:p w14:paraId="172928D4" w14:textId="16C7FD00" w:rsidR="00176266" w:rsidRPr="00184215" w:rsidRDefault="00176266" w:rsidP="001762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14:paraId="21100404" w14:textId="1141AEB0" w:rsidR="00176266" w:rsidRPr="00184215" w:rsidRDefault="00176266" w:rsidP="00176266">
            <w:pPr>
              <w:pStyle w:val="ASSETS"/>
              <w:tabs>
                <w:tab w:val="decimal" w:pos="826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7E76CD5D" w14:textId="77777777" w:rsidR="00176266" w:rsidRPr="00184215" w:rsidRDefault="00176266" w:rsidP="00176266">
            <w:pPr>
              <w:pStyle w:val="ASSETS"/>
              <w:tabs>
                <w:tab w:val="decimal" w:pos="925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EB166AB" w14:textId="28F5704C" w:rsidR="00176266" w:rsidRPr="00184215" w:rsidRDefault="00176266" w:rsidP="00176266">
            <w:pPr>
              <w:pStyle w:val="ASSETS"/>
              <w:tabs>
                <w:tab w:val="decimal" w:pos="925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 xml:space="preserve"> (</w:t>
            </w:r>
            <w:r w:rsidR="004E013D"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24</w:t>
            </w: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,</w:t>
            </w:r>
            <w:r w:rsidR="004E013D" w:rsidRPr="004E013D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788</w:t>
            </w:r>
            <w:r w:rsidRPr="00184215">
              <w:rPr>
                <w:rFonts w:asciiTheme="majorBidi" w:hAnsiTheme="majorBidi" w:cs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)</w:t>
            </w:r>
          </w:p>
        </w:tc>
      </w:tr>
      <w:tr w:rsidR="00176266" w:rsidRPr="00184215" w14:paraId="79577B7D" w14:textId="77777777" w:rsidTr="00885A52">
        <w:trPr>
          <w:trHeight w:val="361"/>
        </w:trPr>
        <w:tc>
          <w:tcPr>
            <w:tcW w:w="3645" w:type="dxa"/>
            <w:vAlign w:val="bottom"/>
          </w:tcPr>
          <w:p w14:paraId="64DEF1E8" w14:textId="0EF4EC71" w:rsidR="00176266" w:rsidRPr="00184215" w:rsidRDefault="00176266" w:rsidP="00176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E013D" w:rsidRPr="004E013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33A41" w14:textId="1314E14F" w:rsidR="00176266" w:rsidRPr="00184215" w:rsidRDefault="004E013D" w:rsidP="0017626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26</w:t>
            </w:r>
            <w:r w:rsidR="00176266"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392</w:t>
            </w:r>
            <w:r w:rsidR="00176266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90EBBD0" w14:textId="77777777" w:rsidR="00176266" w:rsidRPr="00184215" w:rsidRDefault="00176266" w:rsidP="001762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47D921" w14:textId="5D292D70" w:rsidR="00176266" w:rsidRPr="00184215" w:rsidRDefault="004E013D" w:rsidP="0017626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16</w:t>
            </w:r>
            <w:r w:rsidR="00176266"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489</w:t>
            </w:r>
            <w:r w:rsidR="00176266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61942B" w14:textId="77777777" w:rsidR="00176266" w:rsidRPr="00184215" w:rsidRDefault="00176266" w:rsidP="001762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DEC8B" w14:textId="68BC95DE" w:rsidR="00176266" w:rsidRPr="00184215" w:rsidRDefault="004E013D" w:rsidP="0017626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53</w:t>
            </w:r>
            <w:r w:rsidR="00176266"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701</w:t>
            </w:r>
          </w:p>
        </w:tc>
        <w:tc>
          <w:tcPr>
            <w:tcW w:w="243" w:type="dxa"/>
            <w:vAlign w:val="center"/>
          </w:tcPr>
          <w:p w14:paraId="2BE86FCE" w14:textId="77777777" w:rsidR="00176266" w:rsidRPr="00184215" w:rsidRDefault="00176266" w:rsidP="001762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60D7A" w14:textId="5F0D84AC" w:rsidR="00176266" w:rsidRPr="00184215" w:rsidRDefault="004E013D" w:rsidP="001762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68</w:t>
            </w:r>
            <w:r w:rsidR="00176266"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544</w:t>
            </w:r>
            <w:r w:rsidR="00176266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6" w:type="dxa"/>
            <w:vAlign w:val="center"/>
          </w:tcPr>
          <w:p w14:paraId="5C0FBA6A" w14:textId="77777777" w:rsidR="00176266" w:rsidRPr="00184215" w:rsidRDefault="00176266" w:rsidP="00176266">
            <w:pPr>
              <w:pStyle w:val="ASSETS"/>
              <w:tabs>
                <w:tab w:val="decimal" w:pos="722"/>
              </w:tabs>
              <w:ind w:left="-39" w:right="-202" w:hanging="6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F5E14" w14:textId="0272D5B2" w:rsidR="00176266" w:rsidRPr="00184215" w:rsidRDefault="00176266" w:rsidP="009411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657922D8" w14:textId="0A7CCDBB" w:rsidR="00176266" w:rsidRPr="00184215" w:rsidRDefault="00176266" w:rsidP="001762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A2CA" w14:textId="70ED3E06" w:rsidR="00176266" w:rsidRPr="00184215" w:rsidRDefault="00176266" w:rsidP="0017626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2B8415EC" w14:textId="77777777" w:rsidR="00176266" w:rsidRPr="00184215" w:rsidRDefault="00176266" w:rsidP="00176266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9C000" w14:textId="347724E5" w:rsidR="00176266" w:rsidRPr="00184215" w:rsidRDefault="004E013D" w:rsidP="00176266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165</w:t>
            </w:r>
            <w:r w:rsidR="00176266" w:rsidRPr="001842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126</w:t>
            </w:r>
            <w:r w:rsidR="00176266"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8D3B6B" w:rsidRPr="00184215" w14:paraId="5C46ECEE" w14:textId="77777777" w:rsidTr="00F6557F">
        <w:trPr>
          <w:trHeight w:val="215"/>
        </w:trPr>
        <w:tc>
          <w:tcPr>
            <w:tcW w:w="3645" w:type="dxa"/>
            <w:vAlign w:val="bottom"/>
          </w:tcPr>
          <w:p w14:paraId="0A3872AD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45D057" w14:textId="77777777" w:rsidR="00EF418D" w:rsidRPr="00184215" w:rsidRDefault="00EF418D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5932DE" w14:textId="77777777" w:rsidR="00EF418D" w:rsidRPr="00184215" w:rsidRDefault="00EF418D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5E8D9A" w14:textId="77777777" w:rsidR="00EF418D" w:rsidRPr="00184215" w:rsidRDefault="00EF418D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977C6E" w14:textId="77777777" w:rsidR="00EF418D" w:rsidRPr="00184215" w:rsidRDefault="00EF418D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007644" w14:textId="77777777" w:rsidR="00EF418D" w:rsidRPr="00184215" w:rsidRDefault="00EF418D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B2D618" w14:textId="008D624B" w:rsidR="00EF418D" w:rsidRPr="00184215" w:rsidRDefault="00EF418D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5" w:type="dxa"/>
            <w:vAlign w:val="bottom"/>
          </w:tcPr>
          <w:p w14:paraId="1CCC20AD" w14:textId="77777777" w:rsidR="008D3B6B" w:rsidRPr="00184215" w:rsidRDefault="008D3B6B" w:rsidP="008D3B6B">
            <w:pPr>
              <w:pStyle w:val="ASSETS"/>
              <w:tabs>
                <w:tab w:val="decimal" w:pos="751"/>
                <w:tab w:val="decimal" w:pos="86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0E4B09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329" w:type="dxa"/>
            <w:vAlign w:val="bottom"/>
          </w:tcPr>
          <w:p w14:paraId="65618F54" w14:textId="77777777" w:rsidR="008D3B6B" w:rsidRPr="00184215" w:rsidRDefault="008D3B6B" w:rsidP="008D3B6B">
            <w:pPr>
              <w:pStyle w:val="ASSETS"/>
              <w:tabs>
                <w:tab w:val="decimal" w:pos="751"/>
                <w:tab w:val="decimal" w:pos="87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  <w:vAlign w:val="bottom"/>
          </w:tcPr>
          <w:p w14:paraId="6AC47B68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vAlign w:val="bottom"/>
          </w:tcPr>
          <w:p w14:paraId="0EBF2238" w14:textId="77777777" w:rsidR="008D3B6B" w:rsidRPr="00184215" w:rsidRDefault="008D3B6B" w:rsidP="008D3B6B">
            <w:pPr>
              <w:pStyle w:val="ASSETS"/>
              <w:tabs>
                <w:tab w:val="decimal" w:pos="751"/>
                <w:tab w:val="decimal" w:pos="889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243" w:type="dxa"/>
            <w:vAlign w:val="bottom"/>
          </w:tcPr>
          <w:p w14:paraId="5590854D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301" w:type="dxa"/>
            <w:vAlign w:val="bottom"/>
          </w:tcPr>
          <w:p w14:paraId="2456B557" w14:textId="77777777" w:rsidR="008D3B6B" w:rsidRPr="00184215" w:rsidRDefault="008D3B6B" w:rsidP="008D3B6B">
            <w:pPr>
              <w:pStyle w:val="ASSETS"/>
              <w:tabs>
                <w:tab w:val="decimal" w:pos="751"/>
                <w:tab w:val="decimal" w:pos="882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256" w:type="dxa"/>
            <w:vAlign w:val="bottom"/>
          </w:tcPr>
          <w:p w14:paraId="2D778055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39" w:right="-202" w:hanging="65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82F96B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A77515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vAlign w:val="bottom"/>
          </w:tcPr>
          <w:p w14:paraId="5E438017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95EDE9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8D4F1A4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</w:tr>
      <w:tr w:rsidR="008D3B6B" w:rsidRPr="00184215" w14:paraId="4BE6F86F" w14:textId="77777777" w:rsidTr="00F6557F">
        <w:trPr>
          <w:trHeight w:val="80"/>
        </w:trPr>
        <w:tc>
          <w:tcPr>
            <w:tcW w:w="3645" w:type="dxa"/>
            <w:vAlign w:val="bottom"/>
          </w:tcPr>
          <w:p w14:paraId="27FC43D3" w14:textId="77777777" w:rsidR="008D3B6B" w:rsidRPr="00184215" w:rsidRDefault="008D3B6B" w:rsidP="008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2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25" w:type="dxa"/>
            <w:vAlign w:val="bottom"/>
          </w:tcPr>
          <w:p w14:paraId="13C2B592" w14:textId="77777777" w:rsidR="008D3B6B" w:rsidRPr="00184215" w:rsidRDefault="008D3B6B" w:rsidP="008D3B6B">
            <w:pPr>
              <w:pStyle w:val="ASSETS"/>
              <w:tabs>
                <w:tab w:val="decimal" w:pos="751"/>
                <w:tab w:val="decimal" w:pos="864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BC5331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329" w:type="dxa"/>
            <w:vAlign w:val="bottom"/>
          </w:tcPr>
          <w:p w14:paraId="66D05EA2" w14:textId="77777777" w:rsidR="008D3B6B" w:rsidRPr="00184215" w:rsidRDefault="008D3B6B" w:rsidP="008D3B6B">
            <w:pPr>
              <w:pStyle w:val="ASSETS"/>
              <w:tabs>
                <w:tab w:val="decimal" w:pos="751"/>
                <w:tab w:val="decimal" w:pos="87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  <w:vAlign w:val="bottom"/>
          </w:tcPr>
          <w:p w14:paraId="62CB52E7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vAlign w:val="bottom"/>
          </w:tcPr>
          <w:p w14:paraId="2D3850E5" w14:textId="77777777" w:rsidR="008D3B6B" w:rsidRPr="00184215" w:rsidRDefault="008D3B6B" w:rsidP="008D3B6B">
            <w:pPr>
              <w:pStyle w:val="ASSETS"/>
              <w:tabs>
                <w:tab w:val="decimal" w:pos="751"/>
                <w:tab w:val="decimal" w:pos="889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243" w:type="dxa"/>
            <w:vAlign w:val="bottom"/>
          </w:tcPr>
          <w:p w14:paraId="64842706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301" w:type="dxa"/>
            <w:vAlign w:val="bottom"/>
          </w:tcPr>
          <w:p w14:paraId="3CD9F61C" w14:textId="77777777" w:rsidR="008D3B6B" w:rsidRPr="00184215" w:rsidRDefault="008D3B6B" w:rsidP="008D3B6B">
            <w:pPr>
              <w:pStyle w:val="ASSETS"/>
              <w:tabs>
                <w:tab w:val="decimal" w:pos="751"/>
                <w:tab w:val="decimal" w:pos="882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256" w:type="dxa"/>
            <w:vAlign w:val="bottom"/>
          </w:tcPr>
          <w:p w14:paraId="10C35D5A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39" w:right="-202" w:hanging="65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31E0FC9E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F4818B6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BE8B365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936E2CA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69A72297" w14:textId="77777777" w:rsidR="008D3B6B" w:rsidRPr="00184215" w:rsidRDefault="008D3B6B" w:rsidP="008D3B6B">
            <w:pPr>
              <w:pStyle w:val="ASSETS"/>
              <w:tabs>
                <w:tab w:val="decimal" w:pos="751"/>
              </w:tabs>
              <w:ind w:left="-104" w:right="-20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</w:tr>
      <w:tr w:rsidR="00083207" w:rsidRPr="00184215" w14:paraId="023B0FC0" w14:textId="77777777" w:rsidTr="00F6557F">
        <w:trPr>
          <w:trHeight w:val="361"/>
        </w:trPr>
        <w:tc>
          <w:tcPr>
            <w:tcW w:w="3645" w:type="dxa"/>
            <w:vAlign w:val="bottom"/>
          </w:tcPr>
          <w:p w14:paraId="7B5AD210" w14:textId="7AB2959D" w:rsidR="00083207" w:rsidRPr="00184215" w:rsidRDefault="00083207" w:rsidP="00083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1842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25" w:type="dxa"/>
            <w:tcBorders>
              <w:bottom w:val="double" w:sz="4" w:space="0" w:color="auto"/>
            </w:tcBorders>
            <w:vAlign w:val="bottom"/>
          </w:tcPr>
          <w:p w14:paraId="6639A0A7" w14:textId="7D91ACC4" w:rsidR="00083207" w:rsidRPr="00184215" w:rsidRDefault="004E013D" w:rsidP="00083207">
            <w:pPr>
              <w:pStyle w:val="ASSETS"/>
              <w:tabs>
                <w:tab w:val="decimal" w:pos="86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19</w:t>
            </w:r>
            <w:r w:rsidR="006A3164"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676</w:t>
            </w:r>
          </w:p>
        </w:tc>
        <w:tc>
          <w:tcPr>
            <w:tcW w:w="236" w:type="dxa"/>
            <w:vAlign w:val="bottom"/>
          </w:tcPr>
          <w:p w14:paraId="4BD515C9" w14:textId="77777777" w:rsidR="00083207" w:rsidRPr="00184215" w:rsidRDefault="00083207" w:rsidP="00083207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  <w:vAlign w:val="bottom"/>
          </w:tcPr>
          <w:p w14:paraId="48B1A82B" w14:textId="64F21C07" w:rsidR="00083207" w:rsidRPr="00184215" w:rsidRDefault="004E013D" w:rsidP="00083207">
            <w:pPr>
              <w:pStyle w:val="ASSETS"/>
              <w:tabs>
                <w:tab w:val="decimal" w:pos="871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4</w:t>
            </w:r>
            <w:r w:rsidR="006A3164"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523</w:t>
            </w:r>
          </w:p>
        </w:tc>
        <w:tc>
          <w:tcPr>
            <w:tcW w:w="236" w:type="dxa"/>
            <w:vAlign w:val="bottom"/>
          </w:tcPr>
          <w:p w14:paraId="628D65E4" w14:textId="77777777" w:rsidR="00083207" w:rsidRPr="00184215" w:rsidRDefault="00083207" w:rsidP="00083207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658AC7B9" w14:textId="3AEE56D7" w:rsidR="00083207" w:rsidRPr="00184215" w:rsidRDefault="004E013D" w:rsidP="00083207">
            <w:pPr>
              <w:pStyle w:val="ASSETS"/>
              <w:tabs>
                <w:tab w:val="decimal" w:pos="889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6</w:t>
            </w:r>
            <w:r w:rsidR="006A3164"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796</w:t>
            </w:r>
          </w:p>
        </w:tc>
        <w:tc>
          <w:tcPr>
            <w:tcW w:w="243" w:type="dxa"/>
            <w:vAlign w:val="bottom"/>
          </w:tcPr>
          <w:p w14:paraId="181CF3A1" w14:textId="77777777" w:rsidR="00083207" w:rsidRPr="00184215" w:rsidRDefault="00083207" w:rsidP="00083207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14:paraId="29BB1EC9" w14:textId="67DF446D" w:rsidR="00083207" w:rsidRPr="00184215" w:rsidRDefault="004E013D" w:rsidP="00083207">
            <w:pPr>
              <w:pStyle w:val="ASSETS"/>
              <w:tabs>
                <w:tab w:val="decimal" w:pos="882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22</w:t>
            </w:r>
            <w:r w:rsidR="006A3164"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317</w:t>
            </w:r>
          </w:p>
        </w:tc>
        <w:tc>
          <w:tcPr>
            <w:tcW w:w="256" w:type="dxa"/>
            <w:vAlign w:val="bottom"/>
          </w:tcPr>
          <w:p w14:paraId="0A98E0CF" w14:textId="77777777" w:rsidR="00083207" w:rsidRPr="00184215" w:rsidRDefault="00083207" w:rsidP="00083207">
            <w:pPr>
              <w:pStyle w:val="ASSETS"/>
              <w:tabs>
                <w:tab w:val="decimal" w:pos="898"/>
              </w:tabs>
              <w:ind w:left="-104" w:right="-202"/>
              <w:jc w:val="left"/>
              <w:rPr>
                <w:rFonts w:asciiTheme="majorBidi" w:hAnsiTheme="majorBidi" w:cs="Angsana New"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5F52C3C" w14:textId="77777777" w:rsidR="00083207" w:rsidRPr="00184215" w:rsidRDefault="00083207" w:rsidP="00083207">
            <w:pPr>
              <w:pStyle w:val="ASSETS"/>
              <w:tabs>
                <w:tab w:val="decimal" w:pos="612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9AEB4C4" w14:textId="77777777" w:rsidR="00083207" w:rsidRPr="00184215" w:rsidRDefault="00083207" w:rsidP="00083207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74" w:type="dxa"/>
            <w:gridSpan w:val="2"/>
            <w:tcBorders>
              <w:bottom w:val="double" w:sz="4" w:space="0" w:color="auto"/>
            </w:tcBorders>
            <w:vAlign w:val="bottom"/>
          </w:tcPr>
          <w:p w14:paraId="4E599B2B" w14:textId="42548791" w:rsidR="00083207" w:rsidRPr="00184215" w:rsidRDefault="006A3164" w:rsidP="00A455B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EA2A3E6" w14:textId="77777777" w:rsidR="00083207" w:rsidRPr="00184215" w:rsidRDefault="00083207" w:rsidP="00083207">
            <w:pPr>
              <w:pStyle w:val="ASSETS"/>
              <w:tabs>
                <w:tab w:val="decimal" w:pos="925"/>
              </w:tabs>
              <w:ind w:left="-115" w:right="-202" w:firstLine="11"/>
              <w:jc w:val="left"/>
              <w:rPr>
                <w:rFonts w:asciiTheme="majorBidi" w:hAnsiTheme="majorBidi" w:cs="Angsana New"/>
                <w:color w:val="000000"/>
                <w:sz w:val="30"/>
                <w:szCs w:val="30"/>
                <w:u w:val="none"/>
                <w:cs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 </w:t>
            </w: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14:paraId="2076A23F" w14:textId="6765C4DD" w:rsidR="00083207" w:rsidRPr="00184215" w:rsidRDefault="004E013D" w:rsidP="00083207">
            <w:pPr>
              <w:pStyle w:val="ASSETS"/>
              <w:tabs>
                <w:tab w:val="decimal" w:pos="925"/>
              </w:tabs>
              <w:ind w:left="-115" w:right="-202" w:firstLine="11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53</w:t>
            </w:r>
            <w:r w:rsidR="006A3164"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312</w:t>
            </w:r>
          </w:p>
        </w:tc>
      </w:tr>
      <w:tr w:rsidR="00083207" w:rsidRPr="00184215" w14:paraId="29286AB5" w14:textId="77777777" w:rsidTr="00F6557F">
        <w:trPr>
          <w:trHeight w:val="226"/>
        </w:trPr>
        <w:tc>
          <w:tcPr>
            <w:tcW w:w="3645" w:type="dxa"/>
            <w:vAlign w:val="bottom"/>
          </w:tcPr>
          <w:p w14:paraId="2ED7E974" w14:textId="77777777" w:rsidR="00083207" w:rsidRPr="00184215" w:rsidRDefault="00083207" w:rsidP="00083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double" w:sz="4" w:space="0" w:color="auto"/>
            </w:tcBorders>
            <w:vAlign w:val="bottom"/>
          </w:tcPr>
          <w:p w14:paraId="2C23E388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  <w:tab w:val="decimal" w:pos="864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7DCA175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vAlign w:val="bottom"/>
          </w:tcPr>
          <w:p w14:paraId="662B0987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  <w:tab w:val="decimal" w:pos="871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195BFC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13EA8128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  <w:tab w:val="decimal" w:pos="88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6698E42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14:paraId="3A8352B1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  <w:tab w:val="decimal" w:pos="882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5B082C89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  <w:tab w:val="decimal" w:pos="898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3A1749C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  <w:tab w:val="decimal" w:pos="90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40373A4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</w:tcBorders>
            <w:vAlign w:val="bottom"/>
          </w:tcPr>
          <w:p w14:paraId="537834CA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1069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8E1DE5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  <w:tab w:val="decimal" w:pos="925"/>
              </w:tabs>
              <w:spacing w:line="240" w:lineRule="auto"/>
              <w:ind w:left="-115" w:right="-202"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vAlign w:val="bottom"/>
          </w:tcPr>
          <w:p w14:paraId="781DC556" w14:textId="77777777" w:rsidR="00083207" w:rsidRPr="00184215" w:rsidRDefault="00083207" w:rsidP="00083207">
            <w:pPr>
              <w:pStyle w:val="acctfourfigures"/>
              <w:tabs>
                <w:tab w:val="clear" w:pos="765"/>
                <w:tab w:val="decimal" w:pos="751"/>
                <w:tab w:val="decimal" w:pos="925"/>
              </w:tabs>
              <w:spacing w:line="240" w:lineRule="auto"/>
              <w:ind w:left="-115" w:right="-202"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22A7" w:rsidRPr="00184215" w14:paraId="17821214" w14:textId="77777777" w:rsidTr="00F6557F">
        <w:trPr>
          <w:trHeight w:val="361"/>
        </w:trPr>
        <w:tc>
          <w:tcPr>
            <w:tcW w:w="3645" w:type="dxa"/>
            <w:vAlign w:val="bottom"/>
          </w:tcPr>
          <w:p w14:paraId="3C0217E6" w14:textId="5FFAD881" w:rsidR="00F422A7" w:rsidRPr="00184215" w:rsidRDefault="00F422A7" w:rsidP="00F42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E013D" w:rsidRPr="004E013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25" w:type="dxa"/>
            <w:tcBorders>
              <w:bottom w:val="double" w:sz="4" w:space="0" w:color="auto"/>
            </w:tcBorders>
            <w:vAlign w:val="bottom"/>
          </w:tcPr>
          <w:p w14:paraId="375B9F95" w14:textId="117ED407" w:rsidR="00F422A7" w:rsidRPr="00184215" w:rsidRDefault="004E013D" w:rsidP="00F422A7">
            <w:pPr>
              <w:pStyle w:val="ASSETS"/>
              <w:tabs>
                <w:tab w:val="decimal" w:pos="864"/>
              </w:tabs>
              <w:ind w:left="-104" w:right="-20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17</w:t>
            </w:r>
            <w:r w:rsidR="00F422A7"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698</w:t>
            </w:r>
          </w:p>
        </w:tc>
        <w:tc>
          <w:tcPr>
            <w:tcW w:w="236" w:type="dxa"/>
            <w:vAlign w:val="bottom"/>
          </w:tcPr>
          <w:p w14:paraId="5105E67A" w14:textId="77777777" w:rsidR="00F422A7" w:rsidRPr="00184215" w:rsidRDefault="00F422A7" w:rsidP="00F422A7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7BDDE" w14:textId="3D77961E" w:rsidR="00F422A7" w:rsidRPr="00184215" w:rsidRDefault="004E013D" w:rsidP="00F422A7">
            <w:pPr>
              <w:pStyle w:val="ASSETS"/>
              <w:tabs>
                <w:tab w:val="decimal" w:pos="871"/>
              </w:tabs>
              <w:ind w:left="-104" w:right="-20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12</w:t>
            </w:r>
            <w:r w:rsidR="00F422A7"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376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BEEE7" w14:textId="77777777" w:rsidR="00F422A7" w:rsidRPr="00184215" w:rsidRDefault="00F422A7" w:rsidP="00F422A7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38D40E" w14:textId="041DAB92" w:rsidR="00F422A7" w:rsidRPr="00184215" w:rsidRDefault="004E013D" w:rsidP="00F422A7">
            <w:pPr>
              <w:pStyle w:val="ASSETS"/>
              <w:tabs>
                <w:tab w:val="decimal" w:pos="889"/>
              </w:tabs>
              <w:ind w:left="-104" w:right="-20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3</w:t>
            </w:r>
            <w:r w:rsidR="00F422A7"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966</w:t>
            </w:r>
          </w:p>
        </w:tc>
        <w:tc>
          <w:tcPr>
            <w:tcW w:w="243" w:type="dxa"/>
            <w:vAlign w:val="bottom"/>
          </w:tcPr>
          <w:p w14:paraId="652C0981" w14:textId="77777777" w:rsidR="00F422A7" w:rsidRPr="00184215" w:rsidRDefault="00F422A7" w:rsidP="00F422A7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14:paraId="657593C5" w14:textId="1E5D3122" w:rsidR="00F422A7" w:rsidRPr="00184215" w:rsidRDefault="004E013D" w:rsidP="00F422A7">
            <w:pPr>
              <w:pStyle w:val="ASSETS"/>
              <w:tabs>
                <w:tab w:val="decimal" w:pos="882"/>
              </w:tabs>
              <w:ind w:left="-104" w:right="-20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18</w:t>
            </w:r>
            <w:r w:rsidR="00F422A7"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421</w:t>
            </w:r>
          </w:p>
        </w:tc>
        <w:tc>
          <w:tcPr>
            <w:tcW w:w="256" w:type="dxa"/>
            <w:vAlign w:val="bottom"/>
          </w:tcPr>
          <w:p w14:paraId="6AB2DAB5" w14:textId="77777777" w:rsidR="00F422A7" w:rsidRPr="00184215" w:rsidRDefault="00F422A7" w:rsidP="00F422A7">
            <w:pPr>
              <w:pStyle w:val="ASSETS"/>
              <w:tabs>
                <w:tab w:val="decimal" w:pos="898"/>
              </w:tabs>
              <w:ind w:left="-104" w:right="-20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7D5267" w14:textId="105ADAA9" w:rsidR="00F422A7" w:rsidRPr="00184215" w:rsidRDefault="00F422A7" w:rsidP="00F422A7">
            <w:pPr>
              <w:pStyle w:val="ASSETS"/>
              <w:tabs>
                <w:tab w:val="decimal" w:pos="612"/>
              </w:tabs>
              <w:ind w:left="-104" w:right="-20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</w:pPr>
            <w:r w:rsidRPr="00184215">
              <w:rPr>
                <w:rFonts w:asciiTheme="majorBidi" w:hAnsiTheme="majorBidi" w:cs="Angsana New"/>
                <w:color w:val="000000"/>
                <w:sz w:val="30"/>
                <w:szCs w:val="30"/>
                <w:u w:val="none"/>
                <w:cs/>
                <w:lang w:val="en-US"/>
              </w:rPr>
              <w:t xml:space="preserve">             -</w:t>
            </w:r>
          </w:p>
        </w:tc>
        <w:tc>
          <w:tcPr>
            <w:tcW w:w="236" w:type="dxa"/>
            <w:gridSpan w:val="2"/>
            <w:vAlign w:val="bottom"/>
          </w:tcPr>
          <w:p w14:paraId="64CF34E6" w14:textId="77777777" w:rsidR="00F422A7" w:rsidRPr="00184215" w:rsidRDefault="00F422A7" w:rsidP="00F422A7">
            <w:pPr>
              <w:pStyle w:val="ASSETS"/>
              <w:tabs>
                <w:tab w:val="decimal" w:pos="684"/>
              </w:tabs>
              <w:ind w:left="-104" w:right="-20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74" w:type="dxa"/>
            <w:gridSpan w:val="2"/>
            <w:tcBorders>
              <w:bottom w:val="double" w:sz="4" w:space="0" w:color="auto"/>
            </w:tcBorders>
            <w:vAlign w:val="bottom"/>
          </w:tcPr>
          <w:p w14:paraId="7C2D4294" w14:textId="08833786" w:rsidR="00F422A7" w:rsidRPr="00184215" w:rsidRDefault="00F422A7" w:rsidP="00F422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4"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F601E99" w14:textId="77777777" w:rsidR="00F422A7" w:rsidRPr="00184215" w:rsidRDefault="00F422A7" w:rsidP="00F422A7">
            <w:pPr>
              <w:pStyle w:val="ASSETS"/>
              <w:tabs>
                <w:tab w:val="decimal" w:pos="925"/>
              </w:tabs>
              <w:ind w:left="-115" w:right="-202" w:firstLine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14:paraId="5582D715" w14:textId="7F89F3CE" w:rsidR="00F422A7" w:rsidRPr="00184215" w:rsidRDefault="004E013D" w:rsidP="00F422A7">
            <w:pPr>
              <w:pStyle w:val="ASSETS"/>
              <w:tabs>
                <w:tab w:val="decimal" w:pos="925"/>
              </w:tabs>
              <w:ind w:left="-115" w:right="-202" w:firstLine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</w:pP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52</w:t>
            </w:r>
            <w:r w:rsidR="00F422A7" w:rsidRPr="00184215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color w:val="000000"/>
                <w:sz w:val="30"/>
                <w:szCs w:val="30"/>
                <w:u w:val="none"/>
                <w:lang w:val="en-US"/>
              </w:rPr>
              <w:t>461</w:t>
            </w:r>
          </w:p>
        </w:tc>
      </w:tr>
    </w:tbl>
    <w:p w14:paraId="71033AC8" w14:textId="77777777" w:rsidR="00C71D80" w:rsidRPr="00184215" w:rsidRDefault="00C71D8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62"/>
        <w:jc w:val="thaiDistribute"/>
        <w:rPr>
          <w:rFonts w:ascii="Angsana New" w:hAnsi="Angsana New"/>
          <w:sz w:val="30"/>
          <w:szCs w:val="30"/>
        </w:rPr>
      </w:pPr>
    </w:p>
    <w:p w14:paraId="23F2F44F" w14:textId="486E4B11" w:rsidR="00EE618E" w:rsidRPr="00184215" w:rsidRDefault="003B627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66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84215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ราคาทรัพย์สินของบริษัทก่อนหักค่าเสื่อมราคาสะสมของ</w:t>
      </w:r>
      <w:r w:rsidR="006D4D2D" w:rsidRPr="00184215">
        <w:rPr>
          <w:rFonts w:ascii="Angsana New" w:hAnsi="Angsana New" w:hint="cs"/>
          <w:sz w:val="30"/>
          <w:szCs w:val="30"/>
          <w:cs/>
        </w:rPr>
        <w:t>ส่วนปรับปรุง</w:t>
      </w:r>
      <w:r w:rsidRPr="00184215">
        <w:rPr>
          <w:rFonts w:ascii="Angsana New" w:hAnsi="Angsana New"/>
          <w:sz w:val="30"/>
          <w:szCs w:val="30"/>
          <w:cs/>
        </w:rPr>
        <w:t xml:space="preserve">อาคารและอุปกรณ์ ซึ่งได้คิดค่าเสื่อมราคาเต็มจำนวนแล้วแต่ยังคงใช้งานจนถึง ณ วันที่ </w:t>
      </w:r>
      <w:r w:rsidR="004E013D" w:rsidRPr="004E013D">
        <w:rPr>
          <w:rFonts w:ascii="Angsana New" w:hAnsi="Angsana New"/>
          <w:sz w:val="30"/>
          <w:szCs w:val="30"/>
        </w:rPr>
        <w:t>31</w:t>
      </w:r>
      <w:r w:rsidRPr="001842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/>
          <w:sz w:val="30"/>
          <w:szCs w:val="30"/>
        </w:rPr>
        <w:t>25</w:t>
      </w:r>
      <w:r w:rsidR="004E013D" w:rsidRPr="004E013D">
        <w:rPr>
          <w:rFonts w:ascii="Angsana New" w:hAnsi="Angsana New" w:hint="cs"/>
          <w:sz w:val="30"/>
          <w:szCs w:val="30"/>
        </w:rPr>
        <w:t>6</w:t>
      </w:r>
      <w:r w:rsidR="004E013D" w:rsidRPr="004E013D">
        <w:rPr>
          <w:rFonts w:ascii="Angsana New" w:hAnsi="Angsana New"/>
          <w:sz w:val="30"/>
          <w:szCs w:val="30"/>
        </w:rPr>
        <w:t>3</w:t>
      </w:r>
      <w:r w:rsidR="00B032BE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CB2020" w:rsidRPr="00184215">
        <w:rPr>
          <w:rFonts w:ascii="Angsana New" w:hAnsi="Angsana New"/>
          <w:sz w:val="30"/>
          <w:szCs w:val="30"/>
          <w:cs/>
        </w:rPr>
        <w:t xml:space="preserve">      </w:t>
      </w:r>
      <w:r w:rsidRPr="00184215">
        <w:rPr>
          <w:rFonts w:ascii="Angsana New" w:hAnsi="Angsana New"/>
          <w:sz w:val="30"/>
          <w:szCs w:val="30"/>
          <w:cs/>
        </w:rPr>
        <w:t>มีจำนวน</w:t>
      </w:r>
      <w:r w:rsidR="009E05CB"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128</w:t>
      </w:r>
      <w:r w:rsidR="0089120D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61</w:t>
      </w:r>
      <w:r w:rsidR="00FA1BB9"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84215">
        <w:rPr>
          <w:rFonts w:ascii="Angsana New" w:hAnsi="Angsana New"/>
          <w:i/>
          <w:iCs/>
          <w:sz w:val="30"/>
          <w:szCs w:val="30"/>
          <w:cs/>
        </w:rPr>
        <w:t>(</w:t>
      </w:r>
      <w:r w:rsidR="004E013D" w:rsidRPr="004E013D">
        <w:rPr>
          <w:rFonts w:ascii="Angsana New" w:hAnsi="Angsana New"/>
          <w:i/>
          <w:iCs/>
          <w:sz w:val="30"/>
          <w:szCs w:val="30"/>
        </w:rPr>
        <w:t>2562</w:t>
      </w:r>
      <w:r w:rsidRPr="0018421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E013D" w:rsidRPr="004E013D">
        <w:rPr>
          <w:rFonts w:ascii="Angsana New" w:hAnsi="Angsana New"/>
          <w:i/>
          <w:iCs/>
          <w:sz w:val="30"/>
          <w:szCs w:val="30"/>
        </w:rPr>
        <w:t>137</w:t>
      </w:r>
      <w:r w:rsidR="00D677B6" w:rsidRPr="00184215">
        <w:rPr>
          <w:rFonts w:ascii="Angsana New" w:hAnsi="Angsana New"/>
          <w:i/>
          <w:iCs/>
          <w:sz w:val="30"/>
          <w:szCs w:val="30"/>
          <w:cs/>
        </w:rPr>
        <w:t>.</w:t>
      </w:r>
      <w:r w:rsidR="004E013D" w:rsidRPr="004E013D">
        <w:rPr>
          <w:rFonts w:ascii="Angsana New" w:hAnsi="Angsana New"/>
          <w:i/>
          <w:iCs/>
          <w:sz w:val="30"/>
          <w:szCs w:val="30"/>
        </w:rPr>
        <w:t>15</w:t>
      </w:r>
      <w:r w:rsidR="00D677B6" w:rsidRPr="0018421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3A9332AC" w14:textId="77777777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62" w:right="662"/>
        <w:rPr>
          <w:rFonts w:ascii="Angsana New" w:hAnsi="Angsana New"/>
          <w:b/>
          <w:bCs/>
          <w:sz w:val="30"/>
          <w:szCs w:val="30"/>
        </w:rPr>
      </w:pPr>
    </w:p>
    <w:p w14:paraId="298ED8A6" w14:textId="77777777" w:rsidR="00036B89" w:rsidRPr="00184215" w:rsidRDefault="00036B89" w:rsidP="00666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62"/>
        <w:rPr>
          <w:rFonts w:ascii="Angsana New" w:hAnsi="Angsana New"/>
          <w:b/>
          <w:bCs/>
          <w:sz w:val="30"/>
          <w:szCs w:val="30"/>
          <w:cs/>
        </w:rPr>
        <w:sectPr w:rsidR="00036B89" w:rsidRPr="00184215" w:rsidSect="006517CB">
          <w:pgSz w:w="16834" w:h="11909" w:orient="landscape" w:code="9"/>
          <w:pgMar w:top="1152" w:right="691" w:bottom="630" w:left="576" w:header="720" w:footer="720" w:gutter="0"/>
          <w:cols w:space="720"/>
          <w:docGrid w:linePitch="360"/>
        </w:sectPr>
      </w:pPr>
    </w:p>
    <w:p w14:paraId="364DBF84" w14:textId="31A0000C" w:rsidR="000A332D" w:rsidRPr="00184215" w:rsidRDefault="000A332D" w:rsidP="00F875F7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184215">
        <w:rPr>
          <w:rFonts w:ascii="Angsana New" w:hAnsi="Angsana New" w:cs="Angsana New"/>
          <w:cs/>
        </w:rPr>
        <w:lastRenderedPageBreak/>
        <w:t>ต้นทุนสัมปทานในการใช้ทางยกระดับ</w:t>
      </w:r>
    </w:p>
    <w:p w14:paraId="4BE39693" w14:textId="77777777" w:rsidR="00036B89" w:rsidRPr="001410F4" w:rsidRDefault="00036B89" w:rsidP="00FE6A54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530"/>
        <w:gridCol w:w="270"/>
        <w:gridCol w:w="1440"/>
        <w:gridCol w:w="270"/>
        <w:gridCol w:w="1260"/>
      </w:tblGrid>
      <w:tr w:rsidR="0076744D" w:rsidRPr="00184215" w14:paraId="1DBC85F9" w14:textId="3BE0086B" w:rsidTr="00DA1E9D">
        <w:tc>
          <w:tcPr>
            <w:tcW w:w="4230" w:type="dxa"/>
            <w:vAlign w:val="bottom"/>
          </w:tcPr>
          <w:p w14:paraId="7EFDE843" w14:textId="77777777" w:rsidR="0076744D" w:rsidRPr="00184215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DC445F4" w14:textId="2BB5E7E2" w:rsidR="0076744D" w:rsidRPr="00184215" w:rsidRDefault="005A59B3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ต้นทุนสัมปทาน</w:t>
            </w:r>
          </w:p>
        </w:tc>
        <w:tc>
          <w:tcPr>
            <w:tcW w:w="270" w:type="dxa"/>
            <w:vAlign w:val="bottom"/>
          </w:tcPr>
          <w:p w14:paraId="054FA55F" w14:textId="77777777" w:rsidR="0076744D" w:rsidRPr="00184215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C15CD7D" w14:textId="52E97A91" w:rsidR="0076744D" w:rsidRPr="00184215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F534424" w14:textId="6DFC1DF2" w:rsidR="0076744D" w:rsidRPr="00184215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AFB2A9" w14:textId="3D6D25E3" w:rsidR="0076744D" w:rsidRPr="00184215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5724" w:rsidRPr="00184215" w14:paraId="28CACADD" w14:textId="77777777" w:rsidTr="00DA1E9D">
        <w:tc>
          <w:tcPr>
            <w:tcW w:w="4230" w:type="dxa"/>
            <w:vAlign w:val="bottom"/>
          </w:tcPr>
          <w:p w14:paraId="542307A6" w14:textId="7777777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E93C14" w14:textId="7F71BF67" w:rsidR="00A05724" w:rsidRPr="00184215" w:rsidRDefault="005A59B3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ในการใช้</w:t>
            </w:r>
          </w:p>
        </w:tc>
        <w:tc>
          <w:tcPr>
            <w:tcW w:w="270" w:type="dxa"/>
            <w:vAlign w:val="bottom"/>
          </w:tcPr>
          <w:p w14:paraId="34B2B4C4" w14:textId="7777777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CD9374" w14:textId="28D6C654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79E9138" w14:textId="7777777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9360781" w14:textId="7777777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5724" w:rsidRPr="00184215" w14:paraId="56987CD1" w14:textId="77777777" w:rsidTr="00DA1E9D">
        <w:tc>
          <w:tcPr>
            <w:tcW w:w="4230" w:type="dxa"/>
            <w:vAlign w:val="bottom"/>
          </w:tcPr>
          <w:p w14:paraId="6E227C92" w14:textId="7777777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11E6CC" w14:textId="49C8C86E" w:rsidR="00A05724" w:rsidRPr="00184215" w:rsidRDefault="00733F15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="005A59B3" w:rsidRPr="00184215">
              <w:rPr>
                <w:rFonts w:ascii="Angsana New" w:hAnsi="Angsana New" w:hint="cs"/>
                <w:sz w:val="30"/>
                <w:szCs w:val="30"/>
                <w:cs/>
              </w:rPr>
              <w:t>ยกระดับ</w:t>
            </w:r>
          </w:p>
        </w:tc>
        <w:tc>
          <w:tcPr>
            <w:tcW w:w="270" w:type="dxa"/>
            <w:vAlign w:val="bottom"/>
          </w:tcPr>
          <w:p w14:paraId="15D00065" w14:textId="7777777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ABE5D3" w14:textId="0ABA4CD6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70" w:type="dxa"/>
            <w:vAlign w:val="bottom"/>
          </w:tcPr>
          <w:p w14:paraId="489CC643" w14:textId="7777777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16EE6C9" w14:textId="373FFB33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05724" w:rsidRPr="00184215" w14:paraId="17655B19" w14:textId="77777777" w:rsidTr="00DA1E9D">
        <w:tc>
          <w:tcPr>
            <w:tcW w:w="4230" w:type="dxa"/>
            <w:vAlign w:val="bottom"/>
          </w:tcPr>
          <w:p w14:paraId="55AE29D0" w14:textId="7777777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55F4476F" w14:textId="7A7A53B8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724" w:rsidRPr="00184215" w14:paraId="71B70347" w14:textId="1B65C34E" w:rsidTr="00DA1E9D">
        <w:tc>
          <w:tcPr>
            <w:tcW w:w="4230" w:type="dxa"/>
            <w:vAlign w:val="bottom"/>
          </w:tcPr>
          <w:p w14:paraId="646C5D53" w14:textId="7777777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2C451803" w14:textId="7777777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8A1EB1" w14:textId="7777777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23D0F5" w14:textId="5B87DF30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00C568" w14:textId="6B7928EC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024CDF" w14:textId="5869E847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724" w:rsidRPr="00184215" w14:paraId="7A355FC9" w14:textId="354BD011" w:rsidTr="00DA1E9D">
        <w:tc>
          <w:tcPr>
            <w:tcW w:w="4230" w:type="dxa"/>
            <w:vAlign w:val="bottom"/>
          </w:tcPr>
          <w:p w14:paraId="1505B2FB" w14:textId="0B4C58E8" w:rsidR="00A05724" w:rsidRPr="00184215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16B00826" w14:textId="43BDD470" w:rsidR="00A05724" w:rsidRPr="00184215" w:rsidRDefault="004E013D" w:rsidP="00A0572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A05724" w:rsidRPr="001842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058</w:t>
            </w:r>
            <w:r w:rsidR="00A05724" w:rsidRPr="001842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0" w:type="dxa"/>
            <w:vAlign w:val="bottom"/>
          </w:tcPr>
          <w:p w14:paraId="44F9C3AD" w14:textId="77777777" w:rsidR="00A05724" w:rsidRPr="00184215" w:rsidRDefault="00A05724" w:rsidP="00A0572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5D554CC" w14:textId="70FD9467" w:rsidR="00A05724" w:rsidRPr="00184215" w:rsidRDefault="00A05724" w:rsidP="00D66B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631579" w14:textId="53141E25" w:rsidR="00A05724" w:rsidRPr="00184215" w:rsidRDefault="00A05724" w:rsidP="00A0572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879F9D6" w14:textId="5BA8C46A" w:rsidR="00A05724" w:rsidRPr="00184215" w:rsidRDefault="004E013D" w:rsidP="00A0572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A05724" w:rsidRPr="001842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058</w:t>
            </w:r>
            <w:r w:rsidR="00A05724" w:rsidRPr="001842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</w:p>
        </w:tc>
      </w:tr>
      <w:tr w:rsidR="00B67CC1" w:rsidRPr="00184215" w14:paraId="08B856E0" w14:textId="77777777" w:rsidTr="00DA1E9D">
        <w:tc>
          <w:tcPr>
            <w:tcW w:w="4230" w:type="dxa"/>
            <w:vAlign w:val="bottom"/>
          </w:tcPr>
          <w:p w14:paraId="5221DDF5" w14:textId="37046F48" w:rsidR="00B67CC1" w:rsidRPr="00184215" w:rsidRDefault="00B67CC1" w:rsidP="00B67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4CD63E" w14:textId="3B11687A" w:rsidR="00B67CC1" w:rsidRPr="00184215" w:rsidRDefault="00B67CC1" w:rsidP="00D66B2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C40B59" w14:textId="77777777" w:rsidR="00B67CC1" w:rsidRPr="00184215" w:rsidRDefault="00B67CC1" w:rsidP="00B67C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F434DE" w14:textId="0F6D0827" w:rsidR="00B67CC1" w:rsidRPr="00184215" w:rsidRDefault="004E013D" w:rsidP="00B67CC1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270" w:type="dxa"/>
            <w:vAlign w:val="bottom"/>
          </w:tcPr>
          <w:p w14:paraId="489CF2D4" w14:textId="77777777" w:rsidR="00B67CC1" w:rsidRPr="00184215" w:rsidRDefault="00B67CC1" w:rsidP="00B67C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1C821C" w14:textId="6E9782F2" w:rsidR="00B67CC1" w:rsidRPr="00184215" w:rsidRDefault="004E013D" w:rsidP="00B67C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818</w:t>
            </w:r>
          </w:p>
        </w:tc>
      </w:tr>
      <w:tr w:rsidR="004C282E" w:rsidRPr="00184215" w14:paraId="1E94400A" w14:textId="3A726288" w:rsidTr="00F542DE">
        <w:tc>
          <w:tcPr>
            <w:tcW w:w="4230" w:type="dxa"/>
            <w:vAlign w:val="bottom"/>
          </w:tcPr>
          <w:p w14:paraId="6CA894E2" w14:textId="234F4902" w:rsidR="004C282E" w:rsidRPr="00184215" w:rsidRDefault="004C282E" w:rsidP="004C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648D7A" w14:textId="04EA7509" w:rsidR="004C282E" w:rsidRPr="00184215" w:rsidRDefault="004E013D" w:rsidP="004C282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4C282E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058</w:t>
            </w:r>
            <w:r w:rsidR="004C282E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0" w:type="dxa"/>
            <w:vAlign w:val="bottom"/>
          </w:tcPr>
          <w:p w14:paraId="42C0C579" w14:textId="77777777" w:rsidR="004C282E" w:rsidRPr="00184215" w:rsidRDefault="004C282E" w:rsidP="004C282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875884" w14:textId="3FBE0D9F" w:rsidR="004C282E" w:rsidRPr="00184215" w:rsidRDefault="004E013D" w:rsidP="004C282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270" w:type="dxa"/>
            <w:vAlign w:val="bottom"/>
          </w:tcPr>
          <w:p w14:paraId="121DB9BE" w14:textId="2422EA68" w:rsidR="004C282E" w:rsidRPr="00184215" w:rsidRDefault="004C282E" w:rsidP="004C282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3AC270" w14:textId="41BF89DF" w:rsidR="004C282E" w:rsidRPr="00184215" w:rsidRDefault="004E013D" w:rsidP="004C282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4C282E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059</w:t>
            </w:r>
            <w:r w:rsidR="004C282E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155</w:t>
            </w:r>
          </w:p>
        </w:tc>
      </w:tr>
      <w:tr w:rsidR="00F83556" w:rsidRPr="00184215" w14:paraId="74F2FA34" w14:textId="77777777" w:rsidTr="00F542DE">
        <w:tc>
          <w:tcPr>
            <w:tcW w:w="4230" w:type="dxa"/>
            <w:vAlign w:val="bottom"/>
          </w:tcPr>
          <w:p w14:paraId="4B88DD0F" w14:textId="6BE4033F" w:rsidR="00F83556" w:rsidRPr="00184215" w:rsidRDefault="00F83556" w:rsidP="00F8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C956030" w14:textId="10015943" w:rsidR="00F83556" w:rsidRPr="00184215" w:rsidRDefault="00F83556" w:rsidP="00F835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98062C" w14:textId="77777777" w:rsidR="00F83556" w:rsidRPr="00184215" w:rsidRDefault="00F83556" w:rsidP="00F835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831C60A" w14:textId="1A625A7B" w:rsidR="00F83556" w:rsidRPr="00184215" w:rsidRDefault="004E013D" w:rsidP="00F83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83556" w:rsidRPr="001842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70" w:type="dxa"/>
            <w:vAlign w:val="bottom"/>
          </w:tcPr>
          <w:p w14:paraId="7887315D" w14:textId="77777777" w:rsidR="00F83556" w:rsidRPr="00184215" w:rsidRDefault="00F83556" w:rsidP="00F835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57DC4C7" w14:textId="114C35B6" w:rsidR="00F83556" w:rsidRPr="00184215" w:rsidRDefault="004E013D" w:rsidP="00F835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83556" w:rsidRPr="001842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426</w:t>
            </w:r>
          </w:p>
        </w:tc>
      </w:tr>
      <w:tr w:rsidR="00F83556" w:rsidRPr="00184215" w14:paraId="2A693DF8" w14:textId="77777777" w:rsidTr="00F542DE">
        <w:tc>
          <w:tcPr>
            <w:tcW w:w="4230" w:type="dxa"/>
            <w:vAlign w:val="bottom"/>
          </w:tcPr>
          <w:p w14:paraId="74628407" w14:textId="560939D2" w:rsidR="00F83556" w:rsidRPr="00184215" w:rsidRDefault="00F83556" w:rsidP="00F8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26FEFAA" w14:textId="1ECA0BD9" w:rsidR="00F83556" w:rsidRPr="00184215" w:rsidRDefault="00F83556" w:rsidP="00F835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4A0E9F" w14:textId="77777777" w:rsidR="00F83556" w:rsidRPr="00184215" w:rsidRDefault="00F83556" w:rsidP="00F835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1FB6A5" w14:textId="31BBB9E8" w:rsidR="00F83556" w:rsidRPr="00184215" w:rsidRDefault="00F83556" w:rsidP="00F83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1842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AE89FE" w14:textId="77777777" w:rsidR="00F83556" w:rsidRPr="00184215" w:rsidRDefault="00F83556" w:rsidP="00F835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F0BC01" w14:textId="2F01E5C0" w:rsidR="00F83556" w:rsidRPr="00184215" w:rsidRDefault="00F83556" w:rsidP="00F8355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1842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D3F0D" w:rsidRPr="00184215" w14:paraId="3B2CA200" w14:textId="56422405" w:rsidTr="00DA1E9D">
        <w:tc>
          <w:tcPr>
            <w:tcW w:w="4230" w:type="dxa"/>
            <w:vAlign w:val="bottom"/>
          </w:tcPr>
          <w:p w14:paraId="38697462" w14:textId="4CBAB230" w:rsidR="00AD3F0D" w:rsidRPr="00184215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2A8A5" w14:textId="19FD2674" w:rsidR="00AD3F0D" w:rsidRPr="00184215" w:rsidRDefault="004E013D" w:rsidP="00AD3F0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AD3F0D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058</w:t>
            </w:r>
            <w:r w:rsidR="00AD3F0D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0" w:type="dxa"/>
            <w:vAlign w:val="bottom"/>
          </w:tcPr>
          <w:p w14:paraId="448B7F01" w14:textId="77777777" w:rsidR="00AD3F0D" w:rsidRPr="00184215" w:rsidRDefault="00AD3F0D" w:rsidP="00AD3F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B9458" w14:textId="5D9DB039" w:rsidR="00AD3F0D" w:rsidRPr="00184215" w:rsidRDefault="00AD3F0D" w:rsidP="00AD3F0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068BF9" w14:textId="655BBDC1" w:rsidR="00AD3F0D" w:rsidRPr="00184215" w:rsidRDefault="00AD3F0D" w:rsidP="00AD3F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CABC8" w14:textId="1442E797" w:rsidR="00AD3F0D" w:rsidRPr="00184215" w:rsidRDefault="004E013D" w:rsidP="00AD3F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AD3F0D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058</w:t>
            </w:r>
            <w:r w:rsidR="00AD3F0D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</w:tr>
      <w:tr w:rsidR="00AD3F0D" w:rsidRPr="00184215" w14:paraId="2F568756" w14:textId="5E06FAEF" w:rsidTr="00DA1E9D">
        <w:tc>
          <w:tcPr>
            <w:tcW w:w="4230" w:type="dxa"/>
            <w:vAlign w:val="bottom"/>
          </w:tcPr>
          <w:p w14:paraId="3A4FAE98" w14:textId="77777777" w:rsidR="00AD3F0D" w:rsidRPr="003D46CB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E9D9D5" w14:textId="77777777" w:rsidR="00AD3F0D" w:rsidRPr="003D46CB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113CCC" w14:textId="77777777" w:rsidR="00AD3F0D" w:rsidRPr="003D46CB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8535E4" w14:textId="36943064" w:rsidR="00AD3F0D" w:rsidRPr="003D46CB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97CE11" w14:textId="04C6B7C8" w:rsidR="00AD3F0D" w:rsidRPr="003D46CB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D59683" w14:textId="1B349DD6" w:rsidR="00AD3F0D" w:rsidRPr="003D46CB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3F0D" w:rsidRPr="00184215" w14:paraId="68630B98" w14:textId="38FC0AD0" w:rsidTr="00DA1E9D">
        <w:tc>
          <w:tcPr>
            <w:tcW w:w="4230" w:type="dxa"/>
            <w:vAlign w:val="bottom"/>
          </w:tcPr>
          <w:p w14:paraId="2592C89C" w14:textId="77777777" w:rsidR="00AD3F0D" w:rsidRPr="00184215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B26BE66" w14:textId="77777777" w:rsidR="00AD3F0D" w:rsidRPr="00184215" w:rsidRDefault="00AD3F0D" w:rsidP="00AD3F0D">
            <w:pPr>
              <w:pStyle w:val="acctfourfigures"/>
              <w:tabs>
                <w:tab w:val="clear" w:pos="765"/>
                <w:tab w:val="decimal" w:pos="882"/>
                <w:tab w:val="decimal" w:pos="115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E5AF60" w14:textId="77777777" w:rsidR="00AD3F0D" w:rsidRPr="00184215" w:rsidRDefault="00AD3F0D" w:rsidP="00AD3F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D1DD08" w14:textId="26566176" w:rsidR="00AD3F0D" w:rsidRPr="00184215" w:rsidRDefault="00AD3F0D" w:rsidP="00AD3F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7FFB10" w14:textId="4F715B8C" w:rsidR="00AD3F0D" w:rsidRPr="00184215" w:rsidRDefault="00AD3F0D" w:rsidP="00AD3F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37A4A1" w14:textId="76C94C45" w:rsidR="00AD3F0D" w:rsidRPr="00184215" w:rsidRDefault="00AD3F0D" w:rsidP="00AD3F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3F0D" w:rsidRPr="00184215" w14:paraId="3F4070CB" w14:textId="49B390E0" w:rsidTr="00DA1E9D">
        <w:tc>
          <w:tcPr>
            <w:tcW w:w="4230" w:type="dxa"/>
            <w:vAlign w:val="bottom"/>
          </w:tcPr>
          <w:p w14:paraId="3AC0BD6E" w14:textId="4FB5F74C" w:rsidR="00AD3F0D" w:rsidRPr="00184215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0F2FFE6E" w14:textId="5B3A3465" w:rsidR="00AD3F0D" w:rsidRPr="00184215" w:rsidRDefault="004E013D" w:rsidP="00AD3F0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D3F0D" w:rsidRPr="001842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660</w:t>
            </w:r>
            <w:r w:rsidR="00AD3F0D" w:rsidRPr="001842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70" w:type="dxa"/>
            <w:vAlign w:val="bottom"/>
          </w:tcPr>
          <w:p w14:paraId="04472593" w14:textId="77777777" w:rsidR="00AD3F0D" w:rsidRPr="00184215" w:rsidRDefault="00AD3F0D" w:rsidP="00AD3F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4CDAB27" w14:textId="0FFDD4B2" w:rsidR="00AD3F0D" w:rsidRPr="00184215" w:rsidRDefault="00AD3F0D" w:rsidP="00AD3F0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FD638C" w14:textId="70194735" w:rsidR="00AD3F0D" w:rsidRPr="00184215" w:rsidRDefault="00AD3F0D" w:rsidP="00AD3F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8C9B9CB" w14:textId="02CFFBCE" w:rsidR="00AD3F0D" w:rsidRPr="00184215" w:rsidRDefault="004E013D" w:rsidP="00AD3F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D3F0D" w:rsidRPr="001842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660</w:t>
            </w:r>
            <w:r w:rsidR="00AD3F0D" w:rsidRPr="001842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</w:tr>
      <w:tr w:rsidR="00AD3F0D" w:rsidRPr="00184215" w14:paraId="2D039A38" w14:textId="3DE9611C" w:rsidTr="00DA1E9D">
        <w:tc>
          <w:tcPr>
            <w:tcW w:w="4230" w:type="dxa"/>
            <w:vAlign w:val="bottom"/>
          </w:tcPr>
          <w:p w14:paraId="2633E361" w14:textId="77777777" w:rsidR="00AD3F0D" w:rsidRPr="00184215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FA6CC97" w14:textId="763442C1" w:rsidR="00AD3F0D" w:rsidRPr="00184215" w:rsidRDefault="004E013D" w:rsidP="00AD3F0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</w:t>
            </w:r>
            <w:r w:rsidR="00AD3F0D" w:rsidRPr="001842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270" w:type="dxa"/>
            <w:vAlign w:val="bottom"/>
          </w:tcPr>
          <w:p w14:paraId="1A5BD682" w14:textId="77777777" w:rsidR="00AD3F0D" w:rsidRPr="00184215" w:rsidRDefault="00AD3F0D" w:rsidP="00AD3F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158FE" w14:textId="17D55E73" w:rsidR="00AD3F0D" w:rsidRPr="00184215" w:rsidRDefault="00AD3F0D" w:rsidP="00AD3F0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743B59" w14:textId="312BA40D" w:rsidR="00AD3F0D" w:rsidRPr="00184215" w:rsidRDefault="00AD3F0D" w:rsidP="00AD3F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3F4A23" w14:textId="52741650" w:rsidR="00AD3F0D" w:rsidRPr="00184215" w:rsidRDefault="00AD3F0D" w:rsidP="00AD3F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 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</w:t>
            </w:r>
            <w:r w:rsidRPr="001842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068</w:t>
            </w:r>
          </w:p>
        </w:tc>
      </w:tr>
      <w:tr w:rsidR="00AD3F0D" w:rsidRPr="00184215" w14:paraId="2CB2F69C" w14:textId="400BE7D2" w:rsidTr="00DA1E9D">
        <w:tc>
          <w:tcPr>
            <w:tcW w:w="4230" w:type="dxa"/>
            <w:vAlign w:val="bottom"/>
          </w:tcPr>
          <w:p w14:paraId="7E401641" w14:textId="1AC780AF" w:rsidR="00AD3F0D" w:rsidRPr="00184215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A2B97D" w14:textId="76E648E4" w:rsidR="00AD3F0D" w:rsidRPr="00184215" w:rsidRDefault="004E013D" w:rsidP="00AD3F0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D3F0D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</w:t>
            </w:r>
            <w:r w:rsidR="00AD3F0D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70" w:type="dxa"/>
            <w:vAlign w:val="bottom"/>
          </w:tcPr>
          <w:p w14:paraId="69C7B8E4" w14:textId="77777777" w:rsidR="00AD3F0D" w:rsidRPr="00184215" w:rsidRDefault="00AD3F0D" w:rsidP="00AD3F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BE70E" w14:textId="6F951493" w:rsidR="00AD3F0D" w:rsidRPr="00184215" w:rsidRDefault="00AD3F0D" w:rsidP="00AD3F0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3FD8D3" w14:textId="4FFFF30C" w:rsidR="00AD3F0D" w:rsidRPr="00184215" w:rsidRDefault="00AD3F0D" w:rsidP="00AD3F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C94B97" w14:textId="104CF9E2" w:rsidR="00AD3F0D" w:rsidRPr="00184215" w:rsidRDefault="004E013D" w:rsidP="00AD3F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D3F0D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</w:t>
            </w:r>
            <w:r w:rsidR="00AD3F0D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439</w:t>
            </w:r>
          </w:p>
        </w:tc>
      </w:tr>
      <w:tr w:rsidR="00796B7E" w:rsidRPr="00184215" w14:paraId="252D10C8" w14:textId="7C65B3B2" w:rsidTr="00DA1E9D">
        <w:tc>
          <w:tcPr>
            <w:tcW w:w="4230" w:type="dxa"/>
            <w:vAlign w:val="bottom"/>
          </w:tcPr>
          <w:p w14:paraId="68AB7E6F" w14:textId="77777777" w:rsidR="00796B7E" w:rsidRPr="00184215" w:rsidRDefault="00796B7E" w:rsidP="0079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1E5845" w14:textId="7EC10F0F" w:rsidR="00796B7E" w:rsidRPr="00184215" w:rsidRDefault="004E013D" w:rsidP="00796B7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  <w:r w:rsidR="00796B7E" w:rsidRPr="001842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70" w:type="dxa"/>
            <w:vAlign w:val="bottom"/>
          </w:tcPr>
          <w:p w14:paraId="42265381" w14:textId="77777777" w:rsidR="00796B7E" w:rsidRPr="00184215" w:rsidRDefault="00796B7E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85E1" w14:textId="324FAB13" w:rsidR="00796B7E" w:rsidRPr="00184215" w:rsidRDefault="00796B7E" w:rsidP="00796B7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70D1CD" w14:textId="2E7BD9CE" w:rsidR="00796B7E" w:rsidRPr="00184215" w:rsidRDefault="00796B7E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ABBDAE" w14:textId="7301D335" w:rsidR="00796B7E" w:rsidRPr="00184215" w:rsidRDefault="004E013D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  <w:r w:rsidR="00796B7E" w:rsidRPr="001842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790</w:t>
            </w:r>
          </w:p>
        </w:tc>
      </w:tr>
      <w:tr w:rsidR="00796B7E" w:rsidRPr="00184215" w14:paraId="493F66D7" w14:textId="2B98AC88" w:rsidTr="00DA1E9D">
        <w:tc>
          <w:tcPr>
            <w:tcW w:w="4230" w:type="dxa"/>
            <w:vAlign w:val="bottom"/>
          </w:tcPr>
          <w:p w14:paraId="4CE98798" w14:textId="10FCEC75" w:rsidR="00796B7E" w:rsidRPr="00184215" w:rsidRDefault="00796B7E" w:rsidP="0079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3C23D" w14:textId="1C5FD8BD" w:rsidR="00796B7E" w:rsidRPr="00184215" w:rsidRDefault="004E013D" w:rsidP="00796B7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796B7E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450</w:t>
            </w:r>
            <w:r w:rsidR="00796B7E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70" w:type="dxa"/>
            <w:vAlign w:val="bottom"/>
          </w:tcPr>
          <w:p w14:paraId="643E953E" w14:textId="77777777" w:rsidR="00796B7E" w:rsidRPr="00184215" w:rsidRDefault="00796B7E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B7E13" w14:textId="3562CC93" w:rsidR="00796B7E" w:rsidRPr="00184215" w:rsidRDefault="00796B7E" w:rsidP="00796B7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FB776D" w14:textId="4BA004F8" w:rsidR="00796B7E" w:rsidRPr="00184215" w:rsidRDefault="00796B7E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F9B99" w14:textId="430E6572" w:rsidR="00796B7E" w:rsidRPr="00184215" w:rsidRDefault="004E013D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796B7E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450</w:t>
            </w:r>
            <w:r w:rsidR="00796B7E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229</w:t>
            </w:r>
          </w:p>
        </w:tc>
      </w:tr>
      <w:tr w:rsidR="00796B7E" w:rsidRPr="00184215" w14:paraId="4EE6D52B" w14:textId="26A10D48" w:rsidTr="00DA1E9D">
        <w:tc>
          <w:tcPr>
            <w:tcW w:w="4230" w:type="dxa"/>
            <w:vAlign w:val="bottom"/>
          </w:tcPr>
          <w:p w14:paraId="2059274A" w14:textId="42C7330D" w:rsidR="00796B7E" w:rsidRPr="003D46CB" w:rsidRDefault="00796B7E" w:rsidP="0079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7450BEA" w14:textId="77777777" w:rsidR="00796B7E" w:rsidRPr="003D46CB" w:rsidRDefault="00796B7E" w:rsidP="0079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2B49B8" w14:textId="77777777" w:rsidR="00796B7E" w:rsidRPr="003D46CB" w:rsidRDefault="00796B7E" w:rsidP="0079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20158F" w14:textId="4FF05CF7" w:rsidR="00796B7E" w:rsidRPr="003D46CB" w:rsidRDefault="00796B7E" w:rsidP="0079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596F3E" w14:textId="695092E4" w:rsidR="00796B7E" w:rsidRPr="003D46CB" w:rsidRDefault="00796B7E" w:rsidP="0079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874EB0" w14:textId="0A215F80" w:rsidR="00796B7E" w:rsidRPr="003D46CB" w:rsidRDefault="00796B7E" w:rsidP="00796B7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96B7E" w:rsidRPr="00184215" w14:paraId="22F5DCE1" w14:textId="60E26D02" w:rsidTr="00DA1E9D">
        <w:tc>
          <w:tcPr>
            <w:tcW w:w="4230" w:type="dxa"/>
            <w:vAlign w:val="bottom"/>
          </w:tcPr>
          <w:p w14:paraId="088C9F34" w14:textId="77777777" w:rsidR="00796B7E" w:rsidRPr="00184215" w:rsidRDefault="00796B7E" w:rsidP="0079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15C4336F" w14:textId="77777777" w:rsidR="00796B7E" w:rsidRPr="00184215" w:rsidRDefault="00796B7E" w:rsidP="00796B7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9CEE4A" w14:textId="77777777" w:rsidR="00796B7E" w:rsidRPr="00184215" w:rsidRDefault="00796B7E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B75E14" w14:textId="3EB7F774" w:rsidR="00796B7E" w:rsidRPr="00184215" w:rsidRDefault="00796B7E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C6122F" w14:textId="10E7FBE6" w:rsidR="00796B7E" w:rsidRPr="00184215" w:rsidRDefault="00796B7E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7CD2F8" w14:textId="2B0D6AC7" w:rsidR="00796B7E" w:rsidRPr="00184215" w:rsidRDefault="00796B7E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96B7E" w:rsidRPr="00184215" w14:paraId="5518524F" w14:textId="74B66DD9" w:rsidTr="00DA1E9D">
        <w:trPr>
          <w:trHeight w:val="62"/>
        </w:trPr>
        <w:tc>
          <w:tcPr>
            <w:tcW w:w="4230" w:type="dxa"/>
            <w:vAlign w:val="bottom"/>
          </w:tcPr>
          <w:p w14:paraId="55A4E481" w14:textId="16486F4A" w:rsidR="00796B7E" w:rsidRPr="00184215" w:rsidRDefault="00796B7E" w:rsidP="0079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1DF0D91" w14:textId="074CD86F" w:rsidR="00796B7E" w:rsidRPr="00184215" w:rsidRDefault="004E013D" w:rsidP="00796B7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796B7E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923</w:t>
            </w:r>
            <w:r w:rsidR="00796B7E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898</w:t>
            </w:r>
          </w:p>
        </w:tc>
        <w:tc>
          <w:tcPr>
            <w:tcW w:w="270" w:type="dxa"/>
            <w:vAlign w:val="bottom"/>
          </w:tcPr>
          <w:p w14:paraId="29C6CBA2" w14:textId="77777777" w:rsidR="00796B7E" w:rsidRPr="00184215" w:rsidRDefault="00796B7E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8147B3F" w14:textId="0FBC070B" w:rsidR="00796B7E" w:rsidRPr="00184215" w:rsidRDefault="004E013D" w:rsidP="00796B7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  <w:vAlign w:val="bottom"/>
          </w:tcPr>
          <w:p w14:paraId="4643965A" w14:textId="4BA0EF98" w:rsidR="00796B7E" w:rsidRPr="00184215" w:rsidRDefault="00796B7E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A12468" w14:textId="528355F8" w:rsidR="00796B7E" w:rsidRPr="00184215" w:rsidRDefault="004E013D" w:rsidP="00796B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796B7E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924</w:t>
            </w:r>
            <w:r w:rsidR="00796B7E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716</w:t>
            </w:r>
          </w:p>
        </w:tc>
      </w:tr>
      <w:tr w:rsidR="00531411" w:rsidRPr="00184215" w14:paraId="6315EC27" w14:textId="61FE65F2" w:rsidTr="00DA1E9D">
        <w:tc>
          <w:tcPr>
            <w:tcW w:w="4230" w:type="dxa"/>
            <w:vAlign w:val="bottom"/>
          </w:tcPr>
          <w:p w14:paraId="211A8A5A" w14:textId="0FB1A20D" w:rsidR="00531411" w:rsidRPr="00184215" w:rsidRDefault="00531411" w:rsidP="0053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3A5685" w14:textId="1AD2AC27" w:rsidR="00531411" w:rsidRPr="00184215" w:rsidRDefault="004E013D" w:rsidP="0053141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531411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608</w:t>
            </w:r>
            <w:r w:rsidR="00531411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  <w:vAlign w:val="bottom"/>
          </w:tcPr>
          <w:p w14:paraId="7DD757CF" w14:textId="77777777" w:rsidR="00531411" w:rsidRPr="00184215" w:rsidRDefault="00531411" w:rsidP="0053141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2B754D" w14:textId="6F85B8D2" w:rsidR="00531411" w:rsidRPr="00184215" w:rsidRDefault="00531411" w:rsidP="00531411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95D9D2" w14:textId="44C928B5" w:rsidR="00531411" w:rsidRPr="00184215" w:rsidRDefault="00531411" w:rsidP="0053141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99EFA5" w14:textId="2C5D560C" w:rsidR="00531411" w:rsidRPr="00184215" w:rsidRDefault="004E013D" w:rsidP="0053141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531411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608</w:t>
            </w:r>
            <w:r w:rsidR="00531411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</w:tbl>
    <w:p w14:paraId="0558E54F" w14:textId="77777777" w:rsidR="001524B0" w:rsidRDefault="001524B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0F587647" w14:textId="77777777" w:rsidR="000C4192" w:rsidRDefault="000C4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CB56956" w14:textId="58B76988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18421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ข้อสมมติในการประมาณ</w:t>
      </w:r>
      <w:r w:rsidR="00EE16AC" w:rsidRPr="00184215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การ</w:t>
      </w:r>
      <w:r w:rsidRPr="00184215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ตลอดอายุสัญญาสัมปทาน</w:t>
      </w:r>
      <w:r w:rsidRPr="0018421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696FA23" w14:textId="77777777" w:rsidR="00036B89" w:rsidRPr="00EB213C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color w:val="0000FF"/>
          <w:sz w:val="24"/>
          <w:szCs w:val="24"/>
        </w:rPr>
      </w:pPr>
    </w:p>
    <w:p w14:paraId="4DBF9F19" w14:textId="4A3B8F0F" w:rsidR="00036B89" w:rsidRPr="00184215" w:rsidRDefault="0019526C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pacing w:val="-4"/>
          <w:sz w:val="30"/>
          <w:szCs w:val="30"/>
          <w:cs/>
        </w:rPr>
        <w:t>บริษัทมีการประมาณการ</w:t>
      </w:r>
      <w:r w:rsidR="00AA36B4" w:rsidRPr="00184215">
        <w:rPr>
          <w:rFonts w:ascii="Angsana New" w:hAnsi="Angsana New" w:hint="cs"/>
          <w:spacing w:val="-4"/>
          <w:sz w:val="30"/>
          <w:szCs w:val="30"/>
          <w:cs/>
        </w:rPr>
        <w:t>ปริมาณการจราจร</w:t>
      </w:r>
      <w:r w:rsidR="005770FC" w:rsidRPr="00184215">
        <w:rPr>
          <w:rFonts w:ascii="Angsana New" w:hAnsi="Angsana New" w:hint="cs"/>
          <w:spacing w:val="-4"/>
          <w:sz w:val="30"/>
          <w:szCs w:val="30"/>
          <w:cs/>
        </w:rPr>
        <w:t>ที่ใช้บริการ</w:t>
      </w:r>
      <w:r w:rsidR="003C3E41" w:rsidRPr="00184215">
        <w:rPr>
          <w:rFonts w:ascii="Angsana New" w:hAnsi="Angsana New" w:hint="cs"/>
          <w:spacing w:val="-4"/>
          <w:sz w:val="30"/>
          <w:szCs w:val="30"/>
          <w:cs/>
        </w:rPr>
        <w:t>หลังจากปีปัจจุบัน</w:t>
      </w:r>
      <w:r w:rsidR="000D0880" w:rsidRPr="00184215">
        <w:rPr>
          <w:rFonts w:ascii="Angsana New" w:hAnsi="Angsana New" w:hint="cs"/>
          <w:spacing w:val="-4"/>
          <w:sz w:val="30"/>
          <w:szCs w:val="30"/>
          <w:cs/>
        </w:rPr>
        <w:t>จนถึง</w:t>
      </w:r>
      <w:r w:rsidR="005770FC" w:rsidRPr="00184215">
        <w:rPr>
          <w:rFonts w:ascii="Angsana New" w:hAnsi="Angsana New" w:hint="cs"/>
          <w:spacing w:val="-4"/>
          <w:sz w:val="30"/>
          <w:szCs w:val="30"/>
          <w:cs/>
        </w:rPr>
        <w:t>ตลอดอายุ</w:t>
      </w:r>
      <w:r w:rsidR="00E353C6" w:rsidRPr="00184215">
        <w:rPr>
          <w:rFonts w:ascii="Angsana New" w:hAnsi="Angsana New" w:hint="cs"/>
          <w:spacing w:val="-4"/>
          <w:sz w:val="30"/>
          <w:szCs w:val="30"/>
          <w:cs/>
        </w:rPr>
        <w:t>ที่เหลือของ</w:t>
      </w:r>
      <w:r w:rsidR="005770FC" w:rsidRPr="00184215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19541F" w:rsidRPr="00184215">
        <w:rPr>
          <w:rFonts w:ascii="Angsana New" w:hAnsi="Angsana New" w:hint="cs"/>
          <w:spacing w:val="-4"/>
          <w:sz w:val="30"/>
          <w:szCs w:val="30"/>
          <w:cs/>
        </w:rPr>
        <w:t xml:space="preserve">สัมปทาน </w:t>
      </w:r>
      <w:r w:rsidR="00AA36B4" w:rsidRPr="00184215">
        <w:rPr>
          <w:rFonts w:ascii="Angsana New" w:hAnsi="Angsana New" w:hint="cs"/>
          <w:spacing w:val="-4"/>
          <w:sz w:val="30"/>
          <w:szCs w:val="30"/>
          <w:cs/>
        </w:rPr>
        <w:t>เพื่อใช้ในการ</w:t>
      </w:r>
      <w:r w:rsidR="00857145" w:rsidRPr="00184215">
        <w:rPr>
          <w:rFonts w:ascii="Angsana New" w:hAnsi="Angsana New" w:hint="cs"/>
          <w:spacing w:val="-4"/>
          <w:sz w:val="30"/>
          <w:szCs w:val="30"/>
          <w:cs/>
        </w:rPr>
        <w:t>คำนวณ</w:t>
      </w:r>
      <w:r w:rsidR="00AA36B4" w:rsidRPr="00184215">
        <w:rPr>
          <w:rFonts w:ascii="Angsana New" w:hAnsi="Angsana New" w:hint="cs"/>
          <w:spacing w:val="-4"/>
          <w:sz w:val="30"/>
          <w:szCs w:val="30"/>
          <w:cs/>
        </w:rPr>
        <w:t>ค่าตัดจำหน่ายโดยวิธีจำนวนผลผลิต</w:t>
      </w:r>
      <w:r w:rsidR="00036B89" w:rsidRPr="00184215">
        <w:rPr>
          <w:rFonts w:ascii="Angsana New" w:hAnsi="Angsana New" w:hint="cs"/>
          <w:spacing w:val="-4"/>
          <w:sz w:val="30"/>
          <w:szCs w:val="30"/>
          <w:cs/>
        </w:rPr>
        <w:t>โดยผู้เชี่ยวชาญอิสระ โดยใช้วิธีพิจารณาจาก</w:t>
      </w:r>
      <w:r w:rsidR="00036B89" w:rsidRPr="00184215">
        <w:rPr>
          <w:rFonts w:ascii="Angsana New" w:hAnsi="Angsana New"/>
          <w:sz w:val="30"/>
          <w:szCs w:val="30"/>
          <w:cs/>
        </w:rPr>
        <w:t>ข้อสมมติในการประมาณการ</w:t>
      </w:r>
      <w:r w:rsidR="00257C15" w:rsidRPr="00184215">
        <w:rPr>
          <w:rFonts w:ascii="Angsana New" w:hAnsi="Angsana New" w:hint="cs"/>
          <w:sz w:val="30"/>
          <w:szCs w:val="30"/>
          <w:cs/>
        </w:rPr>
        <w:t>จราจร</w:t>
      </w:r>
      <w:r w:rsidR="00036B89" w:rsidRPr="00184215">
        <w:rPr>
          <w:rFonts w:ascii="Angsana New" w:hAnsi="Angsana New" w:hint="cs"/>
          <w:sz w:val="30"/>
          <w:szCs w:val="30"/>
          <w:cs/>
        </w:rPr>
        <w:t>ซึ่ง</w:t>
      </w:r>
      <w:r w:rsidR="00036B89" w:rsidRPr="00184215">
        <w:rPr>
          <w:rFonts w:ascii="Angsana New" w:hAnsi="Angsana New"/>
          <w:sz w:val="30"/>
          <w:szCs w:val="30"/>
          <w:cs/>
        </w:rPr>
        <w:t>ประกอบด้วย</w:t>
      </w:r>
    </w:p>
    <w:p w14:paraId="109609D9" w14:textId="77777777" w:rsidR="00925E64" w:rsidRPr="00EB213C" w:rsidRDefault="00925E64" w:rsidP="00A6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E2E1DE0" w14:textId="77777777" w:rsidR="00036B89" w:rsidRPr="00184215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421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ข้อสมมติทางสังคมและเศรษฐกิจ </w:t>
      </w:r>
      <w:r w:rsidRPr="00184215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ได้แก่ อัตราเงินเฟ้อ</w:t>
      </w:r>
      <w:r w:rsidRPr="00184215">
        <w:rPr>
          <w:rFonts w:ascii="Angsana New" w:hAnsi="Angsana New" w:cs="Angsana New"/>
          <w:sz w:val="30"/>
          <w:szCs w:val="30"/>
          <w:lang w:val="en-US" w:bidi="th-TH"/>
        </w:rPr>
        <w:t xml:space="preserve">, </w:t>
      </w:r>
      <w:r w:rsidRPr="00184215">
        <w:rPr>
          <w:rFonts w:ascii="Angsana New" w:hAnsi="Angsana New" w:cs="Angsana New" w:hint="cs"/>
          <w:sz w:val="30"/>
          <w:szCs w:val="30"/>
          <w:cs/>
          <w:lang w:val="en-US" w:bidi="th-TH"/>
        </w:rPr>
        <w:t>ผลิตภัณฑ์มวลรวมในประเทศ</w:t>
      </w:r>
      <w:r w:rsidRPr="00184215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Pr="0018421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การรับรู้คุณค่าของเวลา</w:t>
      </w:r>
      <w:r w:rsidRPr="00184215">
        <w:rPr>
          <w:rFonts w:ascii="Angsana New" w:hAnsi="Angsana New" w:cs="Angsana New"/>
          <w:sz w:val="30"/>
          <w:szCs w:val="30"/>
          <w:lang w:val="en-US" w:bidi="th-TH"/>
        </w:rPr>
        <w:t xml:space="preserve">, </w:t>
      </w:r>
      <w:r w:rsidRPr="00184215">
        <w:rPr>
          <w:rFonts w:ascii="Angsana New" w:hAnsi="Angsana New" w:cs="Angsana New" w:hint="cs"/>
          <w:sz w:val="30"/>
          <w:szCs w:val="30"/>
          <w:cs/>
          <w:lang w:val="en-US" w:bidi="th-TH"/>
        </w:rPr>
        <w:t>ต้นทุนยานพาหนะ</w:t>
      </w:r>
      <w:r w:rsidRPr="0018421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7A3D0871" w14:textId="77777777" w:rsidR="00036B89" w:rsidRPr="00184215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4215">
        <w:rPr>
          <w:rFonts w:asciiTheme="majorBidi" w:hAnsiTheme="majorBidi" w:cstheme="majorBidi" w:hint="cs"/>
          <w:sz w:val="30"/>
          <w:szCs w:val="30"/>
          <w:cs/>
          <w:lang w:bidi="th-TH"/>
        </w:rPr>
        <w:t>ข้อสมมติ</w:t>
      </w:r>
      <w:r w:rsidRPr="0018421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การใช้ที่ดิน </w:t>
      </w:r>
      <w:r w:rsidRPr="00184215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ได้แก่</w:t>
      </w:r>
      <w:r w:rsidRPr="0018421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84215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การใช้ประโยชน์พื้นที่กรุงเทพและเขตปริมณฑล</w:t>
      </w:r>
      <w:r w:rsidRPr="00184215">
        <w:rPr>
          <w:rFonts w:ascii="Angsana New" w:hAnsi="Angsana New" w:cs="Angsana New"/>
          <w:sz w:val="30"/>
          <w:szCs w:val="30"/>
          <w:lang w:val="en-US" w:bidi="th-TH"/>
        </w:rPr>
        <w:t xml:space="preserve">, </w:t>
      </w:r>
      <w:r w:rsidR="00C80520" w:rsidRPr="00184215"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การคาดการณ์การขยาย</w:t>
      </w:r>
      <w:r w:rsidRPr="00184215">
        <w:rPr>
          <w:rFonts w:asciiTheme="majorBidi" w:hAnsiTheme="majorBidi" w:cstheme="majorBidi" w:hint="cs"/>
          <w:sz w:val="30"/>
          <w:szCs w:val="30"/>
          <w:cs/>
          <w:lang w:bidi="th-TH"/>
        </w:rPr>
        <w:t>ตัวของการใช้ประโยชน์พื้นที่กรุงเทพและเขตปริมณฑล</w:t>
      </w:r>
    </w:p>
    <w:p w14:paraId="1279D0D0" w14:textId="576D0E81" w:rsidR="00036B89" w:rsidRPr="00184215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4215">
        <w:rPr>
          <w:rFonts w:asciiTheme="majorBidi" w:hAnsiTheme="majorBidi" w:cstheme="majorBidi" w:hint="cs"/>
          <w:sz w:val="30"/>
          <w:szCs w:val="30"/>
          <w:cs/>
          <w:lang w:bidi="th-TH"/>
        </w:rPr>
        <w:t>ข้อสมมติเครือข่ายทางหลวงและสมมติฐานทางหลวงในอนาคต</w:t>
      </w:r>
    </w:p>
    <w:p w14:paraId="0DD24BC0" w14:textId="2FF21FE0" w:rsidR="00607C0A" w:rsidRPr="00184215" w:rsidRDefault="00607C0A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4215">
        <w:rPr>
          <w:rFonts w:asciiTheme="majorBidi" w:hAnsiTheme="majorBidi" w:cstheme="majorBidi" w:hint="cs"/>
          <w:sz w:val="30"/>
          <w:szCs w:val="30"/>
          <w:cs/>
          <w:lang w:bidi="th-TH"/>
        </w:rPr>
        <w:t>ข้อสมมติ</w:t>
      </w:r>
      <w:r w:rsidR="00073C06" w:rsidRPr="00184215">
        <w:rPr>
          <w:rFonts w:asciiTheme="majorBidi" w:hAnsiTheme="majorBidi" w:cstheme="majorBidi" w:hint="cs"/>
          <w:sz w:val="30"/>
          <w:szCs w:val="30"/>
          <w:cs/>
          <w:lang w:bidi="th-TH"/>
        </w:rPr>
        <w:t>อัตราค่าผ่านทางในอนาคต</w:t>
      </w:r>
      <w:r w:rsidR="00C91832" w:rsidRPr="00184215">
        <w:rPr>
          <w:rFonts w:asciiTheme="majorBidi" w:hAnsiTheme="majorBidi" w:cstheme="majorBidi" w:hint="cs"/>
          <w:sz w:val="30"/>
          <w:szCs w:val="30"/>
          <w:cs/>
          <w:lang w:bidi="th-TH"/>
        </w:rPr>
        <w:t>ของ</w:t>
      </w:r>
      <w:r w:rsidR="00253AFE" w:rsidRPr="00184215">
        <w:rPr>
          <w:rFonts w:asciiTheme="majorBidi" w:hAnsiTheme="majorBidi" w:cstheme="majorBidi" w:hint="cs"/>
          <w:sz w:val="30"/>
          <w:szCs w:val="30"/>
          <w:cs/>
          <w:lang w:bidi="th-TH"/>
        </w:rPr>
        <w:t>ทางหลวงต่างๆใน</w:t>
      </w:r>
      <w:r w:rsidR="00253AFE" w:rsidRPr="00184215">
        <w:rPr>
          <w:rFonts w:ascii="Angsana New" w:hAnsi="Angsana New" w:cs="Angsana New" w:hint="cs"/>
          <w:sz w:val="30"/>
          <w:szCs w:val="30"/>
          <w:cs/>
          <w:lang w:val="en-US" w:bidi="th-TH"/>
        </w:rPr>
        <w:t>กรุงเทพและเขตปริมณฑล</w:t>
      </w:r>
    </w:p>
    <w:p w14:paraId="664C757B" w14:textId="77777777" w:rsidR="00036B89" w:rsidRPr="00184215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421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ข้อสมมติการพัฒนารถไฟฟ้าขนส่งมวลชน </w:t>
      </w:r>
    </w:p>
    <w:p w14:paraId="1E43D92F" w14:textId="77777777" w:rsidR="006906B6" w:rsidRPr="000C49ED" w:rsidRDefault="006906B6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C49ED">
        <w:rPr>
          <w:rFonts w:asciiTheme="majorBidi" w:hAnsiTheme="majorBidi" w:cstheme="majorBidi" w:hint="cs"/>
          <w:sz w:val="30"/>
          <w:szCs w:val="30"/>
          <w:cs/>
          <w:lang w:bidi="th-TH"/>
        </w:rPr>
        <w:t>ข้อสมมติการปริมาณการจราจรทางอากาศ และการเติบโตของการขนส่งทางอากาศ</w:t>
      </w:r>
    </w:p>
    <w:p w14:paraId="2BEFB053" w14:textId="77777777" w:rsidR="00C80520" w:rsidRPr="00EB213C" w:rsidRDefault="00C8052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39421E3" w14:textId="77777777" w:rsidR="00B520B5" w:rsidRPr="000C49ED" w:rsidRDefault="00B520B5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0C49ED">
        <w:rPr>
          <w:rFonts w:ascii="Angsana New" w:hAnsi="Angsana New" w:cs="Angsana New"/>
          <w:cs/>
        </w:rPr>
        <w:t>หนี้สินที่มีภาระดอกเบี้ย</w:t>
      </w:r>
    </w:p>
    <w:p w14:paraId="44E4EDF6" w14:textId="77777777" w:rsidR="00B520B5" w:rsidRPr="00EB213C" w:rsidRDefault="00B520B5" w:rsidP="00B520B5">
      <w:pPr>
        <w:ind w:left="540"/>
        <w:rPr>
          <w:rFonts w:ascii="Angsana New" w:hAnsi="Angsana New"/>
          <w:sz w:val="24"/>
          <w:szCs w:val="24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B945A0" w:rsidRPr="00860B44" w14:paraId="69DDE2C5" w14:textId="77777777" w:rsidTr="00DA1E9D">
        <w:tc>
          <w:tcPr>
            <w:tcW w:w="3490" w:type="pct"/>
            <w:vAlign w:val="bottom"/>
          </w:tcPr>
          <w:p w14:paraId="445211A9" w14:textId="77777777" w:rsidR="00B945A0" w:rsidRPr="00860B44" w:rsidRDefault="00B945A0" w:rsidP="00C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1B7C49FA" w14:textId="291B880B" w:rsidR="00B945A0" w:rsidRPr="00860B44" w:rsidRDefault="004E013D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B4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60B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bottom"/>
          </w:tcPr>
          <w:p w14:paraId="0A2EBD89" w14:textId="77777777" w:rsidR="00B945A0" w:rsidRPr="00860B44" w:rsidRDefault="00B945A0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3E29EFB6" w14:textId="2362E731" w:rsidR="00B945A0" w:rsidRPr="00860B44" w:rsidRDefault="004E013D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B4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60B44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945A0" w:rsidRPr="00860B44" w14:paraId="40DDB697" w14:textId="77777777" w:rsidTr="00DA1E9D">
        <w:trPr>
          <w:trHeight w:hRule="exact" w:val="389"/>
        </w:trPr>
        <w:tc>
          <w:tcPr>
            <w:tcW w:w="3490" w:type="pct"/>
            <w:vAlign w:val="bottom"/>
          </w:tcPr>
          <w:p w14:paraId="00518E9D" w14:textId="77777777" w:rsidR="00B945A0" w:rsidRPr="00860B44" w:rsidRDefault="00B945A0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pct"/>
            <w:gridSpan w:val="3"/>
            <w:vAlign w:val="bottom"/>
          </w:tcPr>
          <w:p w14:paraId="53D8D7DA" w14:textId="77777777" w:rsidR="00B945A0" w:rsidRPr="00860B44" w:rsidRDefault="00B945A0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0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4BB" w:rsidRPr="00860B44" w14:paraId="05452D3B" w14:textId="77777777" w:rsidTr="00DA1E9D">
        <w:trPr>
          <w:trHeight w:hRule="exact" w:val="389"/>
        </w:trPr>
        <w:tc>
          <w:tcPr>
            <w:tcW w:w="3490" w:type="pct"/>
            <w:vAlign w:val="bottom"/>
          </w:tcPr>
          <w:p w14:paraId="12327E1C" w14:textId="12D5AAFD" w:rsidR="00D614BB" w:rsidRPr="00860B44" w:rsidRDefault="004A0C8B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0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510" w:type="pct"/>
            <w:gridSpan w:val="3"/>
            <w:vAlign w:val="bottom"/>
          </w:tcPr>
          <w:p w14:paraId="361CADD2" w14:textId="77777777" w:rsidR="00D614BB" w:rsidRPr="00860B44" w:rsidRDefault="00D614BB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40024" w:rsidRPr="00860B44" w14:paraId="3D709AB1" w14:textId="77777777" w:rsidTr="00376942">
        <w:trPr>
          <w:trHeight w:hRule="exact" w:val="403"/>
        </w:trPr>
        <w:tc>
          <w:tcPr>
            <w:tcW w:w="3490" w:type="pct"/>
            <w:vAlign w:val="bottom"/>
          </w:tcPr>
          <w:p w14:paraId="6BABAD53" w14:textId="77777777" w:rsidR="00140024" w:rsidRPr="00860B44" w:rsidRDefault="00140024" w:rsidP="0014002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0B44">
              <w:rPr>
                <w:rFonts w:ascii="Angsana New" w:hAnsi="Angsana New"/>
                <w:sz w:val="30"/>
                <w:szCs w:val="30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689" w:type="pct"/>
            <w:vAlign w:val="bottom"/>
          </w:tcPr>
          <w:p w14:paraId="34254C6E" w14:textId="0030EAFB" w:rsidR="00140024" w:rsidRPr="00860B44" w:rsidRDefault="004E013D" w:rsidP="0014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860B44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 w:rsidR="00EE47A9" w:rsidRPr="00860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7" w:type="pct"/>
            <w:vAlign w:val="bottom"/>
          </w:tcPr>
          <w:p w14:paraId="15F1D46E" w14:textId="77777777" w:rsidR="00140024" w:rsidRPr="00860B44" w:rsidRDefault="00140024" w:rsidP="0014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796F49D6" w14:textId="4A4C538A" w:rsidR="00140024" w:rsidRPr="00860B44" w:rsidRDefault="004E013D" w:rsidP="0014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860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7D4F" w:rsidRPr="00860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="00D77D4F" w:rsidRPr="00860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</w:tr>
      <w:tr w:rsidR="00140024" w:rsidRPr="00860B44" w14:paraId="3CA43095" w14:textId="77777777" w:rsidTr="009F3297">
        <w:trPr>
          <w:trHeight w:hRule="exact" w:val="403"/>
        </w:trPr>
        <w:tc>
          <w:tcPr>
            <w:tcW w:w="3490" w:type="pct"/>
            <w:vAlign w:val="bottom"/>
          </w:tcPr>
          <w:p w14:paraId="23EB4D32" w14:textId="77777777" w:rsidR="00140024" w:rsidRPr="00860B44" w:rsidRDefault="00140024" w:rsidP="0014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0B44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  <w:p w14:paraId="14FD494A" w14:textId="77777777" w:rsidR="00140024" w:rsidRPr="00860B44" w:rsidRDefault="00140024" w:rsidP="0014002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14:paraId="53F1525B" w14:textId="072B3EEB" w:rsidR="00140024" w:rsidRPr="00860B44" w:rsidRDefault="00EE47A9" w:rsidP="00EE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860B4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6BF148EB" w14:textId="77777777" w:rsidR="00140024" w:rsidRPr="00860B44" w:rsidRDefault="00140024" w:rsidP="0014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228753BD" w14:textId="0AA46EE5" w:rsidR="00140024" w:rsidRPr="00860B44" w:rsidRDefault="004E013D" w:rsidP="0014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860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7D4F" w:rsidRPr="00860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="00D77D4F" w:rsidRPr="00860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1E55CD" w:rsidRPr="00860B44" w14:paraId="37F19E10" w14:textId="77777777" w:rsidTr="009F3297">
        <w:trPr>
          <w:trHeight w:hRule="exact" w:val="403"/>
        </w:trPr>
        <w:tc>
          <w:tcPr>
            <w:tcW w:w="3490" w:type="pct"/>
            <w:vAlign w:val="bottom"/>
          </w:tcPr>
          <w:p w14:paraId="1BDE7185" w14:textId="368CD004" w:rsidR="001E55CD" w:rsidRPr="00860B44" w:rsidRDefault="001E55CD" w:rsidP="001E55C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0B44">
              <w:rPr>
                <w:rFonts w:ascii="Angsana New" w:hAnsi="Angsana New"/>
                <w:sz w:val="30"/>
                <w:szCs w:val="30"/>
                <w:cs/>
              </w:rPr>
              <w:t>เงินกู้ระยะ</w:t>
            </w:r>
            <w:r w:rsidR="00DC3584" w:rsidRPr="00860B44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860B44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689" w:type="pct"/>
            <w:vAlign w:val="bottom"/>
          </w:tcPr>
          <w:p w14:paraId="3FB5CC8A" w14:textId="04AB8424" w:rsidR="001E55CD" w:rsidRPr="00860B44" w:rsidRDefault="004E013D" w:rsidP="00EE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860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47A9" w:rsidRPr="00860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="00EE47A9" w:rsidRPr="00860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147" w:type="pct"/>
            <w:vAlign w:val="bottom"/>
          </w:tcPr>
          <w:p w14:paraId="3C74A013" w14:textId="77777777" w:rsidR="001E55CD" w:rsidRPr="00860B44" w:rsidRDefault="001E55CD" w:rsidP="001E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12DDFDA" w14:textId="7FAE229C" w:rsidR="001E55CD" w:rsidRPr="00860B44" w:rsidRDefault="001E55CD" w:rsidP="001E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287" w:right="-133" w:firstLine="287"/>
              <w:rPr>
                <w:rFonts w:asciiTheme="majorBidi" w:hAnsiTheme="majorBidi" w:cstheme="majorBidi"/>
                <w:sz w:val="30"/>
                <w:szCs w:val="30"/>
              </w:rPr>
            </w:pPr>
            <w:r w:rsidRPr="00860B4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65A2B" w:rsidRPr="00860B44" w14:paraId="036AFECD" w14:textId="77777777" w:rsidTr="00DD7296">
        <w:trPr>
          <w:trHeight w:hRule="exact" w:val="403"/>
        </w:trPr>
        <w:tc>
          <w:tcPr>
            <w:tcW w:w="3490" w:type="pct"/>
          </w:tcPr>
          <w:p w14:paraId="62283F2A" w14:textId="7C55CD0D" w:rsidR="00765A2B" w:rsidRPr="00860B44" w:rsidRDefault="00765A2B" w:rsidP="00765A2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0B4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3D0C20C0" w14:textId="161CD7C7" w:rsidR="00765A2B" w:rsidRPr="00860B44" w:rsidRDefault="004E013D" w:rsidP="00EE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860B4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EE47A9" w:rsidRPr="00860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47" w:type="pct"/>
            <w:vAlign w:val="bottom"/>
          </w:tcPr>
          <w:p w14:paraId="15512E35" w14:textId="77777777" w:rsidR="00765A2B" w:rsidRPr="00860B44" w:rsidRDefault="00765A2B" w:rsidP="00765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66667387" w14:textId="60DB4BF4" w:rsidR="00765A2B" w:rsidRPr="00860B44" w:rsidRDefault="00765A2B" w:rsidP="00765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287" w:right="-133" w:firstLine="287"/>
              <w:rPr>
                <w:rFonts w:asciiTheme="majorBidi" w:hAnsiTheme="majorBidi" w:cstheme="majorBidi"/>
                <w:sz w:val="30"/>
                <w:szCs w:val="30"/>
              </w:rPr>
            </w:pPr>
            <w:r w:rsidRPr="00860B4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65A2B" w:rsidRPr="00860B44" w14:paraId="1E7843D0" w14:textId="77777777" w:rsidTr="00376942">
        <w:trPr>
          <w:trHeight w:hRule="exact" w:val="403"/>
        </w:trPr>
        <w:tc>
          <w:tcPr>
            <w:tcW w:w="3490" w:type="pct"/>
            <w:vAlign w:val="bottom"/>
          </w:tcPr>
          <w:p w14:paraId="13752E7C" w14:textId="77777777" w:rsidR="00765A2B" w:rsidRPr="00860B44" w:rsidRDefault="00765A2B" w:rsidP="00765A2B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B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4FE60" w14:textId="478DCA85" w:rsidR="00765A2B" w:rsidRPr="00860B44" w:rsidRDefault="004E013D" w:rsidP="00765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E47A9" w:rsidRPr="0086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  <w:r w:rsidR="00EE47A9" w:rsidRPr="0086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7" w:type="pct"/>
            <w:vAlign w:val="bottom"/>
          </w:tcPr>
          <w:p w14:paraId="361F6C9C" w14:textId="77777777" w:rsidR="00765A2B" w:rsidRPr="00860B44" w:rsidRDefault="00765A2B" w:rsidP="00765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67E4D" w14:textId="3C21D8C7" w:rsidR="00765A2B" w:rsidRPr="00860B44" w:rsidRDefault="004E013D" w:rsidP="00765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65A2B" w:rsidRPr="0086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="00765A2B" w:rsidRPr="0086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</w:tr>
    </w:tbl>
    <w:p w14:paraId="524514AC" w14:textId="77777777" w:rsidR="00A113F5" w:rsidRPr="00EB213C" w:rsidRDefault="00A113F5" w:rsidP="00B5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E118B78" w14:textId="40411106" w:rsidR="0040459B" w:rsidRPr="00720BAE" w:rsidRDefault="0040459B" w:rsidP="00B5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0BA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เงินกู้ระยะสั้นจากสถาบันการเงิน</w:t>
      </w:r>
    </w:p>
    <w:p w14:paraId="2ABE355A" w14:textId="65BF5558" w:rsidR="0040459B" w:rsidRPr="00EB213C" w:rsidRDefault="0040459B" w:rsidP="00B5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8BE034" w14:textId="5E9FD368" w:rsidR="006563B2" w:rsidRPr="00720BAE" w:rsidRDefault="006563B2" w:rsidP="005077D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0BA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E013D" w:rsidRPr="00720BAE">
        <w:rPr>
          <w:rFonts w:ascii="Angsana New" w:hAnsi="Angsana New" w:hint="cs"/>
          <w:sz w:val="30"/>
          <w:szCs w:val="30"/>
        </w:rPr>
        <w:t>3</w:t>
      </w:r>
      <w:r w:rsidR="004E013D" w:rsidRPr="00720BAE">
        <w:rPr>
          <w:rFonts w:ascii="Angsana New" w:hAnsi="Angsana New"/>
          <w:sz w:val="30"/>
          <w:szCs w:val="30"/>
        </w:rPr>
        <w:t>1</w:t>
      </w:r>
      <w:r w:rsidRPr="00720BAE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720BAE">
        <w:rPr>
          <w:rFonts w:ascii="Angsana New" w:hAnsi="Angsana New" w:hint="cs"/>
          <w:sz w:val="30"/>
          <w:szCs w:val="30"/>
        </w:rPr>
        <w:t> </w:t>
      </w:r>
      <w:r w:rsidR="004E013D" w:rsidRPr="00720BAE">
        <w:rPr>
          <w:rFonts w:ascii="Angsana New" w:hAnsi="Angsana New" w:hint="cs"/>
          <w:sz w:val="30"/>
          <w:szCs w:val="30"/>
        </w:rPr>
        <w:t>2563</w:t>
      </w:r>
      <w:r w:rsidRPr="00720BAE">
        <w:rPr>
          <w:rFonts w:ascii="Angsana New" w:hAnsi="Angsana New" w:hint="cs"/>
          <w:sz w:val="30"/>
          <w:szCs w:val="30"/>
          <w:cs/>
        </w:rPr>
        <w:t xml:space="preserve"> บริษัทมีสัญญากู้ยืมเงินระยะสั้นจากสถาบันการเงินในประเทศซึ่งประกอบด้วย</w:t>
      </w:r>
    </w:p>
    <w:p w14:paraId="11B5CDE6" w14:textId="77777777" w:rsidR="00212DB4" w:rsidRPr="00EB213C" w:rsidRDefault="00212DB4" w:rsidP="005077D7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CBD95FF" w14:textId="2B96BDAD" w:rsidR="00D25CC1" w:rsidRPr="00720BAE" w:rsidRDefault="00D25CC1" w:rsidP="0059598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0BAE">
        <w:rPr>
          <w:rFonts w:ascii="Angsana New" w:hAnsi="Angsana New" w:hint="cs"/>
          <w:sz w:val="30"/>
          <w:szCs w:val="30"/>
          <w:cs/>
        </w:rPr>
        <w:t xml:space="preserve">ตั๋วสัญญาใช้เงินอายุ </w:t>
      </w:r>
      <w:r w:rsidR="004E013D" w:rsidRPr="00720BAE">
        <w:rPr>
          <w:rFonts w:ascii="Angsana New" w:hAnsi="Angsana New"/>
          <w:sz w:val="30"/>
          <w:szCs w:val="30"/>
        </w:rPr>
        <w:t>3</w:t>
      </w:r>
      <w:r w:rsidRPr="00720BAE">
        <w:rPr>
          <w:rFonts w:ascii="Angsana New" w:hAnsi="Angsana New" w:hint="cs"/>
          <w:sz w:val="30"/>
          <w:szCs w:val="30"/>
          <w:cs/>
        </w:rPr>
        <w:t xml:space="preserve"> เดือน จำนวน </w:t>
      </w:r>
      <w:r w:rsidR="0000109A">
        <w:rPr>
          <w:rFonts w:ascii="Angsana New" w:hAnsi="Angsana New"/>
          <w:sz w:val="30"/>
          <w:szCs w:val="30"/>
        </w:rPr>
        <w:t>58</w:t>
      </w:r>
      <w:r w:rsidR="0000109A">
        <w:rPr>
          <w:rFonts w:ascii="Angsana New" w:hAnsi="Angsana New"/>
          <w:sz w:val="30"/>
          <w:szCs w:val="30"/>
          <w:cs/>
        </w:rPr>
        <w:t>.</w:t>
      </w:r>
      <w:r w:rsidR="0000109A">
        <w:rPr>
          <w:rFonts w:ascii="Angsana New" w:hAnsi="Angsana New"/>
          <w:sz w:val="30"/>
          <w:szCs w:val="30"/>
        </w:rPr>
        <w:t>34</w:t>
      </w:r>
      <w:r w:rsidRPr="00720BAE">
        <w:rPr>
          <w:rFonts w:ascii="Angsana New" w:hAnsi="Angsana New" w:hint="cs"/>
          <w:sz w:val="30"/>
          <w:szCs w:val="30"/>
        </w:rPr>
        <w:t> </w:t>
      </w:r>
      <w:r w:rsidRPr="00720BAE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โดยมีอัตราดอกเบี้ยร้อยละ </w:t>
      </w:r>
      <w:r w:rsidR="004E013D" w:rsidRPr="00720BAE">
        <w:rPr>
          <w:rFonts w:ascii="Angsana New" w:hAnsi="Angsana New" w:hint="cs"/>
          <w:sz w:val="30"/>
          <w:szCs w:val="30"/>
        </w:rPr>
        <w:t>2</w:t>
      </w:r>
      <w:r w:rsidRPr="00720BAE">
        <w:rPr>
          <w:rFonts w:ascii="Angsana New" w:hAnsi="Angsana New" w:hint="cs"/>
          <w:sz w:val="30"/>
          <w:szCs w:val="30"/>
          <w:cs/>
        </w:rPr>
        <w:t>.</w:t>
      </w:r>
      <w:r w:rsidR="004E013D" w:rsidRPr="00720BAE">
        <w:rPr>
          <w:rFonts w:ascii="Angsana New" w:hAnsi="Angsana New"/>
          <w:sz w:val="30"/>
          <w:szCs w:val="30"/>
        </w:rPr>
        <w:t>4</w:t>
      </w:r>
      <w:r w:rsidR="004E013D" w:rsidRPr="00720BAE">
        <w:rPr>
          <w:rFonts w:ascii="Angsana New" w:hAnsi="Angsana New" w:hint="cs"/>
          <w:sz w:val="30"/>
          <w:szCs w:val="30"/>
        </w:rPr>
        <w:t>0</w:t>
      </w:r>
      <w:r w:rsidRPr="00720BAE">
        <w:rPr>
          <w:rFonts w:ascii="Angsana New" w:hAnsi="Angsana New" w:hint="cs"/>
          <w:sz w:val="30"/>
          <w:szCs w:val="30"/>
          <w:cs/>
        </w:rPr>
        <w:t xml:space="preserve"> ต่อปี ดอกเบี้ยกำหนด</w:t>
      </w:r>
      <w:r w:rsidR="00797A6A">
        <w:rPr>
          <w:rFonts w:ascii="Angsana New" w:hAnsi="Angsana New"/>
          <w:sz w:val="30"/>
          <w:szCs w:val="30"/>
          <w:cs/>
        </w:rPr>
        <w:t xml:space="preserve">   </w:t>
      </w:r>
      <w:r w:rsidRPr="00720BAE">
        <w:rPr>
          <w:rFonts w:ascii="Angsana New" w:hAnsi="Angsana New" w:hint="cs"/>
          <w:sz w:val="30"/>
          <w:szCs w:val="30"/>
          <w:cs/>
        </w:rPr>
        <w:t>ชำระคืนเป็นรายเดือน</w:t>
      </w:r>
    </w:p>
    <w:p w14:paraId="271930E3" w14:textId="77777777" w:rsidR="00E27079" w:rsidRPr="00EB213C" w:rsidRDefault="00E27079" w:rsidP="00E27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487DE355" w14:textId="3B34022E" w:rsidR="00210AC3" w:rsidRPr="00D920DA" w:rsidRDefault="00210AC3" w:rsidP="00595981">
      <w:pPr>
        <w:pStyle w:val="ListParagraph"/>
        <w:numPr>
          <w:ilvl w:val="0"/>
          <w:numId w:val="25"/>
        </w:numPr>
        <w:jc w:val="thaiDistribute"/>
        <w:rPr>
          <w:rFonts w:ascii="Angsana New" w:hAnsi="Angsana New"/>
          <w:sz w:val="30"/>
          <w:szCs w:val="30"/>
        </w:rPr>
      </w:pPr>
      <w:r w:rsidRPr="00720BAE">
        <w:rPr>
          <w:rFonts w:ascii="Angsana New" w:hAnsi="Angsana New"/>
          <w:sz w:val="30"/>
          <w:szCs w:val="30"/>
          <w:cs/>
        </w:rPr>
        <w:lastRenderedPageBreak/>
        <w:t>ตั๋วสั</w:t>
      </w:r>
      <w:r w:rsidRPr="00D920DA">
        <w:rPr>
          <w:rFonts w:ascii="Angsana New" w:hAnsi="Angsana New"/>
          <w:sz w:val="30"/>
          <w:szCs w:val="30"/>
          <w:cs/>
        </w:rPr>
        <w:t xml:space="preserve">ญญาใช้เงินอายุ </w:t>
      </w:r>
      <w:r w:rsidR="004E013D" w:rsidRPr="00D920DA">
        <w:rPr>
          <w:rFonts w:ascii="Angsana New" w:hAnsi="Angsana New"/>
          <w:sz w:val="30"/>
          <w:szCs w:val="30"/>
        </w:rPr>
        <w:t>3</w:t>
      </w:r>
      <w:r w:rsidRPr="00D920DA">
        <w:rPr>
          <w:rFonts w:ascii="Angsana New" w:hAnsi="Angsana New"/>
          <w:sz w:val="30"/>
          <w:szCs w:val="30"/>
          <w:cs/>
        </w:rPr>
        <w:t xml:space="preserve"> เดือน จำนวน </w:t>
      </w:r>
      <w:r w:rsidR="004E013D" w:rsidRPr="00D920DA">
        <w:rPr>
          <w:rFonts w:ascii="Angsana New" w:hAnsi="Angsana New"/>
          <w:sz w:val="30"/>
          <w:szCs w:val="30"/>
        </w:rPr>
        <w:t>50</w:t>
      </w:r>
      <w:r w:rsidRPr="00D920DA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โดยมีอัตราดอกเบี้ยร้อยละ </w:t>
      </w:r>
      <w:r w:rsidR="004E013D" w:rsidRPr="00D920DA">
        <w:rPr>
          <w:rFonts w:ascii="Angsana New" w:hAnsi="Angsana New"/>
          <w:sz w:val="30"/>
          <w:szCs w:val="30"/>
        </w:rPr>
        <w:t>2</w:t>
      </w:r>
      <w:r w:rsidRPr="00D920DA">
        <w:rPr>
          <w:rFonts w:ascii="Angsana New" w:hAnsi="Angsana New"/>
          <w:sz w:val="30"/>
          <w:szCs w:val="30"/>
          <w:cs/>
        </w:rPr>
        <w:t>.</w:t>
      </w:r>
      <w:r w:rsidR="004E013D" w:rsidRPr="00D920DA">
        <w:rPr>
          <w:rFonts w:ascii="Angsana New" w:hAnsi="Angsana New"/>
          <w:sz w:val="30"/>
          <w:szCs w:val="30"/>
        </w:rPr>
        <w:t>15</w:t>
      </w:r>
      <w:r w:rsidRPr="00D920DA">
        <w:rPr>
          <w:rFonts w:ascii="Angsana New" w:hAnsi="Angsana New"/>
          <w:sz w:val="30"/>
          <w:szCs w:val="30"/>
          <w:cs/>
        </w:rPr>
        <w:t xml:space="preserve"> ต่อปี ดอกเบี้ยกำหนดชำระคืนเป็นรายเดือน </w:t>
      </w:r>
    </w:p>
    <w:p w14:paraId="7363078B" w14:textId="77777777" w:rsidR="00210AC3" w:rsidRPr="00D920DA" w:rsidRDefault="00210AC3" w:rsidP="00595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7D0342" w14:textId="5A698A91" w:rsidR="006563B2" w:rsidRPr="00D920DA" w:rsidRDefault="005C1D0A" w:rsidP="0059598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920DA">
        <w:rPr>
          <w:rFonts w:ascii="Angsana New" w:hAnsi="Angsana New"/>
          <w:sz w:val="30"/>
          <w:szCs w:val="30"/>
          <w:cs/>
        </w:rPr>
        <w:t xml:space="preserve">ตั๋วสัญญาใช้เงินอายุ </w:t>
      </w:r>
      <w:r w:rsidR="004E013D" w:rsidRPr="00D920DA">
        <w:rPr>
          <w:rFonts w:ascii="Angsana New" w:hAnsi="Angsana New"/>
          <w:sz w:val="30"/>
          <w:szCs w:val="30"/>
        </w:rPr>
        <w:t>3</w:t>
      </w:r>
      <w:r w:rsidRPr="00D920DA">
        <w:rPr>
          <w:rFonts w:ascii="Angsana New" w:hAnsi="Angsana New"/>
          <w:sz w:val="30"/>
          <w:szCs w:val="30"/>
          <w:cs/>
        </w:rPr>
        <w:t xml:space="preserve"> เดือน จำนวน </w:t>
      </w:r>
      <w:r w:rsidR="004E013D" w:rsidRPr="00D920DA">
        <w:rPr>
          <w:rFonts w:ascii="Angsana New" w:hAnsi="Angsana New"/>
          <w:sz w:val="30"/>
          <w:szCs w:val="30"/>
        </w:rPr>
        <w:t>300</w:t>
      </w:r>
      <w:r w:rsidRPr="00D920DA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โดยมีอัตราดอกเบี้ยร้อยละ </w:t>
      </w:r>
      <w:r w:rsidR="004E013D" w:rsidRPr="00D920DA">
        <w:rPr>
          <w:rFonts w:ascii="Angsana New" w:hAnsi="Angsana New"/>
          <w:sz w:val="30"/>
          <w:szCs w:val="30"/>
        </w:rPr>
        <w:t>2</w:t>
      </w:r>
      <w:r w:rsidR="00F80385" w:rsidRPr="00D920DA">
        <w:rPr>
          <w:rFonts w:ascii="Angsana New" w:hAnsi="Angsana New"/>
          <w:sz w:val="30"/>
          <w:szCs w:val="30"/>
          <w:cs/>
        </w:rPr>
        <w:t>.</w:t>
      </w:r>
      <w:r w:rsidR="004E013D" w:rsidRPr="00D920DA">
        <w:rPr>
          <w:rFonts w:ascii="Angsana New" w:hAnsi="Angsana New"/>
          <w:sz w:val="30"/>
          <w:szCs w:val="30"/>
        </w:rPr>
        <w:t>08</w:t>
      </w:r>
      <w:r w:rsidR="00F80385" w:rsidRPr="00D920DA">
        <w:rPr>
          <w:rFonts w:ascii="Angsana New" w:hAnsi="Angsana New"/>
          <w:sz w:val="30"/>
          <w:szCs w:val="30"/>
          <w:cs/>
        </w:rPr>
        <w:t xml:space="preserve"> </w:t>
      </w:r>
      <w:r w:rsidRPr="00D920DA">
        <w:rPr>
          <w:rFonts w:ascii="Angsana New" w:hAnsi="Angsana New"/>
          <w:sz w:val="30"/>
          <w:szCs w:val="30"/>
          <w:cs/>
        </w:rPr>
        <w:t>ต่อปี ดอกเบี้ยกำหนดชำระคืนเมื่อตั๋วสัญญาครบกำหนด</w:t>
      </w:r>
      <w:r w:rsidR="006563B2" w:rsidRPr="00D920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D42515E" w14:textId="77777777" w:rsidR="00D25CC1" w:rsidRPr="00D920DA" w:rsidRDefault="00D25CC1" w:rsidP="00595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2EF46B2" w14:textId="4AA28BE9" w:rsidR="006563B2" w:rsidRPr="00D920DA" w:rsidRDefault="0040661C" w:rsidP="00885A52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920D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E013D" w:rsidRPr="00D920DA">
        <w:rPr>
          <w:rFonts w:ascii="Angsana New" w:hAnsi="Angsana New"/>
          <w:sz w:val="30"/>
          <w:szCs w:val="30"/>
        </w:rPr>
        <w:t>17</w:t>
      </w:r>
      <w:r w:rsidRPr="00D920DA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4E013D" w:rsidRPr="00D920DA">
        <w:rPr>
          <w:rFonts w:ascii="Angsana New" w:hAnsi="Angsana New"/>
          <w:sz w:val="30"/>
          <w:szCs w:val="30"/>
        </w:rPr>
        <w:t>2563</w:t>
      </w:r>
      <w:r w:rsidRPr="00D920D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E013D" w:rsidRPr="00D920DA">
        <w:rPr>
          <w:rFonts w:ascii="Angsana New" w:hAnsi="Angsana New"/>
          <w:sz w:val="30"/>
          <w:szCs w:val="30"/>
        </w:rPr>
        <w:t>6</w:t>
      </w:r>
      <w:r w:rsidRPr="00D920DA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E013D" w:rsidRPr="00D920DA">
        <w:rPr>
          <w:rFonts w:ascii="Angsana New" w:hAnsi="Angsana New"/>
          <w:sz w:val="30"/>
          <w:szCs w:val="30"/>
        </w:rPr>
        <w:t>2563</w:t>
      </w:r>
      <w:r w:rsidR="00954A86" w:rsidRPr="00D920DA">
        <w:rPr>
          <w:rFonts w:ascii="Angsana New" w:hAnsi="Angsana New"/>
          <w:sz w:val="30"/>
          <w:szCs w:val="30"/>
          <w:cs/>
        </w:rPr>
        <w:t xml:space="preserve"> </w:t>
      </w:r>
      <w:r w:rsidR="001E2935" w:rsidRPr="00D920DA">
        <w:rPr>
          <w:rFonts w:ascii="Angsana New" w:hAnsi="Angsana New"/>
          <w:sz w:val="30"/>
          <w:szCs w:val="30"/>
          <w:cs/>
        </w:rPr>
        <w:t>บริษัทได้ลงนามในสัญญาวงเงินสินเชื่อ ประเภทตั๋วสัญญาใช้เงินกับสถาบันการเงินในประเทศจํานวน</w:t>
      </w:r>
      <w:r w:rsidR="00FC118C" w:rsidRPr="00D920DA">
        <w:rPr>
          <w:rFonts w:ascii="Angsana New" w:hAnsi="Angsana New"/>
          <w:sz w:val="30"/>
          <w:szCs w:val="30"/>
          <w:cs/>
        </w:rPr>
        <w:t xml:space="preserve"> </w:t>
      </w:r>
      <w:r w:rsidR="004E013D" w:rsidRPr="00D920DA">
        <w:rPr>
          <w:rFonts w:ascii="Angsana New" w:hAnsi="Angsana New"/>
          <w:sz w:val="30"/>
          <w:szCs w:val="30"/>
        </w:rPr>
        <w:t>100</w:t>
      </w:r>
      <w:r w:rsidRPr="00D920D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7D2626" w:rsidRPr="00D920DA">
        <w:rPr>
          <w:rFonts w:ascii="Angsana New" w:hAnsi="Angsana New"/>
          <w:sz w:val="30"/>
          <w:szCs w:val="30"/>
          <w:cs/>
        </w:rPr>
        <w:t xml:space="preserve"> </w:t>
      </w:r>
      <w:r w:rsidRPr="00D920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E013D" w:rsidRPr="00D920DA">
        <w:rPr>
          <w:rFonts w:ascii="Angsana New" w:hAnsi="Angsana New"/>
          <w:sz w:val="30"/>
          <w:szCs w:val="30"/>
        </w:rPr>
        <w:t>150</w:t>
      </w:r>
      <w:r w:rsidRPr="00D920DA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="00BB5571" w:rsidRPr="00D920DA">
        <w:rPr>
          <w:rFonts w:ascii="Angsana New" w:hAnsi="Angsana New" w:hint="cs"/>
          <w:sz w:val="30"/>
          <w:szCs w:val="30"/>
          <w:cs/>
        </w:rPr>
        <w:t>เมื่อ</w:t>
      </w:r>
      <w:r w:rsidRPr="00D920D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E013D" w:rsidRPr="00D920DA">
        <w:rPr>
          <w:rFonts w:ascii="Angsana New" w:hAnsi="Angsana New"/>
          <w:sz w:val="30"/>
          <w:szCs w:val="30"/>
        </w:rPr>
        <w:t>25</w:t>
      </w:r>
      <w:r w:rsidR="00531278" w:rsidRPr="00D920DA">
        <w:rPr>
          <w:rFonts w:ascii="Angsana New" w:hAnsi="Angsana New"/>
          <w:sz w:val="30"/>
          <w:szCs w:val="30"/>
          <w:cs/>
        </w:rPr>
        <w:t xml:space="preserve"> </w:t>
      </w:r>
      <w:r w:rsidR="00531278" w:rsidRPr="00D920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E013D" w:rsidRPr="00D920DA">
        <w:rPr>
          <w:rFonts w:ascii="Angsana New" w:hAnsi="Angsana New"/>
          <w:sz w:val="30"/>
          <w:szCs w:val="30"/>
        </w:rPr>
        <w:t>2563</w:t>
      </w:r>
      <w:r w:rsidR="00531278" w:rsidRPr="00D920DA">
        <w:rPr>
          <w:rFonts w:ascii="Angsana New" w:hAnsi="Angsana New"/>
          <w:sz w:val="30"/>
          <w:szCs w:val="30"/>
          <w:cs/>
        </w:rPr>
        <w:t xml:space="preserve"> </w:t>
      </w:r>
      <w:r w:rsidR="00531278" w:rsidRPr="00D920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7B8A" w:rsidRPr="00D920D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E013D" w:rsidRPr="00D920DA">
        <w:rPr>
          <w:rFonts w:ascii="Angsana New" w:hAnsi="Angsana New"/>
          <w:sz w:val="30"/>
          <w:szCs w:val="30"/>
        </w:rPr>
        <w:t>30</w:t>
      </w:r>
      <w:r w:rsidRPr="00D920D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E013D" w:rsidRPr="00D920DA">
        <w:rPr>
          <w:rFonts w:ascii="Angsana New" w:hAnsi="Angsana New"/>
          <w:sz w:val="30"/>
          <w:szCs w:val="30"/>
        </w:rPr>
        <w:t>2563</w:t>
      </w:r>
      <w:r w:rsidRPr="00D920DA">
        <w:rPr>
          <w:rFonts w:ascii="Angsana New" w:hAnsi="Angsana New" w:hint="cs"/>
          <w:sz w:val="30"/>
          <w:szCs w:val="30"/>
          <w:cs/>
        </w:rPr>
        <w:t xml:space="preserve"> บริษัทได้</w:t>
      </w:r>
      <w:r w:rsidR="00311CF7" w:rsidRPr="00D920DA">
        <w:rPr>
          <w:rFonts w:ascii="Angsana New" w:hAnsi="Angsana New"/>
          <w:sz w:val="30"/>
          <w:szCs w:val="30"/>
          <w:cs/>
        </w:rPr>
        <w:t>มีการเบิกใช้วงเงินสินเชื่อ</w:t>
      </w:r>
      <w:r w:rsidRPr="00D920DA">
        <w:rPr>
          <w:rFonts w:ascii="Angsana New" w:hAnsi="Angsana New" w:hint="cs"/>
          <w:sz w:val="30"/>
          <w:szCs w:val="30"/>
          <w:cs/>
        </w:rPr>
        <w:t>ใหม่ดังกล่าว</w:t>
      </w:r>
      <w:r w:rsidR="00F83B0E" w:rsidRPr="00D920DA">
        <w:rPr>
          <w:rFonts w:ascii="Angsana New" w:hAnsi="Angsana New" w:hint="cs"/>
          <w:sz w:val="30"/>
          <w:szCs w:val="30"/>
          <w:cs/>
        </w:rPr>
        <w:t>สำหรับ</w:t>
      </w:r>
      <w:r w:rsidR="005C1D0A" w:rsidRPr="00D920DA">
        <w:rPr>
          <w:rFonts w:ascii="Angsana New" w:hAnsi="Angsana New" w:hint="cs"/>
          <w:sz w:val="30"/>
          <w:szCs w:val="30"/>
          <w:cs/>
        </w:rPr>
        <w:t xml:space="preserve">ตั๋วสัญญาใช้เงินอายุ </w:t>
      </w:r>
      <w:r w:rsidR="005203CA" w:rsidRPr="00D920DA">
        <w:rPr>
          <w:rFonts w:ascii="Angsana New" w:hAnsi="Angsana New"/>
          <w:sz w:val="30"/>
          <w:szCs w:val="30"/>
          <w:cs/>
        </w:rPr>
        <w:t xml:space="preserve">          </w:t>
      </w:r>
      <w:r w:rsidR="00517C8B" w:rsidRPr="00D920DA">
        <w:rPr>
          <w:rFonts w:ascii="Angsana New" w:hAnsi="Angsana New"/>
          <w:sz w:val="30"/>
          <w:szCs w:val="30"/>
          <w:cs/>
        </w:rPr>
        <w:t xml:space="preserve">            </w:t>
      </w:r>
      <w:r w:rsidR="005203CA" w:rsidRPr="00D920DA">
        <w:rPr>
          <w:rFonts w:ascii="Angsana New" w:hAnsi="Angsana New"/>
          <w:sz w:val="30"/>
          <w:szCs w:val="30"/>
          <w:cs/>
        </w:rPr>
        <w:t xml:space="preserve"> </w:t>
      </w:r>
      <w:r w:rsidR="004E013D" w:rsidRPr="00D920DA">
        <w:rPr>
          <w:rFonts w:ascii="Angsana New" w:hAnsi="Angsana New" w:hint="cs"/>
          <w:sz w:val="30"/>
          <w:szCs w:val="30"/>
        </w:rPr>
        <w:t>3</w:t>
      </w:r>
      <w:r w:rsidR="005C1D0A" w:rsidRPr="00D920DA">
        <w:rPr>
          <w:rFonts w:ascii="Angsana New" w:hAnsi="Angsana New" w:hint="cs"/>
          <w:sz w:val="30"/>
          <w:szCs w:val="30"/>
          <w:cs/>
        </w:rPr>
        <w:t xml:space="preserve"> เดือน </w:t>
      </w:r>
      <w:r w:rsidR="00403491" w:rsidRPr="00D920D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E013D" w:rsidRPr="00D920DA">
        <w:rPr>
          <w:rFonts w:ascii="Angsana New" w:hAnsi="Angsana New"/>
          <w:sz w:val="30"/>
          <w:szCs w:val="30"/>
        </w:rPr>
        <w:t>50</w:t>
      </w:r>
      <w:r w:rsidR="00403491" w:rsidRPr="00D920DA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4E013D" w:rsidRPr="00D920DA">
        <w:rPr>
          <w:rFonts w:ascii="Angsana New" w:hAnsi="Angsana New"/>
          <w:sz w:val="30"/>
          <w:szCs w:val="30"/>
        </w:rPr>
        <w:t>100</w:t>
      </w:r>
      <w:r w:rsidR="00403491" w:rsidRPr="00D920D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F96AAF" w:rsidRPr="00D920DA">
        <w:rPr>
          <w:rFonts w:ascii="Angsana New" w:hAnsi="Angsana New" w:hint="cs"/>
          <w:sz w:val="30"/>
          <w:szCs w:val="30"/>
          <w:cs/>
        </w:rPr>
        <w:t xml:space="preserve"> </w:t>
      </w:r>
      <w:r w:rsidR="003D685B" w:rsidRPr="00D920DA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403491" w:rsidRPr="00D920DA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="004E013D" w:rsidRPr="00D920DA">
        <w:rPr>
          <w:rFonts w:ascii="Angsana New" w:hAnsi="Angsana New"/>
          <w:sz w:val="30"/>
          <w:szCs w:val="30"/>
        </w:rPr>
        <w:t>2</w:t>
      </w:r>
      <w:r w:rsidR="00BE66AB" w:rsidRPr="00D920DA">
        <w:rPr>
          <w:rFonts w:ascii="Angsana New" w:hAnsi="Angsana New"/>
          <w:sz w:val="30"/>
          <w:szCs w:val="30"/>
          <w:cs/>
        </w:rPr>
        <w:t>.</w:t>
      </w:r>
      <w:r w:rsidR="004E013D" w:rsidRPr="00D920DA">
        <w:rPr>
          <w:rFonts w:ascii="Angsana New" w:hAnsi="Angsana New"/>
          <w:sz w:val="30"/>
          <w:szCs w:val="30"/>
        </w:rPr>
        <w:t>50</w:t>
      </w:r>
      <w:r w:rsidR="00403491" w:rsidRPr="00D920DA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="00FC4781" w:rsidRPr="00D920DA">
        <w:rPr>
          <w:rFonts w:ascii="Angsana New" w:hAnsi="Angsana New" w:hint="cs"/>
          <w:sz w:val="30"/>
          <w:szCs w:val="30"/>
          <w:cs/>
        </w:rPr>
        <w:t>และ</w:t>
      </w:r>
      <w:r w:rsidR="00403491" w:rsidRPr="00D920DA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4E013D" w:rsidRPr="00D920DA">
        <w:rPr>
          <w:rFonts w:ascii="Angsana New" w:hAnsi="Angsana New"/>
          <w:sz w:val="30"/>
          <w:szCs w:val="30"/>
        </w:rPr>
        <w:t>2</w:t>
      </w:r>
      <w:r w:rsidR="00B66167" w:rsidRPr="00D920DA">
        <w:rPr>
          <w:rFonts w:ascii="Angsana New" w:hAnsi="Angsana New"/>
          <w:sz w:val="30"/>
          <w:szCs w:val="30"/>
          <w:cs/>
        </w:rPr>
        <w:t>.</w:t>
      </w:r>
      <w:r w:rsidR="004E013D" w:rsidRPr="00D920DA">
        <w:rPr>
          <w:rFonts w:ascii="Angsana New" w:hAnsi="Angsana New"/>
          <w:sz w:val="30"/>
          <w:szCs w:val="30"/>
        </w:rPr>
        <w:t>63</w:t>
      </w:r>
      <w:r w:rsidR="00403491" w:rsidRPr="00D920DA">
        <w:rPr>
          <w:rFonts w:ascii="Angsana New" w:hAnsi="Angsana New" w:hint="cs"/>
          <w:sz w:val="30"/>
          <w:szCs w:val="30"/>
          <w:cs/>
        </w:rPr>
        <w:t xml:space="preserve"> ต่อปี ตามลำดับ ดอกเบี้ยกำหนดชำระคืนเป็นรายเดือน</w:t>
      </w:r>
    </w:p>
    <w:p w14:paraId="058071CE" w14:textId="77777777" w:rsidR="006563B2" w:rsidRPr="00D920DA" w:rsidRDefault="006563B2" w:rsidP="00656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1526338" w14:textId="77777777" w:rsidR="00021321" w:rsidRPr="00D920DA" w:rsidRDefault="00021321" w:rsidP="000A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20DA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เงินกู้ระยะ</w:t>
      </w:r>
      <w:r w:rsidRPr="00D920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D920DA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70B50ED1" w14:textId="77777777" w:rsidR="00021321" w:rsidRPr="00D920DA" w:rsidRDefault="00021321" w:rsidP="000A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DB9ED4" w14:textId="6597DF0F" w:rsidR="00D27405" w:rsidRPr="00D920DA" w:rsidRDefault="00F30FC7" w:rsidP="00790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6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 สิงหาคม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2563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B601F" w:rsidRPr="00D920DA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บริษัทได้ทำสัญญาเงินกู้ระยะยาวกับสถาบันการเงินในประเทศเพื่อขอรับวงเงินสินเชื่อ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1</w:t>
      </w:r>
      <w:r w:rsidR="003877FC" w:rsidRPr="00D920DA">
        <w:rPr>
          <w:rFonts w:ascii="Angsana New" w:hAnsi="Angsana New"/>
          <w:color w:val="000000"/>
          <w:sz w:val="30"/>
          <w:szCs w:val="30"/>
        </w:rPr>
        <w:t>,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100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="00E302B8" w:rsidRPr="00D920DA">
        <w:rPr>
          <w:rFonts w:ascii="Angsana New" w:hAnsi="Angsana New"/>
          <w:color w:val="000000"/>
          <w:sz w:val="30"/>
          <w:szCs w:val="30"/>
          <w:cs/>
        </w:rPr>
        <w:t>บริษัทได้เบิกเงินกู้ดังกล่าวในวันที่</w:t>
      </w:r>
      <w:r w:rsidR="00D069F1" w:rsidRPr="00D920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25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2563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25816" w:rsidRPr="00D920DA">
        <w:rPr>
          <w:rFonts w:ascii="Angsana New" w:hAnsi="Angsana New" w:hint="cs"/>
          <w:color w:val="000000"/>
          <w:sz w:val="30"/>
          <w:szCs w:val="30"/>
          <w:cs/>
        </w:rPr>
        <w:t>โดยมี</w:t>
      </w:r>
      <w:r w:rsidR="00D30083" w:rsidRPr="00D920DA">
        <w:rPr>
          <w:rFonts w:ascii="Angsana New" w:hAnsi="Angsana New"/>
          <w:color w:val="000000"/>
          <w:sz w:val="30"/>
          <w:szCs w:val="30"/>
          <w:cs/>
        </w:rPr>
        <w:t>ดอกเบี้ยกำหนดชำระเป็น</w:t>
      </w:r>
      <w:r w:rsidR="00E003AA" w:rsidRPr="00D920DA">
        <w:rPr>
          <w:rFonts w:ascii="Angsana New" w:hAnsi="Angsana New"/>
          <w:color w:val="000000"/>
          <w:sz w:val="30"/>
          <w:szCs w:val="30"/>
          <w:cs/>
        </w:rPr>
        <w:t xml:space="preserve">         </w:t>
      </w:r>
      <w:r w:rsidR="00D30083" w:rsidRPr="00D920DA">
        <w:rPr>
          <w:rFonts w:ascii="Angsana New" w:hAnsi="Angsana New"/>
          <w:color w:val="000000"/>
          <w:sz w:val="30"/>
          <w:szCs w:val="30"/>
          <w:cs/>
        </w:rPr>
        <w:t xml:space="preserve">รายเดือนในอัตรา </w:t>
      </w:r>
      <w:r w:rsidR="00D30083" w:rsidRPr="00D920DA">
        <w:rPr>
          <w:rFonts w:ascii="Angsana New" w:hAnsi="Angsana New"/>
          <w:color w:val="000000"/>
          <w:sz w:val="30"/>
          <w:szCs w:val="30"/>
        </w:rPr>
        <w:t xml:space="preserve">BIBOR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3</w:t>
      </w:r>
      <w:r w:rsidR="00D30083" w:rsidRPr="00D920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30083" w:rsidRPr="00D920DA">
        <w:rPr>
          <w:rFonts w:ascii="Angsana New" w:hAnsi="Angsana New" w:hint="cs"/>
          <w:color w:val="000000"/>
          <w:sz w:val="30"/>
          <w:szCs w:val="30"/>
          <w:cs/>
        </w:rPr>
        <w:t>เดือน บวก</w:t>
      </w:r>
      <w:r w:rsidR="00D30083" w:rsidRPr="00D920DA">
        <w:rPr>
          <w:rFonts w:ascii="Angsana New" w:hAnsi="Angsana New"/>
          <w:color w:val="000000"/>
          <w:sz w:val="30"/>
          <w:szCs w:val="30"/>
          <w:cs/>
        </w:rPr>
        <w:t xml:space="preserve">อัตราร้อยละ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2</w:t>
      </w:r>
      <w:r w:rsidR="00411D43" w:rsidRPr="00D920DA">
        <w:rPr>
          <w:rFonts w:ascii="Angsana New" w:hAnsi="Angsana New"/>
          <w:color w:val="000000"/>
          <w:sz w:val="30"/>
          <w:szCs w:val="30"/>
          <w:cs/>
        </w:rPr>
        <w:t>.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25</w:t>
      </w:r>
      <w:r w:rsidR="00D30083" w:rsidRPr="00D920DA">
        <w:rPr>
          <w:rFonts w:ascii="Angsana New" w:hAnsi="Angsana New"/>
          <w:color w:val="000000"/>
          <w:sz w:val="30"/>
          <w:szCs w:val="30"/>
          <w:cs/>
        </w:rPr>
        <w:t xml:space="preserve"> ต่อปี 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เงินกู้ยืมดังกล่าวมีกำหนดชำระคืนเดือนละ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45</w:t>
      </w:r>
      <w:r w:rsidR="000D73BB" w:rsidRPr="00D920DA">
        <w:rPr>
          <w:rFonts w:ascii="Angsana New" w:hAnsi="Angsana New"/>
          <w:color w:val="000000"/>
          <w:sz w:val="30"/>
          <w:szCs w:val="30"/>
          <w:cs/>
        </w:rPr>
        <w:t>.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83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F3052F" w:rsidRPr="00D920D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01DDC" w:rsidRPr="00D920DA">
        <w:rPr>
          <w:rFonts w:ascii="Angsana New" w:hAnsi="Angsana New"/>
          <w:color w:val="000000"/>
          <w:sz w:val="30"/>
          <w:szCs w:val="30"/>
          <w:cs/>
        </w:rPr>
        <w:t>ตั้งแต่วัน</w:t>
      </w:r>
      <w:r w:rsidR="00601DDC" w:rsidRPr="00D920DA">
        <w:rPr>
          <w:rFonts w:ascii="Angsana New" w:hAnsi="Angsana New" w:hint="cs"/>
          <w:color w:val="000000"/>
          <w:sz w:val="30"/>
          <w:szCs w:val="30"/>
          <w:cs/>
        </w:rPr>
        <w:t>ที่มีการ</w:t>
      </w:r>
      <w:r w:rsidR="00601DDC" w:rsidRPr="00D920DA">
        <w:rPr>
          <w:rFonts w:ascii="Angsana New" w:hAnsi="Angsana New"/>
          <w:color w:val="000000"/>
          <w:sz w:val="30"/>
          <w:szCs w:val="30"/>
          <w:cs/>
        </w:rPr>
        <w:t>เบิกเงิน</w:t>
      </w:r>
      <w:r w:rsidR="00601DDC" w:rsidRPr="00D920DA">
        <w:rPr>
          <w:rFonts w:ascii="Angsana New" w:hAnsi="Angsana New" w:hint="cs"/>
          <w:color w:val="000000"/>
          <w:sz w:val="30"/>
          <w:szCs w:val="30"/>
          <w:cs/>
        </w:rPr>
        <w:t>กู้</w:t>
      </w:r>
    </w:p>
    <w:p w14:paraId="03764D0F" w14:textId="077EAF4A" w:rsidR="00F30FC7" w:rsidRPr="00D920DA" w:rsidRDefault="00F30FC7" w:rsidP="00CE2DB4">
      <w:pPr>
        <w:pStyle w:val="BodyText"/>
        <w:tabs>
          <w:tab w:val="left" w:pos="540"/>
        </w:tabs>
        <w:spacing w:after="0" w:line="240" w:lineRule="auto"/>
        <w:ind w:left="550"/>
        <w:rPr>
          <w:rFonts w:ascii="Angsana New" w:hAnsi="Angsana New"/>
          <w:sz w:val="30"/>
          <w:szCs w:val="30"/>
        </w:rPr>
      </w:pPr>
    </w:p>
    <w:p w14:paraId="0D6DB837" w14:textId="230A874D" w:rsidR="002B2ADD" w:rsidRPr="00D920DA" w:rsidRDefault="00220CE9" w:rsidP="00453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20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 สิงหาคม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2563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B7F83" w:rsidRPr="00D920DA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บริษัทได้ทำสัญญาเงินกู้ระยะยาวกับสถาบันการเงินในประเทศเพื่อขอรับวงเงินสินเชื่อ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500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 ล้านบาท บริษัท</w:t>
      </w:r>
      <w:r w:rsidR="001B605C" w:rsidRPr="00D920DA">
        <w:rPr>
          <w:rFonts w:ascii="Angsana New" w:hAnsi="Angsana New"/>
          <w:color w:val="000000"/>
          <w:sz w:val="30"/>
          <w:szCs w:val="30"/>
          <w:cs/>
        </w:rPr>
        <w:t xml:space="preserve">ได้เบิกเงินกู้ดังกล่าวในวันที่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25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46CB3" w:rsidRPr="00D920DA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D920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2563</w:t>
      </w:r>
      <w:r w:rsidR="00187047" w:rsidRPr="00D920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96233" w:rsidRPr="00D920DA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646F11" w:rsidRPr="00D920DA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="005849B6" w:rsidRPr="00D920DA">
        <w:rPr>
          <w:rFonts w:ascii="Angsana New" w:hAnsi="Angsana New"/>
          <w:color w:val="000000"/>
          <w:sz w:val="30"/>
          <w:szCs w:val="30"/>
          <w:cs/>
        </w:rPr>
        <w:t>ดอกเบี้ยกำหนดชำระเป็น</w:t>
      </w:r>
      <w:r w:rsidR="00AA11F5" w:rsidRPr="00D920DA">
        <w:rPr>
          <w:rFonts w:ascii="Angsana New" w:hAnsi="Angsana New"/>
          <w:color w:val="000000"/>
          <w:sz w:val="30"/>
          <w:szCs w:val="30"/>
          <w:cs/>
        </w:rPr>
        <w:t xml:space="preserve">       </w:t>
      </w:r>
      <w:r w:rsidR="005849B6" w:rsidRPr="00D920DA">
        <w:rPr>
          <w:rFonts w:ascii="Angsana New" w:hAnsi="Angsana New"/>
          <w:color w:val="000000"/>
          <w:sz w:val="30"/>
          <w:szCs w:val="30"/>
          <w:cs/>
        </w:rPr>
        <w:t xml:space="preserve">รายเดือนในอัตรา </w:t>
      </w:r>
      <w:r w:rsidR="005849B6" w:rsidRPr="00D920DA">
        <w:rPr>
          <w:rFonts w:ascii="Angsana New" w:hAnsi="Angsana New"/>
          <w:color w:val="000000"/>
          <w:sz w:val="30"/>
          <w:szCs w:val="30"/>
        </w:rPr>
        <w:t>MLR</w:t>
      </w:r>
      <w:r w:rsidR="005849B6" w:rsidRPr="00D920D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361A6" w:rsidRPr="00D920DA">
        <w:rPr>
          <w:rFonts w:ascii="Angsana New" w:hAnsi="Angsana New" w:hint="cs"/>
          <w:color w:val="000000"/>
          <w:sz w:val="30"/>
          <w:szCs w:val="30"/>
          <w:cs/>
        </w:rPr>
        <w:t>ลบ</w:t>
      </w:r>
      <w:r w:rsidR="005849B6" w:rsidRPr="00D920DA">
        <w:rPr>
          <w:rFonts w:ascii="Angsana New" w:hAnsi="Angsana New"/>
          <w:color w:val="000000"/>
          <w:sz w:val="30"/>
          <w:szCs w:val="30"/>
          <w:cs/>
        </w:rPr>
        <w:t xml:space="preserve">อัตราร้อยละ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3</w:t>
      </w:r>
      <w:r w:rsidR="005849B6" w:rsidRPr="00D920DA">
        <w:rPr>
          <w:rFonts w:ascii="Angsana New" w:hAnsi="Angsana New"/>
          <w:color w:val="000000"/>
          <w:sz w:val="30"/>
          <w:szCs w:val="30"/>
          <w:cs/>
        </w:rPr>
        <w:t>.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875</w:t>
      </w:r>
      <w:r w:rsidR="005849B6" w:rsidRPr="00D920DA">
        <w:rPr>
          <w:rFonts w:ascii="Angsana New" w:hAnsi="Angsana New"/>
          <w:color w:val="000000"/>
          <w:sz w:val="30"/>
          <w:szCs w:val="30"/>
          <w:cs/>
        </w:rPr>
        <w:t xml:space="preserve"> ต่อปี </w:t>
      </w:r>
      <w:r w:rsidR="00453BEC" w:rsidRPr="00D920DA">
        <w:rPr>
          <w:rFonts w:ascii="Angsana New" w:hAnsi="Angsana New"/>
          <w:color w:val="000000"/>
          <w:sz w:val="30"/>
          <w:szCs w:val="30"/>
          <w:cs/>
        </w:rPr>
        <w:t>เงินกู้ดังกล่าวมีกำหนดชำระคืนไตร</w:t>
      </w:r>
      <w:r w:rsidR="009E4965" w:rsidRPr="00D920DA">
        <w:rPr>
          <w:rFonts w:ascii="Angsana New" w:hAnsi="Angsana New" w:hint="cs"/>
          <w:color w:val="000000"/>
          <w:sz w:val="30"/>
          <w:szCs w:val="30"/>
          <w:cs/>
        </w:rPr>
        <w:t>มาส</w:t>
      </w:r>
      <w:r w:rsidR="00357627" w:rsidRPr="00D920DA">
        <w:rPr>
          <w:rFonts w:ascii="Angsana New" w:hAnsi="Angsana New" w:hint="cs"/>
          <w:color w:val="000000"/>
          <w:sz w:val="30"/>
          <w:szCs w:val="30"/>
          <w:cs/>
        </w:rPr>
        <w:t>ละ</w:t>
      </w:r>
      <w:r w:rsidR="00453BEC" w:rsidRPr="00D920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62</w:t>
      </w:r>
      <w:r w:rsidR="001D7753" w:rsidRPr="00D920DA">
        <w:rPr>
          <w:rFonts w:ascii="Angsana New" w:hAnsi="Angsana New"/>
          <w:color w:val="000000"/>
          <w:sz w:val="30"/>
          <w:szCs w:val="30"/>
          <w:cs/>
        </w:rPr>
        <w:t>.</w:t>
      </w:r>
      <w:r w:rsidR="004E013D" w:rsidRPr="00D920DA">
        <w:rPr>
          <w:rFonts w:ascii="Angsana New" w:hAnsi="Angsana New"/>
          <w:color w:val="000000"/>
          <w:sz w:val="30"/>
          <w:szCs w:val="30"/>
        </w:rPr>
        <w:t>5</w:t>
      </w:r>
      <w:r w:rsidR="00453BEC" w:rsidRPr="00D920DA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3A3AEF" w:rsidRPr="00D920D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D73D5" w:rsidRPr="00D920DA">
        <w:rPr>
          <w:rFonts w:ascii="Angsana New" w:hAnsi="Angsana New"/>
          <w:color w:val="000000"/>
          <w:sz w:val="30"/>
          <w:szCs w:val="30"/>
          <w:cs/>
        </w:rPr>
        <w:t xml:space="preserve">    </w:t>
      </w:r>
      <w:r w:rsidR="00453BEC" w:rsidRPr="00D920DA">
        <w:rPr>
          <w:rFonts w:ascii="Angsana New" w:hAnsi="Angsana New"/>
          <w:color w:val="000000"/>
          <w:sz w:val="30"/>
          <w:szCs w:val="30"/>
          <w:cs/>
        </w:rPr>
        <w:t>ตั้งแต่วัน</w:t>
      </w:r>
      <w:r w:rsidR="005E0C80" w:rsidRPr="00D920DA">
        <w:rPr>
          <w:rFonts w:ascii="Angsana New" w:hAnsi="Angsana New" w:hint="cs"/>
          <w:color w:val="000000"/>
          <w:sz w:val="30"/>
          <w:szCs w:val="30"/>
          <w:cs/>
        </w:rPr>
        <w:t>ที่มีการ</w:t>
      </w:r>
      <w:r w:rsidR="00453BEC" w:rsidRPr="00D920DA">
        <w:rPr>
          <w:rFonts w:ascii="Angsana New" w:hAnsi="Angsana New"/>
          <w:color w:val="000000"/>
          <w:sz w:val="30"/>
          <w:szCs w:val="30"/>
          <w:cs/>
        </w:rPr>
        <w:t>เบิกเงิน</w:t>
      </w:r>
      <w:r w:rsidR="00E74151" w:rsidRPr="00D920DA">
        <w:rPr>
          <w:rFonts w:ascii="Angsana New" w:hAnsi="Angsana New" w:hint="cs"/>
          <w:color w:val="000000"/>
          <w:sz w:val="30"/>
          <w:szCs w:val="30"/>
          <w:cs/>
        </w:rPr>
        <w:t>กู้</w:t>
      </w:r>
    </w:p>
    <w:p w14:paraId="19B7D808" w14:textId="236494E9" w:rsidR="00CE2DB4" w:rsidRPr="00D920DA" w:rsidRDefault="00CE2DB4" w:rsidP="00A770A6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B1639E" w14:textId="5DB7BA19" w:rsidR="007926DA" w:rsidRPr="00D920DA" w:rsidRDefault="007926DA" w:rsidP="00A770A6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D920DA">
        <w:rPr>
          <w:rFonts w:ascii="Angsana New" w:hAnsi="Angsana New"/>
          <w:sz w:val="30"/>
          <w:szCs w:val="30"/>
          <w:cs/>
        </w:rPr>
        <w:t>ภายใต้สัญญาเงินกู้บริษัทต้องปฏิบัติตามเงื่อนไขบางประการตามที่ระบุในสัญญา เช่น การดำรงส่วนอัตราทาง</w:t>
      </w:r>
      <w:r w:rsidR="00F06EC9" w:rsidRPr="00D920DA">
        <w:rPr>
          <w:rFonts w:ascii="Angsana New" w:hAnsi="Angsana New" w:hint="cs"/>
          <w:sz w:val="30"/>
          <w:szCs w:val="30"/>
          <w:cs/>
        </w:rPr>
        <w:t xml:space="preserve">    </w:t>
      </w:r>
      <w:r w:rsidRPr="00D920DA">
        <w:rPr>
          <w:rFonts w:ascii="Angsana New" w:hAnsi="Angsana New"/>
          <w:sz w:val="30"/>
          <w:szCs w:val="30"/>
          <w:cs/>
        </w:rPr>
        <w:t>การเงิน</w:t>
      </w:r>
    </w:p>
    <w:p w14:paraId="482CC007" w14:textId="77777777" w:rsidR="007926DA" w:rsidRPr="00D920DA" w:rsidRDefault="007926DA" w:rsidP="00CE2DB4">
      <w:pPr>
        <w:pStyle w:val="BodyText"/>
        <w:tabs>
          <w:tab w:val="left" w:pos="540"/>
        </w:tabs>
        <w:spacing w:after="0" w:line="240" w:lineRule="auto"/>
        <w:ind w:left="550"/>
        <w:rPr>
          <w:rFonts w:ascii="Angsana New" w:hAnsi="Angsana New"/>
          <w:sz w:val="30"/>
          <w:szCs w:val="30"/>
        </w:rPr>
      </w:pPr>
    </w:p>
    <w:p w14:paraId="719F9AF5" w14:textId="37B6DCA0" w:rsidR="002109FB" w:rsidRPr="00D920DA" w:rsidRDefault="00B520B5" w:rsidP="000A7784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920D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920DA">
        <w:rPr>
          <w:rFonts w:asciiTheme="majorBidi" w:hAnsiTheme="majorBidi"/>
          <w:sz w:val="30"/>
          <w:szCs w:val="30"/>
          <w:cs/>
        </w:rPr>
        <w:t xml:space="preserve"> </w:t>
      </w:r>
      <w:r w:rsidR="004E013D" w:rsidRPr="00D920DA">
        <w:rPr>
          <w:rFonts w:asciiTheme="majorBidi" w:hAnsiTheme="majorBidi" w:cstheme="majorBidi"/>
          <w:sz w:val="30"/>
          <w:szCs w:val="30"/>
        </w:rPr>
        <w:t>31</w:t>
      </w:r>
      <w:r w:rsidRPr="00D920DA">
        <w:rPr>
          <w:rFonts w:asciiTheme="majorBidi" w:hAnsiTheme="majorBidi"/>
          <w:sz w:val="30"/>
          <w:szCs w:val="30"/>
          <w:cs/>
        </w:rPr>
        <w:t xml:space="preserve"> </w:t>
      </w:r>
      <w:r w:rsidRPr="00D920D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E013D" w:rsidRPr="00D920DA">
        <w:rPr>
          <w:rFonts w:asciiTheme="majorBidi" w:hAnsiTheme="majorBidi" w:cstheme="majorBidi"/>
          <w:sz w:val="30"/>
          <w:szCs w:val="30"/>
        </w:rPr>
        <w:t>2563</w:t>
      </w:r>
      <w:r w:rsidRPr="00D920DA">
        <w:rPr>
          <w:rFonts w:asciiTheme="majorBidi" w:hAnsiTheme="majorBidi"/>
          <w:sz w:val="30"/>
          <w:szCs w:val="30"/>
          <w:cs/>
        </w:rPr>
        <w:t xml:space="preserve"> </w:t>
      </w:r>
      <w:r w:rsidRPr="00D920DA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D920DA">
        <w:rPr>
          <w:rFonts w:asciiTheme="majorBidi" w:hAnsiTheme="majorBidi"/>
          <w:sz w:val="30"/>
          <w:szCs w:val="30"/>
          <w:cs/>
        </w:rPr>
        <w:t xml:space="preserve"> </w:t>
      </w:r>
      <w:r w:rsidR="004E013D" w:rsidRPr="00D920DA">
        <w:rPr>
          <w:rFonts w:asciiTheme="majorBidi" w:hAnsiTheme="majorBidi" w:cstheme="majorBidi"/>
          <w:sz w:val="30"/>
          <w:szCs w:val="30"/>
        </w:rPr>
        <w:t>350</w:t>
      </w:r>
      <w:r w:rsidRPr="00D920DA">
        <w:rPr>
          <w:rFonts w:asciiTheme="majorBidi" w:hAnsiTheme="majorBidi"/>
          <w:sz w:val="30"/>
          <w:szCs w:val="30"/>
          <w:cs/>
        </w:rPr>
        <w:t xml:space="preserve"> </w:t>
      </w:r>
      <w:r w:rsidRPr="00D920D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920DA">
        <w:rPr>
          <w:rFonts w:asciiTheme="majorBidi" w:hAnsiTheme="majorBidi"/>
          <w:i/>
          <w:iCs/>
          <w:sz w:val="30"/>
          <w:szCs w:val="30"/>
          <w:cs/>
        </w:rPr>
        <w:t>(</w:t>
      </w:r>
      <w:r w:rsidR="004E013D" w:rsidRPr="00D920DA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D920DA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E013D" w:rsidRPr="00D920DA">
        <w:rPr>
          <w:rFonts w:asciiTheme="majorBidi" w:hAnsiTheme="majorBidi" w:cstheme="majorBidi"/>
          <w:i/>
          <w:iCs/>
          <w:sz w:val="30"/>
          <w:szCs w:val="30"/>
        </w:rPr>
        <w:t>550</w:t>
      </w:r>
      <w:r w:rsidR="0080322B" w:rsidRPr="00D920D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30BC9" w:rsidRPr="00D920DA">
        <w:rPr>
          <w:rFonts w:asciiTheme="majorBidi" w:hAnsiTheme="majorBidi"/>
          <w:i/>
          <w:iCs/>
          <w:sz w:val="30"/>
          <w:szCs w:val="30"/>
          <w:cs/>
        </w:rPr>
        <w:t xml:space="preserve">      </w:t>
      </w:r>
      <w:r w:rsidRPr="00D920D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920DA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579DEEC9" w14:textId="77777777" w:rsidR="000A0B41" w:rsidRPr="00184215" w:rsidRDefault="000A0B41" w:rsidP="00995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A0B41" w:rsidRPr="00184215" w:rsidSect="00107B89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B29B66D" w14:textId="4E1D5DA2" w:rsidR="00B520B5" w:rsidRPr="00184215" w:rsidRDefault="00B520B5" w:rsidP="00EE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8421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6A486377" w14:textId="77777777" w:rsidR="00B520B5" w:rsidRPr="00184215" w:rsidRDefault="00B520B5" w:rsidP="00995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97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59"/>
        <w:gridCol w:w="1261"/>
        <w:gridCol w:w="238"/>
        <w:gridCol w:w="1201"/>
        <w:gridCol w:w="238"/>
        <w:gridCol w:w="1203"/>
        <w:gridCol w:w="238"/>
        <w:gridCol w:w="1106"/>
        <w:gridCol w:w="238"/>
        <w:gridCol w:w="1197"/>
      </w:tblGrid>
      <w:tr w:rsidR="00F04DBC" w:rsidRPr="00184215" w14:paraId="162F082D" w14:textId="27C1DA1F" w:rsidTr="002C6F12">
        <w:tc>
          <w:tcPr>
            <w:tcW w:w="1533" w:type="pct"/>
            <w:vAlign w:val="bottom"/>
          </w:tcPr>
          <w:p w14:paraId="241E95E0" w14:textId="77777777" w:rsidR="00FE0E42" w:rsidRPr="00184215" w:rsidRDefault="00FE0E42" w:rsidP="00FE0E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4468663A" w14:textId="07D70255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9" w:type="pct"/>
            <w:vAlign w:val="bottom"/>
          </w:tcPr>
          <w:p w14:paraId="742698B8" w14:textId="77777777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07BDC4AE" w14:textId="13E66DD6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9" w:type="pct"/>
            <w:vAlign w:val="bottom"/>
          </w:tcPr>
          <w:p w14:paraId="6A769838" w14:textId="77777777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  <w:vAlign w:val="bottom"/>
          </w:tcPr>
          <w:p w14:paraId="78EB5AEE" w14:textId="77B67823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9" w:type="pct"/>
            <w:vAlign w:val="bottom"/>
          </w:tcPr>
          <w:p w14:paraId="28CAB9E3" w14:textId="77777777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19D55F90" w14:textId="2E18788B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" w:type="pct"/>
            <w:vAlign w:val="bottom"/>
          </w:tcPr>
          <w:p w14:paraId="768C00A6" w14:textId="77777777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4E05B45A" w14:textId="1733A531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B1EA77" w14:textId="77777777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D99813" w14:textId="10795B6A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22C2D" w:rsidRPr="00184215" w14:paraId="29AA058A" w14:textId="00ABEF51" w:rsidTr="00F04DBC">
        <w:tc>
          <w:tcPr>
            <w:tcW w:w="1533" w:type="pct"/>
            <w:vAlign w:val="bottom"/>
          </w:tcPr>
          <w:p w14:paraId="25596C55" w14:textId="345F6857" w:rsidR="00FE0E42" w:rsidRPr="00184215" w:rsidRDefault="00FE0E42" w:rsidP="00FE0E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67" w:type="pct"/>
            <w:gridSpan w:val="9"/>
          </w:tcPr>
          <w:p w14:paraId="5F08A4CE" w14:textId="609DE799" w:rsidR="00FE0E42" w:rsidRPr="00184215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C6F12" w:rsidRPr="00184215" w14:paraId="4E1BDDE6" w14:textId="77777777" w:rsidTr="00F04DBC">
        <w:tc>
          <w:tcPr>
            <w:tcW w:w="1533" w:type="pct"/>
            <w:vAlign w:val="bottom"/>
          </w:tcPr>
          <w:p w14:paraId="362CA13D" w14:textId="4A245EC5" w:rsidR="002C6F12" w:rsidRPr="004E013D" w:rsidRDefault="002C6F12" w:rsidP="002C6F1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3467" w:type="pct"/>
            <w:gridSpan w:val="9"/>
          </w:tcPr>
          <w:p w14:paraId="69326A10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2C6F12" w:rsidRPr="00184215" w14:paraId="7A295480" w14:textId="69A75D62" w:rsidTr="002C6F12">
        <w:tc>
          <w:tcPr>
            <w:tcW w:w="1533" w:type="pct"/>
            <w:shd w:val="clear" w:color="auto" w:fill="auto"/>
            <w:vAlign w:val="bottom"/>
          </w:tcPr>
          <w:p w14:paraId="7AA336CD" w14:textId="13126999" w:rsidR="002C6F12" w:rsidRPr="00184215" w:rsidRDefault="002C6F12" w:rsidP="002C6F12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013D">
              <w:rPr>
                <w:rFonts w:ascii="Angsana New" w:hAnsi="Angsana New"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632" w:type="pct"/>
            <w:vAlign w:val="bottom"/>
          </w:tcPr>
          <w:p w14:paraId="627A551A" w14:textId="0B3B94A3" w:rsidR="002C6F12" w:rsidRPr="00184215" w:rsidRDefault="002C6F12" w:rsidP="008F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19" w:type="pct"/>
            <w:vAlign w:val="bottom"/>
          </w:tcPr>
          <w:p w14:paraId="0A1F9F64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7A3263BD" w14:textId="33BCF3FE" w:rsidR="002C6F12" w:rsidRPr="00184215" w:rsidRDefault="002C6F12" w:rsidP="008F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19" w:type="pct"/>
            <w:vAlign w:val="bottom"/>
          </w:tcPr>
          <w:p w14:paraId="74362FF4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50BCA2F" w14:textId="05531AC4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vAlign w:val="bottom"/>
          </w:tcPr>
          <w:p w14:paraId="3E2AD702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2CAB3987" w14:textId="75088E7C" w:rsidR="002C6F12" w:rsidRPr="00184215" w:rsidRDefault="002C6F12" w:rsidP="0035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19" w:type="pct"/>
            <w:vAlign w:val="bottom"/>
          </w:tcPr>
          <w:p w14:paraId="0F11F34E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4B66925" w14:textId="485E347C" w:rsidR="002C6F12" w:rsidRPr="00184215" w:rsidRDefault="002C6F12" w:rsidP="0035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260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2C6F12" w:rsidRPr="00184215" w14:paraId="4BAFE6F7" w14:textId="74EC8389" w:rsidTr="002C6F12">
        <w:tc>
          <w:tcPr>
            <w:tcW w:w="1533" w:type="pct"/>
            <w:shd w:val="clear" w:color="auto" w:fill="auto"/>
            <w:vAlign w:val="bottom"/>
          </w:tcPr>
          <w:p w14:paraId="6E1B3B8A" w14:textId="77777777" w:rsidR="002C6F12" w:rsidRDefault="002C6F12" w:rsidP="002C6F12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14:paraId="1E9BA2AC" w14:textId="2DB91F8B" w:rsidR="002C6F12" w:rsidRPr="00184215" w:rsidRDefault="002C6F12" w:rsidP="002C6F12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632" w:type="pct"/>
          </w:tcPr>
          <w:p w14:paraId="6F6D2F7A" w14:textId="77777777" w:rsidR="002C6F12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BC50D0" w14:textId="6DB5B853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041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660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9" w:type="pct"/>
          </w:tcPr>
          <w:p w14:paraId="7A751B78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0A41792" w14:textId="77777777" w:rsidR="002C6F12" w:rsidRDefault="002C6F12" w:rsidP="008F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BB79C" w14:textId="4AC347BE" w:rsidR="002C6F12" w:rsidRPr="00184215" w:rsidRDefault="002C6F12" w:rsidP="008F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9" w:type="pct"/>
          </w:tcPr>
          <w:p w14:paraId="26C11352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A846994" w14:textId="77777777" w:rsidR="002C6F12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801DDE" w14:textId="722903D1" w:rsidR="002C6F12" w:rsidRPr="00184215" w:rsidRDefault="002C6F12" w:rsidP="0035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19" w:type="pct"/>
          </w:tcPr>
          <w:p w14:paraId="3C416578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3B0D000" w14:textId="77777777" w:rsidR="002C6F12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1D1CC" w14:textId="34D327F6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9" w:type="pct"/>
            <w:shd w:val="clear" w:color="auto" w:fill="auto"/>
          </w:tcPr>
          <w:p w14:paraId="739206BB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146BC60F" w14:textId="77777777" w:rsidR="002C6F12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7F0978" w14:textId="51285C5A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093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C6F12" w:rsidRPr="00184215" w14:paraId="48A288E7" w14:textId="149B0D40" w:rsidTr="002C6F12">
        <w:tc>
          <w:tcPr>
            <w:tcW w:w="1533" w:type="pct"/>
            <w:shd w:val="clear" w:color="auto" w:fill="auto"/>
            <w:vAlign w:val="bottom"/>
          </w:tcPr>
          <w:p w14:paraId="0ED311AA" w14:textId="4108973B" w:rsidR="002C6F12" w:rsidRPr="00885A52" w:rsidRDefault="002C6F12" w:rsidP="002C6F1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A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  <w:r w:rsidRPr="00885A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ค่าธรรมเนียมในการจัด</w:t>
            </w:r>
          </w:p>
          <w:p w14:paraId="363C5EFC" w14:textId="762678F0" w:rsidR="002C6F12" w:rsidRPr="00885A52" w:rsidRDefault="002C6F12" w:rsidP="002C6F1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5A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หาเงินกู้</w:t>
            </w:r>
          </w:p>
        </w:tc>
        <w:tc>
          <w:tcPr>
            <w:tcW w:w="632" w:type="pct"/>
          </w:tcPr>
          <w:p w14:paraId="1D53E7C8" w14:textId="77777777" w:rsidR="002C6F12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14A770" w14:textId="160D7526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19" w:type="pct"/>
          </w:tcPr>
          <w:p w14:paraId="44684EE0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70A6C362" w14:textId="4BA472C1" w:rsidR="002C6F12" w:rsidRPr="00184215" w:rsidRDefault="002C6F12" w:rsidP="008F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119" w:type="pct"/>
          </w:tcPr>
          <w:p w14:paraId="504EDFBE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6D3418A" w14:textId="77777777" w:rsidR="002C6F12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C3797C" w14:textId="33F0C571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19" w:type="pct"/>
          </w:tcPr>
          <w:p w14:paraId="797F3183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13505B40" w14:textId="77777777" w:rsidR="002C6F12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CF1AD" w14:textId="19DECC4D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shd w:val="clear" w:color="auto" w:fill="auto"/>
          </w:tcPr>
          <w:p w14:paraId="1733E5FB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2203DCF" w14:textId="77777777" w:rsidR="002C6F12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7FCC3" w14:textId="7AB7A41F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2C6F12" w:rsidRPr="00184215" w14:paraId="013DCBAA" w14:textId="77777777" w:rsidTr="002C6F12">
        <w:tc>
          <w:tcPr>
            <w:tcW w:w="1533" w:type="pct"/>
            <w:shd w:val="clear" w:color="auto" w:fill="auto"/>
            <w:vAlign w:val="bottom"/>
          </w:tcPr>
          <w:p w14:paraId="25622E14" w14:textId="604FB8DB" w:rsidR="002C6F12" w:rsidRPr="00885A52" w:rsidRDefault="002C6F12" w:rsidP="002C6F1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A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  <w:r w:rsidRPr="00885A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ใหม่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28E7900" w14:textId="6DB1BD58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184215">
              <w:rPr>
                <w:rFonts w:asciiTheme="majorBidi" w:hAnsiTheme="majorBidi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</w:tcPr>
          <w:p w14:paraId="6EC4D6A1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2" w:type="pct"/>
          </w:tcPr>
          <w:p w14:paraId="106AD255" w14:textId="42A98E91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</w:tcPr>
          <w:p w14:paraId="6D13B375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7D892A1" w14:textId="3E9C2888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</w:tcPr>
          <w:p w14:paraId="3A7DFF88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EC0E478" w14:textId="040D5B35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119" w:type="pct"/>
            <w:shd w:val="clear" w:color="auto" w:fill="auto"/>
          </w:tcPr>
          <w:p w14:paraId="19097DD4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1C2CE444" w14:textId="6F7E37B1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</w:tr>
      <w:tr w:rsidR="002C6F12" w:rsidRPr="00184215" w14:paraId="56A63277" w14:textId="19887446" w:rsidTr="002C6F12">
        <w:tc>
          <w:tcPr>
            <w:tcW w:w="1533" w:type="pct"/>
            <w:vAlign w:val="bottom"/>
          </w:tcPr>
          <w:p w14:paraId="1E6ADAF7" w14:textId="536F9229" w:rsidR="002C6F12" w:rsidRPr="00184215" w:rsidRDefault="002C6F12" w:rsidP="002C6F1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E01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842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45EEF6E" w14:textId="072B5215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119" w:type="pct"/>
          </w:tcPr>
          <w:p w14:paraId="4913FD31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EE51D6A" w14:textId="76536A12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</w:tcPr>
          <w:p w14:paraId="4603A46A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776CB41" w14:textId="27D10656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119" w:type="pct"/>
          </w:tcPr>
          <w:p w14:paraId="2843FB83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6D614" w14:textId="55DC66B2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119" w:type="pct"/>
            <w:shd w:val="clear" w:color="auto" w:fill="auto"/>
          </w:tcPr>
          <w:p w14:paraId="57E918E2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15415" w14:textId="1656804F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</w:tr>
      <w:tr w:rsidR="002C6F12" w:rsidRPr="00184215" w14:paraId="52286F7C" w14:textId="39637B60" w:rsidTr="002C6F12">
        <w:tc>
          <w:tcPr>
            <w:tcW w:w="1533" w:type="pct"/>
            <w:vAlign w:val="bottom"/>
          </w:tcPr>
          <w:p w14:paraId="6A415A07" w14:textId="77777777" w:rsidR="002C6F12" w:rsidRPr="00184215" w:rsidRDefault="002C6F12" w:rsidP="002C6F1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4452205B" w14:textId="177C16AF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" w:type="pct"/>
            <w:vAlign w:val="bottom"/>
          </w:tcPr>
          <w:p w14:paraId="1DB00A05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057D15D2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" w:type="pct"/>
            <w:vAlign w:val="bottom"/>
          </w:tcPr>
          <w:p w14:paraId="3AE9D475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vAlign w:val="bottom"/>
          </w:tcPr>
          <w:p w14:paraId="2417B856" w14:textId="14C73FDE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" w:type="pct"/>
            <w:vAlign w:val="bottom"/>
          </w:tcPr>
          <w:p w14:paraId="59E0FAE2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" w:type="pct"/>
            <w:vAlign w:val="bottom"/>
          </w:tcPr>
          <w:p w14:paraId="0B48042E" w14:textId="5314A3E9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" w:type="pct"/>
            <w:vAlign w:val="bottom"/>
          </w:tcPr>
          <w:p w14:paraId="71230A4B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3880F23C" w14:textId="18760FF6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C6F12" w:rsidRPr="00184215" w14:paraId="14390577" w14:textId="3E72C33B" w:rsidTr="002C6F12">
        <w:tc>
          <w:tcPr>
            <w:tcW w:w="1533" w:type="pct"/>
            <w:vAlign w:val="bottom"/>
          </w:tcPr>
          <w:p w14:paraId="423EF551" w14:textId="75970260" w:rsidR="002C6F12" w:rsidRPr="00184215" w:rsidRDefault="002C6F12" w:rsidP="002C6F1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E013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53" w:type="pct"/>
            <w:gridSpan w:val="3"/>
            <w:vAlign w:val="bottom"/>
          </w:tcPr>
          <w:p w14:paraId="6A4C92D3" w14:textId="56F46063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" w:type="pct"/>
            <w:vAlign w:val="bottom"/>
          </w:tcPr>
          <w:p w14:paraId="049D68BC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  <w:vAlign w:val="bottom"/>
          </w:tcPr>
          <w:p w14:paraId="65EF43CF" w14:textId="378857CF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" w:type="pct"/>
            <w:vAlign w:val="bottom"/>
          </w:tcPr>
          <w:p w14:paraId="1C753E1C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" w:type="pct"/>
            <w:vAlign w:val="bottom"/>
          </w:tcPr>
          <w:p w14:paraId="5CF676F6" w14:textId="270596C1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" w:type="pct"/>
            <w:vAlign w:val="bottom"/>
          </w:tcPr>
          <w:p w14:paraId="3588A8F8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4B8AB70B" w14:textId="65E32C2F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C6F12" w:rsidRPr="00184215" w14:paraId="42627D1B" w14:textId="239D0FD1" w:rsidTr="002C6F12">
        <w:tc>
          <w:tcPr>
            <w:tcW w:w="1533" w:type="pct"/>
            <w:shd w:val="clear" w:color="auto" w:fill="auto"/>
            <w:vAlign w:val="bottom"/>
          </w:tcPr>
          <w:p w14:paraId="6A9363D2" w14:textId="7A9FEE76" w:rsidR="002C6F12" w:rsidRPr="00184215" w:rsidRDefault="002C6F12" w:rsidP="002C6F12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013D">
              <w:rPr>
                <w:rFonts w:ascii="Angsana New" w:hAnsi="Angsana New"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32" w:type="pct"/>
            <w:vAlign w:val="bottom"/>
          </w:tcPr>
          <w:p w14:paraId="51CA9DA9" w14:textId="2191632B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119" w:type="pct"/>
            <w:vAlign w:val="bottom"/>
          </w:tcPr>
          <w:p w14:paraId="650F3D6D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4B4610E" w14:textId="7F3762C1" w:rsidR="002C6F12" w:rsidRPr="00184215" w:rsidRDefault="002C6F12" w:rsidP="0024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19" w:type="pct"/>
            <w:vAlign w:val="bottom"/>
          </w:tcPr>
          <w:p w14:paraId="767F33FB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A92AAF7" w14:textId="6619A43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vAlign w:val="bottom"/>
          </w:tcPr>
          <w:p w14:paraId="1EA9C7FC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5B33B550" w14:textId="33BD8199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vAlign w:val="bottom"/>
          </w:tcPr>
          <w:p w14:paraId="2D35C098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B749134" w14:textId="17FD8E7C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560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2C6F12" w:rsidRPr="00184215" w14:paraId="77F832BC" w14:textId="21F34E49" w:rsidTr="002C6F12">
        <w:tc>
          <w:tcPr>
            <w:tcW w:w="1533" w:type="pct"/>
            <w:shd w:val="clear" w:color="auto" w:fill="auto"/>
            <w:vAlign w:val="bottom"/>
          </w:tcPr>
          <w:p w14:paraId="784DDC9C" w14:textId="77777777" w:rsidR="002C6F12" w:rsidRDefault="002C6F12" w:rsidP="002C6F12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14:paraId="576651A5" w14:textId="3B0CA19F" w:rsidR="002C6F12" w:rsidRPr="00184215" w:rsidRDefault="002C6F12" w:rsidP="002C6F12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632" w:type="pct"/>
            <w:vAlign w:val="bottom"/>
          </w:tcPr>
          <w:p w14:paraId="175CFCF5" w14:textId="30F8F274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9" w:type="pct"/>
            <w:vAlign w:val="bottom"/>
          </w:tcPr>
          <w:p w14:paraId="6560F4FB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53A320F1" w14:textId="34D508D3" w:rsidR="002C6F12" w:rsidRPr="00184215" w:rsidRDefault="002C6F12" w:rsidP="0024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  (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9" w:type="pct"/>
            <w:vAlign w:val="bottom"/>
          </w:tcPr>
          <w:p w14:paraId="7C1CA0B2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6C9522C5" w14:textId="00BDAEF8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vAlign w:val="bottom"/>
          </w:tcPr>
          <w:p w14:paraId="5DE6561E" w14:textId="77777777" w:rsidR="002C6F12" w:rsidRPr="00184215" w:rsidRDefault="002C6F12" w:rsidP="002C6F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2" w:right="200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7558D46A" w14:textId="082197EA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vAlign w:val="bottom"/>
          </w:tcPr>
          <w:p w14:paraId="2A7660B0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8CCBB00" w14:textId="77777777" w:rsidR="002C6F12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F0A8F" w14:textId="60AB5AF1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C6F12" w:rsidRPr="00184215" w14:paraId="72F809EF" w14:textId="7214C0BA" w:rsidTr="002C6F12">
        <w:tc>
          <w:tcPr>
            <w:tcW w:w="1533" w:type="pct"/>
            <w:shd w:val="clear" w:color="auto" w:fill="auto"/>
            <w:vAlign w:val="bottom"/>
          </w:tcPr>
          <w:p w14:paraId="54298E83" w14:textId="77777777" w:rsidR="002C6F12" w:rsidRDefault="002C6F12" w:rsidP="002C6F1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ค่าธรรมเนียมในการจัด</w:t>
            </w:r>
          </w:p>
          <w:p w14:paraId="4ED70751" w14:textId="6C2A83A3" w:rsidR="002C6F12" w:rsidRPr="00184215" w:rsidRDefault="002C6F12" w:rsidP="002C6F1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หาเงินกู้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50C55DA2" w14:textId="4F25A93A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19" w:type="pct"/>
            <w:vAlign w:val="bottom"/>
          </w:tcPr>
          <w:p w14:paraId="3EA5DEE7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7C650F98" w14:textId="30BB2DF4" w:rsidR="002C6F12" w:rsidRPr="00184215" w:rsidRDefault="002C6F12" w:rsidP="0024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119" w:type="pct"/>
            <w:vAlign w:val="bottom"/>
          </w:tcPr>
          <w:p w14:paraId="501B196F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19DC4FA" w14:textId="07EE2388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vAlign w:val="bottom"/>
          </w:tcPr>
          <w:p w14:paraId="77F13EE5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2254DBC7" w14:textId="0BCDA183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vAlign w:val="bottom"/>
          </w:tcPr>
          <w:p w14:paraId="26A3709E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7D394B3" w14:textId="77777777" w:rsidR="002C6F12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282ED" w14:textId="512EB49C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2C6F12" w:rsidRPr="00184215" w14:paraId="63EB09F5" w14:textId="29D5928B" w:rsidTr="002C6F12">
        <w:tc>
          <w:tcPr>
            <w:tcW w:w="1533" w:type="pct"/>
            <w:vAlign w:val="bottom"/>
          </w:tcPr>
          <w:p w14:paraId="30A2113B" w14:textId="1D757B52" w:rsidR="002C6F12" w:rsidRPr="00184215" w:rsidRDefault="002C6F12" w:rsidP="002C6F1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E01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842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47EA8" w14:textId="6DBB9992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119" w:type="pct"/>
            <w:vAlign w:val="bottom"/>
          </w:tcPr>
          <w:p w14:paraId="52FB9400" w14:textId="77777777" w:rsidR="002C6F12" w:rsidRPr="00184215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99AD9" w14:textId="722608C1" w:rsidR="002C6F12" w:rsidRPr="00246F8B" w:rsidRDefault="002C6F12" w:rsidP="0024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1,639,290</w:t>
            </w:r>
          </w:p>
        </w:tc>
        <w:tc>
          <w:tcPr>
            <w:tcW w:w="119" w:type="pct"/>
            <w:vAlign w:val="bottom"/>
          </w:tcPr>
          <w:p w14:paraId="625750A7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3819E" w14:textId="55D5DE2A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vAlign w:val="bottom"/>
          </w:tcPr>
          <w:p w14:paraId="07F2ACEE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8A6BB" w14:textId="6AB9C63A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vAlign w:val="bottom"/>
          </w:tcPr>
          <w:p w14:paraId="6F519FE7" w14:textId="77777777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163AD2D" w14:textId="2DFEDE58" w:rsidR="002C6F12" w:rsidRPr="00184215" w:rsidRDefault="002C6F12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</w:tr>
    </w:tbl>
    <w:p w14:paraId="3E2CC674" w14:textId="77777777" w:rsidR="0067056C" w:rsidRPr="00184215" w:rsidRDefault="0067056C" w:rsidP="0067056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511BD669" w14:textId="77777777" w:rsidR="000A0B41" w:rsidRPr="00184215" w:rsidRDefault="000A0B41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  <w:sectPr w:rsidR="000A0B41" w:rsidRPr="00184215" w:rsidSect="00A22C98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87235A6" w14:textId="0BC112F3" w:rsidR="00036B89" w:rsidRPr="00184215" w:rsidRDefault="006618A2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 w:hint="cs"/>
          <w:cs/>
        </w:rPr>
        <w:lastRenderedPageBreak/>
        <w:t>ประมาณการหนี้สินไม่หมุนเวียนสำหรับ</w:t>
      </w:r>
      <w:r w:rsidR="00036B89" w:rsidRPr="00184215">
        <w:rPr>
          <w:rFonts w:ascii="Angsana New" w:hAnsi="Angsana New" w:cs="Angsana New"/>
          <w:cs/>
        </w:rPr>
        <w:t>ผลประโยชน์พนักงาน</w:t>
      </w:r>
    </w:p>
    <w:p w14:paraId="50810A21" w14:textId="77777777" w:rsidR="00036B89" w:rsidRPr="00EF6387" w:rsidRDefault="00036B89" w:rsidP="00163CDC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6A5098" w:rsidRPr="00EF6387" w14:paraId="4D97CD18" w14:textId="77777777" w:rsidTr="003E1416">
        <w:tc>
          <w:tcPr>
            <w:tcW w:w="3490" w:type="pct"/>
            <w:vAlign w:val="bottom"/>
          </w:tcPr>
          <w:p w14:paraId="016E7254" w14:textId="77777777" w:rsidR="006A5098" w:rsidRPr="00EF6387" w:rsidRDefault="006A5098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0524A7EF" w14:textId="365F9D3D" w:rsidR="006A5098" w:rsidRPr="00EF6387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38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F63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bottom"/>
          </w:tcPr>
          <w:p w14:paraId="6A4B1DC4" w14:textId="77777777" w:rsidR="006A5098" w:rsidRPr="00EF6387" w:rsidRDefault="006A5098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EC1D867" w14:textId="22180CE5" w:rsidR="006A5098" w:rsidRPr="00EF6387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387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EF6387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512D9" w:rsidRPr="00EF6387" w14:paraId="7CD5B2DC" w14:textId="77777777" w:rsidTr="003E1416">
        <w:tc>
          <w:tcPr>
            <w:tcW w:w="3490" w:type="pct"/>
            <w:vAlign w:val="bottom"/>
          </w:tcPr>
          <w:p w14:paraId="187F8FE2" w14:textId="7A5F8AA5" w:rsidR="00C512D9" w:rsidRPr="00EF6387" w:rsidRDefault="00C512D9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10" w:type="pct"/>
            <w:gridSpan w:val="3"/>
            <w:shd w:val="clear" w:color="auto" w:fill="auto"/>
            <w:vAlign w:val="bottom"/>
          </w:tcPr>
          <w:p w14:paraId="12B31FC0" w14:textId="73F4B899" w:rsidR="00C512D9" w:rsidRPr="00EF6387" w:rsidRDefault="00C512D9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3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243" w:rsidRPr="00EF6387" w14:paraId="06EC4CD0" w14:textId="77777777" w:rsidTr="003E1416">
        <w:trPr>
          <w:trHeight w:hRule="exact" w:val="403"/>
        </w:trPr>
        <w:tc>
          <w:tcPr>
            <w:tcW w:w="3490" w:type="pct"/>
            <w:vAlign w:val="bottom"/>
          </w:tcPr>
          <w:p w14:paraId="4143F2E1" w14:textId="3C36567E" w:rsidR="005F3243" w:rsidRPr="00EF6387" w:rsidRDefault="005F3243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638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EF63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6C98431" w14:textId="2C7283AE" w:rsidR="005F3243" w:rsidRPr="00EF6387" w:rsidRDefault="004E013D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387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="0026440B" w:rsidRPr="00EF63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F6387">
              <w:rPr>
                <w:rFonts w:ascii="Angsana New" w:hAnsi="Angsana New"/>
                <w:color w:val="000000"/>
                <w:sz w:val="30"/>
                <w:szCs w:val="30"/>
              </w:rPr>
              <w:t>345</w:t>
            </w:r>
          </w:p>
        </w:tc>
        <w:tc>
          <w:tcPr>
            <w:tcW w:w="147" w:type="pct"/>
            <w:vAlign w:val="bottom"/>
          </w:tcPr>
          <w:p w14:paraId="5BE13F90" w14:textId="77777777" w:rsidR="005F3243" w:rsidRPr="00EF6387" w:rsidRDefault="005F3243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B506980" w14:textId="3B2A1580" w:rsidR="005F3243" w:rsidRPr="00EF6387" w:rsidRDefault="004E013D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387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  <w:r w:rsidR="007247E5" w:rsidRPr="00EF63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F6387">
              <w:rPr>
                <w:rFonts w:ascii="Angsana New" w:hAnsi="Angsana New"/>
                <w:color w:val="000000"/>
                <w:sz w:val="30"/>
                <w:szCs w:val="30"/>
              </w:rPr>
              <w:t>316</w:t>
            </w:r>
          </w:p>
        </w:tc>
      </w:tr>
      <w:tr w:rsidR="005F3243" w:rsidRPr="00EF6387" w14:paraId="6DD66E9F" w14:textId="77777777" w:rsidTr="003E1416">
        <w:trPr>
          <w:trHeight w:hRule="exact" w:val="403"/>
        </w:trPr>
        <w:tc>
          <w:tcPr>
            <w:tcW w:w="3490" w:type="pct"/>
            <w:vAlign w:val="bottom"/>
          </w:tcPr>
          <w:p w14:paraId="324B7E09" w14:textId="77777777" w:rsidR="005F3243" w:rsidRPr="00EF6387" w:rsidRDefault="005F3243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EF638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ผลประโยชน์พนักงานระยะยาวอื่น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152EFB22" w14:textId="6B180E61" w:rsidR="005F3243" w:rsidRPr="00EF6387" w:rsidRDefault="004E013D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38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26440B" w:rsidRPr="00EF63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F6387">
              <w:rPr>
                <w:rFonts w:ascii="Angsana New" w:hAnsi="Angsana New"/>
                <w:color w:val="000000"/>
                <w:sz w:val="30"/>
                <w:szCs w:val="30"/>
              </w:rPr>
              <w:t>619</w:t>
            </w:r>
          </w:p>
        </w:tc>
        <w:tc>
          <w:tcPr>
            <w:tcW w:w="147" w:type="pct"/>
            <w:vAlign w:val="bottom"/>
          </w:tcPr>
          <w:p w14:paraId="4665155A" w14:textId="77777777" w:rsidR="005F3243" w:rsidRPr="00EF6387" w:rsidRDefault="005F3243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2EF0FAE8" w14:textId="3D4A4037" w:rsidR="005F3243" w:rsidRPr="00EF6387" w:rsidRDefault="004E013D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38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7247E5" w:rsidRPr="00EF63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F6387">
              <w:rPr>
                <w:rFonts w:ascii="Angsana New" w:hAnsi="Angsana New"/>
                <w:color w:val="000000"/>
                <w:sz w:val="30"/>
                <w:szCs w:val="30"/>
              </w:rPr>
              <w:t>270</w:t>
            </w:r>
          </w:p>
        </w:tc>
      </w:tr>
      <w:tr w:rsidR="005F3243" w:rsidRPr="00EF6387" w14:paraId="79E5EBFA" w14:textId="77777777" w:rsidTr="003E1416">
        <w:trPr>
          <w:trHeight w:hRule="exact" w:val="403"/>
        </w:trPr>
        <w:tc>
          <w:tcPr>
            <w:tcW w:w="3490" w:type="pct"/>
            <w:vAlign w:val="bottom"/>
          </w:tcPr>
          <w:p w14:paraId="565EA985" w14:textId="77777777" w:rsidR="005F3243" w:rsidRPr="00EF6387" w:rsidRDefault="005F3243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F63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A328E" w14:textId="421138E1" w:rsidR="005F3243" w:rsidRPr="00EF6387" w:rsidRDefault="004E013D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F638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107</w:t>
            </w:r>
            <w:r w:rsidR="0026440B" w:rsidRPr="00EF638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F638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964</w:t>
            </w:r>
          </w:p>
        </w:tc>
        <w:tc>
          <w:tcPr>
            <w:tcW w:w="147" w:type="pct"/>
            <w:vAlign w:val="bottom"/>
          </w:tcPr>
          <w:p w14:paraId="1E921FE5" w14:textId="77777777" w:rsidR="005F3243" w:rsidRPr="00EF6387" w:rsidRDefault="005F3243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E5168" w14:textId="71A46313" w:rsidR="005F3243" w:rsidRPr="00EF6387" w:rsidRDefault="004E013D" w:rsidP="005F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F638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</w:t>
            </w:r>
            <w:r w:rsidR="007247E5" w:rsidRPr="00EF638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F638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586</w:t>
            </w:r>
          </w:p>
        </w:tc>
      </w:tr>
    </w:tbl>
    <w:p w14:paraId="001AD70C" w14:textId="77777777" w:rsidR="00226D91" w:rsidRPr="00EF6387" w:rsidRDefault="00226D91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6E7A098" w14:textId="16FADDA7" w:rsidR="00036B89" w:rsidRPr="00EF6387" w:rsidRDefault="00E2746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F63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5AB2D3C2" w14:textId="77777777" w:rsidR="00B12E35" w:rsidRPr="00EF6387" w:rsidRDefault="00B12E35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0DAED3" w14:textId="57A6CB66" w:rsidR="00036B89" w:rsidRPr="00EF6387" w:rsidRDefault="00036B89" w:rsidP="00B87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F6387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BE41A3" w:rsidRPr="00EF6387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EF6387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4E013D" w:rsidRPr="00EF6387">
        <w:rPr>
          <w:rFonts w:asciiTheme="majorBidi" w:hAnsiTheme="majorBidi" w:cstheme="majorBidi"/>
          <w:sz w:val="30"/>
          <w:szCs w:val="30"/>
        </w:rPr>
        <w:t>2541</w:t>
      </w:r>
      <w:r w:rsidRPr="00EF6387">
        <w:rPr>
          <w:rFonts w:asciiTheme="majorBidi" w:hAnsiTheme="majorBidi"/>
          <w:sz w:val="30"/>
          <w:szCs w:val="30"/>
          <w:cs/>
        </w:rPr>
        <w:t xml:space="preserve"> </w:t>
      </w:r>
      <w:r w:rsidR="00B821CB" w:rsidRPr="00EF6387">
        <w:rPr>
          <w:rFonts w:asciiTheme="majorBidi" w:hAnsiTheme="majorBidi"/>
          <w:sz w:val="30"/>
          <w:szCs w:val="30"/>
          <w:cs/>
        </w:rPr>
        <w:t xml:space="preserve">       </w:t>
      </w:r>
      <w:r w:rsidRPr="00EF6387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87530" w:rsidRPr="00EF6387">
        <w:rPr>
          <w:rFonts w:asciiTheme="majorBidi" w:hAnsiTheme="majorBidi"/>
          <w:sz w:val="30"/>
          <w:szCs w:val="30"/>
          <w:cs/>
        </w:rPr>
        <w:t xml:space="preserve"> </w:t>
      </w:r>
      <w:r w:rsidRPr="00EF6387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B87530" w:rsidRPr="00EF6387">
        <w:rPr>
          <w:rFonts w:asciiTheme="majorBidi" w:hAnsiTheme="majorBidi"/>
          <w:sz w:val="30"/>
          <w:szCs w:val="30"/>
          <w:cs/>
        </w:rPr>
        <w:t xml:space="preserve"> </w:t>
      </w:r>
      <w:r w:rsidRPr="00EF6387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6163310C" w14:textId="771B4A15" w:rsidR="00B87530" w:rsidRPr="00EF6387" w:rsidRDefault="00B8753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5850"/>
        <w:gridCol w:w="453"/>
        <w:gridCol w:w="1271"/>
        <w:gridCol w:w="320"/>
        <w:gridCol w:w="1259"/>
      </w:tblGrid>
      <w:tr w:rsidR="006A5098" w:rsidRPr="00184215" w14:paraId="09F88636" w14:textId="77777777" w:rsidTr="00473414">
        <w:tc>
          <w:tcPr>
            <w:tcW w:w="5850" w:type="dxa"/>
            <w:vAlign w:val="bottom"/>
          </w:tcPr>
          <w:p w14:paraId="3BC205D3" w14:textId="6E527168" w:rsidR="006A5098" w:rsidRPr="00184215" w:rsidRDefault="00DE45B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4215">
              <w:rPr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มูลค่าปัจจุบันของภาระผูกพันของโครงการผลประโยชน์</w:t>
            </w:r>
            <w:r w:rsidR="008C1BA0" w:rsidRPr="00184215">
              <w:rPr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53" w:type="dxa"/>
            <w:vAlign w:val="bottom"/>
          </w:tcPr>
          <w:p w14:paraId="1D66399C" w14:textId="77777777" w:rsidR="006A5098" w:rsidRPr="00184215" w:rsidRDefault="006A5098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5BCD3DC" w14:textId="5FDCD736" w:rsidR="006A5098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20" w:type="dxa"/>
            <w:vAlign w:val="bottom"/>
          </w:tcPr>
          <w:p w14:paraId="681895FB" w14:textId="77777777" w:rsidR="006A5098" w:rsidRPr="00184215" w:rsidRDefault="006A5098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23EB027" w14:textId="47014645" w:rsidR="006A5098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01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3B50A0" w:rsidRPr="00184215" w14:paraId="23A7426F" w14:textId="77777777" w:rsidTr="00473414">
        <w:tc>
          <w:tcPr>
            <w:tcW w:w="5850" w:type="dxa"/>
            <w:vAlign w:val="bottom"/>
          </w:tcPr>
          <w:p w14:paraId="1E418861" w14:textId="77777777" w:rsidR="003B50A0" w:rsidRPr="00184215" w:rsidRDefault="003B50A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" w:type="dxa"/>
            <w:vAlign w:val="bottom"/>
          </w:tcPr>
          <w:p w14:paraId="5319C502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0" w:type="dxa"/>
            <w:gridSpan w:val="3"/>
            <w:vAlign w:val="bottom"/>
          </w:tcPr>
          <w:p w14:paraId="1EA7BA6A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1450" w:rsidRPr="00184215" w14:paraId="452BA661" w14:textId="77777777" w:rsidTr="00473414">
        <w:tc>
          <w:tcPr>
            <w:tcW w:w="5850" w:type="dxa"/>
            <w:vAlign w:val="bottom"/>
          </w:tcPr>
          <w:p w14:paraId="62AC7291" w14:textId="72DD657C" w:rsidR="00041450" w:rsidRPr="00184215" w:rsidRDefault="00041450" w:rsidP="0004145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53" w:type="dxa"/>
            <w:vAlign w:val="bottom"/>
          </w:tcPr>
          <w:p w14:paraId="0CB40124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09C7B19" w14:textId="3D7F3593" w:rsidR="00041450" w:rsidRPr="00184215" w:rsidRDefault="004E013D" w:rsidP="00970A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2D255A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320" w:type="dxa"/>
            <w:vAlign w:val="bottom"/>
          </w:tcPr>
          <w:p w14:paraId="3E2B50B0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EC34B47" w14:textId="154D96DC" w:rsidR="00041450" w:rsidRPr="00184215" w:rsidRDefault="004E013D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B412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</w:tr>
      <w:tr w:rsidR="00041450" w:rsidRPr="00184215" w14:paraId="43732631" w14:textId="77777777" w:rsidTr="00473414">
        <w:tc>
          <w:tcPr>
            <w:tcW w:w="5850" w:type="dxa"/>
            <w:vAlign w:val="bottom"/>
          </w:tcPr>
          <w:p w14:paraId="369AAAEF" w14:textId="77777777" w:rsidR="00041450" w:rsidRPr="00184215" w:rsidRDefault="00041450" w:rsidP="00041450">
            <w:pPr>
              <w:ind w:left="342" w:hanging="34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453" w:type="dxa"/>
            <w:vAlign w:val="bottom"/>
          </w:tcPr>
          <w:p w14:paraId="669C688A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9636E8C" w14:textId="77777777" w:rsidR="00041450" w:rsidRPr="00184215" w:rsidRDefault="00041450" w:rsidP="00970A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10"/>
                <w:szCs w:val="10"/>
                <w:cs/>
                <w:lang w:bidi="th-TH"/>
              </w:rPr>
            </w:pPr>
          </w:p>
        </w:tc>
        <w:tc>
          <w:tcPr>
            <w:tcW w:w="320" w:type="dxa"/>
            <w:vAlign w:val="bottom"/>
          </w:tcPr>
          <w:p w14:paraId="1694A05E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259" w:type="dxa"/>
            <w:vAlign w:val="bottom"/>
          </w:tcPr>
          <w:p w14:paraId="5ED8EFC4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bidi="th-TH"/>
              </w:rPr>
            </w:pPr>
          </w:p>
        </w:tc>
      </w:tr>
      <w:tr w:rsidR="00041450" w:rsidRPr="00184215" w14:paraId="0CD91B3B" w14:textId="77777777" w:rsidTr="00473414">
        <w:tc>
          <w:tcPr>
            <w:tcW w:w="5850" w:type="dxa"/>
            <w:vAlign w:val="bottom"/>
          </w:tcPr>
          <w:p w14:paraId="338D0689" w14:textId="604568FC" w:rsidR="00041450" w:rsidRPr="00184215" w:rsidRDefault="00041450" w:rsidP="00041450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53" w:type="dxa"/>
            <w:vAlign w:val="bottom"/>
          </w:tcPr>
          <w:p w14:paraId="44407C5A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8EF6694" w14:textId="77777777" w:rsidR="00041450" w:rsidRPr="00184215" w:rsidRDefault="00041450" w:rsidP="00970A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20" w:type="dxa"/>
            <w:vAlign w:val="bottom"/>
          </w:tcPr>
          <w:p w14:paraId="133F2C76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9996588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41450" w:rsidRPr="00184215" w14:paraId="28E81176" w14:textId="77777777" w:rsidTr="00473414">
        <w:tc>
          <w:tcPr>
            <w:tcW w:w="5850" w:type="dxa"/>
            <w:vAlign w:val="bottom"/>
          </w:tcPr>
          <w:p w14:paraId="7FF64D9E" w14:textId="77777777" w:rsidR="00041450" w:rsidRPr="00184215" w:rsidRDefault="00041450" w:rsidP="0004145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53" w:type="dxa"/>
            <w:vAlign w:val="bottom"/>
          </w:tcPr>
          <w:p w14:paraId="270CA687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2B5D53E6" w14:textId="4D4DBCD6" w:rsidR="00041450" w:rsidRPr="00184215" w:rsidRDefault="004E013D" w:rsidP="00970A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2D255A" w:rsidRPr="001842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320" w:type="dxa"/>
            <w:vAlign w:val="bottom"/>
          </w:tcPr>
          <w:p w14:paraId="366863A4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DC3502F" w14:textId="309AFEC0" w:rsidR="00041450" w:rsidRPr="00184215" w:rsidRDefault="004E013D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412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</w:tr>
      <w:tr w:rsidR="00041450" w:rsidRPr="00184215" w14:paraId="053C9D02" w14:textId="77777777" w:rsidTr="00473414">
        <w:tc>
          <w:tcPr>
            <w:tcW w:w="5850" w:type="dxa"/>
            <w:vAlign w:val="bottom"/>
          </w:tcPr>
          <w:p w14:paraId="405062AB" w14:textId="2535D2FE" w:rsidR="00041450" w:rsidRPr="00184215" w:rsidRDefault="00041450" w:rsidP="0004145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453" w:type="dxa"/>
            <w:vAlign w:val="bottom"/>
          </w:tcPr>
          <w:p w14:paraId="66E61A8D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24958AA9" w14:textId="05C820EE" w:rsidR="00041450" w:rsidRPr="00184215" w:rsidRDefault="002D255A" w:rsidP="00F7457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20" w:type="dxa"/>
            <w:vAlign w:val="bottom"/>
          </w:tcPr>
          <w:p w14:paraId="17F53D67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6416140" w14:textId="612F6172" w:rsidR="00041450" w:rsidRPr="00184215" w:rsidRDefault="004E013D" w:rsidP="00B412A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B412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864</w:t>
            </w:r>
          </w:p>
        </w:tc>
      </w:tr>
      <w:tr w:rsidR="00041450" w:rsidRPr="00184215" w14:paraId="04EC0DF3" w14:textId="77777777" w:rsidTr="00473414">
        <w:tc>
          <w:tcPr>
            <w:tcW w:w="5850" w:type="dxa"/>
            <w:vAlign w:val="bottom"/>
          </w:tcPr>
          <w:p w14:paraId="69F2B567" w14:textId="77777777" w:rsidR="00041450" w:rsidRPr="00184215" w:rsidRDefault="00041450" w:rsidP="0004145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53" w:type="dxa"/>
            <w:vAlign w:val="bottom"/>
          </w:tcPr>
          <w:p w14:paraId="1F2632F2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77D316D" w14:textId="34ACC65B" w:rsidR="00041450" w:rsidRPr="00184215" w:rsidRDefault="004E013D" w:rsidP="00970A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D255A" w:rsidRPr="001842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320" w:type="dxa"/>
            <w:vAlign w:val="bottom"/>
          </w:tcPr>
          <w:p w14:paraId="38DDEF53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5331CFE" w14:textId="72D93AD3" w:rsidR="00041450" w:rsidRPr="00184215" w:rsidRDefault="004E013D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412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</w:tr>
      <w:tr w:rsidR="00041450" w:rsidRPr="00184215" w14:paraId="2A13F03E" w14:textId="77777777" w:rsidTr="00473414">
        <w:tc>
          <w:tcPr>
            <w:tcW w:w="5850" w:type="dxa"/>
            <w:vAlign w:val="bottom"/>
          </w:tcPr>
          <w:p w14:paraId="6EDFD64D" w14:textId="77777777" w:rsidR="00041450" w:rsidRPr="00184215" w:rsidRDefault="00041450" w:rsidP="0004145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3" w:type="dxa"/>
            <w:vAlign w:val="bottom"/>
          </w:tcPr>
          <w:p w14:paraId="1C2D3C90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0E792C11" w14:textId="6A49298C" w:rsidR="00041450" w:rsidRPr="00184215" w:rsidRDefault="004E013D" w:rsidP="00970A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B514D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320" w:type="dxa"/>
            <w:vAlign w:val="bottom"/>
          </w:tcPr>
          <w:p w14:paraId="599C5427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D553D0C" w14:textId="0D574EE5" w:rsidR="00041450" w:rsidRPr="00184215" w:rsidRDefault="004E013D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B412A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630</w:t>
            </w:r>
          </w:p>
        </w:tc>
      </w:tr>
      <w:tr w:rsidR="00041450" w:rsidRPr="00184215" w14:paraId="430011D7" w14:textId="77777777" w:rsidTr="00473414">
        <w:tc>
          <w:tcPr>
            <w:tcW w:w="5850" w:type="dxa"/>
            <w:vAlign w:val="bottom"/>
          </w:tcPr>
          <w:p w14:paraId="7D01CCAD" w14:textId="77777777" w:rsidR="00041450" w:rsidRPr="00184215" w:rsidRDefault="00041450" w:rsidP="00041450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53" w:type="dxa"/>
            <w:vAlign w:val="bottom"/>
          </w:tcPr>
          <w:p w14:paraId="4915F857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6AE5063B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6F2D0376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CEAB3CA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41450" w:rsidRPr="00184215" w14:paraId="5AC23A00" w14:textId="77777777" w:rsidTr="00473414">
        <w:tc>
          <w:tcPr>
            <w:tcW w:w="5850" w:type="dxa"/>
            <w:vAlign w:val="bottom"/>
          </w:tcPr>
          <w:p w14:paraId="74B94D8D" w14:textId="37E3D54F" w:rsidR="00041450" w:rsidRPr="00184215" w:rsidRDefault="0062281A" w:rsidP="0004145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="00041450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453" w:type="dxa"/>
            <w:vAlign w:val="bottom"/>
          </w:tcPr>
          <w:p w14:paraId="03E1225F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6EF04BA2" w14:textId="18706737" w:rsidR="00041450" w:rsidRPr="00184215" w:rsidRDefault="004E013D" w:rsidP="006D7CC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514D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  <w:tc>
          <w:tcPr>
            <w:tcW w:w="320" w:type="dxa"/>
            <w:vAlign w:val="bottom"/>
          </w:tcPr>
          <w:p w14:paraId="13927DBD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EE871C" w14:textId="7E92E0B5" w:rsidR="00041450" w:rsidRPr="00184215" w:rsidRDefault="00B412A1" w:rsidP="00B412A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41450" w:rsidRPr="00184215" w14:paraId="2BAFC57C" w14:textId="77777777" w:rsidTr="00473414">
        <w:tc>
          <w:tcPr>
            <w:tcW w:w="5850" w:type="dxa"/>
            <w:vAlign w:val="bottom"/>
          </w:tcPr>
          <w:p w14:paraId="68380384" w14:textId="77777777" w:rsidR="00041450" w:rsidRPr="00184215" w:rsidRDefault="00041450" w:rsidP="00041450">
            <w:pPr>
              <w:ind w:left="342" w:hanging="3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3" w:type="dxa"/>
            <w:vAlign w:val="bottom"/>
          </w:tcPr>
          <w:p w14:paraId="47EBBFE9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3A2E2922" w14:textId="0EFC9D5E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17ECCEE0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9" w:type="dxa"/>
            <w:vAlign w:val="bottom"/>
          </w:tcPr>
          <w:p w14:paraId="72C932D3" w14:textId="51719F64" w:rsidR="00041450" w:rsidRPr="00184215" w:rsidRDefault="00041450" w:rsidP="00041450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041450" w:rsidRPr="00184215" w14:paraId="0F1D5493" w14:textId="77777777" w:rsidTr="00473414">
        <w:tc>
          <w:tcPr>
            <w:tcW w:w="5850" w:type="dxa"/>
            <w:vAlign w:val="bottom"/>
          </w:tcPr>
          <w:p w14:paraId="1137F134" w14:textId="2CD92C89" w:rsidR="00041450" w:rsidRPr="00184215" w:rsidRDefault="00041450" w:rsidP="0004145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53" w:type="dxa"/>
            <w:vAlign w:val="bottom"/>
          </w:tcPr>
          <w:p w14:paraId="2A2D127C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1E2AFA89" w14:textId="6A1C7934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71DA2B4A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9BBA7B3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1450" w:rsidRPr="00184215" w14:paraId="67264654" w14:textId="77777777" w:rsidTr="00473414">
        <w:tc>
          <w:tcPr>
            <w:tcW w:w="5850" w:type="dxa"/>
            <w:vAlign w:val="bottom"/>
          </w:tcPr>
          <w:p w14:paraId="73423702" w14:textId="77777777" w:rsidR="00041450" w:rsidRPr="00184215" w:rsidRDefault="00041450" w:rsidP="0004145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453" w:type="dxa"/>
            <w:vAlign w:val="bottom"/>
          </w:tcPr>
          <w:p w14:paraId="4E453CFD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1419A17" w14:textId="53FFAA62" w:rsidR="00041450" w:rsidRPr="00184215" w:rsidRDefault="00A440D5" w:rsidP="00970A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20" w:type="dxa"/>
            <w:vAlign w:val="bottom"/>
          </w:tcPr>
          <w:p w14:paraId="5CC13893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BA43F88" w14:textId="69B93BA2" w:rsidR="00041450" w:rsidRPr="00184215" w:rsidRDefault="00B412A1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41450" w:rsidRPr="00184215" w14:paraId="757679D9" w14:textId="77777777" w:rsidTr="00473414">
        <w:trPr>
          <w:trHeight w:val="109"/>
        </w:trPr>
        <w:tc>
          <w:tcPr>
            <w:tcW w:w="5850" w:type="dxa"/>
            <w:vAlign w:val="bottom"/>
          </w:tcPr>
          <w:p w14:paraId="2757EAA4" w14:textId="77777777" w:rsidR="00041450" w:rsidRPr="00184215" w:rsidRDefault="00041450" w:rsidP="00041450">
            <w:pPr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453" w:type="dxa"/>
            <w:vAlign w:val="bottom"/>
          </w:tcPr>
          <w:p w14:paraId="72D1563D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63E658FF" w14:textId="77777777" w:rsidR="00041450" w:rsidRPr="00184215" w:rsidRDefault="00041450" w:rsidP="00970A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14:paraId="16F10BC7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85D7C4D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</w:tr>
      <w:tr w:rsidR="00041450" w:rsidRPr="00184215" w14:paraId="17DA6C64" w14:textId="77777777" w:rsidTr="00473414">
        <w:tc>
          <w:tcPr>
            <w:tcW w:w="5850" w:type="dxa"/>
            <w:vAlign w:val="bottom"/>
          </w:tcPr>
          <w:p w14:paraId="1DD1FBBF" w14:textId="5E6B258A" w:rsidR="00041450" w:rsidRPr="00184215" w:rsidRDefault="00041450" w:rsidP="000414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53" w:type="dxa"/>
            <w:vAlign w:val="bottom"/>
          </w:tcPr>
          <w:p w14:paraId="1BB389CF" w14:textId="77777777" w:rsidR="00041450" w:rsidRPr="00184215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bottom"/>
          </w:tcPr>
          <w:p w14:paraId="51BA7F3F" w14:textId="272549E0" w:rsidR="00041450" w:rsidRPr="00184215" w:rsidRDefault="004E013D" w:rsidP="00970A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  <w:r w:rsidR="00A440D5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345</w:t>
            </w:r>
          </w:p>
        </w:tc>
        <w:tc>
          <w:tcPr>
            <w:tcW w:w="320" w:type="dxa"/>
            <w:vAlign w:val="bottom"/>
          </w:tcPr>
          <w:p w14:paraId="7AB084CD" w14:textId="77777777" w:rsidR="00041450" w:rsidRPr="00184215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60E3A268" w14:textId="1742623D" w:rsidR="00041450" w:rsidRPr="00184215" w:rsidRDefault="004E013D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B412A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</w:t>
            </w:r>
          </w:p>
        </w:tc>
      </w:tr>
    </w:tbl>
    <w:p w14:paraId="76565E3C" w14:textId="2637CE30" w:rsidR="00B87625" w:rsidRPr="00184215" w:rsidRDefault="00B8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4"/>
          <w:szCs w:val="24"/>
          <w:cs/>
        </w:rPr>
      </w:pPr>
    </w:p>
    <w:p w14:paraId="3A2AC24F" w14:textId="77777777" w:rsidR="006E58AA" w:rsidRDefault="006E5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15BADE54" w14:textId="409BF5A0" w:rsidR="00F06466" w:rsidRPr="00184215" w:rsidRDefault="00174113" w:rsidP="00237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842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ผลประโยชน์พนักงานระยะยาวอื่น</w:t>
      </w:r>
    </w:p>
    <w:p w14:paraId="5CF34824" w14:textId="77777777" w:rsidR="00F06466" w:rsidRPr="00857AAE" w:rsidRDefault="00F06466" w:rsidP="00883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tbl>
      <w:tblPr>
        <w:tblW w:w="9154" w:type="dxa"/>
        <w:tblInd w:w="450" w:type="dxa"/>
        <w:tblLook w:val="01E0" w:firstRow="1" w:lastRow="1" w:firstColumn="1" w:lastColumn="1" w:noHBand="0" w:noVBand="0"/>
      </w:tblPr>
      <w:tblGrid>
        <w:gridCol w:w="5756"/>
        <w:gridCol w:w="543"/>
        <w:gridCol w:w="1271"/>
        <w:gridCol w:w="320"/>
        <w:gridCol w:w="1264"/>
      </w:tblGrid>
      <w:tr w:rsidR="00C71E1E" w:rsidRPr="00184215" w14:paraId="069CE94B" w14:textId="77777777" w:rsidTr="00527864">
        <w:tc>
          <w:tcPr>
            <w:tcW w:w="5756" w:type="dxa"/>
            <w:vAlign w:val="bottom"/>
          </w:tcPr>
          <w:p w14:paraId="0E4BF6F5" w14:textId="1282A914" w:rsidR="00C71E1E" w:rsidRPr="00184215" w:rsidRDefault="00C71E1E" w:rsidP="00B87625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4215">
              <w:rPr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มูลค่าปัจจุบันของภาระผูกพันของ</w:t>
            </w:r>
            <w:r w:rsidR="00CF52D5" w:rsidRPr="00184215">
              <w:rPr>
                <w:b/>
                <w:bCs/>
                <w:i/>
                <w:iCs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543" w:type="dxa"/>
            <w:vAlign w:val="bottom"/>
          </w:tcPr>
          <w:p w14:paraId="134DBCF2" w14:textId="77777777" w:rsidR="00C71E1E" w:rsidRPr="00184215" w:rsidRDefault="00C71E1E" w:rsidP="00B876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28563C46" w14:textId="30706EE5" w:rsidR="00C71E1E" w:rsidRPr="00184215" w:rsidRDefault="004E013D" w:rsidP="00B8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20" w:type="dxa"/>
            <w:vAlign w:val="bottom"/>
          </w:tcPr>
          <w:p w14:paraId="0F53114A" w14:textId="77777777" w:rsidR="00C71E1E" w:rsidRPr="00184215" w:rsidRDefault="00C71E1E" w:rsidP="00B8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0CAFEC8" w14:textId="15995265" w:rsidR="00C71E1E" w:rsidRPr="00184215" w:rsidRDefault="004E013D" w:rsidP="00B8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01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71E1E" w:rsidRPr="00184215" w14:paraId="3B536279" w14:textId="77777777" w:rsidTr="00527864">
        <w:tc>
          <w:tcPr>
            <w:tcW w:w="5756" w:type="dxa"/>
            <w:vAlign w:val="bottom"/>
          </w:tcPr>
          <w:p w14:paraId="4CAEA349" w14:textId="77777777" w:rsidR="00C71E1E" w:rsidRPr="00184215" w:rsidRDefault="00C71E1E" w:rsidP="00B87625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dxa"/>
            <w:vAlign w:val="bottom"/>
          </w:tcPr>
          <w:p w14:paraId="62BAFFF7" w14:textId="77777777" w:rsidR="00C71E1E" w:rsidRPr="00184215" w:rsidRDefault="00C71E1E" w:rsidP="00B876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5" w:type="dxa"/>
            <w:gridSpan w:val="3"/>
            <w:vAlign w:val="bottom"/>
          </w:tcPr>
          <w:p w14:paraId="3AFA9C85" w14:textId="77777777" w:rsidR="00C71E1E" w:rsidRPr="00184215" w:rsidRDefault="00C71E1E" w:rsidP="00B87625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C1420" w:rsidRPr="00184215" w14:paraId="0700BBB4" w14:textId="77777777" w:rsidTr="00527864">
        <w:tc>
          <w:tcPr>
            <w:tcW w:w="5756" w:type="dxa"/>
            <w:vAlign w:val="bottom"/>
          </w:tcPr>
          <w:p w14:paraId="08F592BA" w14:textId="70191254" w:rsidR="00EC1420" w:rsidRPr="00184215" w:rsidRDefault="00EC1420" w:rsidP="00EC142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dxa"/>
            <w:vAlign w:val="bottom"/>
          </w:tcPr>
          <w:p w14:paraId="500AAA15" w14:textId="77777777" w:rsidR="00EC1420" w:rsidRPr="00184215" w:rsidRDefault="00EC1420" w:rsidP="00EC14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442BD087" w14:textId="47FCAA70" w:rsidR="00EC1420" w:rsidRPr="00184215" w:rsidRDefault="004E013D" w:rsidP="00C9433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871A7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320" w:type="dxa"/>
            <w:vAlign w:val="bottom"/>
          </w:tcPr>
          <w:p w14:paraId="5FEBB045" w14:textId="77777777" w:rsidR="00EC1420" w:rsidRPr="00184215" w:rsidRDefault="00EC1420" w:rsidP="00EC1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FD6301D" w14:textId="5B36C8DC" w:rsidR="00EC1420" w:rsidRPr="00184215" w:rsidRDefault="004E013D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368BA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</w:tr>
      <w:tr w:rsidR="00C71E1E" w:rsidRPr="00184215" w14:paraId="72C3449F" w14:textId="77777777" w:rsidTr="00527864">
        <w:tc>
          <w:tcPr>
            <w:tcW w:w="5756" w:type="dxa"/>
            <w:vAlign w:val="bottom"/>
          </w:tcPr>
          <w:p w14:paraId="422DA2E9" w14:textId="77777777" w:rsidR="00C71E1E" w:rsidRPr="00184215" w:rsidRDefault="00C71E1E" w:rsidP="00B87625">
            <w:pPr>
              <w:ind w:left="342" w:hanging="3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3" w:type="dxa"/>
            <w:vAlign w:val="bottom"/>
          </w:tcPr>
          <w:p w14:paraId="6BCF9929" w14:textId="77777777" w:rsidR="00C71E1E" w:rsidRPr="00184215" w:rsidRDefault="00C71E1E" w:rsidP="00B876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633B5E7" w14:textId="77777777" w:rsidR="00C71E1E" w:rsidRPr="00184215" w:rsidRDefault="00C71E1E" w:rsidP="00C9433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320" w:type="dxa"/>
            <w:vAlign w:val="bottom"/>
          </w:tcPr>
          <w:p w14:paraId="58D62A12" w14:textId="77777777" w:rsidR="00C71E1E" w:rsidRPr="00184215" w:rsidRDefault="00C71E1E" w:rsidP="00B8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14:paraId="2B18D57F" w14:textId="77777777" w:rsidR="00C71E1E" w:rsidRPr="00184215" w:rsidRDefault="00C71E1E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C71E1E" w:rsidRPr="00184215" w14:paraId="7B8709D6" w14:textId="77777777" w:rsidTr="00527864">
        <w:tc>
          <w:tcPr>
            <w:tcW w:w="5756" w:type="dxa"/>
            <w:vAlign w:val="bottom"/>
          </w:tcPr>
          <w:p w14:paraId="482C7FA6" w14:textId="77777777" w:rsidR="00C71E1E" w:rsidRPr="00184215" w:rsidRDefault="00C71E1E" w:rsidP="00B87625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3" w:type="dxa"/>
            <w:vAlign w:val="bottom"/>
          </w:tcPr>
          <w:p w14:paraId="6E29CEC1" w14:textId="77777777" w:rsidR="00C71E1E" w:rsidRPr="00184215" w:rsidRDefault="00C71E1E" w:rsidP="00B876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54EDBEF1" w14:textId="77777777" w:rsidR="00C71E1E" w:rsidRPr="00184215" w:rsidRDefault="00C71E1E" w:rsidP="00C9433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20" w:type="dxa"/>
            <w:vAlign w:val="bottom"/>
          </w:tcPr>
          <w:p w14:paraId="3FC31511" w14:textId="77777777" w:rsidR="00C71E1E" w:rsidRPr="00184215" w:rsidRDefault="00C71E1E" w:rsidP="00B8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A0C0E22" w14:textId="77777777" w:rsidR="00C71E1E" w:rsidRPr="00184215" w:rsidRDefault="00C71E1E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C1420" w:rsidRPr="00184215" w14:paraId="53E8286E" w14:textId="77777777" w:rsidTr="00527864">
        <w:tc>
          <w:tcPr>
            <w:tcW w:w="5756" w:type="dxa"/>
            <w:vAlign w:val="bottom"/>
          </w:tcPr>
          <w:p w14:paraId="06914EA2" w14:textId="77777777" w:rsidR="00EC1420" w:rsidRPr="00184215" w:rsidRDefault="00EC1420" w:rsidP="00EC142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43" w:type="dxa"/>
            <w:vAlign w:val="bottom"/>
          </w:tcPr>
          <w:p w14:paraId="0F8241F2" w14:textId="77777777" w:rsidR="00EC1420" w:rsidRPr="00184215" w:rsidRDefault="00EC1420" w:rsidP="00EC14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3289105" w14:textId="16393F99" w:rsidR="00EC1420" w:rsidRPr="00184215" w:rsidRDefault="004E013D" w:rsidP="00C9433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320" w:type="dxa"/>
            <w:vAlign w:val="bottom"/>
          </w:tcPr>
          <w:p w14:paraId="165037D3" w14:textId="77777777" w:rsidR="00EC1420" w:rsidRPr="00184215" w:rsidRDefault="00EC1420" w:rsidP="00EC1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E7A4650" w14:textId="16516B0A" w:rsidR="00EC1420" w:rsidRPr="00184215" w:rsidRDefault="004E013D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</w:tr>
      <w:tr w:rsidR="00C61B97" w:rsidRPr="00184215" w14:paraId="70C96A19" w14:textId="77777777" w:rsidTr="00527864">
        <w:tc>
          <w:tcPr>
            <w:tcW w:w="5756" w:type="dxa"/>
            <w:vAlign w:val="bottom"/>
          </w:tcPr>
          <w:p w14:paraId="70822E51" w14:textId="77777777" w:rsidR="00C61B97" w:rsidRPr="00184215" w:rsidRDefault="00C61B97" w:rsidP="00C61B9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43" w:type="dxa"/>
            <w:vAlign w:val="bottom"/>
          </w:tcPr>
          <w:p w14:paraId="4D37BA4F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6DF33D4A" w14:textId="420ABE3E" w:rsidR="00C61B97" w:rsidRPr="00184215" w:rsidRDefault="004E013D" w:rsidP="00C9433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320" w:type="dxa"/>
            <w:vAlign w:val="bottom"/>
          </w:tcPr>
          <w:p w14:paraId="278342DC" w14:textId="77777777" w:rsidR="00C61B97" w:rsidRPr="00184215" w:rsidRDefault="00C61B97" w:rsidP="00C6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1A8B8E0" w14:textId="6C692CAE" w:rsidR="00C61B97" w:rsidRPr="00184215" w:rsidRDefault="004E013D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</w:tr>
      <w:tr w:rsidR="00C61B97" w:rsidRPr="00184215" w14:paraId="1775862B" w14:textId="77777777" w:rsidTr="00527864">
        <w:tc>
          <w:tcPr>
            <w:tcW w:w="5756" w:type="dxa"/>
            <w:vAlign w:val="bottom"/>
          </w:tcPr>
          <w:p w14:paraId="79F843AE" w14:textId="77777777" w:rsidR="00C61B97" w:rsidRPr="00184215" w:rsidRDefault="00C61B97" w:rsidP="00C61B9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dxa"/>
            <w:vAlign w:val="bottom"/>
          </w:tcPr>
          <w:p w14:paraId="44495B21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4D39D0A3" w14:textId="43D75E9E" w:rsidR="00C61B97" w:rsidRPr="00184215" w:rsidRDefault="004E013D" w:rsidP="00C9433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97E29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320" w:type="dxa"/>
            <w:vAlign w:val="bottom"/>
          </w:tcPr>
          <w:p w14:paraId="3E05DA47" w14:textId="77777777" w:rsidR="00C61B97" w:rsidRPr="00184215" w:rsidRDefault="00C61B97" w:rsidP="00C6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193A033" w14:textId="7B5B8296" w:rsidR="00C61B97" w:rsidRPr="00184215" w:rsidRDefault="004E013D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</w:p>
        </w:tc>
      </w:tr>
      <w:tr w:rsidR="00C61B97" w:rsidRPr="00184215" w14:paraId="09810F63" w14:textId="77777777" w:rsidTr="00527864">
        <w:tc>
          <w:tcPr>
            <w:tcW w:w="5756" w:type="dxa"/>
            <w:vAlign w:val="bottom"/>
          </w:tcPr>
          <w:p w14:paraId="12A8D799" w14:textId="77777777" w:rsidR="00C61B97" w:rsidRPr="00184215" w:rsidRDefault="00C61B97" w:rsidP="00C61B97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43" w:type="dxa"/>
            <w:vAlign w:val="bottom"/>
          </w:tcPr>
          <w:p w14:paraId="7263BB7E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771CCE17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271B2D96" w14:textId="77777777" w:rsidR="00C61B97" w:rsidRPr="00184215" w:rsidRDefault="00C61B97" w:rsidP="00C6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8B09641" w14:textId="77777777" w:rsidR="00C61B97" w:rsidRPr="00184215" w:rsidRDefault="00C61B97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B97" w:rsidRPr="00184215" w14:paraId="0CD8DDD4" w14:textId="77777777" w:rsidTr="00527864">
        <w:tc>
          <w:tcPr>
            <w:tcW w:w="5756" w:type="dxa"/>
            <w:vAlign w:val="bottom"/>
          </w:tcPr>
          <w:p w14:paraId="3737FF4A" w14:textId="5856FCC7" w:rsidR="00C61B97" w:rsidRPr="00184215" w:rsidRDefault="00514083" w:rsidP="00C61B9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C61B97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543" w:type="dxa"/>
            <w:vAlign w:val="bottom"/>
          </w:tcPr>
          <w:p w14:paraId="7A4987CE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1EBE670" w14:textId="24BD2E09" w:rsidR="00C61B97" w:rsidRPr="00184215" w:rsidRDefault="004E013D" w:rsidP="00B368B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26E0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  <w:tc>
          <w:tcPr>
            <w:tcW w:w="320" w:type="dxa"/>
            <w:vAlign w:val="bottom"/>
          </w:tcPr>
          <w:p w14:paraId="01F45997" w14:textId="77777777" w:rsidR="00C61B97" w:rsidRPr="00184215" w:rsidRDefault="00C61B97" w:rsidP="00C6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61DB5EC" w14:textId="04191536" w:rsidR="00C61B97" w:rsidRPr="00184215" w:rsidRDefault="00B368BA" w:rsidP="00B368BA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61B97" w:rsidRPr="00184215" w14:paraId="31586AF2" w14:textId="77777777" w:rsidTr="00527864">
        <w:tc>
          <w:tcPr>
            <w:tcW w:w="5756" w:type="dxa"/>
            <w:vAlign w:val="bottom"/>
          </w:tcPr>
          <w:p w14:paraId="76C2D63E" w14:textId="77777777" w:rsidR="00C61B97" w:rsidRPr="00184215" w:rsidRDefault="00C61B97" w:rsidP="00C61B97">
            <w:pPr>
              <w:ind w:left="342" w:hanging="3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3" w:type="dxa"/>
            <w:vAlign w:val="bottom"/>
          </w:tcPr>
          <w:p w14:paraId="2BA20CA0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02CB1299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43951B19" w14:textId="77777777" w:rsidR="00C61B97" w:rsidRPr="00184215" w:rsidRDefault="00C61B97" w:rsidP="00C6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14:paraId="4A3D6BAB" w14:textId="77777777" w:rsidR="00C61B97" w:rsidRPr="00184215" w:rsidRDefault="00C61B97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61B97" w:rsidRPr="00184215" w14:paraId="68FDBD56" w14:textId="77777777" w:rsidTr="00527864">
        <w:tc>
          <w:tcPr>
            <w:tcW w:w="5756" w:type="dxa"/>
            <w:vAlign w:val="bottom"/>
          </w:tcPr>
          <w:p w14:paraId="280B8801" w14:textId="77777777" w:rsidR="00C61B97" w:rsidRPr="00184215" w:rsidRDefault="00C61B97" w:rsidP="00C61B9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543" w:type="dxa"/>
            <w:vAlign w:val="bottom"/>
          </w:tcPr>
          <w:p w14:paraId="5D6D49C8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44B45912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55C9D217" w14:textId="77777777" w:rsidR="00C61B97" w:rsidRPr="00184215" w:rsidRDefault="00C61B97" w:rsidP="00C6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A8DB24B" w14:textId="77777777" w:rsidR="00C61B97" w:rsidRPr="00184215" w:rsidRDefault="00C61B97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B97" w:rsidRPr="00184215" w14:paraId="67DD3BAB" w14:textId="77777777" w:rsidTr="00527864">
        <w:tc>
          <w:tcPr>
            <w:tcW w:w="5756" w:type="dxa"/>
            <w:vAlign w:val="bottom"/>
          </w:tcPr>
          <w:p w14:paraId="69558121" w14:textId="77777777" w:rsidR="00C61B97" w:rsidRPr="00184215" w:rsidRDefault="00C61B97" w:rsidP="00C61B9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43" w:type="dxa"/>
            <w:vAlign w:val="bottom"/>
          </w:tcPr>
          <w:p w14:paraId="1047B69E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2A3586E5" w14:textId="5B400E69" w:rsidR="00C61B97" w:rsidRPr="00184215" w:rsidRDefault="00880D4D" w:rsidP="00C9433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20" w:type="dxa"/>
            <w:vAlign w:val="bottom"/>
          </w:tcPr>
          <w:p w14:paraId="6284BB35" w14:textId="77777777" w:rsidR="00C61B97" w:rsidRPr="00184215" w:rsidRDefault="00C61B97" w:rsidP="00C6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90ECD0D" w14:textId="4748ECD6" w:rsidR="00C61B97" w:rsidRPr="00184215" w:rsidRDefault="00B368BA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61B97" w:rsidRPr="00184215" w14:paraId="0610BEED" w14:textId="77777777" w:rsidTr="00527864">
        <w:trPr>
          <w:trHeight w:val="109"/>
        </w:trPr>
        <w:tc>
          <w:tcPr>
            <w:tcW w:w="5756" w:type="dxa"/>
            <w:vAlign w:val="bottom"/>
          </w:tcPr>
          <w:p w14:paraId="2D47080F" w14:textId="77777777" w:rsidR="00C61B97" w:rsidRPr="00184215" w:rsidRDefault="00C61B97" w:rsidP="00C61B97">
            <w:pPr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543" w:type="dxa"/>
            <w:vAlign w:val="bottom"/>
          </w:tcPr>
          <w:p w14:paraId="190CE15F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1E2EBCA6" w14:textId="77777777" w:rsidR="00C61B97" w:rsidRPr="00184215" w:rsidRDefault="00C61B97" w:rsidP="00C9433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14:paraId="0207FC8F" w14:textId="77777777" w:rsidR="00C61B97" w:rsidRPr="00184215" w:rsidRDefault="00C61B97" w:rsidP="00C6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7709BAC" w14:textId="77777777" w:rsidR="00C61B97" w:rsidRPr="00184215" w:rsidRDefault="00C61B97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B97" w:rsidRPr="00184215" w14:paraId="63AEF182" w14:textId="77777777" w:rsidTr="00527864">
        <w:tc>
          <w:tcPr>
            <w:tcW w:w="5756" w:type="dxa"/>
            <w:vAlign w:val="bottom"/>
          </w:tcPr>
          <w:p w14:paraId="4B793F5D" w14:textId="67361859" w:rsidR="00C61B97" w:rsidRPr="00184215" w:rsidRDefault="00C61B97" w:rsidP="00C61B9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3" w:type="dxa"/>
            <w:vAlign w:val="bottom"/>
          </w:tcPr>
          <w:p w14:paraId="0580A2FE" w14:textId="77777777" w:rsidR="00C61B97" w:rsidRPr="00184215" w:rsidRDefault="00C61B97" w:rsidP="00C61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bottom"/>
          </w:tcPr>
          <w:p w14:paraId="32F98C71" w14:textId="17CA7C49" w:rsidR="00C61B97" w:rsidRPr="00184215" w:rsidRDefault="004E013D" w:rsidP="002520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880D4D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320" w:type="dxa"/>
            <w:vAlign w:val="bottom"/>
          </w:tcPr>
          <w:p w14:paraId="2A8D9E4C" w14:textId="77777777" w:rsidR="00C61B97" w:rsidRPr="00184215" w:rsidRDefault="00C61B97" w:rsidP="00C6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15FE9BE2" w14:textId="074F96C1" w:rsidR="00C61B97" w:rsidRPr="00184215" w:rsidRDefault="004E013D" w:rsidP="008A21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368BA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</w:t>
            </w:r>
          </w:p>
        </w:tc>
      </w:tr>
    </w:tbl>
    <w:p w14:paraId="3560EC96" w14:textId="75E1525D" w:rsidR="00883CF2" w:rsidRDefault="00883CF2" w:rsidP="00883C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60" w:type="dxa"/>
        <w:tblLook w:val="0000" w:firstRow="0" w:lastRow="0" w:firstColumn="0" w:lastColumn="0" w:noHBand="0" w:noVBand="0"/>
      </w:tblPr>
      <w:tblGrid>
        <w:gridCol w:w="6389"/>
        <w:gridCol w:w="1261"/>
        <w:gridCol w:w="359"/>
        <w:gridCol w:w="1235"/>
      </w:tblGrid>
      <w:tr w:rsidR="00527864" w:rsidRPr="00184215" w14:paraId="44D2FFDB" w14:textId="77777777" w:rsidTr="00885A52">
        <w:tc>
          <w:tcPr>
            <w:tcW w:w="6389" w:type="dxa"/>
            <w:vAlign w:val="bottom"/>
          </w:tcPr>
          <w:p w14:paraId="3AFB4077" w14:textId="77777777" w:rsidR="00527864" w:rsidRPr="00184215" w:rsidRDefault="00527864" w:rsidP="008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0"/>
              </w:tabs>
              <w:ind w:firstLine="75"/>
              <w:jc w:val="both"/>
              <w:rPr>
                <w:rFonts w:ascii="Times New Roman" w:hAnsi="Times New Roman"/>
                <w:b/>
                <w:bCs/>
                <w:i/>
                <w:iCs/>
                <w:color w:val="0000FF"/>
                <w:szCs w:val="30"/>
              </w:rPr>
            </w:pPr>
            <w:r w:rsidRPr="00184215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184215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184215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ในการประมาณการตามหลักคณิตศาสตร์ประกันภัย </w:t>
            </w:r>
          </w:p>
        </w:tc>
        <w:tc>
          <w:tcPr>
            <w:tcW w:w="1261" w:type="dxa"/>
            <w:vAlign w:val="bottom"/>
          </w:tcPr>
          <w:p w14:paraId="53E4EC72" w14:textId="77777777" w:rsidR="00527864" w:rsidRPr="00184215" w:rsidRDefault="00527864" w:rsidP="008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59" w:type="dxa"/>
            <w:vAlign w:val="bottom"/>
          </w:tcPr>
          <w:p w14:paraId="104FBBBE" w14:textId="77777777" w:rsidR="00527864" w:rsidRPr="00184215" w:rsidRDefault="00527864" w:rsidP="008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DE211D5" w14:textId="77777777" w:rsidR="00527864" w:rsidRPr="00184215" w:rsidRDefault="00527864" w:rsidP="008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01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527864" w:rsidRPr="00184215" w14:paraId="17F0BBAD" w14:textId="77777777" w:rsidTr="00885A52">
        <w:trPr>
          <w:trHeight w:hRule="exact" w:val="389"/>
        </w:trPr>
        <w:tc>
          <w:tcPr>
            <w:tcW w:w="6389" w:type="dxa"/>
            <w:vAlign w:val="bottom"/>
          </w:tcPr>
          <w:p w14:paraId="6DAE487A" w14:textId="77777777" w:rsidR="00527864" w:rsidRPr="00184215" w:rsidRDefault="00527864" w:rsidP="008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vAlign w:val="bottom"/>
          </w:tcPr>
          <w:p w14:paraId="521F5AF1" w14:textId="77777777" w:rsidR="00527864" w:rsidRPr="00184215" w:rsidRDefault="00527864" w:rsidP="008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27864" w:rsidRPr="00184215" w14:paraId="4AFDFBC1" w14:textId="77777777" w:rsidTr="00885A52">
        <w:trPr>
          <w:trHeight w:hRule="exact" w:val="403"/>
        </w:trPr>
        <w:tc>
          <w:tcPr>
            <w:tcW w:w="6389" w:type="dxa"/>
            <w:vAlign w:val="bottom"/>
          </w:tcPr>
          <w:p w14:paraId="095C9373" w14:textId="77777777" w:rsidR="00527864" w:rsidRPr="00184215" w:rsidRDefault="00527864" w:rsidP="00885A52">
            <w:pPr>
              <w:ind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F914DB6" w14:textId="77777777" w:rsidR="00527864" w:rsidRPr="00184215" w:rsidRDefault="00527864" w:rsidP="008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359" w:type="dxa"/>
            <w:vAlign w:val="bottom"/>
          </w:tcPr>
          <w:p w14:paraId="445F1C07" w14:textId="77777777" w:rsidR="00527864" w:rsidRPr="00184215" w:rsidRDefault="00527864" w:rsidP="008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0FC31B60" w14:textId="77777777" w:rsidR="00527864" w:rsidRPr="00184215" w:rsidRDefault="00527864" w:rsidP="008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27864" w:rsidRPr="00184215" w14:paraId="0B73865B" w14:textId="77777777" w:rsidTr="00885A52">
        <w:trPr>
          <w:trHeight w:hRule="exact" w:val="403"/>
        </w:trPr>
        <w:tc>
          <w:tcPr>
            <w:tcW w:w="6389" w:type="dxa"/>
            <w:vAlign w:val="bottom"/>
          </w:tcPr>
          <w:p w14:paraId="0CAFF8B4" w14:textId="77777777" w:rsidR="00527864" w:rsidRPr="00184215" w:rsidRDefault="00527864" w:rsidP="00885A52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5E4BFD8" w14:textId="77777777" w:rsidR="00527864" w:rsidRPr="00184215" w:rsidRDefault="00527864" w:rsidP="008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59" w:type="dxa"/>
            <w:vAlign w:val="bottom"/>
          </w:tcPr>
          <w:p w14:paraId="43A0B2FC" w14:textId="77777777" w:rsidR="00527864" w:rsidRPr="00184215" w:rsidRDefault="00527864" w:rsidP="008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06FF4E82" w14:textId="77777777" w:rsidR="00527864" w:rsidRPr="00184215" w:rsidRDefault="00527864" w:rsidP="008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27864" w:rsidRPr="00184215" w14:paraId="6BE3BF96" w14:textId="77777777" w:rsidTr="00885A52">
        <w:trPr>
          <w:trHeight w:hRule="exact" w:val="403"/>
        </w:trPr>
        <w:tc>
          <w:tcPr>
            <w:tcW w:w="6389" w:type="dxa"/>
            <w:vAlign w:val="bottom"/>
          </w:tcPr>
          <w:p w14:paraId="69F5FC37" w14:textId="77777777" w:rsidR="00527864" w:rsidRPr="00184215" w:rsidRDefault="00527864" w:rsidP="00885A52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CD9BBCD" w14:textId="77777777" w:rsidR="00527864" w:rsidRPr="00184215" w:rsidRDefault="00527864" w:rsidP="008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59" w:type="dxa"/>
            <w:vAlign w:val="bottom"/>
          </w:tcPr>
          <w:p w14:paraId="68065793" w14:textId="77777777" w:rsidR="00527864" w:rsidRPr="00184215" w:rsidRDefault="00527864" w:rsidP="008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65A93C5" w14:textId="77777777" w:rsidR="00527864" w:rsidRPr="00184215" w:rsidRDefault="00527864" w:rsidP="008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1A7FFC35" w14:textId="77777777" w:rsidR="00527864" w:rsidRPr="0075330E" w:rsidRDefault="00527864" w:rsidP="00883C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260F8A7" w14:textId="395ADC4B" w:rsidR="00883CF2" w:rsidRPr="0075330E" w:rsidRDefault="00883CF2" w:rsidP="00883CF2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5330E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DC20375" w14:textId="77777777" w:rsidR="00C74567" w:rsidRPr="0075330E" w:rsidRDefault="00C74567" w:rsidP="00883CF2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6996B29" w14:textId="7AA41F41" w:rsidR="00883CF2" w:rsidRPr="0075330E" w:rsidRDefault="00883CF2" w:rsidP="00883CF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330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E013D" w:rsidRPr="0075330E">
        <w:rPr>
          <w:rFonts w:ascii="Angsana New" w:hAnsi="Angsana New"/>
          <w:sz w:val="30"/>
          <w:szCs w:val="30"/>
        </w:rPr>
        <w:t>31</w:t>
      </w:r>
      <w:r w:rsidRPr="0075330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013D" w:rsidRPr="0075330E">
        <w:rPr>
          <w:rFonts w:ascii="Angsana New" w:hAnsi="Angsana New"/>
          <w:sz w:val="30"/>
          <w:szCs w:val="30"/>
        </w:rPr>
        <w:t>2563</w:t>
      </w:r>
      <w:r w:rsidRPr="0075330E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633488" w:rsidRPr="0075330E">
        <w:rPr>
          <w:rFonts w:ascii="Angsana New" w:hAnsi="Angsana New"/>
          <w:sz w:val="30"/>
          <w:szCs w:val="30"/>
          <w:cs/>
        </w:rPr>
        <w:t xml:space="preserve"> </w:t>
      </w:r>
      <w:r w:rsidR="004E013D" w:rsidRPr="0075330E">
        <w:rPr>
          <w:rFonts w:ascii="Angsana New" w:hAnsi="Angsana New"/>
          <w:sz w:val="30"/>
          <w:szCs w:val="30"/>
        </w:rPr>
        <w:t>17</w:t>
      </w:r>
      <w:r w:rsidR="00335C15" w:rsidRPr="0075330E">
        <w:rPr>
          <w:rFonts w:ascii="Angsana New" w:hAnsi="Angsana New"/>
          <w:sz w:val="30"/>
          <w:szCs w:val="30"/>
          <w:cs/>
        </w:rPr>
        <w:t>.</w:t>
      </w:r>
      <w:r w:rsidR="004E013D" w:rsidRPr="0075330E">
        <w:rPr>
          <w:rFonts w:ascii="Angsana New" w:hAnsi="Angsana New"/>
          <w:sz w:val="30"/>
          <w:szCs w:val="30"/>
        </w:rPr>
        <w:t>57</w:t>
      </w:r>
      <w:r w:rsidRPr="0075330E">
        <w:rPr>
          <w:rFonts w:ascii="Angsana New" w:hAnsi="Angsana New"/>
          <w:sz w:val="30"/>
          <w:szCs w:val="30"/>
          <w:cs/>
        </w:rPr>
        <w:t xml:space="preserve"> ปี </w:t>
      </w:r>
      <w:r w:rsidRPr="0075330E">
        <w:rPr>
          <w:rFonts w:ascii="Angsana New" w:hAnsi="Angsana New"/>
          <w:i/>
          <w:iCs/>
          <w:sz w:val="30"/>
          <w:szCs w:val="30"/>
          <w:cs/>
        </w:rPr>
        <w:t>(</w:t>
      </w:r>
      <w:r w:rsidR="004E013D" w:rsidRPr="0075330E">
        <w:rPr>
          <w:rFonts w:ascii="Angsana New" w:hAnsi="Angsana New"/>
          <w:i/>
          <w:iCs/>
          <w:sz w:val="30"/>
          <w:szCs w:val="30"/>
        </w:rPr>
        <w:t>2562</w:t>
      </w:r>
      <w:r w:rsidRPr="0075330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E013D" w:rsidRPr="0075330E">
        <w:rPr>
          <w:rFonts w:ascii="Angsana New" w:hAnsi="Angsana New"/>
          <w:i/>
          <w:iCs/>
          <w:sz w:val="30"/>
          <w:szCs w:val="30"/>
        </w:rPr>
        <w:t>17</w:t>
      </w:r>
      <w:r w:rsidR="0092370F" w:rsidRPr="0075330E">
        <w:rPr>
          <w:rFonts w:ascii="Angsana New" w:hAnsi="Angsana New"/>
          <w:i/>
          <w:iCs/>
          <w:sz w:val="30"/>
          <w:szCs w:val="30"/>
          <w:cs/>
        </w:rPr>
        <w:t>.</w:t>
      </w:r>
      <w:r w:rsidR="004E013D" w:rsidRPr="0075330E">
        <w:rPr>
          <w:rFonts w:ascii="Angsana New" w:hAnsi="Angsana New"/>
          <w:i/>
          <w:iCs/>
          <w:sz w:val="30"/>
          <w:szCs w:val="30"/>
        </w:rPr>
        <w:t>45</w:t>
      </w:r>
      <w:r w:rsidRPr="0075330E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484C43B0" w14:textId="24377816" w:rsidR="00ED1282" w:rsidRPr="0075330E" w:rsidRDefault="00ED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75390CD9" w14:textId="77777777" w:rsidR="00A82D5E" w:rsidRDefault="00A82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803E0BF" w14:textId="2DE99655" w:rsidR="004E782D" w:rsidRPr="00184215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8421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47D20A27" w14:textId="77777777" w:rsidR="004E782D" w:rsidRPr="00EC524B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5FDC634A" w14:textId="3C658E47" w:rsidR="004E782D" w:rsidRPr="00184215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84215">
        <w:rPr>
          <w:rFonts w:ascii="Angsana New" w:hAnsi="Angsana New"/>
          <w:color w:val="000000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184215">
        <w:rPr>
          <w:rFonts w:ascii="Angsana New" w:hAnsi="Angsana New" w:hint="cs"/>
          <w:color w:val="000000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184215">
        <w:rPr>
          <w:rFonts w:ascii="Angsana New" w:hAnsi="Angsana New"/>
          <w:color w:val="000000"/>
          <w:sz w:val="30"/>
          <w:szCs w:val="30"/>
          <w:cs/>
        </w:rPr>
        <w:t xml:space="preserve"> โดยถือว่าข้อสมมติอื่นๆ คงที่</w:t>
      </w:r>
    </w:p>
    <w:p w14:paraId="5B725E23" w14:textId="4DA02E47" w:rsidR="004E782D" w:rsidRPr="00EC524B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0"/>
          <w:szCs w:val="20"/>
          <w:cs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8"/>
        <w:gridCol w:w="268"/>
        <w:gridCol w:w="995"/>
        <w:gridCol w:w="268"/>
        <w:gridCol w:w="989"/>
        <w:gridCol w:w="268"/>
        <w:gridCol w:w="993"/>
      </w:tblGrid>
      <w:tr w:rsidR="00CE5C5A" w:rsidRPr="00184215" w14:paraId="2DD2C40E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525EC13C" w14:textId="0066F942" w:rsidR="00CE5C5A" w:rsidRPr="00184215" w:rsidRDefault="00CE5C5A" w:rsidP="00D53079">
            <w:pPr>
              <w:tabs>
                <w:tab w:val="clear" w:pos="35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  <w:r w:rsidR="00D53079"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226" w:type="pct"/>
            <w:gridSpan w:val="3"/>
            <w:vAlign w:val="bottom"/>
          </w:tcPr>
          <w:p w14:paraId="70F5411E" w14:textId="108826A4" w:rsidR="00CE5C5A" w:rsidRPr="00184215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3D78F5C2" w14:textId="77777777" w:rsidR="00CE5C5A" w:rsidRPr="00184215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6" w:type="pct"/>
            <w:gridSpan w:val="3"/>
            <w:shd w:val="clear" w:color="auto" w:fill="auto"/>
            <w:vAlign w:val="bottom"/>
          </w:tcPr>
          <w:p w14:paraId="2DB2577B" w14:textId="5BC0CD1B" w:rsidR="00CE5C5A" w:rsidRPr="00184215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53079" w:rsidRPr="00184215" w14:paraId="6B97AC0C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77CFE558" w14:textId="34D508CB" w:rsidR="00350972" w:rsidRPr="00184215" w:rsidRDefault="00350972" w:rsidP="00350972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7D9E6B82" w14:textId="65CE50BA" w:rsidR="00350972" w:rsidRPr="00184215" w:rsidRDefault="00350972" w:rsidP="00350972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2558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5A31F6F0" w14:textId="7564A790" w:rsidR="00350972" w:rsidRPr="00184215" w:rsidRDefault="00350972" w:rsidP="00350972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38" w:type="pct"/>
            <w:vAlign w:val="bottom"/>
          </w:tcPr>
          <w:p w14:paraId="49DB4A0A" w14:textId="0D562F6C" w:rsidR="00350972" w:rsidRPr="00184215" w:rsidRDefault="004E013D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E013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  <w:vAlign w:val="bottom"/>
          </w:tcPr>
          <w:p w14:paraId="7CB4328D" w14:textId="77777777" w:rsidR="00350972" w:rsidRPr="00184215" w:rsidRDefault="00350972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28045205" w14:textId="6BF9F179" w:rsidR="00350972" w:rsidRPr="00184215" w:rsidRDefault="004E013D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E013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  <w:vAlign w:val="bottom"/>
          </w:tcPr>
          <w:p w14:paraId="48CB5AF7" w14:textId="77777777" w:rsidR="00350972" w:rsidRPr="00184215" w:rsidRDefault="00350972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3C6D84B5" w14:textId="2DC275DF" w:rsidR="00350972" w:rsidRPr="00184215" w:rsidRDefault="004E013D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E013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  <w:vAlign w:val="bottom"/>
          </w:tcPr>
          <w:p w14:paraId="5088D876" w14:textId="77777777" w:rsidR="00350972" w:rsidRPr="00184215" w:rsidRDefault="00350972" w:rsidP="0035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2CE5165D" w14:textId="219ED3D1" w:rsidR="00350972" w:rsidRPr="00184215" w:rsidRDefault="004E013D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E013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CE5C5A" w:rsidRPr="00184215" w14:paraId="2B1A4227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5C9B5F57" w14:textId="77777777" w:rsidR="00CE5C5A" w:rsidRPr="00184215" w:rsidRDefault="00CE5C5A" w:rsidP="00CE5C5A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018A20D5" w14:textId="5A09ACBD" w:rsidR="00CE5C5A" w:rsidRPr="00184215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 w:rsidRPr="00184215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339AC" w:rsidRPr="00184215" w14:paraId="0BFD3B5C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09B813AC" w14:textId="443696EA" w:rsidR="007339AC" w:rsidRPr="00184215" w:rsidRDefault="007339AC" w:rsidP="007339A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38" w:type="pct"/>
            <w:vAlign w:val="bottom"/>
          </w:tcPr>
          <w:p w14:paraId="4862F3BF" w14:textId="2F2925C5" w:rsidR="007339AC" w:rsidRPr="00184215" w:rsidRDefault="00760A5B" w:rsidP="00CA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508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172DBD28" w14:textId="77777777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0BE680B" w14:textId="58CC7241" w:rsidR="007339AC" w:rsidRPr="00184215" w:rsidRDefault="00065E8F" w:rsidP="0022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941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0BB12B12" w14:textId="77777777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75D76501" w14:textId="2D341680" w:rsidR="007339AC" w:rsidRPr="00184215" w:rsidRDefault="004E013D" w:rsidP="0022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F61BA3"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030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4AC80E" w14:textId="6F46DB3C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6E9A21E" w14:textId="03838FC8" w:rsidR="007339AC" w:rsidRPr="00184215" w:rsidRDefault="004E013D" w:rsidP="0052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065E8F"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188</w:t>
            </w:r>
          </w:p>
        </w:tc>
      </w:tr>
      <w:tr w:rsidR="007339AC" w:rsidRPr="00184215" w14:paraId="676CC837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0CDADF77" w14:textId="4F9547A5" w:rsidR="007339AC" w:rsidRPr="00184215" w:rsidRDefault="007339AC" w:rsidP="007339A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38" w:type="pct"/>
            <w:vAlign w:val="bottom"/>
          </w:tcPr>
          <w:p w14:paraId="28D4746C" w14:textId="2A21FFC8" w:rsidR="007339AC" w:rsidRPr="00184215" w:rsidRDefault="004E013D" w:rsidP="00CA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8B5850"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450</w:t>
            </w:r>
          </w:p>
        </w:tc>
        <w:tc>
          <w:tcPr>
            <w:tcW w:w="146" w:type="pct"/>
            <w:vAlign w:val="bottom"/>
          </w:tcPr>
          <w:p w14:paraId="798315EB" w14:textId="77777777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4ECCB89" w14:textId="3F398F93" w:rsidR="007339AC" w:rsidRPr="00184215" w:rsidRDefault="004E013D" w:rsidP="0006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065E8F"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705</w:t>
            </w:r>
          </w:p>
        </w:tc>
        <w:tc>
          <w:tcPr>
            <w:tcW w:w="146" w:type="pct"/>
            <w:vAlign w:val="bottom"/>
          </w:tcPr>
          <w:p w14:paraId="48EDF8C3" w14:textId="77777777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43BB7DB2" w14:textId="332094A6" w:rsidR="007339AC" w:rsidRPr="00184215" w:rsidRDefault="002C0306" w:rsidP="0022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226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AD1E89D" w14:textId="0C5578C6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1D5856F" w14:textId="2CC87F4F" w:rsidR="007339AC" w:rsidRPr="00184215" w:rsidRDefault="00065E8F" w:rsidP="00065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519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339AC" w:rsidRPr="00184215" w14:paraId="75EF7D0F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5349DE77" w14:textId="3839F9B2" w:rsidR="007339AC" w:rsidRPr="00184215" w:rsidRDefault="007339AC" w:rsidP="007339A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38" w:type="pct"/>
            <w:vAlign w:val="bottom"/>
          </w:tcPr>
          <w:p w14:paraId="40830630" w14:textId="09FE4E20" w:rsidR="007339AC" w:rsidRPr="00184215" w:rsidRDefault="00AF2C09" w:rsidP="00CA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874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7D913514" w14:textId="77777777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6AE31B5" w14:textId="0104FC93" w:rsidR="007339AC" w:rsidRPr="00184215" w:rsidRDefault="00065E8F" w:rsidP="0022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327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342A99F4" w14:textId="77777777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53E85811" w14:textId="659B3220" w:rsidR="007339AC" w:rsidRPr="00184215" w:rsidRDefault="004E013D" w:rsidP="0022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F644A"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226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387600A" w14:textId="4606EDAA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B7C2DA2" w14:textId="0496990A" w:rsidR="007339AC" w:rsidRPr="00184215" w:rsidRDefault="004E013D" w:rsidP="0052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065E8F"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674</w:t>
            </w:r>
          </w:p>
        </w:tc>
      </w:tr>
      <w:tr w:rsidR="007339AC" w:rsidRPr="00184215" w14:paraId="3C4816C0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7F9DA726" w14:textId="78AE2387" w:rsidR="007339AC" w:rsidRPr="00184215" w:rsidRDefault="007339AC" w:rsidP="007339A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อัตรามรณะในอนาค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538" w:type="pct"/>
            <w:vAlign w:val="bottom"/>
          </w:tcPr>
          <w:p w14:paraId="0F9C0660" w14:textId="2FC28FA3" w:rsidR="007339AC" w:rsidRPr="00184215" w:rsidRDefault="00174009" w:rsidP="00CA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535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6FAD59C7" w14:textId="77777777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685A1D61" w14:textId="5187DEA4" w:rsidR="007339AC" w:rsidRPr="00184215" w:rsidRDefault="00065E8F" w:rsidP="0022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453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5CE61504" w14:textId="77777777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5E226300" w14:textId="7B3A38BF" w:rsidR="007339AC" w:rsidRPr="00184215" w:rsidRDefault="004E013D" w:rsidP="0022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531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3CDD20" w14:textId="12D87345" w:rsidR="007339AC" w:rsidRPr="00184215" w:rsidRDefault="007339AC" w:rsidP="0073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1FC0492" w14:textId="6FC7A240" w:rsidR="007339AC" w:rsidRPr="00184215" w:rsidRDefault="004E013D" w:rsidP="0052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456</w:t>
            </w:r>
          </w:p>
        </w:tc>
      </w:tr>
    </w:tbl>
    <w:p w14:paraId="349DA90E" w14:textId="00000FB2" w:rsidR="004E782D" w:rsidRPr="00EC524B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8"/>
        <w:gridCol w:w="268"/>
        <w:gridCol w:w="995"/>
        <w:gridCol w:w="268"/>
        <w:gridCol w:w="989"/>
        <w:gridCol w:w="268"/>
        <w:gridCol w:w="993"/>
      </w:tblGrid>
      <w:tr w:rsidR="00E13C02" w:rsidRPr="00184215" w14:paraId="7CD8AB5F" w14:textId="77777777" w:rsidTr="00267F5C">
        <w:trPr>
          <w:trHeight w:hRule="exact" w:val="875"/>
        </w:trPr>
        <w:tc>
          <w:tcPr>
            <w:tcW w:w="2402" w:type="pct"/>
            <w:vAlign w:val="bottom"/>
          </w:tcPr>
          <w:p w14:paraId="609DB122" w14:textId="77777777" w:rsidR="00330055" w:rsidRPr="00184215" w:rsidRDefault="00E13C02" w:rsidP="00970613">
            <w:pPr>
              <w:tabs>
                <w:tab w:val="clear" w:pos="351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20082D"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  <w:p w14:paraId="6CFB72E6" w14:textId="415E88FB" w:rsidR="00E13C02" w:rsidRPr="00184215" w:rsidRDefault="001D0319" w:rsidP="00970613">
            <w:pPr>
              <w:tabs>
                <w:tab w:val="clear" w:pos="35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0082D"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พนักงานระยะยาวอื่น</w:t>
            </w:r>
          </w:p>
        </w:tc>
        <w:tc>
          <w:tcPr>
            <w:tcW w:w="1226" w:type="pct"/>
            <w:gridSpan w:val="3"/>
            <w:vAlign w:val="bottom"/>
          </w:tcPr>
          <w:p w14:paraId="6D70F155" w14:textId="77777777" w:rsidR="00B81408" w:rsidRPr="00184215" w:rsidRDefault="00B81408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573C0DE" w14:textId="080A105C" w:rsidR="00E13C02" w:rsidRPr="00184215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44BAB9EC" w14:textId="77777777" w:rsidR="00E13C02" w:rsidRPr="00184215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6" w:type="pct"/>
            <w:gridSpan w:val="3"/>
            <w:shd w:val="clear" w:color="auto" w:fill="auto"/>
            <w:vAlign w:val="bottom"/>
          </w:tcPr>
          <w:p w14:paraId="62AA899D" w14:textId="77777777" w:rsidR="00B81408" w:rsidRPr="00184215" w:rsidRDefault="00B81408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A7B7231" w14:textId="0FF864B6" w:rsidR="00E13C02" w:rsidRPr="00184215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13C02" w:rsidRPr="00184215" w14:paraId="526572AE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1F335918" w14:textId="69FADAC6" w:rsidR="00E13C02" w:rsidRPr="00184215" w:rsidRDefault="00E13C02" w:rsidP="00970613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0FEDB1AF" w14:textId="1F0D2404" w:rsidR="00E13C02" w:rsidRPr="00184215" w:rsidRDefault="00E13C02" w:rsidP="00970613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2558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2CC63063" w14:textId="5A32309F" w:rsidR="00E13C02" w:rsidRPr="00184215" w:rsidRDefault="00E13C02" w:rsidP="00970613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38" w:type="pct"/>
            <w:vAlign w:val="bottom"/>
          </w:tcPr>
          <w:p w14:paraId="4A3B0714" w14:textId="4E9CDD57" w:rsidR="00E13C02" w:rsidRPr="00184215" w:rsidRDefault="004E013D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E013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  <w:vAlign w:val="bottom"/>
          </w:tcPr>
          <w:p w14:paraId="558B5E2F" w14:textId="77777777" w:rsidR="00E13C02" w:rsidRPr="00184215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5EA91BB2" w14:textId="35679026" w:rsidR="00E13C02" w:rsidRPr="00184215" w:rsidRDefault="004E013D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E013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  <w:vAlign w:val="bottom"/>
          </w:tcPr>
          <w:p w14:paraId="189867B7" w14:textId="77777777" w:rsidR="00E13C02" w:rsidRPr="00184215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29CF881C" w14:textId="04386539" w:rsidR="00E13C02" w:rsidRPr="00184215" w:rsidRDefault="004E013D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E013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  <w:vAlign w:val="bottom"/>
          </w:tcPr>
          <w:p w14:paraId="19A56F98" w14:textId="77777777" w:rsidR="00E13C02" w:rsidRPr="00184215" w:rsidRDefault="00E13C02" w:rsidP="0097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AB6D063" w14:textId="65ACBD32" w:rsidR="00E13C02" w:rsidRPr="00184215" w:rsidRDefault="004E013D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E013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E13C02" w:rsidRPr="00184215" w14:paraId="66BFF815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18ED5BD9" w14:textId="77777777" w:rsidR="00E13C02" w:rsidRPr="00184215" w:rsidRDefault="00E13C02" w:rsidP="00970613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64E9571E" w14:textId="77777777" w:rsidR="00E13C02" w:rsidRPr="00184215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 w:rsidRPr="00184215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705DB" w:rsidRPr="00184215" w14:paraId="4950A3B0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6D9D23D4" w14:textId="77777777" w:rsidR="001705DB" w:rsidRPr="00184215" w:rsidRDefault="001705DB" w:rsidP="001705DB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38" w:type="pct"/>
            <w:vAlign w:val="bottom"/>
          </w:tcPr>
          <w:p w14:paraId="407472ED" w14:textId="76E3AC17" w:rsidR="001705DB" w:rsidRPr="00184215" w:rsidRDefault="00EB6BD1" w:rsidP="0026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520</w:t>
            </w:r>
            <w:r w:rsidR="000D2E3D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4E69D220" w14:textId="77777777" w:rsidR="001705DB" w:rsidRPr="00184215" w:rsidRDefault="001705DB" w:rsidP="0017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CAF0245" w14:textId="1A71F24C" w:rsidR="001705DB" w:rsidRPr="00184215" w:rsidRDefault="00065E8F" w:rsidP="0022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348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70F6F970" w14:textId="77777777" w:rsidR="001705DB" w:rsidRPr="00184215" w:rsidRDefault="001705DB" w:rsidP="0017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4DCC3EDD" w14:textId="7A04BC03" w:rsidR="001705DB" w:rsidRPr="00184215" w:rsidRDefault="004E013D" w:rsidP="0022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581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F9483D2" w14:textId="77777777" w:rsidR="001705DB" w:rsidRPr="00184215" w:rsidRDefault="001705DB" w:rsidP="0017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F91D977" w14:textId="7BDBB13B" w:rsidR="001705DB" w:rsidRPr="00184215" w:rsidRDefault="004E013D" w:rsidP="0052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</w:p>
        </w:tc>
      </w:tr>
      <w:tr w:rsidR="001705DB" w:rsidRPr="00184215" w14:paraId="3226B5EE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39D94D91" w14:textId="77777777" w:rsidR="001705DB" w:rsidRPr="00184215" w:rsidRDefault="001705DB" w:rsidP="001705DB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38" w:type="pct"/>
            <w:vAlign w:val="bottom"/>
          </w:tcPr>
          <w:p w14:paraId="60817443" w14:textId="2307FE3C" w:rsidR="001705DB" w:rsidRPr="00184215" w:rsidRDefault="00A07914" w:rsidP="00B9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510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61561E35" w14:textId="77777777" w:rsidR="001705DB" w:rsidRPr="00184215" w:rsidRDefault="001705DB" w:rsidP="0017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FD1B85C" w14:textId="45C06818" w:rsidR="001705DB" w:rsidRPr="00184215" w:rsidRDefault="00065E8F" w:rsidP="0022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color w:val="000000"/>
                <w:sz w:val="30"/>
                <w:szCs w:val="30"/>
              </w:rPr>
              <w:t>342</w:t>
            </w: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6B9A8AD8" w14:textId="77777777" w:rsidR="001705DB" w:rsidRPr="00184215" w:rsidRDefault="001705DB" w:rsidP="0017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22CD701D" w14:textId="7A71D22D" w:rsidR="001705DB" w:rsidRPr="00184215" w:rsidRDefault="004E013D" w:rsidP="0022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52D4E3" w14:textId="77777777" w:rsidR="001705DB" w:rsidRPr="00184215" w:rsidRDefault="001705DB" w:rsidP="0017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ABDE5D4" w14:textId="318AE321" w:rsidR="001705DB" w:rsidRPr="00184215" w:rsidRDefault="004E013D" w:rsidP="0052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228</w:t>
            </w:r>
          </w:p>
        </w:tc>
      </w:tr>
    </w:tbl>
    <w:p w14:paraId="297B602D" w14:textId="77777777" w:rsidR="001E5493" w:rsidRPr="00EC524B" w:rsidRDefault="001E5493" w:rsidP="001E5493">
      <w:pPr>
        <w:pStyle w:val="Heading9"/>
        <w:tabs>
          <w:tab w:val="left" w:pos="540"/>
        </w:tabs>
        <w:ind w:left="540"/>
        <w:rPr>
          <w:rFonts w:ascii="Angsana New" w:hAnsi="Angsana New" w:cs="Angsana New"/>
          <w:sz w:val="20"/>
          <w:szCs w:val="20"/>
          <w:cs/>
        </w:rPr>
      </w:pPr>
    </w:p>
    <w:p w14:paraId="14DC6300" w14:textId="7D255CFC" w:rsidR="00036B89" w:rsidRPr="00184215" w:rsidRDefault="0005088D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ประมาณการหนี้สินสำหรับการบำรุงรักษาทางยกระดับ</w:t>
      </w:r>
    </w:p>
    <w:p w14:paraId="65CEB411" w14:textId="77777777" w:rsidR="00036B89" w:rsidRPr="00EC524B" w:rsidRDefault="00036B89" w:rsidP="00163CDC">
      <w:pPr>
        <w:rPr>
          <w:sz w:val="20"/>
          <w:szCs w:val="2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5279"/>
        <w:gridCol w:w="1073"/>
        <w:gridCol w:w="1226"/>
        <w:gridCol w:w="321"/>
        <w:gridCol w:w="1254"/>
      </w:tblGrid>
      <w:tr w:rsidR="003B50A0" w:rsidRPr="00184215" w14:paraId="5B46E1EE" w14:textId="77777777" w:rsidTr="00751C3D">
        <w:trPr>
          <w:tblHeader/>
        </w:trPr>
        <w:tc>
          <w:tcPr>
            <w:tcW w:w="5279" w:type="dxa"/>
            <w:vAlign w:val="bottom"/>
          </w:tcPr>
          <w:p w14:paraId="45DECB70" w14:textId="77777777" w:rsidR="003B50A0" w:rsidRPr="00184215" w:rsidRDefault="003B50A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F2F6AAC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vAlign w:val="bottom"/>
          </w:tcPr>
          <w:p w14:paraId="291BF9F0" w14:textId="5696216F" w:rsidR="003B50A0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21" w:type="dxa"/>
            <w:vAlign w:val="bottom"/>
          </w:tcPr>
          <w:p w14:paraId="31504188" w14:textId="77777777" w:rsidR="003B50A0" w:rsidRPr="00184215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6EEED3F9" w14:textId="461AB5AE" w:rsidR="003B50A0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01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3B50A0" w:rsidRPr="00184215" w14:paraId="55A1D5DD" w14:textId="77777777" w:rsidTr="00751C3D">
        <w:trPr>
          <w:tblHeader/>
        </w:trPr>
        <w:tc>
          <w:tcPr>
            <w:tcW w:w="5279" w:type="dxa"/>
            <w:vAlign w:val="bottom"/>
          </w:tcPr>
          <w:p w14:paraId="495645A5" w14:textId="77777777" w:rsidR="003B50A0" w:rsidRPr="00184215" w:rsidRDefault="003B50A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DBAB126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01" w:type="dxa"/>
            <w:gridSpan w:val="3"/>
            <w:vAlign w:val="bottom"/>
          </w:tcPr>
          <w:p w14:paraId="4E2AA8FD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0" w:right="-13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3FA1" w:rsidRPr="00184215" w14:paraId="2F23ACE4" w14:textId="77777777" w:rsidTr="00885A52">
        <w:tc>
          <w:tcPr>
            <w:tcW w:w="5279" w:type="dxa"/>
            <w:vAlign w:val="bottom"/>
          </w:tcPr>
          <w:p w14:paraId="3C9664F7" w14:textId="5BB2F0BA" w:rsidR="00FA3FA1" w:rsidRPr="00184215" w:rsidRDefault="00FA3FA1" w:rsidP="00FA3FA1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73" w:type="dxa"/>
            <w:vAlign w:val="bottom"/>
          </w:tcPr>
          <w:p w14:paraId="70AC1DDC" w14:textId="77777777" w:rsidR="00FA3FA1" w:rsidRPr="00184215" w:rsidRDefault="00FA3FA1" w:rsidP="00FA3F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</w:tcPr>
          <w:p w14:paraId="160281BA" w14:textId="517BEFA7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 w:rsidR="00FA3F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321" w:type="dxa"/>
            <w:vAlign w:val="bottom"/>
          </w:tcPr>
          <w:p w14:paraId="79377956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6036BDFE" w14:textId="52626823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="00FA3F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</w:tr>
      <w:tr w:rsidR="00FA3FA1" w:rsidRPr="00184215" w14:paraId="1BC72B5D" w14:textId="77777777" w:rsidTr="00885A52">
        <w:tc>
          <w:tcPr>
            <w:tcW w:w="5279" w:type="dxa"/>
            <w:vAlign w:val="bottom"/>
          </w:tcPr>
          <w:p w14:paraId="06AC64B9" w14:textId="77777777" w:rsidR="00FA3FA1" w:rsidRPr="00184215" w:rsidRDefault="00FA3FA1" w:rsidP="00FA3FA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073" w:type="dxa"/>
            <w:vAlign w:val="bottom"/>
          </w:tcPr>
          <w:p w14:paraId="1EA0C209" w14:textId="77777777" w:rsidR="00FA3FA1" w:rsidRPr="00184215" w:rsidRDefault="00FA3FA1" w:rsidP="00FA3F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</w:tcPr>
          <w:p w14:paraId="184088EC" w14:textId="158958E7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FA3F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  <w:tc>
          <w:tcPr>
            <w:tcW w:w="321" w:type="dxa"/>
            <w:vAlign w:val="bottom"/>
          </w:tcPr>
          <w:p w14:paraId="7ED17B4E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45745AAB" w14:textId="4B32BE89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FA3F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</w:tr>
      <w:tr w:rsidR="00FA3FA1" w:rsidRPr="00184215" w14:paraId="3C263209" w14:textId="77777777" w:rsidTr="00885A52">
        <w:tc>
          <w:tcPr>
            <w:tcW w:w="5279" w:type="dxa"/>
            <w:vAlign w:val="bottom"/>
          </w:tcPr>
          <w:p w14:paraId="42D74F13" w14:textId="77777777" w:rsidR="00FA3FA1" w:rsidRPr="00184215" w:rsidRDefault="00FA3FA1" w:rsidP="00FA3FA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73" w:type="dxa"/>
            <w:vAlign w:val="bottom"/>
          </w:tcPr>
          <w:p w14:paraId="59015FE5" w14:textId="77777777" w:rsidR="00FA3FA1" w:rsidRPr="00184215" w:rsidRDefault="00FA3FA1" w:rsidP="00FA3F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</w:tcPr>
          <w:p w14:paraId="24C8C5C9" w14:textId="7C286AEF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321" w:type="dxa"/>
            <w:vAlign w:val="bottom"/>
          </w:tcPr>
          <w:p w14:paraId="45587195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6D0A387E" w14:textId="30E7E6EC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A3FA1" w:rsidRPr="00184215" w14:paraId="436043EF" w14:textId="77777777" w:rsidTr="00885A52">
        <w:tc>
          <w:tcPr>
            <w:tcW w:w="5279" w:type="dxa"/>
            <w:vAlign w:val="bottom"/>
          </w:tcPr>
          <w:p w14:paraId="205A4B47" w14:textId="36A03216" w:rsidR="00FA3FA1" w:rsidRPr="00184215" w:rsidRDefault="00FA3FA1" w:rsidP="00FA3FA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3" w:type="dxa"/>
            <w:vAlign w:val="bottom"/>
          </w:tcPr>
          <w:p w14:paraId="4306ABA0" w14:textId="77777777" w:rsidR="00FA3FA1" w:rsidRPr="00184215" w:rsidRDefault="00FA3FA1" w:rsidP="00FA3F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71F2E1E1" w14:textId="570BDD16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  <w:r w:rsidR="00FA3FA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321" w:type="dxa"/>
            <w:vAlign w:val="bottom"/>
          </w:tcPr>
          <w:p w14:paraId="0DD05CE4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85CE4" w14:textId="4F5E4895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  <w:r w:rsidR="00FA3FA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</w:tr>
      <w:tr w:rsidR="00FA3FA1" w:rsidRPr="00184215" w14:paraId="1C1F3424" w14:textId="77777777" w:rsidTr="00885A52">
        <w:trPr>
          <w:trHeight w:val="479"/>
        </w:trPr>
        <w:tc>
          <w:tcPr>
            <w:tcW w:w="5279" w:type="dxa"/>
            <w:vAlign w:val="bottom"/>
          </w:tcPr>
          <w:p w14:paraId="513FB817" w14:textId="5726D5ED" w:rsidR="00FA3FA1" w:rsidRPr="00184215" w:rsidRDefault="00FA3FA1" w:rsidP="00FA3FA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  <w:vAlign w:val="bottom"/>
          </w:tcPr>
          <w:p w14:paraId="148636DB" w14:textId="77777777" w:rsidR="00FA3FA1" w:rsidRPr="00184215" w:rsidRDefault="00FA3FA1" w:rsidP="00FA3F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</w:tcPr>
          <w:p w14:paraId="7BF323A1" w14:textId="594241D8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" w:type="dxa"/>
            <w:vAlign w:val="bottom"/>
          </w:tcPr>
          <w:p w14:paraId="39AAE0E8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6B830337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3FA1" w:rsidRPr="00184215" w14:paraId="047CEBFB" w14:textId="77777777" w:rsidTr="00885A52">
        <w:trPr>
          <w:trHeight w:val="479"/>
        </w:trPr>
        <w:tc>
          <w:tcPr>
            <w:tcW w:w="5279" w:type="dxa"/>
            <w:vAlign w:val="bottom"/>
          </w:tcPr>
          <w:p w14:paraId="63E49CAE" w14:textId="6A34234B" w:rsidR="00FA3FA1" w:rsidRPr="00184215" w:rsidRDefault="00FA3FA1" w:rsidP="00FA3FA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3" w:type="dxa"/>
            <w:vAlign w:val="bottom"/>
          </w:tcPr>
          <w:p w14:paraId="545BAB42" w14:textId="77777777" w:rsidR="00FA3FA1" w:rsidRPr="00184215" w:rsidRDefault="00FA3FA1" w:rsidP="00FA3F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</w:tcPr>
          <w:p w14:paraId="5BC5D9F8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" w:type="dxa"/>
            <w:vAlign w:val="bottom"/>
          </w:tcPr>
          <w:p w14:paraId="5047D483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6EB08220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3FA1" w:rsidRPr="00184215" w14:paraId="2D54534B" w14:textId="77777777" w:rsidTr="00885A52">
        <w:tc>
          <w:tcPr>
            <w:tcW w:w="5279" w:type="dxa"/>
            <w:vAlign w:val="bottom"/>
          </w:tcPr>
          <w:p w14:paraId="262F6BC2" w14:textId="1710FD12" w:rsidR="00FA3FA1" w:rsidRPr="00184215" w:rsidRDefault="00FA3FA1" w:rsidP="00FA3FA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3" w:type="dxa"/>
            <w:vAlign w:val="bottom"/>
          </w:tcPr>
          <w:p w14:paraId="0445AAF3" w14:textId="77777777" w:rsidR="00FA3FA1" w:rsidRPr="00184215" w:rsidRDefault="00FA3FA1" w:rsidP="00FA3F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shd w:val="clear" w:color="auto" w:fill="auto"/>
          </w:tcPr>
          <w:p w14:paraId="7FBBEBF6" w14:textId="54D89120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FA3F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321" w:type="dxa"/>
            <w:vAlign w:val="bottom"/>
          </w:tcPr>
          <w:p w14:paraId="67584BB4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415D24AA" w14:textId="40F3DBB1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FA3F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  <w:tr w:rsidR="00FA3FA1" w:rsidRPr="00184215" w14:paraId="41914FC3" w14:textId="77777777" w:rsidTr="00885A52">
        <w:tc>
          <w:tcPr>
            <w:tcW w:w="5279" w:type="dxa"/>
            <w:vAlign w:val="bottom"/>
          </w:tcPr>
          <w:p w14:paraId="4B998F6D" w14:textId="01C96C64" w:rsidR="00FA3FA1" w:rsidRPr="00184215" w:rsidRDefault="00FA3FA1" w:rsidP="00FA3FA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3" w:type="dxa"/>
            <w:vAlign w:val="bottom"/>
          </w:tcPr>
          <w:p w14:paraId="5D2028A7" w14:textId="77777777" w:rsidR="00FA3FA1" w:rsidRPr="00184215" w:rsidRDefault="00FA3FA1" w:rsidP="00FA3F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35C489A0" w14:textId="6A763E17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="00FA3F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321" w:type="dxa"/>
            <w:vAlign w:val="bottom"/>
          </w:tcPr>
          <w:p w14:paraId="4FE09BBC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76C3689D" w14:textId="51BCE1AA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FA3FA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FA3FA1" w:rsidRPr="00184215" w14:paraId="3E069670" w14:textId="77777777" w:rsidTr="00885A52">
        <w:tc>
          <w:tcPr>
            <w:tcW w:w="5279" w:type="dxa"/>
            <w:vAlign w:val="bottom"/>
          </w:tcPr>
          <w:p w14:paraId="2F9F9DBA" w14:textId="274FEB6E" w:rsidR="00FA3FA1" w:rsidRPr="00184215" w:rsidRDefault="00FA3FA1" w:rsidP="00FA3FA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vAlign w:val="bottom"/>
          </w:tcPr>
          <w:p w14:paraId="1972BD8B" w14:textId="77777777" w:rsidR="00FA3FA1" w:rsidRPr="00184215" w:rsidRDefault="00FA3FA1" w:rsidP="00FA3F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E3039" w14:textId="278946B8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  <w:r w:rsidR="00FA3FA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321" w:type="dxa"/>
            <w:vAlign w:val="bottom"/>
          </w:tcPr>
          <w:p w14:paraId="23ECD36D" w14:textId="77777777" w:rsidR="00FA3FA1" w:rsidRPr="00184215" w:rsidRDefault="00FA3FA1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7B278" w14:textId="05908DD5" w:rsidR="00FA3FA1" w:rsidRPr="00184215" w:rsidRDefault="004E013D" w:rsidP="00F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  <w:r w:rsidR="00FA3FA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</w:tr>
    </w:tbl>
    <w:p w14:paraId="5092CD36" w14:textId="542F281F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ประมาณการหนี้สินสำหรับการบำรุงรักษาทางยกระดับ</w:t>
      </w:r>
      <w:r w:rsidR="001E691D" w:rsidRPr="00184215">
        <w:rPr>
          <w:rFonts w:asciiTheme="majorBidi" w:hAnsiTheme="majorBidi" w:cstheme="majorBidi"/>
          <w:sz w:val="30"/>
          <w:szCs w:val="30"/>
          <w:cs/>
        </w:rPr>
        <w:t>เป็นไปตามเงื่อนไข</w:t>
      </w:r>
      <w:r w:rsidR="008207DB" w:rsidRPr="00184215">
        <w:rPr>
          <w:rFonts w:asciiTheme="majorBidi" w:hAnsiTheme="majorBidi" w:cstheme="majorBidi"/>
          <w:sz w:val="30"/>
          <w:szCs w:val="30"/>
          <w:cs/>
        </w:rPr>
        <w:t>ของ</w:t>
      </w:r>
      <w:r w:rsidR="0035072E" w:rsidRPr="00184215">
        <w:rPr>
          <w:rFonts w:asciiTheme="majorBidi" w:hAnsiTheme="majorBidi" w:cstheme="majorBidi"/>
          <w:sz w:val="30"/>
          <w:szCs w:val="30"/>
          <w:cs/>
        </w:rPr>
        <w:t>สัญญา</w:t>
      </w:r>
      <w:r w:rsidR="001E691D" w:rsidRPr="00184215">
        <w:rPr>
          <w:rFonts w:asciiTheme="majorBidi" w:hAnsiTheme="majorBidi" w:cstheme="majorBidi"/>
          <w:sz w:val="30"/>
          <w:szCs w:val="30"/>
          <w:cs/>
        </w:rPr>
        <w:t>สัมปทาน</w:t>
      </w:r>
      <w:r w:rsidR="00C62A1F" w:rsidRPr="00184215">
        <w:rPr>
          <w:rFonts w:asciiTheme="majorBidi" w:hAnsiTheme="majorBidi" w:cstheme="majorBidi"/>
          <w:sz w:val="30"/>
          <w:szCs w:val="30"/>
          <w:cs/>
        </w:rPr>
        <w:t>ในเรื่องการบำรุงรักษาทางยกระดับ</w:t>
      </w:r>
    </w:p>
    <w:p w14:paraId="7C4AB9B2" w14:textId="0CDD1543" w:rsidR="003E26A9" w:rsidRPr="00321B79" w:rsidRDefault="003E2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cs/>
        </w:rPr>
      </w:pPr>
    </w:p>
    <w:p w14:paraId="488E18AD" w14:textId="4E03A12A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18421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</w:t>
      </w:r>
      <w:r w:rsidR="001B7EB0" w:rsidRPr="0018421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ประมาณการหนี้สินสำหรับการบำรุงรักษาทางยกระดับ</w:t>
      </w:r>
    </w:p>
    <w:p w14:paraId="6E4C37E1" w14:textId="77777777" w:rsidR="001B7EB0" w:rsidRPr="00321B79" w:rsidRDefault="001B7EB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eastAsia="Calibri" w:hAnsiTheme="majorBidi" w:cstheme="majorBidi"/>
          <w:b/>
          <w:bCs/>
        </w:rPr>
      </w:pPr>
    </w:p>
    <w:p w14:paraId="0E557D91" w14:textId="6FFA6102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ข้อสมมติหลัก ณ วันที่รายงาน</w:t>
      </w:r>
      <w:r w:rsidRPr="00184215">
        <w:rPr>
          <w:rFonts w:asciiTheme="majorBidi" w:hAnsiTheme="majorBidi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/>
          <w:sz w:val="30"/>
          <w:szCs w:val="30"/>
          <w:cs/>
        </w:rPr>
        <w:t>ได้แก่</w:t>
      </w:r>
    </w:p>
    <w:p w14:paraId="00BED98E" w14:textId="77777777" w:rsidR="00036B89" w:rsidRPr="00321B79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3B50A0" w:rsidRPr="00184215" w14:paraId="038B3367" w14:textId="77777777" w:rsidTr="00367D70">
        <w:tc>
          <w:tcPr>
            <w:tcW w:w="3490" w:type="pct"/>
          </w:tcPr>
          <w:p w14:paraId="34ACC0B4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626981FF" w14:textId="016B8840" w:rsidR="003B50A0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4ACF95B" w14:textId="77777777" w:rsidR="003B50A0" w:rsidRPr="00184215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AE6CE74" w14:textId="3C410228" w:rsidR="003B50A0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B50A0" w:rsidRPr="00184215" w14:paraId="510BD1D4" w14:textId="77777777" w:rsidTr="00367D70">
        <w:trPr>
          <w:trHeight w:hRule="exact" w:val="389"/>
        </w:trPr>
        <w:tc>
          <w:tcPr>
            <w:tcW w:w="3490" w:type="pct"/>
          </w:tcPr>
          <w:p w14:paraId="0E3FA241" w14:textId="77777777" w:rsidR="003B50A0" w:rsidRPr="00184215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pct"/>
            <w:gridSpan w:val="3"/>
          </w:tcPr>
          <w:p w14:paraId="3A40550E" w14:textId="77777777" w:rsidR="003B50A0" w:rsidRPr="00184215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4324E" w:rsidRPr="00184215" w14:paraId="5803209C" w14:textId="77777777" w:rsidTr="00367D70">
        <w:trPr>
          <w:trHeight w:hRule="exact" w:val="403"/>
        </w:trPr>
        <w:tc>
          <w:tcPr>
            <w:tcW w:w="3490" w:type="pct"/>
          </w:tcPr>
          <w:p w14:paraId="32074637" w14:textId="77777777" w:rsidR="0094324E" w:rsidRPr="00184215" w:rsidRDefault="0094324E" w:rsidP="0094324E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C1D88BE" w14:textId="15BEC3F9" w:rsidR="0094324E" w:rsidRPr="00184215" w:rsidRDefault="004E013D" w:rsidP="0094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940EC3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  <w:r w:rsidR="00940EC3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940EC3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92</w:t>
            </w:r>
          </w:p>
        </w:tc>
        <w:tc>
          <w:tcPr>
            <w:tcW w:w="147" w:type="pct"/>
            <w:vAlign w:val="bottom"/>
          </w:tcPr>
          <w:p w14:paraId="7413B5EA" w14:textId="77777777" w:rsidR="0094324E" w:rsidRPr="00184215" w:rsidRDefault="0094324E" w:rsidP="0094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3336CA7E" w14:textId="055C0CC2" w:rsidR="0094324E" w:rsidRPr="00184215" w:rsidRDefault="004E013D" w:rsidP="0094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ED2799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="00ED2799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D2799"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</w:tr>
    </w:tbl>
    <w:p w14:paraId="7EA75011" w14:textId="0E473FF9" w:rsidR="0095128F" w:rsidRPr="00321B79" w:rsidRDefault="0095128F"/>
    <w:p w14:paraId="364DD307" w14:textId="7DF32F1C" w:rsidR="00036B89" w:rsidRPr="00184215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ทุนเรือนหุ้น</w:t>
      </w:r>
    </w:p>
    <w:p w14:paraId="62A577BA" w14:textId="77777777" w:rsidR="00036B89" w:rsidRPr="00321B79" w:rsidRDefault="00036B89" w:rsidP="00163CD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5"/>
        </w:tabs>
        <w:ind w:left="540"/>
        <w:rPr>
          <w:rFonts w:ascii="Angsana New" w:hAnsi="Angsana New"/>
        </w:rPr>
      </w:pPr>
      <w:r w:rsidRPr="00321B79">
        <w:rPr>
          <w:rFonts w:ascii="Angsana New" w:hAnsi="Angsana New"/>
        </w:rPr>
        <w:tab/>
      </w:r>
    </w:p>
    <w:tbl>
      <w:tblPr>
        <w:tblW w:w="9138" w:type="dxa"/>
        <w:tblInd w:w="450" w:type="dxa"/>
        <w:tblLook w:val="01E0" w:firstRow="1" w:lastRow="1" w:firstColumn="1" w:lastColumn="1" w:noHBand="0" w:noVBand="0"/>
      </w:tblPr>
      <w:tblGrid>
        <w:gridCol w:w="2709"/>
        <w:gridCol w:w="886"/>
        <w:gridCol w:w="268"/>
        <w:gridCol w:w="1125"/>
        <w:gridCol w:w="267"/>
        <w:gridCol w:w="1141"/>
        <w:gridCol w:w="267"/>
        <w:gridCol w:w="1099"/>
        <w:gridCol w:w="267"/>
        <w:gridCol w:w="1109"/>
      </w:tblGrid>
      <w:tr w:rsidR="00440629" w:rsidRPr="00184215" w14:paraId="2F602950" w14:textId="77777777" w:rsidTr="00263CA0">
        <w:trPr>
          <w:tblHeader/>
        </w:trPr>
        <w:tc>
          <w:tcPr>
            <w:tcW w:w="2709" w:type="dxa"/>
          </w:tcPr>
          <w:p w14:paraId="00EEFFA7" w14:textId="4272185C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6" w:type="dxa"/>
          </w:tcPr>
          <w:p w14:paraId="6BD25E6A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8" w:type="dxa"/>
          </w:tcPr>
          <w:p w14:paraId="007D03EC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570C13AE" w14:textId="4D30031E" w:rsidR="00440629" w:rsidRPr="00184215" w:rsidRDefault="004E013D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055BD4BB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</w:tcPr>
          <w:p w14:paraId="2EFCB2B2" w14:textId="50B6D191" w:rsidR="00440629" w:rsidRPr="00184215" w:rsidRDefault="004E013D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6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01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440629" w:rsidRPr="00184215" w14:paraId="5CFC37B8" w14:textId="77777777" w:rsidTr="00263CA0">
        <w:trPr>
          <w:tblHeader/>
        </w:trPr>
        <w:tc>
          <w:tcPr>
            <w:tcW w:w="2709" w:type="dxa"/>
          </w:tcPr>
          <w:p w14:paraId="171DA2F4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6" w:type="dxa"/>
          </w:tcPr>
          <w:p w14:paraId="670129A7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8" w:type="dxa"/>
          </w:tcPr>
          <w:p w14:paraId="32A7E2A8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DAF0B97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F5C8169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ADD862A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2F70DE30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1808A49E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E9FF853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A064118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40629" w:rsidRPr="00184215" w14:paraId="0D124D9E" w14:textId="77777777" w:rsidTr="00263CA0">
        <w:trPr>
          <w:tblHeader/>
        </w:trPr>
        <w:tc>
          <w:tcPr>
            <w:tcW w:w="2709" w:type="dxa"/>
          </w:tcPr>
          <w:p w14:paraId="52F26D60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6" w:type="dxa"/>
          </w:tcPr>
          <w:p w14:paraId="395AEC6B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" w:type="dxa"/>
          </w:tcPr>
          <w:p w14:paraId="702C97F7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75" w:type="dxa"/>
            <w:gridSpan w:val="7"/>
          </w:tcPr>
          <w:p w14:paraId="79CEC96D" w14:textId="240D0254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5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18421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1842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18421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1842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40629" w:rsidRPr="00184215" w14:paraId="3999BD5A" w14:textId="77777777" w:rsidTr="00FA2EDA">
        <w:tc>
          <w:tcPr>
            <w:tcW w:w="2709" w:type="dxa"/>
          </w:tcPr>
          <w:p w14:paraId="15D443F3" w14:textId="35E9818D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Pr="001842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86" w:type="dxa"/>
          </w:tcPr>
          <w:p w14:paraId="0B3F6FD0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BB12A53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6B1689F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F079DFE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3244C110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2AF479A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95A88AE" w14:textId="77777777" w:rsidR="00440629" w:rsidRPr="00184215" w:rsidRDefault="00440629" w:rsidP="004406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3A5BB8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6DD79E2" w14:textId="77777777" w:rsidR="00440629" w:rsidRPr="00184215" w:rsidRDefault="00440629" w:rsidP="004406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0629" w:rsidRPr="00184215" w14:paraId="56D7D589" w14:textId="77777777" w:rsidTr="0099543C">
        <w:tc>
          <w:tcPr>
            <w:tcW w:w="2709" w:type="dxa"/>
          </w:tcPr>
          <w:p w14:paraId="5A01EEE6" w14:textId="4649A2BD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86" w:type="dxa"/>
          </w:tcPr>
          <w:p w14:paraId="1736D928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E3580B7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597B443" w14:textId="77777777" w:rsidR="00440629" w:rsidRPr="00184215" w:rsidRDefault="00440629" w:rsidP="004406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7EB48A1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584E1D9B" w14:textId="77777777" w:rsidR="00440629" w:rsidRPr="00184215" w:rsidRDefault="00440629" w:rsidP="004406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7D2AA56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77DD75B6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5F9CA78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5AD9211A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40629" w:rsidRPr="00184215" w14:paraId="48D61EE3" w14:textId="77777777" w:rsidTr="0099543C">
        <w:tc>
          <w:tcPr>
            <w:tcW w:w="2709" w:type="dxa"/>
          </w:tcPr>
          <w:p w14:paraId="3127C29C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86" w:type="dxa"/>
          </w:tcPr>
          <w:p w14:paraId="5D61AC58" w14:textId="2D4C1989" w:rsidR="00440629" w:rsidRPr="00184215" w:rsidRDefault="004E013D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E013D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440629" w:rsidRPr="00184215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4E013D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071D855D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291E8A6" w14:textId="667E6FAD" w:rsidR="00440629" w:rsidRPr="00184215" w:rsidRDefault="004E013D" w:rsidP="0044062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4E013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  <w:r w:rsidR="00B70DE9" w:rsidRPr="00184215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,</w:t>
            </w:r>
            <w:r w:rsidRPr="004E013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181</w:t>
            </w:r>
          </w:p>
        </w:tc>
        <w:tc>
          <w:tcPr>
            <w:tcW w:w="267" w:type="dxa"/>
          </w:tcPr>
          <w:p w14:paraId="0296F410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440" w:right="-19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41DAF6C" w14:textId="63118D7F" w:rsidR="00440629" w:rsidRPr="00184215" w:rsidRDefault="004E013D" w:rsidP="0044062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</w:t>
            </w:r>
            <w:r w:rsidR="00B70DE9" w:rsidRPr="00184215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67" w:type="dxa"/>
          </w:tcPr>
          <w:p w14:paraId="31DFC97C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1415F34" w14:textId="51D8EE79" w:rsidR="00440629" w:rsidRPr="00184215" w:rsidRDefault="004E013D" w:rsidP="0044062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4E013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  <w:r w:rsidR="00440629" w:rsidRPr="00184215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,</w:t>
            </w:r>
            <w:r w:rsidRPr="004E013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041</w:t>
            </w:r>
          </w:p>
        </w:tc>
        <w:tc>
          <w:tcPr>
            <w:tcW w:w="267" w:type="dxa"/>
          </w:tcPr>
          <w:p w14:paraId="73EE40D4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440" w:right="-19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639F76F" w14:textId="500D39C9" w:rsidR="00440629" w:rsidRPr="00184215" w:rsidRDefault="004E013D" w:rsidP="0044062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5</w:t>
            </w:r>
            <w:r w:rsidR="00440629" w:rsidRPr="00184215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414</w:t>
            </w:r>
          </w:p>
        </w:tc>
      </w:tr>
      <w:tr w:rsidR="00440629" w:rsidRPr="00184215" w14:paraId="24E0E543" w14:textId="77777777" w:rsidTr="0099543C">
        <w:tc>
          <w:tcPr>
            <w:tcW w:w="2709" w:type="dxa"/>
          </w:tcPr>
          <w:p w14:paraId="13085C4D" w14:textId="7A02374F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86" w:type="dxa"/>
          </w:tcPr>
          <w:p w14:paraId="42C9B36A" w14:textId="7E168DD7" w:rsidR="00440629" w:rsidRPr="00184215" w:rsidRDefault="004E013D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E013D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440629" w:rsidRPr="00184215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4E013D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4EF4C140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EA682A1" w14:textId="5E6D61A0" w:rsidR="00440629" w:rsidRPr="00184215" w:rsidRDefault="00CF1912" w:rsidP="00B70DE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196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74EE0DD0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440" w:right="-19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B94CEA9" w14:textId="43861F38" w:rsidR="00440629" w:rsidRPr="00184215" w:rsidRDefault="00B70DE9" w:rsidP="00B70DE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40" w:right="-196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8421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46C90B07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29B8D918" w14:textId="0E0D55E3" w:rsidR="00440629" w:rsidRPr="00184215" w:rsidRDefault="004E013D" w:rsidP="00B70D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440" w:right="-196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4E013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67" w:type="dxa"/>
          </w:tcPr>
          <w:p w14:paraId="336D477C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440" w:right="-19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25C2AC1" w14:textId="5C326299" w:rsidR="00440629" w:rsidRPr="00184215" w:rsidRDefault="004E013D" w:rsidP="00B70D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40" w:right="-196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728</w:t>
            </w:r>
          </w:p>
        </w:tc>
      </w:tr>
      <w:tr w:rsidR="00440629" w:rsidRPr="00184215" w14:paraId="17DE5FA1" w14:textId="77777777" w:rsidTr="00FA2EDA">
        <w:tc>
          <w:tcPr>
            <w:tcW w:w="2709" w:type="dxa"/>
          </w:tcPr>
          <w:p w14:paraId="596BC1D4" w14:textId="6E0DBB0C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6" w:type="dxa"/>
          </w:tcPr>
          <w:p w14:paraId="15F7DA47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07D9DB9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E18AA6F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34F3134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01F594E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3DB1CEC4" w14:textId="77777777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69560F57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5976A27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CD02313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40629" w:rsidRPr="00184215" w14:paraId="45426B70" w14:textId="77777777" w:rsidTr="0095128F">
        <w:tc>
          <w:tcPr>
            <w:tcW w:w="2709" w:type="dxa"/>
          </w:tcPr>
          <w:p w14:paraId="49076127" w14:textId="5A595C0E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86" w:type="dxa"/>
          </w:tcPr>
          <w:p w14:paraId="3B2701D1" w14:textId="0B8F3F69" w:rsidR="00440629" w:rsidRPr="00184215" w:rsidRDefault="004E013D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5</w:t>
            </w:r>
            <w:r w:rsidR="00440629" w:rsidRPr="0018421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E013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27D70F0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628201" w14:textId="7E57F252" w:rsidR="00440629" w:rsidRPr="00184215" w:rsidRDefault="004E013D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4E013D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="00440629" w:rsidRPr="00184215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,</w:t>
            </w:r>
            <w:r w:rsidRPr="004E013D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181</w:t>
            </w:r>
          </w:p>
        </w:tc>
        <w:tc>
          <w:tcPr>
            <w:tcW w:w="267" w:type="dxa"/>
          </w:tcPr>
          <w:p w14:paraId="3B221989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63A66F4" w14:textId="26D083A9" w:rsidR="00440629" w:rsidRPr="00184215" w:rsidRDefault="004E013D" w:rsidP="0044062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6</w:t>
            </w:r>
            <w:r w:rsidR="00440629" w:rsidRPr="00184215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142</w:t>
            </w:r>
          </w:p>
        </w:tc>
        <w:tc>
          <w:tcPr>
            <w:tcW w:w="267" w:type="dxa"/>
          </w:tcPr>
          <w:p w14:paraId="298C56D7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07EC326D" w14:textId="61B61731" w:rsidR="00440629" w:rsidRPr="00184215" w:rsidRDefault="004E013D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4E013D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="00B70DE9" w:rsidRPr="00184215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,</w:t>
            </w:r>
            <w:r w:rsidRPr="004E013D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181</w:t>
            </w:r>
          </w:p>
        </w:tc>
        <w:tc>
          <w:tcPr>
            <w:tcW w:w="267" w:type="dxa"/>
          </w:tcPr>
          <w:p w14:paraId="0B573B8B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2C9402F6" w14:textId="46D9E875" w:rsidR="00440629" w:rsidRPr="00184215" w:rsidRDefault="004E013D" w:rsidP="0044062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6</w:t>
            </w:r>
            <w:r w:rsidR="00B70DE9" w:rsidRPr="00184215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142</w:t>
            </w:r>
          </w:p>
        </w:tc>
      </w:tr>
      <w:tr w:rsidR="00440629" w:rsidRPr="00184215" w14:paraId="0F844346" w14:textId="77777777" w:rsidTr="0095128F">
        <w:tc>
          <w:tcPr>
            <w:tcW w:w="2709" w:type="dxa"/>
          </w:tcPr>
          <w:p w14:paraId="11E195E0" w14:textId="6999A9C2" w:rsidR="009262BE" w:rsidRPr="00321B79" w:rsidRDefault="009262BE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86" w:type="dxa"/>
          </w:tcPr>
          <w:p w14:paraId="163F5C43" w14:textId="77777777" w:rsidR="00440629" w:rsidRPr="00321B79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68" w:type="dxa"/>
          </w:tcPr>
          <w:p w14:paraId="17C33E6C" w14:textId="77777777" w:rsidR="00440629" w:rsidRPr="00321B79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383E8509" w14:textId="77777777" w:rsidR="00440629" w:rsidRPr="00321B79" w:rsidRDefault="00440629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18"/>
                <w:szCs w:val="18"/>
                <w:lang w:val="en-US"/>
              </w:rPr>
            </w:pPr>
          </w:p>
        </w:tc>
        <w:tc>
          <w:tcPr>
            <w:tcW w:w="267" w:type="dxa"/>
          </w:tcPr>
          <w:p w14:paraId="51826EE7" w14:textId="77777777" w:rsidR="00440629" w:rsidRPr="00321B79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13E57C72" w14:textId="77777777" w:rsidR="00440629" w:rsidRPr="00321B79" w:rsidRDefault="00440629" w:rsidP="0044062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18"/>
                <w:szCs w:val="18"/>
              </w:rPr>
            </w:pPr>
          </w:p>
        </w:tc>
        <w:tc>
          <w:tcPr>
            <w:tcW w:w="267" w:type="dxa"/>
          </w:tcPr>
          <w:p w14:paraId="65E3E3CC" w14:textId="77777777" w:rsidR="00440629" w:rsidRPr="00321B79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14:paraId="72A706C3" w14:textId="77777777" w:rsidR="00440629" w:rsidRPr="00321B79" w:rsidRDefault="00440629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18"/>
                <w:szCs w:val="18"/>
                <w:lang w:val="en-US"/>
              </w:rPr>
            </w:pPr>
          </w:p>
        </w:tc>
        <w:tc>
          <w:tcPr>
            <w:tcW w:w="267" w:type="dxa"/>
          </w:tcPr>
          <w:p w14:paraId="0CBB5823" w14:textId="77777777" w:rsidR="00440629" w:rsidRPr="00321B79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0A30DC68" w14:textId="77777777" w:rsidR="00440629" w:rsidRPr="00321B79" w:rsidRDefault="00440629" w:rsidP="00440629">
            <w:pPr>
              <w:pStyle w:val="acctfourfigures"/>
              <w:tabs>
                <w:tab w:val="clear" w:pos="765"/>
                <w:tab w:val="decimal" w:pos="77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18"/>
                <w:szCs w:val="18"/>
              </w:rPr>
            </w:pPr>
          </w:p>
        </w:tc>
      </w:tr>
      <w:tr w:rsidR="00440629" w:rsidRPr="00184215" w14:paraId="525EDE11" w14:textId="77777777" w:rsidTr="0095128F">
        <w:tc>
          <w:tcPr>
            <w:tcW w:w="2709" w:type="dxa"/>
          </w:tcPr>
          <w:p w14:paraId="7058D988" w14:textId="12837BA5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86" w:type="dxa"/>
          </w:tcPr>
          <w:p w14:paraId="1B9E25A4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D16BDC0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C7A38EF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7E6D58E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7D9B9348" w14:textId="77777777" w:rsidR="00440629" w:rsidRPr="00184215" w:rsidRDefault="00440629" w:rsidP="0044062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14:paraId="546E242C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206E7EEF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A084D39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vAlign w:val="bottom"/>
          </w:tcPr>
          <w:p w14:paraId="3B87589A" w14:textId="77777777" w:rsidR="00440629" w:rsidRPr="00184215" w:rsidRDefault="00440629" w:rsidP="00440629">
            <w:pPr>
              <w:pStyle w:val="acctfourfigures"/>
              <w:tabs>
                <w:tab w:val="clear" w:pos="765"/>
                <w:tab w:val="decimal" w:pos="77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440629" w:rsidRPr="00184215" w14:paraId="59A15B50" w14:textId="77777777" w:rsidTr="00CF7C01">
        <w:tc>
          <w:tcPr>
            <w:tcW w:w="2709" w:type="dxa"/>
          </w:tcPr>
          <w:p w14:paraId="098BF1A5" w14:textId="10BA0BEF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86" w:type="dxa"/>
          </w:tcPr>
          <w:p w14:paraId="58C1F938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482AE9D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4718BA3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306B472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43455726" w14:textId="77777777" w:rsidR="00440629" w:rsidRPr="00184215" w:rsidRDefault="00440629" w:rsidP="0044062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14:paraId="562D2F8F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1E866A3A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5A5EE6A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69B82CF3" w14:textId="77777777" w:rsidR="00440629" w:rsidRPr="00184215" w:rsidRDefault="00440629" w:rsidP="00440629">
            <w:pPr>
              <w:pStyle w:val="acctfourfigures"/>
              <w:tabs>
                <w:tab w:val="clear" w:pos="765"/>
                <w:tab w:val="decimal" w:pos="77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440629" w:rsidRPr="00184215" w14:paraId="664FF8E6" w14:textId="77777777" w:rsidTr="0095128F">
        <w:tc>
          <w:tcPr>
            <w:tcW w:w="2709" w:type="dxa"/>
          </w:tcPr>
          <w:p w14:paraId="43CAEFDD" w14:textId="64BF596D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86" w:type="dxa"/>
          </w:tcPr>
          <w:p w14:paraId="5B60BE3C" w14:textId="02D4909A" w:rsidR="00440629" w:rsidRPr="00184215" w:rsidRDefault="004E013D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440629" w:rsidRPr="00184215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4E013D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296EF28B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05B83CF" w14:textId="3380FEC3" w:rsidR="00440629" w:rsidRPr="00184215" w:rsidRDefault="004E013D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40629" w:rsidRPr="0018421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267" w:type="dxa"/>
          </w:tcPr>
          <w:p w14:paraId="71DC5059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C03505B" w14:textId="5D993EE2" w:rsidR="00440629" w:rsidRPr="00184215" w:rsidRDefault="004E013D" w:rsidP="0044062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440629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414</w:t>
            </w:r>
          </w:p>
        </w:tc>
        <w:tc>
          <w:tcPr>
            <w:tcW w:w="267" w:type="dxa"/>
          </w:tcPr>
          <w:p w14:paraId="162E8DCD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1302A3AD" w14:textId="63427B67" w:rsidR="00440629" w:rsidRPr="00184215" w:rsidRDefault="004E013D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40629" w:rsidRPr="0018421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267" w:type="dxa"/>
          </w:tcPr>
          <w:p w14:paraId="674DF225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44F6E87" w14:textId="4CC15458" w:rsidR="00440629" w:rsidRPr="00184215" w:rsidRDefault="004E013D" w:rsidP="0044062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440629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414</w:t>
            </w:r>
          </w:p>
        </w:tc>
      </w:tr>
      <w:tr w:rsidR="00440629" w:rsidRPr="00184215" w14:paraId="7022816A" w14:textId="77777777" w:rsidTr="0095128F">
        <w:tc>
          <w:tcPr>
            <w:tcW w:w="2709" w:type="dxa"/>
          </w:tcPr>
          <w:p w14:paraId="241526E1" w14:textId="3208FBFD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6" w:type="dxa"/>
          </w:tcPr>
          <w:p w14:paraId="5A8151F0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E3159FA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65593FA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C1AB497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778EC55E" w14:textId="77777777" w:rsidR="00440629" w:rsidRPr="00184215" w:rsidRDefault="00440629" w:rsidP="0044062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B36900C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37410197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3E6C08A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675614C" w14:textId="77777777" w:rsidR="00440629" w:rsidRPr="00184215" w:rsidRDefault="00440629" w:rsidP="00440629">
            <w:pPr>
              <w:pStyle w:val="acctfourfigures"/>
              <w:tabs>
                <w:tab w:val="clear" w:pos="765"/>
                <w:tab w:val="decimal" w:pos="77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0629" w:rsidRPr="00184215" w14:paraId="7F2C72B5" w14:textId="77777777" w:rsidTr="00CF7C01">
        <w:tc>
          <w:tcPr>
            <w:tcW w:w="2709" w:type="dxa"/>
          </w:tcPr>
          <w:p w14:paraId="1A2C8DDA" w14:textId="312D7495" w:rsidR="00440629" w:rsidRPr="00184215" w:rsidRDefault="00440629" w:rsidP="00440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86" w:type="dxa"/>
          </w:tcPr>
          <w:p w14:paraId="3A4A9FFD" w14:textId="7A6D1F63" w:rsidR="00440629" w:rsidRPr="00184215" w:rsidRDefault="004E013D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440629" w:rsidRPr="00184215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4E013D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5BE884CD" w14:textId="77777777" w:rsidR="00440629" w:rsidRPr="00184215" w:rsidRDefault="00440629" w:rsidP="00440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23B88CA" w14:textId="722EB6E2" w:rsidR="00440629" w:rsidRPr="00184215" w:rsidRDefault="004E013D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440629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041</w:t>
            </w:r>
          </w:p>
        </w:tc>
        <w:tc>
          <w:tcPr>
            <w:tcW w:w="267" w:type="dxa"/>
          </w:tcPr>
          <w:p w14:paraId="40FB5878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057DB816" w14:textId="65D22062" w:rsidR="00440629" w:rsidRPr="00184215" w:rsidRDefault="004E013D" w:rsidP="0044062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440629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414</w:t>
            </w:r>
          </w:p>
        </w:tc>
        <w:tc>
          <w:tcPr>
            <w:tcW w:w="267" w:type="dxa"/>
          </w:tcPr>
          <w:p w14:paraId="430BC8DB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3625617C" w14:textId="5D96C8A6" w:rsidR="00440629" w:rsidRPr="00184215" w:rsidRDefault="004E013D" w:rsidP="00440629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440629" w:rsidRPr="0018421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041</w:t>
            </w:r>
          </w:p>
        </w:tc>
        <w:tc>
          <w:tcPr>
            <w:tcW w:w="267" w:type="dxa"/>
          </w:tcPr>
          <w:p w14:paraId="5319A96A" w14:textId="77777777" w:rsidR="00440629" w:rsidRPr="00184215" w:rsidRDefault="00440629" w:rsidP="0044062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1A851968" w14:textId="02D54EC3" w:rsidR="00440629" w:rsidRPr="00184215" w:rsidRDefault="004E013D" w:rsidP="0044062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40" w:right="-1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440629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414</w:t>
            </w:r>
          </w:p>
        </w:tc>
      </w:tr>
    </w:tbl>
    <w:p w14:paraId="6E47A350" w14:textId="77777777" w:rsidR="006F0E65" w:rsidRPr="00321B79" w:rsidRDefault="006F0E65" w:rsidP="00CF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181E887" w14:textId="31FE43EF" w:rsidR="00CF7C01" w:rsidRPr="00184215" w:rsidRDefault="00CF7C01" w:rsidP="00CF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42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="00B50E80" w:rsidRPr="001842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เพิ่มทุนจดทะเบียน</w:t>
      </w:r>
    </w:p>
    <w:p w14:paraId="0448B43D" w14:textId="77777777" w:rsidR="00CF7C01" w:rsidRPr="00321B79" w:rsidRDefault="00CF7C01" w:rsidP="00CF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715CEA2" w14:textId="2EB11B8F" w:rsidR="003B4C40" w:rsidRPr="00184215" w:rsidRDefault="00FD66DD" w:rsidP="00287B9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="004E013D" w:rsidRPr="004E013D">
        <w:rPr>
          <w:rFonts w:ascii="Angsana New" w:hAnsi="Angsana New"/>
          <w:sz w:val="30"/>
          <w:szCs w:val="30"/>
        </w:rPr>
        <w:t>18</w:t>
      </w:r>
      <w:r w:rsidRPr="00184215">
        <w:rPr>
          <w:rFonts w:ascii="Angsana New" w:hAnsi="Angsana New"/>
          <w:sz w:val="30"/>
          <w:szCs w:val="30"/>
          <w:cs/>
        </w:rPr>
        <w:t xml:space="preserve"> มกราคม </w:t>
      </w:r>
      <w:r w:rsidR="004E013D" w:rsidRPr="004E013D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ผู้ถือหุ้นมีมติอนุมัติให้เพิ่มทุนจดทะเบียนของ บริษัทจำนวน </w:t>
      </w:r>
      <w:r w:rsidR="004E013D" w:rsidRPr="004E013D">
        <w:rPr>
          <w:rFonts w:ascii="Angsana New" w:hAnsi="Angsana New"/>
          <w:sz w:val="30"/>
          <w:szCs w:val="30"/>
        </w:rPr>
        <w:t>728</w:t>
      </w:r>
      <w:r w:rsidRPr="00184215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 xml:space="preserve">จากทุนจดทะเบียน </w:t>
      </w:r>
      <w:r w:rsidR="004E013D" w:rsidRPr="004E013D">
        <w:rPr>
          <w:rFonts w:ascii="Angsana New" w:hAnsi="Angsana New"/>
          <w:sz w:val="30"/>
          <w:szCs w:val="30"/>
        </w:rPr>
        <w:t>5</w:t>
      </w:r>
      <w:r w:rsidR="000E0D94" w:rsidRPr="00184215">
        <w:rPr>
          <w:rFonts w:ascii="Angsana New" w:hAnsi="Angsana New"/>
          <w:sz w:val="30"/>
          <w:szCs w:val="30"/>
        </w:rPr>
        <w:t>,</w:t>
      </w:r>
      <w:r w:rsidR="004E013D" w:rsidRPr="004E013D">
        <w:rPr>
          <w:rFonts w:ascii="Angsana New" w:hAnsi="Angsana New"/>
          <w:sz w:val="30"/>
          <w:szCs w:val="30"/>
        </w:rPr>
        <w:t>414</w:t>
      </w:r>
      <w:r w:rsidRPr="00184215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4E013D" w:rsidRPr="004E013D">
        <w:rPr>
          <w:rFonts w:ascii="Angsana New" w:hAnsi="Angsana New"/>
          <w:sz w:val="30"/>
          <w:szCs w:val="30"/>
        </w:rPr>
        <w:t>1</w:t>
      </w:r>
      <w:r w:rsidR="00443CF4" w:rsidRPr="00184215">
        <w:rPr>
          <w:rFonts w:ascii="Angsana New" w:hAnsi="Angsana New"/>
          <w:sz w:val="30"/>
          <w:szCs w:val="30"/>
        </w:rPr>
        <w:t>,</w:t>
      </w:r>
      <w:r w:rsidR="004E013D" w:rsidRPr="004E013D">
        <w:rPr>
          <w:rFonts w:ascii="Angsana New" w:hAnsi="Angsana New"/>
          <w:sz w:val="30"/>
          <w:szCs w:val="30"/>
        </w:rPr>
        <w:t>041</w:t>
      </w:r>
      <w:r w:rsidR="00443CF4" w:rsidRPr="00184215">
        <w:rPr>
          <w:rFonts w:ascii="Angsana New" w:hAnsi="Angsana New"/>
          <w:sz w:val="30"/>
          <w:szCs w:val="30"/>
        </w:rPr>
        <w:t>,</w:t>
      </w:r>
      <w:r w:rsidR="004E013D" w:rsidRPr="004E013D">
        <w:rPr>
          <w:rFonts w:ascii="Angsana New" w:hAnsi="Angsana New"/>
          <w:sz w:val="30"/>
          <w:szCs w:val="30"/>
        </w:rPr>
        <w:t>232</w:t>
      </w:r>
      <w:r w:rsidR="00443CF4" w:rsidRPr="00184215">
        <w:rPr>
          <w:rFonts w:ascii="Angsana New" w:hAnsi="Angsana New"/>
          <w:sz w:val="30"/>
          <w:szCs w:val="30"/>
        </w:rPr>
        <w:t>,</w:t>
      </w:r>
      <w:r w:rsidR="004E013D" w:rsidRPr="004E013D">
        <w:rPr>
          <w:rFonts w:ascii="Angsana New" w:hAnsi="Angsana New"/>
          <w:sz w:val="30"/>
          <w:szCs w:val="30"/>
        </w:rPr>
        <w:t>800</w:t>
      </w:r>
      <w:r w:rsidR="00443CF4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หุ้น</w:t>
      </w:r>
      <w:r w:rsidR="00F67418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 xml:space="preserve">มูลค่าหุ้นละ </w:t>
      </w:r>
      <w:r w:rsidR="004E013D" w:rsidRPr="004E013D">
        <w:rPr>
          <w:rFonts w:ascii="Angsana New" w:hAnsi="Angsana New"/>
          <w:sz w:val="30"/>
          <w:szCs w:val="30"/>
        </w:rPr>
        <w:t>5</w:t>
      </w:r>
      <w:r w:rsidR="00036237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2</w:t>
      </w:r>
      <w:r w:rsidRPr="00184215">
        <w:rPr>
          <w:rFonts w:ascii="Angsana New" w:hAnsi="Angsana New"/>
          <w:sz w:val="30"/>
          <w:szCs w:val="30"/>
          <w:cs/>
        </w:rPr>
        <w:t xml:space="preserve"> บาท) </w:t>
      </w:r>
      <w:r w:rsidR="0040379B" w:rsidRPr="00184215">
        <w:rPr>
          <w:rFonts w:ascii="Angsana New" w:hAnsi="Angsana New" w:hint="cs"/>
          <w:sz w:val="30"/>
          <w:szCs w:val="30"/>
          <w:cs/>
        </w:rPr>
        <w:t xml:space="preserve">           </w:t>
      </w:r>
      <w:r w:rsidR="004770ED" w:rsidRPr="00184215">
        <w:rPr>
          <w:rFonts w:ascii="Angsana New" w:hAnsi="Angsana New" w:hint="cs"/>
          <w:sz w:val="30"/>
          <w:szCs w:val="30"/>
          <w:cs/>
        </w:rPr>
        <w:t>เป็นจำนวน</w:t>
      </w:r>
      <w:r w:rsidR="009413C6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6</w:t>
      </w:r>
      <w:r w:rsidR="00784E0F" w:rsidRPr="00184215">
        <w:rPr>
          <w:rFonts w:ascii="Angsana New" w:hAnsi="Angsana New"/>
          <w:sz w:val="30"/>
          <w:szCs w:val="30"/>
        </w:rPr>
        <w:t>,</w:t>
      </w:r>
      <w:r w:rsidR="004E013D" w:rsidRPr="004E013D">
        <w:rPr>
          <w:rFonts w:ascii="Angsana New" w:hAnsi="Angsana New"/>
          <w:sz w:val="30"/>
          <w:szCs w:val="30"/>
        </w:rPr>
        <w:t>142</w:t>
      </w:r>
      <w:r w:rsidRPr="00184215">
        <w:rPr>
          <w:rFonts w:ascii="Angsana New" w:hAnsi="Angsana New"/>
          <w:sz w:val="30"/>
          <w:szCs w:val="30"/>
          <w:cs/>
        </w:rPr>
        <w:t xml:space="preserve"> ล้าน</w:t>
      </w:r>
      <w:r w:rsidRPr="00184215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184215">
        <w:rPr>
          <w:rFonts w:ascii="Angsana New" w:hAnsi="Angsana New"/>
          <w:sz w:val="30"/>
          <w:szCs w:val="30"/>
          <w:cs/>
        </w:rPr>
        <w:t>(</w:t>
      </w:r>
      <w:r w:rsidR="004E013D" w:rsidRPr="004E013D">
        <w:rPr>
          <w:rFonts w:ascii="Angsana New" w:hAnsi="Angsana New"/>
          <w:sz w:val="30"/>
          <w:szCs w:val="30"/>
        </w:rPr>
        <w:t>1</w:t>
      </w:r>
      <w:r w:rsidR="0050411D" w:rsidRPr="00184215">
        <w:rPr>
          <w:rFonts w:ascii="Angsana New" w:hAnsi="Angsana New"/>
          <w:sz w:val="30"/>
          <w:szCs w:val="30"/>
        </w:rPr>
        <w:t>,</w:t>
      </w:r>
      <w:r w:rsidR="004E013D" w:rsidRPr="004E013D">
        <w:rPr>
          <w:rFonts w:ascii="Angsana New" w:hAnsi="Angsana New"/>
          <w:sz w:val="30"/>
          <w:szCs w:val="30"/>
        </w:rPr>
        <w:t>181</w:t>
      </w:r>
      <w:r w:rsidR="0050411D" w:rsidRPr="00184215">
        <w:rPr>
          <w:rFonts w:ascii="Angsana New" w:hAnsi="Angsana New"/>
          <w:sz w:val="30"/>
          <w:szCs w:val="30"/>
        </w:rPr>
        <w:t>,</w:t>
      </w:r>
      <w:r w:rsidR="004E013D" w:rsidRPr="004E013D">
        <w:rPr>
          <w:rFonts w:ascii="Angsana New" w:hAnsi="Angsana New"/>
          <w:sz w:val="30"/>
          <w:szCs w:val="30"/>
        </w:rPr>
        <w:t>232</w:t>
      </w:r>
      <w:r w:rsidR="0050411D" w:rsidRPr="00184215">
        <w:rPr>
          <w:rFonts w:ascii="Angsana New" w:hAnsi="Angsana New"/>
          <w:sz w:val="30"/>
          <w:szCs w:val="30"/>
        </w:rPr>
        <w:t>,</w:t>
      </w:r>
      <w:r w:rsidR="004E013D" w:rsidRPr="004E013D">
        <w:rPr>
          <w:rFonts w:ascii="Angsana New" w:hAnsi="Angsana New"/>
          <w:sz w:val="30"/>
          <w:szCs w:val="30"/>
        </w:rPr>
        <w:t>800</w:t>
      </w:r>
      <w:r w:rsidRPr="00184215">
        <w:rPr>
          <w:rFonts w:ascii="Angsana New" w:hAnsi="Angsana New"/>
          <w:sz w:val="30"/>
          <w:szCs w:val="30"/>
          <w:cs/>
        </w:rPr>
        <w:t xml:space="preserve"> หุ้น</w:t>
      </w:r>
      <w:r w:rsidR="00A734BC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มูลค่า</w:t>
      </w:r>
      <w:r w:rsidR="0028539E" w:rsidRPr="00184215">
        <w:rPr>
          <w:rFonts w:ascii="Angsana New" w:hAnsi="Angsana New" w:hint="cs"/>
          <w:sz w:val="30"/>
          <w:szCs w:val="30"/>
          <w:cs/>
        </w:rPr>
        <w:t>หุ้นละ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5</w:t>
      </w:r>
      <w:r w:rsidR="00253378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2</w:t>
      </w:r>
      <w:r w:rsidRPr="00184215">
        <w:rPr>
          <w:rFonts w:ascii="Angsana New" w:hAnsi="Angsana New"/>
          <w:sz w:val="30"/>
          <w:szCs w:val="30"/>
          <w:cs/>
        </w:rPr>
        <w:t xml:space="preserve"> บาท) บริษัทได้จดทะเบียนการเพิ่มทุน</w:t>
      </w:r>
      <w:r w:rsidR="00CB2CEB" w:rsidRPr="00184215">
        <w:rPr>
          <w:rFonts w:ascii="Angsana New" w:hAnsi="Angsana New" w:hint="cs"/>
          <w:sz w:val="30"/>
          <w:szCs w:val="30"/>
          <w:cs/>
        </w:rPr>
        <w:t>จดทะเบียนดังกล่าว</w:t>
      </w:r>
      <w:r w:rsidRPr="00184215">
        <w:rPr>
          <w:rFonts w:ascii="Angsana New" w:hAnsi="Angsana New"/>
          <w:sz w:val="30"/>
          <w:szCs w:val="30"/>
          <w:cs/>
        </w:rPr>
        <w:t>กับกระทรวงพาณิชย์</w:t>
      </w:r>
      <w:r w:rsidR="0002756E" w:rsidRPr="00184215">
        <w:rPr>
          <w:rFonts w:ascii="Angsana New" w:hAnsi="Angsana New" w:hint="cs"/>
          <w:sz w:val="30"/>
          <w:szCs w:val="30"/>
          <w:cs/>
        </w:rPr>
        <w:t>แล้ว</w:t>
      </w:r>
      <w:r w:rsidRPr="0018421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E013D" w:rsidRPr="004E013D">
        <w:rPr>
          <w:rFonts w:ascii="Angsana New" w:hAnsi="Angsana New"/>
          <w:sz w:val="30"/>
          <w:szCs w:val="30"/>
        </w:rPr>
        <w:t>30</w:t>
      </w:r>
      <w:r w:rsidRPr="00184215">
        <w:rPr>
          <w:rFonts w:ascii="Angsana New" w:hAnsi="Angsana New"/>
          <w:sz w:val="30"/>
          <w:szCs w:val="30"/>
          <w:cs/>
        </w:rPr>
        <w:t xml:space="preserve"> มกราคม </w:t>
      </w:r>
      <w:r w:rsidR="004E013D" w:rsidRPr="004E013D">
        <w:rPr>
          <w:rFonts w:ascii="Angsana New" w:hAnsi="Angsana New"/>
          <w:sz w:val="30"/>
          <w:szCs w:val="30"/>
        </w:rPr>
        <w:t>2562</w:t>
      </w:r>
    </w:p>
    <w:p w14:paraId="18F0B6E9" w14:textId="3DE90BB8" w:rsidR="00036B89" w:rsidRPr="00184215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 w:hint="cs"/>
          <w:cs/>
        </w:rPr>
        <w:lastRenderedPageBreak/>
        <w:t>สำรอง</w:t>
      </w:r>
    </w:p>
    <w:p w14:paraId="65A5BA05" w14:textId="77777777" w:rsidR="00036B89" w:rsidRPr="00184215" w:rsidRDefault="00036B89" w:rsidP="00163CDC">
      <w:pPr>
        <w:ind w:left="540"/>
        <w:rPr>
          <w:rFonts w:ascii="Angsana New" w:hAnsi="Angsana New"/>
          <w:sz w:val="30"/>
          <w:szCs w:val="30"/>
        </w:rPr>
      </w:pPr>
    </w:p>
    <w:p w14:paraId="21DE468F" w14:textId="77777777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67458F46" w14:textId="77777777" w:rsidR="00036B89" w:rsidRPr="00184215" w:rsidRDefault="00036B89" w:rsidP="00163CDC">
      <w:pPr>
        <w:ind w:left="540"/>
        <w:rPr>
          <w:rFonts w:ascii="Angsana New" w:hAnsi="Angsana New"/>
          <w:sz w:val="30"/>
          <w:szCs w:val="30"/>
        </w:rPr>
      </w:pPr>
    </w:p>
    <w:p w14:paraId="72965A86" w14:textId="44D0C17B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84215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และ/หรือ</w:t>
      </w:r>
      <w:r w:rsidR="00374F63" w:rsidRPr="001842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กำไรสะสม</w:t>
      </w:r>
    </w:p>
    <w:p w14:paraId="0D1BCEAE" w14:textId="77777777" w:rsidR="00036B89" w:rsidRPr="00184215" w:rsidRDefault="00036B89" w:rsidP="00163CDC">
      <w:pPr>
        <w:ind w:left="540"/>
        <w:rPr>
          <w:rFonts w:ascii="Angsana New" w:hAnsi="Angsana New"/>
          <w:sz w:val="30"/>
          <w:szCs w:val="30"/>
          <w:cs/>
        </w:rPr>
      </w:pPr>
    </w:p>
    <w:p w14:paraId="7ED49065" w14:textId="77777777" w:rsidR="00036B89" w:rsidRPr="00184215" w:rsidRDefault="00036B89" w:rsidP="00163CDC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right="-405"/>
        <w:jc w:val="thaiDistribute"/>
        <w:rPr>
          <w:rFonts w:ascii="Angsana New" w:hAnsi="Angsana New" w:cs="Angsana New"/>
          <w:b w:val="0"/>
          <w:i/>
          <w:iCs/>
          <w:sz w:val="30"/>
          <w:szCs w:val="30"/>
        </w:rPr>
      </w:pPr>
      <w:r w:rsidRPr="00184215">
        <w:rPr>
          <w:rFonts w:ascii="Angsana New" w:hAnsi="Angsana New" w:cs="Angsana New"/>
          <w:b w:val="0"/>
          <w:sz w:val="30"/>
          <w:szCs w:val="30"/>
          <w:cs/>
        </w:rPr>
        <w:t>สำรองตามกฎหมาย</w:t>
      </w:r>
    </w:p>
    <w:p w14:paraId="14A5AD25" w14:textId="17C227A0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E013D" w:rsidRPr="004E013D">
        <w:rPr>
          <w:rFonts w:ascii="Angsana New" w:hAnsi="Angsana New"/>
          <w:sz w:val="30"/>
          <w:szCs w:val="30"/>
        </w:rPr>
        <w:t>2535</w:t>
      </w:r>
      <w:r w:rsidRPr="00184215">
        <w:rPr>
          <w:rFonts w:ascii="Angsana New" w:hAnsi="Angsana New"/>
          <w:sz w:val="30"/>
          <w:szCs w:val="30"/>
          <w:cs/>
        </w:rPr>
        <w:t xml:space="preserve"> มาตรา </w:t>
      </w:r>
      <w:r w:rsidR="004E013D" w:rsidRPr="004E013D">
        <w:rPr>
          <w:rFonts w:ascii="Angsana New" w:hAnsi="Angsana New"/>
          <w:sz w:val="30"/>
          <w:szCs w:val="30"/>
        </w:rPr>
        <w:t>116</w:t>
      </w:r>
      <w:r w:rsidRPr="00184215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4E013D" w:rsidRPr="004E013D">
        <w:rPr>
          <w:rFonts w:ascii="Angsana New" w:hAnsi="Angsana New"/>
          <w:sz w:val="30"/>
          <w:szCs w:val="30"/>
        </w:rPr>
        <w:t>5</w:t>
      </w:r>
      <w:r w:rsidRPr="00184215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E013D" w:rsidRPr="004E013D">
        <w:rPr>
          <w:rFonts w:ascii="Angsana New" w:hAnsi="Angsana New"/>
          <w:sz w:val="30"/>
          <w:szCs w:val="30"/>
        </w:rPr>
        <w:t>10</w:t>
      </w:r>
      <w:r w:rsidRPr="00184215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7C9A359A" w14:textId="77777777" w:rsidR="002F6E5A" w:rsidRPr="00184215" w:rsidRDefault="002F6E5A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75E5A7" w14:textId="3DBC51C8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84215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FF807B1" w14:textId="08DC9D10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D4F4CB" w14:textId="75A68B48" w:rsidR="00A43B81" w:rsidRPr="00184215" w:rsidRDefault="00A43B81" w:rsidP="00A4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4215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184215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184215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="004E013D" w:rsidRPr="004E013D">
        <w:rPr>
          <w:rFonts w:asciiTheme="majorBidi" w:hAnsiTheme="majorBidi" w:cstheme="majorBidi"/>
          <w:b/>
          <w:bCs/>
          <w:sz w:val="30"/>
          <w:szCs w:val="30"/>
        </w:rPr>
        <w:t>2563</w:t>
      </w:r>
    </w:p>
    <w:p w14:paraId="47778A75" w14:textId="25888474" w:rsidR="00A43B81" w:rsidRPr="00184215" w:rsidRDefault="00A43B81" w:rsidP="002C7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  <w:r w:rsidR="002C7D7E" w:rsidRPr="001842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4215">
        <w:rPr>
          <w:rFonts w:asciiTheme="majorBidi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184215">
        <w:rPr>
          <w:rFonts w:asciiTheme="majorBidi" w:hAnsiTheme="majorBidi"/>
          <w:sz w:val="30"/>
          <w:szCs w:val="30"/>
          <w:cs/>
        </w:rPr>
        <w:t xml:space="preserve"> </w:t>
      </w:r>
    </w:p>
    <w:p w14:paraId="48FD31B4" w14:textId="77777777" w:rsidR="00A43B81" w:rsidRPr="00184215" w:rsidRDefault="00A43B81" w:rsidP="00A4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B9C4F" w14:textId="021D7731" w:rsidR="00A43B81" w:rsidRPr="00184215" w:rsidRDefault="00A43B81" w:rsidP="00A4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421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สำรองการเปลี่ยนแปลงในมูลค่ายุติธรรมของปี </w:t>
      </w:r>
      <w:r w:rsidR="004E013D" w:rsidRPr="004E013D">
        <w:rPr>
          <w:rFonts w:asciiTheme="majorBidi" w:hAnsiTheme="majorBidi" w:cstheme="majorBidi"/>
          <w:b/>
          <w:bCs/>
          <w:sz w:val="30"/>
          <w:szCs w:val="30"/>
        </w:rPr>
        <w:t>2562</w:t>
      </w:r>
    </w:p>
    <w:p w14:paraId="1E4875A4" w14:textId="77777777" w:rsidR="00A43B81" w:rsidRPr="00184215" w:rsidRDefault="00A43B81" w:rsidP="00A4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           เงินลงทุนเผื่อขายจนกระทั่งมีการตัดรายการหรือเกิดการด้อยค่า</w:t>
      </w:r>
    </w:p>
    <w:p w14:paraId="6E2E197D" w14:textId="77777777" w:rsidR="00362827" w:rsidRPr="00184215" w:rsidRDefault="00362827" w:rsidP="00362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47BDFAA" w14:textId="38849171" w:rsidR="00036B89" w:rsidRPr="00184215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 w:hint="cs"/>
          <w:cs/>
        </w:rPr>
        <w:t>ส่วนงานดำเนินงาน</w:t>
      </w:r>
      <w:r w:rsidR="00633F54" w:rsidRPr="00184215">
        <w:rPr>
          <w:rFonts w:ascii="Angsana New" w:hAnsi="Angsana New" w:cs="Angsana New" w:hint="cs"/>
          <w:cs/>
        </w:rPr>
        <w:t>และการจำแนกรายได้</w:t>
      </w:r>
    </w:p>
    <w:p w14:paraId="2F406EE0" w14:textId="77777777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EA535A" w14:textId="48057023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hAnsi="Angsana New"/>
          <w:sz w:val="30"/>
          <w:szCs w:val="30"/>
          <w:cs/>
        </w:rPr>
        <w:t>บริษัทดำเนิน</w:t>
      </w:r>
      <w:r w:rsidR="00B575D7" w:rsidRPr="00184215">
        <w:rPr>
          <w:rFonts w:ascii="Angsana New" w:hAnsi="Angsana New" w:hint="cs"/>
          <w:sz w:val="30"/>
          <w:szCs w:val="30"/>
          <w:cs/>
        </w:rPr>
        <w:t>ธุรกิจ</w:t>
      </w:r>
      <w:r w:rsidRPr="00184215">
        <w:rPr>
          <w:rFonts w:ascii="Angsana New" w:hAnsi="Angsana New"/>
          <w:sz w:val="30"/>
          <w:szCs w:val="30"/>
          <w:cs/>
        </w:rPr>
        <w:t>ในส่วนงาน</w:t>
      </w:r>
      <w:r w:rsidR="003E27AA" w:rsidRPr="00184215">
        <w:rPr>
          <w:rFonts w:ascii="Angsana New" w:hAnsi="Angsana New" w:hint="cs"/>
          <w:sz w:val="30"/>
          <w:szCs w:val="30"/>
          <w:cs/>
        </w:rPr>
        <w:t>เดียวคือ</w:t>
      </w:r>
      <w:r w:rsidR="00D42D66" w:rsidRPr="00184215">
        <w:rPr>
          <w:rFonts w:ascii="Angsana New" w:hAnsi="Angsana New" w:hint="cs"/>
          <w:sz w:val="30"/>
          <w:szCs w:val="30"/>
          <w:cs/>
        </w:rPr>
        <w:t xml:space="preserve"> การ</w:t>
      </w:r>
      <w:r w:rsidRPr="00184215">
        <w:rPr>
          <w:rFonts w:ascii="Angsana New" w:hAnsi="Angsana New"/>
          <w:sz w:val="30"/>
          <w:szCs w:val="30"/>
          <w:cs/>
        </w:rPr>
        <w:t>ให้บริการทางยกระดับช่วงดินแดงถึงอนุสรณ์สถานแห่งชาติ ดังนั้น</w:t>
      </w:r>
      <w:r w:rsidR="00A40DA5" w:rsidRPr="00184215">
        <w:rPr>
          <w:rFonts w:ascii="Angsana New" w:hAnsi="Angsana New" w:hint="cs"/>
          <w:sz w:val="30"/>
          <w:szCs w:val="30"/>
          <w:cs/>
        </w:rPr>
        <w:t xml:space="preserve">     </w:t>
      </w:r>
      <w:r w:rsidRPr="00184215">
        <w:rPr>
          <w:rFonts w:ascii="Angsana New" w:hAnsi="Angsana New"/>
          <w:sz w:val="30"/>
          <w:szCs w:val="30"/>
          <w:cs/>
        </w:rPr>
        <w:t>ฝ่ายบริหารจึงพิจารณาว่าบริษัทมี</w:t>
      </w:r>
      <w:r w:rsidR="00F90C10" w:rsidRPr="00184215">
        <w:rPr>
          <w:rFonts w:ascii="Angsana New" w:hAnsi="Angsana New"/>
          <w:sz w:val="30"/>
          <w:szCs w:val="30"/>
          <w:cs/>
        </w:rPr>
        <w:t>ส่วนงานที่รายงานเพียงส่วนงานเดียว</w:t>
      </w:r>
      <w:r w:rsidR="00702836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0C6881" w:rsidRPr="00184215">
        <w:rPr>
          <w:rFonts w:ascii="Angsana New" w:hAnsi="Angsana New" w:hint="cs"/>
          <w:sz w:val="30"/>
          <w:szCs w:val="30"/>
          <w:cs/>
        </w:rPr>
        <w:t>โดย</w:t>
      </w:r>
      <w:r w:rsidR="000C6881" w:rsidRPr="00184215">
        <w:rPr>
          <w:rFonts w:ascii="Angsana New" w:hAnsi="Angsana New"/>
          <w:sz w:val="30"/>
          <w:szCs w:val="30"/>
          <w:cs/>
        </w:rPr>
        <w:t>จังหวะเวลาในการรับรู้รายได้</w:t>
      </w:r>
      <w:r w:rsidR="00CE2B44" w:rsidRPr="00184215">
        <w:rPr>
          <w:rFonts w:ascii="Angsana New" w:hAnsi="Angsana New" w:hint="cs"/>
          <w:sz w:val="30"/>
          <w:szCs w:val="30"/>
          <w:cs/>
        </w:rPr>
        <w:t>คือ</w:t>
      </w:r>
      <w:r w:rsidR="00785212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BC531D" w:rsidRPr="00184215">
        <w:rPr>
          <w:rFonts w:ascii="Angsana New" w:hAnsi="Angsana New"/>
          <w:sz w:val="30"/>
          <w:szCs w:val="30"/>
          <w:cs/>
        </w:rPr>
        <w:t>ณ เวลาใดเวลาหนึ่ง</w:t>
      </w:r>
    </w:p>
    <w:p w14:paraId="1F883A3B" w14:textId="5BD265D6" w:rsidR="003B4C40" w:rsidRPr="00184215" w:rsidRDefault="003B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BFD1A15" w14:textId="77777777" w:rsidR="00660AF2" w:rsidRPr="00184215" w:rsidRDefault="00660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cs/>
        </w:rPr>
        <w:br w:type="page"/>
      </w:r>
    </w:p>
    <w:p w14:paraId="2799188A" w14:textId="20522FB6" w:rsidR="00036B89" w:rsidRPr="00184215" w:rsidRDefault="00036B89" w:rsidP="00D43403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184215">
        <w:rPr>
          <w:rFonts w:ascii="Angsana New" w:hAnsi="Angsana New" w:cs="Angsana New"/>
          <w:cs/>
        </w:rPr>
        <w:lastRenderedPageBreak/>
        <w:t>ค่าใช้จ่ายผลประโยชน์ของพนักงาน</w:t>
      </w:r>
    </w:p>
    <w:p w14:paraId="374F38C8" w14:textId="77777777" w:rsidR="00036B89" w:rsidRPr="00184215" w:rsidRDefault="00036B89" w:rsidP="00D43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s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E63C13" w:rsidRPr="00184215" w14:paraId="457C39CA" w14:textId="77777777" w:rsidTr="00A10862">
        <w:trPr>
          <w:tblHeader/>
        </w:trPr>
        <w:tc>
          <w:tcPr>
            <w:tcW w:w="3490" w:type="pct"/>
            <w:vAlign w:val="bottom"/>
          </w:tcPr>
          <w:p w14:paraId="7542288B" w14:textId="77777777" w:rsidR="00E63C13" w:rsidRPr="00184215" w:rsidRDefault="00E63C13" w:rsidP="00D4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061A5F2D" w14:textId="1FAB3033" w:rsidR="00E63C13" w:rsidRPr="00184215" w:rsidRDefault="004E013D" w:rsidP="00D4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bottom"/>
          </w:tcPr>
          <w:p w14:paraId="3CC1EC6F" w14:textId="77777777" w:rsidR="00E63C13" w:rsidRPr="00184215" w:rsidRDefault="00E63C13" w:rsidP="00D4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769822CE" w14:textId="09B23980" w:rsidR="00E63C13" w:rsidRPr="00184215" w:rsidRDefault="004E013D" w:rsidP="00D4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01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3B50A0" w:rsidRPr="00184215" w14:paraId="48A9B4B7" w14:textId="77777777" w:rsidTr="00A10862">
        <w:trPr>
          <w:trHeight w:hRule="exact" w:val="389"/>
          <w:tblHeader/>
        </w:trPr>
        <w:tc>
          <w:tcPr>
            <w:tcW w:w="3490" w:type="pct"/>
            <w:vAlign w:val="bottom"/>
          </w:tcPr>
          <w:p w14:paraId="49C1C516" w14:textId="77777777" w:rsidR="003B50A0" w:rsidRPr="00184215" w:rsidRDefault="003B50A0" w:rsidP="00D4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pct"/>
            <w:gridSpan w:val="3"/>
            <w:vAlign w:val="bottom"/>
          </w:tcPr>
          <w:p w14:paraId="29B2BA81" w14:textId="3B033F39" w:rsidR="003B50A0" w:rsidRPr="00184215" w:rsidRDefault="003B50A0" w:rsidP="00D4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C8F" w:rsidRPr="00184215" w14:paraId="703B1E4A" w14:textId="77777777" w:rsidTr="00885A52">
        <w:trPr>
          <w:trHeight w:hRule="exact" w:val="403"/>
        </w:trPr>
        <w:tc>
          <w:tcPr>
            <w:tcW w:w="3490" w:type="pct"/>
            <w:vAlign w:val="bottom"/>
          </w:tcPr>
          <w:p w14:paraId="51850142" w14:textId="7777777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689" w:type="pct"/>
            <w:shd w:val="clear" w:color="auto" w:fill="auto"/>
          </w:tcPr>
          <w:p w14:paraId="768E3437" w14:textId="26283599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230</w:t>
            </w:r>
            <w:r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016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vAlign w:val="bottom"/>
          </w:tcPr>
          <w:p w14:paraId="487609C2" w14:textId="7777777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736120FA" w14:textId="039D3EC1" w:rsidR="00481C8F" w:rsidRPr="00184215" w:rsidRDefault="004E013D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258</w:t>
            </w:r>
            <w:r w:rsidR="00481C8F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839</w:t>
            </w:r>
          </w:p>
        </w:tc>
      </w:tr>
      <w:tr w:rsidR="00481C8F" w:rsidRPr="00184215" w14:paraId="471857B0" w14:textId="77777777" w:rsidTr="00885A52">
        <w:trPr>
          <w:trHeight w:hRule="exact" w:val="403"/>
        </w:trPr>
        <w:tc>
          <w:tcPr>
            <w:tcW w:w="3490" w:type="pct"/>
            <w:vAlign w:val="bottom"/>
          </w:tcPr>
          <w:p w14:paraId="2705E64F" w14:textId="65469F5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89" w:type="pct"/>
            <w:shd w:val="clear" w:color="auto" w:fill="auto"/>
          </w:tcPr>
          <w:p w14:paraId="28612E0E" w14:textId="73482C36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10</w:t>
            </w:r>
            <w:r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841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vAlign w:val="bottom"/>
          </w:tcPr>
          <w:p w14:paraId="3330A242" w14:textId="7777777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BCD8947" w14:textId="2F781E4D" w:rsidR="00481C8F" w:rsidRPr="00184215" w:rsidRDefault="004E013D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26</w:t>
            </w:r>
            <w:r w:rsidR="00481C8F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481C8F" w:rsidRPr="00184215" w14:paraId="118C7F5D" w14:textId="77777777" w:rsidTr="00885A52">
        <w:trPr>
          <w:trHeight w:hRule="exact" w:val="403"/>
        </w:trPr>
        <w:tc>
          <w:tcPr>
            <w:tcW w:w="3490" w:type="pct"/>
            <w:vAlign w:val="bottom"/>
          </w:tcPr>
          <w:p w14:paraId="0BE8CE30" w14:textId="7777777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</w:t>
            </w:r>
          </w:p>
          <w:p w14:paraId="7D3AB358" w14:textId="7777777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ab/>
              <w:t>ที่กำหนดไว้</w:t>
            </w:r>
          </w:p>
        </w:tc>
        <w:tc>
          <w:tcPr>
            <w:tcW w:w="689" w:type="pct"/>
            <w:shd w:val="clear" w:color="auto" w:fill="auto"/>
          </w:tcPr>
          <w:p w14:paraId="4FFF21BE" w14:textId="126361F3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6</w:t>
            </w:r>
            <w:r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835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vAlign w:val="bottom"/>
          </w:tcPr>
          <w:p w14:paraId="09BE49B9" w14:textId="7777777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41EED8F" w14:textId="4E18AB8A" w:rsidR="00481C8F" w:rsidRPr="00184215" w:rsidRDefault="004E013D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6</w:t>
            </w:r>
            <w:r w:rsidR="00481C8F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481C8F" w:rsidRPr="00184215" w14:paraId="29AC89D8" w14:textId="77777777" w:rsidTr="00885A52">
        <w:trPr>
          <w:trHeight w:hRule="exact" w:val="403"/>
        </w:trPr>
        <w:tc>
          <w:tcPr>
            <w:tcW w:w="3490" w:type="pct"/>
            <w:vAlign w:val="bottom"/>
          </w:tcPr>
          <w:p w14:paraId="55FEC24A" w14:textId="7777777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14:paraId="297070DE" w14:textId="65D9719F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27</w:t>
            </w:r>
            <w:r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301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vAlign w:val="bottom"/>
          </w:tcPr>
          <w:p w14:paraId="59A6C246" w14:textId="7777777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6D77D829" w14:textId="23137FDC" w:rsidR="00481C8F" w:rsidRPr="00184215" w:rsidRDefault="004E013D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32</w:t>
            </w:r>
            <w:r w:rsidR="00481C8F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481C8F" w:rsidRPr="00184215" w14:paraId="342124CE" w14:textId="77777777" w:rsidTr="00885A52">
        <w:trPr>
          <w:trHeight w:hRule="exact" w:val="403"/>
        </w:trPr>
        <w:tc>
          <w:tcPr>
            <w:tcW w:w="3490" w:type="pct"/>
            <w:vAlign w:val="bottom"/>
          </w:tcPr>
          <w:p w14:paraId="4B446AEB" w14:textId="7777777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  <w:p w14:paraId="5B30DB24" w14:textId="7777777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3CC57" w14:textId="11FFA9D7" w:rsidR="00481C8F" w:rsidRPr="00184215" w:rsidRDefault="004E013D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  <w:r w:rsidR="00481C8F" w:rsidRPr="001842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147" w:type="pct"/>
            <w:vAlign w:val="bottom"/>
          </w:tcPr>
          <w:p w14:paraId="35D324C2" w14:textId="77777777" w:rsidR="00481C8F" w:rsidRPr="00184215" w:rsidRDefault="00481C8F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609C3" w14:textId="2D2EF0B4" w:rsidR="00481C8F" w:rsidRPr="00184215" w:rsidRDefault="004E013D" w:rsidP="004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  <w:r w:rsidR="00481C8F" w:rsidRPr="001842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005</w:t>
            </w:r>
          </w:p>
        </w:tc>
      </w:tr>
    </w:tbl>
    <w:p w14:paraId="0F44E27B" w14:textId="77777777" w:rsidR="004E2392" w:rsidRPr="00184215" w:rsidRDefault="004E2392" w:rsidP="00D43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</w:rPr>
      </w:pPr>
    </w:p>
    <w:p w14:paraId="4666C116" w14:textId="18A51333" w:rsidR="00036B89" w:rsidRPr="00184215" w:rsidRDefault="00036B89" w:rsidP="00D43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184215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6F0A5569" w14:textId="77777777" w:rsidR="00036B89" w:rsidRPr="00184215" w:rsidRDefault="00036B89" w:rsidP="00D43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7A7B96FA" w14:textId="007AE874" w:rsidR="00036B89" w:rsidRPr="00184215" w:rsidRDefault="00036B89" w:rsidP="00D43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4E013D" w:rsidRPr="004E013D">
        <w:rPr>
          <w:rFonts w:ascii="Angsana New" w:hAnsi="Angsana New"/>
          <w:sz w:val="30"/>
          <w:szCs w:val="30"/>
        </w:rPr>
        <w:t>2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ถึง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15</w:t>
      </w:r>
      <w:r w:rsidRPr="00184215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 xml:space="preserve">ของเงินเดือนทุกเดือน และบริษัทจ่ายสมทบในอัตราร้อยละ </w:t>
      </w:r>
      <w:r w:rsidR="004E013D" w:rsidRPr="004E013D">
        <w:rPr>
          <w:rFonts w:ascii="Angsana New" w:hAnsi="Angsana New"/>
          <w:sz w:val="30"/>
          <w:szCs w:val="30"/>
        </w:rPr>
        <w:t>5</w:t>
      </w:r>
      <w:r w:rsidR="00613551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5</w:t>
      </w:r>
      <w:r w:rsidRPr="00184215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2D93755" w14:textId="167720BD" w:rsidR="00545A9D" w:rsidRPr="00184215" w:rsidRDefault="00545A9D" w:rsidP="00D43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  <w:lang w:val="th-TH"/>
        </w:rPr>
      </w:pPr>
    </w:p>
    <w:p w14:paraId="491963DD" w14:textId="7FD1132A" w:rsidR="00036B89" w:rsidRPr="00184215" w:rsidRDefault="00036B89" w:rsidP="00D43403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ค่าใช้จ่ายตามลักษณะ</w:t>
      </w:r>
    </w:p>
    <w:p w14:paraId="3A5D244A" w14:textId="77777777" w:rsidR="0055714D" w:rsidRPr="00184215" w:rsidRDefault="0055714D" w:rsidP="0055714D"/>
    <w:tbl>
      <w:tblPr>
        <w:tblW w:w="915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5373"/>
        <w:gridCol w:w="990"/>
        <w:gridCol w:w="1264"/>
        <w:gridCol w:w="269"/>
        <w:gridCol w:w="1257"/>
      </w:tblGrid>
      <w:tr w:rsidR="00E63C13" w:rsidRPr="00184215" w14:paraId="14A1E402" w14:textId="77777777" w:rsidTr="00992836">
        <w:tc>
          <w:tcPr>
            <w:tcW w:w="5373" w:type="dxa"/>
            <w:shd w:val="clear" w:color="auto" w:fill="FFFFFF"/>
          </w:tcPr>
          <w:p w14:paraId="4CA8FB29" w14:textId="77777777" w:rsidR="00E63C13" w:rsidRPr="00184215" w:rsidRDefault="00E63C1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09B82E56" w14:textId="77777777" w:rsidR="00E63C13" w:rsidRPr="00184215" w:rsidRDefault="00E63C1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4" w:type="dxa"/>
          </w:tcPr>
          <w:p w14:paraId="79D655EE" w14:textId="0E47A624" w:rsidR="00E63C13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2EAB909C" w14:textId="77777777" w:rsidR="00E63C13" w:rsidRPr="00184215" w:rsidRDefault="00E63C13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6D781F9" w14:textId="1955C1C2" w:rsidR="00E63C13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01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3B50A0" w:rsidRPr="00184215" w14:paraId="271F98F3" w14:textId="77777777" w:rsidTr="00A172B3">
        <w:tc>
          <w:tcPr>
            <w:tcW w:w="5373" w:type="dxa"/>
            <w:shd w:val="clear" w:color="auto" w:fill="FFFFFF"/>
          </w:tcPr>
          <w:p w14:paraId="21B4DD32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3296910B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FFFFFF"/>
          </w:tcPr>
          <w:p w14:paraId="55473095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329B" w:rsidRPr="00184215" w14:paraId="4AA91141" w14:textId="77777777" w:rsidTr="00A172B3">
        <w:tc>
          <w:tcPr>
            <w:tcW w:w="5373" w:type="dxa"/>
          </w:tcPr>
          <w:p w14:paraId="5D9BC5BE" w14:textId="77777777" w:rsidR="00FA329B" w:rsidRPr="00184215" w:rsidRDefault="00FA329B" w:rsidP="00FA329B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ค่าตัดจำหน่ายต้นทุนสัมปทานในการใช้ทางยกระดับ</w:t>
            </w:r>
          </w:p>
        </w:tc>
        <w:tc>
          <w:tcPr>
            <w:tcW w:w="990" w:type="dxa"/>
            <w:shd w:val="clear" w:color="auto" w:fill="auto"/>
          </w:tcPr>
          <w:p w14:paraId="3BFDF4F2" w14:textId="518215DC" w:rsidR="00FA329B" w:rsidRPr="00184215" w:rsidRDefault="0078630F" w:rsidP="00FA32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64" w:type="dxa"/>
            <w:shd w:val="clear" w:color="auto" w:fill="auto"/>
          </w:tcPr>
          <w:p w14:paraId="18AAC979" w14:textId="7BCFB288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315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69" w:type="dxa"/>
          </w:tcPr>
          <w:p w14:paraId="6AFFED76" w14:textId="77777777" w:rsidR="00FA329B" w:rsidRPr="00184215" w:rsidRDefault="00FA329B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7745C525" w14:textId="451BB1F0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474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068</w:t>
            </w:r>
          </w:p>
        </w:tc>
      </w:tr>
      <w:tr w:rsidR="00FA329B" w:rsidRPr="00184215" w14:paraId="681DA78C" w14:textId="77777777" w:rsidTr="00992836">
        <w:tc>
          <w:tcPr>
            <w:tcW w:w="5373" w:type="dxa"/>
          </w:tcPr>
          <w:p w14:paraId="023B6D6F" w14:textId="2D43FA41" w:rsidR="00FA329B" w:rsidRPr="00184215" w:rsidRDefault="00FA329B" w:rsidP="00FA329B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3CE1F5EB" w14:textId="044E79BC" w:rsidR="00FA329B" w:rsidRPr="00184215" w:rsidRDefault="0078630F" w:rsidP="00FA32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264" w:type="dxa"/>
            <w:shd w:val="clear" w:color="auto" w:fill="auto"/>
          </w:tcPr>
          <w:p w14:paraId="43A413DC" w14:textId="5395C6FB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274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69" w:type="dxa"/>
            <w:vAlign w:val="bottom"/>
          </w:tcPr>
          <w:p w14:paraId="089AC773" w14:textId="77777777" w:rsidR="00FA329B" w:rsidRPr="00184215" w:rsidRDefault="00FA329B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4E2492A" w14:textId="29EA102C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325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  <w:tr w:rsidR="00FA329B" w:rsidRPr="00184215" w14:paraId="440DBA73" w14:textId="77777777" w:rsidTr="00A172B3">
        <w:tc>
          <w:tcPr>
            <w:tcW w:w="5373" w:type="dxa"/>
          </w:tcPr>
          <w:p w14:paraId="0F8E4AF7" w14:textId="77777777" w:rsidR="00FA329B" w:rsidRPr="00184215" w:rsidRDefault="00FA329B" w:rsidP="00FA329B">
            <w:pPr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990" w:type="dxa"/>
            <w:shd w:val="clear" w:color="auto" w:fill="auto"/>
          </w:tcPr>
          <w:p w14:paraId="60DEA139" w14:textId="77777777" w:rsidR="00FA329B" w:rsidRPr="00184215" w:rsidRDefault="00FA329B" w:rsidP="00FA32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7DBEA16" w14:textId="69061875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215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69" w:type="dxa"/>
          </w:tcPr>
          <w:p w14:paraId="2AB03ACA" w14:textId="77777777" w:rsidR="00FA329B" w:rsidRPr="00184215" w:rsidRDefault="00FA329B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45CC2755" w14:textId="535FF955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221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  <w:tr w:rsidR="00FA329B" w:rsidRPr="00184215" w14:paraId="5F8CB31A" w14:textId="77777777" w:rsidTr="00A172B3">
        <w:tc>
          <w:tcPr>
            <w:tcW w:w="5373" w:type="dxa"/>
          </w:tcPr>
          <w:p w14:paraId="5638D5FC" w14:textId="4BF8F5C8" w:rsidR="00FA329B" w:rsidRPr="00184215" w:rsidRDefault="00FA329B" w:rsidP="00FA329B">
            <w:pPr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</w:tcPr>
          <w:p w14:paraId="5D761337" w14:textId="77777777" w:rsidR="00FA329B" w:rsidRPr="00184215" w:rsidRDefault="00FA329B" w:rsidP="00FA32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15CC09B0" w14:textId="2AC9EA40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46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69" w:type="dxa"/>
          </w:tcPr>
          <w:p w14:paraId="4F9C5D35" w14:textId="77777777" w:rsidR="00FA329B" w:rsidRPr="00184215" w:rsidRDefault="00FA329B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3CB0A3E7" w14:textId="0525E39A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63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FA329B" w:rsidRPr="00184215" w14:paraId="78C9A5E9" w14:textId="77777777" w:rsidTr="0081689B">
        <w:tc>
          <w:tcPr>
            <w:tcW w:w="5373" w:type="dxa"/>
          </w:tcPr>
          <w:p w14:paraId="00A3E5B2" w14:textId="77777777" w:rsidR="00FA329B" w:rsidRPr="00184215" w:rsidRDefault="00FA329B" w:rsidP="00FA329B">
            <w:pPr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AAF8035" w14:textId="77777777" w:rsidR="00FA329B" w:rsidRPr="00184215" w:rsidRDefault="00FA329B" w:rsidP="00FA32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9D640FB" w14:textId="54E6B704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25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69" w:type="dxa"/>
          </w:tcPr>
          <w:p w14:paraId="1B87A65B" w14:textId="77777777" w:rsidR="00FA329B" w:rsidRPr="00184215" w:rsidRDefault="00FA329B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3E059FA1" w14:textId="75B22063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16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FA329B" w:rsidRPr="00184215" w14:paraId="125651E9" w14:textId="77777777" w:rsidTr="00B331E8">
        <w:tc>
          <w:tcPr>
            <w:tcW w:w="5373" w:type="dxa"/>
          </w:tcPr>
          <w:p w14:paraId="4DCB3B4A" w14:textId="77777777" w:rsidR="00FA329B" w:rsidRPr="00184215" w:rsidRDefault="00FA329B" w:rsidP="00FA329B">
            <w:pPr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  <w:shd w:val="clear" w:color="auto" w:fill="auto"/>
          </w:tcPr>
          <w:p w14:paraId="08AE687E" w14:textId="77777777" w:rsidR="00FA329B" w:rsidRPr="00184215" w:rsidRDefault="00FA329B" w:rsidP="00FA32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5EB5EC0" w14:textId="67047229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21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69" w:type="dxa"/>
          </w:tcPr>
          <w:p w14:paraId="519EAF56" w14:textId="77777777" w:rsidR="00FA329B" w:rsidRPr="00184215" w:rsidRDefault="00FA329B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4FB949F0" w14:textId="61BF7229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21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FA329B" w:rsidRPr="00184215" w14:paraId="258CB571" w14:textId="77777777" w:rsidTr="00EB6B3B">
        <w:tc>
          <w:tcPr>
            <w:tcW w:w="5373" w:type="dxa"/>
          </w:tcPr>
          <w:p w14:paraId="597789D6" w14:textId="77777777" w:rsidR="00FA329B" w:rsidRPr="00184215" w:rsidRDefault="00FA329B" w:rsidP="00FA329B">
            <w:pPr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990" w:type="dxa"/>
          </w:tcPr>
          <w:p w14:paraId="59EFC170" w14:textId="77777777" w:rsidR="00FA329B" w:rsidRPr="00184215" w:rsidRDefault="00FA329B" w:rsidP="00FA32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DDCD8B3" w14:textId="6356DC92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21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69" w:type="dxa"/>
          </w:tcPr>
          <w:p w14:paraId="7C724442" w14:textId="77777777" w:rsidR="00FA329B" w:rsidRPr="00184215" w:rsidRDefault="00FA329B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46B19422" w14:textId="777151A9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22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FA329B" w:rsidRPr="00184215" w14:paraId="5B9D0478" w14:textId="77777777" w:rsidTr="00283C11">
        <w:tc>
          <w:tcPr>
            <w:tcW w:w="5373" w:type="dxa"/>
          </w:tcPr>
          <w:p w14:paraId="11C1D969" w14:textId="77777777" w:rsidR="00FA329B" w:rsidRPr="00184215" w:rsidRDefault="00FA329B" w:rsidP="00FA329B">
            <w:pPr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</w:t>
            </w:r>
            <w:r w:rsidRPr="001842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ใช้จ่ายการตลาด</w:t>
            </w:r>
          </w:p>
        </w:tc>
        <w:tc>
          <w:tcPr>
            <w:tcW w:w="990" w:type="dxa"/>
            <w:shd w:val="clear" w:color="auto" w:fill="auto"/>
          </w:tcPr>
          <w:p w14:paraId="54BE46A4" w14:textId="5674067D" w:rsidR="00FA329B" w:rsidRPr="00184215" w:rsidRDefault="00FA329B" w:rsidP="00FA32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2A8F5F2" w14:textId="42F968A3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17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090</w:t>
            </w:r>
          </w:p>
        </w:tc>
        <w:tc>
          <w:tcPr>
            <w:tcW w:w="269" w:type="dxa"/>
          </w:tcPr>
          <w:p w14:paraId="46EFFBC3" w14:textId="77777777" w:rsidR="00FA329B" w:rsidRPr="00184215" w:rsidRDefault="00FA329B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7F9A402D" w14:textId="4CA7E152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17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860</w:t>
            </w:r>
          </w:p>
        </w:tc>
      </w:tr>
      <w:tr w:rsidR="00FA329B" w:rsidRPr="00184215" w14:paraId="489ABB3A" w14:textId="77777777" w:rsidTr="00283C11">
        <w:tc>
          <w:tcPr>
            <w:tcW w:w="5373" w:type="dxa"/>
          </w:tcPr>
          <w:p w14:paraId="5E7DACEB" w14:textId="5B7EDF69" w:rsidR="00FA329B" w:rsidRPr="00184215" w:rsidRDefault="00EE17D3" w:rsidP="00FA329B">
            <w:pPr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ค่าภาษีโรงเรือนและภาษีอื่นๆ</w:t>
            </w:r>
          </w:p>
        </w:tc>
        <w:tc>
          <w:tcPr>
            <w:tcW w:w="990" w:type="dxa"/>
            <w:shd w:val="clear" w:color="auto" w:fill="auto"/>
          </w:tcPr>
          <w:p w14:paraId="165F893E" w14:textId="77777777" w:rsidR="00FA329B" w:rsidRPr="00184215" w:rsidRDefault="00FA329B" w:rsidP="00FA32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A20C924" w14:textId="0487C2C8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5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69" w:type="dxa"/>
          </w:tcPr>
          <w:p w14:paraId="06D15E12" w14:textId="77777777" w:rsidR="00FA329B" w:rsidRPr="00184215" w:rsidRDefault="00FA329B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91292E9" w14:textId="31732EFC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18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FA329B" w:rsidRPr="00184215" w14:paraId="19C569E2" w14:textId="77777777" w:rsidTr="00A172B3">
        <w:tc>
          <w:tcPr>
            <w:tcW w:w="5373" w:type="dxa"/>
          </w:tcPr>
          <w:p w14:paraId="40C5433F" w14:textId="6E8208C9" w:rsidR="00FA329B" w:rsidRPr="00184215" w:rsidRDefault="00FA329B" w:rsidP="00FA329B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  <w:r w:rsidRPr="00184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18421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: </w:t>
            </w:r>
            <w:r w:rsidRPr="00184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ค่าเช่าจ่าย)</w:t>
            </w:r>
          </w:p>
        </w:tc>
        <w:tc>
          <w:tcPr>
            <w:tcW w:w="990" w:type="dxa"/>
            <w:shd w:val="clear" w:color="auto" w:fill="auto"/>
          </w:tcPr>
          <w:p w14:paraId="6AB195CF" w14:textId="77777777" w:rsidR="00FA329B" w:rsidRPr="00184215" w:rsidRDefault="00FA329B" w:rsidP="00FA32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9CD22CE" w14:textId="61002BEF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69" w:type="dxa"/>
          </w:tcPr>
          <w:p w14:paraId="0DBD154D" w14:textId="77777777" w:rsidR="00FA329B" w:rsidRPr="00184215" w:rsidRDefault="00FA329B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9E6E3FF" w14:textId="2CDE9DE6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10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FA329B" w:rsidRPr="00184215" w14:paraId="230FEEB4" w14:textId="77777777" w:rsidTr="00A172B3">
        <w:trPr>
          <w:trHeight w:val="209"/>
        </w:trPr>
        <w:tc>
          <w:tcPr>
            <w:tcW w:w="5373" w:type="dxa"/>
          </w:tcPr>
          <w:p w14:paraId="54B6187A" w14:textId="77777777" w:rsidR="00FA329B" w:rsidRPr="00184215" w:rsidRDefault="00FA329B" w:rsidP="00FA329B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68D5E7B8" w14:textId="77777777" w:rsidR="00FA329B" w:rsidRPr="00184215" w:rsidRDefault="00FA329B" w:rsidP="00FA32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1277128" w14:textId="73CD3CBF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20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69" w:type="dxa"/>
          </w:tcPr>
          <w:p w14:paraId="112CFA47" w14:textId="77777777" w:rsidR="00FA329B" w:rsidRPr="00184215" w:rsidRDefault="00FA329B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58A3B41" w14:textId="43F6AF8A" w:rsidR="00FA329B" w:rsidRPr="00184215" w:rsidRDefault="004E013D" w:rsidP="00FA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52</w:t>
            </w:r>
            <w:r w:rsidR="00FA329B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263</w:t>
            </w:r>
          </w:p>
        </w:tc>
      </w:tr>
      <w:tr w:rsidR="008E1591" w:rsidRPr="00184215" w14:paraId="5B99087B" w14:textId="77777777" w:rsidTr="00A172B3">
        <w:trPr>
          <w:trHeight w:val="209"/>
        </w:trPr>
        <w:tc>
          <w:tcPr>
            <w:tcW w:w="5373" w:type="dxa"/>
          </w:tcPr>
          <w:p w14:paraId="4968C2FE" w14:textId="30A040D3" w:rsidR="008E1591" w:rsidRPr="00184215" w:rsidRDefault="008E1591" w:rsidP="008E1591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</w:t>
            </w: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การให้บริการทางยกระดับ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</w:t>
            </w: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จัดจำหน่าย</w:t>
            </w:r>
          </w:p>
          <w:p w14:paraId="3988229D" w14:textId="56F99291" w:rsidR="008E1591" w:rsidRPr="00184215" w:rsidRDefault="008E1591" w:rsidP="008E1591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990" w:type="dxa"/>
          </w:tcPr>
          <w:p w14:paraId="36A4AB97" w14:textId="77777777" w:rsidR="008E1591" w:rsidRPr="00184215" w:rsidRDefault="008E1591" w:rsidP="008E15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F68F5" w14:textId="77777777" w:rsidR="008E1591" w:rsidRPr="00184215" w:rsidRDefault="008E1591" w:rsidP="008E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826450E" w14:textId="58C5BA36" w:rsidR="008E1591" w:rsidRPr="00184215" w:rsidRDefault="004E013D" w:rsidP="008E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967</w:t>
            </w:r>
            <w:r w:rsidR="008E1591" w:rsidRPr="001842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69" w:type="dxa"/>
          </w:tcPr>
          <w:p w14:paraId="7F33F89B" w14:textId="77777777" w:rsidR="008E1591" w:rsidRPr="00184215" w:rsidRDefault="008E1591" w:rsidP="008E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05A8700" w14:textId="77777777" w:rsidR="00200262" w:rsidRPr="00184215" w:rsidRDefault="00200262" w:rsidP="002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DC258B" w14:textId="007E57C7" w:rsidR="008E1591" w:rsidRPr="00184215" w:rsidRDefault="004E013D" w:rsidP="002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00262" w:rsidRPr="001842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  <w:r w:rsidR="00200262" w:rsidRPr="001842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</w:tr>
    </w:tbl>
    <w:p w14:paraId="7A767CBE" w14:textId="4F0D4197" w:rsidR="00036B89" w:rsidRPr="00184215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lastRenderedPageBreak/>
        <w:t>ภาษีเงินได้</w:t>
      </w:r>
    </w:p>
    <w:p w14:paraId="7DC24906" w14:textId="77777777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476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0"/>
        <w:gridCol w:w="900"/>
        <w:gridCol w:w="1259"/>
        <w:gridCol w:w="271"/>
        <w:gridCol w:w="1228"/>
      </w:tblGrid>
      <w:tr w:rsidR="00E63C13" w:rsidRPr="00184215" w14:paraId="437CBF4E" w14:textId="77777777" w:rsidTr="00916747">
        <w:tc>
          <w:tcPr>
            <w:tcW w:w="3001" w:type="pct"/>
          </w:tcPr>
          <w:p w14:paraId="2178726D" w14:textId="500BF95C" w:rsidR="00E63C13" w:rsidRPr="00184215" w:rsidRDefault="00730C2D" w:rsidP="0004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18421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18421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18421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92" w:type="pct"/>
          </w:tcPr>
          <w:p w14:paraId="24CA9432" w14:textId="3923FC5A" w:rsidR="00E63C13" w:rsidRPr="00184215" w:rsidRDefault="00E63C1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</w:tcPr>
          <w:p w14:paraId="0AA3F86A" w14:textId="6D823D37" w:rsidR="00E63C13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4F7DC177" w14:textId="77777777" w:rsidR="00E63C13" w:rsidRPr="00184215" w:rsidRDefault="00E63C13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673CC99" w14:textId="3D3C13FA" w:rsidR="00E63C13" w:rsidRPr="0018421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01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3B50A0" w:rsidRPr="00184215" w14:paraId="4174EE04" w14:textId="77777777" w:rsidTr="00916747">
        <w:tc>
          <w:tcPr>
            <w:tcW w:w="3001" w:type="pct"/>
          </w:tcPr>
          <w:p w14:paraId="23C3F63E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</w:tcPr>
          <w:p w14:paraId="2FCA795F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07" w:type="pct"/>
            <w:gridSpan w:val="3"/>
          </w:tcPr>
          <w:p w14:paraId="059F0AFB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B50A0" w:rsidRPr="00184215" w14:paraId="042E812D" w14:textId="77777777" w:rsidTr="00916747">
        <w:tc>
          <w:tcPr>
            <w:tcW w:w="3001" w:type="pct"/>
            <w:tcBorders>
              <w:bottom w:val="nil"/>
            </w:tcBorders>
          </w:tcPr>
          <w:p w14:paraId="3DDBD716" w14:textId="77777777" w:rsidR="003B50A0" w:rsidRPr="00184215" w:rsidRDefault="003B50A0" w:rsidP="00163CDC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35D73358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  <w:vAlign w:val="bottom"/>
          </w:tcPr>
          <w:p w14:paraId="1BD99455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051C40CC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  <w:vAlign w:val="bottom"/>
          </w:tcPr>
          <w:p w14:paraId="27EE8344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B1D42" w:rsidRPr="00184215" w14:paraId="75D75BF6" w14:textId="77777777" w:rsidTr="00BA4045">
        <w:tc>
          <w:tcPr>
            <w:tcW w:w="3001" w:type="pct"/>
            <w:tcBorders>
              <w:bottom w:val="nil"/>
            </w:tcBorders>
          </w:tcPr>
          <w:p w14:paraId="071E5B0A" w14:textId="77777777" w:rsidR="00BB1D42" w:rsidRPr="00184215" w:rsidRDefault="00BB1D42" w:rsidP="00BB1D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3297513F" w14:textId="77777777" w:rsidR="00BB1D42" w:rsidRPr="00184215" w:rsidRDefault="00BB1D42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7214A3B8" w14:textId="2D607C34" w:rsidR="00BB1D42" w:rsidRPr="00184215" w:rsidRDefault="004E013D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209</w:t>
            </w:r>
            <w:r w:rsidR="006B0E7C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1CD9AEC6" w14:textId="77777777" w:rsidR="00BB1D42" w:rsidRPr="00184215" w:rsidRDefault="00BB1D42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  <w:vAlign w:val="bottom"/>
          </w:tcPr>
          <w:p w14:paraId="6612AF2E" w14:textId="62F4801A" w:rsidR="00BB1D42" w:rsidRPr="00184215" w:rsidRDefault="004E013D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359</w:t>
            </w:r>
            <w:r w:rsidR="009B67A4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  <w:tr w:rsidR="00BB1D42" w:rsidRPr="00184215" w14:paraId="35459BBA" w14:textId="77777777" w:rsidTr="00BA4045">
        <w:tc>
          <w:tcPr>
            <w:tcW w:w="3001" w:type="pct"/>
            <w:tcBorders>
              <w:bottom w:val="nil"/>
            </w:tcBorders>
          </w:tcPr>
          <w:p w14:paraId="61EFEDEB" w14:textId="28BA05BA" w:rsidR="00BB1D42" w:rsidRPr="00184215" w:rsidRDefault="00BB1D42" w:rsidP="00BB1D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4C872C75" w14:textId="77777777" w:rsidR="00BB1D42" w:rsidRPr="00184215" w:rsidRDefault="00BB1D42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78C16768" w14:textId="2C7906EE" w:rsidR="00BB1D42" w:rsidRPr="00184215" w:rsidRDefault="004E013D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2EA8F7FE" w14:textId="77777777" w:rsidR="00BB1D42" w:rsidRPr="00184215" w:rsidRDefault="00BB1D42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233EA4D1" w14:textId="2B8D76E4" w:rsidR="00BB1D42" w:rsidRPr="00184215" w:rsidRDefault="004E013D" w:rsidP="009B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  <w:tr w:rsidR="00BB1D42" w:rsidRPr="00184215" w14:paraId="1A48F82B" w14:textId="77777777" w:rsidTr="00BA4045">
        <w:tc>
          <w:tcPr>
            <w:tcW w:w="3001" w:type="pct"/>
            <w:tcBorders>
              <w:bottom w:val="nil"/>
            </w:tcBorders>
          </w:tcPr>
          <w:p w14:paraId="4A73F215" w14:textId="77777777" w:rsidR="00BB1D42" w:rsidRPr="00184215" w:rsidRDefault="00BB1D42" w:rsidP="00BB1D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5D1ADC5B" w14:textId="77777777" w:rsidR="00BB1D42" w:rsidRPr="00184215" w:rsidRDefault="00BB1D42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nil"/>
            </w:tcBorders>
          </w:tcPr>
          <w:p w14:paraId="6A8468E5" w14:textId="255AF304" w:rsidR="00BB1D42" w:rsidRPr="00184215" w:rsidRDefault="004E013D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209</w:t>
            </w:r>
            <w:r w:rsidR="006B0E7C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74B91139" w14:textId="77777777" w:rsidR="00BB1D42" w:rsidRPr="00184215" w:rsidRDefault="00BB1D42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nil"/>
            </w:tcBorders>
            <w:vAlign w:val="bottom"/>
          </w:tcPr>
          <w:p w14:paraId="7AD6B775" w14:textId="2290409A" w:rsidR="00BB1D42" w:rsidRPr="00184215" w:rsidRDefault="004E013D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359</w:t>
            </w:r>
            <w:r w:rsidR="009B67A4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  <w:tr w:rsidR="00BB1D42" w:rsidRPr="00184215" w14:paraId="76EB200A" w14:textId="77777777" w:rsidTr="00BA4045">
        <w:tc>
          <w:tcPr>
            <w:tcW w:w="3001" w:type="pct"/>
            <w:tcBorders>
              <w:bottom w:val="nil"/>
            </w:tcBorders>
          </w:tcPr>
          <w:p w14:paraId="7C655C6A" w14:textId="77777777" w:rsidR="00BB1D42" w:rsidRPr="00184215" w:rsidRDefault="00BB1D42" w:rsidP="00BB1D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579743B2" w14:textId="77777777" w:rsidR="00BB1D42" w:rsidRPr="00184215" w:rsidRDefault="00BB1D42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610CE0CC" w14:textId="3F1B87FE" w:rsidR="00BB1D42" w:rsidRPr="00184215" w:rsidRDefault="00BB1D42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4618E9D8" w14:textId="77777777" w:rsidR="00BB1D42" w:rsidRPr="00184215" w:rsidRDefault="00BB1D42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  <w:vAlign w:val="bottom"/>
          </w:tcPr>
          <w:p w14:paraId="44CFE759" w14:textId="77777777" w:rsidR="00BB1D42" w:rsidRPr="00184215" w:rsidRDefault="00BB1D42" w:rsidP="00B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B0E7C" w:rsidRPr="00184215" w14:paraId="439E10F4" w14:textId="77777777" w:rsidTr="00BA4045">
        <w:tc>
          <w:tcPr>
            <w:tcW w:w="3001" w:type="pct"/>
            <w:tcBorders>
              <w:bottom w:val="nil"/>
            </w:tcBorders>
          </w:tcPr>
          <w:p w14:paraId="35391040" w14:textId="77777777" w:rsidR="006B0E7C" w:rsidRPr="00184215" w:rsidRDefault="006B0E7C" w:rsidP="006B0E7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69314163" w14:textId="3D030D5A" w:rsidR="006B0E7C" w:rsidRPr="00184215" w:rsidRDefault="006B0E7C" w:rsidP="006B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21A66083" w14:textId="30E30EB3" w:rsidR="006B0E7C" w:rsidRPr="00184215" w:rsidRDefault="006B0E7C" w:rsidP="006B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12</w:t>
            </w:r>
            <w:r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055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06D14A80" w14:textId="77777777" w:rsidR="006B0E7C" w:rsidRPr="00184215" w:rsidRDefault="006B0E7C" w:rsidP="006B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  <w:vAlign w:val="bottom"/>
          </w:tcPr>
          <w:p w14:paraId="2623B9DD" w14:textId="5E5DFB8F" w:rsidR="006B0E7C" w:rsidRPr="00184215" w:rsidRDefault="006B0E7C" w:rsidP="006B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69</w:t>
            </w:r>
            <w:r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001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B0E7C" w:rsidRPr="00184215" w14:paraId="76153671" w14:textId="77777777" w:rsidTr="00BA4045">
        <w:tc>
          <w:tcPr>
            <w:tcW w:w="3001" w:type="pct"/>
            <w:tcBorders>
              <w:bottom w:val="nil"/>
            </w:tcBorders>
            <w:vAlign w:val="bottom"/>
          </w:tcPr>
          <w:p w14:paraId="21FD26ED" w14:textId="77777777" w:rsidR="006B0E7C" w:rsidRPr="00184215" w:rsidRDefault="006B0E7C" w:rsidP="006B0E7C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07CB141D" w14:textId="77777777" w:rsidR="006B0E7C" w:rsidRPr="00184215" w:rsidRDefault="006B0E7C" w:rsidP="006B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14CF50FD" w14:textId="3F4651CB" w:rsidR="006B0E7C" w:rsidRPr="00184215" w:rsidRDefault="004E013D" w:rsidP="006B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  <w:r w:rsidR="006C7E78" w:rsidRPr="001842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7062B314" w14:textId="77777777" w:rsidR="006B0E7C" w:rsidRPr="00184215" w:rsidRDefault="006B0E7C" w:rsidP="006B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CF6D0" w14:textId="4BAC7BC7" w:rsidR="006B0E7C" w:rsidRPr="00184215" w:rsidRDefault="004E013D" w:rsidP="006B0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  <w:r w:rsidR="006B0E7C" w:rsidRPr="001842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</w:tr>
    </w:tbl>
    <w:p w14:paraId="0875E50C" w14:textId="0893A17B" w:rsidR="004B3EB1" w:rsidRPr="00184215" w:rsidRDefault="004B3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001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00"/>
      </w:tblGrid>
      <w:tr w:rsidR="00835EDE" w:rsidRPr="00184215" w14:paraId="1F7FA72F" w14:textId="77777777" w:rsidTr="00835EDE">
        <w:trPr>
          <w:cantSplit/>
          <w:tblHeader/>
        </w:trPr>
        <w:tc>
          <w:tcPr>
            <w:tcW w:w="2520" w:type="dxa"/>
          </w:tcPr>
          <w:p w14:paraId="0B7583B7" w14:textId="77777777" w:rsidR="00835EDE" w:rsidRPr="00184215" w:rsidRDefault="00835EDE" w:rsidP="00835E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1" w:type="dxa"/>
            <w:gridSpan w:val="5"/>
          </w:tcPr>
          <w:p w14:paraId="364AC305" w14:textId="61FF45AE" w:rsidR="00835EDE" w:rsidRPr="00184215" w:rsidRDefault="004E013D" w:rsidP="00835EDE">
            <w:pPr>
              <w:pStyle w:val="acctfourfigures"/>
              <w:tabs>
                <w:tab w:val="clear" w:pos="765"/>
              </w:tabs>
              <w:spacing w:line="240" w:lineRule="auto"/>
              <w:ind w:left="-68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13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E013D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6D2871DA" w14:textId="77777777" w:rsidR="00835EDE" w:rsidRPr="00184215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43A4ACA2" w14:textId="221266A5" w:rsidR="00835EDE" w:rsidRPr="00184215" w:rsidRDefault="004E013D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</w:tr>
      <w:tr w:rsidR="00835EDE" w:rsidRPr="00184215" w14:paraId="78DD82F1" w14:textId="77777777" w:rsidTr="00835EDE">
        <w:trPr>
          <w:cantSplit/>
          <w:trHeight w:val="853"/>
          <w:tblHeader/>
        </w:trPr>
        <w:tc>
          <w:tcPr>
            <w:tcW w:w="2520" w:type="dxa"/>
          </w:tcPr>
          <w:p w14:paraId="7F3D71DD" w14:textId="77777777" w:rsidR="00835EDE" w:rsidRPr="00184215" w:rsidRDefault="00835EDE" w:rsidP="00835ED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06B093C" w14:textId="77777777" w:rsidR="002E69ED" w:rsidRPr="00184215" w:rsidRDefault="00835EDE" w:rsidP="00835EDE">
            <w:pPr>
              <w:spacing w:line="240" w:lineRule="auto"/>
              <w:ind w:firstLine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ภาษีเงินได้รับรู้ใน</w:t>
            </w:r>
            <w:r w:rsidRPr="001842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</w:p>
          <w:p w14:paraId="73462989" w14:textId="2F39850D" w:rsidR="00835EDE" w:rsidRPr="00184215" w:rsidRDefault="002E69ED" w:rsidP="00835EDE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35EDE" w:rsidRPr="001842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01" w:type="dxa"/>
            <w:vAlign w:val="bottom"/>
          </w:tcPr>
          <w:p w14:paraId="65B46F84" w14:textId="77777777" w:rsidR="00835EDE" w:rsidRPr="00184215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62719CE" w14:textId="77777777" w:rsidR="00835EDE" w:rsidRPr="00184215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15E188" w14:textId="77777777" w:rsidR="00835EDE" w:rsidRPr="00184215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79F540" w14:textId="11572780" w:rsidR="00835EDE" w:rsidRPr="00184215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18C25FBC" w14:textId="77777777" w:rsidR="00835EDE" w:rsidRPr="00184215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3DF6DB6" w14:textId="77777777" w:rsidR="00835EDE" w:rsidRPr="00184215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80C4B8" w14:textId="77777777" w:rsidR="00835EDE" w:rsidRPr="00184215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007AC5F" w14:textId="77777777" w:rsidR="00835EDE" w:rsidRPr="00184215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6C9713" w14:textId="77777777" w:rsidR="00835EDE" w:rsidRPr="00184215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DEC7039" w14:textId="77777777" w:rsidR="00835EDE" w:rsidRPr="00184215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99F6A6" w14:textId="77777777" w:rsidR="00835EDE" w:rsidRPr="00184215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982422" w14:textId="0C2A5548" w:rsidR="00835EDE" w:rsidRPr="00184215" w:rsidRDefault="00835EDE" w:rsidP="00835E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32AF006C" w14:textId="77777777" w:rsidR="00835EDE" w:rsidRPr="00184215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B0016D" w14:textId="77777777" w:rsidR="00835EDE" w:rsidRPr="00184215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133BCC4" w14:textId="77777777" w:rsidR="00835EDE" w:rsidRPr="00184215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5EDE" w:rsidRPr="00184215" w14:paraId="122F66E2" w14:textId="77777777" w:rsidTr="00835EDE">
        <w:trPr>
          <w:cantSplit/>
          <w:tblHeader/>
        </w:trPr>
        <w:tc>
          <w:tcPr>
            <w:tcW w:w="2520" w:type="dxa"/>
          </w:tcPr>
          <w:p w14:paraId="64F54C4A" w14:textId="77777777" w:rsidR="00835EDE" w:rsidRPr="00184215" w:rsidRDefault="00835EDE" w:rsidP="00835E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1" w:type="dxa"/>
            <w:gridSpan w:val="11"/>
          </w:tcPr>
          <w:p w14:paraId="317C8CB9" w14:textId="77777777" w:rsidR="00835EDE" w:rsidRPr="00184215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9085C" w:rsidRPr="00184215" w14:paraId="2939C369" w14:textId="77777777" w:rsidTr="00646CDA">
        <w:trPr>
          <w:cantSplit/>
        </w:trPr>
        <w:tc>
          <w:tcPr>
            <w:tcW w:w="2520" w:type="dxa"/>
            <w:shd w:val="clear" w:color="auto" w:fill="FFFFFF" w:themeFill="background1"/>
          </w:tcPr>
          <w:p w14:paraId="3F8A9F21" w14:textId="7AA86FBB" w:rsidR="0089085C" w:rsidRPr="00184215" w:rsidRDefault="00BD1444" w:rsidP="0089085C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18421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Theme="majorBidi" w:hAnsiTheme="majorBidi"/>
                <w:i/>
                <w:iCs/>
                <w:sz w:val="30"/>
                <w:szCs w:val="30"/>
              </w:rPr>
              <w:t>2562</w:t>
            </w:r>
            <w:r w:rsidRPr="0018421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: </w:t>
            </w:r>
            <w:r w:rsidR="0089085C" w:rsidRPr="00184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การเปลี่ยนแปลงในมูลค่ายุติธรรมสุทธิของเงินลงทุนเผื่อขาย</w:t>
            </w:r>
            <w:r w:rsidRPr="0018421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44078337" w14:textId="12DE84B0" w:rsidR="0089085C" w:rsidRPr="00184215" w:rsidRDefault="00C83364" w:rsidP="0089085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41A0BB" w14:textId="77777777" w:rsidR="0089085C" w:rsidRPr="00184215" w:rsidRDefault="0089085C" w:rsidP="008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C01846" w14:textId="155A6C84" w:rsidR="0089085C" w:rsidRPr="00184215" w:rsidRDefault="004E013D" w:rsidP="000C4EB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0" w:type="dxa"/>
            <w:vAlign w:val="bottom"/>
          </w:tcPr>
          <w:p w14:paraId="3B701676" w14:textId="77777777" w:rsidR="0089085C" w:rsidRPr="00184215" w:rsidRDefault="0089085C" w:rsidP="008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61A8F52" w14:textId="584CE35F" w:rsidR="0089085C" w:rsidRPr="00184215" w:rsidRDefault="00AD5F88" w:rsidP="00CC076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3F9308D" w14:textId="77777777" w:rsidR="0089085C" w:rsidRPr="00184215" w:rsidRDefault="0089085C" w:rsidP="008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C8836B" w14:textId="7285D530" w:rsidR="0089085C" w:rsidRPr="00184215" w:rsidRDefault="0089085C" w:rsidP="008908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664C74" w14:textId="77777777" w:rsidR="0089085C" w:rsidRPr="00184215" w:rsidRDefault="0089085C" w:rsidP="008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8FDAE7" w14:textId="07724949" w:rsidR="0089085C" w:rsidRPr="00184215" w:rsidRDefault="004E013D" w:rsidP="0094034D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9085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180" w:type="dxa"/>
            <w:vAlign w:val="bottom"/>
          </w:tcPr>
          <w:p w14:paraId="18CDA4D0" w14:textId="77777777" w:rsidR="0089085C" w:rsidRPr="00184215" w:rsidRDefault="0089085C" w:rsidP="008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3891B0" w14:textId="5C9FF8C5" w:rsidR="0089085C" w:rsidRPr="00184215" w:rsidRDefault="0089085C" w:rsidP="008908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9085C" w:rsidRPr="00184215" w14:paraId="55D52855" w14:textId="77777777" w:rsidTr="00835EDE">
        <w:trPr>
          <w:cantSplit/>
          <w:trHeight w:val="724"/>
        </w:trPr>
        <w:tc>
          <w:tcPr>
            <w:tcW w:w="2520" w:type="dxa"/>
          </w:tcPr>
          <w:p w14:paraId="280A6F02" w14:textId="4E4DFB8F" w:rsidR="0089085C" w:rsidRPr="00184215" w:rsidRDefault="003A341F" w:rsidP="0089085C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89085C" w:rsidRPr="00184215"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="0089085C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ากการประมาณตาม</w:t>
            </w:r>
            <w:r w:rsidR="0089085C" w:rsidRPr="00184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9085C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3516DBA" w14:textId="658CFE9A" w:rsidR="0089085C" w:rsidRPr="00184215" w:rsidRDefault="007B601A" w:rsidP="00C8336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83364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5EB55C8" w14:textId="77777777" w:rsidR="0089085C" w:rsidRPr="00184215" w:rsidRDefault="0089085C" w:rsidP="008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46B1FF" w14:textId="5FA35D85" w:rsidR="0089085C" w:rsidRPr="00184215" w:rsidRDefault="004E013D" w:rsidP="000C4EB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C4EB2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180" w:type="dxa"/>
            <w:vAlign w:val="bottom"/>
          </w:tcPr>
          <w:p w14:paraId="73276364" w14:textId="77777777" w:rsidR="0089085C" w:rsidRPr="00184215" w:rsidRDefault="0089085C" w:rsidP="008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1CF8C6" w14:textId="58A31300" w:rsidR="0089085C" w:rsidRPr="00184215" w:rsidRDefault="00AD5F88" w:rsidP="00B8270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CC076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273B3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CC076B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780B119" w14:textId="77777777" w:rsidR="0089085C" w:rsidRPr="00184215" w:rsidRDefault="0089085C" w:rsidP="008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16FEE0" w14:textId="6076C09A" w:rsidR="0089085C" w:rsidRPr="00184215" w:rsidRDefault="0089085C" w:rsidP="00B36E80">
            <w:pPr>
              <w:pStyle w:val="acctfourfigures"/>
              <w:tabs>
                <w:tab w:val="clear" w:pos="765"/>
                <w:tab w:val="decimal" w:pos="35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3C9557" w14:textId="77777777" w:rsidR="0089085C" w:rsidRPr="00184215" w:rsidRDefault="0089085C" w:rsidP="008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3A0CC3" w14:textId="385D9B09" w:rsidR="0089085C" w:rsidRPr="00184215" w:rsidRDefault="0089085C" w:rsidP="009403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086CBB" w14:textId="77777777" w:rsidR="0089085C" w:rsidRPr="00184215" w:rsidRDefault="0089085C" w:rsidP="008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401E3F" w14:textId="512AC955" w:rsidR="0089085C" w:rsidRPr="00184215" w:rsidRDefault="0089085C" w:rsidP="0094034D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9085C" w:rsidRPr="00184215" w14:paraId="53E49F9C" w14:textId="77777777" w:rsidTr="00835EDE">
        <w:trPr>
          <w:cantSplit/>
        </w:trPr>
        <w:tc>
          <w:tcPr>
            <w:tcW w:w="2520" w:type="dxa"/>
          </w:tcPr>
          <w:p w14:paraId="6D792FB9" w14:textId="77777777" w:rsidR="0089085C" w:rsidRPr="00184215" w:rsidRDefault="0089085C" w:rsidP="008908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8CD28" w14:textId="07C1A732" w:rsidR="0089085C" w:rsidRPr="00184215" w:rsidRDefault="002F4E63" w:rsidP="0089085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679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53689A" w14:textId="77777777" w:rsidR="0089085C" w:rsidRPr="00184215" w:rsidRDefault="0089085C" w:rsidP="0089085C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09317" w14:textId="50AA7B6A" w:rsidR="0089085C" w:rsidRPr="00184215" w:rsidRDefault="004E013D" w:rsidP="00DE77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F3058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</w:p>
        </w:tc>
        <w:tc>
          <w:tcPr>
            <w:tcW w:w="180" w:type="dxa"/>
            <w:vAlign w:val="bottom"/>
          </w:tcPr>
          <w:p w14:paraId="7D77CD91" w14:textId="77777777" w:rsidR="0089085C" w:rsidRPr="00184215" w:rsidRDefault="0089085C" w:rsidP="0089085C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634ED" w14:textId="0374AEE2" w:rsidR="0089085C" w:rsidRPr="00CC076B" w:rsidRDefault="00AD5F88" w:rsidP="00CC076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76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E013D" w:rsidRPr="00CC07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EE5466" w:rsidRPr="00CC07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CC07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Pr="00CC076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F94EAE" w14:textId="77777777" w:rsidR="0089085C" w:rsidRPr="00184215" w:rsidRDefault="0089085C" w:rsidP="0089085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0FF3" w14:textId="1234723D" w:rsidR="0089085C" w:rsidRPr="00184215" w:rsidRDefault="0089085C" w:rsidP="008908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0CB398" w14:textId="77777777" w:rsidR="0089085C" w:rsidRPr="00184215" w:rsidRDefault="0089085C" w:rsidP="0089085C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2B1A5" w14:textId="2AB65BD1" w:rsidR="0089085C" w:rsidRPr="00184215" w:rsidRDefault="004E013D" w:rsidP="0094034D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9085C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180" w:type="dxa"/>
            <w:vAlign w:val="bottom"/>
          </w:tcPr>
          <w:p w14:paraId="3B7608A5" w14:textId="77777777" w:rsidR="0089085C" w:rsidRPr="00184215" w:rsidRDefault="0089085C" w:rsidP="0089085C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6659A" w14:textId="1718A846" w:rsidR="0089085C" w:rsidRPr="00184215" w:rsidRDefault="0089085C" w:rsidP="008908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693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0C85415F" w14:textId="2CE33595" w:rsidR="00835EDE" w:rsidRPr="00184215" w:rsidRDefault="00835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8B4F80" w14:textId="3275A815" w:rsidR="00C82362" w:rsidRPr="00184215" w:rsidRDefault="00C82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BE0B83" w14:textId="23CC9149" w:rsidR="00C82362" w:rsidRPr="00184215" w:rsidRDefault="00C82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EE582F" w14:textId="47BA0BE5" w:rsidR="00C82362" w:rsidRPr="00184215" w:rsidRDefault="00C82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3"/>
        <w:gridCol w:w="990"/>
        <w:gridCol w:w="236"/>
        <w:gridCol w:w="1024"/>
        <w:gridCol w:w="270"/>
        <w:gridCol w:w="900"/>
        <w:gridCol w:w="270"/>
        <w:gridCol w:w="1091"/>
      </w:tblGrid>
      <w:tr w:rsidR="003B50A0" w:rsidRPr="00184215" w14:paraId="312F7429" w14:textId="77777777" w:rsidTr="00FA2EDA">
        <w:tc>
          <w:tcPr>
            <w:tcW w:w="4293" w:type="dxa"/>
          </w:tcPr>
          <w:p w14:paraId="3940BD4B" w14:textId="417FEC3A" w:rsidR="003B50A0" w:rsidRPr="00184215" w:rsidRDefault="00BE090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250" w:type="dxa"/>
            <w:gridSpan w:val="3"/>
          </w:tcPr>
          <w:p w14:paraId="03AAC901" w14:textId="063BCEE2" w:rsidR="003B50A0" w:rsidRPr="00184215" w:rsidRDefault="004E013D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9EDEE46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47DAD523" w14:textId="24FFCF06" w:rsidR="003B50A0" w:rsidRPr="00184215" w:rsidRDefault="004E013D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01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3B50A0" w:rsidRPr="00184215" w14:paraId="1A7CDC31" w14:textId="77777777" w:rsidTr="00916533">
        <w:tc>
          <w:tcPr>
            <w:tcW w:w="4293" w:type="dxa"/>
          </w:tcPr>
          <w:p w14:paraId="04881793" w14:textId="77777777" w:rsidR="003B50A0" w:rsidRPr="00184215" w:rsidRDefault="003B50A0" w:rsidP="00163C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D0B3C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A4FCC6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D821B0F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54F434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D293BFE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137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842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</w:tcPr>
          <w:p w14:paraId="71EF5597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B3654A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E417CDB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415FC782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27599ED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9EC874" w14:textId="77777777" w:rsidR="003B50A0" w:rsidRPr="00184215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Pr="001842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E04FE" w:rsidRPr="00184215" w14:paraId="5E349CCA" w14:textId="77777777" w:rsidTr="00916533">
        <w:tc>
          <w:tcPr>
            <w:tcW w:w="4293" w:type="dxa"/>
            <w:shd w:val="clear" w:color="auto" w:fill="auto"/>
          </w:tcPr>
          <w:p w14:paraId="4317F34E" w14:textId="77777777" w:rsidR="004E04FE" w:rsidRPr="00184215" w:rsidRDefault="004E04FE" w:rsidP="004E04FE">
            <w:pPr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08DDD753" w14:textId="77777777" w:rsidR="004E04FE" w:rsidRPr="00184215" w:rsidRDefault="004E04FE" w:rsidP="004E04F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9A326A" w14:textId="77777777" w:rsidR="004E04FE" w:rsidRPr="00184215" w:rsidRDefault="004E04FE" w:rsidP="004E0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2037890" w14:textId="07B5A68D" w:rsidR="004E04FE" w:rsidRPr="00184215" w:rsidRDefault="004E013D" w:rsidP="0043201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989</w:t>
            </w:r>
            <w:r w:rsidR="00EC62AC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270" w:type="dxa"/>
            <w:shd w:val="clear" w:color="auto" w:fill="auto"/>
          </w:tcPr>
          <w:p w14:paraId="60762A1B" w14:textId="77777777" w:rsidR="004E04FE" w:rsidRPr="00184215" w:rsidRDefault="004E04FE" w:rsidP="004E0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03A2BB2" w14:textId="77777777" w:rsidR="004E04FE" w:rsidRPr="00184215" w:rsidRDefault="004E04FE" w:rsidP="004E04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B15FE" w14:textId="77777777" w:rsidR="004E04FE" w:rsidRPr="00184215" w:rsidRDefault="004E04FE" w:rsidP="004E0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06720589" w14:textId="0F9B38F9" w:rsidR="004E04FE" w:rsidRPr="00184215" w:rsidRDefault="004E013D" w:rsidP="004E04F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B2646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449</w:t>
            </w:r>
            <w:r w:rsidR="007B2646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089</w:t>
            </w:r>
          </w:p>
        </w:tc>
      </w:tr>
      <w:tr w:rsidR="004E04FE" w:rsidRPr="00184215" w14:paraId="16BF4044" w14:textId="77777777" w:rsidTr="00916533">
        <w:tc>
          <w:tcPr>
            <w:tcW w:w="4293" w:type="dxa"/>
            <w:shd w:val="clear" w:color="auto" w:fill="auto"/>
          </w:tcPr>
          <w:p w14:paraId="236FE526" w14:textId="77777777" w:rsidR="004E04FE" w:rsidRPr="00184215" w:rsidRDefault="004E04FE" w:rsidP="004E04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6B6AEA3" w14:textId="63A1C033" w:rsidR="004E04FE" w:rsidRPr="00184215" w:rsidRDefault="004E013D" w:rsidP="004E04FE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4E04FE"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9564FCB" w14:textId="77777777" w:rsidR="004E04FE" w:rsidRPr="00184215" w:rsidRDefault="004E04FE" w:rsidP="004E04F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7F4021DE" w14:textId="1235BBB1" w:rsidR="004E04FE" w:rsidRPr="00184215" w:rsidRDefault="004E013D" w:rsidP="0043201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197</w:t>
            </w:r>
            <w:r w:rsidR="00EC62AC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  <w:shd w:val="clear" w:color="auto" w:fill="auto"/>
          </w:tcPr>
          <w:p w14:paraId="5A603D0E" w14:textId="77777777" w:rsidR="004E04FE" w:rsidRPr="00184215" w:rsidRDefault="004E04FE" w:rsidP="004E0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9132238" w14:textId="5CFAFBC4" w:rsidR="004E04FE" w:rsidRPr="00184215" w:rsidRDefault="004E013D" w:rsidP="004E04FE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4E04FE"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E1499E8" w14:textId="77777777" w:rsidR="004E04FE" w:rsidRPr="00184215" w:rsidRDefault="004E04FE" w:rsidP="004E0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676131C5" w14:textId="47F9A223" w:rsidR="004E04FE" w:rsidRPr="00184215" w:rsidRDefault="004E013D" w:rsidP="004E04F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289</w:t>
            </w:r>
            <w:r w:rsidR="007B2646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818</w:t>
            </w:r>
          </w:p>
        </w:tc>
      </w:tr>
      <w:tr w:rsidR="00E1364B" w:rsidRPr="00184215" w14:paraId="4C1FBDA5" w14:textId="77777777" w:rsidTr="00FA2EDA">
        <w:tc>
          <w:tcPr>
            <w:tcW w:w="4293" w:type="dxa"/>
            <w:shd w:val="clear" w:color="auto" w:fill="auto"/>
          </w:tcPr>
          <w:p w14:paraId="4211212F" w14:textId="77777777" w:rsidR="00E1364B" w:rsidRPr="00184215" w:rsidRDefault="00E1364B" w:rsidP="00E1364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632CF8F" w14:textId="77777777" w:rsidR="00E1364B" w:rsidRPr="00184215" w:rsidRDefault="00E1364B" w:rsidP="00E1364B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515F5E" w14:textId="77777777" w:rsidR="00E1364B" w:rsidRPr="00184215" w:rsidRDefault="00E1364B" w:rsidP="00E1364B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AC45862" w14:textId="4CDC4EE6" w:rsidR="00E1364B" w:rsidRPr="00184215" w:rsidRDefault="004E013D" w:rsidP="0043201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597FB37E" w14:textId="77777777" w:rsidR="00E1364B" w:rsidRPr="00184215" w:rsidRDefault="00E1364B" w:rsidP="00E1364B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315C769" w14:textId="77777777" w:rsidR="00E1364B" w:rsidRPr="00184215" w:rsidRDefault="00E1364B" w:rsidP="00E1364B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8FCA6E" w14:textId="77777777" w:rsidR="00E1364B" w:rsidRPr="00184215" w:rsidRDefault="00E1364B" w:rsidP="00E1364B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855BC26" w14:textId="53583034" w:rsidR="00E1364B" w:rsidRPr="00184215" w:rsidRDefault="004E013D" w:rsidP="00E1364B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B2646" w:rsidRPr="00184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061</w:t>
            </w:r>
          </w:p>
        </w:tc>
      </w:tr>
      <w:tr w:rsidR="00E1364B" w:rsidRPr="00184215" w14:paraId="59C6EFBB" w14:textId="77777777" w:rsidTr="00FA2EDA">
        <w:tc>
          <w:tcPr>
            <w:tcW w:w="4293" w:type="dxa"/>
            <w:shd w:val="clear" w:color="auto" w:fill="auto"/>
          </w:tcPr>
          <w:p w14:paraId="78BB337C" w14:textId="480EBAA8" w:rsidR="00E1364B" w:rsidRPr="00184215" w:rsidRDefault="00E1364B" w:rsidP="00E136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เพิ่มเติม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990" w:type="dxa"/>
            <w:shd w:val="clear" w:color="auto" w:fill="auto"/>
          </w:tcPr>
          <w:p w14:paraId="40B3265D" w14:textId="77777777" w:rsidR="00E1364B" w:rsidRPr="00184215" w:rsidRDefault="00E1364B" w:rsidP="00E1364B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D3A39D" w14:textId="77777777" w:rsidR="00E1364B" w:rsidRPr="00184215" w:rsidRDefault="00E1364B" w:rsidP="00E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5938921A" w14:textId="2FE7B620" w:rsidR="00E1364B" w:rsidRPr="00184215" w:rsidRDefault="00EC62AC" w:rsidP="0043201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966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49E801" w14:textId="77777777" w:rsidR="00E1364B" w:rsidRPr="00184215" w:rsidRDefault="00E1364B" w:rsidP="00E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056522B" w14:textId="77777777" w:rsidR="00E1364B" w:rsidRPr="00184215" w:rsidRDefault="00E1364B" w:rsidP="00E1364B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9B135C" w14:textId="77777777" w:rsidR="00E1364B" w:rsidRPr="00184215" w:rsidRDefault="00E1364B" w:rsidP="00E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A42A529" w14:textId="2274F19E" w:rsidR="00E1364B" w:rsidRPr="00184215" w:rsidRDefault="007B2646" w:rsidP="008639A5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843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1364B" w:rsidRPr="00184215" w14:paraId="1F4B639F" w14:textId="77777777" w:rsidTr="00992836">
        <w:tc>
          <w:tcPr>
            <w:tcW w:w="4293" w:type="dxa"/>
            <w:shd w:val="clear" w:color="auto" w:fill="auto"/>
          </w:tcPr>
          <w:p w14:paraId="3FE7D0F8" w14:textId="32AB3EEB" w:rsidR="00E1364B" w:rsidRPr="00184215" w:rsidRDefault="00E1364B" w:rsidP="00E1364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ภาษีงวดก่อนๆ ที่บันทึกต่ำไป</w:t>
            </w:r>
          </w:p>
        </w:tc>
        <w:tc>
          <w:tcPr>
            <w:tcW w:w="990" w:type="dxa"/>
            <w:shd w:val="clear" w:color="auto" w:fill="auto"/>
          </w:tcPr>
          <w:p w14:paraId="3B48937C" w14:textId="77777777" w:rsidR="00E1364B" w:rsidRPr="00184215" w:rsidRDefault="00E1364B" w:rsidP="00E1364B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4ECA45" w14:textId="77777777" w:rsidR="00E1364B" w:rsidRPr="00184215" w:rsidRDefault="00E1364B" w:rsidP="00E1364B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BB2AB2E" w14:textId="5C07D9B5" w:rsidR="00E1364B" w:rsidRPr="00184215" w:rsidRDefault="004E013D" w:rsidP="0043201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405DF60D" w14:textId="77777777" w:rsidR="00E1364B" w:rsidRPr="00184215" w:rsidRDefault="00E1364B" w:rsidP="00E1364B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B531C1" w14:textId="77777777" w:rsidR="00E1364B" w:rsidRPr="00184215" w:rsidRDefault="00E1364B" w:rsidP="00E1364B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429B92" w14:textId="77777777" w:rsidR="00E1364B" w:rsidRPr="00184215" w:rsidRDefault="00E1364B" w:rsidP="00E1364B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756FD97" w14:textId="7644EA19" w:rsidR="00E1364B" w:rsidRPr="00184215" w:rsidRDefault="004E013D" w:rsidP="008639A5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="Angsana New" w:hAnsi="Angsana New" w:cs="Angsana New"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sz w:val="30"/>
                <w:szCs w:val="30"/>
                <w:lang w:val="en-US"/>
              </w:rPr>
              <w:t>455</w:t>
            </w:r>
          </w:p>
        </w:tc>
      </w:tr>
      <w:tr w:rsidR="005043F0" w:rsidRPr="00184215" w14:paraId="1468C96E" w14:textId="77777777" w:rsidTr="00FA2EDA">
        <w:tc>
          <w:tcPr>
            <w:tcW w:w="4293" w:type="dxa"/>
            <w:shd w:val="clear" w:color="auto" w:fill="auto"/>
          </w:tcPr>
          <w:p w14:paraId="2A399578" w14:textId="77777777" w:rsidR="005043F0" w:rsidRPr="00184215" w:rsidRDefault="005043F0" w:rsidP="005043F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7D3BD" w14:textId="03EC1209" w:rsidR="005043F0" w:rsidRPr="00184215" w:rsidRDefault="004E013D" w:rsidP="005043F0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5043F0"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8F2EDDF" w14:textId="77777777" w:rsidR="005043F0" w:rsidRPr="00184215" w:rsidRDefault="005043F0" w:rsidP="005043F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C79B9" w14:textId="002C19FB" w:rsidR="005043F0" w:rsidRPr="00184215" w:rsidRDefault="004E013D" w:rsidP="0043201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197</w:t>
            </w:r>
            <w:r w:rsidR="00EC62AC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  <w:shd w:val="clear" w:color="auto" w:fill="auto"/>
          </w:tcPr>
          <w:p w14:paraId="5FF695C2" w14:textId="77777777" w:rsidR="005043F0" w:rsidRPr="00184215" w:rsidRDefault="005043F0" w:rsidP="005043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C0E85" w14:textId="2E9D2485" w:rsidR="005043F0" w:rsidRPr="00184215" w:rsidRDefault="004E013D" w:rsidP="005043F0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5043F0"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4225AC07" w14:textId="77777777" w:rsidR="005043F0" w:rsidRPr="00184215" w:rsidRDefault="005043F0" w:rsidP="005043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56CB9" w14:textId="4CA0BC34" w:rsidR="005043F0" w:rsidRPr="00184215" w:rsidRDefault="004E013D" w:rsidP="005043F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290</w:t>
            </w:r>
            <w:r w:rsidR="005043F0" w:rsidRPr="00184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491</w:t>
            </w:r>
          </w:p>
        </w:tc>
      </w:tr>
    </w:tbl>
    <w:p w14:paraId="0E9F1DDF" w14:textId="59725CEC" w:rsidR="00EC3AAD" w:rsidRPr="00184215" w:rsidRDefault="00EC3AAD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AE3FC8" w:rsidRPr="00184215" w14:paraId="1515EE76" w14:textId="77777777" w:rsidTr="00810190">
        <w:tc>
          <w:tcPr>
            <w:tcW w:w="3490" w:type="pct"/>
            <w:vAlign w:val="bottom"/>
          </w:tcPr>
          <w:p w14:paraId="11A248C6" w14:textId="429CE2E4" w:rsidR="00AE3FC8" w:rsidRPr="00184215" w:rsidRDefault="00AE3FC8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ภาษีเงินได้รอการตัดบัญชี ณ วันที่ </w:t>
            </w:r>
            <w:r w:rsidR="004E013D" w:rsidRPr="004E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9" w:type="pct"/>
          </w:tcPr>
          <w:p w14:paraId="19CE9858" w14:textId="4204869F" w:rsidR="00AE3FC8" w:rsidRPr="00184215" w:rsidRDefault="004E013D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5B7153A" w14:textId="77777777" w:rsidR="00AE3FC8" w:rsidRPr="00184215" w:rsidRDefault="00AE3FC8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BB620D1" w14:textId="0CB4963F" w:rsidR="00AE3FC8" w:rsidRPr="00184215" w:rsidRDefault="004E013D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01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E3FC8" w:rsidRPr="00184215" w14:paraId="3CE93817" w14:textId="77777777" w:rsidTr="00810190">
        <w:tc>
          <w:tcPr>
            <w:tcW w:w="3490" w:type="pct"/>
          </w:tcPr>
          <w:p w14:paraId="0569D427" w14:textId="77777777" w:rsidR="00AE3FC8" w:rsidRPr="00184215" w:rsidRDefault="00AE3FC8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10" w:type="pct"/>
            <w:gridSpan w:val="3"/>
            <w:shd w:val="clear" w:color="auto" w:fill="auto"/>
          </w:tcPr>
          <w:p w14:paraId="47FC80E2" w14:textId="77777777" w:rsidR="00AE3FC8" w:rsidRPr="00184215" w:rsidRDefault="00AE3FC8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3FC8" w:rsidRPr="00184215" w14:paraId="4DF440EE" w14:textId="77777777" w:rsidTr="00810190">
        <w:trPr>
          <w:trHeight w:hRule="exact" w:val="403"/>
        </w:trPr>
        <w:tc>
          <w:tcPr>
            <w:tcW w:w="3490" w:type="pct"/>
          </w:tcPr>
          <w:p w14:paraId="5A19A9F6" w14:textId="7312FE00" w:rsidR="00AE3FC8" w:rsidRPr="00184215" w:rsidRDefault="00AE3FC8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89" w:type="pct"/>
            <w:shd w:val="clear" w:color="auto" w:fill="auto"/>
          </w:tcPr>
          <w:p w14:paraId="259A39E1" w14:textId="027DB484" w:rsidR="00AE3FC8" w:rsidRPr="00184215" w:rsidRDefault="004E013D" w:rsidP="008F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287</w:t>
            </w:r>
            <w:r w:rsidR="00710489" w:rsidRPr="0018421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color w:val="000000"/>
                <w:sz w:val="30"/>
                <w:szCs w:val="30"/>
              </w:rPr>
              <w:t>484</w:t>
            </w:r>
          </w:p>
        </w:tc>
        <w:tc>
          <w:tcPr>
            <w:tcW w:w="147" w:type="pct"/>
          </w:tcPr>
          <w:p w14:paraId="28AB3BB7" w14:textId="77777777" w:rsidR="00AE3FC8" w:rsidRPr="00184215" w:rsidRDefault="00AE3FC8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4C1EA030" w14:textId="1AEEC862" w:rsidR="00AE3FC8" w:rsidRPr="00184215" w:rsidRDefault="004E013D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sz w:val="30"/>
                <w:szCs w:val="30"/>
              </w:rPr>
              <w:t>273</w:t>
            </w:r>
            <w:r w:rsidR="008D6B51" w:rsidRPr="00184215">
              <w:rPr>
                <w:rFonts w:ascii="Angsana New" w:hAnsi="Angsana New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sz w:val="30"/>
                <w:szCs w:val="30"/>
              </w:rPr>
              <w:t>035</w:t>
            </w:r>
          </w:p>
        </w:tc>
      </w:tr>
      <w:tr w:rsidR="00AE3FC8" w:rsidRPr="00184215" w14:paraId="04E69192" w14:textId="77777777" w:rsidTr="00810190">
        <w:trPr>
          <w:trHeight w:hRule="exact" w:val="403"/>
        </w:trPr>
        <w:tc>
          <w:tcPr>
            <w:tcW w:w="3490" w:type="pct"/>
          </w:tcPr>
          <w:p w14:paraId="2E6BCF17" w14:textId="221549B1" w:rsidR="00AE3FC8" w:rsidRPr="00184215" w:rsidRDefault="00AE3FC8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89" w:type="pct"/>
            <w:shd w:val="clear" w:color="auto" w:fill="auto"/>
          </w:tcPr>
          <w:p w14:paraId="78F47D05" w14:textId="43BD71EE" w:rsidR="00AE3FC8" w:rsidRPr="00184215" w:rsidRDefault="00B667F4" w:rsidP="00B6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66D1696" w14:textId="77777777" w:rsidR="00AE3FC8" w:rsidRPr="00184215" w:rsidRDefault="00AE3FC8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32085661" w14:textId="288650C8" w:rsidR="00AE3FC8" w:rsidRPr="00184215" w:rsidRDefault="008D6B51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="Angsana New" w:hAnsi="Angsana New"/>
                <w:sz w:val="30"/>
                <w:szCs w:val="30"/>
              </w:rPr>
              <w:t>142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667F4" w:rsidRPr="00184215" w14:paraId="4A11AAE3" w14:textId="77777777" w:rsidTr="00810190">
        <w:trPr>
          <w:trHeight w:hRule="exact" w:val="403"/>
        </w:trPr>
        <w:tc>
          <w:tcPr>
            <w:tcW w:w="3490" w:type="pct"/>
          </w:tcPr>
          <w:p w14:paraId="1C6B48B6" w14:textId="5C122E42" w:rsidR="00B667F4" w:rsidRPr="00184215" w:rsidRDefault="00B667F4" w:rsidP="00B6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12A35" w14:textId="5504A999" w:rsidR="00B667F4" w:rsidRPr="00184215" w:rsidRDefault="004E013D" w:rsidP="000D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287</w:t>
            </w:r>
            <w:r w:rsidR="00B667F4" w:rsidRPr="001842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484</w:t>
            </w:r>
          </w:p>
        </w:tc>
        <w:tc>
          <w:tcPr>
            <w:tcW w:w="147" w:type="pct"/>
          </w:tcPr>
          <w:p w14:paraId="254D2705" w14:textId="77777777" w:rsidR="00B667F4" w:rsidRPr="00184215" w:rsidRDefault="00B667F4" w:rsidP="00B6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BDEB6A5" w14:textId="2502730B" w:rsidR="00B667F4" w:rsidRPr="00184215" w:rsidRDefault="004E013D" w:rsidP="00B6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  <w:r w:rsidR="00B667F4" w:rsidRPr="001842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="Angsana New" w:hAnsi="Angsana New"/>
                <w:b/>
                <w:bCs/>
                <w:sz w:val="30"/>
                <w:szCs w:val="30"/>
              </w:rPr>
              <w:t>893</w:t>
            </w:r>
          </w:p>
        </w:tc>
      </w:tr>
    </w:tbl>
    <w:p w14:paraId="2AD6E880" w14:textId="77777777" w:rsidR="00E54FD7" w:rsidRPr="00184215" w:rsidRDefault="00E54FD7" w:rsidP="00EC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69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260"/>
        <w:gridCol w:w="182"/>
        <w:gridCol w:w="1539"/>
        <w:gridCol w:w="181"/>
        <w:gridCol w:w="1445"/>
        <w:gridCol w:w="178"/>
        <w:gridCol w:w="1445"/>
      </w:tblGrid>
      <w:tr w:rsidR="00C31C93" w:rsidRPr="00184215" w14:paraId="1D7A3BD1" w14:textId="77777777" w:rsidTr="00485425">
        <w:trPr>
          <w:cantSplit/>
          <w:trHeight w:val="249"/>
        </w:trPr>
        <w:tc>
          <w:tcPr>
            <w:tcW w:w="3465" w:type="dxa"/>
          </w:tcPr>
          <w:p w14:paraId="369AB18A" w14:textId="77777777" w:rsidR="00C31C93" w:rsidRPr="00184215" w:rsidRDefault="00C31C93" w:rsidP="00C31C9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9CCBA" w14:textId="77777777" w:rsidR="00C31C93" w:rsidRPr="00184215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24FF45C" w14:textId="77777777" w:rsidR="00C31C93" w:rsidRPr="00184215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5" w:type="dxa"/>
            <w:gridSpan w:val="3"/>
            <w:tcBorders>
              <w:bottom w:val="single" w:sz="4" w:space="0" w:color="auto"/>
            </w:tcBorders>
          </w:tcPr>
          <w:p w14:paraId="205E1968" w14:textId="196A1BAF" w:rsidR="00C31C93" w:rsidRPr="00184215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บันทึกเป็น (รายจ่าย) / รายได้ใน</w:t>
            </w:r>
          </w:p>
        </w:tc>
        <w:tc>
          <w:tcPr>
            <w:tcW w:w="178" w:type="dxa"/>
          </w:tcPr>
          <w:p w14:paraId="55017628" w14:textId="77777777" w:rsidR="00C31C93" w:rsidRPr="00184215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41ED265" w14:textId="77777777" w:rsidR="00C31C93" w:rsidRPr="00184215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64F" w:rsidRPr="00184215" w14:paraId="19541051" w14:textId="77777777" w:rsidTr="00485425">
        <w:trPr>
          <w:cantSplit/>
          <w:trHeight w:val="249"/>
        </w:trPr>
        <w:tc>
          <w:tcPr>
            <w:tcW w:w="3465" w:type="dxa"/>
          </w:tcPr>
          <w:p w14:paraId="75559392" w14:textId="77777777" w:rsidR="0024164F" w:rsidRPr="00184215" w:rsidRDefault="0024164F" w:rsidP="0024164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B2F4A" w14:textId="22D459E6" w:rsidR="0024164F" w:rsidRPr="00184215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2" w:type="dxa"/>
          </w:tcPr>
          <w:p w14:paraId="1B220F6A" w14:textId="77777777" w:rsidR="0024164F" w:rsidRPr="00184215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4B60DC8" w14:textId="77777777" w:rsidR="0024164F" w:rsidRPr="00184215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573B74F1" w14:textId="77777777" w:rsidR="0024164F" w:rsidRPr="00184215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F021FBD" w14:textId="6F051699" w:rsidR="0024164F" w:rsidRPr="00184215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F885580" w14:textId="77777777" w:rsidR="0024164F" w:rsidRPr="00184215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1C44E00D" w14:textId="3198FAFF" w:rsidR="0024164F" w:rsidRPr="00184215" w:rsidRDefault="001E5027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24164F" w:rsidRPr="00184215" w14:paraId="1E2D77C3" w14:textId="77777777" w:rsidTr="00485425">
        <w:trPr>
          <w:cantSplit/>
          <w:trHeight w:val="249"/>
        </w:trPr>
        <w:tc>
          <w:tcPr>
            <w:tcW w:w="3465" w:type="dxa"/>
          </w:tcPr>
          <w:p w14:paraId="4902B2BD" w14:textId="77777777" w:rsidR="0024164F" w:rsidRPr="00184215" w:rsidRDefault="0024164F" w:rsidP="0024164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8FE929" w14:textId="2D6A0B7B" w:rsidR="001E5027" w:rsidRPr="00184215" w:rsidRDefault="004E013D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4164F"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24164F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182" w:type="dxa"/>
          </w:tcPr>
          <w:p w14:paraId="36F07DF8" w14:textId="77777777" w:rsidR="0024164F" w:rsidRPr="00184215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31D7626" w14:textId="77777777" w:rsidR="0024164F" w:rsidRPr="00184215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C4A6E96" w14:textId="77777777" w:rsidR="0024164F" w:rsidRPr="00184215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E816814" w14:textId="3272B16F" w:rsidR="0024164F" w:rsidRPr="00184215" w:rsidRDefault="001E5027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</w:tcPr>
          <w:p w14:paraId="35829D36" w14:textId="77777777" w:rsidR="0024164F" w:rsidRPr="00184215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6ED5E134" w14:textId="68115A20" w:rsidR="0024164F" w:rsidRPr="00184215" w:rsidRDefault="004E013D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1E5027"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1E5027"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F5133" w:rsidRPr="00184215" w14:paraId="4560CE8E" w14:textId="77777777" w:rsidTr="00485425">
        <w:trPr>
          <w:cantSplit/>
          <w:trHeight w:val="249"/>
        </w:trPr>
        <w:tc>
          <w:tcPr>
            <w:tcW w:w="3465" w:type="dxa"/>
            <w:vAlign w:val="bottom"/>
          </w:tcPr>
          <w:p w14:paraId="51582EA8" w14:textId="59C3174D" w:rsidR="00EF5133" w:rsidRPr="00184215" w:rsidRDefault="00EF5133" w:rsidP="00EF513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3F02D36D" w14:textId="718CE0E3" w:rsidR="00EF5133" w:rsidRPr="00184215" w:rsidRDefault="004E013D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2" w:type="dxa"/>
          </w:tcPr>
          <w:p w14:paraId="6A75C1C1" w14:textId="77777777" w:rsidR="00EF5133" w:rsidRPr="00184215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296FC0E" w14:textId="117AD1AE" w:rsidR="00EF5133" w:rsidRPr="00184215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right="-17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1" w:type="dxa"/>
          </w:tcPr>
          <w:p w14:paraId="355070FD" w14:textId="77777777" w:rsidR="00EF5133" w:rsidRPr="00184215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A0B73D2" w14:textId="59F6EC1A" w:rsidR="00EF5133" w:rsidRPr="00184215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</w:tcPr>
          <w:p w14:paraId="54673E4B" w14:textId="77777777" w:rsidR="00EF5133" w:rsidRPr="00184215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17CD9884" w14:textId="3BEEE6FA" w:rsidR="00EF5133" w:rsidRPr="00184215" w:rsidRDefault="004E013D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EF5133" w:rsidRPr="00184215" w14:paraId="72D21626" w14:textId="77777777" w:rsidTr="00485425">
        <w:trPr>
          <w:cantSplit/>
          <w:trHeight w:val="249"/>
        </w:trPr>
        <w:tc>
          <w:tcPr>
            <w:tcW w:w="3465" w:type="dxa"/>
          </w:tcPr>
          <w:p w14:paraId="2DE0E5D1" w14:textId="77777777" w:rsidR="00EF5133" w:rsidRPr="00184215" w:rsidRDefault="00EF5133" w:rsidP="00EF513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27DD60AA" w14:textId="38F30B0C" w:rsidR="00EF5133" w:rsidRPr="00184215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5133" w:rsidRPr="00184215" w14:paraId="0C782129" w14:textId="77777777" w:rsidTr="00485425">
        <w:trPr>
          <w:cantSplit/>
          <w:trHeight w:val="249"/>
        </w:trPr>
        <w:tc>
          <w:tcPr>
            <w:tcW w:w="3465" w:type="dxa"/>
          </w:tcPr>
          <w:p w14:paraId="00A89915" w14:textId="206A9930" w:rsidR="00EF5133" w:rsidRPr="00184215" w:rsidRDefault="00EF5133" w:rsidP="00EF513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F05760C" w14:textId="77777777" w:rsidR="00EF5133" w:rsidRPr="00184215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8E85C5" w14:textId="77777777" w:rsidR="00EF5133" w:rsidRPr="00184215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9AED2F2" w14:textId="77777777" w:rsidR="00EF5133" w:rsidRPr="00184215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2DF7BD5" w14:textId="77777777" w:rsidR="00EF5133" w:rsidRPr="00184215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29E8620" w14:textId="77777777" w:rsidR="00EF5133" w:rsidRPr="00184215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68C5B1B" w14:textId="77777777" w:rsidR="00EF5133" w:rsidRPr="00184215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19000B7" w14:textId="77777777" w:rsidR="00EF5133" w:rsidRPr="00184215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4E1" w:rsidRPr="00184215" w14:paraId="538B474D" w14:textId="77777777" w:rsidTr="00485425">
        <w:trPr>
          <w:cantSplit/>
          <w:trHeight w:val="80"/>
        </w:trPr>
        <w:tc>
          <w:tcPr>
            <w:tcW w:w="3465" w:type="dxa"/>
          </w:tcPr>
          <w:p w14:paraId="081CE214" w14:textId="77777777" w:rsidR="002944E1" w:rsidRPr="00184215" w:rsidRDefault="002944E1" w:rsidP="002944E1">
            <w:pPr>
              <w:ind w:left="14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61B2A886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D821" w14:textId="087C72C8" w:rsidR="002944E1" w:rsidRPr="00184215" w:rsidRDefault="002944E1" w:rsidP="002944E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1585530A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4E70EA33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CF736F" w14:textId="5CD59592" w:rsidR="002944E1" w:rsidRPr="00184215" w:rsidRDefault="002944E1" w:rsidP="002944E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F8C4A22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8D7E33A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4C7E7" w14:textId="1A80C854" w:rsidR="002944E1" w:rsidRPr="00184215" w:rsidRDefault="004E013D" w:rsidP="002944E1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78" w:type="dxa"/>
          </w:tcPr>
          <w:p w14:paraId="5675C2AE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4D78D6D2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11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A7E46" w14:textId="536CDBDC" w:rsidR="002944E1" w:rsidRPr="00184215" w:rsidRDefault="004E013D" w:rsidP="00366F8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2944E1" w:rsidRPr="00184215" w14:paraId="10D552A0" w14:textId="77777777" w:rsidTr="00485425">
        <w:trPr>
          <w:cantSplit/>
          <w:trHeight w:val="249"/>
        </w:trPr>
        <w:tc>
          <w:tcPr>
            <w:tcW w:w="3465" w:type="dxa"/>
          </w:tcPr>
          <w:p w14:paraId="779CC99B" w14:textId="3AD107C0" w:rsidR="002944E1" w:rsidRPr="00184215" w:rsidRDefault="002944E1" w:rsidP="002944E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</w:tcPr>
          <w:p w14:paraId="54EF2EFD" w14:textId="2F7B260A" w:rsidR="002944E1" w:rsidRPr="00184215" w:rsidRDefault="004E013D" w:rsidP="002944E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2944E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</w:p>
        </w:tc>
        <w:tc>
          <w:tcPr>
            <w:tcW w:w="182" w:type="dxa"/>
          </w:tcPr>
          <w:p w14:paraId="76EA82E3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1DAC3CA6" w14:textId="189894B1" w:rsidR="002944E1" w:rsidRPr="00184215" w:rsidRDefault="004E013D" w:rsidP="002944E1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944E1" w:rsidRPr="00184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181" w:type="dxa"/>
          </w:tcPr>
          <w:p w14:paraId="739F5B48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37DD516" w14:textId="65FFD853" w:rsidR="002944E1" w:rsidRPr="00184215" w:rsidRDefault="002944E1" w:rsidP="002944E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D64979D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27194E15" w14:textId="7495A66D" w:rsidR="002944E1" w:rsidRPr="00184215" w:rsidRDefault="004E013D" w:rsidP="002944E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2944E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2944E1" w:rsidRPr="00184215" w14:paraId="2AD66019" w14:textId="77777777" w:rsidTr="00485425">
        <w:trPr>
          <w:cantSplit/>
          <w:trHeight w:val="249"/>
        </w:trPr>
        <w:tc>
          <w:tcPr>
            <w:tcW w:w="3465" w:type="dxa"/>
          </w:tcPr>
          <w:p w14:paraId="62CF732E" w14:textId="72DFE08A" w:rsidR="002944E1" w:rsidRPr="00184215" w:rsidRDefault="002944E1" w:rsidP="002944E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</w:tcPr>
          <w:p w14:paraId="4B82883F" w14:textId="0E2F25A8" w:rsidR="002944E1" w:rsidRPr="00184215" w:rsidRDefault="004E013D" w:rsidP="002944E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2944E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182" w:type="dxa"/>
          </w:tcPr>
          <w:p w14:paraId="69B1BF3D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630265A5" w14:textId="5A3A9960" w:rsidR="002944E1" w:rsidRPr="00184215" w:rsidRDefault="004E013D" w:rsidP="002944E1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44E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181" w:type="dxa"/>
          </w:tcPr>
          <w:p w14:paraId="6E0246A7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85D5B18" w14:textId="4375CDED" w:rsidR="002944E1" w:rsidRPr="00184215" w:rsidRDefault="004E013D" w:rsidP="00E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944E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178" w:type="dxa"/>
          </w:tcPr>
          <w:p w14:paraId="607C8D3F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25438873" w14:textId="2D598E6A" w:rsidR="002944E1" w:rsidRPr="00184215" w:rsidRDefault="004E013D" w:rsidP="002944E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2944E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</w:tr>
      <w:tr w:rsidR="002944E1" w:rsidRPr="00184215" w14:paraId="088587AC" w14:textId="77777777" w:rsidTr="00485425">
        <w:trPr>
          <w:cantSplit/>
          <w:trHeight w:val="249"/>
        </w:trPr>
        <w:tc>
          <w:tcPr>
            <w:tcW w:w="3465" w:type="dxa"/>
          </w:tcPr>
          <w:p w14:paraId="7D315B05" w14:textId="19ADF8BE" w:rsidR="002944E1" w:rsidRPr="00184215" w:rsidRDefault="002944E1" w:rsidP="002944E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1260" w:type="dxa"/>
          </w:tcPr>
          <w:p w14:paraId="697DDB01" w14:textId="463C54B4" w:rsidR="002944E1" w:rsidRPr="00184215" w:rsidRDefault="004E013D" w:rsidP="002944E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2944E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  <w:tc>
          <w:tcPr>
            <w:tcW w:w="182" w:type="dxa"/>
          </w:tcPr>
          <w:p w14:paraId="1C47AFE0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0532D72E" w14:textId="259CC133" w:rsidR="002944E1" w:rsidRPr="00184215" w:rsidRDefault="004E013D" w:rsidP="002944E1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944E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181" w:type="dxa"/>
          </w:tcPr>
          <w:p w14:paraId="0A75B909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1484005" w14:textId="4C9701CC" w:rsidR="002944E1" w:rsidRPr="00184215" w:rsidRDefault="002944E1" w:rsidP="002944E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2BCCF109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7047AB5A" w14:textId="2B4F9435" w:rsidR="002944E1" w:rsidRPr="00184215" w:rsidRDefault="004E013D" w:rsidP="002944E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2944E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</w:tr>
      <w:tr w:rsidR="002944E1" w:rsidRPr="00184215" w14:paraId="47D9416B" w14:textId="77777777" w:rsidTr="00485425">
        <w:trPr>
          <w:cantSplit/>
          <w:trHeight w:val="249"/>
        </w:trPr>
        <w:tc>
          <w:tcPr>
            <w:tcW w:w="3465" w:type="dxa"/>
          </w:tcPr>
          <w:p w14:paraId="05B27B39" w14:textId="12E549AB" w:rsidR="002944E1" w:rsidRPr="00184215" w:rsidRDefault="002944E1" w:rsidP="002944E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2DF3DA" w14:textId="366B8D02" w:rsidR="002944E1" w:rsidRPr="00184215" w:rsidRDefault="004E013D" w:rsidP="002944E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  <w:tc>
          <w:tcPr>
            <w:tcW w:w="182" w:type="dxa"/>
          </w:tcPr>
          <w:p w14:paraId="1CF0CA3D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C8B4A0B" w14:textId="3B548B96" w:rsidR="002944E1" w:rsidRPr="00184215" w:rsidRDefault="002944E1" w:rsidP="002944E1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66A47790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E8BBAE9" w14:textId="378673D7" w:rsidR="002944E1" w:rsidRPr="00184215" w:rsidRDefault="002944E1" w:rsidP="002944E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18E5030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BA72F95" w14:textId="2283BD64" w:rsidR="002944E1" w:rsidRPr="00184215" w:rsidRDefault="004E013D" w:rsidP="002944E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</w:tr>
      <w:tr w:rsidR="002944E1" w:rsidRPr="00184215" w14:paraId="50ACB8A5" w14:textId="77777777" w:rsidTr="00485425">
        <w:trPr>
          <w:cantSplit/>
          <w:trHeight w:val="249"/>
        </w:trPr>
        <w:tc>
          <w:tcPr>
            <w:tcW w:w="3465" w:type="dxa"/>
          </w:tcPr>
          <w:p w14:paraId="74AF7AFD" w14:textId="45082610" w:rsidR="002944E1" w:rsidRPr="00184215" w:rsidRDefault="002944E1" w:rsidP="002944E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0E22F1" w14:textId="35851D22" w:rsidR="002944E1" w:rsidRPr="00184215" w:rsidRDefault="004E013D" w:rsidP="002944E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  <w:r w:rsidR="002944E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035</w:t>
            </w:r>
          </w:p>
        </w:tc>
        <w:tc>
          <w:tcPr>
            <w:tcW w:w="182" w:type="dxa"/>
          </w:tcPr>
          <w:p w14:paraId="385F21BC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349E0D41" w14:textId="3B589A17" w:rsidR="002944E1" w:rsidRPr="00184215" w:rsidRDefault="004E013D" w:rsidP="002944E1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2944E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914</w:t>
            </w:r>
          </w:p>
        </w:tc>
        <w:tc>
          <w:tcPr>
            <w:tcW w:w="181" w:type="dxa"/>
          </w:tcPr>
          <w:p w14:paraId="2E6F35EE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7B74B197" w14:textId="33BC9604" w:rsidR="002944E1" w:rsidRPr="00184215" w:rsidRDefault="004E013D" w:rsidP="00E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944E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</w:p>
        </w:tc>
        <w:tc>
          <w:tcPr>
            <w:tcW w:w="178" w:type="dxa"/>
          </w:tcPr>
          <w:p w14:paraId="46CDEEA8" w14:textId="77777777" w:rsidR="002944E1" w:rsidRPr="00184215" w:rsidRDefault="002944E1" w:rsidP="002944E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98629" w14:textId="67E3FF61" w:rsidR="002944E1" w:rsidRPr="00184215" w:rsidRDefault="004E013D" w:rsidP="002944E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  <w:r w:rsidR="002944E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</w:p>
        </w:tc>
      </w:tr>
      <w:tr w:rsidR="0002464C" w:rsidRPr="00184215" w14:paraId="0FEA2E16" w14:textId="77777777" w:rsidTr="00485425">
        <w:trPr>
          <w:cantSplit/>
          <w:trHeight w:val="249"/>
        </w:trPr>
        <w:tc>
          <w:tcPr>
            <w:tcW w:w="3465" w:type="dxa"/>
          </w:tcPr>
          <w:p w14:paraId="051268F8" w14:textId="77777777" w:rsidR="0002464C" w:rsidRPr="00184215" w:rsidRDefault="0002464C" w:rsidP="005C0B5B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E0F83C9" w14:textId="25F6B88B" w:rsidR="0002464C" w:rsidRPr="00184215" w:rsidRDefault="0002464C" w:rsidP="005C0B5B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43F897D" w14:textId="77777777" w:rsidR="0002464C" w:rsidRPr="00184215" w:rsidRDefault="0002464C" w:rsidP="005C0B5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48A6797" w14:textId="77777777" w:rsidR="0002464C" w:rsidRPr="00184215" w:rsidRDefault="0002464C" w:rsidP="005C0B5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</w:tcPr>
          <w:p w14:paraId="6CB4C3E6" w14:textId="77777777" w:rsidR="0002464C" w:rsidRPr="00184215" w:rsidRDefault="0002464C" w:rsidP="005C0B5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DCC49A9" w14:textId="77777777" w:rsidR="0002464C" w:rsidRPr="00184215" w:rsidRDefault="0002464C" w:rsidP="005C0B5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5132C304" w14:textId="77777777" w:rsidR="0002464C" w:rsidRPr="00184215" w:rsidRDefault="0002464C" w:rsidP="005C0B5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3705C94" w14:textId="77777777" w:rsidR="0002464C" w:rsidRPr="00184215" w:rsidRDefault="0002464C" w:rsidP="005C0B5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289C515D" w14:textId="77777777" w:rsidR="0002464C" w:rsidRPr="00184215" w:rsidRDefault="0002464C" w:rsidP="005C0B5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7D7BE4A" w14:textId="57650D0C" w:rsidR="00570928" w:rsidRDefault="00570928"/>
    <w:tbl>
      <w:tblPr>
        <w:tblW w:w="969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260"/>
        <w:gridCol w:w="182"/>
        <w:gridCol w:w="1539"/>
        <w:gridCol w:w="181"/>
        <w:gridCol w:w="1445"/>
        <w:gridCol w:w="178"/>
        <w:gridCol w:w="1445"/>
      </w:tblGrid>
      <w:tr w:rsidR="003C5FB0" w:rsidRPr="00184215" w14:paraId="3EFB8D9A" w14:textId="77777777" w:rsidTr="00885A52">
        <w:trPr>
          <w:cantSplit/>
          <w:trHeight w:val="249"/>
        </w:trPr>
        <w:tc>
          <w:tcPr>
            <w:tcW w:w="3465" w:type="dxa"/>
          </w:tcPr>
          <w:p w14:paraId="66CAEE52" w14:textId="77777777" w:rsidR="003C5FB0" w:rsidRPr="00184215" w:rsidRDefault="003C5FB0" w:rsidP="00885A52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25A04D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8835BA6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5" w:type="dxa"/>
            <w:gridSpan w:val="3"/>
            <w:tcBorders>
              <w:bottom w:val="single" w:sz="4" w:space="0" w:color="auto"/>
            </w:tcBorders>
          </w:tcPr>
          <w:p w14:paraId="725FD98D" w14:textId="4FAD89DC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บันทึกเป็นรายจ่าย</w:t>
            </w:r>
            <w:r w:rsidR="006C24C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78" w:type="dxa"/>
          </w:tcPr>
          <w:p w14:paraId="6229E5CA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7C61620D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FB0" w:rsidRPr="00184215" w14:paraId="12480CAE" w14:textId="77777777" w:rsidTr="00885A52">
        <w:trPr>
          <w:cantSplit/>
          <w:trHeight w:val="249"/>
        </w:trPr>
        <w:tc>
          <w:tcPr>
            <w:tcW w:w="3465" w:type="dxa"/>
          </w:tcPr>
          <w:p w14:paraId="5374109B" w14:textId="77777777" w:rsidR="003C5FB0" w:rsidRPr="00184215" w:rsidRDefault="003C5FB0" w:rsidP="00885A52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DE4F9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2" w:type="dxa"/>
          </w:tcPr>
          <w:p w14:paraId="7835F60D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492D4982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969D292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BC01CC8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41CF428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55CF71A8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3C5FB0" w:rsidRPr="00184215" w14:paraId="58998314" w14:textId="77777777" w:rsidTr="00885A52">
        <w:trPr>
          <w:cantSplit/>
          <w:trHeight w:val="249"/>
        </w:trPr>
        <w:tc>
          <w:tcPr>
            <w:tcW w:w="3465" w:type="dxa"/>
          </w:tcPr>
          <w:p w14:paraId="711B3019" w14:textId="77777777" w:rsidR="003C5FB0" w:rsidRPr="00184215" w:rsidRDefault="003C5FB0" w:rsidP="00885A52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11476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182" w:type="dxa"/>
          </w:tcPr>
          <w:p w14:paraId="194AC391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643D5D34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12D7154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7616A65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</w:tcPr>
          <w:p w14:paraId="1F3B9E74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4D3A81FC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C5FB0" w:rsidRPr="00184215" w14:paraId="72C0ADCF" w14:textId="77777777" w:rsidTr="00885A52">
        <w:trPr>
          <w:cantSplit/>
          <w:trHeight w:val="249"/>
        </w:trPr>
        <w:tc>
          <w:tcPr>
            <w:tcW w:w="3465" w:type="dxa"/>
            <w:vAlign w:val="bottom"/>
          </w:tcPr>
          <w:p w14:paraId="14466AA3" w14:textId="77777777" w:rsidR="003C5FB0" w:rsidRPr="00184215" w:rsidRDefault="003C5FB0" w:rsidP="00885A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6C75B6EB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2" w:type="dxa"/>
          </w:tcPr>
          <w:p w14:paraId="7AF74F0D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7CA0A552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right="-17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1" w:type="dxa"/>
          </w:tcPr>
          <w:p w14:paraId="39F347E1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5195DC7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</w:tcPr>
          <w:p w14:paraId="792F695D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2AEA1F54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3C5FB0" w:rsidRPr="00184215" w14:paraId="4401A55F" w14:textId="77777777" w:rsidTr="00885A52">
        <w:trPr>
          <w:cantSplit/>
          <w:trHeight w:val="249"/>
        </w:trPr>
        <w:tc>
          <w:tcPr>
            <w:tcW w:w="3465" w:type="dxa"/>
          </w:tcPr>
          <w:p w14:paraId="64D8C54C" w14:textId="77777777" w:rsidR="003C5FB0" w:rsidRPr="00184215" w:rsidRDefault="003C5FB0" w:rsidP="00885A52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6B15F269" w14:textId="77777777" w:rsidR="003C5FB0" w:rsidRPr="00184215" w:rsidRDefault="003C5FB0" w:rsidP="00885A52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4EE4" w:rsidRPr="00184215" w14:paraId="6EDBF284" w14:textId="77777777" w:rsidTr="00885A52">
        <w:trPr>
          <w:cantSplit/>
          <w:trHeight w:val="249"/>
        </w:trPr>
        <w:tc>
          <w:tcPr>
            <w:tcW w:w="3465" w:type="dxa"/>
          </w:tcPr>
          <w:p w14:paraId="1B24BDE8" w14:textId="77777777" w:rsidR="00DC4EE4" w:rsidRPr="00184215" w:rsidRDefault="00DC4EE4" w:rsidP="00885A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B961EE2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92BA761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1AC12801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7F287A43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EE75C9E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D8F20B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9CA3EE7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EE4" w:rsidRPr="00184215" w14:paraId="56409D17" w14:textId="77777777" w:rsidTr="00885A52">
        <w:trPr>
          <w:cantSplit/>
          <w:trHeight w:val="200"/>
        </w:trPr>
        <w:tc>
          <w:tcPr>
            <w:tcW w:w="3465" w:type="dxa"/>
          </w:tcPr>
          <w:p w14:paraId="06F3A08D" w14:textId="77777777" w:rsidR="00DC4EE4" w:rsidRPr="00184215" w:rsidRDefault="00DC4EE4" w:rsidP="00885A52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2F898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2EE7C1FA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0C0956BC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181" w:type="dxa"/>
            <w:shd w:val="clear" w:color="auto" w:fill="auto"/>
          </w:tcPr>
          <w:p w14:paraId="5D5125A3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D1DD907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D1B89DB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348465C2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C4EE4" w:rsidRPr="00184215" w14:paraId="54C1F213" w14:textId="77777777" w:rsidTr="00885A52">
        <w:trPr>
          <w:cantSplit/>
          <w:trHeight w:val="100"/>
        </w:trPr>
        <w:tc>
          <w:tcPr>
            <w:tcW w:w="3465" w:type="dxa"/>
          </w:tcPr>
          <w:p w14:paraId="07D75E7D" w14:textId="77777777" w:rsidR="00DC4EE4" w:rsidRPr="00184215" w:rsidRDefault="00DC4EE4" w:rsidP="00885A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50A0CC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6C35A592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DCECB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181" w:type="dxa"/>
            <w:shd w:val="clear" w:color="auto" w:fill="auto"/>
          </w:tcPr>
          <w:p w14:paraId="4F932C38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5C143E74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FACC761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9828B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C4EE4" w:rsidRPr="00184215" w14:paraId="6638E278" w14:textId="77777777" w:rsidTr="00885A52">
        <w:trPr>
          <w:cantSplit/>
          <w:trHeight w:val="100"/>
        </w:trPr>
        <w:tc>
          <w:tcPr>
            <w:tcW w:w="3465" w:type="dxa"/>
          </w:tcPr>
          <w:p w14:paraId="2F70AC2E" w14:textId="77777777" w:rsidR="00DC4EE4" w:rsidRPr="00184215" w:rsidRDefault="00DC4EE4" w:rsidP="00885A52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8A1C0F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1D631988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shd w:val="clear" w:color="auto" w:fill="auto"/>
          </w:tcPr>
          <w:p w14:paraId="7DD74514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68205D4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05266FB5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E98367E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</w:tcPr>
          <w:p w14:paraId="206F3B0B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72"/>
                <w:tab w:val="decimal" w:pos="1076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4EE4" w:rsidRPr="00184215" w14:paraId="1B277BA2" w14:textId="77777777" w:rsidTr="00885A52">
        <w:trPr>
          <w:cantSplit/>
          <w:trHeight w:val="60"/>
        </w:trPr>
        <w:tc>
          <w:tcPr>
            <w:tcW w:w="3465" w:type="dxa"/>
            <w:vAlign w:val="bottom"/>
          </w:tcPr>
          <w:p w14:paraId="2F550EC1" w14:textId="77777777" w:rsidR="00DC4EE4" w:rsidRPr="00184215" w:rsidRDefault="00DC4EE4" w:rsidP="00885A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23D0EF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</w:p>
        </w:tc>
        <w:tc>
          <w:tcPr>
            <w:tcW w:w="182" w:type="dxa"/>
          </w:tcPr>
          <w:p w14:paraId="12136454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auto"/>
          </w:tcPr>
          <w:p w14:paraId="0CFC959A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181" w:type="dxa"/>
            <w:shd w:val="clear" w:color="auto" w:fill="auto"/>
          </w:tcPr>
          <w:p w14:paraId="5103F96E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2084CB8D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</w:p>
        </w:tc>
        <w:tc>
          <w:tcPr>
            <w:tcW w:w="178" w:type="dxa"/>
          </w:tcPr>
          <w:p w14:paraId="2181AADA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</w:tcPr>
          <w:p w14:paraId="068443BE" w14:textId="77777777" w:rsidR="00DC4EE4" w:rsidRPr="00184215" w:rsidRDefault="00DC4EE4" w:rsidP="00885A5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</w:p>
        </w:tc>
      </w:tr>
    </w:tbl>
    <w:p w14:paraId="629221BA" w14:textId="77777777" w:rsidR="00DC4EE4" w:rsidRPr="00894905" w:rsidRDefault="00DC4EE4">
      <w:pPr>
        <w:rPr>
          <w:sz w:val="30"/>
          <w:szCs w:val="30"/>
        </w:rPr>
      </w:pPr>
    </w:p>
    <w:tbl>
      <w:tblPr>
        <w:tblW w:w="969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260"/>
        <w:gridCol w:w="182"/>
        <w:gridCol w:w="1539"/>
        <w:gridCol w:w="181"/>
        <w:gridCol w:w="1445"/>
        <w:gridCol w:w="178"/>
        <w:gridCol w:w="1445"/>
      </w:tblGrid>
      <w:tr w:rsidR="00AC3555" w:rsidRPr="00184215" w14:paraId="2BD8FFAF" w14:textId="77777777" w:rsidTr="00F071F4">
        <w:trPr>
          <w:cantSplit/>
          <w:trHeight w:val="249"/>
          <w:tblHeader/>
        </w:trPr>
        <w:tc>
          <w:tcPr>
            <w:tcW w:w="3465" w:type="dxa"/>
          </w:tcPr>
          <w:p w14:paraId="266A7F12" w14:textId="6FF79338" w:rsidR="00AC3555" w:rsidRPr="00184215" w:rsidRDefault="00AC3555" w:rsidP="00AC3555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99A377" w14:textId="77777777" w:rsidR="00AC3555" w:rsidRPr="00184215" w:rsidRDefault="00AC3555" w:rsidP="00AC3555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720E279" w14:textId="77777777" w:rsidR="00AC3555" w:rsidRPr="00184215" w:rsidRDefault="00AC3555" w:rsidP="00AC3555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5" w:type="dxa"/>
            <w:gridSpan w:val="3"/>
            <w:tcBorders>
              <w:bottom w:val="single" w:sz="4" w:space="0" w:color="auto"/>
            </w:tcBorders>
          </w:tcPr>
          <w:p w14:paraId="539D186B" w14:textId="4709C047" w:rsidR="00AC3555" w:rsidRPr="00184215" w:rsidRDefault="00AC3555" w:rsidP="00AC3555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บันทึกเป็น</w:t>
            </w:r>
            <w:r w:rsidR="00E068BC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78" w:type="dxa"/>
          </w:tcPr>
          <w:p w14:paraId="4CBEA041" w14:textId="77777777" w:rsidR="00AC3555" w:rsidRPr="00184215" w:rsidRDefault="00AC3555" w:rsidP="00AC3555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816C038" w14:textId="77777777" w:rsidR="00AC3555" w:rsidRPr="00184215" w:rsidRDefault="00AC3555" w:rsidP="00AC3555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027" w:rsidRPr="00184215" w14:paraId="416F5322" w14:textId="77777777" w:rsidTr="00F071F4">
        <w:trPr>
          <w:cantSplit/>
          <w:trHeight w:val="249"/>
          <w:tblHeader/>
        </w:trPr>
        <w:tc>
          <w:tcPr>
            <w:tcW w:w="3465" w:type="dxa"/>
          </w:tcPr>
          <w:p w14:paraId="3ED5A029" w14:textId="77777777" w:rsidR="001E5027" w:rsidRPr="00184215" w:rsidRDefault="001E5027" w:rsidP="001E5027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6E1897" w14:textId="4F54523A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2" w:type="dxa"/>
          </w:tcPr>
          <w:p w14:paraId="2EB22E93" w14:textId="77777777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4B18F74" w14:textId="77777777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2AD904A6" w14:textId="77777777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2940DEC" w14:textId="70E34C97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4E70AB9" w14:textId="77777777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0E933BF1" w14:textId="64515306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1E5027" w:rsidRPr="00184215" w14:paraId="3BF26D79" w14:textId="77777777" w:rsidTr="00F071F4">
        <w:trPr>
          <w:cantSplit/>
          <w:trHeight w:val="249"/>
          <w:tblHeader/>
        </w:trPr>
        <w:tc>
          <w:tcPr>
            <w:tcW w:w="3465" w:type="dxa"/>
          </w:tcPr>
          <w:p w14:paraId="66D51D3C" w14:textId="77777777" w:rsidR="001E5027" w:rsidRPr="00184215" w:rsidRDefault="001E5027" w:rsidP="001E5027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CF777E" w14:textId="6FFE8035" w:rsidR="001E5027" w:rsidRPr="00184215" w:rsidRDefault="004E013D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E5027"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1E5027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182" w:type="dxa"/>
          </w:tcPr>
          <w:p w14:paraId="6A27D771" w14:textId="77777777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1580EC82" w14:textId="77777777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FE04A2" w14:textId="77777777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5046050" w14:textId="58B22939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</w:tcPr>
          <w:p w14:paraId="73EFD65E" w14:textId="77777777" w:rsidR="001E5027" w:rsidRPr="00184215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52FFD746" w14:textId="60B266C2" w:rsidR="001E5027" w:rsidRPr="00184215" w:rsidRDefault="004E013D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1E5027"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1E5027"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27A1C" w:rsidRPr="00184215" w14:paraId="5EA12830" w14:textId="77777777" w:rsidTr="00BF0ECC">
        <w:trPr>
          <w:cantSplit/>
          <w:trHeight w:val="249"/>
        </w:trPr>
        <w:tc>
          <w:tcPr>
            <w:tcW w:w="3465" w:type="dxa"/>
            <w:vAlign w:val="bottom"/>
          </w:tcPr>
          <w:p w14:paraId="5E5E9B03" w14:textId="3D17E5C4" w:rsidR="00D27A1C" w:rsidRPr="00184215" w:rsidRDefault="00D27A1C" w:rsidP="00D27A1C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6E6DBD0B" w14:textId="7D09C537" w:rsidR="00D27A1C" w:rsidRPr="00184215" w:rsidRDefault="004E013D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02FA51FA" w14:textId="77777777" w:rsidR="00D27A1C" w:rsidRPr="00184215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5827846A" w14:textId="10652F9D" w:rsidR="00D27A1C" w:rsidRPr="00184215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right="-17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1" w:type="dxa"/>
          </w:tcPr>
          <w:p w14:paraId="7F0FB0DF" w14:textId="77777777" w:rsidR="00D27A1C" w:rsidRPr="00184215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8014E1B" w14:textId="7BDF4E33" w:rsidR="00D27A1C" w:rsidRPr="00184215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</w:tcPr>
          <w:p w14:paraId="051E154A" w14:textId="77777777" w:rsidR="00D27A1C" w:rsidRPr="00184215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6E236330" w14:textId="74B7CB70" w:rsidR="00D27A1C" w:rsidRPr="00184215" w:rsidRDefault="004E013D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D27A1C" w:rsidRPr="00184215" w14:paraId="20BBAF7B" w14:textId="77777777" w:rsidTr="00BF0ECC">
        <w:trPr>
          <w:cantSplit/>
          <w:trHeight w:val="249"/>
        </w:trPr>
        <w:tc>
          <w:tcPr>
            <w:tcW w:w="3465" w:type="dxa"/>
          </w:tcPr>
          <w:p w14:paraId="678FAE19" w14:textId="77777777" w:rsidR="00D27A1C" w:rsidRPr="00184215" w:rsidRDefault="00D27A1C" w:rsidP="00D27A1C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0E16EE2B" w14:textId="1EFC7958" w:rsidR="00D27A1C" w:rsidRPr="00184215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27A1C" w:rsidRPr="00184215" w14:paraId="352C2932" w14:textId="77777777" w:rsidTr="00BF0ECC">
        <w:trPr>
          <w:cantSplit/>
          <w:trHeight w:val="249"/>
        </w:trPr>
        <w:tc>
          <w:tcPr>
            <w:tcW w:w="3465" w:type="dxa"/>
          </w:tcPr>
          <w:p w14:paraId="5B47BC93" w14:textId="79DC3EA9" w:rsidR="00D27A1C" w:rsidRPr="00184215" w:rsidRDefault="00D27A1C" w:rsidP="00D27A1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A1A4AC3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DB3023F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2769D17A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195FDB4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232A7B4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C58588B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4499029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A1C" w:rsidRPr="00184215" w14:paraId="116D3C72" w14:textId="77777777" w:rsidTr="00BF0ECC">
        <w:trPr>
          <w:cantSplit/>
          <w:trHeight w:val="249"/>
        </w:trPr>
        <w:tc>
          <w:tcPr>
            <w:tcW w:w="3465" w:type="dxa"/>
          </w:tcPr>
          <w:p w14:paraId="7A3534C2" w14:textId="2EEFB88B" w:rsidR="00D27A1C" w:rsidRPr="00184215" w:rsidRDefault="00D27A1C" w:rsidP="00D27A1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</w:tcPr>
          <w:p w14:paraId="6635EF42" w14:textId="3DAF9C88" w:rsidR="00D27A1C" w:rsidRPr="00184215" w:rsidRDefault="004E013D" w:rsidP="00D27A1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1372D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</w:p>
        </w:tc>
        <w:tc>
          <w:tcPr>
            <w:tcW w:w="182" w:type="dxa"/>
          </w:tcPr>
          <w:p w14:paraId="3E28AFB0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39E8BE51" w14:textId="2EE3940A" w:rsidR="00D27A1C" w:rsidRPr="00184215" w:rsidRDefault="004E013D" w:rsidP="00D27A1C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1372DE" w:rsidRPr="00184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074</w:t>
            </w:r>
          </w:p>
        </w:tc>
        <w:tc>
          <w:tcPr>
            <w:tcW w:w="181" w:type="dxa"/>
          </w:tcPr>
          <w:p w14:paraId="30D9F8ED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52F6B39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7313C5A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6E52FF3" w14:textId="4D5CAC38" w:rsidR="00D27A1C" w:rsidRPr="00184215" w:rsidRDefault="004E013D" w:rsidP="00D27A1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1372D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</w:p>
        </w:tc>
      </w:tr>
      <w:tr w:rsidR="00D27A1C" w:rsidRPr="00184215" w14:paraId="6FA3BEF8" w14:textId="77777777" w:rsidTr="00BF0ECC">
        <w:trPr>
          <w:cantSplit/>
          <w:trHeight w:val="249"/>
        </w:trPr>
        <w:tc>
          <w:tcPr>
            <w:tcW w:w="3465" w:type="dxa"/>
          </w:tcPr>
          <w:p w14:paraId="26B4999D" w14:textId="0EE6B4B5" w:rsidR="00D27A1C" w:rsidRPr="00184215" w:rsidRDefault="00D27A1C" w:rsidP="00D27A1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</w:tcPr>
          <w:p w14:paraId="7975D859" w14:textId="18C0CC17" w:rsidR="00D27A1C" w:rsidRPr="00184215" w:rsidRDefault="004E013D" w:rsidP="00D27A1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372D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  <w:tc>
          <w:tcPr>
            <w:tcW w:w="182" w:type="dxa"/>
          </w:tcPr>
          <w:p w14:paraId="38F9D701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63BA00D3" w14:textId="4CC1A1C8" w:rsidR="00D27A1C" w:rsidRPr="00184215" w:rsidRDefault="004E013D" w:rsidP="00D27A1C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372DE" w:rsidRPr="00184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181" w:type="dxa"/>
          </w:tcPr>
          <w:p w14:paraId="71BE9915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803B330" w14:textId="4305659F" w:rsidR="00D27A1C" w:rsidRPr="00184215" w:rsidRDefault="001372DE" w:rsidP="005C0B5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0FE1C52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F912E23" w14:textId="58E03381" w:rsidR="00D27A1C" w:rsidRPr="00184215" w:rsidRDefault="004E013D" w:rsidP="00D27A1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1372D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</w:tr>
      <w:tr w:rsidR="00D27A1C" w:rsidRPr="00184215" w14:paraId="3612BDB6" w14:textId="77777777" w:rsidTr="00BF0ECC">
        <w:trPr>
          <w:cantSplit/>
          <w:trHeight w:val="249"/>
        </w:trPr>
        <w:tc>
          <w:tcPr>
            <w:tcW w:w="3465" w:type="dxa"/>
          </w:tcPr>
          <w:p w14:paraId="77E215A8" w14:textId="35E36D37" w:rsidR="00D27A1C" w:rsidRPr="00184215" w:rsidRDefault="00D27A1C" w:rsidP="00D27A1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1260" w:type="dxa"/>
          </w:tcPr>
          <w:p w14:paraId="3765C34B" w14:textId="5B492BAA" w:rsidR="00D27A1C" w:rsidRPr="00184215" w:rsidRDefault="004E013D" w:rsidP="00D27A1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="001372D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82" w:type="dxa"/>
          </w:tcPr>
          <w:p w14:paraId="5601F86D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24A441D2" w14:textId="195E14EA" w:rsidR="00D27A1C" w:rsidRPr="00184215" w:rsidRDefault="004E013D" w:rsidP="00D27A1C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1372DE" w:rsidRPr="00184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181" w:type="dxa"/>
          </w:tcPr>
          <w:p w14:paraId="4C7DCF0F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17D4E04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F26A195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58119876" w14:textId="26D70F44" w:rsidR="00D27A1C" w:rsidRPr="00184215" w:rsidRDefault="004E013D" w:rsidP="00D27A1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1372D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</w:tr>
      <w:tr w:rsidR="00D27A1C" w:rsidRPr="00184215" w14:paraId="39E0F20A" w14:textId="77777777" w:rsidTr="00BF0ECC">
        <w:trPr>
          <w:cantSplit/>
          <w:trHeight w:val="249"/>
        </w:trPr>
        <w:tc>
          <w:tcPr>
            <w:tcW w:w="3465" w:type="dxa"/>
          </w:tcPr>
          <w:p w14:paraId="0804B69A" w14:textId="7F4E5637" w:rsidR="00D27A1C" w:rsidRPr="00184215" w:rsidRDefault="00D27A1C" w:rsidP="00D27A1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DDF05D" w14:textId="76FBA166" w:rsidR="00D27A1C" w:rsidRPr="00184215" w:rsidRDefault="004E013D" w:rsidP="00D27A1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182" w:type="dxa"/>
          </w:tcPr>
          <w:p w14:paraId="585ADF06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312ACEB5" w14:textId="59F676D2" w:rsidR="00D27A1C" w:rsidRPr="00184215" w:rsidRDefault="00D27A1C" w:rsidP="00D27A1C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5248D450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F05E3BE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2FFED255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DD7C657" w14:textId="110EF95E" w:rsidR="00D27A1C" w:rsidRPr="00184215" w:rsidRDefault="004E013D" w:rsidP="00D27A1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</w:tr>
      <w:tr w:rsidR="00D27A1C" w:rsidRPr="00184215" w14:paraId="5322BC25" w14:textId="77777777" w:rsidTr="00BF0ECC">
        <w:trPr>
          <w:cantSplit/>
          <w:trHeight w:val="249"/>
        </w:trPr>
        <w:tc>
          <w:tcPr>
            <w:tcW w:w="3465" w:type="dxa"/>
          </w:tcPr>
          <w:p w14:paraId="05B23BD5" w14:textId="46F28CF0" w:rsidR="00D27A1C" w:rsidRPr="00184215" w:rsidRDefault="00D27A1C" w:rsidP="00D27A1C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AE17D3" w14:textId="50AF4C9A" w:rsidR="00D27A1C" w:rsidRPr="00184215" w:rsidRDefault="004E013D" w:rsidP="00D27A1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204</w:t>
            </w:r>
            <w:r w:rsidR="001372DE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251</w:t>
            </w:r>
          </w:p>
        </w:tc>
        <w:tc>
          <w:tcPr>
            <w:tcW w:w="182" w:type="dxa"/>
          </w:tcPr>
          <w:p w14:paraId="2ED4AB08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2FB22048" w14:textId="6699B8A3" w:rsidR="00D27A1C" w:rsidRPr="00184215" w:rsidRDefault="004E013D" w:rsidP="00D27A1C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1372DE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81" w:type="dxa"/>
          </w:tcPr>
          <w:p w14:paraId="5F8D43D8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49709F91" w14:textId="15D78975" w:rsidR="00D27A1C" w:rsidRPr="00184215" w:rsidRDefault="005C0B5B" w:rsidP="00AF0B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0A65F50" w14:textId="77777777" w:rsidR="00D27A1C" w:rsidRPr="00184215" w:rsidRDefault="00D27A1C" w:rsidP="00D27A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9A3272E" w14:textId="441681D9" w:rsidR="00D27A1C" w:rsidRPr="00184215" w:rsidRDefault="004E013D" w:rsidP="00D27A1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  <w:r w:rsidR="001372DE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035</w:t>
            </w:r>
          </w:p>
        </w:tc>
      </w:tr>
      <w:tr w:rsidR="00FF5F1A" w:rsidRPr="00184215" w14:paraId="646E1EEC" w14:textId="77777777" w:rsidTr="00810190">
        <w:trPr>
          <w:cantSplit/>
          <w:trHeight w:val="249"/>
        </w:trPr>
        <w:tc>
          <w:tcPr>
            <w:tcW w:w="3465" w:type="dxa"/>
          </w:tcPr>
          <w:p w14:paraId="009ABC04" w14:textId="77777777" w:rsidR="00FF5F1A" w:rsidRPr="00314D13" w:rsidRDefault="00FF5F1A" w:rsidP="0081019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4B2BA537" w14:textId="1BFAFD01" w:rsidR="00FF5F1A" w:rsidRPr="00314D13" w:rsidRDefault="00167056" w:rsidP="00167056">
            <w:pPr>
              <w:pStyle w:val="acctfourfigures"/>
              <w:tabs>
                <w:tab w:val="clear" w:pos="765"/>
                <w:tab w:val="left" w:pos="3719"/>
              </w:tabs>
              <w:spacing w:line="240" w:lineRule="atLeast"/>
              <w:ind w:left="-169" w:right="-17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4D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</w:p>
        </w:tc>
      </w:tr>
      <w:tr w:rsidR="00FF5F1A" w:rsidRPr="00184215" w14:paraId="2AD6801D" w14:textId="77777777" w:rsidTr="00810190">
        <w:trPr>
          <w:cantSplit/>
          <w:trHeight w:val="249"/>
        </w:trPr>
        <w:tc>
          <w:tcPr>
            <w:tcW w:w="3465" w:type="dxa"/>
          </w:tcPr>
          <w:p w14:paraId="088B5FD3" w14:textId="77777777" w:rsidR="00FF5F1A" w:rsidRPr="00184215" w:rsidRDefault="00FF5F1A" w:rsidP="008101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5E7D234" w14:textId="77777777" w:rsidR="00FF5F1A" w:rsidRPr="00184215" w:rsidRDefault="00FF5F1A" w:rsidP="0081019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97809B5" w14:textId="77777777" w:rsidR="00FF5F1A" w:rsidRPr="00184215" w:rsidRDefault="00FF5F1A" w:rsidP="0081019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5D191F0C" w14:textId="77777777" w:rsidR="00FF5F1A" w:rsidRPr="00184215" w:rsidRDefault="00FF5F1A" w:rsidP="0081019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7C8F557" w14:textId="77777777" w:rsidR="00FF5F1A" w:rsidRPr="00184215" w:rsidRDefault="00FF5F1A" w:rsidP="0081019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378C63F" w14:textId="77777777" w:rsidR="00FF5F1A" w:rsidRPr="00184215" w:rsidRDefault="00FF5F1A" w:rsidP="00810190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B5A4F35" w14:textId="77777777" w:rsidR="00FF5F1A" w:rsidRPr="00184215" w:rsidRDefault="00FF5F1A" w:rsidP="0081019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29D6272" w14:textId="77777777" w:rsidR="00FF5F1A" w:rsidRPr="00184215" w:rsidRDefault="00FF5F1A" w:rsidP="00810190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B5B" w:rsidRPr="00184215" w14:paraId="4E31FE99" w14:textId="77777777" w:rsidTr="00810190">
        <w:trPr>
          <w:cantSplit/>
          <w:trHeight w:val="249"/>
        </w:trPr>
        <w:tc>
          <w:tcPr>
            <w:tcW w:w="3465" w:type="dxa"/>
          </w:tcPr>
          <w:p w14:paraId="01FDA411" w14:textId="5DEF12BC" w:rsidR="005C0B5B" w:rsidRPr="00184215" w:rsidRDefault="00A16884" w:rsidP="005C0B5B">
            <w:pPr>
              <w:ind w:left="14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การเปลี่ยนแปลงในมูลค่ายุติธรรมสุทธิของเงินลงทุนเผื่อขาย</w:t>
            </w:r>
          </w:p>
        </w:tc>
        <w:tc>
          <w:tcPr>
            <w:tcW w:w="1260" w:type="dxa"/>
          </w:tcPr>
          <w:p w14:paraId="5A4D8945" w14:textId="77777777" w:rsidR="00F54280" w:rsidRPr="00184215" w:rsidRDefault="00F54280" w:rsidP="005C0B5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8BD73F" w14:textId="08AAB361" w:rsidR="005C0B5B" w:rsidRPr="00184215" w:rsidRDefault="005C0B5B" w:rsidP="005C0B5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61CD7922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431470AC" w14:textId="77777777" w:rsidR="00F54280" w:rsidRPr="00184215" w:rsidRDefault="00F54280" w:rsidP="005C0B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ACF7D4" w14:textId="6B980C15" w:rsidR="005C0B5B" w:rsidRPr="00184215" w:rsidRDefault="005C0B5B" w:rsidP="005C0B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0AC37C3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6BCC4E5" w14:textId="77777777" w:rsidR="00F54280" w:rsidRPr="00184215" w:rsidRDefault="00F54280" w:rsidP="005C0B5B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E41313" w14:textId="5E28ABEA" w:rsidR="005C0B5B" w:rsidRPr="00184215" w:rsidRDefault="004E013D" w:rsidP="005C0B5B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C0B5B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178" w:type="dxa"/>
          </w:tcPr>
          <w:p w14:paraId="4DBC9492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5A27107D" w14:textId="77777777" w:rsidR="00F54280" w:rsidRPr="00184215" w:rsidRDefault="00F54280" w:rsidP="005C0B5B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C889E" w14:textId="12DA421D" w:rsidR="005C0B5B" w:rsidRPr="00184215" w:rsidRDefault="005C0B5B" w:rsidP="0021726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C0B5B" w:rsidRPr="00184215" w14:paraId="7A179B3A" w14:textId="77777777" w:rsidTr="00810190">
        <w:trPr>
          <w:cantSplit/>
          <w:trHeight w:val="200"/>
        </w:trPr>
        <w:tc>
          <w:tcPr>
            <w:tcW w:w="3465" w:type="dxa"/>
          </w:tcPr>
          <w:p w14:paraId="6F010E51" w14:textId="77777777" w:rsidR="005C0B5B" w:rsidRPr="00184215" w:rsidRDefault="005C0B5B" w:rsidP="005C0B5B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8F385B" w14:textId="4F5823CE" w:rsidR="005C0B5B" w:rsidRPr="00184215" w:rsidRDefault="005C0B5B" w:rsidP="005C0B5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0F71C983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1B4C60E3" w14:textId="3FA89CA9" w:rsidR="005C0B5B" w:rsidRPr="00184215" w:rsidRDefault="004E013D" w:rsidP="005C0B5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81" w:type="dxa"/>
            <w:shd w:val="clear" w:color="auto" w:fill="auto"/>
          </w:tcPr>
          <w:p w14:paraId="5C2DA414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DFC7545" w14:textId="34AAE72A" w:rsidR="005C0B5B" w:rsidRPr="00184215" w:rsidRDefault="005C0B5B" w:rsidP="0021726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92BC862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5FB33C27" w14:textId="20E3627D" w:rsidR="005C0B5B" w:rsidRPr="00184215" w:rsidRDefault="005C0B5B" w:rsidP="005C0B5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C0B5B" w:rsidRPr="00184215" w14:paraId="37EC4D38" w14:textId="77777777" w:rsidTr="00810190">
        <w:trPr>
          <w:cantSplit/>
          <w:trHeight w:val="100"/>
        </w:trPr>
        <w:tc>
          <w:tcPr>
            <w:tcW w:w="3465" w:type="dxa"/>
          </w:tcPr>
          <w:p w14:paraId="76AAF1F5" w14:textId="77777777" w:rsidR="005C0B5B" w:rsidRPr="00184215" w:rsidRDefault="005C0B5B" w:rsidP="005C0B5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1147CE" w14:textId="563110CA" w:rsidR="005C0B5B" w:rsidRPr="00184215" w:rsidRDefault="005C0B5B" w:rsidP="005C0B5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782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0CFC70CC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FF61C" w14:textId="034C982C" w:rsidR="005C0B5B" w:rsidRPr="00184215" w:rsidRDefault="004E013D" w:rsidP="005C0B5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  <w:tc>
          <w:tcPr>
            <w:tcW w:w="181" w:type="dxa"/>
            <w:shd w:val="clear" w:color="auto" w:fill="auto"/>
          </w:tcPr>
          <w:p w14:paraId="07116C43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427302E2" w14:textId="40045207" w:rsidR="005C0B5B" w:rsidRPr="00184215" w:rsidRDefault="004E013D" w:rsidP="005C0B5B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C0B5B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178" w:type="dxa"/>
          </w:tcPr>
          <w:p w14:paraId="514268F3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10BBD" w14:textId="1FAAE341" w:rsidR="005C0B5B" w:rsidRPr="00184215" w:rsidRDefault="005C0B5B" w:rsidP="005C0B5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C0B5B" w:rsidRPr="00184215" w14:paraId="557DE60F" w14:textId="77777777" w:rsidTr="00810190">
        <w:trPr>
          <w:cantSplit/>
          <w:trHeight w:val="100"/>
        </w:trPr>
        <w:tc>
          <w:tcPr>
            <w:tcW w:w="3465" w:type="dxa"/>
          </w:tcPr>
          <w:p w14:paraId="7F5B250C" w14:textId="77777777" w:rsidR="005C0B5B" w:rsidRPr="00314D13" w:rsidRDefault="005C0B5B" w:rsidP="005C0B5B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A9370A" w14:textId="77777777" w:rsidR="005C0B5B" w:rsidRPr="00314D13" w:rsidRDefault="005C0B5B" w:rsidP="005C0B5B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04B17A3D" w14:textId="77777777" w:rsidR="005C0B5B" w:rsidRPr="00314D13" w:rsidRDefault="005C0B5B" w:rsidP="005C0B5B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shd w:val="clear" w:color="auto" w:fill="auto"/>
          </w:tcPr>
          <w:p w14:paraId="27AB3673" w14:textId="77777777" w:rsidR="005C0B5B" w:rsidRPr="00314D13" w:rsidRDefault="005C0B5B" w:rsidP="005C0B5B">
            <w:pPr>
              <w:pStyle w:val="acctfourfigures"/>
              <w:tabs>
                <w:tab w:val="clear" w:pos="765"/>
                <w:tab w:val="decimal" w:pos="1114"/>
                <w:tab w:val="decimal" w:pos="1175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E54ADC5" w14:textId="77777777" w:rsidR="005C0B5B" w:rsidRPr="00314D13" w:rsidRDefault="005C0B5B" w:rsidP="005C0B5B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419B5028" w14:textId="77777777" w:rsidR="005C0B5B" w:rsidRPr="00314D13" w:rsidRDefault="005C0B5B" w:rsidP="005C0B5B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E5EF674" w14:textId="77777777" w:rsidR="005C0B5B" w:rsidRPr="00314D13" w:rsidRDefault="005C0B5B" w:rsidP="005C0B5B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</w:tcPr>
          <w:p w14:paraId="1C21BDDF" w14:textId="77777777" w:rsidR="005C0B5B" w:rsidRPr="00314D13" w:rsidRDefault="005C0B5B" w:rsidP="005C0B5B">
            <w:pPr>
              <w:pStyle w:val="acctfourfigures"/>
              <w:tabs>
                <w:tab w:val="clear" w:pos="765"/>
                <w:tab w:val="decimal" w:pos="972"/>
                <w:tab w:val="decimal" w:pos="1076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C0B5B" w:rsidRPr="00184215" w14:paraId="4D007715" w14:textId="77777777" w:rsidTr="00810190">
        <w:trPr>
          <w:cantSplit/>
          <w:trHeight w:val="179"/>
        </w:trPr>
        <w:tc>
          <w:tcPr>
            <w:tcW w:w="3465" w:type="dxa"/>
            <w:vAlign w:val="bottom"/>
          </w:tcPr>
          <w:p w14:paraId="59EFA351" w14:textId="77777777" w:rsidR="005C0B5B" w:rsidRPr="00184215" w:rsidRDefault="005C0B5B" w:rsidP="005C0B5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593A68" w14:textId="08FC8178" w:rsidR="005C0B5B" w:rsidRPr="00184215" w:rsidRDefault="004E013D" w:rsidP="005C0B5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  <w:r w:rsidR="005C0B5B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</w:p>
        </w:tc>
        <w:tc>
          <w:tcPr>
            <w:tcW w:w="182" w:type="dxa"/>
          </w:tcPr>
          <w:p w14:paraId="4F229BC5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auto"/>
          </w:tcPr>
          <w:p w14:paraId="7DBEB54C" w14:textId="4261031F" w:rsidR="005C0B5B" w:rsidRPr="00184215" w:rsidRDefault="004E013D" w:rsidP="005C0B5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="005C0B5B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181" w:type="dxa"/>
            <w:shd w:val="clear" w:color="auto" w:fill="auto"/>
          </w:tcPr>
          <w:p w14:paraId="183E118F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203452A0" w14:textId="43C8B1C2" w:rsidR="005C0B5B" w:rsidRPr="00184215" w:rsidRDefault="004E013D" w:rsidP="005C0B5B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C0B5B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178" w:type="dxa"/>
          </w:tcPr>
          <w:p w14:paraId="12527608" w14:textId="77777777" w:rsidR="005C0B5B" w:rsidRPr="00184215" w:rsidRDefault="005C0B5B" w:rsidP="005C0B5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</w:tcPr>
          <w:p w14:paraId="0086C356" w14:textId="7A91731A" w:rsidR="005C0B5B" w:rsidRPr="00184215" w:rsidRDefault="004E013D" w:rsidP="005C0B5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</w:t>
            </w:r>
            <w:r w:rsidR="005C0B5B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</w:p>
        </w:tc>
      </w:tr>
    </w:tbl>
    <w:p w14:paraId="4F71A827" w14:textId="77777777" w:rsidR="00E63294" w:rsidRPr="00184215" w:rsidRDefault="00E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cs/>
        </w:rPr>
        <w:br w:type="page"/>
      </w:r>
    </w:p>
    <w:p w14:paraId="6470B4D5" w14:textId="2F6EF9CB" w:rsidR="00036B89" w:rsidRPr="00184215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lastRenderedPageBreak/>
        <w:t>กำไรต่อหุ้นขั้นพื้นฐาน</w:t>
      </w:r>
    </w:p>
    <w:p w14:paraId="52D63428" w14:textId="77777777" w:rsidR="00036B89" w:rsidRPr="00184215" w:rsidRDefault="00036B89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4"/>
        <w:gridCol w:w="1181"/>
        <w:gridCol w:w="273"/>
        <w:gridCol w:w="1182"/>
      </w:tblGrid>
      <w:tr w:rsidR="003B50A0" w:rsidRPr="00184215" w14:paraId="25CB4D25" w14:textId="77777777" w:rsidTr="00FA2EDA">
        <w:tc>
          <w:tcPr>
            <w:tcW w:w="6634" w:type="dxa"/>
          </w:tcPr>
          <w:p w14:paraId="3F3D8760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</w:pPr>
          </w:p>
        </w:tc>
        <w:tc>
          <w:tcPr>
            <w:tcW w:w="1181" w:type="dxa"/>
          </w:tcPr>
          <w:p w14:paraId="367F3129" w14:textId="07AF4128" w:rsidR="003B50A0" w:rsidRPr="00184215" w:rsidRDefault="004E013D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488DD014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3747579" w14:textId="24225726" w:rsidR="003B50A0" w:rsidRPr="00184215" w:rsidRDefault="004E013D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013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E01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3B50A0" w:rsidRPr="00184215" w14:paraId="4732CAA0" w14:textId="77777777" w:rsidTr="00FA2EDA">
        <w:tc>
          <w:tcPr>
            <w:tcW w:w="6634" w:type="dxa"/>
          </w:tcPr>
          <w:p w14:paraId="035B4209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eastAsia="ja-JP"/>
              </w:rPr>
            </w:pPr>
          </w:p>
        </w:tc>
        <w:tc>
          <w:tcPr>
            <w:tcW w:w="2636" w:type="dxa"/>
            <w:gridSpan w:val="3"/>
          </w:tcPr>
          <w:p w14:paraId="5F011295" w14:textId="77777777" w:rsidR="003B50A0" w:rsidRPr="0018421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496F98" w:rsidRPr="00184215" w14:paraId="77E39596" w14:textId="77777777" w:rsidTr="00FA2EDA">
        <w:tc>
          <w:tcPr>
            <w:tcW w:w="6634" w:type="dxa"/>
          </w:tcPr>
          <w:p w14:paraId="02943691" w14:textId="77777777" w:rsidR="00496F98" w:rsidRPr="00184215" w:rsidRDefault="00496F98" w:rsidP="0049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0AFE155F" w14:textId="5CDA140E" w:rsidR="00496F98" w:rsidRPr="00184215" w:rsidRDefault="004E013D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638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791</w:t>
            </w:r>
            <w:r w:rsidR="00496F98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73" w:type="dxa"/>
          </w:tcPr>
          <w:p w14:paraId="508695EF" w14:textId="77777777" w:rsidR="00496F98" w:rsidRPr="00184215" w:rsidRDefault="00496F98" w:rsidP="0049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5632DA0A" w14:textId="7BBE914F" w:rsidR="00496F98" w:rsidRPr="00184215" w:rsidRDefault="004E013D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306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96F98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  <w:r w:rsidR="00496F98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</w:tr>
      <w:tr w:rsidR="00496F98" w:rsidRPr="00184215" w14:paraId="1A2EF27D" w14:textId="77777777" w:rsidTr="00FA2EDA">
        <w:tc>
          <w:tcPr>
            <w:tcW w:w="6634" w:type="dxa"/>
          </w:tcPr>
          <w:p w14:paraId="70EE812B" w14:textId="77777777" w:rsidR="00496F98" w:rsidRPr="00184215" w:rsidRDefault="00496F98" w:rsidP="0049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08DE3B32" w14:textId="0590DF23" w:rsidR="00496F98" w:rsidRPr="00184215" w:rsidRDefault="004E013D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496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96F98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041</w:t>
            </w:r>
            <w:r w:rsidR="00496F98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73" w:type="dxa"/>
          </w:tcPr>
          <w:p w14:paraId="5091A848" w14:textId="77777777" w:rsidR="00496F98" w:rsidRPr="00184215" w:rsidRDefault="00496F98" w:rsidP="0049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7EF1B80E" w14:textId="4D54BC94" w:rsidR="00496F98" w:rsidRPr="00184215" w:rsidRDefault="004E013D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306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96F98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041</w:t>
            </w:r>
            <w:r w:rsidR="00496F98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</w:tr>
      <w:tr w:rsidR="00496F98" w:rsidRPr="00184215" w14:paraId="6B54B462" w14:textId="77777777" w:rsidTr="00FA2EDA">
        <w:tc>
          <w:tcPr>
            <w:tcW w:w="6634" w:type="dxa"/>
          </w:tcPr>
          <w:p w14:paraId="16197390" w14:textId="77777777" w:rsidR="00496F98" w:rsidRPr="00184215" w:rsidRDefault="00496F98" w:rsidP="0049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69732018" w14:textId="3463712C" w:rsidR="00496F98" w:rsidRPr="00184215" w:rsidRDefault="004E013D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8" w:firstLine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96F98"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3" w:type="dxa"/>
          </w:tcPr>
          <w:p w14:paraId="00A32F2F" w14:textId="77777777" w:rsidR="00496F98" w:rsidRPr="00184215" w:rsidRDefault="00496F98" w:rsidP="00644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45"/>
                <w:tab w:val="decimal" w:pos="1044"/>
              </w:tabs>
              <w:spacing w:line="240" w:lineRule="auto"/>
              <w:ind w:left="-1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14:paraId="0F55D839" w14:textId="1AABE36B" w:rsidR="00496F98" w:rsidRPr="00184215" w:rsidRDefault="004E013D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149" w:hanging="1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96F98"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</w:tbl>
    <w:p w14:paraId="78398919" w14:textId="4067118E" w:rsidR="00570928" w:rsidRPr="00184215" w:rsidRDefault="00570928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4D8303" w14:textId="77777777" w:rsidR="00036B89" w:rsidRPr="00184215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เงินปันผล</w:t>
      </w:r>
    </w:p>
    <w:p w14:paraId="3EA872F0" w14:textId="77777777" w:rsidR="00667D48" w:rsidRPr="00184215" w:rsidRDefault="00667D48" w:rsidP="00163CDC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6AF98C6" w14:textId="1742DFA5" w:rsidR="0027047C" w:rsidRPr="00184215" w:rsidRDefault="0027047C" w:rsidP="002704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ในการประชุมสามัญผู้ถือหุ้นประจำปี </w:t>
      </w:r>
      <w:r w:rsidR="004E013D" w:rsidRPr="004E013D">
        <w:rPr>
          <w:rFonts w:ascii="Angsana New" w:hAnsi="Angsana New"/>
          <w:sz w:val="30"/>
          <w:szCs w:val="30"/>
        </w:rPr>
        <w:t>2563</w:t>
      </w:r>
      <w:r w:rsidRPr="00184215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4E013D" w:rsidRPr="004E013D">
        <w:rPr>
          <w:rFonts w:ascii="Angsana New" w:hAnsi="Angsana New"/>
          <w:sz w:val="30"/>
          <w:szCs w:val="30"/>
        </w:rPr>
        <w:t>26</w:t>
      </w:r>
      <w:r w:rsidRPr="0018421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E013D" w:rsidRPr="004E013D">
        <w:rPr>
          <w:rFonts w:ascii="Angsana New" w:hAnsi="Angsana New"/>
          <w:sz w:val="30"/>
          <w:szCs w:val="30"/>
        </w:rPr>
        <w:t>2563</w:t>
      </w:r>
      <w:r w:rsidRPr="00184215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ผู้ถือหุ้นมีมติอนุมัติการจัดสรรกำไรเป็น    เงินปันผล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สำหรับผลการดำเนินงานประจำปี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0</w:t>
      </w:r>
      <w:r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30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บาท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312</w:t>
      </w:r>
      <w:r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37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ล้านบาท ทั้งนี้ในเดือน</w:t>
      </w:r>
      <w:r w:rsidRPr="00184215">
        <w:rPr>
          <w:rFonts w:ascii="Angsana New" w:hAnsi="Angsana New"/>
          <w:sz w:val="30"/>
          <w:szCs w:val="30"/>
          <w:cs/>
        </w:rPr>
        <w:t>ธันวาคม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CF7104">
        <w:rPr>
          <w:rFonts w:ascii="Angsana New" w:hAnsi="Angsana New" w:hint="cs"/>
          <w:sz w:val="30"/>
          <w:szCs w:val="30"/>
          <w:cs/>
        </w:rPr>
        <w:t xml:space="preserve">และมกราคม </w:t>
      </w:r>
      <w:r w:rsidR="00CF7104">
        <w:rPr>
          <w:rFonts w:ascii="Angsana New" w:hAnsi="Angsana New"/>
          <w:sz w:val="30"/>
          <w:szCs w:val="30"/>
        </w:rPr>
        <w:t>2563</w:t>
      </w:r>
      <w:r w:rsidR="000C7B93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 xml:space="preserve">บริษัทได้จ่ายเงินปันผลระหว่างกาลสำหรับผลประกอบการของปี </w:t>
      </w:r>
      <w:r w:rsidR="004E013D" w:rsidRPr="004E013D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 w:hint="cs"/>
          <w:sz w:val="30"/>
          <w:szCs w:val="30"/>
          <w:cs/>
        </w:rPr>
        <w:t xml:space="preserve"> ไปแล้วใน</w:t>
      </w:r>
      <w:r w:rsidRPr="00184215">
        <w:rPr>
          <w:rFonts w:ascii="Angsana New" w:hAnsi="Angsana New" w:hint="cs"/>
          <w:spacing w:val="-14"/>
          <w:sz w:val="30"/>
          <w:szCs w:val="30"/>
          <w:cs/>
        </w:rPr>
        <w:t>อัตรา</w:t>
      </w:r>
      <w:r w:rsidRPr="00184215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4E013D" w:rsidRPr="004E013D">
        <w:rPr>
          <w:rFonts w:ascii="Angsana New" w:hAnsi="Angsana New"/>
          <w:sz w:val="30"/>
          <w:szCs w:val="30"/>
        </w:rPr>
        <w:t>0</w:t>
      </w:r>
      <w:r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15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="004E013D" w:rsidRPr="004E013D">
        <w:rPr>
          <w:rFonts w:ascii="Angsana New" w:hAnsi="Angsana New"/>
          <w:sz w:val="30"/>
          <w:szCs w:val="30"/>
        </w:rPr>
        <w:t>156</w:t>
      </w:r>
      <w:r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19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 xml:space="preserve">ล้านบาท ดังนั้น บริษัทได้จ่ายเงินปันผลที่เหลือให้แก่ผู้ถือหุ้นในอัตราหุ้นละ </w:t>
      </w:r>
      <w:r w:rsidR="004E013D" w:rsidRPr="004E013D">
        <w:rPr>
          <w:rFonts w:ascii="Angsana New" w:hAnsi="Angsana New"/>
          <w:sz w:val="30"/>
          <w:szCs w:val="30"/>
        </w:rPr>
        <w:t>0</w:t>
      </w:r>
      <w:r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15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="004E013D" w:rsidRPr="004E013D">
        <w:rPr>
          <w:rFonts w:ascii="Angsana New" w:hAnsi="Angsana New"/>
          <w:sz w:val="30"/>
          <w:szCs w:val="30"/>
        </w:rPr>
        <w:t>156</w:t>
      </w:r>
      <w:r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18</w:t>
      </w:r>
      <w:r w:rsidRPr="00184215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093B32">
        <w:rPr>
          <w:rFonts w:ascii="Angsana New" w:hAnsi="Angsana New" w:hint="cs"/>
          <w:sz w:val="30"/>
          <w:szCs w:val="30"/>
          <w:cs/>
        </w:rPr>
        <w:t>โดย</w:t>
      </w:r>
      <w:r w:rsidRPr="00184215">
        <w:rPr>
          <w:rFonts w:ascii="Angsana New" w:hAnsi="Angsana New"/>
          <w:sz w:val="30"/>
          <w:szCs w:val="30"/>
          <w:cs/>
        </w:rPr>
        <w:t>บริษัทได้จ่ายเงินปันผล</w:t>
      </w:r>
      <w:r w:rsidR="00393871">
        <w:rPr>
          <w:rFonts w:ascii="Angsana New" w:hAnsi="Angsana New" w:hint="cs"/>
          <w:sz w:val="30"/>
          <w:szCs w:val="30"/>
          <w:cs/>
        </w:rPr>
        <w:t>ดังกล่าว</w:t>
      </w:r>
      <w:r w:rsidRPr="00184215">
        <w:rPr>
          <w:rFonts w:ascii="Angsana New" w:hAnsi="Angsana New"/>
          <w:sz w:val="30"/>
          <w:szCs w:val="30"/>
          <w:cs/>
        </w:rPr>
        <w:t>ให้กับผู้ถือหุ้น</w:t>
      </w:r>
      <w:r w:rsidR="00AC0D73">
        <w:rPr>
          <w:rFonts w:ascii="Angsana New" w:hAnsi="Angsana New" w:hint="cs"/>
          <w:sz w:val="30"/>
          <w:szCs w:val="30"/>
          <w:cs/>
        </w:rPr>
        <w:t>แล้วเมื่อ</w:t>
      </w:r>
      <w:r w:rsidRPr="00184215">
        <w:rPr>
          <w:rFonts w:ascii="Angsana New" w:hAnsi="Angsana New"/>
          <w:sz w:val="30"/>
          <w:szCs w:val="30"/>
          <w:cs/>
        </w:rPr>
        <w:t xml:space="preserve">วันที่ </w:t>
      </w:r>
      <w:r w:rsidR="004E013D" w:rsidRPr="004E013D">
        <w:rPr>
          <w:rFonts w:ascii="Angsana New" w:hAnsi="Angsana New"/>
          <w:sz w:val="30"/>
          <w:szCs w:val="30"/>
        </w:rPr>
        <w:t>22</w:t>
      </w:r>
      <w:r w:rsidRPr="0018421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4E013D" w:rsidRPr="004E013D">
        <w:rPr>
          <w:rFonts w:ascii="Angsana New" w:hAnsi="Angsana New"/>
          <w:sz w:val="30"/>
          <w:szCs w:val="30"/>
        </w:rPr>
        <w:t>2563</w:t>
      </w:r>
    </w:p>
    <w:p w14:paraId="56549A48" w14:textId="77777777" w:rsidR="0027047C" w:rsidRPr="00184215" w:rsidRDefault="0027047C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6AB469" w14:textId="40194379" w:rsidR="00F26A79" w:rsidRPr="00184215" w:rsidRDefault="00F26A7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ในการ</w:t>
      </w:r>
      <w:r w:rsidRPr="00184215">
        <w:rPr>
          <w:rFonts w:ascii="Angsana New" w:hAnsi="Angsana New"/>
          <w:spacing w:val="-20"/>
          <w:sz w:val="30"/>
          <w:szCs w:val="30"/>
          <w:cs/>
        </w:rPr>
        <w:t>ป</w:t>
      </w:r>
      <w:r w:rsidRPr="00184215">
        <w:rPr>
          <w:rFonts w:ascii="Angsana New" w:hAnsi="Angsana New"/>
          <w:sz w:val="30"/>
          <w:szCs w:val="30"/>
          <w:cs/>
        </w:rPr>
        <w:t>ระชุมคณะกรรมการ</w:t>
      </w:r>
      <w:r w:rsidRPr="00184215">
        <w:rPr>
          <w:rFonts w:ascii="Angsana New" w:hAnsi="Angsana New" w:hint="cs"/>
          <w:sz w:val="30"/>
          <w:szCs w:val="30"/>
          <w:cs/>
        </w:rPr>
        <w:t>บริษัท</w:t>
      </w:r>
      <w:r w:rsidRPr="00184215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4E013D" w:rsidRPr="004E013D">
        <w:rPr>
          <w:rFonts w:ascii="Angsana New" w:hAnsi="Angsana New"/>
          <w:sz w:val="30"/>
          <w:szCs w:val="30"/>
        </w:rPr>
        <w:t>12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="005653D5" w:rsidRPr="00184215">
        <w:rPr>
          <w:rFonts w:ascii="Angsana New" w:hAnsi="Angsana New"/>
          <w:sz w:val="30"/>
          <w:szCs w:val="30"/>
          <w:cs/>
        </w:rPr>
        <w:t>พฤศจิกายน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pacing w:val="-20"/>
          <w:sz w:val="30"/>
          <w:szCs w:val="30"/>
        </w:rPr>
        <w:t>2</w:t>
      </w:r>
      <w:r w:rsidR="004E013D" w:rsidRPr="004E013D">
        <w:rPr>
          <w:rFonts w:ascii="Angsana New" w:hAnsi="Angsana New"/>
          <w:sz w:val="30"/>
          <w:szCs w:val="30"/>
        </w:rPr>
        <w:t>56</w:t>
      </w:r>
      <w:r w:rsidR="004E013D" w:rsidRPr="004E013D">
        <w:rPr>
          <w:rFonts w:ascii="Angsana New" w:hAnsi="Angsana New"/>
          <w:spacing w:val="-20"/>
          <w:sz w:val="30"/>
          <w:szCs w:val="30"/>
        </w:rPr>
        <w:t>2</w:t>
      </w:r>
      <w:r w:rsidRPr="00184215">
        <w:rPr>
          <w:rFonts w:ascii="Angsana New" w:hAnsi="Angsana New"/>
          <w:sz w:val="30"/>
          <w:szCs w:val="30"/>
          <w:cs/>
        </w:rPr>
        <w:t xml:space="preserve"> คณะกรรมการ</w:t>
      </w:r>
      <w:r w:rsidRPr="00184215">
        <w:rPr>
          <w:rFonts w:ascii="Angsana New" w:hAnsi="Angsana New" w:hint="cs"/>
          <w:sz w:val="30"/>
          <w:szCs w:val="30"/>
          <w:cs/>
        </w:rPr>
        <w:t>บริษัท</w:t>
      </w:r>
      <w:r w:rsidRPr="00184215">
        <w:rPr>
          <w:rFonts w:ascii="Angsana New" w:hAnsi="Angsana New"/>
          <w:sz w:val="30"/>
          <w:szCs w:val="30"/>
          <w:cs/>
        </w:rPr>
        <w:t>มีมติเห็นชอบ</w:t>
      </w:r>
      <w:r w:rsidRPr="00184215">
        <w:rPr>
          <w:rFonts w:ascii="Angsana New" w:hAnsi="Angsana New" w:hint="cs"/>
          <w:sz w:val="30"/>
          <w:szCs w:val="30"/>
          <w:cs/>
        </w:rPr>
        <w:t>การจ่าย</w:t>
      </w:r>
      <w:r w:rsidR="00AA31BD" w:rsidRPr="00184215">
        <w:rPr>
          <w:rFonts w:ascii="Angsana New" w:hAnsi="Angsana New" w:hint="cs"/>
          <w:sz w:val="30"/>
          <w:szCs w:val="30"/>
          <w:cs/>
        </w:rPr>
        <w:t xml:space="preserve">        </w:t>
      </w:r>
      <w:r w:rsidRPr="00184215">
        <w:rPr>
          <w:rFonts w:ascii="Angsana New" w:hAnsi="Angsana New"/>
          <w:sz w:val="30"/>
          <w:szCs w:val="30"/>
          <w:cs/>
        </w:rPr>
        <w:t>เงินปันผล</w:t>
      </w:r>
      <w:r w:rsidR="00C53817" w:rsidRPr="00184215">
        <w:rPr>
          <w:rFonts w:ascii="Angsana New" w:hAnsi="Angsana New" w:hint="cs"/>
          <w:sz w:val="30"/>
          <w:szCs w:val="30"/>
          <w:cs/>
        </w:rPr>
        <w:t>ระหว่างกาล</w:t>
      </w:r>
      <w:r w:rsidR="00524C7B" w:rsidRPr="00184215">
        <w:rPr>
          <w:rFonts w:ascii="Angsana New" w:hAnsi="Angsana New"/>
          <w:sz w:val="30"/>
          <w:szCs w:val="30"/>
          <w:cs/>
        </w:rPr>
        <w:t>สำหรับผลการดำเนิน</w:t>
      </w:r>
      <w:r w:rsidR="00570928" w:rsidRPr="00184215">
        <w:rPr>
          <w:rFonts w:ascii="Angsana New" w:hAnsi="Angsana New" w:hint="cs"/>
          <w:sz w:val="30"/>
          <w:szCs w:val="30"/>
          <w:cs/>
        </w:rPr>
        <w:t>ของ</w:t>
      </w:r>
      <w:r w:rsidR="00570928" w:rsidRPr="00184215">
        <w:rPr>
          <w:rFonts w:ascii="Angsana New" w:hAnsi="Angsana New"/>
          <w:sz w:val="30"/>
          <w:szCs w:val="30"/>
          <w:cs/>
        </w:rPr>
        <w:t xml:space="preserve">ปี </w:t>
      </w:r>
      <w:r w:rsidR="004E013D" w:rsidRPr="004E013D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ในอัตรา</w:t>
      </w:r>
      <w:r w:rsidRPr="00184215">
        <w:rPr>
          <w:rFonts w:ascii="Angsana New" w:hAnsi="Angsana New"/>
          <w:sz w:val="30"/>
          <w:szCs w:val="30"/>
          <w:cs/>
        </w:rPr>
        <w:t xml:space="preserve">หุ้นละ </w:t>
      </w:r>
      <w:r w:rsidR="004E013D" w:rsidRPr="004E013D">
        <w:rPr>
          <w:rFonts w:ascii="Angsana New" w:hAnsi="Angsana New"/>
          <w:sz w:val="30"/>
          <w:szCs w:val="30"/>
        </w:rPr>
        <w:t>0</w:t>
      </w:r>
      <w:r w:rsidR="00524C7B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15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บาท</w:t>
      </w:r>
      <w:r w:rsidRPr="00184215">
        <w:rPr>
          <w:rFonts w:ascii="Angsana New" w:hAnsi="Angsana New" w:hint="cs"/>
          <w:sz w:val="30"/>
          <w:szCs w:val="30"/>
          <w:cs/>
        </w:rPr>
        <w:t xml:space="preserve"> เป็นจำนวนเงินทั้งสิ้น </w:t>
      </w:r>
      <w:r w:rsidR="004E013D" w:rsidRPr="004E013D">
        <w:rPr>
          <w:rFonts w:ascii="Angsana New" w:hAnsi="Angsana New"/>
          <w:sz w:val="30"/>
          <w:szCs w:val="30"/>
        </w:rPr>
        <w:t>156</w:t>
      </w:r>
      <w:r w:rsidR="007A41E6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19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9230F9" w:rsidRPr="00184215">
        <w:rPr>
          <w:rFonts w:ascii="Angsana New" w:hAnsi="Angsana New" w:hint="cs"/>
          <w:sz w:val="30"/>
          <w:szCs w:val="30"/>
          <w:cs/>
        </w:rPr>
        <w:t xml:space="preserve">   </w:t>
      </w:r>
      <w:r w:rsidRPr="0018421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B5C5D" w:rsidRPr="00184215">
        <w:rPr>
          <w:rFonts w:ascii="Angsana New" w:hAnsi="Angsana New" w:hint="cs"/>
          <w:sz w:val="30"/>
          <w:szCs w:val="30"/>
          <w:cs/>
        </w:rPr>
        <w:t>บริษัทได้จ่ายเงินปันผล</w:t>
      </w:r>
      <w:r w:rsidRPr="00184215">
        <w:rPr>
          <w:rFonts w:ascii="Angsana New" w:hAnsi="Angsana New"/>
          <w:sz w:val="30"/>
          <w:szCs w:val="30"/>
          <w:cs/>
        </w:rPr>
        <w:t>ให้แก</w:t>
      </w:r>
      <w:r w:rsidRPr="00184215">
        <w:rPr>
          <w:rFonts w:ascii="Angsana New" w:hAnsi="Angsana New" w:hint="cs"/>
          <w:sz w:val="30"/>
          <w:szCs w:val="30"/>
          <w:cs/>
        </w:rPr>
        <w:t>่</w:t>
      </w:r>
      <w:r w:rsidRPr="00184215">
        <w:rPr>
          <w:rFonts w:ascii="Angsana New" w:hAnsi="Angsana New"/>
          <w:sz w:val="30"/>
          <w:szCs w:val="30"/>
          <w:cs/>
        </w:rPr>
        <w:t>ผู้ถือหุ้น</w:t>
      </w:r>
      <w:r w:rsidR="003A5964" w:rsidRPr="00184215">
        <w:rPr>
          <w:rFonts w:ascii="Angsana New" w:hAnsi="Angsana New" w:hint="cs"/>
          <w:sz w:val="30"/>
          <w:szCs w:val="30"/>
          <w:cs/>
        </w:rPr>
        <w:t>จำนวน</w:t>
      </w:r>
      <w:r w:rsidR="00C73B2F"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152</w:t>
      </w:r>
      <w:r w:rsidR="00C73B2F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08</w:t>
      </w:r>
      <w:r w:rsidR="00C73B2F" w:rsidRPr="00184215">
        <w:rPr>
          <w:rFonts w:ascii="Angsana New" w:hAnsi="Angsana New"/>
          <w:sz w:val="30"/>
          <w:szCs w:val="30"/>
          <w:cs/>
        </w:rPr>
        <w:t xml:space="preserve"> </w:t>
      </w:r>
      <w:r w:rsidR="00C73B2F" w:rsidRPr="0018421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4E013D" w:rsidRPr="004E013D">
        <w:rPr>
          <w:rFonts w:ascii="Angsana New" w:hAnsi="Angsana New"/>
          <w:sz w:val="30"/>
          <w:szCs w:val="30"/>
        </w:rPr>
        <w:t>4</w:t>
      </w:r>
      <w:r w:rsidR="00C73B2F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11</w:t>
      </w:r>
      <w:r w:rsidR="00C73B2F" w:rsidRPr="00184215">
        <w:rPr>
          <w:rFonts w:ascii="Angsana New" w:hAnsi="Angsana New"/>
          <w:sz w:val="30"/>
          <w:szCs w:val="30"/>
          <w:cs/>
        </w:rPr>
        <w:t xml:space="preserve"> </w:t>
      </w:r>
      <w:r w:rsidR="00C73B2F" w:rsidRPr="0018421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84215">
        <w:rPr>
          <w:rFonts w:ascii="Angsana New" w:hAnsi="Angsana New"/>
          <w:sz w:val="30"/>
          <w:szCs w:val="30"/>
          <w:cs/>
        </w:rPr>
        <w:t>ในเดือน</w:t>
      </w:r>
      <w:r w:rsidR="007308E5" w:rsidRPr="00184215">
        <w:rPr>
          <w:rFonts w:ascii="Angsana New" w:hAnsi="Angsana New" w:hint="cs"/>
          <w:sz w:val="30"/>
          <w:szCs w:val="30"/>
          <w:cs/>
        </w:rPr>
        <w:t>ธันวาคม</w:t>
      </w:r>
      <w:r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2562</w:t>
      </w:r>
      <w:r w:rsidR="00B81E83" w:rsidRPr="00184215">
        <w:rPr>
          <w:rFonts w:ascii="Angsana New" w:hAnsi="Angsana New"/>
          <w:sz w:val="30"/>
          <w:szCs w:val="30"/>
          <w:cs/>
        </w:rPr>
        <w:t xml:space="preserve"> </w:t>
      </w:r>
      <w:r w:rsidR="00B81E83" w:rsidRPr="00184215">
        <w:rPr>
          <w:rFonts w:ascii="Angsana New" w:hAnsi="Angsana New" w:hint="cs"/>
          <w:sz w:val="30"/>
          <w:szCs w:val="30"/>
          <w:cs/>
        </w:rPr>
        <w:t xml:space="preserve">และมกราคม </w:t>
      </w:r>
      <w:r w:rsidR="004E013D" w:rsidRPr="004E013D">
        <w:rPr>
          <w:rFonts w:ascii="Angsana New" w:hAnsi="Angsana New"/>
          <w:sz w:val="30"/>
          <w:szCs w:val="30"/>
        </w:rPr>
        <w:t>2563</w:t>
      </w:r>
      <w:r w:rsidR="003808D6" w:rsidRPr="00184215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573DC991" w14:textId="77777777" w:rsidR="00F26A79" w:rsidRPr="00184215" w:rsidRDefault="00F26A79" w:rsidP="00163CDC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7D434E6" w14:textId="3E572306" w:rsidR="0045464B" w:rsidRPr="00184215" w:rsidRDefault="00175CE4" w:rsidP="00050D8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ในการประชุมสามัญผู้ถือหุ้นประจำปี</w:t>
      </w:r>
      <w:r w:rsidR="00050D82"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4E013D" w:rsidRPr="004E013D">
        <w:rPr>
          <w:rFonts w:ascii="Angsana New" w:hAnsi="Angsana New"/>
          <w:sz w:val="30"/>
          <w:szCs w:val="30"/>
        </w:rPr>
        <w:t>25</w:t>
      </w:r>
      <w:r w:rsidRPr="00184215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050D82"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ผู้ถือหุ้นมีมติอนุมัติการจัดสรรกำไรเป็น    เงินปันผล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สำหรับผลการดำเนินงานประจำปี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2561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1</w:t>
      </w:r>
      <w:r w:rsidR="003A6572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24</w:t>
      </w:r>
      <w:r w:rsidRPr="00184215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1</w:t>
      </w:r>
      <w:r w:rsidR="006A0126" w:rsidRPr="00184215">
        <w:rPr>
          <w:rFonts w:ascii="Angsana New" w:hAnsi="Angsana New"/>
          <w:sz w:val="30"/>
          <w:szCs w:val="30"/>
        </w:rPr>
        <w:t>,</w:t>
      </w:r>
      <w:r w:rsidR="004E013D" w:rsidRPr="004E013D">
        <w:rPr>
          <w:rFonts w:ascii="Angsana New" w:hAnsi="Angsana New"/>
          <w:sz w:val="30"/>
          <w:szCs w:val="30"/>
        </w:rPr>
        <w:t>293</w:t>
      </w:r>
      <w:r w:rsidR="006A0126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53</w:t>
      </w:r>
      <w:r w:rsidRPr="0018421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184215">
        <w:rPr>
          <w:rFonts w:ascii="Angsana New" w:hAnsi="Angsana New" w:hint="cs"/>
          <w:sz w:val="30"/>
          <w:szCs w:val="30"/>
          <w:cs/>
        </w:rPr>
        <w:t>ล้านบาท ทั้งนี้ในเดือนกันยายน</w:t>
      </w:r>
      <w:r w:rsidRPr="00184215">
        <w:rPr>
          <w:rFonts w:ascii="Angsana New" w:hAnsi="Angsana New"/>
          <w:sz w:val="30"/>
          <w:szCs w:val="30"/>
          <w:cs/>
        </w:rPr>
        <w:t>และธันวาคม</w:t>
      </w:r>
      <w:r w:rsidR="00050D82"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2561</w:t>
      </w:r>
      <w:r w:rsidRPr="00184215">
        <w:rPr>
          <w:rFonts w:ascii="Angsana New" w:hAnsi="Angsana New" w:hint="cs"/>
          <w:sz w:val="30"/>
          <w:szCs w:val="30"/>
          <w:cs/>
        </w:rPr>
        <w:t xml:space="preserve"> บริษัทได้จ่ายเงินปันผลระหว่างกาลสำหรับผลประกอบการเก้าเดือนแรกของปี </w:t>
      </w:r>
      <w:r w:rsidR="004E013D" w:rsidRPr="004E013D">
        <w:rPr>
          <w:rFonts w:ascii="Angsana New" w:hAnsi="Angsana New"/>
          <w:sz w:val="30"/>
          <w:szCs w:val="30"/>
        </w:rPr>
        <w:t>2561</w:t>
      </w:r>
      <w:r w:rsidRPr="00184215">
        <w:rPr>
          <w:rFonts w:ascii="Angsana New" w:hAnsi="Angsana New" w:hint="cs"/>
          <w:sz w:val="30"/>
          <w:szCs w:val="30"/>
          <w:cs/>
        </w:rPr>
        <w:t xml:space="preserve"> ไปแล้ว ในอัตราหุ้นละ </w:t>
      </w:r>
      <w:r w:rsidR="004E013D" w:rsidRPr="004E013D">
        <w:rPr>
          <w:rFonts w:ascii="Angsana New" w:hAnsi="Angsana New"/>
          <w:sz w:val="30"/>
          <w:szCs w:val="30"/>
        </w:rPr>
        <w:t>0</w:t>
      </w:r>
      <w:r w:rsidR="0021457A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25</w:t>
      </w:r>
      <w:r w:rsidRPr="00184215">
        <w:rPr>
          <w:rFonts w:ascii="Angsana New" w:hAnsi="Angsana New" w:hint="cs"/>
          <w:sz w:val="30"/>
          <w:szCs w:val="30"/>
          <w:cs/>
        </w:rPr>
        <w:t xml:space="preserve"> บาท และ ในอัตราหุ้นละ </w:t>
      </w:r>
      <w:r w:rsidR="004E013D" w:rsidRPr="004E013D">
        <w:rPr>
          <w:rFonts w:ascii="Angsana New" w:hAnsi="Angsana New"/>
          <w:sz w:val="30"/>
          <w:szCs w:val="30"/>
        </w:rPr>
        <w:t>0</w:t>
      </w:r>
      <w:r w:rsidR="00453AF1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74</w:t>
      </w:r>
      <w:r w:rsidRPr="00184215">
        <w:rPr>
          <w:rFonts w:ascii="Angsana New" w:hAnsi="Angsana New" w:hint="cs"/>
          <w:sz w:val="30"/>
          <w:szCs w:val="30"/>
          <w:cs/>
        </w:rPr>
        <w:t xml:space="preserve"> บาท เป็นจำนวนเงินทั้งสิ้น </w:t>
      </w:r>
      <w:r w:rsidR="004E013D" w:rsidRPr="004E013D">
        <w:rPr>
          <w:rFonts w:ascii="Angsana New" w:hAnsi="Angsana New"/>
          <w:sz w:val="30"/>
          <w:szCs w:val="30"/>
        </w:rPr>
        <w:t>260</w:t>
      </w:r>
      <w:r w:rsidR="00F344FA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30</w:t>
      </w:r>
      <w:r w:rsidRPr="00184215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4E013D" w:rsidRPr="004E013D">
        <w:rPr>
          <w:rFonts w:ascii="Angsana New" w:hAnsi="Angsana New" w:hint="cs"/>
          <w:sz w:val="30"/>
          <w:szCs w:val="30"/>
        </w:rPr>
        <w:t>772</w:t>
      </w:r>
      <w:r w:rsidRPr="00184215">
        <w:rPr>
          <w:rFonts w:ascii="Angsana New" w:hAnsi="Angsana New" w:hint="cs"/>
          <w:sz w:val="30"/>
          <w:szCs w:val="30"/>
          <w:cs/>
        </w:rPr>
        <w:t>.</w:t>
      </w:r>
      <w:r w:rsidR="004E013D" w:rsidRPr="004E013D">
        <w:rPr>
          <w:rFonts w:ascii="Angsana New" w:hAnsi="Angsana New" w:hint="cs"/>
          <w:sz w:val="30"/>
          <w:szCs w:val="30"/>
        </w:rPr>
        <w:t>91</w:t>
      </w:r>
      <w:r w:rsidRPr="00184215">
        <w:rPr>
          <w:rFonts w:ascii="Angsana New" w:hAnsi="Angsana New" w:hint="cs"/>
          <w:sz w:val="30"/>
          <w:szCs w:val="30"/>
          <w:cs/>
        </w:rPr>
        <w:t xml:space="preserve"> ล้านบาท ตามลำดับ ดังนั้น บริษัทได้จ่ายเงินปันผลที่เหลือให้แก่ผู้ถือหุ้นในอัตราหุ้นละ </w:t>
      </w:r>
      <w:r w:rsidR="004E013D" w:rsidRPr="004E013D">
        <w:rPr>
          <w:rFonts w:ascii="Angsana New" w:hAnsi="Angsana New"/>
          <w:sz w:val="30"/>
          <w:szCs w:val="30"/>
        </w:rPr>
        <w:t>0</w:t>
      </w:r>
      <w:r w:rsidR="00333934"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25</w:t>
      </w:r>
      <w:r w:rsidRPr="00184215">
        <w:rPr>
          <w:rFonts w:ascii="Angsana New" w:hAnsi="Angsana New" w:hint="cs"/>
          <w:sz w:val="30"/>
          <w:szCs w:val="30"/>
          <w:cs/>
        </w:rPr>
        <w:t xml:space="preserve">บาท </w:t>
      </w:r>
      <w:r w:rsidR="00742B34" w:rsidRPr="00184215">
        <w:rPr>
          <w:rFonts w:ascii="Angsana New" w:hAnsi="Angsana New" w:hint="cs"/>
          <w:sz w:val="30"/>
          <w:szCs w:val="30"/>
          <w:cs/>
        </w:rPr>
        <w:t xml:space="preserve">     </w:t>
      </w:r>
      <w:r w:rsidRPr="00184215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="004E013D" w:rsidRPr="004E013D">
        <w:rPr>
          <w:rFonts w:ascii="Angsana New" w:hAnsi="Angsana New"/>
          <w:sz w:val="30"/>
          <w:szCs w:val="30"/>
        </w:rPr>
        <w:t>260</w:t>
      </w:r>
      <w:r w:rsidRPr="00184215">
        <w:rPr>
          <w:rFonts w:ascii="Angsana New" w:hAnsi="Angsana New"/>
          <w:sz w:val="30"/>
          <w:szCs w:val="30"/>
          <w:cs/>
        </w:rPr>
        <w:t>.</w:t>
      </w:r>
      <w:r w:rsidR="004E013D" w:rsidRPr="004E013D">
        <w:rPr>
          <w:rFonts w:ascii="Angsana New" w:hAnsi="Angsana New"/>
          <w:sz w:val="30"/>
          <w:szCs w:val="30"/>
        </w:rPr>
        <w:t>30</w:t>
      </w:r>
      <w:r w:rsidRPr="00184215">
        <w:rPr>
          <w:rFonts w:ascii="Angsana New" w:hAnsi="Angsana New" w:hint="cs"/>
          <w:sz w:val="30"/>
          <w:szCs w:val="30"/>
          <w:cs/>
        </w:rPr>
        <w:t xml:space="preserve"> ล้านบาท ในเดือนพฤษภาคม</w:t>
      </w:r>
      <w:r w:rsidR="00050D82"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2562</w:t>
      </w:r>
    </w:p>
    <w:p w14:paraId="7223C5AA" w14:textId="77777777" w:rsidR="003D7166" w:rsidRPr="00184215" w:rsidRDefault="003D7166" w:rsidP="00163CD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1B178" w14:textId="77777777" w:rsidR="00E12287" w:rsidRPr="00184215" w:rsidRDefault="00E12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cs/>
        </w:rPr>
        <w:br w:type="page"/>
      </w:r>
    </w:p>
    <w:p w14:paraId="74A4072C" w14:textId="77777777" w:rsidR="00F474D0" w:rsidRPr="00184215" w:rsidRDefault="00F474D0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  <w:sectPr w:rsidR="00F474D0" w:rsidRPr="00184215" w:rsidSect="00107B89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488F70B" w14:textId="4A673689" w:rsidR="00036B89" w:rsidRPr="00184215" w:rsidRDefault="00036B89" w:rsidP="005C4544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 w:hint="cs"/>
          <w:cs/>
        </w:rPr>
        <w:lastRenderedPageBreak/>
        <w:t>เ</w:t>
      </w:r>
      <w:r w:rsidRPr="00184215">
        <w:rPr>
          <w:rFonts w:ascii="Angsana New" w:hAnsi="Angsana New" w:cs="Angsana New"/>
          <w:cs/>
        </w:rPr>
        <w:t>ครื่องมือทางการเงิน</w:t>
      </w:r>
    </w:p>
    <w:p w14:paraId="378CC8E8" w14:textId="77777777" w:rsidR="001560E0" w:rsidRPr="00184215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F044C0A" w14:textId="03C11653" w:rsidR="001560E0" w:rsidRPr="00CE6252" w:rsidRDefault="001560E0" w:rsidP="00CE6252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CE625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52E5FAB7" w14:textId="77777777" w:rsidR="001560E0" w:rsidRPr="00184215" w:rsidRDefault="001560E0" w:rsidP="009C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distribute"/>
        <w:rPr>
          <w:rFonts w:asciiTheme="majorBidi" w:hAnsiTheme="majorBidi" w:cstheme="majorBidi"/>
        </w:rPr>
      </w:pPr>
    </w:p>
    <w:p w14:paraId="5BD02B93" w14:textId="1C10FE67" w:rsidR="001560E0" w:rsidRPr="00111322" w:rsidRDefault="001560E0" w:rsidP="00FD1BB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1132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9B95D7A" w14:textId="3743F2E1" w:rsidR="001560E0" w:rsidRPr="00184215" w:rsidRDefault="001560E0" w:rsidP="009C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distribute"/>
        <w:rPr>
          <w:rFonts w:ascii="Angsana New" w:hAnsi="Angsana New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C1565F" w:rsidRPr="00184215" w14:paraId="225B0757" w14:textId="77777777" w:rsidTr="004D6072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28C5E688" w14:textId="77777777" w:rsidR="00C1565F" w:rsidRPr="00184215" w:rsidRDefault="00C1565F" w:rsidP="00E122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6E0FB82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E1A9964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1D7B683F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1565F" w:rsidRPr="00184215" w14:paraId="1BB560B7" w14:textId="77777777" w:rsidTr="004D6072">
        <w:trPr>
          <w:cantSplit/>
          <w:trHeight w:val="261"/>
          <w:tblHeader/>
        </w:trPr>
        <w:tc>
          <w:tcPr>
            <w:tcW w:w="2250" w:type="dxa"/>
            <w:vAlign w:val="bottom"/>
            <w:hideMark/>
          </w:tcPr>
          <w:p w14:paraId="19354EE7" w14:textId="1FDD439F" w:rsidR="00C1565F" w:rsidRPr="00184215" w:rsidRDefault="00C1565F" w:rsidP="009C032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00B1813D" w14:textId="77777777" w:rsidR="00C1565F" w:rsidRPr="00184215" w:rsidRDefault="00C1565F" w:rsidP="00EE100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4B7AE58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05A82DC1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344E2FFF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69406EE" w14:textId="13E8079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7DAA243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498FE152" w14:textId="2F2232C9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FC3DFBB" w14:textId="77777777" w:rsidR="00C1565F" w:rsidRPr="00184215" w:rsidRDefault="00C1565F" w:rsidP="00E122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086AD3B7" w14:textId="076FA1E8" w:rsidR="00C1565F" w:rsidRPr="00184215" w:rsidRDefault="00C1565F" w:rsidP="00E122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548D19A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559DA44F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C6955" w:rsidRPr="00184215" w14:paraId="315F741F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2F4A5872" w14:textId="77777777" w:rsidR="00CC6955" w:rsidRPr="00184215" w:rsidRDefault="00CC6955" w:rsidP="009C032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47D42A16" w14:textId="2D761B8E" w:rsidR="00CC6955" w:rsidRPr="00184215" w:rsidRDefault="007465A4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925C02"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1565F" w:rsidRPr="00184215" w14:paraId="6F61FD7D" w14:textId="77777777" w:rsidTr="004D6072">
        <w:trPr>
          <w:cantSplit/>
          <w:trHeight w:val="261"/>
        </w:trPr>
        <w:tc>
          <w:tcPr>
            <w:tcW w:w="2250" w:type="dxa"/>
          </w:tcPr>
          <w:p w14:paraId="01942706" w14:textId="37B79706" w:rsidR="00C1565F" w:rsidRPr="00184215" w:rsidRDefault="00C1565F" w:rsidP="00E4756D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BA9BA51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95D848E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3B2F360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B446A92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AB96172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4DC1661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A53310D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48D80D6" w14:textId="77777777" w:rsidR="00C1565F" w:rsidRPr="00184215" w:rsidRDefault="00C1565F" w:rsidP="00E4756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39465AA" w14:textId="77777777" w:rsidR="00C1565F" w:rsidRPr="00184215" w:rsidRDefault="00C1565F" w:rsidP="00E4756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0CEF04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E3A5881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1565F" w:rsidRPr="00184215" w14:paraId="5506BBD7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184C032E" w14:textId="21A5E307" w:rsidR="00C1565F" w:rsidRPr="00184215" w:rsidRDefault="00C1565F" w:rsidP="00E4756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2DFB5DD0" w14:textId="77777777" w:rsidR="00C1565F" w:rsidRPr="00184215" w:rsidRDefault="00C1565F" w:rsidP="00E475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AD334" w14:textId="77777777" w:rsidR="00C1565F" w:rsidRPr="00184215" w:rsidRDefault="00C1565F" w:rsidP="00E475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9525D2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C47A8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2A5AEA7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A2677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128F5B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124DA9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39F755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22E6E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4BEE6E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1AC" w:rsidRPr="00184215" w14:paraId="2AB358CC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0BABE281" w14:textId="4921A399" w:rsidR="000331AC" w:rsidRPr="00184215" w:rsidRDefault="000331AC" w:rsidP="000331A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64F6384D" w14:textId="3C8C6D57" w:rsidR="000331AC" w:rsidRPr="00184215" w:rsidRDefault="000331AC" w:rsidP="00B65F1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DABC09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6C8BD8" w14:textId="2522F610" w:rsidR="000331AC" w:rsidRPr="00184215" w:rsidRDefault="004E013D" w:rsidP="00426F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E5AD9B1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E3D3B" w14:textId="1581BA2C" w:rsidR="000331AC" w:rsidRPr="00184215" w:rsidRDefault="000331AC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5FE9C8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A988654" w14:textId="34B365FF" w:rsidR="000331AC" w:rsidRPr="00184215" w:rsidRDefault="004E013D" w:rsidP="000331A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236" w:type="dxa"/>
            <w:vAlign w:val="bottom"/>
          </w:tcPr>
          <w:p w14:paraId="28663B34" w14:textId="77777777" w:rsidR="000331AC" w:rsidRPr="00184215" w:rsidRDefault="000331AC" w:rsidP="000331A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4FA08F0" w14:textId="0EBC2865" w:rsidR="000331AC" w:rsidRPr="00184215" w:rsidRDefault="000331AC" w:rsidP="004D60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735D13B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A88998" w14:textId="3DA28090" w:rsidR="000331AC" w:rsidRPr="00184215" w:rsidRDefault="004E013D" w:rsidP="00C56110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</w:tr>
      <w:tr w:rsidR="000331AC" w:rsidRPr="00184215" w14:paraId="5519E62E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3D625603" w14:textId="4BFD0945" w:rsidR="000331AC" w:rsidRPr="00184215" w:rsidRDefault="000331AC" w:rsidP="000331AC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</w:tcPr>
          <w:p w14:paraId="27E4E785" w14:textId="3942CD95" w:rsidR="000331AC" w:rsidRPr="00184215" w:rsidRDefault="000331AC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92A8AB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C5D694E" w14:textId="3BCCC232" w:rsidR="000331AC" w:rsidRPr="00184215" w:rsidRDefault="000331AC" w:rsidP="00426F59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3AC291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B470406" w14:textId="5121D818" w:rsidR="000331AC" w:rsidRPr="00184215" w:rsidRDefault="000331AC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7241BA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0507DF9" w14:textId="4561B9CD" w:rsidR="000331AC" w:rsidRPr="00184215" w:rsidRDefault="000331AC" w:rsidP="000331A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FD879C" w14:textId="77777777" w:rsidR="000331AC" w:rsidRPr="00184215" w:rsidRDefault="000331AC" w:rsidP="000331A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B483076" w14:textId="7C2C2A5A" w:rsidR="000331AC" w:rsidRPr="00184215" w:rsidRDefault="000331AC" w:rsidP="004D60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77C89A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D579C73" w14:textId="2D35989A" w:rsidR="000331AC" w:rsidRPr="00184215" w:rsidRDefault="000331AC" w:rsidP="00C56110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1AC" w:rsidRPr="00184215" w14:paraId="0CF3A96F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0C3B26FB" w14:textId="675D8BFF" w:rsidR="000331AC" w:rsidRPr="00184215" w:rsidRDefault="000331AC" w:rsidP="000331AC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ตราสารทุน</w:t>
            </w:r>
          </w:p>
        </w:tc>
        <w:tc>
          <w:tcPr>
            <w:tcW w:w="1530" w:type="dxa"/>
          </w:tcPr>
          <w:p w14:paraId="545322B4" w14:textId="2BAD53F3" w:rsidR="000331AC" w:rsidRPr="00184215" w:rsidRDefault="004E013D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14674416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ABBAA9" w14:textId="02A658C0" w:rsidR="000331AC" w:rsidRPr="00184215" w:rsidRDefault="000331AC" w:rsidP="00376E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F24C7DA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13C398" w14:textId="325D99C7" w:rsidR="000331AC" w:rsidRPr="00184215" w:rsidRDefault="000331AC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E439068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07DF18" w14:textId="0A1EF997" w:rsidR="000331AC" w:rsidRPr="00184215" w:rsidRDefault="004E013D" w:rsidP="000331A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26065232" w14:textId="77777777" w:rsidR="000331AC" w:rsidRPr="00184215" w:rsidRDefault="000331AC" w:rsidP="000331A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B8BFDAA" w14:textId="63667325" w:rsidR="000331AC" w:rsidRPr="00184215" w:rsidRDefault="000331AC" w:rsidP="004D60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48F3C43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079BE0" w14:textId="0AD06E94" w:rsidR="000331AC" w:rsidRPr="00184215" w:rsidRDefault="004E013D" w:rsidP="00C56110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0331AC" w:rsidRPr="00184215" w14:paraId="4BA574C5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5DA05D08" w14:textId="1F498A19" w:rsidR="000331AC" w:rsidRPr="00184215" w:rsidRDefault="000331AC" w:rsidP="000331A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-   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790F8432" w14:textId="75887A9D" w:rsidR="000331AC" w:rsidRPr="00184215" w:rsidRDefault="000331AC" w:rsidP="00096F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34F6A6C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B29F9A" w14:textId="09A29E37" w:rsidR="000331AC" w:rsidRPr="00184215" w:rsidRDefault="004E013D" w:rsidP="00426F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AA7A29B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C15E12F" w14:textId="4BE134EB" w:rsidR="000331AC" w:rsidRPr="00184215" w:rsidRDefault="000331AC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6CAFD9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AA307A0" w14:textId="52036108" w:rsidR="000331AC" w:rsidRPr="00184215" w:rsidRDefault="004E013D" w:rsidP="000331A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236" w:type="dxa"/>
            <w:vAlign w:val="bottom"/>
          </w:tcPr>
          <w:p w14:paraId="4B685F43" w14:textId="77777777" w:rsidR="000331AC" w:rsidRPr="00184215" w:rsidRDefault="000331AC" w:rsidP="000331A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E1B7AE2" w14:textId="6C5C4514" w:rsidR="000331AC" w:rsidRPr="00184215" w:rsidRDefault="000331AC" w:rsidP="004D60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F461F5E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02E4F50" w14:textId="416033C7" w:rsidR="000331AC" w:rsidRPr="00184215" w:rsidRDefault="004E013D" w:rsidP="00C56110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</w:tr>
      <w:tr w:rsidR="00116825" w:rsidRPr="00184215" w14:paraId="2B4318F9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5AFEC544" w14:textId="77777777" w:rsidR="00116825" w:rsidRPr="00184215" w:rsidRDefault="00116825" w:rsidP="000331AC">
            <w:pPr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E298D7" w14:textId="77777777" w:rsidR="00116825" w:rsidRPr="00184215" w:rsidRDefault="00116825" w:rsidP="00096F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E79D2" w14:textId="77777777" w:rsidR="00116825" w:rsidRPr="00184215" w:rsidRDefault="00116825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646818" w14:textId="77777777" w:rsidR="00116825" w:rsidRPr="004E013D" w:rsidRDefault="00116825" w:rsidP="00426F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6FA55C3" w14:textId="77777777" w:rsidR="00116825" w:rsidRPr="00184215" w:rsidRDefault="00116825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CB8C2AD" w14:textId="77777777" w:rsidR="00116825" w:rsidRPr="00184215" w:rsidRDefault="00116825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114076" w14:textId="77777777" w:rsidR="00116825" w:rsidRPr="00184215" w:rsidRDefault="00116825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BE2D200" w14:textId="77777777" w:rsidR="00116825" w:rsidRPr="004E013D" w:rsidRDefault="00116825" w:rsidP="000331A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79F0963" w14:textId="77777777" w:rsidR="00116825" w:rsidRPr="00184215" w:rsidRDefault="00116825" w:rsidP="000331A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B380E6E" w14:textId="77777777" w:rsidR="00116825" w:rsidRPr="00184215" w:rsidRDefault="00116825" w:rsidP="004D60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E6848" w14:textId="77777777" w:rsidR="00116825" w:rsidRPr="00184215" w:rsidRDefault="00116825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2434F39" w14:textId="77777777" w:rsidR="00116825" w:rsidRPr="004E013D" w:rsidRDefault="00116825" w:rsidP="00C56110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322A" w:rsidRPr="00184215" w14:paraId="79DC6439" w14:textId="77777777" w:rsidTr="004D6072">
        <w:trPr>
          <w:cantSplit/>
          <w:trHeight w:val="261"/>
        </w:trPr>
        <w:tc>
          <w:tcPr>
            <w:tcW w:w="2250" w:type="dxa"/>
          </w:tcPr>
          <w:p w14:paraId="05FBABCD" w14:textId="406C2788" w:rsidR="00A6322A" w:rsidRPr="00184215" w:rsidRDefault="00A6322A" w:rsidP="00A6322A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22FA8149" w14:textId="77777777" w:rsidR="00A6322A" w:rsidRPr="00184215" w:rsidRDefault="00A6322A" w:rsidP="00096FA9">
            <w:pPr>
              <w:pStyle w:val="acctfourfigures"/>
              <w:tabs>
                <w:tab w:val="left" w:pos="720"/>
                <w:tab w:val="decimal" w:pos="88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F3E8EA1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DF2B0C6" w14:textId="77777777" w:rsidR="00A6322A" w:rsidRPr="00184215" w:rsidRDefault="00A6322A" w:rsidP="00426F59">
            <w:pPr>
              <w:pStyle w:val="acctfourfigures"/>
              <w:tabs>
                <w:tab w:val="left" w:pos="720"/>
                <w:tab w:val="decimal" w:pos="101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2746032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59AFD7C" w14:textId="77777777" w:rsidR="00A6322A" w:rsidRPr="00184215" w:rsidRDefault="00A6322A" w:rsidP="00954658">
            <w:pPr>
              <w:pStyle w:val="acctfourfigures"/>
              <w:tabs>
                <w:tab w:val="decimal" w:pos="47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FB550A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5FA4D0D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E6AE58F" w14:textId="77777777" w:rsidR="00A6322A" w:rsidRPr="00184215" w:rsidRDefault="00A6322A" w:rsidP="00A6322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F55FEA" w14:textId="77777777" w:rsidR="00A6322A" w:rsidRPr="00184215" w:rsidRDefault="00A6322A" w:rsidP="004D6072">
            <w:pPr>
              <w:tabs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6D59FE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B2231C6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17B2D" w:rsidRPr="00184215" w14:paraId="0FB738E4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4D201CF5" w14:textId="77777777" w:rsidR="00600362" w:rsidRDefault="00217B2D" w:rsidP="00217B2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เงินกู้ระยะสั้นจากสถาบัน</w:t>
            </w:r>
          </w:p>
          <w:p w14:paraId="16FDE31C" w14:textId="4DB38941" w:rsidR="00217B2D" w:rsidRPr="00184215" w:rsidRDefault="00600362" w:rsidP="00217B2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="00217B2D"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vAlign w:val="bottom"/>
          </w:tcPr>
          <w:p w14:paraId="24FE5B27" w14:textId="6A3C712E" w:rsidR="00217B2D" w:rsidRPr="00184215" w:rsidRDefault="00217B2D" w:rsidP="00096F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FBA090" w14:textId="77777777" w:rsidR="00217B2D" w:rsidRPr="00184215" w:rsidRDefault="00217B2D" w:rsidP="00217B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C4B9365" w14:textId="3729A6F0" w:rsidR="00217B2D" w:rsidRPr="00184215" w:rsidRDefault="00884291" w:rsidP="00426F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A6276CA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E73E8D8" w14:textId="2DCE4ED2" w:rsidR="00217B2D" w:rsidRPr="00184215" w:rsidRDefault="00217B2D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B8688E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08FF15E" w14:textId="497207D0" w:rsidR="00217B2D" w:rsidRPr="00184215" w:rsidRDefault="00884291" w:rsidP="00B61DF9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D2B7E8F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8A324DE" w14:textId="1E0D3AE9" w:rsidR="00217B2D" w:rsidRPr="00184215" w:rsidRDefault="00217B2D" w:rsidP="004D60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CA284C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778C8AC" w14:textId="14A1BB91" w:rsidR="00217B2D" w:rsidRPr="00184215" w:rsidRDefault="00884291" w:rsidP="00263F63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="006142B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17B2D" w:rsidRPr="00184215" w14:paraId="38D373C0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153FA418" w14:textId="77777777" w:rsidR="00600362" w:rsidRDefault="00217B2D" w:rsidP="00217B2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</w:t>
            </w: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ยาว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จากสถาบัน</w:t>
            </w:r>
          </w:p>
          <w:p w14:paraId="71EBD772" w14:textId="708F2102" w:rsidR="00217B2D" w:rsidRPr="00184215" w:rsidRDefault="00600362" w:rsidP="00217B2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="00217B2D"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vAlign w:val="bottom"/>
          </w:tcPr>
          <w:p w14:paraId="7FB5314A" w14:textId="26D9EEE2" w:rsidR="00217B2D" w:rsidRPr="00184215" w:rsidRDefault="00217B2D" w:rsidP="00096F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30CDE8" w14:textId="77777777" w:rsidR="00217B2D" w:rsidRPr="00184215" w:rsidRDefault="00217B2D" w:rsidP="00217B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C581806" w14:textId="23C5F219" w:rsidR="00217B2D" w:rsidRPr="00184215" w:rsidRDefault="00884291" w:rsidP="00426F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A9E5061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67E8DE7" w14:textId="72EED7C3" w:rsidR="00217B2D" w:rsidRPr="00184215" w:rsidRDefault="00217B2D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16A9B6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079A04E" w14:textId="29DA6316" w:rsidR="00217B2D" w:rsidRPr="00184215" w:rsidRDefault="00884291" w:rsidP="00B61DF9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507AD79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296CC55" w14:textId="363BADAF" w:rsidR="00217B2D" w:rsidRPr="00184215" w:rsidRDefault="00217B2D" w:rsidP="004D60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299664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C7B7F67" w14:textId="49816FC7" w:rsidR="00217B2D" w:rsidRPr="00184215" w:rsidRDefault="00884291" w:rsidP="00263F63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24431EC9" w14:textId="3E00C5AF" w:rsidR="00BC0B83" w:rsidRPr="00184215" w:rsidRDefault="00BC0B8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4"/>
          <w:szCs w:val="4"/>
        </w:rPr>
      </w:pPr>
    </w:p>
    <w:p w14:paraId="3EAC9B0C" w14:textId="77777777" w:rsidR="00BC0B83" w:rsidRPr="00184215" w:rsidRDefault="00BC0B8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4"/>
          <w:szCs w:val="4"/>
        </w:rPr>
      </w:pPr>
    </w:p>
    <w:p w14:paraId="2BFA5F91" w14:textId="77777777" w:rsidR="00E96711" w:rsidRPr="00184215" w:rsidRDefault="00E96711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4"/>
          <w:szCs w:val="4"/>
        </w:rPr>
      </w:pPr>
    </w:p>
    <w:p w14:paraId="067A43AE" w14:textId="7BE5C237" w:rsidR="00F63A7A" w:rsidRPr="00184215" w:rsidRDefault="00F63A7A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6F560E3" w14:textId="0E9291F3" w:rsidR="00F474D0" w:rsidRPr="00184215" w:rsidRDefault="00F474D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7F5D492" w14:textId="1CE8AED9" w:rsidR="00F474D0" w:rsidRPr="00184215" w:rsidRDefault="00F474D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5886B16" w14:textId="7D8103EE" w:rsidR="00F474D0" w:rsidRPr="00184215" w:rsidRDefault="00F474D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579B911" w14:textId="77777777" w:rsidR="00F474D0" w:rsidRPr="00184215" w:rsidRDefault="00F474D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  <w:sectPr w:rsidR="00F474D0" w:rsidRPr="00184215" w:rsidSect="00DD52DA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71"/>
        <w:gridCol w:w="1262"/>
        <w:gridCol w:w="182"/>
        <w:gridCol w:w="986"/>
        <w:gridCol w:w="180"/>
        <w:gridCol w:w="990"/>
        <w:gridCol w:w="90"/>
        <w:gridCol w:w="90"/>
        <w:gridCol w:w="90"/>
        <w:gridCol w:w="889"/>
        <w:gridCol w:w="11"/>
        <w:gridCol w:w="169"/>
        <w:gridCol w:w="9"/>
        <w:gridCol w:w="1161"/>
      </w:tblGrid>
      <w:tr w:rsidR="001560E0" w:rsidRPr="00184215" w14:paraId="2B630C0D" w14:textId="77777777" w:rsidTr="001560E0">
        <w:trPr>
          <w:cantSplit/>
          <w:trHeight w:val="453"/>
          <w:tblHeader/>
        </w:trPr>
        <w:tc>
          <w:tcPr>
            <w:tcW w:w="3071" w:type="dxa"/>
            <w:hideMark/>
          </w:tcPr>
          <w:p w14:paraId="118E1823" w14:textId="77777777" w:rsidR="001560E0" w:rsidRPr="00184215" w:rsidRDefault="001560E0" w:rsidP="001560E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1340B223" w14:textId="77777777" w:rsidR="001560E0" w:rsidRPr="00184215" w:rsidRDefault="001560E0" w:rsidP="001560E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3FE9DC4" w14:textId="77777777" w:rsidR="001560E0" w:rsidRPr="00184215" w:rsidRDefault="001560E0" w:rsidP="001560E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46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732C2" w14:textId="77777777" w:rsidR="001560E0" w:rsidRPr="00184215" w:rsidRDefault="001560E0" w:rsidP="001560E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60E0" w:rsidRPr="00184215" w14:paraId="625C0F5F" w14:textId="77777777" w:rsidTr="001560E0">
        <w:trPr>
          <w:cantSplit/>
          <w:tblHeader/>
        </w:trPr>
        <w:tc>
          <w:tcPr>
            <w:tcW w:w="3071" w:type="dxa"/>
            <w:hideMark/>
          </w:tcPr>
          <w:p w14:paraId="11D224D2" w14:textId="77777777" w:rsidR="001560E0" w:rsidRPr="00184215" w:rsidRDefault="001560E0" w:rsidP="001560E0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DB3473" w14:textId="77777777" w:rsidR="001560E0" w:rsidRPr="00184215" w:rsidRDefault="001560E0" w:rsidP="001560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182" w:type="dxa"/>
          </w:tcPr>
          <w:p w14:paraId="05780768" w14:textId="77777777" w:rsidR="001560E0" w:rsidRPr="00184215" w:rsidRDefault="001560E0" w:rsidP="001560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C0DC46" w14:textId="3D6954F3" w:rsidR="001560E0" w:rsidRPr="00184215" w:rsidRDefault="001560E0" w:rsidP="001560E0">
            <w:pPr>
              <w:pStyle w:val="acctfourfigures"/>
              <w:tabs>
                <w:tab w:val="decimal" w:pos="-83"/>
              </w:tabs>
              <w:ind w:right="-75"/>
              <w:jc w:val="center"/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F4BCF" w14:textId="77777777" w:rsidR="001560E0" w:rsidRPr="00184215" w:rsidRDefault="001560E0" w:rsidP="001560E0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9C30FF" w14:textId="51CD4F79" w:rsidR="001560E0" w:rsidRPr="00184215" w:rsidRDefault="001560E0" w:rsidP="001560E0">
            <w:pPr>
              <w:pStyle w:val="acctfourfigures"/>
              <w:tabs>
                <w:tab w:val="decimal" w:pos="-83"/>
              </w:tabs>
              <w:ind w:left="-83" w:right="-75"/>
              <w:jc w:val="center"/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07695" w14:textId="77777777" w:rsidR="001560E0" w:rsidRPr="00184215" w:rsidRDefault="001560E0" w:rsidP="001560E0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A22B10" w14:textId="70F316CF" w:rsidR="001560E0" w:rsidRPr="00184215" w:rsidRDefault="001560E0" w:rsidP="001560E0">
            <w:pPr>
              <w:pStyle w:val="acctfourfigures"/>
              <w:tabs>
                <w:tab w:val="decimal" w:pos="-83"/>
              </w:tabs>
              <w:ind w:right="-73"/>
              <w:jc w:val="center"/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AE53F" w14:textId="77777777" w:rsidR="001560E0" w:rsidRPr="00184215" w:rsidRDefault="001560E0" w:rsidP="001560E0">
            <w:pPr>
              <w:pStyle w:val="acctfourfigures"/>
              <w:spacing w:line="240" w:lineRule="atLeast"/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1972F5" w14:textId="77777777" w:rsidR="001560E0" w:rsidRPr="00184215" w:rsidRDefault="001560E0" w:rsidP="001560E0">
            <w:pPr>
              <w:pStyle w:val="acctfourfigures"/>
              <w:tabs>
                <w:tab w:val="decimal" w:pos="-85"/>
              </w:tabs>
              <w:ind w:left="-85" w:right="-68"/>
              <w:jc w:val="center"/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60E0" w:rsidRPr="00184215" w14:paraId="05A7B962" w14:textId="77777777" w:rsidTr="001560E0">
        <w:trPr>
          <w:cantSplit/>
          <w:tblHeader/>
        </w:trPr>
        <w:tc>
          <w:tcPr>
            <w:tcW w:w="3071" w:type="dxa"/>
          </w:tcPr>
          <w:p w14:paraId="00C69EB6" w14:textId="77777777" w:rsidR="001560E0" w:rsidRPr="00184215" w:rsidRDefault="001560E0" w:rsidP="001560E0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9" w:type="dxa"/>
            <w:gridSpan w:val="13"/>
            <w:hideMark/>
          </w:tcPr>
          <w:p w14:paraId="5EC34E82" w14:textId="77777777" w:rsidR="001560E0" w:rsidRPr="00184215" w:rsidRDefault="001560E0" w:rsidP="001560E0">
            <w:pPr>
              <w:pStyle w:val="acctfourfigures"/>
              <w:ind w:left="-79" w:right="-73"/>
              <w:jc w:val="center"/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84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560E0" w:rsidRPr="00184215" w14:paraId="36895D59" w14:textId="77777777" w:rsidTr="001560E0">
        <w:trPr>
          <w:cantSplit/>
        </w:trPr>
        <w:tc>
          <w:tcPr>
            <w:tcW w:w="3071" w:type="dxa"/>
            <w:hideMark/>
          </w:tcPr>
          <w:p w14:paraId="0E7F8F9D" w14:textId="7534A47D" w:rsidR="001560E0" w:rsidRPr="00184215" w:rsidRDefault="004E013D" w:rsidP="001560E0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560E0" w:rsidRPr="0018421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560E0" w:rsidRPr="001842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E013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2" w:type="dxa"/>
          </w:tcPr>
          <w:p w14:paraId="4EB5378D" w14:textId="77777777" w:rsidR="001560E0" w:rsidRPr="00184215" w:rsidRDefault="001560E0" w:rsidP="001560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14:paraId="1920FAEF" w14:textId="77777777" w:rsidR="001560E0" w:rsidRPr="00184215" w:rsidRDefault="001560E0" w:rsidP="001560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14:paraId="21476D15" w14:textId="77777777" w:rsidR="001560E0" w:rsidRPr="00184215" w:rsidRDefault="001560E0" w:rsidP="001560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4C307254" w14:textId="77777777" w:rsidR="001560E0" w:rsidRPr="00184215" w:rsidRDefault="001560E0" w:rsidP="001560E0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1080" w:type="dxa"/>
            <w:gridSpan w:val="2"/>
          </w:tcPr>
          <w:p w14:paraId="799EE717" w14:textId="77777777" w:rsidR="001560E0" w:rsidRPr="00184215" w:rsidRDefault="001560E0" w:rsidP="001560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gridSpan w:val="2"/>
          </w:tcPr>
          <w:p w14:paraId="601450BE" w14:textId="77777777" w:rsidR="001560E0" w:rsidRPr="00184215" w:rsidRDefault="001560E0" w:rsidP="001560E0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889" w:type="dxa"/>
          </w:tcPr>
          <w:p w14:paraId="066A7EBD" w14:textId="77777777" w:rsidR="001560E0" w:rsidRPr="00184215" w:rsidRDefault="001560E0" w:rsidP="001560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gridSpan w:val="2"/>
          </w:tcPr>
          <w:p w14:paraId="3E8CD9D9" w14:textId="77777777" w:rsidR="001560E0" w:rsidRPr="00184215" w:rsidRDefault="001560E0" w:rsidP="001560E0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1170" w:type="dxa"/>
            <w:gridSpan w:val="2"/>
          </w:tcPr>
          <w:p w14:paraId="3C8E34B8" w14:textId="77777777" w:rsidR="001560E0" w:rsidRPr="00184215" w:rsidRDefault="001560E0" w:rsidP="001560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1560E0" w:rsidRPr="00184215" w14:paraId="6A48252F" w14:textId="77777777" w:rsidTr="001560E0">
        <w:trPr>
          <w:cantSplit/>
        </w:trPr>
        <w:tc>
          <w:tcPr>
            <w:tcW w:w="3071" w:type="dxa"/>
          </w:tcPr>
          <w:p w14:paraId="4ECEE564" w14:textId="77777777" w:rsidR="001560E0" w:rsidRPr="00184215" w:rsidRDefault="001560E0" w:rsidP="001560E0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24300CC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F82794A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B73C402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333613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EAE5D55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23F44F8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7045B5AF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D57E160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6E01CE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0E0" w:rsidRPr="00184215" w14:paraId="4A178677" w14:textId="77777777" w:rsidTr="001560E0">
        <w:trPr>
          <w:cantSplit/>
        </w:trPr>
        <w:tc>
          <w:tcPr>
            <w:tcW w:w="3071" w:type="dxa"/>
            <w:vAlign w:val="bottom"/>
          </w:tcPr>
          <w:p w14:paraId="6CC764E6" w14:textId="77777777" w:rsidR="001560E0" w:rsidRPr="00184215" w:rsidRDefault="001560E0" w:rsidP="001560E0">
            <w:pPr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ตั๋วแลกเงินที่จะถือจนครบกำหนด</w:t>
            </w:r>
          </w:p>
          <w:p w14:paraId="3876A9D1" w14:textId="77777777" w:rsidR="001560E0" w:rsidRPr="00184215" w:rsidRDefault="001560E0" w:rsidP="001560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ที่ถึงกำหนดรับชำระภายในหนึ่งปี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B5D7DE2" w14:textId="758CE402" w:rsidR="001560E0" w:rsidRPr="00184215" w:rsidRDefault="004E013D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1560E0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B32178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F17AE51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873C54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12259BB" w14:textId="572125E0" w:rsidR="001560E0" w:rsidRPr="00184215" w:rsidRDefault="004E013D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1560E0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80" w:type="dxa"/>
            <w:gridSpan w:val="2"/>
            <w:vAlign w:val="bottom"/>
          </w:tcPr>
          <w:p w14:paraId="6DD90E08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3AFC4477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ADB50EF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ABCDA82" w14:textId="2C005A1A" w:rsidR="001560E0" w:rsidRPr="00184215" w:rsidRDefault="004E013D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1560E0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</w:tr>
      <w:tr w:rsidR="001560E0" w:rsidRPr="00184215" w14:paraId="2BC381F2" w14:textId="77777777" w:rsidTr="001560E0">
        <w:trPr>
          <w:cantSplit/>
        </w:trPr>
        <w:tc>
          <w:tcPr>
            <w:tcW w:w="3071" w:type="dxa"/>
            <w:vAlign w:val="bottom"/>
          </w:tcPr>
          <w:p w14:paraId="038E69E3" w14:textId="77777777" w:rsidR="001560E0" w:rsidRPr="00184215" w:rsidRDefault="001560E0" w:rsidP="001560E0">
            <w:pPr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ที่จะถือจนครบกำหนด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ที่ถึง</w:t>
            </w:r>
          </w:p>
          <w:p w14:paraId="0980D71A" w14:textId="77777777" w:rsidR="001560E0" w:rsidRPr="00184215" w:rsidRDefault="001560E0" w:rsidP="001560E0">
            <w:pPr>
              <w:rPr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กำหนดรับชำระภายในหนึ่งปี</w:t>
            </w:r>
          </w:p>
        </w:tc>
        <w:tc>
          <w:tcPr>
            <w:tcW w:w="1262" w:type="dxa"/>
            <w:shd w:val="clear" w:color="auto" w:fill="auto"/>
          </w:tcPr>
          <w:p w14:paraId="2EC8A550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7AAF9F" w14:textId="31F9108D" w:rsidR="001560E0" w:rsidRPr="00184215" w:rsidRDefault="004E013D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1560E0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7B0647F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50C07AB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8F196B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1CEDFBC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69FC2D" w14:textId="78664B1D" w:rsidR="001560E0" w:rsidRPr="00184215" w:rsidRDefault="004E013D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1560E0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80" w:type="dxa"/>
            <w:gridSpan w:val="2"/>
            <w:vAlign w:val="bottom"/>
          </w:tcPr>
          <w:p w14:paraId="34FC0BC3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445C0145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A98E35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BC14E70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AE799" w14:textId="5458D4CD" w:rsidR="001560E0" w:rsidRPr="00184215" w:rsidRDefault="004E013D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1560E0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560E0" w:rsidRPr="00184215" w14:paraId="6FD53C87" w14:textId="77777777" w:rsidTr="001560E0">
        <w:trPr>
          <w:cantSplit/>
        </w:trPr>
        <w:tc>
          <w:tcPr>
            <w:tcW w:w="3071" w:type="dxa"/>
            <w:vAlign w:val="bottom"/>
          </w:tcPr>
          <w:p w14:paraId="065CDE96" w14:textId="77777777" w:rsidR="001560E0" w:rsidRPr="00184215" w:rsidRDefault="001560E0" w:rsidP="001560E0">
            <w:pPr>
              <w:ind w:left="191" w:hanging="191"/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ที่จะถือจนครบกำหนด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3D3D76A" w14:textId="31959BCF" w:rsidR="001560E0" w:rsidRPr="00184215" w:rsidRDefault="004E013D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1560E0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0FBDCD1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9531990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0888C5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673D725" w14:textId="12DA997D" w:rsidR="001560E0" w:rsidRPr="00184215" w:rsidRDefault="004E013D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1560E0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80" w:type="dxa"/>
            <w:gridSpan w:val="2"/>
            <w:vAlign w:val="bottom"/>
          </w:tcPr>
          <w:p w14:paraId="7511574B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354EC292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98B2B4A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087DF6" w14:textId="0721B817" w:rsidR="001560E0" w:rsidRPr="00184215" w:rsidRDefault="004E013D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1560E0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1560E0" w:rsidRPr="00184215" w14:paraId="490CBC4C" w14:textId="77777777" w:rsidTr="001560E0">
        <w:trPr>
          <w:cantSplit/>
        </w:trPr>
        <w:tc>
          <w:tcPr>
            <w:tcW w:w="3071" w:type="dxa"/>
          </w:tcPr>
          <w:p w14:paraId="627FF20A" w14:textId="77777777" w:rsidR="001560E0" w:rsidRPr="00184215" w:rsidRDefault="001560E0" w:rsidP="001560E0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1755228" w14:textId="7F8BBA84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DDB147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FE6EE73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67CC8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5FDD7AD" w14:textId="77687DAD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597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647EB94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0255D9D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852980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395E8B2" w14:textId="6677D0B1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597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560E0" w:rsidRPr="00184215" w14:paraId="1557507B" w14:textId="77777777" w:rsidTr="001560E0">
        <w:trPr>
          <w:cantSplit/>
        </w:trPr>
        <w:tc>
          <w:tcPr>
            <w:tcW w:w="3071" w:type="dxa"/>
          </w:tcPr>
          <w:p w14:paraId="08A07BF7" w14:textId="77777777" w:rsidR="001560E0" w:rsidRPr="00184215" w:rsidRDefault="001560E0" w:rsidP="001560E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FC069BB" w14:textId="63FAE193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3A4EAD8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8D25E59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7A5C2A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2E9D4F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55C8AC" w14:textId="5AFC5F08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7005AC1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63A68A15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70C3E18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BB6D8DC" w14:textId="77777777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AA6E54" w14:textId="29DC5279" w:rsidR="001560E0" w:rsidRPr="00184215" w:rsidRDefault="001560E0" w:rsidP="0015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</w:tbl>
    <w:p w14:paraId="1239BBB1" w14:textId="29175C1D" w:rsidR="00AF0FFD" w:rsidRPr="00184215" w:rsidRDefault="00AF0FFD" w:rsidP="00107640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0359FA8" w14:textId="3A96B1BE" w:rsidR="005F1438" w:rsidRPr="00184215" w:rsidRDefault="005F1438" w:rsidP="00107640">
      <w:pPr>
        <w:pStyle w:val="block"/>
        <w:spacing w:after="0" w:line="240" w:lineRule="auto"/>
        <w:ind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18421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25A3BCD1" w14:textId="77777777" w:rsidR="001560E0" w:rsidRPr="00184215" w:rsidRDefault="001560E0" w:rsidP="00107640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130"/>
      </w:tblGrid>
      <w:tr w:rsidR="001560E0" w:rsidRPr="00184215" w14:paraId="56C3F3B9" w14:textId="77777777" w:rsidTr="00EF234F">
        <w:tc>
          <w:tcPr>
            <w:tcW w:w="3960" w:type="dxa"/>
            <w:hideMark/>
          </w:tcPr>
          <w:p w14:paraId="158F633D" w14:textId="77777777" w:rsidR="001560E0" w:rsidRPr="00184215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hideMark/>
          </w:tcPr>
          <w:p w14:paraId="38DECF50" w14:textId="77777777" w:rsidR="001560E0" w:rsidRPr="00184215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7C6D" w:rsidRPr="00184215" w14:paraId="5CE62917" w14:textId="77777777" w:rsidTr="00EF234F">
        <w:tc>
          <w:tcPr>
            <w:tcW w:w="3960" w:type="dxa"/>
          </w:tcPr>
          <w:p w14:paraId="5591FDCC" w14:textId="77777777" w:rsidR="00077062" w:rsidRPr="00184215" w:rsidRDefault="007C7C6D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</w:t>
            </w:r>
          </w:p>
          <w:p w14:paraId="78AD21BB" w14:textId="77777777" w:rsidR="003C7729" w:rsidRPr="00184215" w:rsidRDefault="00077062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 w:rsidR="007C7C6D"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ตลาดที่วัดมูลค่าด้วย</w:t>
            </w:r>
            <w:r w:rsidR="007C7C6D"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มูลค่ายุติธรรมกำไร</w:t>
            </w:r>
            <w:r w:rsidR="003C7729" w:rsidRPr="0018421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3669DADF" w14:textId="318DBA68" w:rsidR="007C7C6D" w:rsidRPr="00184215" w:rsidRDefault="003C7729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7C7C6D"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ขาดทุนเบ็ดเสร็จอื่น </w:t>
            </w:r>
          </w:p>
        </w:tc>
        <w:tc>
          <w:tcPr>
            <w:tcW w:w="5130" w:type="dxa"/>
          </w:tcPr>
          <w:p w14:paraId="15FE6E9D" w14:textId="098838C7" w:rsidR="007C7C6D" w:rsidRPr="00184215" w:rsidRDefault="007C7C6D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A97429B" w14:textId="07CF8DA4" w:rsidR="00440247" w:rsidRPr="00184215" w:rsidRDefault="00440247" w:rsidP="001076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0799243" w14:textId="4AA9AC30" w:rsidR="00EA2F84" w:rsidRPr="00184215" w:rsidRDefault="005F03D8" w:rsidP="001076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14:paraId="260CF14D" w14:textId="77777777" w:rsidR="00EA2F84" w:rsidRPr="00184215" w:rsidRDefault="00EA2F84" w:rsidP="001076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130"/>
      </w:tblGrid>
      <w:tr w:rsidR="00AF1C05" w:rsidRPr="00184215" w14:paraId="5B811108" w14:textId="77777777" w:rsidTr="00770F42">
        <w:trPr>
          <w:tblHeader/>
        </w:trPr>
        <w:tc>
          <w:tcPr>
            <w:tcW w:w="3960" w:type="dxa"/>
            <w:hideMark/>
          </w:tcPr>
          <w:p w14:paraId="52EDC327" w14:textId="77777777" w:rsidR="00AF1C05" w:rsidRPr="00184215" w:rsidRDefault="00AF1C05" w:rsidP="00DD72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hideMark/>
          </w:tcPr>
          <w:p w14:paraId="066493A7" w14:textId="77777777" w:rsidR="00AF1C05" w:rsidRPr="00184215" w:rsidRDefault="00AF1C05" w:rsidP="00DD72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F1C05" w:rsidRPr="00184215" w14:paraId="49FF6DBB" w14:textId="77777777" w:rsidTr="00EF234F">
        <w:tc>
          <w:tcPr>
            <w:tcW w:w="3960" w:type="dxa"/>
          </w:tcPr>
          <w:p w14:paraId="017755EC" w14:textId="2B557739" w:rsidR="00AF1C05" w:rsidRPr="00184215" w:rsidRDefault="00AF1C05" w:rsidP="00DD72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ตั๋วแลก</w:t>
            </w:r>
          </w:p>
        </w:tc>
        <w:tc>
          <w:tcPr>
            <w:tcW w:w="5130" w:type="dxa"/>
          </w:tcPr>
          <w:p w14:paraId="5A27F56E" w14:textId="77777777" w:rsidR="00AF1C05" w:rsidRPr="00184215" w:rsidRDefault="00AF1C05" w:rsidP="00DD72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คิดลดกระแสเงินสด</w:t>
            </w:r>
          </w:p>
        </w:tc>
      </w:tr>
      <w:tr w:rsidR="00AF1C05" w:rsidRPr="00184215" w14:paraId="22B40500" w14:textId="77777777" w:rsidTr="00EF2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216C08" w14:textId="71567EEF" w:rsidR="00AF1C05" w:rsidRPr="00184215" w:rsidRDefault="00AF1C05" w:rsidP="00DD72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C1EFA9D" w14:textId="77777777" w:rsidR="00E40426" w:rsidRPr="00184215" w:rsidRDefault="00AF1C05" w:rsidP="00B54AF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เส้นอัตราผลตอบแทน</w:t>
            </w: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ของสมาคมตลาดตราสารหนี้</w:t>
            </w:r>
          </w:p>
          <w:p w14:paraId="443E3CEC" w14:textId="3D57ABC4" w:rsidR="00AF1C05" w:rsidRPr="00184215" w:rsidRDefault="00E40426" w:rsidP="00B54AF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 w:rsidR="00AF1C05"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ไทยตามระยะเวลาเดียวกันปรับด้วยค่าความเสี่ยงที่เหมาะสม</w:t>
            </w:r>
          </w:p>
        </w:tc>
      </w:tr>
      <w:tr w:rsidR="00AF1C05" w:rsidRPr="00184215" w14:paraId="3B4F1953" w14:textId="77777777" w:rsidTr="00EF234F">
        <w:tc>
          <w:tcPr>
            <w:tcW w:w="3960" w:type="dxa"/>
          </w:tcPr>
          <w:p w14:paraId="6F308D9D" w14:textId="77777777" w:rsidR="00AF1C05" w:rsidRPr="00184215" w:rsidRDefault="00AF1C05" w:rsidP="00DD72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5130" w:type="dxa"/>
          </w:tcPr>
          <w:p w14:paraId="34B5BE37" w14:textId="77777777" w:rsidR="00AF1C05" w:rsidRPr="00184215" w:rsidRDefault="00AF1C05" w:rsidP="00DD72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คิดลดกระแสเงินสด</w:t>
            </w:r>
          </w:p>
        </w:tc>
      </w:tr>
      <w:tr w:rsidR="00AF1C05" w:rsidRPr="00184215" w14:paraId="033B504A" w14:textId="77777777" w:rsidTr="00EF234F">
        <w:tc>
          <w:tcPr>
            <w:tcW w:w="3960" w:type="dxa"/>
          </w:tcPr>
          <w:p w14:paraId="7E451A1B" w14:textId="77777777" w:rsidR="00AF1C05" w:rsidRPr="00184215" w:rsidRDefault="00AF1C05" w:rsidP="00DD729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5130" w:type="dxa"/>
          </w:tcPr>
          <w:p w14:paraId="3C07685B" w14:textId="77777777" w:rsidR="00AF1C05" w:rsidRPr="00184215" w:rsidRDefault="00AF1C05" w:rsidP="00DD72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คิดลดกระแสเงินสด</w:t>
            </w:r>
          </w:p>
        </w:tc>
      </w:tr>
    </w:tbl>
    <w:p w14:paraId="2D867653" w14:textId="3DCC4E7C" w:rsidR="00A74EAF" w:rsidRPr="00CE6252" w:rsidRDefault="00D45E83" w:rsidP="00CE6252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E6252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รายการเคลื่อนไหวของตราสารทุนและตราสารหนี้ที่อยู่ในความต้องการของตลาด</w:t>
      </w:r>
    </w:p>
    <w:p w14:paraId="61EBC3D6" w14:textId="77777777" w:rsidR="005821AF" w:rsidRPr="00184215" w:rsidRDefault="005821AF" w:rsidP="00290D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63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A74EAF" w:rsidRPr="00184215" w14:paraId="1318B71D" w14:textId="77777777" w:rsidTr="00E67AD9">
        <w:tc>
          <w:tcPr>
            <w:tcW w:w="2700" w:type="dxa"/>
            <w:shd w:val="clear" w:color="auto" w:fill="auto"/>
            <w:vAlign w:val="bottom"/>
          </w:tcPr>
          <w:p w14:paraId="6458BE4E" w14:textId="77777777" w:rsidR="00B5320C" w:rsidRDefault="00A74EAF" w:rsidP="00A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08435486" w14:textId="1C516B30" w:rsidR="00A74EAF" w:rsidRPr="00184215" w:rsidRDefault="00B5320C" w:rsidP="00A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74EAF"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0E4E8E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E86811" w14:textId="16780677" w:rsidR="00A74EAF" w:rsidRPr="00184215" w:rsidRDefault="004E013D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4EAF"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BED1CC8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275FEDF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3BF7F29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47E330A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878FD19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492624D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3ED202FB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9C93D50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841EFA4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4934EA7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23D41F8" w14:textId="3C413245" w:rsidR="00A74EAF" w:rsidRPr="00184215" w:rsidRDefault="004E013D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74EAF" w:rsidRPr="00184215" w14:paraId="1C9CD44A" w14:textId="77777777" w:rsidTr="00E67AD9">
        <w:trPr>
          <w:trHeight w:val="254"/>
        </w:trPr>
        <w:tc>
          <w:tcPr>
            <w:tcW w:w="2700" w:type="dxa"/>
            <w:shd w:val="clear" w:color="auto" w:fill="auto"/>
            <w:vAlign w:val="bottom"/>
          </w:tcPr>
          <w:p w14:paraId="36359C37" w14:textId="77777777" w:rsidR="00A74EAF" w:rsidRPr="00184215" w:rsidRDefault="00A74EAF" w:rsidP="00DD7296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14:paraId="41B6CB2A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4EAF" w:rsidRPr="00184215" w14:paraId="6907D292" w14:textId="77777777" w:rsidTr="00E67AD9">
        <w:trPr>
          <w:trHeight w:val="254"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4788E00B" w14:textId="7EDA25DD" w:rsidR="00A74EAF" w:rsidRPr="00184215" w:rsidRDefault="004E013D" w:rsidP="00DD72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4E0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</w:tr>
      <w:tr w:rsidR="00A74EAF" w:rsidRPr="00184215" w14:paraId="1A59CAB7" w14:textId="77777777" w:rsidTr="00E67AD9">
        <w:tc>
          <w:tcPr>
            <w:tcW w:w="2700" w:type="dxa"/>
            <w:shd w:val="clear" w:color="auto" w:fill="auto"/>
            <w:vAlign w:val="bottom"/>
          </w:tcPr>
          <w:p w14:paraId="6C261D4D" w14:textId="77777777" w:rsidR="00A74EAF" w:rsidRPr="00184215" w:rsidRDefault="00A74EAF" w:rsidP="00DD729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0D3F1341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7D256E4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B5C3E18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CC713AE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C4AE8E2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0D4E471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24CA1AF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00E3A03A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786890B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F4438C6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742D7B3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EAF" w:rsidRPr="00184215" w14:paraId="3D4041AE" w14:textId="77777777" w:rsidTr="00E67AD9">
        <w:tc>
          <w:tcPr>
            <w:tcW w:w="2700" w:type="dxa"/>
            <w:shd w:val="clear" w:color="auto" w:fill="auto"/>
            <w:vAlign w:val="bottom"/>
          </w:tcPr>
          <w:p w14:paraId="0CB8B1EA" w14:textId="77777777" w:rsidR="00C666A7" w:rsidRDefault="00A74EAF" w:rsidP="00DD72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  <w:r w:rsidR="00135930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  <w:p w14:paraId="01C29C69" w14:textId="73422DF5" w:rsidR="00A74EAF" w:rsidRPr="00184215" w:rsidRDefault="00C666A7" w:rsidP="00DD729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="00135930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21F71807" w14:textId="100E2125" w:rsidR="00A74EAF" w:rsidRPr="00184215" w:rsidRDefault="004E013D" w:rsidP="00F04F1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1F617AA5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9AADBF6" w14:textId="42AD7995" w:rsidR="00A74EAF" w:rsidRPr="00184215" w:rsidRDefault="004E013D" w:rsidP="00F04F1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9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6D7996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AC56C45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2D76F4D" w14:textId="319B0BFC" w:rsidR="00A74EAF" w:rsidRPr="00184215" w:rsidRDefault="006D7996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DD5CDD0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E4593AF" w14:textId="6DB4960A" w:rsidR="00A74EAF" w:rsidRPr="00184215" w:rsidRDefault="006D7996" w:rsidP="00F04F12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6E3F625C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0AD4FB2" w14:textId="666D0466" w:rsidR="00A74EAF" w:rsidRPr="00184215" w:rsidRDefault="0069681D" w:rsidP="00F04F1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3D72545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FBDBE74" w14:textId="3793E8AB" w:rsidR="00A74EAF" w:rsidRPr="00184215" w:rsidRDefault="0069681D" w:rsidP="00F04F1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26A88" w:rsidRPr="00184215" w14:paraId="212D6242" w14:textId="77777777" w:rsidTr="00E67AD9">
        <w:tc>
          <w:tcPr>
            <w:tcW w:w="2700" w:type="dxa"/>
            <w:shd w:val="clear" w:color="auto" w:fill="auto"/>
            <w:vAlign w:val="bottom"/>
          </w:tcPr>
          <w:p w14:paraId="1D75918B" w14:textId="77777777" w:rsidR="00526A88" w:rsidRDefault="00526A88" w:rsidP="00526A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5248C5F" w14:textId="102FDED1" w:rsidR="00526A88" w:rsidRPr="00184215" w:rsidRDefault="00526A88" w:rsidP="00526A8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2A0263" w14:textId="54815FC6" w:rsidR="00526A88" w:rsidRPr="00D54A46" w:rsidRDefault="00526A88" w:rsidP="00F04F1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D54A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54AA5CB1" w14:textId="77777777" w:rsidR="00526A88" w:rsidRPr="00184215" w:rsidRDefault="00526A88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2CC24" w14:textId="2138C6BA" w:rsidR="00526A88" w:rsidRPr="00184215" w:rsidRDefault="00526A88" w:rsidP="00F04F1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44E52C0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6924" w14:textId="24F1D9B3" w:rsidR="00526A88" w:rsidRPr="00184215" w:rsidRDefault="00526A88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8D3584E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EEF7417" w14:textId="43ED0182" w:rsidR="00526A88" w:rsidRPr="00184215" w:rsidRDefault="00526A88" w:rsidP="00F04F12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63456255" w14:textId="77777777" w:rsidR="00526A88" w:rsidRPr="00184215" w:rsidRDefault="00526A88" w:rsidP="00F04F12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A37C2" w14:textId="3B521CC3" w:rsidR="00526A88" w:rsidRPr="00184215" w:rsidRDefault="00526A88" w:rsidP="00F04F12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71" w:right="-105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302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D302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99A085D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F8710" w14:textId="3391E143" w:rsidR="00526A88" w:rsidRPr="00184215" w:rsidRDefault="00526A88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26A88" w:rsidRPr="00184215" w14:paraId="7E3F3875" w14:textId="77777777" w:rsidTr="00E67AD9">
        <w:tc>
          <w:tcPr>
            <w:tcW w:w="2700" w:type="dxa"/>
            <w:shd w:val="clear" w:color="auto" w:fill="auto"/>
            <w:vAlign w:val="bottom"/>
          </w:tcPr>
          <w:p w14:paraId="651F31C0" w14:textId="77777777" w:rsidR="00526A88" w:rsidRPr="00184215" w:rsidRDefault="00526A88" w:rsidP="00526A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4804B" w14:textId="5C654C99" w:rsidR="00526A88" w:rsidRPr="00D54A46" w:rsidRDefault="00526A88" w:rsidP="00F04F1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4A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245,000</w:t>
            </w:r>
          </w:p>
        </w:tc>
        <w:tc>
          <w:tcPr>
            <w:tcW w:w="241" w:type="dxa"/>
            <w:vAlign w:val="bottom"/>
          </w:tcPr>
          <w:p w14:paraId="257AAC84" w14:textId="77777777" w:rsidR="00526A88" w:rsidRPr="00184215" w:rsidRDefault="00526A88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913C0" w14:textId="42D50C1B" w:rsidR="00526A88" w:rsidRPr="00184215" w:rsidRDefault="00526A88" w:rsidP="00F04F1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EB797C0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562EA" w14:textId="00BFFF83" w:rsidR="00526A88" w:rsidRPr="00184215" w:rsidRDefault="00526A88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4F06D64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192FC" w14:textId="765FA613" w:rsidR="00526A88" w:rsidRPr="00C23E27" w:rsidRDefault="00526A88" w:rsidP="00F04F12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E2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F90988D" w14:textId="77777777" w:rsidR="00526A88" w:rsidRPr="00184215" w:rsidRDefault="00526A88" w:rsidP="00F04F12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92C3F" w14:textId="467653B6" w:rsidR="00526A88" w:rsidRPr="001D3029" w:rsidRDefault="00526A88" w:rsidP="00F04F12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71" w:right="-105"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1632A42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8D063" w14:textId="78A0AC57" w:rsidR="00526A88" w:rsidRPr="00184215" w:rsidRDefault="00526A88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526A88" w:rsidRPr="00184215" w14:paraId="33D0C07D" w14:textId="77777777" w:rsidTr="00E67AD9">
        <w:tc>
          <w:tcPr>
            <w:tcW w:w="2700" w:type="dxa"/>
            <w:shd w:val="clear" w:color="auto" w:fill="auto"/>
            <w:vAlign w:val="bottom"/>
          </w:tcPr>
          <w:p w14:paraId="5A65E02E" w14:textId="77777777" w:rsidR="00526A88" w:rsidRPr="00184215" w:rsidRDefault="00526A88" w:rsidP="00526A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1563256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2D5B6C1" w14:textId="77777777" w:rsidR="00526A88" w:rsidRPr="00184215" w:rsidRDefault="00526A88" w:rsidP="00526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0D5B7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5A3B1E3" w14:textId="77777777" w:rsidR="00526A88" w:rsidRPr="00184215" w:rsidRDefault="00526A88" w:rsidP="0052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EC143B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2D0C8D7" w14:textId="77777777" w:rsidR="00526A88" w:rsidRPr="00184215" w:rsidRDefault="00526A88" w:rsidP="0052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7EB5BCCA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D1885AD" w14:textId="77777777" w:rsidR="00526A88" w:rsidRPr="00184215" w:rsidRDefault="00526A88" w:rsidP="00526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CCEDBA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0C8D508" w14:textId="77777777" w:rsidR="00526A88" w:rsidRPr="00184215" w:rsidRDefault="00526A88" w:rsidP="0052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A1734B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A88" w:rsidRPr="00184215" w14:paraId="3FEB4ADA" w14:textId="77777777" w:rsidTr="00E67AD9">
        <w:tc>
          <w:tcPr>
            <w:tcW w:w="2700" w:type="dxa"/>
            <w:shd w:val="clear" w:color="auto" w:fill="auto"/>
            <w:vAlign w:val="bottom"/>
          </w:tcPr>
          <w:p w14:paraId="6A7556BF" w14:textId="77777777" w:rsidR="00526A88" w:rsidRPr="00184215" w:rsidRDefault="00526A88" w:rsidP="00526A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328DC756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42501F1" w14:textId="77777777" w:rsidR="00526A88" w:rsidRPr="00184215" w:rsidRDefault="00526A88" w:rsidP="00526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AC829E8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BFC7B55" w14:textId="77777777" w:rsidR="00526A88" w:rsidRPr="00184215" w:rsidRDefault="00526A88" w:rsidP="0052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0141B61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E6B5E96" w14:textId="77777777" w:rsidR="00526A88" w:rsidRPr="00184215" w:rsidRDefault="00526A88" w:rsidP="0052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8186E32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C483581" w14:textId="77777777" w:rsidR="00526A88" w:rsidRPr="00184215" w:rsidRDefault="00526A88" w:rsidP="00526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9395853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7FE4669" w14:textId="77777777" w:rsidR="00526A88" w:rsidRPr="00184215" w:rsidRDefault="00526A88" w:rsidP="0052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0E01750" w14:textId="77777777" w:rsidR="00526A88" w:rsidRPr="00184215" w:rsidRDefault="00526A88" w:rsidP="00526A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A88" w:rsidRPr="00184215" w14:paraId="32DDFB25" w14:textId="77777777" w:rsidTr="00E67AD9">
        <w:tc>
          <w:tcPr>
            <w:tcW w:w="2700" w:type="dxa"/>
            <w:shd w:val="clear" w:color="auto" w:fill="auto"/>
            <w:vAlign w:val="bottom"/>
          </w:tcPr>
          <w:p w14:paraId="56CCD2E3" w14:textId="77777777" w:rsidR="00526A88" w:rsidRDefault="00526A88" w:rsidP="00526A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3888D970" w14:textId="77777777" w:rsidR="00526A88" w:rsidRDefault="00526A88" w:rsidP="00526A8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40A37186" w14:textId="540EFBF5" w:rsidR="00526A88" w:rsidRPr="00184215" w:rsidRDefault="00526A88" w:rsidP="00526A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94703D6" w14:textId="77777777" w:rsidR="00526A88" w:rsidRPr="00184215" w:rsidRDefault="00526A88" w:rsidP="00F04F1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46B00A3" w14:textId="77777777" w:rsidR="00526A88" w:rsidRPr="00184215" w:rsidRDefault="00526A88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042329" w14:textId="3FA2DDE8" w:rsidR="00526A88" w:rsidRPr="00184215" w:rsidRDefault="00526A88" w:rsidP="00F04F1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1C5D3B6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D578B3E" w14:textId="5C8FBF1D" w:rsidR="00526A88" w:rsidRPr="00184215" w:rsidRDefault="00526A88" w:rsidP="00F04F1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2857DC0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6361062" w14:textId="24B4D81B" w:rsidR="00526A88" w:rsidRPr="00184215" w:rsidRDefault="00526A88" w:rsidP="00F04F1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331F4D14" w14:textId="77777777" w:rsidR="00526A88" w:rsidRPr="00184215" w:rsidRDefault="00526A88" w:rsidP="00F04F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2DCCB10" w14:textId="355F950E" w:rsidR="00526A88" w:rsidRPr="00184215" w:rsidRDefault="00526A88" w:rsidP="00F04F1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66F3A2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79D915A" w14:textId="4A36A36E" w:rsidR="00526A88" w:rsidRPr="00184215" w:rsidRDefault="00526A88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526A88" w:rsidRPr="00184215" w14:paraId="5427BE7D" w14:textId="77777777" w:rsidTr="00E67AD9">
        <w:tc>
          <w:tcPr>
            <w:tcW w:w="2700" w:type="dxa"/>
            <w:shd w:val="clear" w:color="auto" w:fill="auto"/>
            <w:vAlign w:val="bottom"/>
          </w:tcPr>
          <w:p w14:paraId="4F2BB26E" w14:textId="77777777" w:rsidR="00526A88" w:rsidRDefault="00526A88" w:rsidP="00526A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</w:t>
            </w:r>
          </w:p>
          <w:p w14:paraId="08F87EEE" w14:textId="76F31518" w:rsidR="00526A88" w:rsidRPr="00184215" w:rsidRDefault="00526A88" w:rsidP="00526A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2A24B0" w14:textId="7B1D30BA" w:rsidR="00526A88" w:rsidRPr="00D54A46" w:rsidRDefault="00526A88" w:rsidP="00F04F1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4A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41" w:type="dxa"/>
            <w:vAlign w:val="bottom"/>
          </w:tcPr>
          <w:p w14:paraId="2BCE3E91" w14:textId="77777777" w:rsidR="00526A88" w:rsidRPr="00184215" w:rsidRDefault="00526A88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31738" w14:textId="196E1AF1" w:rsidR="00526A88" w:rsidRPr="00184215" w:rsidRDefault="00526A88" w:rsidP="00F04F1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2DE9152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99F54" w14:textId="300C4520" w:rsidR="00526A88" w:rsidRPr="00184215" w:rsidRDefault="00526A88" w:rsidP="00F04F1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7E21742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7A3233B" w14:textId="61C4B198" w:rsidR="00526A88" w:rsidRPr="00184215" w:rsidRDefault="00526A88" w:rsidP="00F04F12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88B699E" w14:textId="77777777" w:rsidR="00526A88" w:rsidRPr="00184215" w:rsidRDefault="00526A88" w:rsidP="00F04F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FD4C7" w14:textId="0CECCDBF" w:rsidR="00526A88" w:rsidRPr="00184215" w:rsidRDefault="00526A88" w:rsidP="00F04F12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71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496526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6526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2728BDE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C989F" w14:textId="70B372F3" w:rsidR="00526A88" w:rsidRPr="00184215" w:rsidRDefault="00526A88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26A88" w:rsidRPr="00184215" w14:paraId="2BD41E13" w14:textId="77777777" w:rsidTr="00E67AD9">
        <w:tc>
          <w:tcPr>
            <w:tcW w:w="2700" w:type="dxa"/>
            <w:shd w:val="clear" w:color="auto" w:fill="auto"/>
            <w:vAlign w:val="bottom"/>
          </w:tcPr>
          <w:p w14:paraId="13C39A21" w14:textId="77777777" w:rsidR="00526A88" w:rsidRPr="00184215" w:rsidRDefault="00526A88" w:rsidP="00526A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C99DC" w14:textId="44F98D28" w:rsidR="00526A88" w:rsidRPr="00184215" w:rsidRDefault="00526A88" w:rsidP="00F04F1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 w:rsidRPr="00D54A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62A77DC3" w14:textId="77777777" w:rsidR="00526A88" w:rsidRPr="00184215" w:rsidRDefault="00526A88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090CF" w14:textId="6EB9C69D" w:rsidR="00526A88" w:rsidRPr="00184215" w:rsidRDefault="00526A88" w:rsidP="00F04F1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B102F6A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7C3A8" w14:textId="0E3B8C96" w:rsidR="00526A88" w:rsidRPr="00184215" w:rsidRDefault="00526A88" w:rsidP="00F04F1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A19EF2D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987CF" w14:textId="32758DAB" w:rsidR="00526A88" w:rsidRPr="00184215" w:rsidRDefault="00526A88" w:rsidP="00F04F1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32DBF0C8" w14:textId="77777777" w:rsidR="00526A88" w:rsidRPr="00184215" w:rsidRDefault="00526A88" w:rsidP="00F04F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107AA" w14:textId="5986601F" w:rsidR="00526A88" w:rsidRPr="00496526" w:rsidRDefault="00526A88" w:rsidP="00F04F12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71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496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  <w:r w:rsidRPr="00496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47FEAE3" w14:textId="77777777" w:rsidR="00526A88" w:rsidRPr="00184215" w:rsidRDefault="00526A88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2D00C" w14:textId="194A6587" w:rsidR="00526A88" w:rsidRPr="00184215" w:rsidRDefault="00526A88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03927DD9" w14:textId="77777777" w:rsidR="00A74EAF" w:rsidRPr="00184215" w:rsidRDefault="00A74EAF" w:rsidP="00A7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5F29120" w14:textId="77777777" w:rsidR="00A74EAF" w:rsidRPr="00184215" w:rsidRDefault="00A74EAF" w:rsidP="00A7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tbl>
      <w:tblPr>
        <w:tblW w:w="98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193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A74EAF" w:rsidRPr="00184215" w14:paraId="2B802F5E" w14:textId="77777777" w:rsidTr="003A040D">
        <w:tc>
          <w:tcPr>
            <w:tcW w:w="2610" w:type="dxa"/>
            <w:shd w:val="clear" w:color="auto" w:fill="auto"/>
            <w:vAlign w:val="bottom"/>
          </w:tcPr>
          <w:p w14:paraId="65B6414E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lastRenderedPageBreak/>
              <w:br w:type="page"/>
            </w:r>
          </w:p>
          <w:p w14:paraId="1BF42E85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ตราสารทุนและตราสารหนี้ที่อยู่ในความต้องการของตลาด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1A96E5A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FB117D" w14:textId="289F88B6" w:rsidR="00A74EAF" w:rsidRPr="00184215" w:rsidRDefault="004E013D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4EAF"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9DADB5A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C1DE30F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19CAEB5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2E74421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D2D4874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D417943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63D5D821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DD14D32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18B3D87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5C406A9" w14:textId="77777777" w:rsidR="00A74EAF" w:rsidRPr="00184215" w:rsidRDefault="00A74EAF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C405816" w14:textId="6E5DD4E5" w:rsidR="00A74EAF" w:rsidRPr="00184215" w:rsidRDefault="004E013D" w:rsidP="00DD7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74EAF" w:rsidRPr="00184215" w14:paraId="5D4C8848" w14:textId="77777777" w:rsidTr="003A040D">
        <w:trPr>
          <w:trHeight w:val="254"/>
        </w:trPr>
        <w:tc>
          <w:tcPr>
            <w:tcW w:w="2610" w:type="dxa"/>
            <w:shd w:val="clear" w:color="auto" w:fill="auto"/>
            <w:vAlign w:val="bottom"/>
          </w:tcPr>
          <w:p w14:paraId="6FA5E7C9" w14:textId="77777777" w:rsidR="00A74EAF" w:rsidRPr="00184215" w:rsidRDefault="00A74EAF" w:rsidP="00DD7296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28" w:type="dxa"/>
            <w:gridSpan w:val="11"/>
            <w:shd w:val="clear" w:color="auto" w:fill="auto"/>
            <w:vAlign w:val="bottom"/>
          </w:tcPr>
          <w:p w14:paraId="4ABA0487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4EAF" w:rsidRPr="00184215" w14:paraId="30659132" w14:textId="77777777" w:rsidTr="003A040D">
        <w:trPr>
          <w:trHeight w:val="254"/>
        </w:trPr>
        <w:tc>
          <w:tcPr>
            <w:tcW w:w="9838" w:type="dxa"/>
            <w:gridSpan w:val="12"/>
            <w:shd w:val="clear" w:color="auto" w:fill="auto"/>
            <w:vAlign w:val="bottom"/>
          </w:tcPr>
          <w:p w14:paraId="5C1518CE" w14:textId="11744832" w:rsidR="00A74EAF" w:rsidRPr="00184215" w:rsidRDefault="004E013D" w:rsidP="00DD72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</w:tr>
      <w:tr w:rsidR="00A74EAF" w:rsidRPr="00184215" w14:paraId="74686D94" w14:textId="77777777" w:rsidTr="003A040D">
        <w:tc>
          <w:tcPr>
            <w:tcW w:w="2610" w:type="dxa"/>
            <w:shd w:val="clear" w:color="auto" w:fill="auto"/>
            <w:vAlign w:val="bottom"/>
          </w:tcPr>
          <w:p w14:paraId="437FF664" w14:textId="77777777" w:rsidR="00A74EAF" w:rsidRPr="00184215" w:rsidRDefault="00A74EAF" w:rsidP="00DD729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93" w:type="dxa"/>
            <w:vAlign w:val="bottom"/>
          </w:tcPr>
          <w:p w14:paraId="1F1C4242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A268EFB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4480514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9F7BE8F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0565C2C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C1AF739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18B2D7B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35CB78D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6FA7D55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2A6E8F0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8432ED4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EAF" w:rsidRPr="00184215" w14:paraId="49988D2E" w14:textId="77777777" w:rsidTr="003A040D">
        <w:tc>
          <w:tcPr>
            <w:tcW w:w="2610" w:type="dxa"/>
            <w:shd w:val="clear" w:color="auto" w:fill="auto"/>
            <w:vAlign w:val="bottom"/>
          </w:tcPr>
          <w:p w14:paraId="7FE59181" w14:textId="77777777" w:rsidR="00EB5FB5" w:rsidRDefault="00A74EAF" w:rsidP="00DD72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ตั๋วแลกเงินที่จะถือจนครบ</w:t>
            </w:r>
          </w:p>
          <w:p w14:paraId="63193D38" w14:textId="77777777" w:rsidR="00EB5FB5" w:rsidRDefault="00EB5FB5" w:rsidP="00DD729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กำหนดที่ถึงกำหนดรับชำระ</w:t>
            </w:r>
          </w:p>
          <w:p w14:paraId="6540BC8D" w14:textId="76723A68" w:rsidR="00A74EAF" w:rsidRPr="00184215" w:rsidRDefault="00EB5FB5" w:rsidP="00DD729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93" w:type="dxa"/>
            <w:vAlign w:val="bottom"/>
          </w:tcPr>
          <w:p w14:paraId="7F8E5BBD" w14:textId="171ABCF1" w:rsidR="00A74EAF" w:rsidRPr="00184215" w:rsidRDefault="004E013D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13625ECB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FDB5269" w14:textId="6FFD739A" w:rsidR="00A74EAF" w:rsidRPr="00184215" w:rsidRDefault="003A040D" w:rsidP="003A040D">
            <w:pPr>
              <w:pStyle w:val="acctfourfigures"/>
              <w:tabs>
                <w:tab w:val="clear" w:pos="765"/>
                <w:tab w:val="left" w:pos="150"/>
                <w:tab w:val="decimal" w:pos="910"/>
              </w:tabs>
              <w:spacing w:line="240" w:lineRule="atLeast"/>
              <w:ind w:left="-471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BF5569E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E08C862" w14:textId="08E51354" w:rsidR="00A74EAF" w:rsidRPr="00184215" w:rsidRDefault="00A74EAF" w:rsidP="00F04F1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1FC4166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565D22E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255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4E3CE64F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15C3600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990548D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10861B0" w14:textId="1FC1ADB8" w:rsidR="00A74EAF" w:rsidRPr="00184215" w:rsidRDefault="004E013D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A74EAF" w:rsidRPr="00184215" w14:paraId="65D682FC" w14:textId="77777777" w:rsidTr="003A040D">
        <w:tc>
          <w:tcPr>
            <w:tcW w:w="2610" w:type="dxa"/>
            <w:shd w:val="clear" w:color="auto" w:fill="auto"/>
            <w:vAlign w:val="bottom"/>
          </w:tcPr>
          <w:p w14:paraId="52019DB7" w14:textId="77777777" w:rsidR="003D0F44" w:rsidRDefault="00A74EAF" w:rsidP="00DD72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หุ้นกู้ที่จะถือจนครบกำหนดที่</w:t>
            </w:r>
          </w:p>
          <w:p w14:paraId="4FB7C53C" w14:textId="77777777" w:rsidR="003B7F6A" w:rsidRDefault="003D0F44" w:rsidP="00DD729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ถึงกำหนดรับชำระภายใน</w:t>
            </w:r>
          </w:p>
          <w:p w14:paraId="7C6CFB4B" w14:textId="1FDDF810" w:rsidR="00A74EAF" w:rsidRPr="00184215" w:rsidRDefault="003B7F6A" w:rsidP="00DD729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7BF1676D" w14:textId="6250C414" w:rsidR="00A74EAF" w:rsidRPr="00184215" w:rsidRDefault="004E013D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7719B21C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2E392" w14:textId="77777777" w:rsidR="00A74EAF" w:rsidRPr="00184215" w:rsidRDefault="00A74EAF" w:rsidP="003A040D">
            <w:pPr>
              <w:pStyle w:val="acctfourfigures"/>
              <w:tabs>
                <w:tab w:val="clear" w:pos="765"/>
                <w:tab w:val="left" w:pos="150"/>
                <w:tab w:val="decimal" w:pos="370"/>
              </w:tabs>
              <w:spacing w:line="240" w:lineRule="atLeast"/>
              <w:ind w:left="-471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8711435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109A0" w14:textId="572340A6" w:rsidR="00A74EAF" w:rsidRPr="00184215" w:rsidRDefault="00A74EAF" w:rsidP="00F04F1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F7B06D5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DC1ECB3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255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3A26844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6DF5C" w14:textId="1AFD72DB" w:rsidR="00A74EAF" w:rsidRPr="00184215" w:rsidRDefault="004E013D" w:rsidP="00F04F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9337A0F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3651" w14:textId="577BFF36" w:rsidR="00A74EAF" w:rsidRPr="00184215" w:rsidRDefault="004E013D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A74EAF" w:rsidRPr="00184215" w14:paraId="05F1DA25" w14:textId="77777777" w:rsidTr="003A040D">
        <w:tc>
          <w:tcPr>
            <w:tcW w:w="2610" w:type="dxa"/>
            <w:shd w:val="clear" w:color="auto" w:fill="auto"/>
            <w:vAlign w:val="bottom"/>
          </w:tcPr>
          <w:p w14:paraId="716BFB46" w14:textId="77777777" w:rsidR="00A74EAF" w:rsidRPr="00184215" w:rsidRDefault="00A74EAF" w:rsidP="00DD72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3A4B0" w14:textId="564C0A46" w:rsidR="00A74EAF" w:rsidRPr="00184215" w:rsidRDefault="004E013D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A74EAF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7921E24E" w14:textId="332FB7B4" w:rsidR="00A74EAF" w:rsidRPr="00184215" w:rsidRDefault="003A040D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3B988" w14:textId="7941766A" w:rsidR="00A74EAF" w:rsidRPr="00184215" w:rsidRDefault="003A040D" w:rsidP="003A040D">
            <w:pPr>
              <w:pStyle w:val="acctfourfigures"/>
              <w:tabs>
                <w:tab w:val="clear" w:pos="765"/>
                <w:tab w:val="left" w:pos="150"/>
                <w:tab w:val="decimal" w:pos="910"/>
              </w:tabs>
              <w:spacing w:line="240" w:lineRule="atLeast"/>
              <w:ind w:left="-471" w:right="-1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</w:t>
            </w:r>
            <w:bookmarkStart w:id="2" w:name="_GoBack"/>
            <w:bookmarkEnd w:id="2"/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A74EAF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8215F29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C900C" w14:textId="766C3494" w:rsidR="00A74EAF" w:rsidRPr="00184215" w:rsidRDefault="00A74EAF" w:rsidP="00F04F1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3EE244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B369A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255"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2FEA7B00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D8CA9" w14:textId="1DD9F1AC" w:rsidR="00A74EAF" w:rsidRPr="00184215" w:rsidRDefault="004E013D" w:rsidP="00F04F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A74EAF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88A0B2E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BD11B" w14:textId="34EAF3F3" w:rsidR="00A74EAF" w:rsidRPr="00184215" w:rsidRDefault="004E013D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  <w:r w:rsidR="00A74EAF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74EAF" w:rsidRPr="00184215" w14:paraId="73055441" w14:textId="77777777" w:rsidTr="003A040D">
        <w:tc>
          <w:tcPr>
            <w:tcW w:w="2610" w:type="dxa"/>
            <w:shd w:val="clear" w:color="auto" w:fill="auto"/>
            <w:vAlign w:val="bottom"/>
          </w:tcPr>
          <w:p w14:paraId="2A4A6F0C" w14:textId="77777777" w:rsidR="00A74EAF" w:rsidRPr="00184215" w:rsidRDefault="00A74EAF" w:rsidP="00DD72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vAlign w:val="bottom"/>
          </w:tcPr>
          <w:p w14:paraId="0492DC48" w14:textId="77777777" w:rsidR="00A74EAF" w:rsidRPr="00184215" w:rsidRDefault="00A74EAF" w:rsidP="002B57E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1195D1F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163320" w14:textId="77777777" w:rsidR="00A74EAF" w:rsidRPr="00184215" w:rsidRDefault="00A74EAF" w:rsidP="003A040D">
            <w:pPr>
              <w:pStyle w:val="acctfourfigures"/>
              <w:tabs>
                <w:tab w:val="clear" w:pos="765"/>
                <w:tab w:val="left" w:pos="150"/>
                <w:tab w:val="decimal" w:pos="910"/>
              </w:tabs>
              <w:spacing w:line="240" w:lineRule="atLeast"/>
              <w:ind w:left="-471" w:right="-16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FB40355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F089E8" w14:textId="77777777" w:rsidR="00A74EAF" w:rsidRPr="00184215" w:rsidRDefault="00A74EAF" w:rsidP="00DD729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1E73B56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0EDC129C" w14:textId="77777777" w:rsidR="00A74EAF" w:rsidRPr="00184215" w:rsidRDefault="00A74EAF" w:rsidP="004821F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255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BC29F46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650789" w14:textId="77777777" w:rsidR="00A74EAF" w:rsidRPr="00184215" w:rsidRDefault="00A74EAF" w:rsidP="00DD72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2DEFB13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52B563" w14:textId="77777777" w:rsidR="00A74EAF" w:rsidRPr="00184215" w:rsidRDefault="00A74EAF" w:rsidP="00DD72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EAF" w:rsidRPr="00184215" w14:paraId="106D5DC1" w14:textId="77777777" w:rsidTr="003A040D">
        <w:tc>
          <w:tcPr>
            <w:tcW w:w="2610" w:type="dxa"/>
            <w:shd w:val="clear" w:color="auto" w:fill="auto"/>
            <w:vAlign w:val="bottom"/>
          </w:tcPr>
          <w:p w14:paraId="2E7E31C8" w14:textId="77777777" w:rsidR="00A74EAF" w:rsidRPr="00184215" w:rsidRDefault="00A74EAF" w:rsidP="00DD72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193" w:type="dxa"/>
            <w:vAlign w:val="bottom"/>
          </w:tcPr>
          <w:p w14:paraId="3A489C59" w14:textId="77777777" w:rsidR="00A74EAF" w:rsidRPr="00184215" w:rsidRDefault="00A74EAF" w:rsidP="002B57E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EA2E23E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9CE2B2F" w14:textId="77777777" w:rsidR="00A74EAF" w:rsidRPr="00184215" w:rsidRDefault="00A74EAF" w:rsidP="00DD72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5B6891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EC748E2" w14:textId="77777777" w:rsidR="00A74EAF" w:rsidRPr="00184215" w:rsidRDefault="00A74EAF" w:rsidP="00DD729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E43E781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E154529" w14:textId="77777777" w:rsidR="00A74EAF" w:rsidRPr="00184215" w:rsidRDefault="00A74EAF" w:rsidP="004821F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255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10B1521" w14:textId="77777777" w:rsidR="00A74EAF" w:rsidRPr="00184215" w:rsidRDefault="00A74EAF" w:rsidP="00DD7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13667A9" w14:textId="77777777" w:rsidR="00A74EAF" w:rsidRPr="00184215" w:rsidRDefault="00A74EAF" w:rsidP="00DD72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F337B9D" w14:textId="77777777" w:rsidR="00A74EAF" w:rsidRPr="00184215" w:rsidRDefault="00A74EAF" w:rsidP="00DD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519F8DF" w14:textId="77777777" w:rsidR="00A74EAF" w:rsidRPr="00184215" w:rsidRDefault="00A74EAF" w:rsidP="00DD72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EAF" w:rsidRPr="00184215" w14:paraId="13036173" w14:textId="77777777" w:rsidTr="003A040D">
        <w:tc>
          <w:tcPr>
            <w:tcW w:w="2610" w:type="dxa"/>
            <w:shd w:val="clear" w:color="auto" w:fill="auto"/>
            <w:vAlign w:val="bottom"/>
          </w:tcPr>
          <w:p w14:paraId="2A3B838D" w14:textId="77777777" w:rsidR="005E076B" w:rsidRDefault="00A74EAF" w:rsidP="00DD72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</w:t>
            </w:r>
          </w:p>
          <w:p w14:paraId="4EB26751" w14:textId="2FE985B8" w:rsidR="00A74EAF" w:rsidRPr="00184215" w:rsidRDefault="005E076B" w:rsidP="00DD72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93" w:type="dxa"/>
            <w:vAlign w:val="bottom"/>
          </w:tcPr>
          <w:p w14:paraId="2D325CBA" w14:textId="46D7101A" w:rsidR="00A74EAF" w:rsidRPr="00184215" w:rsidRDefault="004E013D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241" w:type="dxa"/>
            <w:vAlign w:val="bottom"/>
          </w:tcPr>
          <w:p w14:paraId="001C1E4C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1C2EB1A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DC225B4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C2D49C6" w14:textId="427D71D4" w:rsidR="00A74EAF" w:rsidRPr="00184215" w:rsidRDefault="00A74EAF" w:rsidP="00F04F1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0741389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01E4A1C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255" w:right="-20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50DD7C1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F1B012C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08CAC7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E580D4E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74EAF" w:rsidRPr="00184215" w14:paraId="4E7870FF" w14:textId="77777777" w:rsidTr="003A040D">
        <w:tc>
          <w:tcPr>
            <w:tcW w:w="2610" w:type="dxa"/>
            <w:shd w:val="clear" w:color="auto" w:fill="auto"/>
            <w:vAlign w:val="bottom"/>
          </w:tcPr>
          <w:p w14:paraId="03BE32DA" w14:textId="77777777" w:rsidR="00A74EAF" w:rsidRPr="00184215" w:rsidRDefault="00A74EAF" w:rsidP="00DD72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หุ้นกู้ที่จะถือจนครบกำหนด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32B17FE8" w14:textId="4FE2F9D4" w:rsidR="00A74EAF" w:rsidRPr="00184215" w:rsidRDefault="004E013D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5E84AF49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572B7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4E9F3D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FA8F2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6413830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F154F0C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255" w:right="-20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F864F62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03C24" w14:textId="0300904E" w:rsidR="00A74EAF" w:rsidRPr="00184215" w:rsidRDefault="00A74EAF" w:rsidP="00F04F12">
            <w:pPr>
              <w:pStyle w:val="acctfourfigures"/>
              <w:tabs>
                <w:tab w:val="clear" w:pos="765"/>
                <w:tab w:val="left" w:pos="151"/>
                <w:tab w:val="decimal" w:pos="910"/>
              </w:tabs>
              <w:spacing w:line="240" w:lineRule="atLeast"/>
              <w:ind w:left="-471" w:right="-161" w:firstLine="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4300D3E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8C708" w14:textId="5DD73435" w:rsidR="00A74EAF" w:rsidRPr="00184215" w:rsidRDefault="004E013D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A74EA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A74EAF" w:rsidRPr="00184215" w14:paraId="2D70CECE" w14:textId="77777777" w:rsidTr="003A040D">
        <w:tc>
          <w:tcPr>
            <w:tcW w:w="2610" w:type="dxa"/>
            <w:shd w:val="clear" w:color="auto" w:fill="auto"/>
            <w:vAlign w:val="bottom"/>
          </w:tcPr>
          <w:p w14:paraId="7D93C079" w14:textId="77777777" w:rsidR="00A74EAF" w:rsidRPr="00184215" w:rsidRDefault="00A74EAF" w:rsidP="00DD72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BD9FE" w14:textId="01AE66F7" w:rsidR="00A74EAF" w:rsidRPr="00184215" w:rsidRDefault="004E013D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  <w:r w:rsidR="00A74EAF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41" w:type="dxa"/>
            <w:vAlign w:val="bottom"/>
          </w:tcPr>
          <w:p w14:paraId="00F6BED1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30DBA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1325C15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369DB" w14:textId="45300565" w:rsidR="00A74EAF" w:rsidRPr="00184215" w:rsidRDefault="00A74EAF" w:rsidP="00F04F1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353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200DF0C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9A18E" w14:textId="77777777" w:rsidR="00A74EAF" w:rsidRPr="00184215" w:rsidRDefault="00A74EAF" w:rsidP="00F04F1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255" w:right="-20" w:firstLine="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337A863" w14:textId="77777777" w:rsidR="00A74EAF" w:rsidRPr="00184215" w:rsidRDefault="00A74EAF" w:rsidP="00F04F12">
            <w:pPr>
              <w:pStyle w:val="acctfourfigures"/>
              <w:tabs>
                <w:tab w:val="clear" w:pos="765"/>
              </w:tabs>
              <w:spacing w:line="240" w:lineRule="atLeast"/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3DC12" w14:textId="38D03944" w:rsidR="00A74EAF" w:rsidRPr="00184215" w:rsidRDefault="00A74EAF" w:rsidP="00F04F12">
            <w:pPr>
              <w:pStyle w:val="acctfourfigures"/>
              <w:tabs>
                <w:tab w:val="clear" w:pos="765"/>
                <w:tab w:val="left" w:pos="125"/>
                <w:tab w:val="decimal" w:pos="910"/>
              </w:tabs>
              <w:spacing w:line="240" w:lineRule="atLeast"/>
              <w:ind w:left="-471" w:right="-161" w:firstLine="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5E6CFC" w14:textId="77777777" w:rsidR="00A74EAF" w:rsidRPr="00184215" w:rsidRDefault="00A74EAF" w:rsidP="00F0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80691" w14:textId="216CAA0B" w:rsidR="00A74EAF" w:rsidRPr="00184215" w:rsidRDefault="004E013D" w:rsidP="00F04F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 w:rsidR="00A74EAF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E2EB7E2" w14:textId="77777777" w:rsidR="00A74EAF" w:rsidRPr="00184215" w:rsidRDefault="00A74EAF" w:rsidP="00A74E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47772AA" w14:textId="77777777" w:rsidR="00A74EAF" w:rsidRPr="00184215" w:rsidRDefault="00A74EAF" w:rsidP="007E3F1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  <w:sectPr w:rsidR="00A74EAF" w:rsidRPr="00184215" w:rsidSect="008F069A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7A95AC4" w14:textId="07034B96" w:rsidR="009E636E" w:rsidRPr="00184215" w:rsidRDefault="009E636E" w:rsidP="007E3F1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นโยบายการจัดการความเสี่ยงทางด้านการเงิน  </w:t>
      </w:r>
    </w:p>
    <w:p w14:paraId="272C9B2A" w14:textId="77777777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64A360F" w14:textId="2CA0AAF7" w:rsidR="005656BA" w:rsidRPr="00184215" w:rsidRDefault="005656BA" w:rsidP="005656BA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42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808A142" w14:textId="77777777" w:rsidR="005656BA" w:rsidRPr="00184215" w:rsidRDefault="005656BA" w:rsidP="00565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4994" w14:textId="55BBD41B" w:rsidR="005656BA" w:rsidRPr="00184215" w:rsidRDefault="005656BA" w:rsidP="005656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184215">
        <w:rPr>
          <w:rFonts w:asciiTheme="majorBidi" w:hAnsiTheme="majorBidi" w:hint="cs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="006D0B3C" w:rsidRPr="00184215">
        <w:rPr>
          <w:rFonts w:asciiTheme="majorBidi" w:hAnsiTheme="majorBidi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1567C20" w14:textId="77777777" w:rsidR="005656BA" w:rsidRPr="00184215" w:rsidRDefault="005656BA" w:rsidP="005656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4846E" w14:textId="31334B68" w:rsidR="005656BA" w:rsidRPr="00184215" w:rsidRDefault="005656BA" w:rsidP="005656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184215">
        <w:rPr>
          <w:rFonts w:asciiTheme="majorBidi" w:hAnsiTheme="majorBidi" w:hint="cs"/>
          <w:sz w:val="30"/>
          <w:szCs w:val="30"/>
          <w:cs/>
        </w:rPr>
        <w:t xml:space="preserve">  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2B961A0" w14:textId="77777777" w:rsidR="005656BA" w:rsidRPr="00184215" w:rsidRDefault="005656BA" w:rsidP="005656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E331A2" w14:textId="2987A2AF" w:rsidR="005656BA" w:rsidRPr="00184215" w:rsidRDefault="005656BA" w:rsidP="005656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3A6F9AB" w14:textId="37C4B62A" w:rsidR="009E636E" w:rsidRPr="00184215" w:rsidRDefault="009E636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9087E7" w14:textId="5FCFA7C8" w:rsidR="00D0006F" w:rsidRPr="00184215" w:rsidRDefault="00D0006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="00F36B2B" w:rsidRPr="001842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4E013D" w:rsidRPr="004E013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) </w:t>
      </w:r>
      <w:r w:rsidRPr="001842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52226C0" w14:textId="788448D1" w:rsidR="009E636E" w:rsidRPr="00184215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CC87F5E" w14:textId="2269265A" w:rsidR="00914105" w:rsidRPr="00184215" w:rsidRDefault="00914105" w:rsidP="00DF66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 w:hint="cs"/>
          <w:sz w:val="30"/>
          <w:szCs w:val="30"/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="00BB0487" w:rsidRPr="00184215">
        <w:rPr>
          <w:rFonts w:asciiTheme="majorBidi" w:hAnsiTheme="majorBidi"/>
          <w:sz w:val="30"/>
          <w:szCs w:val="30"/>
          <w:cs/>
        </w:rPr>
        <w:t>ซึ่งโดยส่วนใหญ่เกิดจากลูกหนี้ที่เป็นลูกค้าและเงินลงทุนในตราสารหนี้ของ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05EA7D81" w14:textId="3544BE20" w:rsidR="00914105" w:rsidRPr="00184215" w:rsidRDefault="00914105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E9FB4" w14:textId="6A25ADA9" w:rsidR="008E30AD" w:rsidRPr="00184215" w:rsidRDefault="008E30AD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Theme="majorBidi" w:hAnsiTheme="majorBidi"/>
          <w:sz w:val="30"/>
          <w:szCs w:val="30"/>
          <w:cs/>
        </w:rPr>
        <w:t>(</w:t>
      </w:r>
      <w:r w:rsidR="00F36B2B" w:rsidRPr="00184215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184215">
        <w:rPr>
          <w:rFonts w:asciiTheme="majorBidi" w:hAnsiTheme="majorBidi"/>
          <w:sz w:val="30"/>
          <w:szCs w:val="30"/>
          <w:cs/>
        </w:rPr>
        <w:t>.</w:t>
      </w:r>
      <w:r w:rsidR="004E013D" w:rsidRPr="004E013D">
        <w:rPr>
          <w:rFonts w:asciiTheme="majorBidi" w:hAnsiTheme="majorBidi" w:cstheme="majorBidi"/>
          <w:sz w:val="30"/>
          <w:szCs w:val="30"/>
        </w:rPr>
        <w:t>1</w:t>
      </w:r>
      <w:r w:rsidRPr="00184215">
        <w:rPr>
          <w:rFonts w:asciiTheme="majorBidi" w:hAnsiTheme="majorBidi"/>
          <w:sz w:val="30"/>
          <w:szCs w:val="30"/>
          <w:cs/>
        </w:rPr>
        <w:t>.</w:t>
      </w:r>
      <w:r w:rsidR="004E013D" w:rsidRPr="004E013D">
        <w:rPr>
          <w:rFonts w:asciiTheme="majorBidi" w:hAnsiTheme="majorBidi" w:cstheme="majorBidi"/>
          <w:sz w:val="30"/>
          <w:szCs w:val="30"/>
        </w:rPr>
        <w:t>1</w:t>
      </w:r>
      <w:r w:rsidRPr="00184215">
        <w:rPr>
          <w:rFonts w:asciiTheme="majorBidi" w:hAnsiTheme="majorBidi"/>
          <w:sz w:val="30"/>
          <w:szCs w:val="30"/>
          <w:cs/>
        </w:rPr>
        <w:t xml:space="preserve">) </w:t>
      </w:r>
      <w:r w:rsidRPr="00184215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3D186ADD" w14:textId="4B699971" w:rsidR="00914105" w:rsidRPr="00184215" w:rsidRDefault="00914105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D3057AC" w14:textId="1B52436B" w:rsidR="00265771" w:rsidRPr="00184215" w:rsidRDefault="00A77FF0" w:rsidP="00A77F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/>
          <w:sz w:val="30"/>
          <w:szCs w:val="30"/>
          <w:cs/>
        </w:rPr>
        <w:t xml:space="preserve">บริษัทจำกัด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 </w:t>
      </w:r>
      <w:r w:rsidRPr="00184215">
        <w:rPr>
          <w:rFonts w:asciiTheme="majorBidi" w:hAnsiTheme="majorBidi" w:cstheme="majorBidi"/>
          <w:sz w:val="30"/>
          <w:szCs w:val="30"/>
        </w:rPr>
        <w:t>BBB</w:t>
      </w:r>
      <w:r w:rsidRPr="00184215">
        <w:rPr>
          <w:rFonts w:asciiTheme="majorBidi" w:hAnsiTheme="majorBidi"/>
          <w:sz w:val="30"/>
          <w:szCs w:val="30"/>
          <w:cs/>
        </w:rPr>
        <w:t>+ จากการจัดอัน</w:t>
      </w:r>
      <w:r w:rsidR="00D41D23" w:rsidRPr="00184215">
        <w:rPr>
          <w:rFonts w:asciiTheme="majorBidi" w:hAnsiTheme="majorBidi" w:hint="cs"/>
          <w:sz w:val="30"/>
          <w:szCs w:val="30"/>
          <w:cs/>
        </w:rPr>
        <w:t>ดับ</w:t>
      </w:r>
      <w:r w:rsidRPr="00184215">
        <w:rPr>
          <w:rFonts w:asciiTheme="majorBidi" w:hAnsiTheme="majorBidi"/>
          <w:sz w:val="30"/>
          <w:szCs w:val="30"/>
          <w:cs/>
        </w:rPr>
        <w:t>ของสถาบันจัดอันดับความน่าเชื่อถือที่เป็นที่ยอมรับในระดับสากล</w:t>
      </w:r>
    </w:p>
    <w:p w14:paraId="04304FDC" w14:textId="6F8358CD" w:rsidR="00EE237F" w:rsidRPr="00184215" w:rsidRDefault="00EE237F" w:rsidP="00E6466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เพื่อประกอบในการพิจารณาบริษัทมีการทบทวนการเปลี่ยนแปลงของผลตอบแทนในหุ้นกู้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430EE538" w14:textId="77777777" w:rsidR="00EE237F" w:rsidRPr="00184215" w:rsidRDefault="00EE237F" w:rsidP="00EE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10"/>
          <w:szCs w:val="10"/>
        </w:rPr>
      </w:pPr>
    </w:p>
    <w:p w14:paraId="002605C1" w14:textId="7BE9C652" w:rsidR="0005192D" w:rsidRPr="00184215" w:rsidRDefault="0005192D" w:rsidP="00F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/>
          <w:sz w:val="30"/>
          <w:szCs w:val="30"/>
          <w:cs/>
        </w:rPr>
        <w:t>(</w:t>
      </w:r>
      <w:r w:rsidR="00F36B2B" w:rsidRPr="00184215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184215">
        <w:rPr>
          <w:rFonts w:asciiTheme="majorBidi" w:hAnsiTheme="majorBidi"/>
          <w:sz w:val="30"/>
          <w:szCs w:val="30"/>
          <w:cs/>
        </w:rPr>
        <w:t>.</w:t>
      </w:r>
      <w:r w:rsidR="004E013D" w:rsidRPr="004E013D">
        <w:rPr>
          <w:rFonts w:asciiTheme="majorBidi" w:hAnsiTheme="majorBidi" w:cstheme="majorBidi"/>
          <w:sz w:val="30"/>
          <w:szCs w:val="30"/>
        </w:rPr>
        <w:t>1</w:t>
      </w:r>
      <w:r w:rsidRPr="00184215">
        <w:rPr>
          <w:rFonts w:asciiTheme="majorBidi" w:hAnsiTheme="majorBidi"/>
          <w:sz w:val="30"/>
          <w:szCs w:val="30"/>
          <w:cs/>
        </w:rPr>
        <w:t>.</w:t>
      </w:r>
      <w:r w:rsidR="004E013D" w:rsidRPr="004E013D">
        <w:rPr>
          <w:rFonts w:asciiTheme="majorBidi" w:hAnsiTheme="majorBidi" w:cstheme="majorBidi"/>
          <w:sz w:val="30"/>
          <w:szCs w:val="30"/>
        </w:rPr>
        <w:t>2</w:t>
      </w:r>
      <w:r w:rsidRPr="00184215">
        <w:rPr>
          <w:rFonts w:asciiTheme="majorBidi" w:hAnsiTheme="majorBidi"/>
          <w:sz w:val="30"/>
          <w:szCs w:val="30"/>
          <w:cs/>
        </w:rPr>
        <w:t xml:space="preserve">) </w:t>
      </w:r>
      <w:r w:rsidRPr="00184215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4DB766C6" w14:textId="77777777" w:rsidR="0005192D" w:rsidRPr="00184215" w:rsidRDefault="0005192D" w:rsidP="0005192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10"/>
          <w:szCs w:val="10"/>
        </w:rPr>
      </w:pPr>
      <w:r w:rsidRPr="00184215">
        <w:rPr>
          <w:rFonts w:asciiTheme="majorBidi" w:hAnsiTheme="majorBidi" w:cstheme="majorBidi"/>
          <w:sz w:val="10"/>
          <w:szCs w:val="10"/>
        </w:rPr>
        <w:tab/>
      </w:r>
    </w:p>
    <w:p w14:paraId="0FEE9379" w14:textId="39B2A942" w:rsidR="0005192D" w:rsidRPr="00184215" w:rsidRDefault="00193343" w:rsidP="00C613F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ถูกจำกัดเนื่องจากคู่สัญญาเป็นธนาคารและสถาบันการเงินที่มีความน่าเชื่อถือซึ่งบริษัทพิจารณาว่ามีความเสี่ยงด้านเครดิตต่ำ</w:t>
      </w:r>
    </w:p>
    <w:p w14:paraId="0902AEA0" w14:textId="2F0CBA35" w:rsidR="00EE237F" w:rsidRPr="00184215" w:rsidRDefault="00EE237F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436E715F" w14:textId="51460DC2" w:rsidR="002615FE" w:rsidRPr="00184215" w:rsidRDefault="002615FE" w:rsidP="00261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="00F36B2B" w:rsidRPr="001842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4E013D" w:rsidRPr="004E013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) </w:t>
      </w:r>
      <w:r w:rsidRPr="001842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1842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1842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49D4CFAF" w14:textId="77777777" w:rsidR="00EE237F" w:rsidRPr="00184215" w:rsidRDefault="00EE237F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5C775B0E" w14:textId="46F1EB18" w:rsidR="009E636E" w:rsidRPr="00184215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5A158AAE" w14:textId="0776089C" w:rsidR="009E636E" w:rsidRPr="00184215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56350284" w14:textId="7B522CB7" w:rsidR="009E636E" w:rsidRPr="00184215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84215">
        <w:rPr>
          <w:rFonts w:asciiTheme="majorBidi" w:hAnsiTheme="majorBidi" w:hint="cs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184215">
        <w:rPr>
          <w:rFonts w:asciiTheme="majorBidi" w:hAnsiTheme="majorBidi" w:hint="cs"/>
          <w:sz w:val="30"/>
          <w:szCs w:val="30"/>
          <w:cs/>
        </w:rPr>
        <w:t xml:space="preserve"> </w:t>
      </w:r>
      <w:r w:rsidR="00EF11D5" w:rsidRPr="00184215">
        <w:rPr>
          <w:rFonts w:asciiTheme="majorBidi" w:hAnsiTheme="majorBidi"/>
          <w:sz w:val="30"/>
          <w:szCs w:val="30"/>
          <w:cs/>
        </w:rPr>
        <w:t xml:space="preserve">               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184215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33FB754D" w14:textId="50CFE3B0" w:rsidR="009E636E" w:rsidRPr="00184215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080"/>
        <w:gridCol w:w="272"/>
        <w:gridCol w:w="1348"/>
        <w:gridCol w:w="272"/>
        <w:gridCol w:w="1168"/>
        <w:gridCol w:w="236"/>
        <w:gridCol w:w="1204"/>
        <w:gridCol w:w="263"/>
        <w:gridCol w:w="1087"/>
      </w:tblGrid>
      <w:tr w:rsidR="009E636E" w:rsidRPr="00184215" w14:paraId="1718670B" w14:textId="77777777" w:rsidTr="004612E3">
        <w:trPr>
          <w:tblHeader/>
        </w:trPr>
        <w:tc>
          <w:tcPr>
            <w:tcW w:w="2435" w:type="dxa"/>
            <w:hideMark/>
          </w:tcPr>
          <w:p w14:paraId="713D9DF8" w14:textId="4A9A9A24" w:rsidR="009E636E" w:rsidRPr="00184215" w:rsidRDefault="009E636E" w:rsidP="00C945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21E3D" w14:textId="77777777" w:rsidR="009E636E" w:rsidRPr="00184215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4AF00C5" w14:textId="77777777" w:rsidR="009E636E" w:rsidRPr="00184215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7"/>
            <w:vAlign w:val="bottom"/>
            <w:hideMark/>
          </w:tcPr>
          <w:p w14:paraId="78BD7402" w14:textId="77777777" w:rsidR="009E636E" w:rsidRPr="00184215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E670A" w:rsidRPr="00184215" w14:paraId="4BB6EE4B" w14:textId="77777777" w:rsidTr="004612E3">
        <w:trPr>
          <w:tblHeader/>
        </w:trPr>
        <w:tc>
          <w:tcPr>
            <w:tcW w:w="2435" w:type="dxa"/>
            <w:vAlign w:val="bottom"/>
            <w:hideMark/>
          </w:tcPr>
          <w:p w14:paraId="1E35BD48" w14:textId="5432A959" w:rsidR="00DE670A" w:rsidRPr="00184215" w:rsidRDefault="00DE670A" w:rsidP="00C945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842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E013D" w:rsidRPr="004E0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E013D" w:rsidRPr="004E0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0EAB340C" w14:textId="77777777" w:rsidR="00DE670A" w:rsidRPr="00184215" w:rsidRDefault="00DE670A" w:rsidP="00C945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F86F5F" w14:textId="77777777" w:rsidR="00DE670A" w:rsidRPr="00184215" w:rsidRDefault="00DE670A" w:rsidP="00C945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4DD5867F" w14:textId="77777777" w:rsidR="00DE670A" w:rsidRPr="00184215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  <w:hideMark/>
          </w:tcPr>
          <w:p w14:paraId="1395A110" w14:textId="386C5598" w:rsidR="00DE670A" w:rsidRPr="00184215" w:rsidRDefault="00DE670A" w:rsidP="00C9451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6E509E01" w14:textId="77777777" w:rsidR="00DE670A" w:rsidRPr="00184215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25CA793C" w14:textId="1D3801A2" w:rsidR="00DE670A" w:rsidRPr="00184215" w:rsidRDefault="00DE670A" w:rsidP="00C945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399C9C9" w14:textId="77777777" w:rsidR="00DE670A" w:rsidRPr="00184215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1DDF1FCE" w14:textId="1DC7460C" w:rsidR="00DE670A" w:rsidRPr="00184215" w:rsidRDefault="00DE670A" w:rsidP="00C9451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439FCC1" w14:textId="77777777" w:rsidR="00DE670A" w:rsidRPr="00184215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3FA22D76" w14:textId="77777777" w:rsidR="00DE670A" w:rsidRPr="00184215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E636E" w:rsidRPr="00184215" w14:paraId="5F58AE33" w14:textId="77777777" w:rsidTr="004612E3">
        <w:trPr>
          <w:tblHeader/>
        </w:trPr>
        <w:tc>
          <w:tcPr>
            <w:tcW w:w="2435" w:type="dxa"/>
          </w:tcPr>
          <w:p w14:paraId="43E098B3" w14:textId="77777777" w:rsidR="009E636E" w:rsidRPr="00184215" w:rsidRDefault="009E636E" w:rsidP="00C945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  <w:gridSpan w:val="9"/>
            <w:hideMark/>
          </w:tcPr>
          <w:p w14:paraId="1A4EE29F" w14:textId="2CA46D04" w:rsidR="009E636E" w:rsidRPr="00184215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597980" w:rsidRPr="00184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84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024D" w:rsidRPr="00184215" w14:paraId="515B6EB0" w14:textId="77777777" w:rsidTr="004612E3">
        <w:tc>
          <w:tcPr>
            <w:tcW w:w="2435" w:type="dxa"/>
            <w:hideMark/>
          </w:tcPr>
          <w:p w14:paraId="681FBC75" w14:textId="77777777" w:rsidR="00A1024D" w:rsidRPr="00184215" w:rsidRDefault="00A1024D" w:rsidP="00A10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842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48DBDDB" w14:textId="7421EAE3" w:rsidR="00A1024D" w:rsidRPr="00184215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CB93CDE" w14:textId="77777777" w:rsidR="00A1024D" w:rsidRPr="00184215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19610756" w14:textId="106B016A" w:rsidR="00A1024D" w:rsidRPr="00184215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A633D4B" w14:textId="77777777" w:rsidR="00A1024D" w:rsidRPr="00184215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C3331ED" w14:textId="5BC0D9A9" w:rsidR="00A1024D" w:rsidRPr="00184215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F161C" w14:textId="77777777" w:rsidR="00A1024D" w:rsidRPr="00184215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CFEED1" w14:textId="455151ED" w:rsidR="00A1024D" w:rsidRPr="00184215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D530C0D" w14:textId="77777777" w:rsidR="00A1024D" w:rsidRPr="00184215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6024D46" w14:textId="3314F03E" w:rsidR="00A1024D" w:rsidRPr="00184215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024D" w:rsidRPr="00184215" w14:paraId="1361CB34" w14:textId="77777777" w:rsidTr="004612E3">
        <w:tc>
          <w:tcPr>
            <w:tcW w:w="2435" w:type="dxa"/>
            <w:hideMark/>
          </w:tcPr>
          <w:p w14:paraId="10F8F5FD" w14:textId="77777777" w:rsidR="00A1024D" w:rsidRPr="00184215" w:rsidRDefault="00A1024D" w:rsidP="00A1024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เงินกู้ระยะสั้นจากสถาบัน</w:t>
            </w:r>
          </w:p>
          <w:p w14:paraId="3BB2444F" w14:textId="6350FC25" w:rsidR="00A1024D" w:rsidRPr="00184215" w:rsidRDefault="00A1024D" w:rsidP="00A10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1080" w:type="dxa"/>
          </w:tcPr>
          <w:p w14:paraId="47E90264" w14:textId="77777777" w:rsidR="00A1024D" w:rsidRPr="00184215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40F35388" w14:textId="6097F486" w:rsidR="00A1024D" w:rsidRPr="00184215" w:rsidRDefault="00A1024D" w:rsidP="00A1024D">
            <w:pPr>
              <w:tabs>
                <w:tab w:val="clear" w:pos="907"/>
                <w:tab w:val="decimal" w:pos="706"/>
                <w:tab w:val="decimal" w:pos="82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558</w:t>
            </w:r>
            <w:r w:rsidRPr="001842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340</w:t>
            </w:r>
          </w:p>
        </w:tc>
        <w:tc>
          <w:tcPr>
            <w:tcW w:w="272" w:type="dxa"/>
          </w:tcPr>
          <w:p w14:paraId="51D85129" w14:textId="77777777" w:rsidR="00A1024D" w:rsidRPr="00184215" w:rsidRDefault="00A1024D" w:rsidP="00A1024D">
            <w:pPr>
              <w:tabs>
                <w:tab w:val="clear" w:pos="907"/>
                <w:tab w:val="decimal" w:pos="706"/>
                <w:tab w:val="decimal" w:pos="82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8" w:type="dxa"/>
          </w:tcPr>
          <w:p w14:paraId="0F0D628F" w14:textId="77777777" w:rsidR="00A1024D" w:rsidRPr="00184215" w:rsidRDefault="00A1024D" w:rsidP="00A1024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72AE7A0B" w14:textId="6C706364" w:rsidR="00A1024D" w:rsidRPr="00184215" w:rsidRDefault="00A1024D" w:rsidP="00A1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560</w:t>
            </w:r>
            <w:r w:rsidRPr="001842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651</w:t>
            </w:r>
            <w:r w:rsidRPr="00184215">
              <w:rPr>
                <w:rFonts w:asciiTheme="majorBidi" w:hAnsiTheme="majorBidi"/>
                <w:sz w:val="30"/>
                <w:szCs w:val="30"/>
                <w:cs/>
                <w:lang w:val="en-GB" w:bidi="th-TH"/>
              </w:rPr>
              <w:t xml:space="preserve"> </w:t>
            </w:r>
          </w:p>
        </w:tc>
        <w:tc>
          <w:tcPr>
            <w:tcW w:w="272" w:type="dxa"/>
          </w:tcPr>
          <w:p w14:paraId="2A8CE445" w14:textId="77777777" w:rsidR="00A1024D" w:rsidRPr="00184215" w:rsidRDefault="00A1024D" w:rsidP="00A1024D">
            <w:pPr>
              <w:tabs>
                <w:tab w:val="clear" w:pos="907"/>
                <w:tab w:val="decimal" w:pos="706"/>
                <w:tab w:val="decimal" w:pos="82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14:paraId="5656AC83" w14:textId="77777777" w:rsidR="00A1024D" w:rsidRPr="00184215" w:rsidRDefault="00A1024D" w:rsidP="00A1024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255" w:right="42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1DF0AC" w14:textId="56250943" w:rsidR="00A1024D" w:rsidRPr="00184215" w:rsidRDefault="00A1024D" w:rsidP="00A1024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- </w:t>
            </w:r>
          </w:p>
        </w:tc>
        <w:tc>
          <w:tcPr>
            <w:tcW w:w="236" w:type="dxa"/>
          </w:tcPr>
          <w:p w14:paraId="69A6ECDE" w14:textId="77777777" w:rsidR="00A1024D" w:rsidRPr="00184215" w:rsidRDefault="00A1024D" w:rsidP="00A1024D">
            <w:pPr>
              <w:tabs>
                <w:tab w:val="clear" w:pos="907"/>
                <w:tab w:val="decimal" w:pos="706"/>
                <w:tab w:val="decimal" w:pos="82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65E129DA" w14:textId="77777777" w:rsidR="00A1024D" w:rsidRPr="00184215" w:rsidRDefault="00A1024D" w:rsidP="00A102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A008D" w14:textId="0A0F7A39" w:rsidR="00A1024D" w:rsidRPr="00184215" w:rsidRDefault="00A1024D" w:rsidP="00A1024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3" w:type="dxa"/>
          </w:tcPr>
          <w:p w14:paraId="58964F0C" w14:textId="77777777" w:rsidR="00A1024D" w:rsidRPr="00184215" w:rsidRDefault="00A1024D" w:rsidP="00A1024D">
            <w:pPr>
              <w:tabs>
                <w:tab w:val="clear" w:pos="907"/>
                <w:tab w:val="decimal" w:pos="706"/>
                <w:tab w:val="decimal" w:pos="82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</w:tcPr>
          <w:p w14:paraId="0ED09103" w14:textId="77777777" w:rsidR="00A1024D" w:rsidRPr="00184215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19635933" w14:textId="1336FA8B" w:rsidR="00A1024D" w:rsidRPr="00184215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A1024D" w:rsidRPr="00184215" w14:paraId="3F1476BE" w14:textId="77777777" w:rsidTr="004612E3">
        <w:tc>
          <w:tcPr>
            <w:tcW w:w="2435" w:type="dxa"/>
            <w:hideMark/>
          </w:tcPr>
          <w:p w14:paraId="1A23CF57" w14:textId="77777777" w:rsidR="00A1024D" w:rsidRPr="00184215" w:rsidRDefault="00A1024D" w:rsidP="00A1024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จากสถาบัน</w:t>
            </w:r>
          </w:p>
          <w:p w14:paraId="26AC4276" w14:textId="09527BE4" w:rsidR="00A1024D" w:rsidRPr="00184215" w:rsidRDefault="00A1024D" w:rsidP="00A10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1080" w:type="dxa"/>
          </w:tcPr>
          <w:p w14:paraId="6065C452" w14:textId="77777777" w:rsidR="00A1024D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97E6D0D" w14:textId="4A274A9A" w:rsidR="00A1024D" w:rsidRPr="00184215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272" w:type="dxa"/>
          </w:tcPr>
          <w:p w14:paraId="422A70CD" w14:textId="77777777" w:rsidR="00A1024D" w:rsidRPr="00184215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C0DCD6B" w14:textId="77777777" w:rsidR="00A1024D" w:rsidRDefault="00A1024D" w:rsidP="00A1024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1364395" w14:textId="3B29577B" w:rsidR="00A1024D" w:rsidRPr="00184215" w:rsidRDefault="00A1024D" w:rsidP="00A1024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2" w:type="dxa"/>
          </w:tcPr>
          <w:p w14:paraId="49CBA689" w14:textId="77777777" w:rsidR="00A1024D" w:rsidRPr="00184215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98C1958" w14:textId="77777777" w:rsidR="00A1024D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4C0B5E8" w14:textId="788E6380" w:rsidR="00A1024D" w:rsidRPr="00184215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100F3A7C" w14:textId="77777777" w:rsidR="00A1024D" w:rsidRPr="00184215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A38AFB" w14:textId="77777777" w:rsidR="00A1024D" w:rsidRDefault="00A1024D" w:rsidP="00A102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43592D" w14:textId="5EB4F18D" w:rsidR="00A1024D" w:rsidRPr="00184215" w:rsidRDefault="00A1024D" w:rsidP="00A1024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3" w:type="dxa"/>
          </w:tcPr>
          <w:p w14:paraId="1E4B0C92" w14:textId="77777777" w:rsidR="00A1024D" w:rsidRPr="00184215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058532D" w14:textId="77777777" w:rsidR="00A1024D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02DFB74" w14:textId="4317BA71" w:rsidR="00A1024D" w:rsidRPr="00184215" w:rsidRDefault="00A1024D" w:rsidP="00A102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0078A6" w:rsidRPr="00184215" w14:paraId="66D0CE8E" w14:textId="77777777" w:rsidTr="004612E3">
        <w:trPr>
          <w:trHeight w:val="119"/>
        </w:trPr>
        <w:tc>
          <w:tcPr>
            <w:tcW w:w="2435" w:type="dxa"/>
            <w:hideMark/>
          </w:tcPr>
          <w:p w14:paraId="0F1C3C8E" w14:textId="77777777" w:rsidR="000078A6" w:rsidRPr="00184215" w:rsidRDefault="000078A6" w:rsidP="000078A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94BCBC8" w14:textId="45FD20E9" w:rsidR="000078A6" w:rsidRPr="00184215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72" w:type="dxa"/>
          </w:tcPr>
          <w:p w14:paraId="7BD59A55" w14:textId="77777777" w:rsidR="000078A6" w:rsidRPr="00184215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C8EB78C" w14:textId="4900A2EC" w:rsidR="000078A6" w:rsidRPr="00184215" w:rsidRDefault="000078A6" w:rsidP="000078A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2" w:type="dxa"/>
          </w:tcPr>
          <w:p w14:paraId="1A245BB1" w14:textId="77777777" w:rsidR="000078A6" w:rsidRPr="00184215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FDE4301" w14:textId="4C31B755" w:rsidR="000078A6" w:rsidRPr="00184215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0CBD75ED" w14:textId="77777777" w:rsidR="000078A6" w:rsidRPr="00184215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61C29D" w14:textId="0823FB56" w:rsidR="000078A6" w:rsidRPr="00184215" w:rsidRDefault="000078A6" w:rsidP="00D1754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065</w:t>
            </w:r>
          </w:p>
        </w:tc>
        <w:tc>
          <w:tcPr>
            <w:tcW w:w="263" w:type="dxa"/>
          </w:tcPr>
          <w:p w14:paraId="3663A9A5" w14:textId="77777777" w:rsidR="000078A6" w:rsidRPr="00184215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86FDF28" w14:textId="16F2F96E" w:rsidR="000078A6" w:rsidRPr="00184215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0078A6" w:rsidRPr="00184215" w14:paraId="3FC42022" w14:textId="77777777" w:rsidTr="004612E3">
        <w:tc>
          <w:tcPr>
            <w:tcW w:w="2435" w:type="dxa"/>
          </w:tcPr>
          <w:p w14:paraId="69AFFC08" w14:textId="06D6748E" w:rsidR="000078A6" w:rsidRPr="00B82565" w:rsidRDefault="00B82565" w:rsidP="000078A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25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64A45D" w14:textId="582182C1" w:rsidR="000078A6" w:rsidRPr="00184215" w:rsidRDefault="000078A6" w:rsidP="000078A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272" w:type="dxa"/>
          </w:tcPr>
          <w:p w14:paraId="73023503" w14:textId="77777777" w:rsidR="000078A6" w:rsidRPr="00184215" w:rsidRDefault="000078A6" w:rsidP="000078A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B89AE4" w14:textId="329CAFEA" w:rsidR="000078A6" w:rsidRPr="00184215" w:rsidRDefault="000078A6" w:rsidP="000078A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2" w:type="dxa"/>
          </w:tcPr>
          <w:p w14:paraId="631AFEC2" w14:textId="77777777" w:rsidR="000078A6" w:rsidRPr="00184215" w:rsidRDefault="000078A6" w:rsidP="000078A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C41D4" w14:textId="78E28E67" w:rsidR="000078A6" w:rsidRPr="00184215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614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74662453" w14:textId="77777777" w:rsidR="000078A6" w:rsidRPr="00184215" w:rsidRDefault="000078A6" w:rsidP="000078A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8C7AD8" w14:textId="4D25E570" w:rsidR="000078A6" w:rsidRPr="00184215" w:rsidRDefault="000078A6" w:rsidP="000078A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065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19781FA1" w14:textId="77777777" w:rsidR="000078A6" w:rsidRPr="00184215" w:rsidRDefault="000078A6" w:rsidP="000078A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22221" w14:textId="42B4545D" w:rsidR="000078A6" w:rsidRPr="00184215" w:rsidRDefault="000078A6" w:rsidP="000078A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</w:t>
            </w: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052</w:t>
            </w: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="450" w:tblpY="2"/>
        <w:tblW w:w="92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78"/>
        <w:gridCol w:w="180"/>
        <w:gridCol w:w="1080"/>
        <w:gridCol w:w="180"/>
        <w:gridCol w:w="1271"/>
        <w:gridCol w:w="180"/>
        <w:gridCol w:w="1170"/>
      </w:tblGrid>
      <w:tr w:rsidR="009E636E" w:rsidRPr="00184215" w14:paraId="36D4DDF4" w14:textId="77777777" w:rsidTr="00C94518">
        <w:trPr>
          <w:cantSplit/>
          <w:trHeight w:val="364"/>
          <w:tblHeader/>
        </w:trPr>
        <w:tc>
          <w:tcPr>
            <w:tcW w:w="3870" w:type="dxa"/>
            <w:shd w:val="clear" w:color="auto" w:fill="auto"/>
            <w:vAlign w:val="bottom"/>
          </w:tcPr>
          <w:p w14:paraId="13D08394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1548188" w14:textId="77777777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FA2428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A05FF" w14:textId="77777777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9E636E" w:rsidRPr="00184215" w14:paraId="3DFCDDBD" w14:textId="77777777" w:rsidTr="00C94518">
        <w:trPr>
          <w:cantSplit/>
          <w:trHeight w:val="364"/>
          <w:tblHeader/>
        </w:trPr>
        <w:tc>
          <w:tcPr>
            <w:tcW w:w="3870" w:type="dxa"/>
            <w:shd w:val="clear" w:color="auto" w:fill="auto"/>
            <w:vAlign w:val="bottom"/>
          </w:tcPr>
          <w:p w14:paraId="1F53BD13" w14:textId="1E2316D8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8421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18421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4E013D" w:rsidRPr="004E0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8" w:type="dxa"/>
            <w:shd w:val="clear" w:color="auto" w:fill="auto"/>
          </w:tcPr>
          <w:p w14:paraId="6A8936CD" w14:textId="77777777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2D083974" w14:textId="77777777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2F90EEF5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2C0258" w14:textId="77777777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62E5E6" w14:textId="774C5526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A1A9308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388751A7" w14:textId="08435BEF" w:rsidR="009E636E" w:rsidRPr="00184215" w:rsidRDefault="009E636E" w:rsidP="00C945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A5452E7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FFD3C96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101"/>
                <w:tab w:val="left" w:pos="150"/>
                <w:tab w:val="center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</w:p>
          <w:p w14:paraId="410A2A12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center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E636E" w:rsidRPr="00184215" w14:paraId="48C7D4A0" w14:textId="77777777" w:rsidTr="00C94518">
        <w:trPr>
          <w:cantSplit/>
          <w:trHeight w:val="364"/>
          <w:tblHeader/>
        </w:trPr>
        <w:tc>
          <w:tcPr>
            <w:tcW w:w="3870" w:type="dxa"/>
            <w:shd w:val="clear" w:color="auto" w:fill="auto"/>
          </w:tcPr>
          <w:p w14:paraId="28D37666" w14:textId="77777777" w:rsidR="009E636E" w:rsidRPr="00184215" w:rsidRDefault="009E636E" w:rsidP="00C94518">
            <w:pPr>
              <w:pStyle w:val="acctfourfigures"/>
              <w:spacing w:line="240" w:lineRule="atLeast"/>
              <w:ind w:firstLine="46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371FF9E" w14:textId="77777777" w:rsidR="009E636E" w:rsidRPr="00184215" w:rsidRDefault="009E636E" w:rsidP="00C94518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57684510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1" w:type="dxa"/>
            <w:gridSpan w:val="5"/>
            <w:shd w:val="clear" w:color="auto" w:fill="auto"/>
          </w:tcPr>
          <w:p w14:paraId="562E4988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101"/>
                <w:tab w:val="left" w:pos="150"/>
                <w:tab w:val="center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636E" w:rsidRPr="00184215" w14:paraId="717D051A" w14:textId="77777777" w:rsidTr="00C94518">
        <w:trPr>
          <w:cantSplit/>
        </w:trPr>
        <w:tc>
          <w:tcPr>
            <w:tcW w:w="3870" w:type="dxa"/>
            <w:shd w:val="clear" w:color="auto" w:fill="auto"/>
          </w:tcPr>
          <w:p w14:paraId="27066338" w14:textId="77777777" w:rsidR="009E636E" w:rsidRPr="00184215" w:rsidRDefault="009E636E" w:rsidP="00C94518">
            <w:pPr>
              <w:ind w:left="371" w:hanging="3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78" w:type="dxa"/>
            <w:shd w:val="clear" w:color="auto" w:fill="auto"/>
          </w:tcPr>
          <w:p w14:paraId="3B1929A5" w14:textId="77777777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5F71A9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984E9E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0CBE4B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2CED143F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2E75ED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6ED20C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36E" w:rsidRPr="00184215" w14:paraId="63E444E2" w14:textId="77777777" w:rsidTr="00C94518">
        <w:trPr>
          <w:cantSplit/>
        </w:trPr>
        <w:tc>
          <w:tcPr>
            <w:tcW w:w="3870" w:type="dxa"/>
            <w:shd w:val="clear" w:color="auto" w:fill="auto"/>
          </w:tcPr>
          <w:p w14:paraId="6439A244" w14:textId="77777777" w:rsidR="009E636E" w:rsidRPr="00184215" w:rsidRDefault="009E636E" w:rsidP="00C94518">
            <w:pPr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ตั๋วแลกเงินที่จะถือจนครบกำหนด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14:paraId="1212F33B" w14:textId="77777777" w:rsidR="009E636E" w:rsidRPr="00184215" w:rsidRDefault="009E636E" w:rsidP="00C945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รับชำระภายในหนึ่งปี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09E0D1" w14:textId="418D3D84" w:rsidR="009E636E" w:rsidRPr="00184215" w:rsidRDefault="004E013D" w:rsidP="00C945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2AF95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16B221" w14:textId="31D92447" w:rsidR="009E636E" w:rsidRPr="00184215" w:rsidRDefault="004E013D" w:rsidP="00C945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C955F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6BB413D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2B860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27EE0D" w14:textId="091CBB40" w:rsidR="009E636E" w:rsidRPr="00184215" w:rsidRDefault="004E013D" w:rsidP="00C945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E636E" w:rsidRPr="00184215" w14:paraId="3BCCC654" w14:textId="77777777" w:rsidTr="00C94518">
        <w:trPr>
          <w:cantSplit/>
        </w:trPr>
        <w:tc>
          <w:tcPr>
            <w:tcW w:w="3870" w:type="dxa"/>
            <w:shd w:val="clear" w:color="auto" w:fill="auto"/>
          </w:tcPr>
          <w:p w14:paraId="47337BFA" w14:textId="77777777" w:rsidR="009E636E" w:rsidRPr="00184215" w:rsidRDefault="009E636E" w:rsidP="00C94518">
            <w:pPr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ที่จะถือจนครบกำหนด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</w:t>
            </w:r>
          </w:p>
          <w:p w14:paraId="1D27F28D" w14:textId="77777777" w:rsidR="009E636E" w:rsidRPr="00184215" w:rsidRDefault="009E636E" w:rsidP="00C945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รับชำระภายในหนึ่งปี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90BEB3" w14:textId="4AD4E8FB" w:rsidR="009E636E" w:rsidRPr="00184215" w:rsidRDefault="004E013D" w:rsidP="00C945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F0AAB2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D16E6C" w14:textId="51CABB0F" w:rsidR="009E636E" w:rsidRPr="00184215" w:rsidRDefault="004E013D" w:rsidP="00C945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5CD2C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B1CE3B4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585E9C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88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326801" w14:textId="5738BBD6" w:rsidR="009E636E" w:rsidRPr="00184215" w:rsidRDefault="004E013D" w:rsidP="00C945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E636E" w:rsidRPr="00184215" w14:paraId="4CBFFE2E" w14:textId="77777777" w:rsidTr="00C94518">
        <w:trPr>
          <w:cantSplit/>
        </w:trPr>
        <w:tc>
          <w:tcPr>
            <w:tcW w:w="3870" w:type="dxa"/>
            <w:shd w:val="clear" w:color="auto" w:fill="auto"/>
          </w:tcPr>
          <w:p w14:paraId="39E167CC" w14:textId="77777777" w:rsidR="009E636E" w:rsidRPr="00184215" w:rsidRDefault="009E636E" w:rsidP="00C945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ที่จะถือจนครบกำหนด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57CA70" w14:textId="07CDD95B" w:rsidR="009E636E" w:rsidRPr="00184215" w:rsidRDefault="004E013D" w:rsidP="00C945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FDEF8D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DBA4ED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52F47C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537A1176" w14:textId="148CF1BA" w:rsidR="009E636E" w:rsidRPr="00184215" w:rsidRDefault="004E013D" w:rsidP="00C945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FCC299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C21C2E" w14:textId="2B8E8A3E" w:rsidR="009E636E" w:rsidRPr="00184215" w:rsidRDefault="004E013D" w:rsidP="00C945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E636E" w:rsidRPr="00184215" w14:paraId="2BEE983D" w14:textId="77777777" w:rsidTr="00C94518">
        <w:trPr>
          <w:cantSplit/>
        </w:trPr>
        <w:tc>
          <w:tcPr>
            <w:tcW w:w="3870" w:type="dxa"/>
            <w:shd w:val="clear" w:color="auto" w:fill="auto"/>
          </w:tcPr>
          <w:p w14:paraId="7C871302" w14:textId="77777777" w:rsidR="009E636E" w:rsidRPr="00184215" w:rsidRDefault="009E636E" w:rsidP="00C94518">
            <w:pPr>
              <w:tabs>
                <w:tab w:val="clear" w:pos="454"/>
              </w:tabs>
              <w:ind w:left="371" w:hanging="3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F12DEF" w14:textId="77777777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7C0D8F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0D15D" w14:textId="617294C5" w:rsidR="009E636E" w:rsidRPr="00184215" w:rsidRDefault="004E013D" w:rsidP="00C945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  <w:r w:rsidR="009E636E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0C88EC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D78AF" w14:textId="0EDA5819" w:rsidR="009E636E" w:rsidRPr="00184215" w:rsidRDefault="004E013D" w:rsidP="00C945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 w:rsidR="009E636E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BBF33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22B109" w14:textId="2E36DBE7" w:rsidR="009E636E" w:rsidRPr="00184215" w:rsidRDefault="004E013D" w:rsidP="00C945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  <w:r w:rsidR="009E636E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9E636E" w:rsidRPr="00184215" w14:paraId="302692B3" w14:textId="77777777" w:rsidTr="00C94518">
        <w:trPr>
          <w:cantSplit/>
          <w:trHeight w:val="364"/>
          <w:tblHeader/>
        </w:trPr>
        <w:tc>
          <w:tcPr>
            <w:tcW w:w="3870" w:type="dxa"/>
            <w:shd w:val="clear" w:color="auto" w:fill="auto"/>
            <w:vAlign w:val="bottom"/>
          </w:tcPr>
          <w:p w14:paraId="7B531A46" w14:textId="77777777" w:rsidR="009E636E" w:rsidRPr="00184215" w:rsidRDefault="009E636E" w:rsidP="00C94518">
            <w:pPr>
              <w:pStyle w:val="acctfourfigures"/>
              <w:spacing w:line="240" w:lineRule="atLeast"/>
              <w:ind w:firstLine="46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E23DF86" w14:textId="77777777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42E755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B15E93" w14:textId="77777777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861E2B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35404B3D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93211F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6AAAC7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9E636E" w:rsidRPr="00184215" w14:paraId="5C96F913" w14:textId="77777777" w:rsidTr="00C94518">
        <w:trPr>
          <w:cantSplit/>
        </w:trPr>
        <w:tc>
          <w:tcPr>
            <w:tcW w:w="3870" w:type="dxa"/>
            <w:shd w:val="clear" w:color="auto" w:fill="auto"/>
          </w:tcPr>
          <w:p w14:paraId="52D6A0FD" w14:textId="77777777" w:rsidR="009E636E" w:rsidRPr="00184215" w:rsidRDefault="009E636E" w:rsidP="00C94518">
            <w:pPr>
              <w:ind w:left="371" w:hanging="3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78" w:type="dxa"/>
            <w:shd w:val="clear" w:color="auto" w:fill="auto"/>
          </w:tcPr>
          <w:p w14:paraId="0EEADA16" w14:textId="77777777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BD3F1A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2AC2BB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7D4432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50ADF7D9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0A16D3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1A7212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36E" w:rsidRPr="00184215" w14:paraId="0F905B4E" w14:textId="77777777" w:rsidTr="00C94518">
        <w:trPr>
          <w:cantSplit/>
        </w:trPr>
        <w:tc>
          <w:tcPr>
            <w:tcW w:w="3870" w:type="dxa"/>
            <w:shd w:val="clear" w:color="auto" w:fill="auto"/>
          </w:tcPr>
          <w:p w14:paraId="26DE3442" w14:textId="77777777" w:rsidR="009E636E" w:rsidRPr="00184215" w:rsidRDefault="009E636E" w:rsidP="00C945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878019" w14:textId="3BCD9AF6" w:rsidR="009E636E" w:rsidRPr="00184215" w:rsidRDefault="004E013D" w:rsidP="00C945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4A1ACC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F2C42C" w14:textId="3420DA2B" w:rsidR="009E636E" w:rsidRPr="00184215" w:rsidRDefault="004E013D" w:rsidP="00C945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5CB170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A0FED6D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46356" w14:textId="77777777" w:rsidR="009E636E" w:rsidRPr="00184215" w:rsidRDefault="009E636E" w:rsidP="00C94518">
            <w:pPr>
              <w:pStyle w:val="acctfourfigures"/>
              <w:tabs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3B415" w14:textId="20FA80D2" w:rsidR="009E636E" w:rsidRPr="00184215" w:rsidRDefault="004E013D" w:rsidP="00C945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</w:tr>
      <w:tr w:rsidR="009E636E" w:rsidRPr="00184215" w14:paraId="56401673" w14:textId="77777777" w:rsidTr="00C9451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00B725D" w14:textId="77777777" w:rsidR="009E636E" w:rsidRPr="00184215" w:rsidRDefault="009E636E" w:rsidP="00C945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2F2803" w14:textId="5FA93A26" w:rsidR="009E636E" w:rsidRPr="00184215" w:rsidRDefault="004E013D" w:rsidP="00C945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E636E"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1EC6D8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F1873" w14:textId="02DE587F" w:rsidR="009E636E" w:rsidRPr="00184215" w:rsidRDefault="004E013D" w:rsidP="00C945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19AE4D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7406E20" w14:textId="77777777" w:rsidR="009E636E" w:rsidRPr="00184215" w:rsidRDefault="009E636E" w:rsidP="00C9451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CDBDA2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F0BAEE" w14:textId="3C2ED1BE" w:rsidR="009E636E" w:rsidRPr="00184215" w:rsidRDefault="004E013D" w:rsidP="00C945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  <w:r w:rsidR="009E636E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9E636E" w:rsidRPr="00184215" w14:paraId="6F824960" w14:textId="77777777" w:rsidTr="00C94518">
        <w:trPr>
          <w:cantSplit/>
        </w:trPr>
        <w:tc>
          <w:tcPr>
            <w:tcW w:w="3870" w:type="dxa"/>
            <w:shd w:val="clear" w:color="auto" w:fill="auto"/>
          </w:tcPr>
          <w:p w14:paraId="73AA1962" w14:textId="77777777" w:rsidR="009E636E" w:rsidRPr="00184215" w:rsidRDefault="009E636E" w:rsidP="00C94518">
            <w:pPr>
              <w:tabs>
                <w:tab w:val="clear" w:pos="454"/>
              </w:tabs>
              <w:ind w:left="371" w:hanging="3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9CBC1C" w14:textId="77777777" w:rsidR="009E636E" w:rsidRPr="00184215" w:rsidRDefault="009E636E" w:rsidP="00C945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E97396" w14:textId="77777777" w:rsidR="009E636E" w:rsidRPr="00184215" w:rsidRDefault="009E636E" w:rsidP="00C9451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40D2C" w14:textId="5A1544B5" w:rsidR="009E636E" w:rsidRPr="00184215" w:rsidRDefault="004E013D" w:rsidP="00C945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E636E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</w:t>
            </w:r>
            <w:r w:rsidR="009E636E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7A15FD" w14:textId="77777777" w:rsidR="009E636E" w:rsidRPr="00184215" w:rsidRDefault="009E636E" w:rsidP="00C9451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A9648" w14:textId="77777777" w:rsidR="009E636E" w:rsidRPr="00184215" w:rsidRDefault="009E636E" w:rsidP="008E216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53F5F0" w14:textId="77777777" w:rsidR="009E636E" w:rsidRPr="00184215" w:rsidRDefault="009E636E" w:rsidP="00C94518">
            <w:pPr>
              <w:pStyle w:val="acctfourfigures"/>
              <w:tabs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ED15A" w14:textId="1179F269" w:rsidR="009E636E" w:rsidRPr="00184215" w:rsidRDefault="004E013D" w:rsidP="00C945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E636E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</w:t>
            </w:r>
            <w:r w:rsidR="009E636E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896</w:t>
            </w:r>
          </w:p>
        </w:tc>
      </w:tr>
    </w:tbl>
    <w:p w14:paraId="2456723B" w14:textId="23690253" w:rsidR="009E636E" w:rsidRPr="00184215" w:rsidRDefault="009E636E" w:rsidP="00685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5925F8B" w14:textId="7DC10915" w:rsidR="009E636E" w:rsidRPr="00184215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="00F36B2B" w:rsidRPr="001842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4E013D" w:rsidRPr="004E013D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8421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) </w:t>
      </w:r>
      <w:r w:rsidRPr="001842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34D33316" w14:textId="77777777" w:rsidR="009E636E" w:rsidRPr="00184215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5BA989" w14:textId="2C9238F7" w:rsidR="009E636E" w:rsidRPr="00184215" w:rsidRDefault="009E636E" w:rsidP="009E636E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="00685625" w:rsidRPr="00184215">
        <w:rPr>
          <w:rFonts w:asciiTheme="majorBidi" w:hAnsiTheme="majorBidi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บริษัทไม่ได้ถือหรือออกอนุพันธ์เพื่อการเก็งกำไรหรือเพื่อการค้า </w:t>
      </w:r>
    </w:p>
    <w:p w14:paraId="6259EDD0" w14:textId="2F052E5D" w:rsidR="009E636E" w:rsidRPr="00184215" w:rsidRDefault="009E636E" w:rsidP="009E636E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A9174" w14:textId="64FC3AB0" w:rsidR="009E636E" w:rsidRPr="00184215" w:rsidRDefault="009E636E" w:rsidP="009E636E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18421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ความเสี่ยงด้านอัตราดอกเบี้ย</w:t>
      </w:r>
    </w:p>
    <w:p w14:paraId="4341DA8E" w14:textId="2991A017" w:rsidR="00AF0FFD" w:rsidRPr="00184215" w:rsidRDefault="00AF0FFD" w:rsidP="009E636E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5AAA13D" w14:textId="6D3CE9A7" w:rsidR="007C5F7F" w:rsidRPr="00184215" w:rsidRDefault="007C5F7F" w:rsidP="00B43600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184215">
        <w:rPr>
          <w:rFonts w:asciiTheme="majorBidi" w:hAnsiTheme="majorBidi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ผลกระทบต่อผลการดำเนินงานและกระแสเงินสดของบริษัท</w:t>
      </w:r>
      <w:r w:rsidRPr="00184215">
        <w:rPr>
          <w:rFonts w:asciiTheme="majorBidi" w:hAnsiTheme="majorBidi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184215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 บริษัทมีฐานะเปิดต่อความเสี่ยงด้านอัตราดอกเบี้ยโดยหลักมาจาก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184215">
        <w:rPr>
          <w:rFonts w:asciiTheme="majorBidi" w:hAnsiTheme="majorBidi" w:cstheme="majorBidi"/>
          <w:sz w:val="30"/>
          <w:szCs w:val="30"/>
          <w:cs/>
        </w:rPr>
        <w:t>กู้ยืม</w:t>
      </w:r>
      <w:r w:rsidR="00A67A50" w:rsidRPr="00184215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="00EE00C3" w:rsidRPr="00184215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4E013D" w:rsidRPr="004E013D">
        <w:rPr>
          <w:rFonts w:asciiTheme="majorBidi" w:hAnsiTheme="majorBidi" w:cstheme="majorBidi"/>
          <w:sz w:val="30"/>
          <w:szCs w:val="30"/>
        </w:rPr>
        <w:t>1</w:t>
      </w:r>
      <w:r w:rsidR="00FC3E2B">
        <w:rPr>
          <w:rFonts w:asciiTheme="majorBidi" w:hAnsiTheme="majorBidi" w:cstheme="majorBidi"/>
          <w:sz w:val="30"/>
          <w:szCs w:val="30"/>
        </w:rPr>
        <w:t>0</w:t>
      </w:r>
      <w:r w:rsidRPr="00184215">
        <w:rPr>
          <w:rFonts w:asciiTheme="majorBidi" w:hAnsiTheme="majorBidi" w:cstheme="majorBidi"/>
          <w:sz w:val="30"/>
          <w:szCs w:val="30"/>
          <w:cs/>
        </w:rPr>
        <w:t>) บริษัทได้ลดความเสี่ยง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184215">
        <w:rPr>
          <w:rFonts w:asciiTheme="majorBidi" w:hAnsiTheme="majorBidi" w:cstheme="majorBidi"/>
          <w:sz w:val="30"/>
          <w:szCs w:val="30"/>
          <w:cs/>
        </w:rPr>
        <w:t>ด้วยการทำให้มั่นใจว่าเงินกู้ยืมส่วนใหญ่มีอัตราดอกเบี้ยคงที่</w:t>
      </w:r>
    </w:p>
    <w:p w14:paraId="161FD067" w14:textId="511B080A" w:rsidR="006A6EB3" w:rsidRPr="00184215" w:rsidRDefault="006A6EB3" w:rsidP="00251D59">
      <w:pPr>
        <w:pStyle w:val="block"/>
        <w:spacing w:after="0" w:line="240" w:lineRule="auto"/>
        <w:ind w:left="90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620"/>
        <w:gridCol w:w="268"/>
        <w:gridCol w:w="1532"/>
      </w:tblGrid>
      <w:tr w:rsidR="000B3D15" w:rsidRPr="00184215" w14:paraId="0CC0F844" w14:textId="77777777" w:rsidTr="00E1292B">
        <w:trPr>
          <w:tblHeader/>
        </w:trPr>
        <w:tc>
          <w:tcPr>
            <w:tcW w:w="3960" w:type="dxa"/>
            <w:hideMark/>
          </w:tcPr>
          <w:p w14:paraId="1D0DE286" w14:textId="77777777" w:rsidR="000B3D15" w:rsidRPr="00184215" w:rsidRDefault="000B3D15" w:rsidP="00DD729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1440" w:type="dxa"/>
          </w:tcPr>
          <w:p w14:paraId="042F0A65" w14:textId="77777777" w:rsidR="000B3D15" w:rsidRPr="00184215" w:rsidRDefault="000B3D15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20" w:type="dxa"/>
            <w:gridSpan w:val="3"/>
          </w:tcPr>
          <w:p w14:paraId="1BAE6763" w14:textId="146988B8" w:rsidR="000B3D15" w:rsidRPr="00184215" w:rsidRDefault="000B3D15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0B3D15" w:rsidRPr="00184215" w14:paraId="1CDD841A" w14:textId="77777777" w:rsidTr="00E1292B">
        <w:trPr>
          <w:tblHeader/>
        </w:trPr>
        <w:tc>
          <w:tcPr>
            <w:tcW w:w="3960" w:type="dxa"/>
            <w:hideMark/>
          </w:tcPr>
          <w:p w14:paraId="6200FE20" w14:textId="4AE5D456" w:rsidR="000B3D15" w:rsidRPr="00184215" w:rsidRDefault="000B3D15" w:rsidP="00DD7296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E013D" w:rsidRPr="004E0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8421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21AE91D9" w14:textId="77777777" w:rsidR="000B3D15" w:rsidRPr="00184215" w:rsidRDefault="000B3D15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hideMark/>
          </w:tcPr>
          <w:p w14:paraId="411DFF29" w14:textId="5DF8FB64" w:rsidR="000B3D15" w:rsidRPr="00184215" w:rsidRDefault="004E013D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36D28CC1" w14:textId="77777777" w:rsidR="000B3D15" w:rsidRPr="00184215" w:rsidRDefault="000B3D15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hideMark/>
          </w:tcPr>
          <w:p w14:paraId="466E9F2E" w14:textId="767DA03F" w:rsidR="000B3D15" w:rsidRPr="00184215" w:rsidRDefault="004E013D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E36FBD" w:rsidRPr="00184215" w14:paraId="47109253" w14:textId="77777777" w:rsidTr="00E36FBD">
        <w:trPr>
          <w:tblHeader/>
        </w:trPr>
        <w:tc>
          <w:tcPr>
            <w:tcW w:w="3960" w:type="dxa"/>
          </w:tcPr>
          <w:p w14:paraId="79218B7F" w14:textId="4CA8FCCD" w:rsidR="00E36FBD" w:rsidRPr="00184215" w:rsidRDefault="00E36FBD" w:rsidP="00E36FB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E819CDB" w14:textId="063BD80A" w:rsidR="00E36FBD" w:rsidRPr="00184215" w:rsidRDefault="00E36FBD" w:rsidP="00E36FBD">
            <w:pPr>
              <w:pStyle w:val="block"/>
              <w:tabs>
                <w:tab w:val="left" w:pos="2010"/>
                <w:tab w:val="center" w:pos="240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16F16DDE" w14:textId="0645A2C7" w:rsidR="00E36FBD" w:rsidRPr="00184215" w:rsidRDefault="00E36FBD" w:rsidP="00E36FBD">
            <w:pPr>
              <w:pStyle w:val="block"/>
              <w:tabs>
                <w:tab w:val="left" w:pos="2010"/>
                <w:tab w:val="center" w:pos="240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84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84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84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36FBD" w:rsidRPr="00184215" w14:paraId="336A207B" w14:textId="77777777" w:rsidTr="00E1292B">
        <w:tc>
          <w:tcPr>
            <w:tcW w:w="3960" w:type="dxa"/>
            <w:hideMark/>
          </w:tcPr>
          <w:p w14:paraId="61CA483A" w14:textId="77777777" w:rsidR="00E36FBD" w:rsidRPr="00184215" w:rsidRDefault="00E36FBD" w:rsidP="00E36FB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440" w:type="dxa"/>
          </w:tcPr>
          <w:p w14:paraId="1C69FE36" w14:textId="77777777" w:rsidR="00E36FBD" w:rsidRPr="00184215" w:rsidRDefault="00E36FBD" w:rsidP="00E36F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94A16CA" w14:textId="77777777" w:rsidR="00E36FBD" w:rsidRPr="00184215" w:rsidRDefault="00E36FBD" w:rsidP="00E36F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A590D90" w14:textId="77777777" w:rsidR="00E36FBD" w:rsidRPr="00184215" w:rsidRDefault="00E36FBD" w:rsidP="00E36F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656A2068" w14:textId="77777777" w:rsidR="00E36FBD" w:rsidRPr="00184215" w:rsidRDefault="00E36FBD" w:rsidP="00E36F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6F97" w:rsidRPr="00184215" w14:paraId="6CFEE80F" w14:textId="77777777" w:rsidTr="00760533">
        <w:tc>
          <w:tcPr>
            <w:tcW w:w="3960" w:type="dxa"/>
            <w:hideMark/>
          </w:tcPr>
          <w:p w14:paraId="096CDB57" w14:textId="4EF75356" w:rsidR="00236F97" w:rsidRPr="00184215" w:rsidRDefault="00236F97" w:rsidP="00236F9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เงินลงทุนระยะสั้น</w:t>
            </w: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40" w:type="dxa"/>
          </w:tcPr>
          <w:p w14:paraId="78F7FD26" w14:textId="77777777" w:rsidR="00236F97" w:rsidRPr="00184215" w:rsidRDefault="00236F97" w:rsidP="00236F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CB7A186" w14:textId="662825FA" w:rsidR="00236F97" w:rsidRPr="00184215" w:rsidRDefault="004E013D" w:rsidP="00236F97">
            <w:pPr>
              <w:pStyle w:val="block"/>
              <w:tabs>
                <w:tab w:val="decimal" w:pos="124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236F97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  <w:vAlign w:val="center"/>
          </w:tcPr>
          <w:p w14:paraId="0BBC824D" w14:textId="77777777" w:rsidR="00236F97" w:rsidRPr="00184215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59DF77AC" w14:textId="604E6EDB" w:rsidR="00236F97" w:rsidRPr="00184215" w:rsidRDefault="004E013D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25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236F97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36F97" w:rsidRPr="00184215" w14:paraId="01F23476" w14:textId="77777777" w:rsidTr="00E1292B">
        <w:tc>
          <w:tcPr>
            <w:tcW w:w="3960" w:type="dxa"/>
          </w:tcPr>
          <w:p w14:paraId="321B4835" w14:textId="01D47158" w:rsidR="00236F97" w:rsidRPr="00184215" w:rsidRDefault="00236F97" w:rsidP="00236F9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เงินลงทุนระยะยาว</w:t>
            </w: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18421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40" w:type="dxa"/>
          </w:tcPr>
          <w:p w14:paraId="5BADF424" w14:textId="77777777" w:rsidR="00236F97" w:rsidRPr="00184215" w:rsidRDefault="00236F97" w:rsidP="00236F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B7BEF95" w14:textId="6456BFA5" w:rsidR="00236F97" w:rsidRPr="00184215" w:rsidRDefault="004E013D" w:rsidP="00236F97">
            <w:pPr>
              <w:pStyle w:val="block"/>
              <w:tabs>
                <w:tab w:val="decimal" w:pos="124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236F97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  <w:vAlign w:val="center"/>
          </w:tcPr>
          <w:p w14:paraId="1CA2ED30" w14:textId="77777777" w:rsidR="00236F97" w:rsidRPr="00184215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31721DE9" w14:textId="34A01C83" w:rsidR="00236F97" w:rsidRPr="00184215" w:rsidRDefault="004E013D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2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236F97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36F97" w:rsidRPr="00184215" w14:paraId="75305464" w14:textId="77777777" w:rsidTr="00760533">
        <w:tc>
          <w:tcPr>
            <w:tcW w:w="3960" w:type="dxa"/>
            <w:hideMark/>
          </w:tcPr>
          <w:p w14:paraId="0A197AD8" w14:textId="2E478DCA" w:rsidR="00236F97" w:rsidRPr="00184215" w:rsidRDefault="00236F97" w:rsidP="00236F9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เงินกู้ระยะสั้นจากสถาบันการเงิน</w:t>
            </w:r>
          </w:p>
        </w:tc>
        <w:tc>
          <w:tcPr>
            <w:tcW w:w="1440" w:type="dxa"/>
          </w:tcPr>
          <w:p w14:paraId="27B06304" w14:textId="77777777" w:rsidR="00236F97" w:rsidRPr="00184215" w:rsidRDefault="00236F97" w:rsidP="00236F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35D7B" w14:textId="1D59D27F" w:rsidR="00236F97" w:rsidRPr="00184215" w:rsidRDefault="00506F60" w:rsidP="00236F97">
            <w:pPr>
              <w:pStyle w:val="block"/>
              <w:tabs>
                <w:tab w:val="decimal" w:pos="124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236F97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2BB60709" w14:textId="77777777" w:rsidR="00236F97" w:rsidRPr="00184215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8A576" w14:textId="1EDEBEE1" w:rsidR="00236F97" w:rsidRPr="00184215" w:rsidRDefault="000A753D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36F97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236F97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36F97" w:rsidRPr="00184215" w14:paraId="646E7B75" w14:textId="77777777" w:rsidTr="00760533">
        <w:tc>
          <w:tcPr>
            <w:tcW w:w="3960" w:type="dxa"/>
          </w:tcPr>
          <w:p w14:paraId="5A2266D4" w14:textId="77777777" w:rsidR="00236F97" w:rsidRPr="00184215" w:rsidRDefault="00236F97" w:rsidP="00236F9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79DA564" w14:textId="77777777" w:rsidR="00236F97" w:rsidRPr="00184215" w:rsidRDefault="00236F97" w:rsidP="00236F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EBCD5" w14:textId="7DD494A7" w:rsidR="00236F97" w:rsidRPr="00184215" w:rsidRDefault="00506F60" w:rsidP="00236F97">
            <w:pPr>
              <w:pStyle w:val="block"/>
              <w:tabs>
                <w:tab w:val="decimal" w:pos="124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388,340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4CFEE024" w14:textId="77777777" w:rsidR="00236F97" w:rsidRPr="00184215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997B9" w14:textId="3EC8D799" w:rsidR="00236F97" w:rsidRPr="00184215" w:rsidRDefault="000A753D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1,384,606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36F97" w:rsidRPr="00184215" w14:paraId="311CE321" w14:textId="77777777" w:rsidTr="00E1292B">
        <w:tc>
          <w:tcPr>
            <w:tcW w:w="3960" w:type="dxa"/>
          </w:tcPr>
          <w:p w14:paraId="5F8FD550" w14:textId="77777777" w:rsidR="00236F97" w:rsidRPr="00184215" w:rsidRDefault="00236F97" w:rsidP="00236F9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3B87614" w14:textId="77777777" w:rsidR="00236F97" w:rsidRPr="00184215" w:rsidRDefault="00236F97" w:rsidP="00236F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96C75E" w14:textId="77777777" w:rsidR="00236F97" w:rsidRPr="00184215" w:rsidRDefault="00236F97" w:rsidP="00236F97">
            <w:pPr>
              <w:pStyle w:val="block"/>
              <w:tabs>
                <w:tab w:val="decimal" w:pos="124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16B1C6A" w14:textId="77777777" w:rsidR="00236F97" w:rsidRPr="00184215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2E0258" w14:textId="77777777" w:rsidR="00236F97" w:rsidRPr="00184215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6F97" w:rsidRPr="00184215" w14:paraId="267B7737" w14:textId="77777777" w:rsidTr="00E1292B">
        <w:tc>
          <w:tcPr>
            <w:tcW w:w="3960" w:type="dxa"/>
            <w:hideMark/>
          </w:tcPr>
          <w:p w14:paraId="3C4237D0" w14:textId="77777777" w:rsidR="00236F97" w:rsidRPr="00184215" w:rsidRDefault="00236F97" w:rsidP="00236F9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40" w:type="dxa"/>
          </w:tcPr>
          <w:p w14:paraId="51747E88" w14:textId="77777777" w:rsidR="00236F97" w:rsidRPr="00184215" w:rsidRDefault="00236F97" w:rsidP="00236F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D271805" w14:textId="77777777" w:rsidR="00236F97" w:rsidRPr="00184215" w:rsidRDefault="00236F97" w:rsidP="00236F97">
            <w:pPr>
              <w:pStyle w:val="block"/>
              <w:tabs>
                <w:tab w:val="decimal" w:pos="124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FD1783E" w14:textId="77777777" w:rsidR="00236F97" w:rsidRPr="00184215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01FEC941" w14:textId="77777777" w:rsidR="00236F97" w:rsidRPr="00184215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6F97" w:rsidRPr="00184215" w14:paraId="27576E60" w14:textId="77777777" w:rsidTr="00760533">
        <w:tc>
          <w:tcPr>
            <w:tcW w:w="3960" w:type="dxa"/>
            <w:hideMark/>
          </w:tcPr>
          <w:p w14:paraId="6BBCAA7F" w14:textId="29F35217" w:rsidR="00236F97" w:rsidRPr="00184215" w:rsidRDefault="00236F97" w:rsidP="00236F9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เงินกู้ระยะยาวจากสถาบันการเงิน</w:t>
            </w:r>
          </w:p>
        </w:tc>
        <w:tc>
          <w:tcPr>
            <w:tcW w:w="1440" w:type="dxa"/>
          </w:tcPr>
          <w:p w14:paraId="35B8672A" w14:textId="77777777" w:rsidR="00236F97" w:rsidRPr="00184215" w:rsidRDefault="00236F97" w:rsidP="00236F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A93EA" w14:textId="3D91187B" w:rsidR="00236F97" w:rsidRPr="00184215" w:rsidRDefault="00110F80" w:rsidP="00236F97">
            <w:pPr>
              <w:pStyle w:val="block"/>
              <w:tabs>
                <w:tab w:val="decimal" w:pos="124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36F97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="00236F97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73E97A28" w14:textId="77777777" w:rsidR="00236F97" w:rsidRPr="00184215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03E00" w14:textId="15A46840" w:rsidR="00236F97" w:rsidRPr="00184215" w:rsidRDefault="00236F97" w:rsidP="00B35192">
            <w:pPr>
              <w:pStyle w:val="block"/>
              <w:tabs>
                <w:tab w:val="decimal" w:pos="8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36F97" w:rsidRPr="00184215" w14:paraId="5E9ABBEE" w14:textId="77777777" w:rsidTr="00760533">
        <w:tc>
          <w:tcPr>
            <w:tcW w:w="3960" w:type="dxa"/>
          </w:tcPr>
          <w:p w14:paraId="6644EEF3" w14:textId="77777777" w:rsidR="00236F97" w:rsidRPr="00184215" w:rsidRDefault="00236F97" w:rsidP="00236F9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D683560" w14:textId="77777777" w:rsidR="00236F97" w:rsidRPr="00184215" w:rsidRDefault="00236F97" w:rsidP="00236F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47C85" w14:textId="75BB3E67" w:rsidR="00236F97" w:rsidRPr="00184215" w:rsidRDefault="00110F80" w:rsidP="00236F97">
            <w:pPr>
              <w:pStyle w:val="block"/>
              <w:tabs>
                <w:tab w:val="decimal" w:pos="124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36F97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596</w:t>
            </w:r>
            <w:r w:rsidR="00236F97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013D"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797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4FB9A939" w14:textId="77777777" w:rsidR="00236F97" w:rsidRPr="00184215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DBE50" w14:textId="37634385" w:rsidR="00236F97" w:rsidRPr="00184215" w:rsidRDefault="00236F97" w:rsidP="00B35192">
            <w:pPr>
              <w:pStyle w:val="block"/>
              <w:tabs>
                <w:tab w:val="decimal" w:pos="8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42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15105601" w14:textId="2EC02D32" w:rsidR="00EB1F4A" w:rsidRPr="00184215" w:rsidRDefault="00EB1F4A" w:rsidP="00251D59">
      <w:pPr>
        <w:pStyle w:val="block"/>
        <w:spacing w:after="0" w:line="240" w:lineRule="auto"/>
        <w:ind w:left="90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0EA602A" w14:textId="17962CF8" w:rsidR="00251D59" w:rsidRPr="00184215" w:rsidRDefault="00251D5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184215">
        <w:rPr>
          <w:rFonts w:ascii="Angsana New" w:hAnsi="Angsana New" w:cs="Angsana New" w:hint="cs"/>
          <w:cs/>
        </w:rPr>
        <w:t>การบริหารจัดการทุน</w:t>
      </w:r>
    </w:p>
    <w:p w14:paraId="36096FC2" w14:textId="77777777" w:rsidR="00251D59" w:rsidRPr="00184215" w:rsidRDefault="00251D59" w:rsidP="00251D59">
      <w:pPr>
        <w:rPr>
          <w:rFonts w:asciiTheme="majorBidi" w:hAnsiTheme="majorBidi"/>
          <w:sz w:val="30"/>
          <w:szCs w:val="30"/>
          <w:cs/>
          <w:lang w:val="th-TH"/>
        </w:rPr>
      </w:pPr>
    </w:p>
    <w:p w14:paraId="315D7931" w14:textId="776BE711" w:rsidR="00251D59" w:rsidRPr="00184215" w:rsidRDefault="006B2E05" w:rsidP="006E0F1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84215">
        <w:rPr>
          <w:rFonts w:asciiTheme="majorBidi" w:hAnsiTheme="majorBidi" w:cstheme="majorBidi"/>
          <w:sz w:val="30"/>
          <w:szCs w:val="30"/>
          <w:cs/>
          <w:lang w:val="en-GB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018C7FC6" w14:textId="77777777" w:rsidR="00971273" w:rsidRPr="00184215" w:rsidRDefault="00971273" w:rsidP="006E0F1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0DA8CB2" w14:textId="2BF1A8ED" w:rsidR="00036B89" w:rsidRPr="00184215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ภาระผูกพันกับกิจการที่ไม่เกี่ยวข้องกัน</w:t>
      </w:r>
    </w:p>
    <w:p w14:paraId="7B545922" w14:textId="77777777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6442"/>
        <w:gridCol w:w="1165"/>
        <w:gridCol w:w="270"/>
        <w:gridCol w:w="1170"/>
      </w:tblGrid>
      <w:tr w:rsidR="00036B89" w:rsidRPr="00184215" w14:paraId="4F23F138" w14:textId="77777777" w:rsidTr="00FA2EDA">
        <w:tc>
          <w:tcPr>
            <w:tcW w:w="6442" w:type="dxa"/>
          </w:tcPr>
          <w:p w14:paraId="6DEC70B3" w14:textId="77777777" w:rsidR="00036B89" w:rsidRPr="00184215" w:rsidRDefault="00036B89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2AC6CE7" w14:textId="5B09A11A" w:rsidR="00036B89" w:rsidRPr="00184215" w:rsidRDefault="004E013D" w:rsidP="00163C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BDAA6B8" w14:textId="77777777" w:rsidR="00036B89" w:rsidRPr="00184215" w:rsidRDefault="00036B89" w:rsidP="00163C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AC1A7" w14:textId="256BC63B" w:rsidR="00036B89" w:rsidRPr="00184215" w:rsidRDefault="004E013D" w:rsidP="00163C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hint="cs"/>
                <w:sz w:val="30"/>
                <w:szCs w:val="30"/>
                <w:lang w:val="en-US"/>
              </w:rPr>
              <w:t>25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036B89" w:rsidRPr="00184215" w14:paraId="6D315DE2" w14:textId="77777777" w:rsidTr="00FA2EDA">
        <w:tc>
          <w:tcPr>
            <w:tcW w:w="6442" w:type="dxa"/>
          </w:tcPr>
          <w:p w14:paraId="30E9CB1C" w14:textId="77777777" w:rsidR="00036B89" w:rsidRPr="00184215" w:rsidRDefault="00036B89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1421BBE1" w14:textId="77777777" w:rsidR="00036B89" w:rsidRPr="00184215" w:rsidRDefault="00036B89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5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21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B5CD6" w:rsidRPr="00184215" w14:paraId="6F50662D" w14:textId="77777777" w:rsidTr="00FA2EDA">
        <w:tc>
          <w:tcPr>
            <w:tcW w:w="6442" w:type="dxa"/>
          </w:tcPr>
          <w:p w14:paraId="05B91A83" w14:textId="77777777" w:rsidR="005B5CD6" w:rsidRPr="00184215" w:rsidRDefault="005B5CD6" w:rsidP="005B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65" w:type="dxa"/>
          </w:tcPr>
          <w:p w14:paraId="293AD887" w14:textId="77777777" w:rsidR="005B5CD6" w:rsidRPr="00184215" w:rsidRDefault="005B5CD6" w:rsidP="005B5CD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916AB7" w14:textId="77777777" w:rsidR="005B5CD6" w:rsidRPr="00184215" w:rsidRDefault="005B5CD6" w:rsidP="005B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B7C6BF" w14:textId="77777777" w:rsidR="005B5CD6" w:rsidRPr="00184215" w:rsidRDefault="005B5CD6" w:rsidP="005B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B5CD6" w:rsidRPr="00184215" w14:paraId="618FCF1C" w14:textId="77777777" w:rsidTr="00F5781E">
        <w:tc>
          <w:tcPr>
            <w:tcW w:w="6442" w:type="dxa"/>
          </w:tcPr>
          <w:p w14:paraId="0B6A1FA8" w14:textId="2E64EAA4" w:rsidR="005B5CD6" w:rsidRPr="00184215" w:rsidRDefault="003F277D" w:rsidP="005B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5" w:type="dxa"/>
          </w:tcPr>
          <w:p w14:paraId="014D1FFD" w14:textId="6DCF665D" w:rsidR="005B5CD6" w:rsidRPr="00184215" w:rsidRDefault="004E013D" w:rsidP="005B5CD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01D41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  <w:tc>
          <w:tcPr>
            <w:tcW w:w="270" w:type="dxa"/>
          </w:tcPr>
          <w:p w14:paraId="06D0E9FB" w14:textId="77777777" w:rsidR="005B5CD6" w:rsidRPr="00184215" w:rsidRDefault="005B5CD6" w:rsidP="005B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ACF716" w14:textId="0360FC89" w:rsidR="005B5CD6" w:rsidRPr="00184215" w:rsidRDefault="003F277D" w:rsidP="003F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F277D" w:rsidRPr="00184215" w14:paraId="52B4DF0D" w14:textId="77777777" w:rsidTr="00F5781E">
        <w:tc>
          <w:tcPr>
            <w:tcW w:w="6442" w:type="dxa"/>
          </w:tcPr>
          <w:p w14:paraId="7A6CAF8D" w14:textId="77777777" w:rsidR="003F277D" w:rsidRPr="00184215" w:rsidRDefault="003F277D" w:rsidP="003F2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5" w:type="dxa"/>
          </w:tcPr>
          <w:p w14:paraId="3697A0F2" w14:textId="744A9F01" w:rsidR="003F277D" w:rsidRPr="00184215" w:rsidRDefault="004E013D" w:rsidP="003F277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E6D8B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270" w:type="dxa"/>
          </w:tcPr>
          <w:p w14:paraId="72062CF7" w14:textId="77777777" w:rsidR="003F277D" w:rsidRPr="00184215" w:rsidRDefault="003F277D" w:rsidP="003F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803C0" w14:textId="696244D2" w:rsidR="003F277D" w:rsidRPr="00184215" w:rsidRDefault="004E013D" w:rsidP="0041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F277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</w:tr>
      <w:tr w:rsidR="003F277D" w:rsidRPr="00184215" w14:paraId="31478F4C" w14:textId="77777777" w:rsidTr="00F5781E">
        <w:tc>
          <w:tcPr>
            <w:tcW w:w="6442" w:type="dxa"/>
          </w:tcPr>
          <w:p w14:paraId="7FDDCAC3" w14:textId="77777777" w:rsidR="003F277D" w:rsidRPr="00184215" w:rsidRDefault="003F277D" w:rsidP="003F2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สัญญางานจ้างเหมาก่อสร้างและปรับปรุงระบบควบคุมการจราจร</w:t>
            </w:r>
          </w:p>
        </w:tc>
        <w:tc>
          <w:tcPr>
            <w:tcW w:w="1165" w:type="dxa"/>
            <w:shd w:val="clear" w:color="auto" w:fill="auto"/>
          </w:tcPr>
          <w:p w14:paraId="7AB8A142" w14:textId="1AC32BD4" w:rsidR="003F277D" w:rsidRPr="00184215" w:rsidRDefault="004E013D" w:rsidP="003F277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DD57A5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  <w:tc>
          <w:tcPr>
            <w:tcW w:w="270" w:type="dxa"/>
          </w:tcPr>
          <w:p w14:paraId="180F5C16" w14:textId="77777777" w:rsidR="003F277D" w:rsidRPr="00184215" w:rsidRDefault="003F277D" w:rsidP="003F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C7C41" w14:textId="774E9EE2" w:rsidR="003F277D" w:rsidRPr="00184215" w:rsidRDefault="004E013D" w:rsidP="003F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="003F277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3F277D" w:rsidRPr="00184215" w14:paraId="32E9181D" w14:textId="77777777" w:rsidTr="00F5781E">
        <w:tc>
          <w:tcPr>
            <w:tcW w:w="6442" w:type="dxa"/>
          </w:tcPr>
          <w:p w14:paraId="404A3602" w14:textId="6D08795B" w:rsidR="003F277D" w:rsidRPr="00184215" w:rsidRDefault="003F277D" w:rsidP="003F2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สัญญางานจ้างเหมาปรับปรุงระบบจัดเก็บค่าผ่านทาง</w:t>
            </w:r>
          </w:p>
        </w:tc>
        <w:tc>
          <w:tcPr>
            <w:tcW w:w="1165" w:type="dxa"/>
            <w:shd w:val="clear" w:color="auto" w:fill="auto"/>
          </w:tcPr>
          <w:p w14:paraId="7A06CF80" w14:textId="5575257A" w:rsidR="003F277D" w:rsidRPr="00184215" w:rsidRDefault="004E013D" w:rsidP="003F277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07703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72536D77" w14:textId="77777777" w:rsidR="003F277D" w:rsidRPr="00184215" w:rsidRDefault="003F277D" w:rsidP="003F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B53C3" w14:textId="51D82B15" w:rsidR="003F277D" w:rsidRPr="00184215" w:rsidRDefault="004E013D" w:rsidP="003F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3F277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F277D" w:rsidRPr="00184215" w14:paraId="121B29B7" w14:textId="77777777" w:rsidTr="00F5781E">
        <w:tc>
          <w:tcPr>
            <w:tcW w:w="6442" w:type="dxa"/>
          </w:tcPr>
          <w:p w14:paraId="21512D9A" w14:textId="77777777" w:rsidR="003F277D" w:rsidRPr="00184215" w:rsidRDefault="003F277D" w:rsidP="003F2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24F425D" w14:textId="42B68B6F" w:rsidR="003F277D" w:rsidRPr="00184215" w:rsidRDefault="004E013D" w:rsidP="003F277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6E2990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14:paraId="75B1C652" w14:textId="77777777" w:rsidR="003F277D" w:rsidRPr="00184215" w:rsidRDefault="003F277D" w:rsidP="003F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121E24" w14:textId="584C9EE2" w:rsidR="003F277D" w:rsidRPr="00184215" w:rsidRDefault="004E013D" w:rsidP="003F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3F277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</w:tr>
      <w:tr w:rsidR="003F277D" w:rsidRPr="00184215" w14:paraId="6BE47093" w14:textId="77777777" w:rsidTr="00FA2EDA">
        <w:tc>
          <w:tcPr>
            <w:tcW w:w="6442" w:type="dxa"/>
          </w:tcPr>
          <w:p w14:paraId="371C14C4" w14:textId="77777777" w:rsidR="003F277D" w:rsidRPr="00184215" w:rsidRDefault="003F277D" w:rsidP="003F2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58163" w14:textId="44B183BC" w:rsidR="003F277D" w:rsidRPr="00184215" w:rsidRDefault="004E013D" w:rsidP="003F277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427</w:t>
            </w:r>
            <w:r w:rsidR="006550F1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389</w:t>
            </w:r>
          </w:p>
        </w:tc>
        <w:tc>
          <w:tcPr>
            <w:tcW w:w="270" w:type="dxa"/>
          </w:tcPr>
          <w:p w14:paraId="2A51992B" w14:textId="77777777" w:rsidR="003F277D" w:rsidRPr="00184215" w:rsidRDefault="003F277D" w:rsidP="003F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6DD72C" w14:textId="2F995223" w:rsidR="003F277D" w:rsidRPr="00184215" w:rsidRDefault="004E013D" w:rsidP="003F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  <w:r w:rsidR="003F277D" w:rsidRPr="00184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0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096</w:t>
            </w:r>
          </w:p>
        </w:tc>
      </w:tr>
    </w:tbl>
    <w:p w14:paraId="2057C0B0" w14:textId="77777777" w:rsidR="00673481" w:rsidRPr="00184215" w:rsidRDefault="009D52B0" w:rsidP="00163CDC">
      <w:pPr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</w:p>
    <w:p w14:paraId="21DD6BBE" w14:textId="7C1A0EFB" w:rsidR="00363FFD" w:rsidRPr="00184215" w:rsidRDefault="00A46520" w:rsidP="00163CDC">
      <w:pPr>
        <w:ind w:left="540"/>
        <w:rPr>
          <w:rFonts w:asciiTheme="majorBidi" w:hAnsiTheme="majorBidi"/>
          <w:i/>
          <w:iCs/>
          <w:sz w:val="30"/>
          <w:szCs w:val="30"/>
          <w:lang w:val="en-GB"/>
        </w:rPr>
      </w:pPr>
      <w:r w:rsidRPr="00184215">
        <w:rPr>
          <w:rFonts w:asciiTheme="majorBidi" w:hAnsiTheme="majorBidi"/>
          <w:i/>
          <w:iCs/>
          <w:sz w:val="30"/>
          <w:szCs w:val="30"/>
          <w:cs/>
          <w:lang w:val="en-GB"/>
        </w:rPr>
        <w:lastRenderedPageBreak/>
        <w:t>ภาระผูกพันตามสัญญาเช่าระยะสั้น</w:t>
      </w:r>
    </w:p>
    <w:p w14:paraId="0EBDAEF8" w14:textId="77777777" w:rsidR="00A46520" w:rsidRPr="00184215" w:rsidRDefault="00A46520" w:rsidP="00163CDC">
      <w:pPr>
        <w:ind w:left="540"/>
        <w:rPr>
          <w:rFonts w:asciiTheme="majorBidi" w:hAnsiTheme="majorBidi" w:cstheme="majorBidi"/>
          <w:lang w:val="en-GB"/>
        </w:rPr>
      </w:pPr>
    </w:p>
    <w:p w14:paraId="5AE16E96" w14:textId="3B01B2C3" w:rsidR="003263B8" w:rsidRPr="00184215" w:rsidRDefault="00844D3D" w:rsidP="004913E5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ณ วันที่ </w:t>
      </w:r>
      <w:r w:rsidR="004E013D" w:rsidRPr="004E013D">
        <w:rPr>
          <w:rFonts w:asciiTheme="majorBidi" w:hAnsiTheme="majorBidi" w:cstheme="majorBidi"/>
          <w:sz w:val="30"/>
          <w:szCs w:val="30"/>
        </w:rPr>
        <w:t>31</w:t>
      </w:r>
      <w:r w:rsidRPr="0018421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="004E013D" w:rsidRPr="004E013D">
        <w:rPr>
          <w:rFonts w:asciiTheme="majorBidi" w:hAnsiTheme="majorBidi" w:cstheme="majorBidi"/>
          <w:sz w:val="30"/>
          <w:szCs w:val="30"/>
        </w:rPr>
        <w:t>2563</w:t>
      </w:r>
      <w:r w:rsidR="00FB4914" w:rsidRPr="0018421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บริษัทมี</w:t>
      </w:r>
      <w:r w:rsidR="0046073B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>สัญญาเช่า</w:t>
      </w:r>
      <w:r w:rsidR="0006208C" w:rsidRPr="00184215">
        <w:rPr>
          <w:rFonts w:asciiTheme="majorBidi" w:hAnsiTheme="majorBidi"/>
          <w:sz w:val="30"/>
          <w:szCs w:val="30"/>
          <w:cs/>
          <w:lang w:val="en-GB"/>
        </w:rPr>
        <w:t>พื้นที่จอดรถ</w:t>
      </w:r>
      <w:r w:rsidR="0046073B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เป็นระยะเวลา </w:t>
      </w:r>
      <w:r w:rsidR="004E013D" w:rsidRPr="004E013D">
        <w:rPr>
          <w:rFonts w:asciiTheme="majorBidi" w:hAnsiTheme="majorBidi" w:cstheme="majorBidi"/>
          <w:sz w:val="30"/>
          <w:szCs w:val="30"/>
        </w:rPr>
        <w:t>1</w:t>
      </w:r>
      <w:r w:rsidR="0046073B" w:rsidRPr="0018421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5A70E1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ปี </w:t>
      </w:r>
      <w:r w:rsidR="00D44F23" w:rsidRPr="00184215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D44F23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>จะ</w:t>
      </w:r>
      <w:r w:rsidR="005A70E1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>สิ้นสุดในเดือน</w:t>
      </w:r>
      <w:r w:rsidR="00746CB3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>พฤศจิกายน</w:t>
      </w:r>
      <w:r w:rsidR="0046073B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4E013D" w:rsidRPr="004E013D">
        <w:rPr>
          <w:rFonts w:asciiTheme="majorBidi" w:hAnsiTheme="majorBidi" w:cstheme="majorBidi"/>
          <w:sz w:val="30"/>
          <w:szCs w:val="30"/>
        </w:rPr>
        <w:t>2564</w:t>
      </w:r>
    </w:p>
    <w:p w14:paraId="03C9D1E9" w14:textId="77777777" w:rsidR="00024267" w:rsidRPr="00184215" w:rsidRDefault="00024267" w:rsidP="00163CDC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2DF5729D" w14:textId="646B4F30" w:rsidR="00363FFD" w:rsidRPr="00184215" w:rsidRDefault="00363FFD" w:rsidP="00163CDC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184215">
        <w:rPr>
          <w:rFonts w:ascii="Angsana New" w:hAnsi="Angsana New"/>
          <w:i/>
          <w:iCs/>
          <w:sz w:val="30"/>
          <w:szCs w:val="30"/>
          <w:cs/>
        </w:rPr>
        <w:t>สัญญางานจ้างเหมาก่อสร้างและปรับปรุงระบบควบคุมการจราจร</w:t>
      </w:r>
    </w:p>
    <w:p w14:paraId="3C3AB37F" w14:textId="77777777" w:rsidR="00363FFD" w:rsidRPr="00184215" w:rsidRDefault="00363FFD" w:rsidP="00163CDC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2C76B265" w14:textId="4B669F7F" w:rsidR="00C44A84" w:rsidRPr="00184215" w:rsidRDefault="00363FFD" w:rsidP="00C44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E013D" w:rsidRPr="004E013D">
        <w:rPr>
          <w:rFonts w:asciiTheme="majorBidi" w:hAnsiTheme="majorBidi" w:cstheme="majorBidi"/>
          <w:sz w:val="30"/>
          <w:szCs w:val="30"/>
        </w:rPr>
        <w:t>15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ธันวา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4E013D" w:rsidRPr="004E013D">
        <w:rPr>
          <w:rFonts w:asciiTheme="majorBidi" w:hAnsiTheme="majorBidi" w:cstheme="majorBidi"/>
          <w:sz w:val="30"/>
          <w:szCs w:val="30"/>
        </w:rPr>
        <w:t>2559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184215">
        <w:rPr>
          <w:rFonts w:ascii="Angsana New" w:hAnsi="Angsana New"/>
          <w:sz w:val="30"/>
          <w:szCs w:val="30"/>
          <w:cs/>
        </w:rPr>
        <w:t>งานจ้างเหมาก่อสร้างและปรับปรุงระบบควบคุมการจราจร</w:t>
      </w:r>
      <w:r w:rsidRPr="00184215">
        <w:rPr>
          <w:rFonts w:ascii="Angsana New" w:hAnsi="Angsana New" w:hint="cs"/>
          <w:sz w:val="30"/>
          <w:szCs w:val="30"/>
          <w:cs/>
        </w:rPr>
        <w:t>กับ</w:t>
      </w:r>
      <w:r w:rsidR="00013AE7" w:rsidRPr="00184215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นิติบุคคลร่วมทำงาน</w:t>
      </w:r>
      <w:r w:rsidR="00CD6DEF" w:rsidRPr="00184215">
        <w:rPr>
          <w:rFonts w:asciiTheme="majorBidi" w:hAnsiTheme="majorBidi" w:cstheme="majorBidi" w:hint="cs"/>
          <w:sz w:val="30"/>
          <w:szCs w:val="30"/>
          <w:cs/>
        </w:rPr>
        <w:t>กลุ่มหนึ่ง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สัญญาดังกล่าวมีระยะเวลา </w:t>
      </w:r>
      <w:r w:rsidR="004E013D" w:rsidRPr="004E013D">
        <w:rPr>
          <w:rFonts w:asciiTheme="majorBidi" w:hAnsiTheme="majorBidi" w:cstheme="majorBidi"/>
          <w:sz w:val="30"/>
          <w:szCs w:val="30"/>
        </w:rPr>
        <w:t>2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567C" w:rsidRPr="00184215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1D6122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>ในเดือน</w:t>
      </w:r>
      <w:r w:rsidR="00926774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</w:t>
      </w:r>
      <w:r w:rsidR="00512E59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>ม</w:t>
      </w:r>
      <w:r w:rsidR="001D6122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4E013D" w:rsidRPr="004E013D">
        <w:rPr>
          <w:rFonts w:asciiTheme="majorBidi" w:hAnsiTheme="majorBidi" w:cstheme="majorBidi"/>
          <w:sz w:val="30"/>
          <w:szCs w:val="30"/>
        </w:rPr>
        <w:t>2561</w:t>
      </w:r>
      <w:r w:rsidR="006E567C" w:rsidRPr="001842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4A84" w:rsidRPr="00184215">
        <w:rPr>
          <w:rFonts w:ascii="Angsana New" w:hAnsi="Angsana New"/>
          <w:sz w:val="30"/>
          <w:szCs w:val="30"/>
          <w:cs/>
        </w:rPr>
        <w:t>ต่อมา บริษัทได้ทำสัญญาแก้ไขเพิ่มเติมเพื่อ</w:t>
      </w:r>
      <w:r w:rsidR="00C44A84" w:rsidRPr="00184215">
        <w:rPr>
          <w:rFonts w:ascii="Angsana New" w:hAnsi="Angsana New" w:hint="cs"/>
          <w:sz w:val="30"/>
          <w:szCs w:val="30"/>
          <w:cs/>
        </w:rPr>
        <w:t>เพิ่มขอบเขตของงานและ</w:t>
      </w:r>
      <w:r w:rsidR="00C44A84" w:rsidRPr="00184215">
        <w:rPr>
          <w:rFonts w:ascii="Angsana New" w:hAnsi="Angsana New"/>
          <w:sz w:val="30"/>
          <w:szCs w:val="30"/>
          <w:cs/>
        </w:rPr>
        <w:t>ขยายกำหนดเวลา</w:t>
      </w:r>
      <w:r w:rsidR="00C44A84" w:rsidRPr="00184215">
        <w:rPr>
          <w:rFonts w:ascii="Angsana New" w:hAnsi="Angsana New" w:hint="cs"/>
          <w:sz w:val="30"/>
          <w:szCs w:val="30"/>
          <w:cs/>
        </w:rPr>
        <w:t>สัญญา</w:t>
      </w:r>
      <w:r w:rsidR="00C44A84" w:rsidRPr="00184215">
        <w:rPr>
          <w:rFonts w:ascii="Angsana New" w:hAnsi="Angsana New"/>
          <w:sz w:val="30"/>
          <w:szCs w:val="30"/>
          <w:cs/>
        </w:rPr>
        <w:t>สิ้นสุดเป็น</w:t>
      </w:r>
      <w:r w:rsidR="00350B3A">
        <w:rPr>
          <w:rFonts w:ascii="Angsana New" w:hAnsi="Angsana New" w:hint="cs"/>
          <w:sz w:val="30"/>
          <w:szCs w:val="30"/>
          <w:cs/>
        </w:rPr>
        <w:t>เดือน</w:t>
      </w:r>
      <w:r w:rsidR="00C94C8C" w:rsidRPr="00184215">
        <w:rPr>
          <w:rFonts w:ascii="Angsana New" w:hAnsi="Angsana New" w:hint="cs"/>
          <w:sz w:val="30"/>
          <w:szCs w:val="30"/>
          <w:cs/>
        </w:rPr>
        <w:t>กันยายน</w:t>
      </w:r>
      <w:r w:rsidR="003921A4" w:rsidRPr="00184215">
        <w:rPr>
          <w:rFonts w:ascii="Angsana New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hAnsi="Angsana New"/>
          <w:sz w:val="30"/>
          <w:szCs w:val="30"/>
        </w:rPr>
        <w:t>2563</w:t>
      </w:r>
      <w:r w:rsidR="00C44A84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401276" w:rsidRPr="0018421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4C7B" w:rsidRPr="00184215">
        <w:rPr>
          <w:rFonts w:ascii="Angsana New" w:hAnsi="Angsana New"/>
          <w:sz w:val="30"/>
          <w:szCs w:val="30"/>
          <w:cs/>
        </w:rPr>
        <w:t xml:space="preserve">          </w:t>
      </w:r>
      <w:r w:rsidR="004E013D" w:rsidRPr="004E013D">
        <w:rPr>
          <w:rFonts w:ascii="Angsana New" w:hAnsi="Angsana New"/>
          <w:sz w:val="30"/>
          <w:szCs w:val="30"/>
        </w:rPr>
        <w:t>31</w:t>
      </w:r>
      <w:r w:rsidR="00401276" w:rsidRPr="001842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/>
          <w:sz w:val="30"/>
          <w:szCs w:val="30"/>
        </w:rPr>
        <w:t>2563</w:t>
      </w:r>
      <w:r w:rsidR="00401276" w:rsidRPr="00184215">
        <w:rPr>
          <w:rFonts w:ascii="Angsana New" w:hAnsi="Angsana New"/>
          <w:sz w:val="30"/>
          <w:szCs w:val="30"/>
          <w:cs/>
        </w:rPr>
        <w:t xml:space="preserve"> การก่อสร้างได้แล้วเสร็จและอยู่ในขั้นตอนการตรวจสอบและ</w:t>
      </w:r>
      <w:r w:rsidR="00032B17" w:rsidRPr="00184215">
        <w:rPr>
          <w:rFonts w:ascii="Angsana New" w:hAnsi="Angsana New" w:hint="cs"/>
          <w:sz w:val="30"/>
          <w:szCs w:val="30"/>
          <w:cs/>
        </w:rPr>
        <w:t>ส่งมอบงานให้แก่บริษัท</w:t>
      </w:r>
    </w:p>
    <w:p w14:paraId="0B871BEF" w14:textId="60A68556" w:rsidR="007B67DB" w:rsidRPr="00184215" w:rsidRDefault="007B67DB" w:rsidP="00C44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A2292B0" w14:textId="1AD2294C" w:rsidR="007C1CA1" w:rsidRPr="00184215" w:rsidRDefault="007C1CA1" w:rsidP="007C1CA1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184215">
        <w:rPr>
          <w:rFonts w:ascii="Angsana New" w:hAnsi="Angsana New"/>
          <w:i/>
          <w:iCs/>
          <w:sz w:val="30"/>
          <w:szCs w:val="30"/>
          <w:cs/>
        </w:rPr>
        <w:t>สัญญางานจ้าง</w:t>
      </w:r>
      <w:r w:rsidR="00020A8E" w:rsidRPr="00184215">
        <w:rPr>
          <w:rFonts w:ascii="Angsana New" w:hAnsi="Angsana New" w:hint="cs"/>
          <w:i/>
          <w:iCs/>
          <w:sz w:val="30"/>
          <w:szCs w:val="30"/>
          <w:cs/>
        </w:rPr>
        <w:t>งาน</w:t>
      </w:r>
      <w:r w:rsidRPr="00184215">
        <w:rPr>
          <w:rFonts w:ascii="Angsana New" w:hAnsi="Angsana New"/>
          <w:i/>
          <w:iCs/>
          <w:sz w:val="30"/>
          <w:szCs w:val="30"/>
          <w:cs/>
        </w:rPr>
        <w:t>ปรับปรุง</w:t>
      </w:r>
      <w:r w:rsidR="001A6B99" w:rsidRPr="00184215">
        <w:rPr>
          <w:rFonts w:ascii="Angsana New" w:hAnsi="Angsana New"/>
          <w:i/>
          <w:iCs/>
          <w:sz w:val="30"/>
          <w:szCs w:val="30"/>
          <w:cs/>
        </w:rPr>
        <w:t>ระบบจัดเก็บค่าผ่านทาง</w:t>
      </w:r>
    </w:p>
    <w:p w14:paraId="76AC0A13" w14:textId="77777777" w:rsidR="003711DC" w:rsidRPr="00184215" w:rsidRDefault="00371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410B5FC2" w14:textId="24641739" w:rsidR="003711DC" w:rsidRPr="00184215" w:rsidRDefault="003711DC" w:rsidP="00371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E013D" w:rsidRPr="004E013D">
        <w:rPr>
          <w:rFonts w:asciiTheme="majorBidi" w:hAnsiTheme="majorBidi" w:cstheme="majorBidi"/>
          <w:sz w:val="30"/>
          <w:szCs w:val="30"/>
        </w:rPr>
        <w:t>27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ธันวา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4E013D" w:rsidRPr="004E013D">
        <w:rPr>
          <w:rFonts w:asciiTheme="majorBidi" w:hAnsiTheme="majorBidi" w:cstheme="majorBidi"/>
          <w:sz w:val="30"/>
          <w:szCs w:val="30"/>
        </w:rPr>
        <w:t>2562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184215">
        <w:rPr>
          <w:rFonts w:ascii="Angsana New" w:hAnsi="Angsana New"/>
          <w:sz w:val="30"/>
          <w:szCs w:val="30"/>
          <w:cs/>
        </w:rPr>
        <w:t>งานจ้าง</w:t>
      </w:r>
      <w:r w:rsidR="005B285D" w:rsidRPr="00184215">
        <w:rPr>
          <w:rFonts w:ascii="Angsana New" w:hAnsi="Angsana New" w:hint="cs"/>
          <w:sz w:val="30"/>
          <w:szCs w:val="30"/>
          <w:cs/>
        </w:rPr>
        <w:t>งาน</w:t>
      </w:r>
      <w:r w:rsidRPr="00184215">
        <w:rPr>
          <w:rFonts w:ascii="Angsana New" w:hAnsi="Angsana New"/>
          <w:sz w:val="30"/>
          <w:szCs w:val="30"/>
          <w:cs/>
        </w:rPr>
        <w:t>ปรับปรุง</w:t>
      </w:r>
      <w:r w:rsidR="00E13228" w:rsidRPr="00184215">
        <w:rPr>
          <w:rFonts w:ascii="Angsana New" w:hAnsi="Angsana New"/>
          <w:sz w:val="30"/>
          <w:szCs w:val="30"/>
          <w:cs/>
        </w:rPr>
        <w:t>ระบบจัดเก็บค่าผ่านทาง</w:t>
      </w:r>
      <w:r w:rsidRPr="00184215">
        <w:rPr>
          <w:rFonts w:ascii="Angsana New" w:hAnsi="Angsana New" w:hint="cs"/>
          <w:sz w:val="30"/>
          <w:szCs w:val="30"/>
          <w:cs/>
        </w:rPr>
        <w:t>กับ</w:t>
      </w:r>
      <w:r w:rsidRPr="00184215">
        <w:rPr>
          <w:rFonts w:asciiTheme="majorBidi" w:hAnsiTheme="majorBidi" w:cstheme="majorBidi" w:hint="cs"/>
          <w:sz w:val="30"/>
          <w:szCs w:val="30"/>
          <w:cs/>
        </w:rPr>
        <w:t>นิติบุคคลร่วมทำงานกลุ่มหนึ่ง</w:t>
      </w:r>
      <w:r w:rsidRPr="00184215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สัญญาดังกล่าวมีระยะเวลา </w:t>
      </w:r>
      <w:r w:rsidR="004E013D" w:rsidRPr="004E013D">
        <w:rPr>
          <w:rFonts w:asciiTheme="majorBidi" w:hAnsiTheme="majorBidi" w:cstheme="majorBidi"/>
          <w:sz w:val="30"/>
          <w:szCs w:val="30"/>
        </w:rPr>
        <w:t>16</w:t>
      </w:r>
      <w:r w:rsidR="006F0943" w:rsidRPr="00184215">
        <w:rPr>
          <w:rFonts w:asciiTheme="majorBidi" w:hAnsiTheme="majorBidi"/>
          <w:sz w:val="30"/>
          <w:szCs w:val="30"/>
          <w:cs/>
        </w:rPr>
        <w:t xml:space="preserve"> </w:t>
      </w:r>
      <w:r w:rsidR="006F0943" w:rsidRPr="00184215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  <w:r w:rsidR="00990B66" w:rsidRPr="00184215">
        <w:rPr>
          <w:rFonts w:ascii="Angsana New" w:hAnsi="Angsana New" w:hint="cs"/>
          <w:sz w:val="30"/>
          <w:szCs w:val="30"/>
          <w:cs/>
        </w:rPr>
        <w:t>สิ้นสุด</w:t>
      </w:r>
      <w:r w:rsidR="00AA7626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>ในเดือน</w:t>
      </w:r>
      <w:r w:rsidR="009D1B7F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>เมษายน</w:t>
      </w:r>
      <w:r w:rsidR="00AA7626" w:rsidRPr="0018421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4E013D" w:rsidRPr="004E013D">
        <w:rPr>
          <w:rFonts w:asciiTheme="majorBidi" w:hAnsiTheme="majorBidi" w:cstheme="majorBidi"/>
          <w:sz w:val="30"/>
          <w:szCs w:val="30"/>
        </w:rPr>
        <w:t>2564</w:t>
      </w:r>
    </w:p>
    <w:p w14:paraId="72F8619D" w14:textId="185AA67F" w:rsidR="00E2642F" w:rsidRPr="00184215" w:rsidRDefault="00E26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37072B7" w14:textId="2699BD1A" w:rsidR="00036B89" w:rsidRPr="00184215" w:rsidRDefault="00775C80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 w:hint="cs"/>
          <w:cs/>
        </w:rPr>
        <w:t>คดีความ</w:t>
      </w:r>
    </w:p>
    <w:p w14:paraId="2BED9473" w14:textId="77777777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D86BC4" w14:textId="469DD75B" w:rsidR="00360717" w:rsidRPr="00184215" w:rsidRDefault="00360717" w:rsidP="00360717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เมื่อวันที่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18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พฤศจิกายน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2552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22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2552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ถึงวันที่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2557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</w:t>
      </w:r>
      <w:r w:rsidR="00B40E8E"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     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2549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8F009E"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ศาลปกครองสูงสุดได้พิจารณาคำฟ้องแล้วมีคำสั่งให้โอนสำนวนคดีให้ศาลปกครองกลาง เพราะเป็นคดีที่อยู่ในอำนาจพิจารณาพิพากษาคดีของศาลปกครองกลางซึ่งเป็นศาลปกครองชั้นต้น </w:t>
      </w:r>
    </w:p>
    <w:p w14:paraId="3CAB2621" w14:textId="77777777" w:rsidR="00360717" w:rsidRPr="00184215" w:rsidRDefault="00360717" w:rsidP="00360717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1DA6330" w14:textId="77777777" w:rsidR="003C29BA" w:rsidRPr="00184215" w:rsidRDefault="003C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CE2975C" w14:textId="0F9DC3D6" w:rsidR="00360717" w:rsidRPr="00184215" w:rsidRDefault="00360717" w:rsidP="00360717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lastRenderedPageBreak/>
        <w:t xml:space="preserve">ศาลปกครองกลางได้พิจารณาคำฟ้องของผู้ฟ้องคดีแล้วมีคำสั่งรับคำฟ้องไว้พิจารณาเฉพาะประเด็นมีเหตุขอให้ศาลเพิกถอนมติคณะรัฐมนตรีเมื่อ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2549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หรือไม่ ต่อมาศาลปกครองกลางได้มีคำสั่งให้รวมพิจารณาคดีนี้เข้ากับคดีอื่น ซึ่งเป็นคดีที่ผู้ฟ้องคดีรายอื่นรวม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คน ฟ้องผู้ถูกฟ้องคดีอื่นรวม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รายเป็นผู้ถูกฟ้องคดี แต่ไม่ได้ฟ้องบริษัทด้วย ศาลปกครองกลางได้พิจารณาแล้วมีคำพิพากษารวมพร้อมกันทั้งสองคดีเมื่อวันที่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18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สิงหาคม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2558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ให้เพิกถอนมติคณะรัฐมนตรีเมื่อวันที่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2549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แต่ให้ยกฟ้องบริษัท กับผู้ถูกฟ้องคดีรายอื่นบางราย อย่างไรก็ตาม เมื่อวันที่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17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กันยายน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2558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บริษัทได้ยื่นคำอุทธรณ์โต้แย้ง คำพิพากษาศาลปกครองกลางต่อศาลปกครองสูงสุด เพราะไม่เห็นพ้องด้วยกับคำพิพากษาของศาลปกครองกลางที่ให้เพิกถอนมติคณะรัฐมนตรี ส่วนผู้ถูกฟ้องคดีรายอื่นทุกรายก็ได้ยื่นคำอุทธรณ์ต่อศาลปกครองสูงสุดด้วยเช่นกัน ต่อมาศาลปกครองสูงสุดได้มีคำสั่งรับคำอุทธรณ์ของบริษัทและผู้ถูกฟ้องคดีรายอื่นทุกรายไว้พิจารณา ขณะนี้คดีที่ศาลรวมพิจารณากันทั้งสองคดียังอยู่ระหว่างการพิจารณาในชั้นอุทธรณ์ของศาลปกครองสูงสุด</w:t>
      </w:r>
    </w:p>
    <w:p w14:paraId="2DD66504" w14:textId="77777777" w:rsidR="00221679" w:rsidRPr="00184215" w:rsidRDefault="00221679" w:rsidP="00221679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4EE25CB" w14:textId="50CE2C4E" w:rsidR="00221679" w:rsidRPr="00184215" w:rsidRDefault="00221679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E013D" w:rsidRPr="004E013D">
        <w:rPr>
          <w:rFonts w:ascii="Angsana New" w:hAnsi="Angsana New"/>
          <w:sz w:val="30"/>
          <w:szCs w:val="30"/>
        </w:rPr>
        <w:t>20</w:t>
      </w:r>
      <w:r w:rsidRPr="001842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/>
          <w:sz w:val="30"/>
          <w:szCs w:val="30"/>
          <w:cs/>
        </w:rPr>
        <w:t xml:space="preserve"> ผู้ฟ้องคดีรวม </w:t>
      </w:r>
      <w:r w:rsidR="004E013D" w:rsidRPr="004E013D">
        <w:rPr>
          <w:rFonts w:ascii="Angsana New" w:hAnsi="Angsana New"/>
          <w:sz w:val="30"/>
          <w:szCs w:val="30"/>
        </w:rPr>
        <w:t>21</w:t>
      </w:r>
      <w:r w:rsidRPr="00184215">
        <w:rPr>
          <w:rFonts w:ascii="Angsana New" w:hAnsi="Angsana New"/>
          <w:sz w:val="30"/>
          <w:szCs w:val="30"/>
          <w:cs/>
        </w:rPr>
        <w:t xml:space="preserve"> รายได้ยื่นคำขอให้ศาลปกครองสูงสุดมีคำสั่งให้บริษัทหยุดการเก็บเงินค่าผ่านทางส่วนที่เพิ่มขึ้นตั้งแต่วันที่ </w:t>
      </w:r>
      <w:r w:rsidR="004E013D" w:rsidRPr="004E013D">
        <w:rPr>
          <w:rFonts w:ascii="Angsana New" w:hAnsi="Angsana New"/>
          <w:sz w:val="30"/>
          <w:szCs w:val="30"/>
        </w:rPr>
        <w:t>22</w:t>
      </w:r>
      <w:r w:rsidRPr="001842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4E013D" w:rsidRPr="004E013D">
        <w:rPr>
          <w:rFonts w:ascii="Angsana New" w:hAnsi="Angsana New"/>
          <w:sz w:val="30"/>
          <w:szCs w:val="30"/>
        </w:rPr>
        <w:t>21</w:t>
      </w:r>
      <w:r w:rsidRPr="001842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/>
          <w:sz w:val="30"/>
          <w:szCs w:val="30"/>
        </w:rPr>
        <w:t>2567</w:t>
      </w:r>
      <w:r w:rsidRPr="00184215">
        <w:rPr>
          <w:rFonts w:ascii="Angsana New" w:hAnsi="Angsana New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4E013D" w:rsidRPr="004E013D">
        <w:rPr>
          <w:rFonts w:ascii="Angsana New" w:hAnsi="Angsana New"/>
          <w:sz w:val="30"/>
          <w:szCs w:val="30"/>
        </w:rPr>
        <w:t>3</w:t>
      </w:r>
      <w:r w:rsidRPr="00184215">
        <w:rPr>
          <w:rFonts w:ascii="Angsana New" w:hAnsi="Angsana New"/>
          <w:sz w:val="30"/>
          <w:szCs w:val="30"/>
          <w:cs/>
        </w:rPr>
        <w:t>/</w:t>
      </w:r>
      <w:r w:rsidR="004E013D" w:rsidRPr="004E013D">
        <w:rPr>
          <w:rFonts w:ascii="Angsana New" w:hAnsi="Angsana New"/>
          <w:sz w:val="30"/>
          <w:szCs w:val="30"/>
        </w:rPr>
        <w:t>2550</w:t>
      </w:r>
      <w:r w:rsidRPr="00184215">
        <w:rPr>
          <w:rFonts w:ascii="Angsana New" w:hAnsi="Angsana New"/>
          <w:sz w:val="30"/>
          <w:szCs w:val="30"/>
          <w:cs/>
        </w:rPr>
        <w:t xml:space="preserve"> ไว้ชั่วคราวจนกว่าคดีจะถึงที่สุด ศาลปกครองสูงสุดได้พิจารณาคำขอแล้วมีคำสั่งเมื่อวันที่ </w:t>
      </w:r>
      <w:r w:rsidR="004E013D" w:rsidRPr="004E013D">
        <w:rPr>
          <w:rFonts w:ascii="Angsana New" w:hAnsi="Angsana New"/>
          <w:sz w:val="30"/>
          <w:szCs w:val="30"/>
        </w:rPr>
        <w:t>27</w:t>
      </w:r>
      <w:r w:rsidRPr="001842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/>
          <w:sz w:val="30"/>
          <w:szCs w:val="30"/>
          <w:cs/>
        </w:rPr>
        <w:t xml:space="preserve"> ว่า ทางยกระดับดอนเมืองโทลล์เวย์เป็นเพียงทางเลือกหนึ่งของประชาชนผู้ใช้รถใช้ถนน จึงยังไม่มีเหตุผลเพียงพอให้ศาลปกครองสูงสุดมีคำสั่งให้บริษัทหยุดการเก็บเงินค่าผ่านทางส่วนที่เพิ่มขึ้น และศาลปกครองสูงสุดได้มีคำสั่งไม่รับคำขอของผู้ฟ้องคดีทั้ง </w:t>
      </w:r>
      <w:r w:rsidR="004E013D" w:rsidRPr="004E013D">
        <w:rPr>
          <w:rFonts w:ascii="Angsana New" w:hAnsi="Angsana New"/>
          <w:sz w:val="30"/>
          <w:szCs w:val="30"/>
        </w:rPr>
        <w:t>21</w:t>
      </w:r>
      <w:r w:rsidRPr="00184215">
        <w:rPr>
          <w:rFonts w:ascii="Angsana New" w:hAnsi="Angsana New"/>
          <w:sz w:val="30"/>
          <w:szCs w:val="30"/>
          <w:cs/>
        </w:rPr>
        <w:t xml:space="preserve"> ราย ไว้พิจารณา</w:t>
      </w:r>
    </w:p>
    <w:p w14:paraId="0F2CA056" w14:textId="77777777" w:rsidR="00221679" w:rsidRPr="00184215" w:rsidRDefault="00221679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2CF7720" w14:textId="4DDB0F7B" w:rsidR="00E80237" w:rsidRPr="00184215" w:rsidRDefault="00221679" w:rsidP="004B64D6">
      <w:pPr>
        <w:pStyle w:val="Heading2"/>
        <w:spacing w:line="240" w:lineRule="auto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ผู้บริหารเชื่อว่าคดีดังกล่าวจะไม่มีผลกระทบต่อบริษัท เนื่องจากบริษัทมีความเชื่อมั่นว่ามติคณะรัฐมนตรีชอบด้วยกฎหมาย และการกำหนดอัตราค่าผ่านทางเป็นไปตามบันทึกข้อตกลงแก้ไขเปลี่ยนแปลงสัญญาสัมปทานทางหลวง ฉบับที่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ประกอบกับก่อนหน้านี้ ศาลปกครองสูงสุดได้เคยมีคำพิพากษาในคดีที่บริษัทถูกฟ้องเมื่อคราวออกประกาศปรับขึ้นอัตราค่าผ่านทางใหม่มีผลตั้งแต่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22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ถึงวันที่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2552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ไว้แล้วว่า บันทึกข้อตกลงแก้ไขเปลี่ยนแปลงสัญญาสัมปทานทางหลวง ฉบับที่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เป็นการกระทำที่ชอบด้วยสัญญาและกฎหมาย นอกจากนี้ ศาลปกครองสูงสุดยังได้มีคำพิพากษาในอีกคดีที่บริษัทประกาศปรับขึ้นอัตราค่าผ่านทางใหม่มีผลตั้งแต่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22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2552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ถึงวันที่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2557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ไว้อีกว่า บันทึกข้อตกลงแก้ไขเปลี่ยนแปลงสัญญาสัมปทานทางหลวง ฉบับที่ 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4E013D" w:rsidRPr="004E013D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เป็นการกระทำที่ชอบด้วยสัญญาและเป็นไปตามขั้นตอนของกฎหมาย บริษัทจึง</w:t>
      </w:r>
      <w:r w:rsidRPr="0018421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ไม่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ได้บันทึกรายการไว้ในงบการเงิน ทั้งนี้ผลของคดีดังกล่าวยังมีความไม่แน่นอน</w:t>
      </w:r>
      <w:r w:rsidRPr="00184215">
        <w:rPr>
          <w:rFonts w:ascii="Angsana New" w:hAnsi="Angsana New" w:cs="Angsana New" w:hint="cs"/>
          <w:cs/>
        </w:rPr>
        <w:t xml:space="preserve"> </w:t>
      </w:r>
    </w:p>
    <w:sectPr w:rsidR="00E80237" w:rsidRPr="00184215" w:rsidSect="00107B89"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66F40" w14:textId="77777777" w:rsidR="00690593" w:rsidRDefault="00690593">
      <w:r>
        <w:separator/>
      </w:r>
    </w:p>
  </w:endnote>
  <w:endnote w:type="continuationSeparator" w:id="0">
    <w:p w14:paraId="0BB379FD" w14:textId="77777777" w:rsidR="00690593" w:rsidRDefault="0069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21207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4DD0E5" w14:textId="3C01C2D8" w:rsidR="00885A52" w:rsidRPr="00EB6B3B" w:rsidRDefault="00885A52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EB6B3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6B3B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EB6B3B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EB6B3B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EB6B3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A040D"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Pr="00EB6B3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6BB4B" w14:textId="77777777" w:rsidR="00690593" w:rsidRDefault="00690593">
      <w:r>
        <w:separator/>
      </w:r>
    </w:p>
  </w:footnote>
  <w:footnote w:type="continuationSeparator" w:id="0">
    <w:p w14:paraId="1B03C6F4" w14:textId="77777777" w:rsidR="00690593" w:rsidRDefault="00690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7AC2" w14:textId="77777777" w:rsidR="00885A52" w:rsidRPr="00B032BE" w:rsidRDefault="00885A52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57C045BB" w14:textId="77777777" w:rsidR="00885A52" w:rsidRPr="00B032BE" w:rsidRDefault="00885A52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หมายเหตุประกอบงบการเงิน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1C835BB9" w:rsidR="00885A52" w:rsidRDefault="00885A52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4E013D">
      <w:rPr>
        <w:rFonts w:asciiTheme="majorBidi" w:hAnsiTheme="majorBidi" w:cstheme="majorBidi"/>
        <w:b/>
        <w:bCs/>
        <w:sz w:val="32"/>
        <w:szCs w:val="32"/>
      </w:rPr>
      <w:t>31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Pr="004E013D">
      <w:rPr>
        <w:rFonts w:asciiTheme="majorBidi" w:hAnsiTheme="majorBidi" w:cstheme="majorBidi"/>
        <w:b/>
        <w:bCs/>
        <w:sz w:val="32"/>
        <w:szCs w:val="32"/>
      </w:rPr>
      <w:t>2563</w:t>
    </w:r>
  </w:p>
  <w:p w14:paraId="0CA43FEA" w14:textId="77777777" w:rsidR="00885A52" w:rsidRPr="00B032BE" w:rsidRDefault="00885A52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7"/>
  </w:num>
  <w:num w:numId="14">
    <w:abstractNumId w:val="20"/>
  </w:num>
  <w:num w:numId="15">
    <w:abstractNumId w:val="13"/>
  </w:num>
  <w:num w:numId="16">
    <w:abstractNumId w:val="29"/>
  </w:num>
  <w:num w:numId="17">
    <w:abstractNumId w:val="22"/>
  </w:num>
  <w:num w:numId="18">
    <w:abstractNumId w:val="15"/>
  </w:num>
  <w:num w:numId="19">
    <w:abstractNumId w:val="19"/>
  </w:num>
  <w:num w:numId="20">
    <w:abstractNumId w:val="11"/>
  </w:num>
  <w:num w:numId="21">
    <w:abstractNumId w:val="14"/>
  </w:num>
  <w:num w:numId="22">
    <w:abstractNumId w:val="26"/>
  </w:num>
  <w:num w:numId="2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1"/>
  </w:num>
  <w:num w:numId="25">
    <w:abstractNumId w:val="24"/>
  </w:num>
  <w:num w:numId="26">
    <w:abstractNumId w:val="23"/>
  </w:num>
  <w:num w:numId="27">
    <w:abstractNumId w:val="12"/>
  </w:num>
  <w:num w:numId="28">
    <w:abstractNumId w:val="32"/>
  </w:num>
  <w:num w:numId="29">
    <w:abstractNumId w:val="25"/>
  </w:num>
  <w:num w:numId="30">
    <w:abstractNumId w:val="30"/>
  </w:num>
  <w:num w:numId="31">
    <w:abstractNumId w:val="28"/>
  </w:num>
  <w:num w:numId="32">
    <w:abstractNumId w:val="17"/>
  </w:num>
  <w:num w:numId="33">
    <w:abstractNumId w:val="21"/>
  </w:num>
  <w:num w:numId="34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28A"/>
    <w:rsid w:val="0002531C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D0B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97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EBF"/>
    <w:rsid w:val="00060F98"/>
    <w:rsid w:val="00061748"/>
    <w:rsid w:val="000618B3"/>
    <w:rsid w:val="000618E0"/>
    <w:rsid w:val="00061DFB"/>
    <w:rsid w:val="00061E0A"/>
    <w:rsid w:val="00061EE8"/>
    <w:rsid w:val="00061EEF"/>
    <w:rsid w:val="00061F20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4A"/>
    <w:rsid w:val="0007703C"/>
    <w:rsid w:val="00077062"/>
    <w:rsid w:val="000771C2"/>
    <w:rsid w:val="000774EE"/>
    <w:rsid w:val="000775D9"/>
    <w:rsid w:val="0008009A"/>
    <w:rsid w:val="00080320"/>
    <w:rsid w:val="00080B5B"/>
    <w:rsid w:val="00080C1C"/>
    <w:rsid w:val="00080CD1"/>
    <w:rsid w:val="00080E36"/>
    <w:rsid w:val="000810DC"/>
    <w:rsid w:val="0008111D"/>
    <w:rsid w:val="000813CB"/>
    <w:rsid w:val="00081E08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541"/>
    <w:rsid w:val="00095727"/>
    <w:rsid w:val="00095789"/>
    <w:rsid w:val="000960DF"/>
    <w:rsid w:val="0009630D"/>
    <w:rsid w:val="000967E2"/>
    <w:rsid w:val="00096BDA"/>
    <w:rsid w:val="00096FA9"/>
    <w:rsid w:val="000970CB"/>
    <w:rsid w:val="00097175"/>
    <w:rsid w:val="0009760C"/>
    <w:rsid w:val="000978E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73BB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737"/>
    <w:rsid w:val="000E289D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54"/>
    <w:rsid w:val="000F7594"/>
    <w:rsid w:val="000F7849"/>
    <w:rsid w:val="000F7B14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A1E"/>
    <w:rsid w:val="00112065"/>
    <w:rsid w:val="00112288"/>
    <w:rsid w:val="00112A5E"/>
    <w:rsid w:val="00112D3C"/>
    <w:rsid w:val="00112D70"/>
    <w:rsid w:val="0011332D"/>
    <w:rsid w:val="001134A0"/>
    <w:rsid w:val="001135DA"/>
    <w:rsid w:val="001135EA"/>
    <w:rsid w:val="0011370A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386A"/>
    <w:rsid w:val="001238D8"/>
    <w:rsid w:val="00123AF3"/>
    <w:rsid w:val="00123C47"/>
    <w:rsid w:val="00123E65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6BF"/>
    <w:rsid w:val="001377A8"/>
    <w:rsid w:val="00137868"/>
    <w:rsid w:val="00140024"/>
    <w:rsid w:val="0014029E"/>
    <w:rsid w:val="0014045C"/>
    <w:rsid w:val="001405B6"/>
    <w:rsid w:val="001406B9"/>
    <w:rsid w:val="00140A17"/>
    <w:rsid w:val="00140D07"/>
    <w:rsid w:val="00141083"/>
    <w:rsid w:val="001410F4"/>
    <w:rsid w:val="001411E3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6A6"/>
    <w:rsid w:val="00143A3B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E7B"/>
    <w:rsid w:val="00164EA1"/>
    <w:rsid w:val="00165160"/>
    <w:rsid w:val="00165528"/>
    <w:rsid w:val="001655CD"/>
    <w:rsid w:val="00165BEE"/>
    <w:rsid w:val="00165BF8"/>
    <w:rsid w:val="00165F2C"/>
    <w:rsid w:val="00166186"/>
    <w:rsid w:val="00166AE4"/>
    <w:rsid w:val="00166B9E"/>
    <w:rsid w:val="00167056"/>
    <w:rsid w:val="001677CA"/>
    <w:rsid w:val="00167D4D"/>
    <w:rsid w:val="00167ECF"/>
    <w:rsid w:val="00170081"/>
    <w:rsid w:val="001700E8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F49"/>
    <w:rsid w:val="00181018"/>
    <w:rsid w:val="00181023"/>
    <w:rsid w:val="00181174"/>
    <w:rsid w:val="001811B2"/>
    <w:rsid w:val="001813FC"/>
    <w:rsid w:val="00181A91"/>
    <w:rsid w:val="00181B05"/>
    <w:rsid w:val="00181E56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F01"/>
    <w:rsid w:val="001910E8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A1081"/>
    <w:rsid w:val="001A118A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EF4"/>
    <w:rsid w:val="001C11FA"/>
    <w:rsid w:val="001C169E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B1E"/>
    <w:rsid w:val="001C7D27"/>
    <w:rsid w:val="001C7FBC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E12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51EB"/>
    <w:rsid w:val="00225641"/>
    <w:rsid w:val="002258E9"/>
    <w:rsid w:val="00225AA9"/>
    <w:rsid w:val="00225B91"/>
    <w:rsid w:val="00225EC9"/>
    <w:rsid w:val="00225FA6"/>
    <w:rsid w:val="0022638C"/>
    <w:rsid w:val="00226573"/>
    <w:rsid w:val="00226775"/>
    <w:rsid w:val="00226A93"/>
    <w:rsid w:val="00226D91"/>
    <w:rsid w:val="00226E65"/>
    <w:rsid w:val="00226F12"/>
    <w:rsid w:val="002270F5"/>
    <w:rsid w:val="002272C1"/>
    <w:rsid w:val="002272D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3467"/>
    <w:rsid w:val="00233608"/>
    <w:rsid w:val="00233817"/>
    <w:rsid w:val="00234567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E35"/>
    <w:rsid w:val="00244E63"/>
    <w:rsid w:val="00245262"/>
    <w:rsid w:val="0024526E"/>
    <w:rsid w:val="00245648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821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5123"/>
    <w:rsid w:val="0027524B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FD"/>
    <w:rsid w:val="0028116F"/>
    <w:rsid w:val="002813B6"/>
    <w:rsid w:val="002816CB"/>
    <w:rsid w:val="00281703"/>
    <w:rsid w:val="002817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C03"/>
    <w:rsid w:val="00290C5F"/>
    <w:rsid w:val="00290DA7"/>
    <w:rsid w:val="00290DAE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BBC"/>
    <w:rsid w:val="00294C26"/>
    <w:rsid w:val="00294D75"/>
    <w:rsid w:val="00294E04"/>
    <w:rsid w:val="00295255"/>
    <w:rsid w:val="0029587B"/>
    <w:rsid w:val="00295A7A"/>
    <w:rsid w:val="00295E0D"/>
    <w:rsid w:val="00295F35"/>
    <w:rsid w:val="002960CD"/>
    <w:rsid w:val="00296430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ADD"/>
    <w:rsid w:val="002B2C4E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6064"/>
    <w:rsid w:val="002C60A2"/>
    <w:rsid w:val="002C66DF"/>
    <w:rsid w:val="002C6710"/>
    <w:rsid w:val="002C6AE0"/>
    <w:rsid w:val="002C6C82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78"/>
    <w:rsid w:val="002E4730"/>
    <w:rsid w:val="002E4A41"/>
    <w:rsid w:val="002E516C"/>
    <w:rsid w:val="002E53DD"/>
    <w:rsid w:val="002E566B"/>
    <w:rsid w:val="002E576D"/>
    <w:rsid w:val="002E5B4E"/>
    <w:rsid w:val="002E5B85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D1F"/>
    <w:rsid w:val="002E7E29"/>
    <w:rsid w:val="002E7E58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11F"/>
    <w:rsid w:val="002F63AA"/>
    <w:rsid w:val="002F686F"/>
    <w:rsid w:val="002F6A8E"/>
    <w:rsid w:val="002F6E5A"/>
    <w:rsid w:val="002F72B7"/>
    <w:rsid w:val="002F7436"/>
    <w:rsid w:val="002F7980"/>
    <w:rsid w:val="002F7AFD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D12"/>
    <w:rsid w:val="00337E17"/>
    <w:rsid w:val="00337EEE"/>
    <w:rsid w:val="00340142"/>
    <w:rsid w:val="0034055D"/>
    <w:rsid w:val="00340676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E44"/>
    <w:rsid w:val="00370E93"/>
    <w:rsid w:val="00370F88"/>
    <w:rsid w:val="003711DC"/>
    <w:rsid w:val="00371AAD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B37"/>
    <w:rsid w:val="00373D37"/>
    <w:rsid w:val="00373E31"/>
    <w:rsid w:val="0037431E"/>
    <w:rsid w:val="00374397"/>
    <w:rsid w:val="003745D5"/>
    <w:rsid w:val="003747AE"/>
    <w:rsid w:val="00374CCE"/>
    <w:rsid w:val="00374F63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40D"/>
    <w:rsid w:val="003A073A"/>
    <w:rsid w:val="003A0C6A"/>
    <w:rsid w:val="003A0D1A"/>
    <w:rsid w:val="003A1140"/>
    <w:rsid w:val="003A1246"/>
    <w:rsid w:val="003A1321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6B0"/>
    <w:rsid w:val="003A7FC0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410D"/>
    <w:rsid w:val="003B4506"/>
    <w:rsid w:val="003B4C40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6EF"/>
    <w:rsid w:val="003C4A8F"/>
    <w:rsid w:val="003C53ED"/>
    <w:rsid w:val="003C53EF"/>
    <w:rsid w:val="003C54CE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6FF"/>
    <w:rsid w:val="003D5769"/>
    <w:rsid w:val="003D58B0"/>
    <w:rsid w:val="003D5D60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212"/>
    <w:rsid w:val="003E26A9"/>
    <w:rsid w:val="003E27AA"/>
    <w:rsid w:val="003E28EE"/>
    <w:rsid w:val="003E2CBA"/>
    <w:rsid w:val="003E2D86"/>
    <w:rsid w:val="003E2F08"/>
    <w:rsid w:val="003E335B"/>
    <w:rsid w:val="003E359E"/>
    <w:rsid w:val="003E3A06"/>
    <w:rsid w:val="003E3FBC"/>
    <w:rsid w:val="003E4039"/>
    <w:rsid w:val="003E4160"/>
    <w:rsid w:val="003E4176"/>
    <w:rsid w:val="003E44F1"/>
    <w:rsid w:val="003E450A"/>
    <w:rsid w:val="003E4DE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400748"/>
    <w:rsid w:val="00400964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21CE"/>
    <w:rsid w:val="00402335"/>
    <w:rsid w:val="00402838"/>
    <w:rsid w:val="00402D9F"/>
    <w:rsid w:val="00402DE7"/>
    <w:rsid w:val="00403006"/>
    <w:rsid w:val="00403144"/>
    <w:rsid w:val="00403491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F6"/>
    <w:rsid w:val="00404D0B"/>
    <w:rsid w:val="00405463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D38"/>
    <w:rsid w:val="00407E35"/>
    <w:rsid w:val="00407EFF"/>
    <w:rsid w:val="0041011D"/>
    <w:rsid w:val="004108A1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B41"/>
    <w:rsid w:val="0042400A"/>
    <w:rsid w:val="004244D9"/>
    <w:rsid w:val="004244E9"/>
    <w:rsid w:val="004246BF"/>
    <w:rsid w:val="0042496A"/>
    <w:rsid w:val="00424E25"/>
    <w:rsid w:val="00425793"/>
    <w:rsid w:val="0042579A"/>
    <w:rsid w:val="00425B72"/>
    <w:rsid w:val="00425BD8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C19"/>
    <w:rsid w:val="00445C75"/>
    <w:rsid w:val="00445DB3"/>
    <w:rsid w:val="004461AB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C1"/>
    <w:rsid w:val="004B0766"/>
    <w:rsid w:val="004B08B0"/>
    <w:rsid w:val="004B0978"/>
    <w:rsid w:val="004B111C"/>
    <w:rsid w:val="004B1BB3"/>
    <w:rsid w:val="004B1EBF"/>
    <w:rsid w:val="004B293D"/>
    <w:rsid w:val="004B2A1E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FE0"/>
    <w:rsid w:val="004B5450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AE8"/>
    <w:rsid w:val="004C5D37"/>
    <w:rsid w:val="004C5EBD"/>
    <w:rsid w:val="004C6DB8"/>
    <w:rsid w:val="004C743B"/>
    <w:rsid w:val="004C74FC"/>
    <w:rsid w:val="004C77FC"/>
    <w:rsid w:val="004C7D24"/>
    <w:rsid w:val="004C7D37"/>
    <w:rsid w:val="004D00DD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B0"/>
    <w:rsid w:val="004D6072"/>
    <w:rsid w:val="004D62DD"/>
    <w:rsid w:val="004D6319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4E2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928"/>
    <w:rsid w:val="005709EE"/>
    <w:rsid w:val="005709FB"/>
    <w:rsid w:val="00570B08"/>
    <w:rsid w:val="00570D89"/>
    <w:rsid w:val="00571060"/>
    <w:rsid w:val="00571537"/>
    <w:rsid w:val="0057196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CB5"/>
    <w:rsid w:val="00587EB5"/>
    <w:rsid w:val="0059002C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325"/>
    <w:rsid w:val="00597776"/>
    <w:rsid w:val="00597980"/>
    <w:rsid w:val="00597CDD"/>
    <w:rsid w:val="00597D0F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EB1"/>
    <w:rsid w:val="005A6F30"/>
    <w:rsid w:val="005A6F6D"/>
    <w:rsid w:val="005A7081"/>
    <w:rsid w:val="005A70E1"/>
    <w:rsid w:val="005A7400"/>
    <w:rsid w:val="005A7564"/>
    <w:rsid w:val="005A75D3"/>
    <w:rsid w:val="005A7AC9"/>
    <w:rsid w:val="005A7DFA"/>
    <w:rsid w:val="005A7E1D"/>
    <w:rsid w:val="005B0377"/>
    <w:rsid w:val="005B03BB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868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3014"/>
    <w:rsid w:val="005D3060"/>
    <w:rsid w:val="005D3A7E"/>
    <w:rsid w:val="005D4221"/>
    <w:rsid w:val="005D4872"/>
    <w:rsid w:val="005D4EE9"/>
    <w:rsid w:val="005D518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887"/>
    <w:rsid w:val="005F19FE"/>
    <w:rsid w:val="005F1BD1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A09"/>
    <w:rsid w:val="00613CA8"/>
    <w:rsid w:val="00613DA8"/>
    <w:rsid w:val="006142BF"/>
    <w:rsid w:val="006144B4"/>
    <w:rsid w:val="0061486C"/>
    <w:rsid w:val="006148F8"/>
    <w:rsid w:val="00614A7C"/>
    <w:rsid w:val="00614AD2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88F"/>
    <w:rsid w:val="006168A7"/>
    <w:rsid w:val="00616B22"/>
    <w:rsid w:val="00617117"/>
    <w:rsid w:val="00617198"/>
    <w:rsid w:val="0061784E"/>
    <w:rsid w:val="0061786B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EF1"/>
    <w:rsid w:val="00622FE7"/>
    <w:rsid w:val="00623030"/>
    <w:rsid w:val="00623056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EC9"/>
    <w:rsid w:val="00655ECB"/>
    <w:rsid w:val="00656235"/>
    <w:rsid w:val="006563B2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627"/>
    <w:rsid w:val="0066375F"/>
    <w:rsid w:val="006638A5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593"/>
    <w:rsid w:val="006906B6"/>
    <w:rsid w:val="006907F6"/>
    <w:rsid w:val="0069086F"/>
    <w:rsid w:val="0069087F"/>
    <w:rsid w:val="0069090C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91E"/>
    <w:rsid w:val="006A1A91"/>
    <w:rsid w:val="006A24C7"/>
    <w:rsid w:val="006A2654"/>
    <w:rsid w:val="006A26A6"/>
    <w:rsid w:val="006A2747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AA"/>
    <w:rsid w:val="006B39CC"/>
    <w:rsid w:val="006B441A"/>
    <w:rsid w:val="006B4506"/>
    <w:rsid w:val="006B45E3"/>
    <w:rsid w:val="006B461F"/>
    <w:rsid w:val="006B4894"/>
    <w:rsid w:val="006B497C"/>
    <w:rsid w:val="006B5087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E44"/>
    <w:rsid w:val="006C6E6C"/>
    <w:rsid w:val="006C6E9C"/>
    <w:rsid w:val="006C7497"/>
    <w:rsid w:val="006C7598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7A9"/>
    <w:rsid w:val="006D7996"/>
    <w:rsid w:val="006D7C2A"/>
    <w:rsid w:val="006D7CC1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418B"/>
    <w:rsid w:val="006F454F"/>
    <w:rsid w:val="006F45CC"/>
    <w:rsid w:val="006F516A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C4E"/>
    <w:rsid w:val="00700172"/>
    <w:rsid w:val="007007D3"/>
    <w:rsid w:val="0070091B"/>
    <w:rsid w:val="00700A69"/>
    <w:rsid w:val="00700F80"/>
    <w:rsid w:val="00700FBC"/>
    <w:rsid w:val="00700FEC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C85"/>
    <w:rsid w:val="00702CE2"/>
    <w:rsid w:val="00702D56"/>
    <w:rsid w:val="00702F93"/>
    <w:rsid w:val="007032C4"/>
    <w:rsid w:val="00703BF1"/>
    <w:rsid w:val="00703F50"/>
    <w:rsid w:val="0070483E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342"/>
    <w:rsid w:val="0070740C"/>
    <w:rsid w:val="0070769A"/>
    <w:rsid w:val="00707CCC"/>
    <w:rsid w:val="00707ED9"/>
    <w:rsid w:val="0071021D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303D"/>
    <w:rsid w:val="00713073"/>
    <w:rsid w:val="0071328A"/>
    <w:rsid w:val="0071330A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153"/>
    <w:rsid w:val="00717870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40C6"/>
    <w:rsid w:val="0073424D"/>
    <w:rsid w:val="0073426C"/>
    <w:rsid w:val="00734312"/>
    <w:rsid w:val="00734694"/>
    <w:rsid w:val="007346D7"/>
    <w:rsid w:val="00734A85"/>
    <w:rsid w:val="00734C03"/>
    <w:rsid w:val="007352E1"/>
    <w:rsid w:val="007352F0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6C"/>
    <w:rsid w:val="00745445"/>
    <w:rsid w:val="00745651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30E"/>
    <w:rsid w:val="00753314"/>
    <w:rsid w:val="0075348E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7147"/>
    <w:rsid w:val="007571DF"/>
    <w:rsid w:val="007575D8"/>
    <w:rsid w:val="0075763F"/>
    <w:rsid w:val="00757AE3"/>
    <w:rsid w:val="00757B18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A0"/>
    <w:rsid w:val="00773278"/>
    <w:rsid w:val="0077361D"/>
    <w:rsid w:val="00773757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4E2"/>
    <w:rsid w:val="007836B5"/>
    <w:rsid w:val="007838A8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897"/>
    <w:rsid w:val="007A5AF3"/>
    <w:rsid w:val="007A5AFB"/>
    <w:rsid w:val="007A5C98"/>
    <w:rsid w:val="007A616C"/>
    <w:rsid w:val="007A62C8"/>
    <w:rsid w:val="007A63A6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3110"/>
    <w:rsid w:val="007C33FA"/>
    <w:rsid w:val="007C36C6"/>
    <w:rsid w:val="007C39D2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CCB"/>
    <w:rsid w:val="007D7D6F"/>
    <w:rsid w:val="007D7F19"/>
    <w:rsid w:val="007D7F7F"/>
    <w:rsid w:val="007E038A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28F"/>
    <w:rsid w:val="007E24BB"/>
    <w:rsid w:val="007E2B1E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B3"/>
    <w:rsid w:val="007F1BFA"/>
    <w:rsid w:val="007F249C"/>
    <w:rsid w:val="007F267D"/>
    <w:rsid w:val="007F2760"/>
    <w:rsid w:val="007F2835"/>
    <w:rsid w:val="007F2AF0"/>
    <w:rsid w:val="007F2E93"/>
    <w:rsid w:val="007F31FE"/>
    <w:rsid w:val="007F3693"/>
    <w:rsid w:val="007F37B9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DCD"/>
    <w:rsid w:val="007F53CE"/>
    <w:rsid w:val="007F5593"/>
    <w:rsid w:val="007F57F0"/>
    <w:rsid w:val="007F5D8D"/>
    <w:rsid w:val="007F607B"/>
    <w:rsid w:val="007F636C"/>
    <w:rsid w:val="007F67DD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B6F"/>
    <w:rsid w:val="00804C43"/>
    <w:rsid w:val="00804E52"/>
    <w:rsid w:val="00804FA6"/>
    <w:rsid w:val="00805607"/>
    <w:rsid w:val="00805874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B92"/>
    <w:rsid w:val="00815C49"/>
    <w:rsid w:val="00815CD4"/>
    <w:rsid w:val="0081635C"/>
    <w:rsid w:val="00816746"/>
    <w:rsid w:val="0081689B"/>
    <w:rsid w:val="008169C9"/>
    <w:rsid w:val="00816B9E"/>
    <w:rsid w:val="008170CC"/>
    <w:rsid w:val="008173C8"/>
    <w:rsid w:val="00817421"/>
    <w:rsid w:val="00817516"/>
    <w:rsid w:val="00817646"/>
    <w:rsid w:val="00817FA8"/>
    <w:rsid w:val="00820600"/>
    <w:rsid w:val="008207DB"/>
    <w:rsid w:val="00820815"/>
    <w:rsid w:val="008208F4"/>
    <w:rsid w:val="008209CC"/>
    <w:rsid w:val="00820AE3"/>
    <w:rsid w:val="00820C2A"/>
    <w:rsid w:val="00820FEF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86"/>
    <w:rsid w:val="008338A7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94"/>
    <w:rsid w:val="00845091"/>
    <w:rsid w:val="0084515F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E85"/>
    <w:rsid w:val="00852E9D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7E2"/>
    <w:rsid w:val="00884BB7"/>
    <w:rsid w:val="00884DCD"/>
    <w:rsid w:val="0088529E"/>
    <w:rsid w:val="008852EA"/>
    <w:rsid w:val="00885410"/>
    <w:rsid w:val="0088543F"/>
    <w:rsid w:val="00885848"/>
    <w:rsid w:val="00885A52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A5F"/>
    <w:rsid w:val="008C0BC7"/>
    <w:rsid w:val="008C0C4D"/>
    <w:rsid w:val="008C13B5"/>
    <w:rsid w:val="008C1971"/>
    <w:rsid w:val="008C1BA0"/>
    <w:rsid w:val="008C1C8E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E36"/>
    <w:rsid w:val="008D2E82"/>
    <w:rsid w:val="008D2EF8"/>
    <w:rsid w:val="008D3070"/>
    <w:rsid w:val="008D30C8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C6F"/>
    <w:rsid w:val="008F009E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B78"/>
    <w:rsid w:val="008F2D36"/>
    <w:rsid w:val="008F2E98"/>
    <w:rsid w:val="008F2EEC"/>
    <w:rsid w:val="008F2F7D"/>
    <w:rsid w:val="008F3660"/>
    <w:rsid w:val="008F3A1E"/>
    <w:rsid w:val="008F3BA7"/>
    <w:rsid w:val="008F3F09"/>
    <w:rsid w:val="008F44DD"/>
    <w:rsid w:val="008F458C"/>
    <w:rsid w:val="008F463E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66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2086"/>
    <w:rsid w:val="009624E8"/>
    <w:rsid w:val="00962E71"/>
    <w:rsid w:val="00962F17"/>
    <w:rsid w:val="00963694"/>
    <w:rsid w:val="00963779"/>
    <w:rsid w:val="00963790"/>
    <w:rsid w:val="009639F8"/>
    <w:rsid w:val="00963C88"/>
    <w:rsid w:val="00963E1E"/>
    <w:rsid w:val="00963FF2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ACC"/>
    <w:rsid w:val="00967FA6"/>
    <w:rsid w:val="00970185"/>
    <w:rsid w:val="009705A3"/>
    <w:rsid w:val="00970613"/>
    <w:rsid w:val="00970A19"/>
    <w:rsid w:val="00971273"/>
    <w:rsid w:val="00971989"/>
    <w:rsid w:val="00971A30"/>
    <w:rsid w:val="00971C7E"/>
    <w:rsid w:val="00971E2C"/>
    <w:rsid w:val="00971FB7"/>
    <w:rsid w:val="00972046"/>
    <w:rsid w:val="00972620"/>
    <w:rsid w:val="00973390"/>
    <w:rsid w:val="00973AFD"/>
    <w:rsid w:val="00973CCD"/>
    <w:rsid w:val="00973EA8"/>
    <w:rsid w:val="00974345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287"/>
    <w:rsid w:val="00976612"/>
    <w:rsid w:val="00976CA1"/>
    <w:rsid w:val="00976FB4"/>
    <w:rsid w:val="00977550"/>
    <w:rsid w:val="00977764"/>
    <w:rsid w:val="00977A55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BB2"/>
    <w:rsid w:val="00983D12"/>
    <w:rsid w:val="0098406A"/>
    <w:rsid w:val="009840F1"/>
    <w:rsid w:val="00984342"/>
    <w:rsid w:val="00984714"/>
    <w:rsid w:val="009847DE"/>
    <w:rsid w:val="00984AE0"/>
    <w:rsid w:val="00984F31"/>
    <w:rsid w:val="0098541F"/>
    <w:rsid w:val="009859DA"/>
    <w:rsid w:val="00985A89"/>
    <w:rsid w:val="00985D42"/>
    <w:rsid w:val="00985FE9"/>
    <w:rsid w:val="0098608A"/>
    <w:rsid w:val="009860FB"/>
    <w:rsid w:val="00986258"/>
    <w:rsid w:val="009864AE"/>
    <w:rsid w:val="00986541"/>
    <w:rsid w:val="0098658C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C032B"/>
    <w:rsid w:val="009C0335"/>
    <w:rsid w:val="009C0EC4"/>
    <w:rsid w:val="009C104E"/>
    <w:rsid w:val="009C128A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EAD"/>
    <w:rsid w:val="009C5FF9"/>
    <w:rsid w:val="009C627B"/>
    <w:rsid w:val="009C6373"/>
    <w:rsid w:val="009C6838"/>
    <w:rsid w:val="009C684B"/>
    <w:rsid w:val="009C6B81"/>
    <w:rsid w:val="009C6DD6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40F"/>
    <w:rsid w:val="009E05CB"/>
    <w:rsid w:val="009E0774"/>
    <w:rsid w:val="009E0803"/>
    <w:rsid w:val="009E086C"/>
    <w:rsid w:val="009E0FEC"/>
    <w:rsid w:val="009E1004"/>
    <w:rsid w:val="009E1032"/>
    <w:rsid w:val="009E1209"/>
    <w:rsid w:val="009E1D99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72"/>
    <w:rsid w:val="00A1083D"/>
    <w:rsid w:val="00A10862"/>
    <w:rsid w:val="00A109DA"/>
    <w:rsid w:val="00A10C41"/>
    <w:rsid w:val="00A113F5"/>
    <w:rsid w:val="00A1142A"/>
    <w:rsid w:val="00A1153E"/>
    <w:rsid w:val="00A11884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70CA"/>
    <w:rsid w:val="00A27103"/>
    <w:rsid w:val="00A27212"/>
    <w:rsid w:val="00A27215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33B6"/>
    <w:rsid w:val="00A435F1"/>
    <w:rsid w:val="00A43A92"/>
    <w:rsid w:val="00A43B81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DA"/>
    <w:rsid w:val="00A62604"/>
    <w:rsid w:val="00A6288E"/>
    <w:rsid w:val="00A6290E"/>
    <w:rsid w:val="00A62DAC"/>
    <w:rsid w:val="00A630BC"/>
    <w:rsid w:val="00A63145"/>
    <w:rsid w:val="00A6322A"/>
    <w:rsid w:val="00A63871"/>
    <w:rsid w:val="00A638D6"/>
    <w:rsid w:val="00A63CDD"/>
    <w:rsid w:val="00A63EC1"/>
    <w:rsid w:val="00A640D4"/>
    <w:rsid w:val="00A644C2"/>
    <w:rsid w:val="00A64595"/>
    <w:rsid w:val="00A64BF7"/>
    <w:rsid w:val="00A64C13"/>
    <w:rsid w:val="00A6500F"/>
    <w:rsid w:val="00A650FF"/>
    <w:rsid w:val="00A65160"/>
    <w:rsid w:val="00A65197"/>
    <w:rsid w:val="00A653AE"/>
    <w:rsid w:val="00A660D2"/>
    <w:rsid w:val="00A663E4"/>
    <w:rsid w:val="00A66A06"/>
    <w:rsid w:val="00A66E6E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F22"/>
    <w:rsid w:val="00A73F42"/>
    <w:rsid w:val="00A743C6"/>
    <w:rsid w:val="00A745BC"/>
    <w:rsid w:val="00A745E9"/>
    <w:rsid w:val="00A746F5"/>
    <w:rsid w:val="00A7487B"/>
    <w:rsid w:val="00A7487C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40D4"/>
    <w:rsid w:val="00A84617"/>
    <w:rsid w:val="00A848E8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F2A"/>
    <w:rsid w:val="00A91123"/>
    <w:rsid w:val="00A9117B"/>
    <w:rsid w:val="00A914CF"/>
    <w:rsid w:val="00A9168E"/>
    <w:rsid w:val="00A9189E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3B2"/>
    <w:rsid w:val="00AB575F"/>
    <w:rsid w:val="00AB577D"/>
    <w:rsid w:val="00AB57AB"/>
    <w:rsid w:val="00AB5862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AC3"/>
    <w:rsid w:val="00AD3AC7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911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4F9"/>
    <w:rsid w:val="00B207DD"/>
    <w:rsid w:val="00B210BC"/>
    <w:rsid w:val="00B211D1"/>
    <w:rsid w:val="00B215D4"/>
    <w:rsid w:val="00B21964"/>
    <w:rsid w:val="00B22357"/>
    <w:rsid w:val="00B226EC"/>
    <w:rsid w:val="00B22A3E"/>
    <w:rsid w:val="00B22BC6"/>
    <w:rsid w:val="00B23917"/>
    <w:rsid w:val="00B246DC"/>
    <w:rsid w:val="00B24A5B"/>
    <w:rsid w:val="00B24A6F"/>
    <w:rsid w:val="00B24AC9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786"/>
    <w:rsid w:val="00B3479F"/>
    <w:rsid w:val="00B347DF"/>
    <w:rsid w:val="00B34C42"/>
    <w:rsid w:val="00B3501D"/>
    <w:rsid w:val="00B35192"/>
    <w:rsid w:val="00B35553"/>
    <w:rsid w:val="00B3556C"/>
    <w:rsid w:val="00B3586A"/>
    <w:rsid w:val="00B35D8F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B1C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B0C"/>
    <w:rsid w:val="00B45054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71D"/>
    <w:rsid w:val="00B5677F"/>
    <w:rsid w:val="00B56AB8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C0"/>
    <w:rsid w:val="00B833E9"/>
    <w:rsid w:val="00B83466"/>
    <w:rsid w:val="00B8352A"/>
    <w:rsid w:val="00B837B5"/>
    <w:rsid w:val="00B838CC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8C"/>
    <w:rsid w:val="00B87530"/>
    <w:rsid w:val="00B87625"/>
    <w:rsid w:val="00B905B5"/>
    <w:rsid w:val="00B90755"/>
    <w:rsid w:val="00B90AC2"/>
    <w:rsid w:val="00B90BC3"/>
    <w:rsid w:val="00B90C9C"/>
    <w:rsid w:val="00B90EEB"/>
    <w:rsid w:val="00B910BB"/>
    <w:rsid w:val="00B911D7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9D"/>
    <w:rsid w:val="00BA5F34"/>
    <w:rsid w:val="00BA62B5"/>
    <w:rsid w:val="00BA63DA"/>
    <w:rsid w:val="00BA6803"/>
    <w:rsid w:val="00BA68BF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D73"/>
    <w:rsid w:val="00BE10AB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AE"/>
    <w:rsid w:val="00BE569D"/>
    <w:rsid w:val="00BE56F0"/>
    <w:rsid w:val="00BE57D8"/>
    <w:rsid w:val="00BE57E3"/>
    <w:rsid w:val="00BE5931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C8A"/>
    <w:rsid w:val="00BF2CFF"/>
    <w:rsid w:val="00BF301D"/>
    <w:rsid w:val="00BF3058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C51"/>
    <w:rsid w:val="00C01169"/>
    <w:rsid w:val="00C01180"/>
    <w:rsid w:val="00C0182A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BC2"/>
    <w:rsid w:val="00C24EF0"/>
    <w:rsid w:val="00C24FA5"/>
    <w:rsid w:val="00C255AB"/>
    <w:rsid w:val="00C25618"/>
    <w:rsid w:val="00C2564E"/>
    <w:rsid w:val="00C25858"/>
    <w:rsid w:val="00C25868"/>
    <w:rsid w:val="00C25CA8"/>
    <w:rsid w:val="00C260CA"/>
    <w:rsid w:val="00C265E6"/>
    <w:rsid w:val="00C267CF"/>
    <w:rsid w:val="00C267D0"/>
    <w:rsid w:val="00C26A9F"/>
    <w:rsid w:val="00C26C05"/>
    <w:rsid w:val="00C26C61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626D"/>
    <w:rsid w:val="00C76359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D2A"/>
    <w:rsid w:val="00C85DB0"/>
    <w:rsid w:val="00C863E7"/>
    <w:rsid w:val="00C868D6"/>
    <w:rsid w:val="00C86A47"/>
    <w:rsid w:val="00C86DF6"/>
    <w:rsid w:val="00C870BD"/>
    <w:rsid w:val="00C87216"/>
    <w:rsid w:val="00C87702"/>
    <w:rsid w:val="00C87BE5"/>
    <w:rsid w:val="00C87C3A"/>
    <w:rsid w:val="00C87E0B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2020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6228"/>
    <w:rsid w:val="00CB685C"/>
    <w:rsid w:val="00CB6D73"/>
    <w:rsid w:val="00CB6D93"/>
    <w:rsid w:val="00CB6E81"/>
    <w:rsid w:val="00CB6ED2"/>
    <w:rsid w:val="00CB7463"/>
    <w:rsid w:val="00CB7639"/>
    <w:rsid w:val="00CB7A06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98C"/>
    <w:rsid w:val="00CC7A69"/>
    <w:rsid w:val="00CC7D70"/>
    <w:rsid w:val="00CD00C2"/>
    <w:rsid w:val="00CD0410"/>
    <w:rsid w:val="00CD072C"/>
    <w:rsid w:val="00CD0D1F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F23"/>
    <w:rsid w:val="00CF2BD8"/>
    <w:rsid w:val="00CF30CB"/>
    <w:rsid w:val="00CF372C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E5E"/>
    <w:rsid w:val="00D1020F"/>
    <w:rsid w:val="00D103F0"/>
    <w:rsid w:val="00D1045B"/>
    <w:rsid w:val="00D1050D"/>
    <w:rsid w:val="00D1091E"/>
    <w:rsid w:val="00D10D54"/>
    <w:rsid w:val="00D10FB9"/>
    <w:rsid w:val="00D1110B"/>
    <w:rsid w:val="00D1132B"/>
    <w:rsid w:val="00D117F9"/>
    <w:rsid w:val="00D1187E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52B"/>
    <w:rsid w:val="00D15785"/>
    <w:rsid w:val="00D1585F"/>
    <w:rsid w:val="00D15ACC"/>
    <w:rsid w:val="00D15ADB"/>
    <w:rsid w:val="00D15CEF"/>
    <w:rsid w:val="00D15FD0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45C"/>
    <w:rsid w:val="00D24CD9"/>
    <w:rsid w:val="00D24D8F"/>
    <w:rsid w:val="00D250D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E73"/>
    <w:rsid w:val="00D30E8B"/>
    <w:rsid w:val="00D3103C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6D7"/>
    <w:rsid w:val="00D51AC6"/>
    <w:rsid w:val="00D51EF7"/>
    <w:rsid w:val="00D51F77"/>
    <w:rsid w:val="00D522BB"/>
    <w:rsid w:val="00D5242A"/>
    <w:rsid w:val="00D526E0"/>
    <w:rsid w:val="00D52944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E5C"/>
    <w:rsid w:val="00D60E92"/>
    <w:rsid w:val="00D610DE"/>
    <w:rsid w:val="00D61233"/>
    <w:rsid w:val="00D612C9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A04"/>
    <w:rsid w:val="00D73E99"/>
    <w:rsid w:val="00D73FC4"/>
    <w:rsid w:val="00D7467C"/>
    <w:rsid w:val="00D74A1A"/>
    <w:rsid w:val="00D74D6A"/>
    <w:rsid w:val="00D75047"/>
    <w:rsid w:val="00D75499"/>
    <w:rsid w:val="00D75673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648"/>
    <w:rsid w:val="00D846AC"/>
    <w:rsid w:val="00D85364"/>
    <w:rsid w:val="00D8570F"/>
    <w:rsid w:val="00D857BD"/>
    <w:rsid w:val="00D85971"/>
    <w:rsid w:val="00D85CFD"/>
    <w:rsid w:val="00D85E58"/>
    <w:rsid w:val="00D86586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2DA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973"/>
    <w:rsid w:val="00DE2A75"/>
    <w:rsid w:val="00DE2C5A"/>
    <w:rsid w:val="00DE2D11"/>
    <w:rsid w:val="00DE2EB7"/>
    <w:rsid w:val="00DE2FD2"/>
    <w:rsid w:val="00DE3561"/>
    <w:rsid w:val="00DE3588"/>
    <w:rsid w:val="00DE35E9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36E"/>
    <w:rsid w:val="00DF34EE"/>
    <w:rsid w:val="00DF393B"/>
    <w:rsid w:val="00DF3A22"/>
    <w:rsid w:val="00DF3B88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ED7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C8B"/>
    <w:rsid w:val="00E10DF5"/>
    <w:rsid w:val="00E10ED9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3224"/>
    <w:rsid w:val="00E2324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62C"/>
    <w:rsid w:val="00E32E7F"/>
    <w:rsid w:val="00E33051"/>
    <w:rsid w:val="00E339DA"/>
    <w:rsid w:val="00E33A29"/>
    <w:rsid w:val="00E348E3"/>
    <w:rsid w:val="00E3493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AC4"/>
    <w:rsid w:val="00E55E45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DA6"/>
    <w:rsid w:val="00E61379"/>
    <w:rsid w:val="00E614D0"/>
    <w:rsid w:val="00E617EA"/>
    <w:rsid w:val="00E61836"/>
    <w:rsid w:val="00E618A9"/>
    <w:rsid w:val="00E618F8"/>
    <w:rsid w:val="00E61B6A"/>
    <w:rsid w:val="00E61C89"/>
    <w:rsid w:val="00E621FF"/>
    <w:rsid w:val="00E62414"/>
    <w:rsid w:val="00E62865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E11"/>
    <w:rsid w:val="00E64FF9"/>
    <w:rsid w:val="00E657A0"/>
    <w:rsid w:val="00E659A9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2EF"/>
    <w:rsid w:val="00E67AD9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D79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85F"/>
    <w:rsid w:val="00E76C2F"/>
    <w:rsid w:val="00E7737D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61A"/>
    <w:rsid w:val="00E866B4"/>
    <w:rsid w:val="00E868F4"/>
    <w:rsid w:val="00E86DBF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93"/>
    <w:rsid w:val="00EB3686"/>
    <w:rsid w:val="00EB3746"/>
    <w:rsid w:val="00EB37BE"/>
    <w:rsid w:val="00EB3B35"/>
    <w:rsid w:val="00EB3BEF"/>
    <w:rsid w:val="00EB3C16"/>
    <w:rsid w:val="00EB3FCA"/>
    <w:rsid w:val="00EB4CBD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D89"/>
    <w:rsid w:val="00EB7DC7"/>
    <w:rsid w:val="00EC0319"/>
    <w:rsid w:val="00EC039D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42B8"/>
    <w:rsid w:val="00ED43EC"/>
    <w:rsid w:val="00ED4608"/>
    <w:rsid w:val="00ED4678"/>
    <w:rsid w:val="00ED484B"/>
    <w:rsid w:val="00ED4ABC"/>
    <w:rsid w:val="00ED4C68"/>
    <w:rsid w:val="00ED508F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5B4"/>
    <w:rsid w:val="00EE765E"/>
    <w:rsid w:val="00EE7A53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D5"/>
    <w:rsid w:val="00EF3752"/>
    <w:rsid w:val="00EF386D"/>
    <w:rsid w:val="00EF3946"/>
    <w:rsid w:val="00EF3CBB"/>
    <w:rsid w:val="00EF3EF8"/>
    <w:rsid w:val="00EF418D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203"/>
    <w:rsid w:val="00F0127D"/>
    <w:rsid w:val="00F01306"/>
    <w:rsid w:val="00F01573"/>
    <w:rsid w:val="00F016F7"/>
    <w:rsid w:val="00F0195C"/>
    <w:rsid w:val="00F01ACB"/>
    <w:rsid w:val="00F01D3D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12"/>
    <w:rsid w:val="00F04F9E"/>
    <w:rsid w:val="00F04FF8"/>
    <w:rsid w:val="00F05ABF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25"/>
    <w:rsid w:val="00F528BF"/>
    <w:rsid w:val="00F5313B"/>
    <w:rsid w:val="00F53194"/>
    <w:rsid w:val="00F53544"/>
    <w:rsid w:val="00F53759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41"/>
    <w:rsid w:val="00F60280"/>
    <w:rsid w:val="00F602D8"/>
    <w:rsid w:val="00F604A5"/>
    <w:rsid w:val="00F604CB"/>
    <w:rsid w:val="00F6064D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3053"/>
    <w:rsid w:val="00F63179"/>
    <w:rsid w:val="00F636F5"/>
    <w:rsid w:val="00F6377E"/>
    <w:rsid w:val="00F63A7A"/>
    <w:rsid w:val="00F63CAD"/>
    <w:rsid w:val="00F63F43"/>
    <w:rsid w:val="00F64054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3241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320"/>
    <w:rsid w:val="00FA55B3"/>
    <w:rsid w:val="00FA593B"/>
    <w:rsid w:val="00FA599A"/>
    <w:rsid w:val="00FA5A5C"/>
    <w:rsid w:val="00FA608F"/>
    <w:rsid w:val="00FA62C9"/>
    <w:rsid w:val="00FA64A4"/>
    <w:rsid w:val="00FA66BE"/>
    <w:rsid w:val="00FA698C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418"/>
    <w:rsid w:val="00FC7AE6"/>
    <w:rsid w:val="00FC7B7D"/>
    <w:rsid w:val="00FC7EE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CC5"/>
    <w:rsid w:val="00FF1A34"/>
    <w:rsid w:val="00FF1CC4"/>
    <w:rsid w:val="00FF1CCD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67212-4464-42D7-A7A5-0F400F25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59</Pages>
  <Words>12615</Words>
  <Characters>71906</Characters>
  <Application>Microsoft Office Word</Application>
  <DocSecurity>0</DocSecurity>
  <Lines>599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84353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Pattaraporn Amornsrivarakul</cp:lastModifiedBy>
  <cp:revision>4</cp:revision>
  <cp:lastPrinted>2021-02-06T04:44:00Z</cp:lastPrinted>
  <dcterms:created xsi:type="dcterms:W3CDTF">2021-05-05T04:47:00Z</dcterms:created>
  <dcterms:modified xsi:type="dcterms:W3CDTF">2021-05-05T04:59:00Z</dcterms:modified>
</cp:coreProperties>
</file>