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184215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1E740B84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5F01F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59295D35" w14:textId="5688007F" w:rsidR="00016B2C" w:rsidRPr="00184215" w:rsidRDefault="00016B2C" w:rsidP="00016B2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="00E862F8" w:rsidRPr="00E862F8">
        <w:rPr>
          <w:rFonts w:ascii="Angsana New" w:hAnsi="Angsana New"/>
          <w:sz w:val="30"/>
          <w:szCs w:val="30"/>
          <w:lang w:val="en-US" w:bidi="th-TH"/>
        </w:rPr>
        <w:t>2019</w:t>
      </w:r>
      <w:r w:rsidRPr="00184215">
        <w:rPr>
          <w:rFonts w:ascii="Angsana New" w:hAnsi="Angsana New"/>
          <w:sz w:val="30"/>
          <w:szCs w:val="30"/>
          <w:cs/>
          <w:lang w:bidi="th-TH"/>
        </w:rPr>
        <w:t xml:space="preserve"> (</w:t>
      </w:r>
      <w:r w:rsidRPr="00184215">
        <w:rPr>
          <w:rFonts w:ascii="Angsana New" w:hAnsi="Angsana New"/>
          <w:sz w:val="30"/>
          <w:szCs w:val="30"/>
          <w:lang w:bidi="th-TH"/>
        </w:rPr>
        <w:t>Covid</w:t>
      </w:r>
      <w:r w:rsidRPr="00184215">
        <w:rPr>
          <w:rFonts w:ascii="Angsana New" w:hAnsi="Angsana New"/>
          <w:sz w:val="30"/>
          <w:szCs w:val="30"/>
          <w:cs/>
          <w:lang w:bidi="th-TH"/>
        </w:rPr>
        <w:t>-</w:t>
      </w:r>
      <w:r w:rsidR="00E862F8" w:rsidRPr="00E862F8">
        <w:rPr>
          <w:rFonts w:ascii="Angsana New" w:hAnsi="Angsana New"/>
          <w:sz w:val="30"/>
          <w:szCs w:val="30"/>
          <w:lang w:val="en-US" w:bidi="th-TH"/>
        </w:rPr>
        <w:t>19</w:t>
      </w:r>
      <w:r w:rsidRPr="00184215">
        <w:rPr>
          <w:rFonts w:ascii="Angsana New" w:hAnsi="Angsana New"/>
          <w:sz w:val="30"/>
          <w:szCs w:val="30"/>
          <w:cs/>
          <w:lang w:bidi="th-TH"/>
        </w:rPr>
        <w:t>)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4AEB18F" w14:textId="77777777" w:rsidR="00B67BFD" w:rsidRPr="00184215" w:rsidRDefault="00B67BFD" w:rsidP="00B67BFD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1C2FD9E9" w14:textId="002F4B2E" w:rsidR="00373D37" w:rsidRPr="00245A6C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2C7858D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742804F" w14:textId="77777777" w:rsidR="005B5FA8" w:rsidRPr="005B5FA8" w:rsidRDefault="00B310CD" w:rsidP="005B5FA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5A36D3" w:rsidRPr="00184215">
        <w:rPr>
          <w:rFonts w:ascii="Angsana New" w:hAnsi="Angsana New" w:hint="cs"/>
          <w:sz w:val="30"/>
          <w:szCs w:val="30"/>
          <w:cs/>
          <w:lang w:val="en-US" w:bidi="th-TH"/>
        </w:rPr>
        <w:t>ฟ้องร้อง</w:t>
      </w:r>
    </w:p>
    <w:p w14:paraId="3666AEEB" w14:textId="77777777" w:rsidR="003C45B9" w:rsidRDefault="005B5FA8" w:rsidP="003C45B9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C405335" w14:textId="77777777" w:rsidR="005B5FA8" w:rsidRPr="00C00174" w:rsidRDefault="005B5FA8" w:rsidP="00296459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18421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18421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7290194" w14:textId="77777777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16945B89" w:rsidR="000300EB" w:rsidRPr="00BA6F4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6F49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BA6F49">
        <w:rPr>
          <w:rFonts w:ascii="Angsana New" w:hAnsi="Angsana New" w:hint="cs"/>
          <w:sz w:val="30"/>
          <w:szCs w:val="30"/>
          <w:cs/>
        </w:rPr>
        <w:t>บริษัท</w:t>
      </w:r>
      <w:r w:rsidRPr="00BA6F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62F8" w:rsidRPr="00E862F8">
        <w:rPr>
          <w:rFonts w:ascii="Angsana New" w:hAnsi="Angsana New"/>
          <w:sz w:val="30"/>
          <w:szCs w:val="30"/>
        </w:rPr>
        <w:t>5</w:t>
      </w:r>
      <w:r w:rsidR="00E4758F" w:rsidRPr="00E4758F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862F8" w:rsidRPr="00E862F8">
        <w:rPr>
          <w:rFonts w:ascii="Angsana New" w:hAnsi="Angsana New"/>
          <w:sz w:val="30"/>
          <w:szCs w:val="30"/>
        </w:rPr>
        <w:t>2564</w:t>
      </w:r>
    </w:p>
    <w:p w14:paraId="7F043266" w14:textId="77777777" w:rsidR="00327A4C" w:rsidRPr="00BA6F49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77777777" w:rsidR="000300EB" w:rsidRPr="00BA6F49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6F4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6BC3011" w14:textId="45B38444" w:rsidR="000300EB" w:rsidRPr="00B4458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CDB" w14:textId="7A486786" w:rsidR="00815D94" w:rsidRPr="00B44585" w:rsidRDefault="00815D94" w:rsidP="00815D9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445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ผู้ถือหุ้นรายใหญ่ในระหว่างงวดได้แก่ กลุ่มพานิชชีวะ (ถือหุ้นร้อยละ 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46</w:t>
      </w:r>
      <w:r w:rsidR="001E0080" w:rsidRPr="00B44585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65</w:t>
      </w:r>
      <w:r w:rsidRPr="00B44585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Pr="00B445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และกระทรวงการคลัง (ถือหุ้นร้อยละ 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Pr="00B44585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10</w:t>
      </w:r>
      <w:r w:rsidRPr="00B4458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</w:p>
    <w:p w14:paraId="20C3FD79" w14:textId="77777777" w:rsidR="00815D94" w:rsidRPr="00B44585" w:rsidRDefault="00815D94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0312B8" w14:textId="64D1DD52" w:rsidR="001F07A0" w:rsidRPr="00B44585" w:rsidRDefault="000300EB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445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4458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4458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Pr="00B4458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B4458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="00E862F8" w:rsidRPr="00B44585">
        <w:rPr>
          <w:rFonts w:asciiTheme="majorBidi" w:hAnsiTheme="majorBidi" w:cstheme="majorBidi"/>
          <w:sz w:val="30"/>
          <w:szCs w:val="30"/>
          <w:lang w:val="en-US" w:bidi="th-TH"/>
        </w:rPr>
        <w:t>2577</w:t>
      </w:r>
      <w:r w:rsidR="00BA4045" w:rsidRPr="00B4458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</w:p>
    <w:p w14:paraId="14BDBA89" w14:textId="70061F3F" w:rsidR="00B70BE2" w:rsidRPr="00B44585" w:rsidRDefault="008B1B10" w:rsidP="002831D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4458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4DA9D4AA" w14:textId="2D1C4F82" w:rsidR="000300EB" w:rsidRPr="00B44585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B44585">
        <w:rPr>
          <w:rFonts w:asciiTheme="majorBidi" w:hAnsiTheme="majorBidi" w:cstheme="majorBidi"/>
          <w:cs/>
        </w:rPr>
        <w:t>เกณฑ์</w:t>
      </w:r>
      <w:r w:rsidR="00690722" w:rsidRPr="00B44585">
        <w:rPr>
          <w:rFonts w:asciiTheme="majorBidi" w:hAnsiTheme="majorBidi" w:cstheme="majorBidi"/>
          <w:cs/>
          <w:lang w:val="th-TH"/>
        </w:rPr>
        <w:t>การจัดทำงบการเงินระหว่างกาล</w:t>
      </w:r>
    </w:p>
    <w:p w14:paraId="07504EC2" w14:textId="77777777" w:rsidR="000300EB" w:rsidRPr="00B4458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A2984" w14:textId="77777777" w:rsidR="000300EB" w:rsidRPr="00B44585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B44585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B44585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684779E7" w14:textId="77777777" w:rsidR="00523583" w:rsidRPr="00B44585" w:rsidRDefault="00523583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D464B" w14:textId="76073667" w:rsidR="006527C2" w:rsidRPr="00B44585" w:rsidRDefault="006527C2" w:rsidP="006527C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458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44585">
        <w:rPr>
          <w:rFonts w:asciiTheme="majorBidi" w:hAnsiTheme="majorBidi"/>
          <w:sz w:val="30"/>
          <w:szCs w:val="30"/>
          <w:cs/>
        </w:rPr>
        <w:t xml:space="preserve">   </w:t>
      </w:r>
      <w:r w:rsidRPr="00B445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B44585">
        <w:rPr>
          <w:rFonts w:asciiTheme="majorBidi" w:hAnsiTheme="majorBidi"/>
          <w:sz w:val="30"/>
          <w:szCs w:val="30"/>
          <w:cs/>
        </w:rPr>
        <w:t xml:space="preserve"> (“</w:t>
      </w:r>
      <w:r w:rsidRPr="00B445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งบการเงินระหว่างกาล”) ตามมาตรฐานการบัญชี </w:t>
      </w:r>
      <w:r w:rsidRPr="00B44585">
        <w:rPr>
          <w:rFonts w:asciiTheme="majorBidi" w:hAnsiTheme="majorBidi"/>
          <w:sz w:val="30"/>
          <w:szCs w:val="30"/>
          <w:cs/>
        </w:rPr>
        <w:t xml:space="preserve">         </w:t>
      </w:r>
      <w:r w:rsidRPr="00B4458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862F8" w:rsidRPr="00B4458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B4458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</w:t>
      </w:r>
      <w:r w:rsidRPr="00B4458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B44585">
        <w:rPr>
          <w:rFonts w:asciiTheme="majorBidi" w:hAnsiTheme="majorBidi" w:cstheme="majorBidi"/>
          <w:spacing w:val="-4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</w:t>
      </w:r>
      <w:r w:rsidRPr="00B44585">
        <w:rPr>
          <w:rFonts w:asciiTheme="majorBidi" w:hAnsiTheme="majorBidi" w:cstheme="majorBidi"/>
          <w:sz w:val="30"/>
          <w:szCs w:val="30"/>
          <w:cs/>
        </w:rPr>
        <w:t>ฯ</w:t>
      </w:r>
    </w:p>
    <w:p w14:paraId="770E8FF2" w14:textId="77777777" w:rsidR="006527C2" w:rsidRPr="00B44585" w:rsidRDefault="006527C2" w:rsidP="006527C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B53BEA" w14:textId="72D1176C" w:rsidR="006527C2" w:rsidRPr="00B44585" w:rsidRDefault="006527C2" w:rsidP="006527C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45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B44585">
        <w:rPr>
          <w:rFonts w:asciiTheme="majorBidi" w:hAnsiTheme="majorBidi"/>
          <w:sz w:val="30"/>
          <w:szCs w:val="30"/>
          <w:cs/>
        </w:rPr>
        <w:t xml:space="preserve">             </w:t>
      </w:r>
      <w:r w:rsidR="00E862F8" w:rsidRPr="00B44585">
        <w:rPr>
          <w:rFonts w:asciiTheme="majorBidi" w:hAnsiTheme="majorBidi" w:cstheme="majorBidi"/>
          <w:sz w:val="30"/>
          <w:szCs w:val="30"/>
        </w:rPr>
        <w:t>31</w:t>
      </w:r>
      <w:r w:rsidRPr="00B4458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62F8" w:rsidRPr="00B44585">
        <w:rPr>
          <w:rFonts w:asciiTheme="majorBidi" w:hAnsiTheme="majorBidi" w:cstheme="majorBidi"/>
          <w:sz w:val="30"/>
          <w:szCs w:val="30"/>
        </w:rPr>
        <w:t>2563</w:t>
      </w:r>
    </w:p>
    <w:p w14:paraId="37C8435F" w14:textId="77777777" w:rsidR="006527C2" w:rsidRPr="00B44585" w:rsidRDefault="006527C2" w:rsidP="006527C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E43F1" w14:textId="72E10A29" w:rsidR="00A14BDB" w:rsidRPr="00B44585" w:rsidRDefault="00080469" w:rsidP="006C1BC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4585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 </w:t>
      </w:r>
      <w:r w:rsidR="00E862F8" w:rsidRPr="00B44585">
        <w:rPr>
          <w:rFonts w:asciiTheme="majorBidi" w:hAnsiTheme="majorBidi" w:cstheme="majorBidi"/>
          <w:sz w:val="30"/>
          <w:szCs w:val="30"/>
        </w:rPr>
        <w:t>1</w:t>
      </w:r>
      <w:r w:rsidRPr="00B44585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E862F8" w:rsidRPr="00B44585">
        <w:rPr>
          <w:rFonts w:asciiTheme="majorBidi" w:hAnsiTheme="majorBidi" w:cstheme="majorBidi"/>
          <w:sz w:val="30"/>
          <w:szCs w:val="30"/>
        </w:rPr>
        <w:t>2564</w:t>
      </w:r>
      <w:r w:rsidRPr="00B44585">
        <w:rPr>
          <w:rFonts w:asciiTheme="majorBidi" w:hAnsiTheme="majorBidi" w:cstheme="majorBidi"/>
          <w:sz w:val="30"/>
          <w:szCs w:val="30"/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การถือปฏิบัติดังกล่าวไม่มีผลกระทบอย่างมีสาระสำคัญต่องบการเงิน</w:t>
      </w:r>
    </w:p>
    <w:p w14:paraId="67F6E50B" w14:textId="77777777" w:rsidR="00F357F5" w:rsidRDefault="00F35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954F32B" w14:textId="30271FAC" w:rsidR="000300EB" w:rsidRPr="00770EB5" w:rsidRDefault="000300EB" w:rsidP="002831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770EB5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B87C5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006A1D" w:rsidRPr="00770EB5">
        <w:rPr>
          <w:rFonts w:ascii="Angsana New" w:hAnsi="Angsana New"/>
          <w:i/>
          <w:iCs/>
          <w:sz w:val="30"/>
          <w:szCs w:val="30"/>
          <w:cs/>
        </w:rPr>
        <w:t>)</w:t>
      </w:r>
      <w:r w:rsidR="00006A1D" w:rsidRPr="00770EB5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การใช้วิจารณญาณและการประมาณการ</w:t>
      </w:r>
      <w:r w:rsidR="00493BD7" w:rsidRPr="00493BD7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4B01AFAF" w14:textId="77777777" w:rsidR="000300EB" w:rsidRPr="002B26E2" w:rsidRDefault="000300EB" w:rsidP="002831D6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75DC6FB" w14:textId="1165AC25" w:rsidR="00B87C5C" w:rsidRDefault="00B87C5C" w:rsidP="00B87C5C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62F8" w:rsidRPr="00E862F8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hint="cs"/>
          <w:sz w:val="30"/>
          <w:szCs w:val="30"/>
        </w:rPr>
        <w:t>256</w:t>
      </w:r>
      <w:r w:rsidR="00E862F8" w:rsidRPr="00E862F8">
        <w:rPr>
          <w:rFonts w:ascii="Angsana New" w:hAnsi="Angsana New"/>
          <w:sz w:val="30"/>
          <w:szCs w:val="30"/>
        </w:rPr>
        <w:t>3</w:t>
      </w:r>
    </w:p>
    <w:p w14:paraId="219AFDB8" w14:textId="77777777" w:rsidR="00B67388" w:rsidRPr="002B26E2" w:rsidRDefault="00B67388" w:rsidP="0092089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2B79617" w14:textId="2BE15760" w:rsidR="008A433A" w:rsidRPr="00184215" w:rsidRDefault="008A433A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t xml:space="preserve">ผลกระทบจากการแพร่ระบาดของโรคติดเชื้อไวรัสโคโรนา </w:t>
      </w:r>
      <w:r w:rsidR="00E862F8" w:rsidRPr="00E862F8">
        <w:rPr>
          <w:rFonts w:ascii="Angsana New" w:hAnsi="Angsana New" w:cs="Angsana New"/>
        </w:rPr>
        <w:t>2019</w:t>
      </w:r>
      <w:r w:rsidRPr="00184215">
        <w:rPr>
          <w:rFonts w:ascii="Angsana New" w:hAnsi="Angsana New" w:cs="Angsana New"/>
          <w:cs/>
        </w:rPr>
        <w:t xml:space="preserve"> </w:t>
      </w:r>
      <w:r w:rsidR="00CF4747" w:rsidRPr="00184215">
        <w:rPr>
          <w:rFonts w:ascii="Angsana New" w:hAnsi="Angsana New" w:cs="Angsana New" w:hint="cs"/>
          <w:cs/>
        </w:rPr>
        <w:t>(</w:t>
      </w:r>
      <w:r w:rsidRPr="00184215">
        <w:rPr>
          <w:rFonts w:ascii="Angsana New" w:hAnsi="Angsana New" w:cs="Angsana New"/>
        </w:rPr>
        <w:t>Covid</w:t>
      </w:r>
      <w:r w:rsidRPr="00184215">
        <w:rPr>
          <w:rFonts w:ascii="Angsana New" w:hAnsi="Angsana New" w:cs="Angsana New"/>
          <w:cs/>
        </w:rPr>
        <w:t>-</w:t>
      </w:r>
      <w:r w:rsidR="00E862F8" w:rsidRPr="00E862F8">
        <w:rPr>
          <w:rFonts w:ascii="Angsana New" w:hAnsi="Angsana New" w:cs="Angsana New"/>
        </w:rPr>
        <w:t>19</w:t>
      </w:r>
      <w:r w:rsidRPr="00184215">
        <w:rPr>
          <w:rFonts w:ascii="Angsana New" w:hAnsi="Angsana New" w:cs="Angsana New"/>
          <w:cs/>
        </w:rPr>
        <w:t xml:space="preserve">) </w:t>
      </w:r>
    </w:p>
    <w:p w14:paraId="2C362442" w14:textId="77777777" w:rsidR="00D34961" w:rsidRPr="002B26E2" w:rsidRDefault="00D34961" w:rsidP="00920891">
      <w:pPr>
        <w:spacing w:line="240" w:lineRule="auto"/>
        <w:rPr>
          <w:sz w:val="24"/>
          <w:szCs w:val="24"/>
          <w:cs/>
          <w:lang w:val="th-TH"/>
        </w:rPr>
      </w:pPr>
    </w:p>
    <w:p w14:paraId="553FB41D" w14:textId="3599A1A2" w:rsidR="001D6169" w:rsidRPr="0051120F" w:rsidRDefault="001D6169" w:rsidP="001D616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120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สถานการณ์</w:t>
      </w:r>
      <w:r w:rsidRPr="0051120F">
        <w:rPr>
          <w:rFonts w:ascii="Angsana New" w:hAnsi="Angsana New" w:hint="cs"/>
          <w:sz w:val="30"/>
          <w:szCs w:val="30"/>
          <w:cs/>
        </w:rPr>
        <w:t xml:space="preserve">การแพร่ระบาดของ </w:t>
      </w:r>
      <w:r w:rsidR="00587C9B">
        <w:rPr>
          <w:rFonts w:ascii="Angsana New" w:hAnsi="Angsana New"/>
          <w:sz w:val="30"/>
          <w:szCs w:val="30"/>
        </w:rPr>
        <w:t>Covid</w:t>
      </w:r>
      <w:r w:rsidRPr="0051120F">
        <w:rPr>
          <w:rFonts w:ascii="Angsana New" w:hAnsi="Angsana New"/>
          <w:sz w:val="30"/>
          <w:szCs w:val="30"/>
          <w:cs/>
        </w:rPr>
        <w:t>-</w:t>
      </w:r>
      <w:r w:rsidR="00E862F8" w:rsidRPr="00E862F8">
        <w:rPr>
          <w:rFonts w:ascii="Angsana New" w:hAnsi="Angsana New"/>
          <w:sz w:val="30"/>
          <w:szCs w:val="30"/>
        </w:rPr>
        <w:t>19</w:t>
      </w:r>
      <w:r w:rsidRPr="0051120F">
        <w:rPr>
          <w:rFonts w:ascii="Angsana New" w:hAnsi="Angsana New"/>
          <w:sz w:val="30"/>
          <w:szCs w:val="30"/>
          <w:cs/>
        </w:rPr>
        <w:t xml:space="preserve"> </w:t>
      </w:r>
      <w:r w:rsidRPr="0051120F">
        <w:rPr>
          <w:rFonts w:ascii="Angsana New" w:hAnsi="Angsana New" w:hint="cs"/>
          <w:sz w:val="30"/>
          <w:szCs w:val="30"/>
          <w:cs/>
        </w:rPr>
        <w:t>ยังคงเกิดขึ้นอย่างต่อเ</w:t>
      </w:r>
      <w:r w:rsidRPr="0051120F">
        <w:rPr>
          <w:rFonts w:ascii="Angsana New" w:hAnsi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Pr="0051120F">
        <w:rPr>
          <w:rFonts w:ascii="Angsana New" w:hAnsi="Angsana New"/>
          <w:sz w:val="30"/>
          <w:szCs w:val="30"/>
          <w:cs/>
        </w:rPr>
        <w:t xml:space="preserve"> จา</w:t>
      </w:r>
      <w:r w:rsidRPr="0051120F">
        <w:rPr>
          <w:rFonts w:ascii="Angsana New" w:hAnsi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="00E862F8" w:rsidRPr="00E862F8">
        <w:rPr>
          <w:rFonts w:ascii="Angsana New" w:hAnsi="Angsana New"/>
          <w:sz w:val="30"/>
          <w:szCs w:val="30"/>
        </w:rPr>
        <w:t>2563</w:t>
      </w:r>
      <w:r w:rsidRPr="0051120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51120F">
        <w:rPr>
          <w:rFonts w:ascii="Angsana New" w:hAnsi="Angsana New"/>
          <w:sz w:val="30"/>
          <w:szCs w:val="30"/>
          <w:cs/>
        </w:rPr>
        <w:t>จึงจัดทำงบการเงินสำหรับปีสิ้นสุด</w:t>
      </w:r>
      <w:r w:rsidRPr="0051120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Pr="0051120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/>
          <w:sz w:val="30"/>
          <w:szCs w:val="30"/>
        </w:rPr>
        <w:t>2563</w:t>
      </w:r>
      <w:r w:rsidRPr="0051120F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51120F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862F8" w:rsidRPr="00E862F8">
        <w:rPr>
          <w:rFonts w:ascii="Angsana New" w:hAnsi="Angsana New"/>
          <w:i/>
          <w:iCs/>
          <w:sz w:val="30"/>
          <w:szCs w:val="30"/>
        </w:rPr>
        <w:t>2019</w:t>
      </w:r>
      <w:r w:rsidRPr="0051120F">
        <w:rPr>
          <w:rFonts w:ascii="Angsana New" w:hAnsi="Angsana New"/>
          <w:sz w:val="30"/>
          <w:szCs w:val="30"/>
          <w:cs/>
        </w:rPr>
        <w:t xml:space="preserve"> </w:t>
      </w:r>
      <w:r w:rsidRPr="0051120F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="008C08FC">
        <w:rPr>
          <w:rFonts w:ascii="Angsana New" w:hAnsi="Angsana New"/>
          <w:sz w:val="30"/>
          <w:szCs w:val="30"/>
        </w:rPr>
        <w:t>Covid</w:t>
      </w:r>
      <w:r w:rsidRPr="0051120F">
        <w:rPr>
          <w:rFonts w:ascii="Angsana New" w:hAnsi="Angsana New"/>
          <w:sz w:val="30"/>
          <w:szCs w:val="30"/>
          <w:cs/>
        </w:rPr>
        <w:t>-</w:t>
      </w:r>
      <w:r w:rsidR="00E862F8" w:rsidRPr="00E862F8">
        <w:rPr>
          <w:rFonts w:ascii="Angsana New" w:hAnsi="Angsana New"/>
          <w:sz w:val="30"/>
          <w:szCs w:val="30"/>
        </w:rPr>
        <w:t>19</w:t>
      </w:r>
      <w:r w:rsidRPr="0051120F">
        <w:rPr>
          <w:rFonts w:ascii="Angsana New" w:hAnsi="Angsana New" w:hint="cs"/>
          <w:sz w:val="30"/>
          <w:szCs w:val="30"/>
          <w:cs/>
        </w:rPr>
        <w:t xml:space="preserve"> มาพิจารณา</w:t>
      </w:r>
      <w:r w:rsidR="007C5F7C" w:rsidRPr="003254C2">
        <w:rPr>
          <w:rFonts w:ascii="Angsana New" w:hAnsi="Angsana New"/>
          <w:sz w:val="30"/>
          <w:szCs w:val="30"/>
          <w:cs/>
        </w:rPr>
        <w:t>เป็นข้อบ่งชี้การด้อยค่าของส่วนปรับปรุงอาคารและอุปกรณ์และต้นทุนสัมปทานในการใช้ทางยกระดับ</w:t>
      </w:r>
      <w:r w:rsidR="00A90EAD" w:rsidRPr="003254C2">
        <w:rPr>
          <w:rFonts w:ascii="Angsana New" w:hAnsi="Angsana New" w:hint="cs"/>
          <w:sz w:val="30"/>
          <w:szCs w:val="30"/>
          <w:cs/>
        </w:rPr>
        <w:t>และ</w:t>
      </w:r>
      <w:r w:rsidR="006D76BE" w:rsidRPr="003254C2">
        <w:rPr>
          <w:rFonts w:ascii="Angsana New" w:hAnsi="Angsana New" w:hint="cs"/>
          <w:sz w:val="30"/>
          <w:szCs w:val="30"/>
          <w:cs/>
        </w:rPr>
        <w:t xml:space="preserve"> </w:t>
      </w:r>
      <w:r w:rsidR="0062328E" w:rsidRPr="003254C2">
        <w:rPr>
          <w:rFonts w:ascii="Angsana New" w:hAnsi="Angsana New"/>
          <w:sz w:val="30"/>
          <w:szCs w:val="30"/>
          <w:cs/>
        </w:rPr>
        <w:t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</w:t>
      </w:r>
      <w:r w:rsidRPr="0051120F">
        <w:rPr>
          <w:rFonts w:ascii="Angsana New" w:hAnsi="Angsana New" w:hint="cs"/>
          <w:sz w:val="30"/>
          <w:szCs w:val="30"/>
          <w:cs/>
        </w:rPr>
        <w:t xml:space="preserve"> </w:t>
      </w:r>
      <w:r w:rsidR="00712E17" w:rsidRPr="0051120F">
        <w:rPr>
          <w:rFonts w:ascii="Angsana New" w:hAnsi="Angsana New"/>
          <w:sz w:val="30"/>
          <w:szCs w:val="30"/>
          <w:cs/>
        </w:rPr>
        <w:t>งบการเงิน</w:t>
      </w:r>
      <w:r w:rsidR="00712E17" w:rsidRPr="0051120F">
        <w:rPr>
          <w:rFonts w:ascii="Angsana New" w:hAnsi="Angsana New" w:hint="cs"/>
          <w:sz w:val="30"/>
          <w:szCs w:val="30"/>
          <w:cs/>
        </w:rPr>
        <w:t>ของบริษัท</w:t>
      </w:r>
      <w:r w:rsidR="00712E17" w:rsidRPr="0051120F">
        <w:rPr>
          <w:rFonts w:ascii="Angsana New" w:hAnsi="Angsana New"/>
          <w:sz w:val="30"/>
          <w:szCs w:val="30"/>
          <w:cs/>
        </w:rPr>
        <w:t>ไม่</w:t>
      </w:r>
      <w:r w:rsidR="00712E17" w:rsidRPr="0051120F">
        <w:rPr>
          <w:rFonts w:ascii="Angsana New" w:hAnsi="Angsana New" w:hint="cs"/>
          <w:sz w:val="30"/>
          <w:szCs w:val="30"/>
          <w:cs/>
        </w:rPr>
        <w:t>ได้รับ</w:t>
      </w:r>
      <w:r w:rsidR="00712E17" w:rsidRPr="0051120F">
        <w:rPr>
          <w:rFonts w:ascii="Angsana New" w:hAnsi="Angsana New"/>
          <w:sz w:val="30"/>
          <w:szCs w:val="30"/>
          <w:cs/>
        </w:rPr>
        <w:t>ผลกระทบอย่างมีสาระสำคัญ</w:t>
      </w:r>
      <w:r w:rsidR="002D4F10" w:rsidRPr="0051120F">
        <w:rPr>
          <w:rFonts w:ascii="Angsana New" w:hAnsi="Angsana New" w:hint="cs"/>
          <w:sz w:val="30"/>
          <w:szCs w:val="30"/>
          <w:cs/>
        </w:rPr>
        <w:t>หลังสิ้นสุดการมีผลบังคับใช้</w:t>
      </w:r>
      <w:r w:rsidR="00712E17" w:rsidRPr="0051120F">
        <w:rPr>
          <w:rFonts w:ascii="Angsana New" w:hAnsi="Angsana New"/>
          <w:sz w:val="30"/>
          <w:szCs w:val="30"/>
          <w:cs/>
        </w:rPr>
        <w:t>สำหรับทางเลือกเพิ่มเติมทางบัญชี</w:t>
      </w:r>
      <w:r w:rsidR="00A439AD">
        <w:rPr>
          <w:rFonts w:ascii="Angsana New" w:hAnsi="Angsana New" w:hint="cs"/>
          <w:sz w:val="30"/>
          <w:szCs w:val="30"/>
          <w:cs/>
        </w:rPr>
        <w:t>ดังกล่าว</w:t>
      </w:r>
      <w:r w:rsidR="003E1AF8" w:rsidRPr="0051120F">
        <w:rPr>
          <w:rFonts w:ascii="Angsana New" w:hAnsi="Angsana New" w:hint="cs"/>
          <w:sz w:val="30"/>
          <w:szCs w:val="30"/>
          <w:cs/>
        </w:rPr>
        <w:t>เมื่อ</w:t>
      </w:r>
      <w:r w:rsidR="002D4F10" w:rsidRPr="0051120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="002D4F10" w:rsidRPr="0051120F">
        <w:rPr>
          <w:rFonts w:ascii="Angsana New" w:hAnsi="Angsana New"/>
          <w:sz w:val="30"/>
          <w:szCs w:val="30"/>
          <w:cs/>
        </w:rPr>
        <w:t xml:space="preserve"> </w:t>
      </w:r>
      <w:r w:rsidR="002D4F10" w:rsidRPr="0051120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862F8" w:rsidRPr="00E862F8">
        <w:rPr>
          <w:rFonts w:ascii="Angsana New" w:hAnsi="Angsana New"/>
          <w:sz w:val="30"/>
          <w:szCs w:val="30"/>
        </w:rPr>
        <w:t>2563</w:t>
      </w:r>
      <w:r w:rsidR="002D4F10" w:rsidRPr="0051120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1D930526" w14:textId="77777777" w:rsidR="00452FC5" w:rsidRPr="002B26E2" w:rsidRDefault="00452FC5" w:rsidP="00F54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6549EA64" w14:textId="0EE74CBE" w:rsidR="000300EB" w:rsidRPr="00184215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บุคคลหรือกิจการที่เกี่ยวข้องกัน</w:t>
      </w:r>
    </w:p>
    <w:p w14:paraId="5FB1E4E7" w14:textId="77777777" w:rsidR="00B90BC3" w:rsidRPr="002B26E2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2"/>
        <w:gridCol w:w="1231"/>
        <w:gridCol w:w="248"/>
        <w:gridCol w:w="1236"/>
      </w:tblGrid>
      <w:tr w:rsidR="000300EB" w:rsidRPr="009E7019" w14:paraId="53D8BFAE" w14:textId="77777777" w:rsidTr="00652381">
        <w:trPr>
          <w:tblHeader/>
        </w:trPr>
        <w:tc>
          <w:tcPr>
            <w:tcW w:w="3524" w:type="pct"/>
            <w:vAlign w:val="bottom"/>
          </w:tcPr>
          <w:p w14:paraId="73D5A5CA" w14:textId="12FE6AE3" w:rsidR="000300EB" w:rsidRPr="009E7019" w:rsidRDefault="00CB4C6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B4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9" w:type="pct"/>
            <w:vAlign w:val="bottom"/>
          </w:tcPr>
          <w:p w14:paraId="66461A2F" w14:textId="66942C4B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A677B2E" w14:textId="77777777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5EED6216" w14:textId="59D8A08D" w:rsidR="000300EB" w:rsidRPr="009E7019" w:rsidRDefault="000300EB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C37" w:rsidRPr="009E7019" w14:paraId="1D00F5D9" w14:textId="77777777" w:rsidTr="00652381">
        <w:trPr>
          <w:tblHeader/>
        </w:trPr>
        <w:tc>
          <w:tcPr>
            <w:tcW w:w="3524" w:type="pct"/>
            <w:vAlign w:val="bottom"/>
          </w:tcPr>
          <w:p w14:paraId="49C5290D" w14:textId="213AE8FA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E70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E862F8"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69" w:type="pct"/>
            <w:vAlign w:val="bottom"/>
          </w:tcPr>
          <w:p w14:paraId="2BC4B276" w14:textId="554BDBA2" w:rsidR="00032C37" w:rsidRPr="009E7019" w:rsidRDefault="00E862F8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  <w:vAlign w:val="bottom"/>
          </w:tcPr>
          <w:p w14:paraId="33FF316F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60183D9F" w14:textId="5C0EA387" w:rsidR="00032C37" w:rsidRPr="009E7019" w:rsidRDefault="00E862F8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32C37" w:rsidRPr="009E7019" w14:paraId="613DC25A" w14:textId="77777777" w:rsidTr="002E4627">
        <w:trPr>
          <w:tblHeader/>
        </w:trPr>
        <w:tc>
          <w:tcPr>
            <w:tcW w:w="3524" w:type="pct"/>
            <w:vAlign w:val="bottom"/>
          </w:tcPr>
          <w:p w14:paraId="3D3E604F" w14:textId="77777777" w:rsidR="00032C37" w:rsidRPr="009E7019" w:rsidRDefault="00032C37" w:rsidP="0003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pct"/>
            <w:gridSpan w:val="3"/>
            <w:vAlign w:val="bottom"/>
          </w:tcPr>
          <w:p w14:paraId="1D019855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70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2C37" w:rsidRPr="009E7019" w14:paraId="5FF42EB2" w14:textId="77777777" w:rsidTr="00652381">
        <w:tc>
          <w:tcPr>
            <w:tcW w:w="3524" w:type="pct"/>
            <w:vAlign w:val="bottom"/>
          </w:tcPr>
          <w:p w14:paraId="6517C1DA" w14:textId="77777777" w:rsidR="00032C37" w:rsidRPr="009E7019" w:rsidRDefault="00032C37" w:rsidP="00032C3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7019">
              <w:rPr>
                <w:rFonts w:cs="Angsana New"/>
                <w:sz w:val="30"/>
                <w:szCs w:val="30"/>
                <w:cs/>
                <w:lang w:val="en-US" w:bidi="th-TH"/>
              </w:rPr>
              <w:br w:type="page"/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9E70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669" w:type="pct"/>
            <w:vAlign w:val="bottom"/>
          </w:tcPr>
          <w:p w14:paraId="5B74C5D9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D70720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14:paraId="393922AE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C37" w:rsidRPr="009E7019" w14:paraId="44B25772" w14:textId="77777777" w:rsidTr="00652381">
        <w:tc>
          <w:tcPr>
            <w:tcW w:w="3524" w:type="pct"/>
            <w:vAlign w:val="bottom"/>
          </w:tcPr>
          <w:p w14:paraId="35B0596D" w14:textId="77777777" w:rsidR="00032C37" w:rsidRPr="009E7019" w:rsidRDefault="00032C37" w:rsidP="00032C37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701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shd w:val="clear" w:color="auto" w:fill="auto"/>
          </w:tcPr>
          <w:p w14:paraId="4963809D" w14:textId="134A7FE7" w:rsidR="00032C37" w:rsidRPr="009E7019" w:rsidRDefault="00E862F8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F8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35" w:type="pct"/>
            <w:vAlign w:val="bottom"/>
          </w:tcPr>
          <w:p w14:paraId="0949F4F5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72062" w14:textId="6B394E54" w:rsidR="00032C37" w:rsidRPr="009E7019" w:rsidRDefault="00E862F8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F8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</w:tr>
      <w:tr w:rsidR="00032C37" w:rsidRPr="009E7019" w14:paraId="54717E69" w14:textId="77777777" w:rsidTr="00652381">
        <w:tc>
          <w:tcPr>
            <w:tcW w:w="3524" w:type="pct"/>
            <w:vAlign w:val="bottom"/>
          </w:tcPr>
          <w:p w14:paraId="08D19665" w14:textId="77777777" w:rsidR="00032C37" w:rsidRPr="009E7019" w:rsidRDefault="00032C37" w:rsidP="00032C37">
            <w:pPr>
              <w:pStyle w:val="block"/>
              <w:spacing w:after="0"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70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69" w:type="pct"/>
            <w:tcBorders>
              <w:top w:val="double" w:sz="4" w:space="0" w:color="auto"/>
            </w:tcBorders>
            <w:shd w:val="clear" w:color="auto" w:fill="auto"/>
          </w:tcPr>
          <w:p w14:paraId="6B835C55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97A1933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577CB" w14:textId="77777777" w:rsidR="00032C37" w:rsidRPr="009E7019" w:rsidRDefault="00032C37" w:rsidP="00032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2381" w:rsidRPr="009E7019" w14:paraId="2D3C9396" w14:textId="77777777" w:rsidTr="00652381">
        <w:tc>
          <w:tcPr>
            <w:tcW w:w="3524" w:type="pct"/>
            <w:vAlign w:val="bottom"/>
          </w:tcPr>
          <w:p w14:paraId="210B6FEB" w14:textId="77777777" w:rsidR="00652381" w:rsidRPr="009E7019" w:rsidRDefault="00652381" w:rsidP="00652381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9" w:type="pct"/>
            <w:shd w:val="clear" w:color="auto" w:fill="auto"/>
          </w:tcPr>
          <w:p w14:paraId="4ED141D1" w14:textId="75AD51A4" w:rsidR="00652381" w:rsidRPr="00652381" w:rsidRDefault="006167E0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8,270</w:t>
            </w:r>
          </w:p>
        </w:tc>
        <w:tc>
          <w:tcPr>
            <w:tcW w:w="135" w:type="pct"/>
            <w:vAlign w:val="bottom"/>
          </w:tcPr>
          <w:p w14:paraId="4CD6D8A6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69423D75" w14:textId="1E000AED" w:rsidR="00652381" w:rsidRPr="002E4627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9</w:t>
            </w:r>
            <w:r w:rsidR="00652381" w:rsidRPr="002E4627">
              <w:rPr>
                <w:rFonts w:ascii="Angsana New" w:hAnsi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652381" w:rsidRPr="009E7019" w14:paraId="5E7E552E" w14:textId="1AAEF603" w:rsidTr="00A30561">
        <w:tc>
          <w:tcPr>
            <w:tcW w:w="3524" w:type="pct"/>
            <w:vAlign w:val="bottom"/>
          </w:tcPr>
          <w:p w14:paraId="07F6B26B" w14:textId="77777777" w:rsidR="00652381" w:rsidRPr="009E7019" w:rsidRDefault="00652381" w:rsidP="00652381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9" w:type="pct"/>
            <w:shd w:val="clear" w:color="auto" w:fill="auto"/>
          </w:tcPr>
          <w:p w14:paraId="1E276CF1" w14:textId="18A73A95" w:rsidR="00652381" w:rsidRPr="00652381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35" w:type="pct"/>
            <w:vAlign w:val="bottom"/>
          </w:tcPr>
          <w:p w14:paraId="698B2A9F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AEF0422" w14:textId="42818FE9" w:rsidR="00652381" w:rsidRPr="002E4627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652381" w:rsidRPr="009E7019" w14:paraId="5F0D389B" w14:textId="7B81945E" w:rsidTr="00A30561">
        <w:tc>
          <w:tcPr>
            <w:tcW w:w="3524" w:type="pct"/>
            <w:vAlign w:val="bottom"/>
          </w:tcPr>
          <w:p w14:paraId="2F96B4D5" w14:textId="77777777" w:rsidR="00652381" w:rsidRPr="009E7019" w:rsidRDefault="00652381" w:rsidP="00652381">
            <w:pPr>
              <w:spacing w:line="380" w:lineRule="exact"/>
              <w:ind w:left="227" w:hanging="65"/>
              <w:rPr>
                <w:rFonts w:ascii="Angsana New" w:hAnsi="Angsana New"/>
                <w:sz w:val="30"/>
                <w:szCs w:val="30"/>
              </w:rPr>
            </w:pPr>
            <w:r w:rsidRPr="009E701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</w:tcPr>
          <w:p w14:paraId="43A4112B" w14:textId="044647B1" w:rsidR="00652381" w:rsidRPr="00652381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  <w:vAlign w:val="bottom"/>
          </w:tcPr>
          <w:p w14:paraId="08336488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6A47AF1" w14:textId="042AF8EE" w:rsidR="00652381" w:rsidRPr="002E4627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52381" w:rsidRPr="009E7019" w14:paraId="0B0BCB8B" w14:textId="77777777" w:rsidTr="00A30561">
        <w:tc>
          <w:tcPr>
            <w:tcW w:w="3524" w:type="pct"/>
            <w:vAlign w:val="bottom"/>
          </w:tcPr>
          <w:p w14:paraId="19416FF9" w14:textId="137F068B" w:rsidR="00652381" w:rsidRPr="009E7019" w:rsidRDefault="00652381" w:rsidP="00652381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รวมค่าตอบแทนผู้บริหารสำคัญ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158E1" w14:textId="0795F743" w:rsidR="00652381" w:rsidRPr="009E7019" w:rsidRDefault="00774719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8,741</w:t>
            </w:r>
          </w:p>
        </w:tc>
        <w:tc>
          <w:tcPr>
            <w:tcW w:w="135" w:type="pct"/>
            <w:vAlign w:val="bottom"/>
          </w:tcPr>
          <w:p w14:paraId="5D6B9D22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802B0" w14:textId="20C42E65" w:rsidR="00652381" w:rsidRPr="002E4627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2F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52381" w:rsidRPr="002E4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</w:tr>
      <w:tr w:rsidR="00652381" w:rsidRPr="009E7019" w14:paraId="38B7EF2F" w14:textId="77777777" w:rsidTr="00652381">
        <w:tc>
          <w:tcPr>
            <w:tcW w:w="3524" w:type="pct"/>
            <w:vAlign w:val="bottom"/>
          </w:tcPr>
          <w:p w14:paraId="6BF41710" w14:textId="77777777" w:rsidR="00652381" w:rsidRPr="009E7019" w:rsidRDefault="00652381" w:rsidP="00652381">
            <w:pPr>
              <w:tabs>
                <w:tab w:val="clear" w:pos="227"/>
                <w:tab w:val="left" w:pos="162"/>
              </w:tabs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</w:tcPr>
          <w:p w14:paraId="0E25A8D1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5CA11E5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D7255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2381" w:rsidRPr="009E7019" w14:paraId="53647712" w14:textId="77777777" w:rsidTr="00652381">
        <w:tc>
          <w:tcPr>
            <w:tcW w:w="3524" w:type="pct"/>
            <w:vAlign w:val="bottom"/>
          </w:tcPr>
          <w:p w14:paraId="77E2AB06" w14:textId="7C4A88F9" w:rsidR="00652381" w:rsidRPr="009E7019" w:rsidRDefault="00652381" w:rsidP="00652381">
            <w:pPr>
              <w:spacing w:line="380" w:lineRule="exact"/>
              <w:ind w:left="227" w:hanging="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70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9E70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69" w:type="pct"/>
          </w:tcPr>
          <w:p w14:paraId="4DC80A1A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E386A47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2551EFAD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2381" w:rsidRPr="009E7019" w14:paraId="63EA1363" w14:textId="77777777" w:rsidTr="00652381">
        <w:tc>
          <w:tcPr>
            <w:tcW w:w="3524" w:type="pct"/>
            <w:vAlign w:val="bottom"/>
          </w:tcPr>
          <w:p w14:paraId="06824314" w14:textId="77777777" w:rsidR="00652381" w:rsidRPr="009E7019" w:rsidRDefault="00652381" w:rsidP="00652381">
            <w:pPr>
              <w:ind w:left="227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9E7019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69" w:type="pct"/>
            <w:shd w:val="clear" w:color="auto" w:fill="auto"/>
          </w:tcPr>
          <w:p w14:paraId="4E540672" w14:textId="7AE8FD26" w:rsidR="00652381" w:rsidRPr="009E7019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1</w:t>
            </w:r>
            <w:r w:rsidR="00652381">
              <w:rPr>
                <w:rFonts w:ascii="Angsana New" w:hAnsi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35" w:type="pct"/>
            <w:vAlign w:val="bottom"/>
          </w:tcPr>
          <w:p w14:paraId="08881564" w14:textId="77777777" w:rsidR="00652381" w:rsidRPr="009E7019" w:rsidRDefault="00652381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67A945DD" w14:textId="2631ABC5" w:rsidR="00652381" w:rsidRPr="009E7019" w:rsidRDefault="00E862F8" w:rsidP="006523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</w:t>
            </w:r>
            <w:r w:rsidR="0029514D">
              <w:rPr>
                <w:rFonts w:ascii="Angsana New" w:hAnsi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</w:tbl>
    <w:p w14:paraId="7091BB44" w14:textId="77777777" w:rsidR="001F3146" w:rsidRDefault="001F3146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7F5BFD5" w14:textId="5B04528E" w:rsidR="000300EB" w:rsidRPr="00500472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472">
        <w:rPr>
          <w:rFonts w:ascii="Angsana New" w:hAnsi="Angsana New"/>
          <w:sz w:val="30"/>
          <w:szCs w:val="30"/>
          <w:cs/>
        </w:rPr>
        <w:lastRenderedPageBreak/>
        <w:t>ยอดคง</w:t>
      </w:r>
      <w:r w:rsidR="00587A13" w:rsidRPr="00500472">
        <w:rPr>
          <w:rFonts w:ascii="Angsana New" w:hAnsi="Angsana New" w:hint="cs"/>
          <w:sz w:val="30"/>
          <w:szCs w:val="30"/>
          <w:cs/>
        </w:rPr>
        <w:t xml:space="preserve">เหลือกับบุคคลหรือกิจการที่เกี่ยวข้องกัน ณ วันที่ </w:t>
      </w:r>
      <w:r w:rsidR="00E862F8" w:rsidRPr="00E862F8">
        <w:rPr>
          <w:rFonts w:ascii="Angsana New" w:hAnsi="Angsana New" w:hint="cs"/>
          <w:sz w:val="30"/>
          <w:szCs w:val="30"/>
        </w:rPr>
        <w:t>31</w:t>
      </w:r>
      <w:r w:rsidR="00587A13" w:rsidRPr="0050047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862F8" w:rsidRPr="00E862F8">
        <w:rPr>
          <w:rFonts w:ascii="Angsana New" w:hAnsi="Angsana New" w:hint="cs"/>
          <w:sz w:val="30"/>
          <w:szCs w:val="30"/>
        </w:rPr>
        <w:t>256</w:t>
      </w:r>
      <w:r w:rsidR="00E862F8" w:rsidRPr="00E862F8">
        <w:rPr>
          <w:rFonts w:ascii="Angsana New" w:hAnsi="Angsana New"/>
          <w:sz w:val="30"/>
          <w:szCs w:val="30"/>
        </w:rPr>
        <w:t>4</w:t>
      </w:r>
      <w:r w:rsidR="00587A13" w:rsidRPr="0050047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862F8" w:rsidRPr="00E862F8">
        <w:rPr>
          <w:rFonts w:ascii="Angsana New" w:hAnsi="Angsana New" w:hint="cs"/>
          <w:sz w:val="30"/>
          <w:szCs w:val="30"/>
        </w:rPr>
        <w:t>31</w:t>
      </w:r>
      <w:r w:rsidR="00587A13" w:rsidRPr="00500472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hint="cs"/>
          <w:sz w:val="30"/>
          <w:szCs w:val="30"/>
        </w:rPr>
        <w:t>256</w:t>
      </w:r>
      <w:r w:rsidR="00E862F8" w:rsidRPr="00E862F8">
        <w:rPr>
          <w:rFonts w:ascii="Angsana New" w:hAnsi="Angsana New"/>
          <w:sz w:val="30"/>
          <w:szCs w:val="30"/>
        </w:rPr>
        <w:t>3</w:t>
      </w:r>
      <w:r w:rsidR="00587A13" w:rsidRPr="00500472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9CD399A" w14:textId="77777777" w:rsidR="000300EB" w:rsidRPr="00500472" w:rsidRDefault="000300EB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1"/>
        <w:gridCol w:w="1231"/>
        <w:gridCol w:w="248"/>
        <w:gridCol w:w="1238"/>
      </w:tblGrid>
      <w:tr w:rsidR="00B032BE" w:rsidRPr="00500472" w14:paraId="348FF325" w14:textId="77777777" w:rsidTr="00F6557F">
        <w:tc>
          <w:tcPr>
            <w:tcW w:w="3523" w:type="pct"/>
            <w:vAlign w:val="bottom"/>
          </w:tcPr>
          <w:p w14:paraId="1127A004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38326F7A" w14:textId="0C0172EF" w:rsidR="00B032BE" w:rsidRPr="00500472" w:rsidRDefault="00E862F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97DA4" w:rsidRPr="0050047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  <w:vAlign w:val="bottom"/>
          </w:tcPr>
          <w:p w14:paraId="01EB73BD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40C3DA06" w14:textId="3D577DBB" w:rsidR="00B032BE" w:rsidRPr="00500472" w:rsidRDefault="00E862F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97DA4" w:rsidRPr="0050047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97DA4" w:rsidRPr="00500472" w14:paraId="33561D9F" w14:textId="77777777" w:rsidTr="00F6557F">
        <w:tc>
          <w:tcPr>
            <w:tcW w:w="3523" w:type="pct"/>
            <w:vAlign w:val="bottom"/>
          </w:tcPr>
          <w:p w14:paraId="7F15C547" w14:textId="77777777" w:rsidR="00197DA4" w:rsidRPr="00500472" w:rsidRDefault="00197DA4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  <w:vAlign w:val="bottom"/>
          </w:tcPr>
          <w:p w14:paraId="013E21AB" w14:textId="5C8E23D0" w:rsidR="00197DA4" w:rsidRPr="00500472" w:rsidRDefault="00E862F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" w:type="pct"/>
            <w:vAlign w:val="bottom"/>
          </w:tcPr>
          <w:p w14:paraId="479E4DC0" w14:textId="77777777" w:rsidR="00197DA4" w:rsidRPr="00500472" w:rsidRDefault="00197DA4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F19942C" w14:textId="3AFAF095" w:rsidR="00197DA4" w:rsidRPr="00500472" w:rsidRDefault="00E862F8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032BE" w:rsidRPr="00500472" w14:paraId="78198D2B" w14:textId="77777777" w:rsidTr="00F6557F">
        <w:tc>
          <w:tcPr>
            <w:tcW w:w="3523" w:type="pct"/>
            <w:vAlign w:val="bottom"/>
          </w:tcPr>
          <w:p w14:paraId="116FB08E" w14:textId="77777777" w:rsidR="00B032BE" w:rsidRPr="00500472" w:rsidRDefault="00B032BE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04D4F076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004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2BE" w:rsidRPr="00500472" w14:paraId="240D5822" w14:textId="77777777" w:rsidTr="00F6557F">
        <w:tc>
          <w:tcPr>
            <w:tcW w:w="3523" w:type="pct"/>
            <w:vAlign w:val="bottom"/>
          </w:tcPr>
          <w:p w14:paraId="0749B491" w14:textId="32D3EA8C" w:rsidR="00B032BE" w:rsidRPr="00500472" w:rsidRDefault="00F35F5A" w:rsidP="001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04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B032BE" w:rsidRPr="005004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B032BE" w:rsidRPr="0050047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  <w:vAlign w:val="bottom"/>
          </w:tcPr>
          <w:p w14:paraId="31A0E197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3FB1934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53028DF8" w14:textId="77777777" w:rsidR="00B032BE" w:rsidRPr="00500472" w:rsidRDefault="00B032BE" w:rsidP="001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762C" w:rsidRPr="00500472" w14:paraId="2CAF184D" w14:textId="77777777" w:rsidTr="00E06123">
        <w:tc>
          <w:tcPr>
            <w:tcW w:w="3523" w:type="pct"/>
            <w:vAlign w:val="bottom"/>
          </w:tcPr>
          <w:p w14:paraId="19A2DD3F" w14:textId="2E01B0B8" w:rsidR="0010762C" w:rsidRPr="00500472" w:rsidRDefault="00B3626B" w:rsidP="0010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047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180E681F" w14:textId="29A41E8F" w:rsidR="0010762C" w:rsidRPr="00500472" w:rsidRDefault="00E06123" w:rsidP="00E06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  <w:vAlign w:val="bottom"/>
          </w:tcPr>
          <w:p w14:paraId="7BBD2382" w14:textId="77777777" w:rsidR="0010762C" w:rsidRPr="00500472" w:rsidRDefault="0010762C" w:rsidP="001076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2081F8D" w14:textId="76C1034F" w:rsidR="0010762C" w:rsidRPr="00500472" w:rsidRDefault="00E862F8" w:rsidP="00587A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380" w:lineRule="exact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862F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5D501417" w14:textId="3AB9E602" w:rsidR="00484A81" w:rsidRPr="00500472" w:rsidRDefault="00484A81" w:rsidP="004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9AC379" w14:textId="03292A80" w:rsidR="00A7487B" w:rsidRPr="00500472" w:rsidRDefault="00A7487B" w:rsidP="00163CDC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047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149E261" w14:textId="0F202011" w:rsidR="00B90BC3" w:rsidRPr="00500472" w:rsidRDefault="00B90BC3" w:rsidP="00163CDC">
      <w:pPr>
        <w:pStyle w:val="BodyText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A7E92E2" w14:textId="77777777" w:rsidR="004141B7" w:rsidRPr="00500472" w:rsidRDefault="004141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047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ค่าที่ปรึกษากฎหมาย</w:t>
      </w:r>
    </w:p>
    <w:p w14:paraId="24D5B475" w14:textId="77777777" w:rsidR="00B90BC3" w:rsidRPr="00500472" w:rsidRDefault="00B90BC3" w:rsidP="00163CDC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8E1508A" w14:textId="2ED8CA01" w:rsidR="00B032AA" w:rsidRPr="00500472" w:rsidRDefault="00B032AA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472">
        <w:rPr>
          <w:rFonts w:ascii="Angsana New" w:hAnsi="Angsana New" w:hint="cs"/>
          <w:sz w:val="30"/>
          <w:szCs w:val="30"/>
          <w:cs/>
        </w:rPr>
        <w:t>บริษัทได้ทำสัญญาว่าจ้างที่ปรึกษาทางกฎหมายกับบุคคลที่เกี่ยวข้องกันรายหนึ่ง สัญญาดังกล่าวมีระยะเวลา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="00E862F8" w:rsidRPr="00E862F8">
        <w:rPr>
          <w:rFonts w:ascii="Angsana New" w:hAnsi="Angsana New"/>
          <w:sz w:val="30"/>
          <w:szCs w:val="30"/>
        </w:rPr>
        <w:t>1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500472">
        <w:rPr>
          <w:rFonts w:ascii="Angsana New" w:hAnsi="Angsana New" w:hint="cs"/>
          <w:sz w:val="30"/>
          <w:szCs w:val="30"/>
          <w:cs/>
        </w:rPr>
        <w:t>ปี สิ้นสุด</w:t>
      </w:r>
      <w:r w:rsidRPr="00E111E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="006925D0" w:rsidRPr="00E111E7">
        <w:rPr>
          <w:rFonts w:ascii="Angsana New" w:hAnsi="Angsana New"/>
          <w:sz w:val="30"/>
          <w:szCs w:val="30"/>
          <w:cs/>
        </w:rPr>
        <w:t xml:space="preserve"> </w:t>
      </w:r>
      <w:r w:rsidR="006925D0" w:rsidRPr="00E111E7">
        <w:rPr>
          <w:rFonts w:ascii="Angsana New" w:hAnsi="Angsana New" w:hint="cs"/>
          <w:sz w:val="30"/>
          <w:szCs w:val="30"/>
          <w:cs/>
        </w:rPr>
        <w:t>ภายหลัง</w:t>
      </w:r>
      <w:r w:rsidR="00762404" w:rsidRPr="00E111E7">
        <w:rPr>
          <w:rFonts w:ascii="Angsana New" w:hAnsi="Angsana New" w:hint="cs"/>
          <w:sz w:val="30"/>
          <w:szCs w:val="30"/>
          <w:cs/>
        </w:rPr>
        <w:t>เมื่อ</w:t>
      </w:r>
      <w:r w:rsidR="006925D0"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="00E862F8" w:rsidRPr="00E862F8">
        <w:rPr>
          <w:rFonts w:ascii="Angsana New" w:hAnsi="Angsana New"/>
          <w:sz w:val="30"/>
          <w:szCs w:val="30"/>
        </w:rPr>
        <w:t>26</w:t>
      </w:r>
      <w:r w:rsidR="00821A1F" w:rsidRPr="00E111E7">
        <w:rPr>
          <w:rFonts w:ascii="Angsana New" w:hAnsi="Angsana New"/>
          <w:sz w:val="30"/>
          <w:szCs w:val="30"/>
          <w:cs/>
        </w:rPr>
        <w:t xml:space="preserve"> </w:t>
      </w:r>
      <w:r w:rsidR="00A217CF" w:rsidRPr="00E111E7">
        <w:rPr>
          <w:rFonts w:ascii="Angsana New" w:hAnsi="Angsana New" w:hint="cs"/>
          <w:sz w:val="30"/>
          <w:szCs w:val="30"/>
          <w:cs/>
        </w:rPr>
        <w:t>มกราคม</w:t>
      </w:r>
      <w:r w:rsidR="00EE4E79" w:rsidRPr="00E111E7">
        <w:rPr>
          <w:rFonts w:ascii="Angsana New" w:hAnsi="Angsana New" w:hint="cs"/>
          <w:sz w:val="30"/>
          <w:szCs w:val="30"/>
          <w:cs/>
        </w:rPr>
        <w:t xml:space="preserve">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="00BD5CAD" w:rsidRPr="00E111E7">
        <w:rPr>
          <w:rFonts w:ascii="Angsana New" w:hAnsi="Angsana New"/>
          <w:sz w:val="30"/>
          <w:szCs w:val="30"/>
          <w:cs/>
        </w:rPr>
        <w:t xml:space="preserve"> </w:t>
      </w:r>
      <w:r w:rsidR="006925D0" w:rsidRPr="00E111E7">
        <w:rPr>
          <w:rFonts w:ascii="Angsana New" w:hAnsi="Angsana New"/>
          <w:sz w:val="30"/>
          <w:szCs w:val="30"/>
          <w:cs/>
        </w:rPr>
        <w:t>บริษัทได้ขยายกำหนดระยะเวลาสัญญาดังกล่าวเป็น</w:t>
      </w:r>
      <w:r w:rsidR="00A21325" w:rsidRPr="00E111E7">
        <w:rPr>
          <w:rFonts w:ascii="Angsana New" w:hAnsi="Angsana New" w:hint="cs"/>
          <w:sz w:val="30"/>
          <w:szCs w:val="30"/>
          <w:cs/>
        </w:rPr>
        <w:t>สิ้นสุด</w:t>
      </w:r>
      <w:r w:rsidR="006925D0"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="006925D0" w:rsidRPr="00E111E7">
        <w:rPr>
          <w:rFonts w:ascii="Angsana New" w:hAnsi="Angsana New"/>
          <w:sz w:val="30"/>
          <w:szCs w:val="30"/>
          <w:cs/>
        </w:rPr>
        <w:t xml:space="preserve"> มกราคม </w:t>
      </w:r>
      <w:r w:rsidR="00E862F8" w:rsidRPr="00E862F8">
        <w:rPr>
          <w:rFonts w:ascii="Angsana New" w:hAnsi="Angsana New"/>
          <w:sz w:val="30"/>
          <w:szCs w:val="30"/>
        </w:rPr>
        <w:t>2565</w:t>
      </w:r>
      <w:r w:rsidR="006925D0" w:rsidRPr="00500472">
        <w:rPr>
          <w:rFonts w:ascii="Angsana New" w:hAnsi="Angsana New"/>
          <w:sz w:val="30"/>
          <w:szCs w:val="30"/>
          <w:cs/>
        </w:rPr>
        <w:t xml:space="preserve"> </w:t>
      </w:r>
      <w:r w:rsidR="003D0CCD" w:rsidRPr="00500472">
        <w:rPr>
          <w:rFonts w:ascii="Angsana New" w:hAnsi="Angsana New" w:hint="cs"/>
          <w:sz w:val="30"/>
          <w:szCs w:val="30"/>
          <w:cs/>
        </w:rPr>
        <w:t>ทั้งนี้</w:t>
      </w:r>
      <w:r w:rsidR="006925D0" w:rsidRPr="00500472">
        <w:rPr>
          <w:rFonts w:ascii="Angsana New" w:hAnsi="Angsana New"/>
          <w:sz w:val="30"/>
          <w:szCs w:val="30"/>
          <w:cs/>
        </w:rPr>
        <w:t xml:space="preserve"> บริษัทจะต้องจ่ายค่าที่ปรึกษารายเดือนตามที่ระบุไว้ในสัญญา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</w:p>
    <w:p w14:paraId="2D07405E" w14:textId="77777777" w:rsidR="00EF4A9E" w:rsidRPr="00500472" w:rsidRDefault="00EF4A9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39421E3" w14:textId="77777777" w:rsidR="00B520B5" w:rsidRPr="00500472" w:rsidRDefault="00B520B5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500472">
        <w:rPr>
          <w:rFonts w:ascii="Angsana New" w:hAnsi="Angsana New" w:cs="Angsana New"/>
          <w:cs/>
        </w:rPr>
        <w:t>หนี้สินที่มีภาระดอกเบี้ย</w:t>
      </w:r>
    </w:p>
    <w:p w14:paraId="44E4EDF6" w14:textId="77777777" w:rsidR="00B520B5" w:rsidRPr="00500472" w:rsidRDefault="00B520B5" w:rsidP="00B520B5">
      <w:pPr>
        <w:ind w:left="540"/>
        <w:rPr>
          <w:rFonts w:ascii="Angsana New" w:hAnsi="Angsana New"/>
          <w:sz w:val="30"/>
          <w:szCs w:val="30"/>
        </w:rPr>
      </w:pPr>
    </w:p>
    <w:p w14:paraId="5E118B78" w14:textId="51CFD2CF" w:rsidR="0040459B" w:rsidRPr="00500472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0047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เงินกู้ระยะสั้นจากสถาบันการเงิน</w:t>
      </w:r>
    </w:p>
    <w:p w14:paraId="2ABE355A" w14:textId="65BF5558" w:rsidR="0040459B" w:rsidRPr="0039148F" w:rsidRDefault="0040459B" w:rsidP="00B5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8BE034" w14:textId="67573FDF" w:rsidR="006563B2" w:rsidRPr="0039148F" w:rsidRDefault="006563B2" w:rsidP="005077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14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62F8" w:rsidRPr="00E862F8">
        <w:rPr>
          <w:rFonts w:ascii="Angsana New" w:hAnsi="Angsana New" w:hint="cs"/>
          <w:sz w:val="30"/>
          <w:szCs w:val="30"/>
        </w:rPr>
        <w:t>3</w:t>
      </w:r>
      <w:r w:rsidR="00E862F8" w:rsidRPr="00E862F8">
        <w:rPr>
          <w:rFonts w:ascii="Angsana New" w:hAnsi="Angsana New"/>
          <w:sz w:val="30"/>
          <w:szCs w:val="30"/>
        </w:rPr>
        <w:t>1</w:t>
      </w:r>
      <w:r w:rsidRPr="0039148F">
        <w:rPr>
          <w:rFonts w:ascii="Angsana New" w:hAnsi="Angsana New" w:hint="cs"/>
          <w:sz w:val="30"/>
          <w:szCs w:val="30"/>
          <w:cs/>
        </w:rPr>
        <w:t xml:space="preserve"> </w:t>
      </w:r>
      <w:r w:rsidR="0004075B" w:rsidRPr="003914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Pr="0039148F">
        <w:rPr>
          <w:rFonts w:ascii="Angsana New" w:hAnsi="Angsana New" w:hint="cs"/>
          <w:sz w:val="30"/>
          <w:szCs w:val="30"/>
          <w:cs/>
        </w:rPr>
        <w:t xml:space="preserve"> บริษัทมีสัญญากู้ยืมเงินระยะสั้นจากสถาบันการเงินในประเทศซึ่งประกอบด้วย</w:t>
      </w:r>
    </w:p>
    <w:p w14:paraId="11B5CDE6" w14:textId="77777777" w:rsidR="00212DB4" w:rsidRPr="0039148F" w:rsidRDefault="00212DB4" w:rsidP="005077D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879EDE1" w14:textId="1001677D" w:rsidR="00E86E86" w:rsidRPr="00276C77" w:rsidRDefault="00E86E86" w:rsidP="00E86E86">
      <w:pPr>
        <w:pStyle w:val="ListParagraph"/>
        <w:numPr>
          <w:ilvl w:val="0"/>
          <w:numId w:val="25"/>
        </w:numPr>
        <w:jc w:val="thaiDistribute"/>
        <w:rPr>
          <w:rFonts w:ascii="Angsana New" w:hAnsi="Angsana New"/>
          <w:sz w:val="30"/>
          <w:szCs w:val="30"/>
        </w:rPr>
      </w:pPr>
      <w:r w:rsidRPr="00276C77">
        <w:rPr>
          <w:rFonts w:ascii="Angsana New" w:hAnsi="Angsana New"/>
          <w:sz w:val="30"/>
          <w:szCs w:val="30"/>
          <w:cs/>
        </w:rPr>
        <w:t xml:space="preserve">ตั๋วสัญญาใช้เงินอายุ </w:t>
      </w:r>
      <w:r w:rsidR="00373F6E">
        <w:rPr>
          <w:rFonts w:ascii="Angsana New" w:hAnsi="Angsana New"/>
          <w:sz w:val="30"/>
          <w:szCs w:val="30"/>
        </w:rPr>
        <w:t>1</w:t>
      </w:r>
      <w:r w:rsidRPr="00276C77">
        <w:rPr>
          <w:rFonts w:ascii="Angsana New" w:hAnsi="Angsana New"/>
          <w:sz w:val="30"/>
          <w:szCs w:val="30"/>
          <w:cs/>
        </w:rPr>
        <w:t xml:space="preserve"> เดือน จำนวน </w:t>
      </w:r>
      <w:r w:rsidR="00E862F8" w:rsidRPr="00E862F8">
        <w:rPr>
          <w:rFonts w:ascii="Angsana New" w:hAnsi="Angsana New"/>
          <w:sz w:val="30"/>
          <w:szCs w:val="30"/>
        </w:rPr>
        <w:t>20</w:t>
      </w:r>
      <w:r w:rsidRPr="00276C77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E862F8" w:rsidRPr="00E862F8">
        <w:rPr>
          <w:rFonts w:ascii="Angsana New" w:hAnsi="Angsana New"/>
          <w:sz w:val="30"/>
          <w:szCs w:val="30"/>
        </w:rPr>
        <w:t>2</w:t>
      </w:r>
      <w:r w:rsidRPr="00276C77">
        <w:rPr>
          <w:rFonts w:ascii="Angsana New" w:hAnsi="Angsana New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sz w:val="30"/>
          <w:szCs w:val="30"/>
        </w:rPr>
        <w:t>02</w:t>
      </w:r>
      <w:r w:rsidRPr="00276C77">
        <w:rPr>
          <w:rFonts w:ascii="Angsana New" w:hAnsi="Angsana New"/>
          <w:sz w:val="30"/>
          <w:szCs w:val="30"/>
          <w:cs/>
        </w:rPr>
        <w:t xml:space="preserve"> ต่อปี ดอกเบี้ยกำหนดชำระคืนเป็นรายเดือน </w:t>
      </w:r>
    </w:p>
    <w:p w14:paraId="242AD739" w14:textId="77777777" w:rsidR="00E86E86" w:rsidRPr="00276C77" w:rsidRDefault="00E86E86" w:rsidP="00E86E86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CBD95FF" w14:textId="31CC1D27" w:rsidR="00D25CC1" w:rsidRPr="00276C77" w:rsidRDefault="00D25CC1" w:rsidP="0059598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C77">
        <w:rPr>
          <w:rFonts w:ascii="Angsana New" w:hAnsi="Angsana New" w:hint="cs"/>
          <w:sz w:val="30"/>
          <w:szCs w:val="30"/>
          <w:cs/>
        </w:rPr>
        <w:t xml:space="preserve">ตั๋วสัญญาใช้เงินอายุ </w:t>
      </w:r>
      <w:r w:rsidR="00E862F8" w:rsidRPr="00E862F8">
        <w:rPr>
          <w:rFonts w:ascii="Angsana New" w:hAnsi="Angsana New"/>
          <w:sz w:val="30"/>
          <w:szCs w:val="30"/>
        </w:rPr>
        <w:t>3</w:t>
      </w:r>
      <w:r w:rsidRPr="00276C77">
        <w:rPr>
          <w:rFonts w:ascii="Angsana New" w:hAnsi="Angsana New" w:hint="cs"/>
          <w:sz w:val="30"/>
          <w:szCs w:val="30"/>
          <w:cs/>
        </w:rPr>
        <w:t xml:space="preserve"> เดือน จำนวน </w:t>
      </w:r>
      <w:r w:rsidR="00E862F8" w:rsidRPr="00E862F8">
        <w:rPr>
          <w:rFonts w:ascii="Angsana New" w:hAnsi="Angsana New"/>
          <w:sz w:val="30"/>
          <w:szCs w:val="30"/>
        </w:rPr>
        <w:t>29</w:t>
      </w:r>
      <w:r w:rsidR="0000109A" w:rsidRPr="00276C77">
        <w:rPr>
          <w:rFonts w:ascii="Angsana New" w:hAnsi="Angsana New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sz w:val="30"/>
          <w:szCs w:val="30"/>
        </w:rPr>
        <w:t>18</w:t>
      </w:r>
      <w:r w:rsidRPr="00276C77">
        <w:rPr>
          <w:rFonts w:ascii="Angsana New" w:hAnsi="Angsana New" w:hint="cs"/>
          <w:sz w:val="30"/>
          <w:szCs w:val="30"/>
        </w:rPr>
        <w:t> </w:t>
      </w:r>
      <w:r w:rsidRPr="00276C77">
        <w:rPr>
          <w:rFonts w:ascii="Angsana New" w:hAnsi="Angsana New" w:hint="cs"/>
          <w:sz w:val="30"/>
          <w:szCs w:val="30"/>
          <w:cs/>
        </w:rPr>
        <w:t xml:space="preserve">ล้านบาท โดยมีอัตราดอกเบี้ยร้อยละ </w:t>
      </w:r>
      <w:r w:rsidR="00E862F8" w:rsidRPr="00E862F8">
        <w:rPr>
          <w:rFonts w:ascii="Angsana New" w:hAnsi="Angsana New" w:hint="cs"/>
          <w:sz w:val="30"/>
          <w:szCs w:val="30"/>
        </w:rPr>
        <w:t>2</w:t>
      </w:r>
      <w:r w:rsidRPr="00276C77">
        <w:rPr>
          <w:rFonts w:ascii="Angsana New" w:hAnsi="Angsana New" w:hint="cs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sz w:val="30"/>
          <w:szCs w:val="30"/>
        </w:rPr>
        <w:t>4</w:t>
      </w:r>
      <w:r w:rsidR="00E862F8" w:rsidRPr="00E862F8">
        <w:rPr>
          <w:rFonts w:ascii="Angsana New" w:hAnsi="Angsana New" w:hint="cs"/>
          <w:sz w:val="30"/>
          <w:szCs w:val="30"/>
        </w:rPr>
        <w:t>0</w:t>
      </w:r>
      <w:r w:rsidRPr="00276C77">
        <w:rPr>
          <w:rFonts w:ascii="Angsana New" w:hAnsi="Angsana New" w:hint="cs"/>
          <w:sz w:val="30"/>
          <w:szCs w:val="30"/>
          <w:cs/>
        </w:rPr>
        <w:t xml:space="preserve"> ต่อปี ดอกเบี้ยกำหนด</w:t>
      </w:r>
      <w:r w:rsidR="00797A6A" w:rsidRPr="00276C77">
        <w:rPr>
          <w:rFonts w:ascii="Angsana New" w:hAnsi="Angsana New"/>
          <w:sz w:val="30"/>
          <w:szCs w:val="30"/>
          <w:cs/>
        </w:rPr>
        <w:t xml:space="preserve">   </w:t>
      </w:r>
      <w:r w:rsidRPr="00276C77">
        <w:rPr>
          <w:rFonts w:ascii="Angsana New" w:hAnsi="Angsana New" w:hint="cs"/>
          <w:sz w:val="30"/>
          <w:szCs w:val="30"/>
          <w:cs/>
        </w:rPr>
        <w:t>ชำระคืนเป็นรายเดือน</w:t>
      </w:r>
    </w:p>
    <w:p w14:paraId="271930E3" w14:textId="77777777" w:rsidR="00E27079" w:rsidRPr="00276C77" w:rsidRDefault="00E27079" w:rsidP="00E2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67D0342" w14:textId="31D18FF4" w:rsidR="006563B2" w:rsidRPr="00276C77" w:rsidRDefault="005C1D0A" w:rsidP="00595981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6C77">
        <w:rPr>
          <w:rFonts w:ascii="Angsana New" w:hAnsi="Angsana New"/>
          <w:sz w:val="30"/>
          <w:szCs w:val="30"/>
          <w:cs/>
        </w:rPr>
        <w:t xml:space="preserve">ตั๋วสัญญาใช้เงินอายุ </w:t>
      </w:r>
      <w:r w:rsidR="00E862F8" w:rsidRPr="00E862F8">
        <w:rPr>
          <w:rFonts w:ascii="Angsana New" w:hAnsi="Angsana New"/>
          <w:sz w:val="30"/>
          <w:szCs w:val="30"/>
        </w:rPr>
        <w:t>3</w:t>
      </w:r>
      <w:r w:rsidRPr="00276C77">
        <w:rPr>
          <w:rFonts w:ascii="Angsana New" w:hAnsi="Angsana New"/>
          <w:sz w:val="30"/>
          <w:szCs w:val="30"/>
          <w:cs/>
        </w:rPr>
        <w:t xml:space="preserve"> เดือน จำนวน </w:t>
      </w:r>
      <w:r w:rsidR="00E862F8" w:rsidRPr="00E862F8">
        <w:rPr>
          <w:rFonts w:ascii="Angsana New" w:hAnsi="Angsana New"/>
          <w:sz w:val="30"/>
          <w:szCs w:val="30"/>
        </w:rPr>
        <w:t>300</w:t>
      </w:r>
      <w:r w:rsidRPr="00276C77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E862F8" w:rsidRPr="00E862F8">
        <w:rPr>
          <w:rFonts w:ascii="Angsana New" w:hAnsi="Angsana New"/>
          <w:sz w:val="30"/>
          <w:szCs w:val="30"/>
        </w:rPr>
        <w:t>2</w:t>
      </w:r>
      <w:r w:rsidR="00F80385" w:rsidRPr="00276C77">
        <w:rPr>
          <w:rFonts w:ascii="Angsana New" w:hAnsi="Angsana New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sz w:val="30"/>
          <w:szCs w:val="30"/>
        </w:rPr>
        <w:t>08</w:t>
      </w:r>
      <w:r w:rsidR="00F80385" w:rsidRPr="00276C77">
        <w:rPr>
          <w:rFonts w:ascii="Angsana New" w:hAnsi="Angsana New"/>
          <w:sz w:val="30"/>
          <w:szCs w:val="30"/>
          <w:cs/>
        </w:rPr>
        <w:t xml:space="preserve"> </w:t>
      </w:r>
      <w:r w:rsidRPr="00276C77">
        <w:rPr>
          <w:rFonts w:ascii="Angsana New" w:hAnsi="Angsana New"/>
          <w:sz w:val="30"/>
          <w:szCs w:val="30"/>
          <w:cs/>
        </w:rPr>
        <w:t>ต่อปี ดอกเบี้ยกำหนดชำระคืนเมื่อตั๋วสัญญาครบกำหนด</w:t>
      </w:r>
      <w:r w:rsidR="006563B2" w:rsidRPr="00276C7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D42515E" w14:textId="73835940" w:rsidR="00D25CC1" w:rsidRPr="0039148F" w:rsidRDefault="00D25CC1" w:rsidP="00595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14:paraId="2ECFD71E" w14:textId="77777777" w:rsidR="00A10659" w:rsidRDefault="00A10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526338" w14:textId="3BAE751E" w:rsidR="00021321" w:rsidRPr="0039148F" w:rsidRDefault="00021321" w:rsidP="000A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9148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เงินกู้ระยะ</w:t>
      </w:r>
      <w:r w:rsidRPr="003914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39148F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</w:p>
    <w:p w14:paraId="70B50ED1" w14:textId="5EE63645" w:rsidR="00021321" w:rsidRPr="0039148F" w:rsidRDefault="00021321" w:rsidP="000A7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064D3" w14:textId="6B3F3804" w:rsidR="00400A35" w:rsidRPr="0039148F" w:rsidRDefault="00704C97" w:rsidP="00704C9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914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62F8" w:rsidRPr="00E862F8">
        <w:rPr>
          <w:rFonts w:ascii="Angsana New" w:hAnsi="Angsana New" w:hint="cs"/>
          <w:sz w:val="30"/>
          <w:szCs w:val="30"/>
        </w:rPr>
        <w:t>3</w:t>
      </w:r>
      <w:r w:rsidR="00E862F8" w:rsidRPr="00E862F8">
        <w:rPr>
          <w:rFonts w:ascii="Angsana New" w:hAnsi="Angsana New"/>
          <w:sz w:val="30"/>
          <w:szCs w:val="30"/>
        </w:rPr>
        <w:t>1</w:t>
      </w:r>
      <w:r w:rsidRPr="0039148F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Pr="0039148F">
        <w:rPr>
          <w:rFonts w:ascii="Angsana New" w:hAnsi="Angsana New" w:hint="cs"/>
          <w:sz w:val="30"/>
          <w:szCs w:val="30"/>
          <w:cs/>
        </w:rPr>
        <w:t xml:space="preserve"> บริษัทมี</w:t>
      </w:r>
    </w:p>
    <w:p w14:paraId="5117E855" w14:textId="77777777" w:rsidR="00400A35" w:rsidRPr="0039148F" w:rsidRDefault="00400A35" w:rsidP="00704C9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49143DA" w14:textId="5486C4E7" w:rsidR="00C26D14" w:rsidRPr="0039148F" w:rsidRDefault="00704C97" w:rsidP="00C26D14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9148F">
        <w:rPr>
          <w:rFonts w:ascii="Angsana New" w:hAnsi="Angsana New" w:hint="cs"/>
          <w:sz w:val="30"/>
          <w:szCs w:val="30"/>
          <w:cs/>
        </w:rPr>
        <w:t>สัญญากู้ยืมเงินระยะ</w:t>
      </w:r>
      <w:r w:rsidR="00D548B2" w:rsidRPr="0039148F">
        <w:rPr>
          <w:rFonts w:ascii="Angsana New" w:hAnsi="Angsana New" w:hint="cs"/>
          <w:sz w:val="30"/>
          <w:szCs w:val="30"/>
          <w:cs/>
        </w:rPr>
        <w:t>ยาว</w:t>
      </w:r>
      <w:r w:rsidRPr="0039148F"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r w:rsidR="00F30FC7" w:rsidRPr="0039148F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960</w:t>
      </w:r>
      <w:r w:rsidR="00E64A2A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12</w:t>
      </w:r>
      <w:r w:rsidR="00F30FC7" w:rsidRPr="0039148F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125816" w:rsidRPr="0039148F">
        <w:rPr>
          <w:rFonts w:ascii="Angsana New" w:hAnsi="Angsana New" w:hint="cs"/>
          <w:color w:val="000000"/>
          <w:sz w:val="30"/>
          <w:szCs w:val="30"/>
          <w:cs/>
        </w:rPr>
        <w:t>โดยมี</w:t>
      </w:r>
      <w:r w:rsidR="00D30083" w:rsidRPr="0039148F">
        <w:rPr>
          <w:rFonts w:ascii="Angsana New" w:hAnsi="Angsana New"/>
          <w:color w:val="000000"/>
          <w:sz w:val="30"/>
          <w:szCs w:val="30"/>
          <w:cs/>
        </w:rPr>
        <w:t>ดอกเบี้ยกำหนดชำระเป็น</w:t>
      </w:r>
      <w:r w:rsidR="00E003AA" w:rsidRPr="0039148F">
        <w:rPr>
          <w:rFonts w:ascii="Angsana New" w:hAnsi="Angsana New"/>
          <w:color w:val="000000"/>
          <w:sz w:val="30"/>
          <w:szCs w:val="30"/>
          <w:cs/>
        </w:rPr>
        <w:t xml:space="preserve">         </w:t>
      </w:r>
      <w:r w:rsidR="00D30083" w:rsidRPr="0039148F">
        <w:rPr>
          <w:rFonts w:ascii="Angsana New" w:hAnsi="Angsana New"/>
          <w:color w:val="000000"/>
          <w:sz w:val="30"/>
          <w:szCs w:val="30"/>
          <w:cs/>
        </w:rPr>
        <w:t xml:space="preserve">รายเดือนในอัตรา </w:t>
      </w:r>
      <w:r w:rsidR="00D30083" w:rsidRPr="0039148F">
        <w:rPr>
          <w:rFonts w:ascii="Angsana New" w:hAnsi="Angsana New"/>
          <w:color w:val="000000"/>
          <w:sz w:val="30"/>
          <w:szCs w:val="30"/>
        </w:rPr>
        <w:t xml:space="preserve">BIBOR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3</w:t>
      </w:r>
      <w:r w:rsidR="00D30083" w:rsidRPr="0039148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30083" w:rsidRPr="0039148F">
        <w:rPr>
          <w:rFonts w:ascii="Angsana New" w:hAnsi="Angsana New" w:hint="cs"/>
          <w:color w:val="000000"/>
          <w:sz w:val="30"/>
          <w:szCs w:val="30"/>
          <w:cs/>
        </w:rPr>
        <w:t>เดือน บวก</w:t>
      </w:r>
      <w:r w:rsidR="00D30083" w:rsidRPr="0039148F">
        <w:rPr>
          <w:rFonts w:ascii="Angsana New" w:hAnsi="Angsana New"/>
          <w:color w:val="000000"/>
          <w:sz w:val="30"/>
          <w:szCs w:val="30"/>
          <w:cs/>
        </w:rPr>
        <w:t xml:space="preserve">อัตราร้อยละ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2</w:t>
      </w:r>
      <w:r w:rsidR="00411D43" w:rsidRPr="0039148F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25</w:t>
      </w:r>
      <w:r w:rsidR="00D30083" w:rsidRPr="0039148F">
        <w:rPr>
          <w:rFonts w:ascii="Angsana New" w:hAnsi="Angsana New"/>
          <w:color w:val="000000"/>
          <w:sz w:val="30"/>
          <w:szCs w:val="30"/>
          <w:cs/>
        </w:rPr>
        <w:t xml:space="preserve"> ต่อปี </w:t>
      </w:r>
      <w:r w:rsidR="00F30FC7" w:rsidRPr="0039148F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เงินกู้ยืมดังกล่าวมีกำหนดชำระคืนเดือนละ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45</w:t>
      </w:r>
      <w:r w:rsidR="000D73BB" w:rsidRPr="0039148F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83</w:t>
      </w:r>
      <w:r w:rsidR="00F30FC7" w:rsidRPr="0039148F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61B76B57" w14:textId="77777777" w:rsidR="00C26D14" w:rsidRPr="0039148F" w:rsidRDefault="00C26D14" w:rsidP="00C2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9E9237" w14:textId="1ED56BD1" w:rsidR="00C26D14" w:rsidRPr="0039148F" w:rsidRDefault="002B7F83" w:rsidP="00C26D14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148F">
        <w:rPr>
          <w:rFonts w:ascii="Angsana New" w:hAnsi="Angsana New"/>
          <w:color w:val="000000"/>
          <w:sz w:val="30"/>
          <w:szCs w:val="30"/>
          <w:cs/>
        </w:rPr>
        <w:t>สัญญาเงินกู้ระยะยาวกับสถาบันการเงินในประเทศ</w:t>
      </w:r>
      <w:r w:rsidR="00220CE9" w:rsidRPr="0039148F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437</w:t>
      </w:r>
      <w:r w:rsidR="002F6039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09</w:t>
      </w:r>
      <w:r w:rsidR="00220CE9" w:rsidRPr="0039148F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D96233" w:rsidRPr="0039148F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646F11" w:rsidRPr="0039148F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="005849B6" w:rsidRPr="0039148F">
        <w:rPr>
          <w:rFonts w:ascii="Angsana New" w:hAnsi="Angsana New"/>
          <w:color w:val="000000"/>
          <w:sz w:val="30"/>
          <w:szCs w:val="30"/>
          <w:cs/>
        </w:rPr>
        <w:t xml:space="preserve">ดอกเบี้ยกำหนดชำระเป็นรายเดือนในอัตรา </w:t>
      </w:r>
      <w:r w:rsidR="005849B6" w:rsidRPr="0039148F">
        <w:rPr>
          <w:rFonts w:ascii="Angsana New" w:hAnsi="Angsana New"/>
          <w:color w:val="000000"/>
          <w:sz w:val="30"/>
          <w:szCs w:val="30"/>
        </w:rPr>
        <w:t>MLR</w:t>
      </w:r>
      <w:r w:rsidR="005849B6" w:rsidRPr="0039148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361A6" w:rsidRPr="0039148F">
        <w:rPr>
          <w:rFonts w:ascii="Angsana New" w:hAnsi="Angsana New" w:hint="cs"/>
          <w:color w:val="000000"/>
          <w:sz w:val="30"/>
          <w:szCs w:val="30"/>
          <w:cs/>
        </w:rPr>
        <w:t>ลบ</w:t>
      </w:r>
      <w:r w:rsidR="005849B6" w:rsidRPr="0039148F">
        <w:rPr>
          <w:rFonts w:ascii="Angsana New" w:hAnsi="Angsana New"/>
          <w:color w:val="000000"/>
          <w:sz w:val="30"/>
          <w:szCs w:val="30"/>
          <w:cs/>
        </w:rPr>
        <w:t xml:space="preserve">อัตราร้อยละ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3</w:t>
      </w:r>
      <w:r w:rsidR="005849B6" w:rsidRPr="0039148F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875</w:t>
      </w:r>
      <w:r w:rsidR="005849B6" w:rsidRPr="0039148F">
        <w:rPr>
          <w:rFonts w:ascii="Angsana New" w:hAnsi="Angsana New"/>
          <w:color w:val="000000"/>
          <w:sz w:val="30"/>
          <w:szCs w:val="30"/>
          <w:cs/>
        </w:rPr>
        <w:t xml:space="preserve"> ต่อปี </w:t>
      </w:r>
      <w:r w:rsidR="00453BEC" w:rsidRPr="0039148F">
        <w:rPr>
          <w:rFonts w:ascii="Angsana New" w:hAnsi="Angsana New"/>
          <w:color w:val="000000"/>
          <w:sz w:val="30"/>
          <w:szCs w:val="30"/>
          <w:cs/>
        </w:rPr>
        <w:t>เงินกู้ดังกล่าวมีกำหนดชำระคืนไตร</w:t>
      </w:r>
      <w:r w:rsidR="009E4965" w:rsidRPr="0039148F">
        <w:rPr>
          <w:rFonts w:ascii="Angsana New" w:hAnsi="Angsana New" w:hint="cs"/>
          <w:color w:val="000000"/>
          <w:sz w:val="30"/>
          <w:szCs w:val="30"/>
          <w:cs/>
        </w:rPr>
        <w:t>มาส</w:t>
      </w:r>
      <w:r w:rsidR="00357627" w:rsidRPr="0039148F">
        <w:rPr>
          <w:rFonts w:ascii="Angsana New" w:hAnsi="Angsana New" w:hint="cs"/>
          <w:color w:val="000000"/>
          <w:sz w:val="30"/>
          <w:szCs w:val="30"/>
          <w:cs/>
        </w:rPr>
        <w:t>ละ</w:t>
      </w:r>
      <w:r w:rsidR="00453BEC" w:rsidRPr="0039148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62</w:t>
      </w:r>
      <w:r w:rsidR="001D7753" w:rsidRPr="0039148F">
        <w:rPr>
          <w:rFonts w:ascii="Angsana New" w:hAnsi="Angsana New"/>
          <w:color w:val="000000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color w:val="000000"/>
          <w:sz w:val="30"/>
          <w:szCs w:val="30"/>
        </w:rPr>
        <w:t>5</w:t>
      </w:r>
      <w:r w:rsidR="00453BEC" w:rsidRPr="0039148F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</w:p>
    <w:p w14:paraId="19B7D808" w14:textId="2162C7FA" w:rsidR="00CE2DB4" w:rsidRPr="0039148F" w:rsidRDefault="00C26D14" w:rsidP="00C2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148F">
        <w:rPr>
          <w:rFonts w:ascii="Angsana New" w:hAnsi="Angsana New"/>
          <w:sz w:val="30"/>
          <w:szCs w:val="30"/>
          <w:cs/>
        </w:rPr>
        <w:t xml:space="preserve"> </w:t>
      </w:r>
    </w:p>
    <w:p w14:paraId="64B1639E" w14:textId="5DB7BA19" w:rsidR="007926DA" w:rsidRPr="0039148F" w:rsidRDefault="007926DA" w:rsidP="00A770A6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39148F">
        <w:rPr>
          <w:rFonts w:ascii="Angsana New" w:hAnsi="Angsana New"/>
          <w:sz w:val="30"/>
          <w:szCs w:val="30"/>
          <w:cs/>
        </w:rPr>
        <w:t>ภายใต้สัญญาเงินกู้บริษัทต้องปฏิบัติตามเงื่อนไขบางประการตามที่ระบุในสัญญา เช่น การดำรงส่วนอัตราทาง</w:t>
      </w:r>
      <w:r w:rsidR="00F06EC9" w:rsidRPr="0039148F">
        <w:rPr>
          <w:rFonts w:ascii="Angsana New" w:hAnsi="Angsana New" w:hint="cs"/>
          <w:sz w:val="30"/>
          <w:szCs w:val="30"/>
          <w:cs/>
        </w:rPr>
        <w:t xml:space="preserve">    </w:t>
      </w:r>
      <w:r w:rsidRPr="0039148F">
        <w:rPr>
          <w:rFonts w:ascii="Angsana New" w:hAnsi="Angsana New"/>
          <w:sz w:val="30"/>
          <w:szCs w:val="30"/>
          <w:cs/>
        </w:rPr>
        <w:t>การเงิน</w:t>
      </w:r>
    </w:p>
    <w:p w14:paraId="482CC007" w14:textId="77777777" w:rsidR="007926DA" w:rsidRPr="0039148F" w:rsidRDefault="007926DA" w:rsidP="00CE2DB4">
      <w:pPr>
        <w:pStyle w:val="BodyText"/>
        <w:tabs>
          <w:tab w:val="left" w:pos="540"/>
        </w:tabs>
        <w:spacing w:after="0" w:line="240" w:lineRule="auto"/>
        <w:ind w:left="550"/>
        <w:rPr>
          <w:rFonts w:ascii="Angsana New" w:hAnsi="Angsana New"/>
          <w:sz w:val="30"/>
          <w:szCs w:val="30"/>
        </w:rPr>
      </w:pPr>
    </w:p>
    <w:p w14:paraId="3E04A875" w14:textId="2DC4CCBF" w:rsidR="00F01151" w:rsidRDefault="00B520B5" w:rsidP="00F01151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14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9148F">
        <w:rPr>
          <w:rFonts w:asciiTheme="majorBidi" w:hAnsiTheme="majorBidi"/>
          <w:sz w:val="30"/>
          <w:szCs w:val="30"/>
          <w:cs/>
        </w:rPr>
        <w:t xml:space="preserve"> </w:t>
      </w:r>
      <w:r w:rsidR="00E862F8" w:rsidRPr="00E862F8">
        <w:rPr>
          <w:rFonts w:asciiTheme="majorBidi" w:hAnsiTheme="majorBidi" w:cstheme="majorBidi"/>
          <w:sz w:val="30"/>
          <w:szCs w:val="30"/>
        </w:rPr>
        <w:t>31</w:t>
      </w:r>
      <w:r w:rsidRPr="0039148F">
        <w:rPr>
          <w:rFonts w:asciiTheme="majorBidi" w:hAnsiTheme="majorBidi"/>
          <w:sz w:val="30"/>
          <w:szCs w:val="30"/>
          <w:cs/>
        </w:rPr>
        <w:t xml:space="preserve"> </w:t>
      </w:r>
      <w:r w:rsidR="00C85D6D" w:rsidRPr="0039148F"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39148F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E862F8" w:rsidRPr="00E862F8">
        <w:rPr>
          <w:rFonts w:asciiTheme="majorBidi" w:hAnsiTheme="majorBidi" w:cstheme="majorBidi"/>
          <w:sz w:val="30"/>
          <w:szCs w:val="30"/>
        </w:rPr>
        <w:t>2564</w:t>
      </w:r>
      <w:r w:rsidRPr="0039148F">
        <w:rPr>
          <w:rFonts w:asciiTheme="majorBidi" w:hAnsiTheme="majorBidi"/>
          <w:sz w:val="30"/>
          <w:szCs w:val="30"/>
          <w:cs/>
        </w:rPr>
        <w:t xml:space="preserve"> </w:t>
      </w:r>
      <w:r w:rsidRPr="0039148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39148F">
        <w:rPr>
          <w:rFonts w:asciiTheme="majorBidi" w:hAnsiTheme="majorBidi"/>
          <w:sz w:val="30"/>
          <w:szCs w:val="30"/>
          <w:cs/>
        </w:rPr>
        <w:t xml:space="preserve"> </w:t>
      </w:r>
      <w:r w:rsidR="00E862F8" w:rsidRPr="00E862F8">
        <w:rPr>
          <w:rFonts w:asciiTheme="majorBidi" w:hAnsiTheme="majorBidi" w:cstheme="majorBidi"/>
          <w:sz w:val="30"/>
          <w:szCs w:val="30"/>
        </w:rPr>
        <w:t>380</w:t>
      </w:r>
      <w:r w:rsidRPr="0039148F">
        <w:rPr>
          <w:rFonts w:asciiTheme="majorBidi" w:hAnsiTheme="majorBidi"/>
          <w:sz w:val="30"/>
          <w:szCs w:val="30"/>
          <w:cs/>
        </w:rPr>
        <w:t xml:space="preserve"> </w:t>
      </w:r>
      <w:r w:rsidRPr="0039148F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9148F">
        <w:rPr>
          <w:rFonts w:asciiTheme="majorBidi" w:hAnsiTheme="majorBidi"/>
          <w:i/>
          <w:iCs/>
          <w:sz w:val="30"/>
          <w:szCs w:val="30"/>
          <w:cs/>
        </w:rPr>
        <w:t>(</w:t>
      </w:r>
      <w:r w:rsidR="00E862F8" w:rsidRPr="00E862F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C85D6D" w:rsidRPr="0039148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85D6D" w:rsidRPr="003914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862F8" w:rsidRPr="00E862F8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9148F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E862F8" w:rsidRPr="00E862F8">
        <w:rPr>
          <w:rFonts w:asciiTheme="majorBidi" w:hAnsiTheme="majorBidi" w:cstheme="majorBidi"/>
          <w:i/>
          <w:iCs/>
          <w:sz w:val="30"/>
          <w:szCs w:val="30"/>
        </w:rPr>
        <w:t>350</w:t>
      </w:r>
      <w:r w:rsidR="00C85D6D" w:rsidRPr="0039148F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3914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3FE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726AD79C" w14:textId="77777777" w:rsidR="00F01151" w:rsidRDefault="00F01151" w:rsidP="00F01151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29B66D" w14:textId="53BF714F" w:rsidR="00B520B5" w:rsidRPr="00184215" w:rsidRDefault="00B520B5" w:rsidP="00F01151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421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A486377" w14:textId="77777777" w:rsidR="00B520B5" w:rsidRPr="00184215" w:rsidRDefault="00B520B5" w:rsidP="00A97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13"/>
        <w:gridCol w:w="267"/>
        <w:gridCol w:w="1347"/>
        <w:gridCol w:w="265"/>
        <w:gridCol w:w="1239"/>
        <w:gridCol w:w="265"/>
        <w:gridCol w:w="1334"/>
      </w:tblGrid>
      <w:tr w:rsidR="007F0072" w:rsidRPr="00184215" w14:paraId="162F082D" w14:textId="27C1DA1F" w:rsidTr="00FA4D2B">
        <w:trPr>
          <w:trHeight w:val="1249"/>
        </w:trPr>
        <w:tc>
          <w:tcPr>
            <w:tcW w:w="1665" w:type="pct"/>
            <w:vAlign w:val="bottom"/>
          </w:tcPr>
          <w:p w14:paraId="241E95E0" w14:textId="77777777" w:rsidR="00D73961" w:rsidRPr="00184215" w:rsidRDefault="00D73961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4468663A" w14:textId="07D70255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45" w:type="pct"/>
            <w:vAlign w:val="bottom"/>
          </w:tcPr>
          <w:p w14:paraId="742698B8" w14:textId="77777777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vAlign w:val="bottom"/>
          </w:tcPr>
          <w:p w14:paraId="78EB5AEE" w14:textId="77B67823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" w:type="pct"/>
            <w:vAlign w:val="bottom"/>
          </w:tcPr>
          <w:p w14:paraId="28CAB9E3" w14:textId="77777777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19D55F90" w14:textId="2E18788B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" w:type="pct"/>
            <w:vAlign w:val="bottom"/>
          </w:tcPr>
          <w:p w14:paraId="768C00A6" w14:textId="77777777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4E05B45A" w14:textId="1733A531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B1EA77" w14:textId="77777777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D99813" w14:textId="10795B6A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73961" w:rsidRPr="00184215" w14:paraId="526DD151" w14:textId="77777777" w:rsidTr="00500472">
        <w:trPr>
          <w:trHeight w:val="425"/>
        </w:trPr>
        <w:tc>
          <w:tcPr>
            <w:tcW w:w="1665" w:type="pct"/>
            <w:vAlign w:val="bottom"/>
          </w:tcPr>
          <w:p w14:paraId="7E2962BC" w14:textId="77777777" w:rsidR="00D73961" w:rsidRPr="00184215" w:rsidRDefault="00D73961" w:rsidP="00FE0E4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335" w:type="pct"/>
            <w:gridSpan w:val="7"/>
            <w:vAlign w:val="bottom"/>
          </w:tcPr>
          <w:p w14:paraId="7280CE0E" w14:textId="6438D913" w:rsidR="00D73961" w:rsidRPr="00184215" w:rsidRDefault="00D73961" w:rsidP="00FE0E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F0072" w:rsidRPr="00184215" w14:paraId="7A295480" w14:textId="69A75D62" w:rsidTr="00FA4D2B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7AA336CD" w14:textId="07379557" w:rsidR="00D73961" w:rsidRPr="00184215" w:rsidRDefault="00D73961" w:rsidP="002C6F12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862F8" w:rsidRPr="00E862F8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E862F8" w:rsidRPr="00E862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69" w:type="pct"/>
            <w:vAlign w:val="bottom"/>
          </w:tcPr>
          <w:p w14:paraId="627A551A" w14:textId="0E1D30AE" w:rsidR="00D73961" w:rsidRPr="00184215" w:rsidRDefault="00E862F8" w:rsidP="0042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5" w:type="pct"/>
            <w:vAlign w:val="bottom"/>
          </w:tcPr>
          <w:p w14:paraId="0A1F9F64" w14:textId="77777777" w:rsidR="00D73961" w:rsidRPr="00184215" w:rsidRDefault="00D73961" w:rsidP="002C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250BCA2F" w14:textId="4267AA10" w:rsidR="00D73961" w:rsidRPr="00184215" w:rsidRDefault="00E862F8" w:rsidP="0042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4" w:type="pct"/>
            <w:vAlign w:val="bottom"/>
          </w:tcPr>
          <w:p w14:paraId="3E2AD702" w14:textId="77777777" w:rsidR="00D73961" w:rsidRPr="00184215" w:rsidRDefault="00D73961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2CAB3987" w14:textId="4AE6C402" w:rsidR="00D73961" w:rsidRPr="00184215" w:rsidRDefault="00E862F8" w:rsidP="0042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4" w:type="pct"/>
            <w:vAlign w:val="bottom"/>
          </w:tcPr>
          <w:p w14:paraId="0F11F34E" w14:textId="77777777" w:rsidR="00D73961" w:rsidRPr="00184215" w:rsidRDefault="00D73961" w:rsidP="002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54B66925" w14:textId="2974E133" w:rsidR="00D73961" w:rsidRPr="00184215" w:rsidRDefault="00E862F8" w:rsidP="0042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D73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0D6FCC" w:rsidRPr="00184215" w14:paraId="4BAFE6F7" w14:textId="74EC8389" w:rsidTr="006E48A1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6E1B3B8A" w14:textId="77777777" w:rsidR="000D6FCC" w:rsidRDefault="000D6FCC" w:rsidP="000D6FCC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1E9BA2AC" w14:textId="2DB91F8B" w:rsidR="000D6FCC" w:rsidRPr="00184215" w:rsidRDefault="000D6FCC" w:rsidP="000D6FCC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769" w:type="pct"/>
            <w:shd w:val="clear" w:color="auto" w:fill="auto"/>
          </w:tcPr>
          <w:p w14:paraId="017931D7" w14:textId="77777777" w:rsidR="000D6FCC" w:rsidRPr="00B44921" w:rsidRDefault="000D6FCC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BC50D0" w14:textId="47514AAB" w:rsidR="000D6FCC" w:rsidRPr="00B44921" w:rsidRDefault="000D6FCC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492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209</w:t>
            </w:r>
            <w:r w:rsidRPr="00B449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B4492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7A751B78" w14:textId="77777777" w:rsidR="000D6FCC" w:rsidRPr="006A5AA0" w:rsidRDefault="000D6FCC" w:rsidP="000D6F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3D44B169" w14:textId="77777777" w:rsidR="000D6FCC" w:rsidRPr="00863BFC" w:rsidRDefault="000D6FCC" w:rsidP="0086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01DDE" w14:textId="63F61C4D" w:rsidR="000D6FCC" w:rsidRPr="006A5AA0" w:rsidRDefault="000D6FCC" w:rsidP="0086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3BF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863B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863BF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3C416578" w14:textId="77777777" w:rsidR="000D6FCC" w:rsidRPr="006A5AA0" w:rsidRDefault="000D6FCC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2EC7339A" w14:textId="77777777" w:rsidR="000D6FCC" w:rsidRPr="00395914" w:rsidRDefault="000D6FCC" w:rsidP="0039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1D1CC" w14:textId="632E2FD9" w:rsidR="000D6FCC" w:rsidRPr="006A5AA0" w:rsidRDefault="000D6FCC" w:rsidP="0039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91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59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Pr="0039591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39206BB" w14:textId="77777777" w:rsidR="000D6FCC" w:rsidRPr="006A5AA0" w:rsidRDefault="000D6FCC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6FAECE99" w14:textId="77777777" w:rsidR="000D6FCC" w:rsidRDefault="000D6FCC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F0978" w14:textId="71F01EF9" w:rsidR="002818AD" w:rsidRPr="006A5AA0" w:rsidRDefault="00B56C9F" w:rsidP="000D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411</w:t>
            </w:r>
            <w:r w:rsidR="002818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C08B7" w:rsidRPr="00184215" w14:paraId="48A288E7" w14:textId="149B0D40" w:rsidTr="006E48A1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0ED311AA" w14:textId="4108973B" w:rsidR="002C08B7" w:rsidRDefault="002C08B7" w:rsidP="002C08B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ค่าธรรมเนียมในการจัด</w:t>
            </w:r>
          </w:p>
          <w:p w14:paraId="363C5EFC" w14:textId="762678F0" w:rsidR="002C08B7" w:rsidRPr="00184215" w:rsidRDefault="002C08B7" w:rsidP="002C08B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หาเงินกู้</w:t>
            </w:r>
          </w:p>
        </w:tc>
        <w:tc>
          <w:tcPr>
            <w:tcW w:w="769" w:type="pct"/>
            <w:shd w:val="clear" w:color="auto" w:fill="auto"/>
          </w:tcPr>
          <w:p w14:paraId="4CD335E1" w14:textId="77777777" w:rsidR="00616F98" w:rsidRDefault="00616F98" w:rsidP="0010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14A770" w14:textId="0DECB472" w:rsidR="002C08B7" w:rsidRPr="00B44921" w:rsidRDefault="002C08B7" w:rsidP="0010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08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684EE0" w14:textId="77777777" w:rsidR="002C08B7" w:rsidRPr="006A5AA0" w:rsidRDefault="002C08B7" w:rsidP="002C0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6D7DCB49" w14:textId="77777777" w:rsidR="00616F98" w:rsidRDefault="00616F98" w:rsidP="0086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3797C" w14:textId="2559E7F6" w:rsidR="002C08B7" w:rsidRPr="006A5AA0" w:rsidRDefault="00E862F8" w:rsidP="0086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44" w:type="pct"/>
            <w:shd w:val="clear" w:color="auto" w:fill="auto"/>
          </w:tcPr>
          <w:p w14:paraId="797F3183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FBECCEB" w14:textId="77777777" w:rsidR="00616F98" w:rsidRDefault="00616F98" w:rsidP="00A2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FCF1AD" w14:textId="5CE8F2FD" w:rsidR="002C08B7" w:rsidRPr="006A5AA0" w:rsidRDefault="002C08B7" w:rsidP="00A26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591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33E5FB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6B60F04" w14:textId="77777777" w:rsidR="002C08B7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7FCC3" w14:textId="645C5761" w:rsidR="002754B6" w:rsidRPr="006A5AA0" w:rsidRDefault="00E862F8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2C08B7" w:rsidRPr="00184215" w14:paraId="013DCBAA" w14:textId="77777777" w:rsidTr="006E48A1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25622E14" w14:textId="604FB8DB" w:rsidR="002C08B7" w:rsidRPr="00184215" w:rsidRDefault="002C08B7" w:rsidP="002C08B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</w:pPr>
            <w:r w:rsidRPr="00D739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  <w:r w:rsidRPr="00D739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428E7900" w14:textId="4994008B" w:rsidR="002C08B7" w:rsidRPr="00B44921" w:rsidRDefault="002C08B7" w:rsidP="00104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08B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C4D6A1" w14:textId="77777777" w:rsidR="002C08B7" w:rsidRPr="006A5AA0" w:rsidRDefault="002C08B7" w:rsidP="002C0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27D892A1" w14:textId="7F976853" w:rsidR="002C08B7" w:rsidRPr="00863BFC" w:rsidRDefault="002C08B7" w:rsidP="00710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63BF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A7DFF88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EC0E478" w14:textId="352A0339" w:rsidR="002C08B7" w:rsidRPr="006A5AA0" w:rsidRDefault="00E862F8" w:rsidP="0039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59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4" w:type="pct"/>
            <w:shd w:val="clear" w:color="auto" w:fill="auto"/>
          </w:tcPr>
          <w:p w14:paraId="19097DD4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1C2CE444" w14:textId="4DD92F6F" w:rsidR="002C08B7" w:rsidRPr="006A5AA0" w:rsidRDefault="00E862F8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754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2C08B7" w:rsidRPr="00184215" w14:paraId="56A63277" w14:textId="19887446" w:rsidTr="006E48A1">
        <w:trPr>
          <w:trHeight w:val="425"/>
        </w:trPr>
        <w:tc>
          <w:tcPr>
            <w:tcW w:w="1665" w:type="pct"/>
            <w:vAlign w:val="bottom"/>
          </w:tcPr>
          <w:p w14:paraId="1E6ADAF7" w14:textId="6CF8C45D" w:rsidR="002C08B7" w:rsidRPr="00B87452" w:rsidRDefault="002C08B7" w:rsidP="002C08B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E862F8" w:rsidRPr="00E86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862F8" w:rsidRPr="00E86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="00E862F8" w:rsidRPr="00E86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045EEF6E" w14:textId="698F32FC" w:rsidR="002C08B7" w:rsidRPr="00A366F7" w:rsidRDefault="00E862F8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2C08B7" w:rsidRPr="00A36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145" w:type="pct"/>
          </w:tcPr>
          <w:p w14:paraId="4913FD31" w14:textId="77777777" w:rsidR="002C08B7" w:rsidRPr="006A5AA0" w:rsidRDefault="002C08B7" w:rsidP="002C0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6CB41" w14:textId="67DCEA5C" w:rsidR="002C08B7" w:rsidRPr="00A366F7" w:rsidRDefault="00E862F8" w:rsidP="00863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C08B7" w:rsidRPr="00A36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  <w:r w:rsidR="002C08B7" w:rsidRPr="00A36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44" w:type="pct"/>
            <w:shd w:val="clear" w:color="auto" w:fill="auto"/>
          </w:tcPr>
          <w:p w14:paraId="2843FB83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6D614" w14:textId="759A1A17" w:rsidR="002C08B7" w:rsidRPr="00666412" w:rsidRDefault="00E862F8" w:rsidP="0039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1C7AE6" w:rsidRPr="00666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  <w:tc>
          <w:tcPr>
            <w:tcW w:w="144" w:type="pct"/>
            <w:shd w:val="clear" w:color="auto" w:fill="auto"/>
          </w:tcPr>
          <w:p w14:paraId="57E918E2" w14:textId="77777777" w:rsidR="002C08B7" w:rsidRPr="006A5AA0" w:rsidRDefault="002C08B7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15415" w14:textId="32A5E14D" w:rsidR="002C08B7" w:rsidRPr="006A5AA0" w:rsidRDefault="00E862F8" w:rsidP="002C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5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 w:rsidR="00B5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</w:tr>
    </w:tbl>
    <w:p w14:paraId="6E2E197D" w14:textId="77777777" w:rsidR="00362827" w:rsidRPr="00184215" w:rsidRDefault="00362827" w:rsidP="00362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47BDFAA" w14:textId="38849171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lastRenderedPageBreak/>
        <w:t>ส่วนงานดำเนินงาน</w:t>
      </w:r>
      <w:r w:rsidR="00633F54" w:rsidRPr="00184215">
        <w:rPr>
          <w:rFonts w:ascii="Angsana New" w:hAnsi="Angsana New" w:cs="Angsana New" w:hint="cs"/>
          <w:cs/>
        </w:rPr>
        <w:t>และการจำแนกรายได้</w:t>
      </w:r>
    </w:p>
    <w:p w14:paraId="2F406EE0" w14:textId="77777777" w:rsidR="00036B89" w:rsidRPr="006731FA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5EA535A" w14:textId="48057023" w:rsidR="00036B89" w:rsidRPr="00184215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hAnsi="Angsana New"/>
          <w:sz w:val="30"/>
          <w:szCs w:val="30"/>
          <w:cs/>
        </w:rPr>
        <w:t>บริษัทดำเนิน</w:t>
      </w:r>
      <w:r w:rsidR="00B575D7" w:rsidRPr="00184215">
        <w:rPr>
          <w:rFonts w:ascii="Angsana New" w:hAnsi="Angsana New" w:hint="cs"/>
          <w:sz w:val="30"/>
          <w:szCs w:val="30"/>
          <w:cs/>
        </w:rPr>
        <w:t>ธุรกิจ</w:t>
      </w:r>
      <w:r w:rsidRPr="00184215">
        <w:rPr>
          <w:rFonts w:ascii="Angsana New" w:hAnsi="Angsana New"/>
          <w:sz w:val="30"/>
          <w:szCs w:val="30"/>
          <w:cs/>
        </w:rPr>
        <w:t>ในส่วนงาน</w:t>
      </w:r>
      <w:r w:rsidR="003E27AA" w:rsidRPr="00184215">
        <w:rPr>
          <w:rFonts w:ascii="Angsana New" w:hAnsi="Angsana New" w:hint="cs"/>
          <w:sz w:val="30"/>
          <w:szCs w:val="30"/>
          <w:cs/>
        </w:rPr>
        <w:t>เดียวคือ</w:t>
      </w:r>
      <w:r w:rsidR="00D42D66" w:rsidRPr="00184215">
        <w:rPr>
          <w:rFonts w:ascii="Angsana New" w:hAnsi="Angsana New" w:hint="cs"/>
          <w:sz w:val="30"/>
          <w:szCs w:val="30"/>
          <w:cs/>
        </w:rPr>
        <w:t xml:space="preserve"> การ</w:t>
      </w:r>
      <w:r w:rsidRPr="00184215">
        <w:rPr>
          <w:rFonts w:ascii="Angsana New" w:hAnsi="Angsana New"/>
          <w:sz w:val="30"/>
          <w:szCs w:val="30"/>
          <w:cs/>
        </w:rPr>
        <w:t>ให้บริการทางยกระดับช่วงดินแดงถึงอนุสรณ์สถานแห่งชาติ ดังนั้น</w:t>
      </w:r>
      <w:r w:rsidR="00A40DA5" w:rsidRPr="00184215">
        <w:rPr>
          <w:rFonts w:ascii="Angsana New" w:hAnsi="Angsana New" w:hint="cs"/>
          <w:sz w:val="30"/>
          <w:szCs w:val="30"/>
          <w:cs/>
        </w:rPr>
        <w:t xml:space="preserve">     </w:t>
      </w:r>
      <w:r w:rsidRPr="00184215">
        <w:rPr>
          <w:rFonts w:ascii="Angsana New" w:hAnsi="Angsana New"/>
          <w:sz w:val="30"/>
          <w:szCs w:val="30"/>
          <w:cs/>
        </w:rPr>
        <w:t>ฝ่ายบริหารจึงพิจารณาว่าบริษัทมี</w:t>
      </w:r>
      <w:r w:rsidR="00F90C10" w:rsidRPr="00184215">
        <w:rPr>
          <w:rFonts w:ascii="Angsana New" w:hAnsi="Angsana New"/>
          <w:sz w:val="30"/>
          <w:szCs w:val="30"/>
          <w:cs/>
        </w:rPr>
        <w:t>ส่วนงานที่รายงานเพียงส่วนงานเดียว</w:t>
      </w:r>
      <w:r w:rsidR="00702836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0C6881" w:rsidRPr="00184215">
        <w:rPr>
          <w:rFonts w:ascii="Angsana New" w:hAnsi="Angsana New" w:hint="cs"/>
          <w:sz w:val="30"/>
          <w:szCs w:val="30"/>
          <w:cs/>
        </w:rPr>
        <w:t>โดย</w:t>
      </w:r>
      <w:r w:rsidR="000C6881" w:rsidRPr="00184215">
        <w:rPr>
          <w:rFonts w:ascii="Angsana New" w:hAnsi="Angsana New"/>
          <w:sz w:val="30"/>
          <w:szCs w:val="30"/>
          <w:cs/>
        </w:rPr>
        <w:t>จังหวะเวลาในการรับรู้รายได้</w:t>
      </w:r>
      <w:r w:rsidR="00CE2B44" w:rsidRPr="00184215">
        <w:rPr>
          <w:rFonts w:ascii="Angsana New" w:hAnsi="Angsana New" w:hint="cs"/>
          <w:sz w:val="30"/>
          <w:szCs w:val="30"/>
          <w:cs/>
        </w:rPr>
        <w:t>คือ</w:t>
      </w:r>
      <w:r w:rsidR="00785212"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="00BC531D" w:rsidRPr="00184215">
        <w:rPr>
          <w:rFonts w:ascii="Angsana New" w:hAnsi="Angsana New"/>
          <w:sz w:val="30"/>
          <w:szCs w:val="30"/>
          <w:cs/>
        </w:rPr>
        <w:t>ณ เวลาใดเวลาหนึ่ง</w:t>
      </w:r>
    </w:p>
    <w:p w14:paraId="1F883A3B" w14:textId="5BD265D6" w:rsidR="003B4C40" w:rsidRPr="006731FA" w:rsidRDefault="003B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7A767CBE" w14:textId="4F0D4197" w:rsidR="00036B89" w:rsidRPr="00184215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ภาษีเงินได้</w:t>
      </w:r>
    </w:p>
    <w:p w14:paraId="71D066B4" w14:textId="77777777" w:rsidR="0003694D" w:rsidRPr="006731FA" w:rsidRDefault="0003694D" w:rsidP="0003694D">
      <w:pPr>
        <w:rPr>
          <w:rFonts w:ascii="Angsana New" w:hAnsi="Angsana New"/>
          <w:sz w:val="22"/>
          <w:szCs w:val="22"/>
        </w:rPr>
      </w:pPr>
    </w:p>
    <w:p w14:paraId="6300F5C2" w14:textId="1B52509C" w:rsidR="0003694D" w:rsidRDefault="0003694D" w:rsidP="0003694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อัตราภาษีเงินได้ที่แท้จริงรวมของบริษัทในการดำเนินงานต่อเนื่อง</w:t>
      </w:r>
      <w:r w:rsidR="00CF3946">
        <w:rPr>
          <w:rFonts w:ascii="Angsana New" w:hAnsi="Angsana New" w:hint="cs"/>
          <w:sz w:val="30"/>
          <w:szCs w:val="30"/>
          <w:cs/>
        </w:rPr>
        <w:t xml:space="preserve">เป็นระยะเวลาสามเดือนสิ้นสุดวันที่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="00CF3946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="00CF3946"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E862F8" w:rsidRPr="00E862F8">
        <w:rPr>
          <w:rFonts w:ascii="Angsana New" w:hAnsi="Angsana New"/>
          <w:sz w:val="30"/>
          <w:szCs w:val="30"/>
        </w:rPr>
        <w:t>20</w:t>
      </w:r>
      <w:r w:rsidR="006B42F3">
        <w:rPr>
          <w:rFonts w:ascii="Angsana New" w:hAnsi="Angsana New"/>
          <w:sz w:val="30"/>
          <w:szCs w:val="30"/>
          <w:cs/>
        </w:rPr>
        <w:t>.</w:t>
      </w:r>
      <w:r w:rsidR="00E862F8" w:rsidRPr="00E862F8">
        <w:rPr>
          <w:rFonts w:ascii="Angsana New" w:hAnsi="Angsana New"/>
          <w:sz w:val="30"/>
          <w:szCs w:val="30"/>
        </w:rPr>
        <w:t>10</w:t>
      </w:r>
      <w:r w:rsidR="00CF3946">
        <w:rPr>
          <w:rFonts w:ascii="Angsana New" w:hAnsi="Angsana New" w:hint="cs"/>
          <w:sz w:val="30"/>
          <w:szCs w:val="30"/>
          <w:cs/>
        </w:rPr>
        <w:t xml:space="preserve"> </w:t>
      </w:r>
      <w:r w:rsidR="00CF394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862F8" w:rsidRPr="00E862F8">
        <w:rPr>
          <w:rFonts w:ascii="Angsana New" w:hAnsi="Angsana New" w:hint="cs"/>
          <w:i/>
          <w:iCs/>
          <w:sz w:val="30"/>
          <w:szCs w:val="30"/>
        </w:rPr>
        <w:t>256</w:t>
      </w:r>
      <w:r w:rsidR="00E862F8" w:rsidRPr="00E862F8">
        <w:rPr>
          <w:rFonts w:ascii="Angsana New" w:hAnsi="Angsana New"/>
          <w:i/>
          <w:iCs/>
          <w:sz w:val="30"/>
          <w:szCs w:val="30"/>
        </w:rPr>
        <w:t>3</w:t>
      </w:r>
      <w:r w:rsidR="00CF3946">
        <w:rPr>
          <w:rFonts w:ascii="Angsana New" w:hAnsi="Angsana New" w:hint="cs"/>
          <w:i/>
          <w:iCs/>
          <w:sz w:val="30"/>
          <w:szCs w:val="30"/>
          <w:cs/>
        </w:rPr>
        <w:t xml:space="preserve">: ร้อยละ </w:t>
      </w:r>
      <w:r w:rsidR="00E862F8" w:rsidRPr="00E862F8">
        <w:rPr>
          <w:rFonts w:ascii="Angsana New" w:hAnsi="Angsana New"/>
          <w:i/>
          <w:iCs/>
          <w:sz w:val="30"/>
          <w:szCs w:val="30"/>
        </w:rPr>
        <w:t>20</w:t>
      </w:r>
      <w:r w:rsidR="00853123">
        <w:rPr>
          <w:rFonts w:ascii="Angsana New" w:hAnsi="Angsana New"/>
          <w:i/>
          <w:iCs/>
          <w:sz w:val="30"/>
          <w:szCs w:val="30"/>
          <w:cs/>
        </w:rPr>
        <w:t>.</w:t>
      </w:r>
      <w:r w:rsidR="00E862F8" w:rsidRPr="00E862F8">
        <w:rPr>
          <w:rFonts w:ascii="Angsana New" w:hAnsi="Angsana New"/>
          <w:i/>
          <w:iCs/>
          <w:sz w:val="30"/>
          <w:szCs w:val="30"/>
        </w:rPr>
        <w:t>29</w:t>
      </w:r>
      <w:r w:rsidR="00CF394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3C4EB9B" w14:textId="77777777" w:rsidR="006C6D85" w:rsidRPr="006731FA" w:rsidRDefault="006C6D85" w:rsidP="0003694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488F70B" w14:textId="4A673689" w:rsidR="00036B89" w:rsidRPr="00184215" w:rsidRDefault="00036B89" w:rsidP="005C4544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 w:hint="cs"/>
          <w:cs/>
        </w:rPr>
        <w:t>เ</w:t>
      </w:r>
      <w:r w:rsidRPr="00184215">
        <w:rPr>
          <w:rFonts w:ascii="Angsana New" w:hAnsi="Angsana New" w:cs="Angsana New"/>
          <w:cs/>
        </w:rPr>
        <w:t>ครื่องมือทางการเงิน</w:t>
      </w:r>
    </w:p>
    <w:p w14:paraId="378CC8E8" w14:textId="77777777" w:rsidR="001560E0" w:rsidRPr="006731FA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F044C0A" w14:textId="03C11653" w:rsidR="001560E0" w:rsidRPr="00827D77" w:rsidRDefault="001560E0" w:rsidP="00FD3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27D77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52E5FAB7" w14:textId="77777777" w:rsidR="001560E0" w:rsidRPr="006731FA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22"/>
          <w:szCs w:val="22"/>
        </w:rPr>
      </w:pPr>
    </w:p>
    <w:p w14:paraId="5BD02B93" w14:textId="5C8C0AC0" w:rsidR="001560E0" w:rsidRPr="00827D77" w:rsidRDefault="001560E0" w:rsidP="00FD1BB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7D7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385512E" w14:textId="77777777" w:rsidR="00A97704" w:rsidRPr="006731FA" w:rsidRDefault="00A97704" w:rsidP="00FD1BBA">
      <w:pPr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963C56" w:rsidRPr="00184215" w14:paraId="467D8A7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2BBF21F" w14:textId="77777777" w:rsidR="00963C56" w:rsidRPr="00184215" w:rsidRDefault="00963C56" w:rsidP="006C6D8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F4457DF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BEBB9DD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D462170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63C56" w:rsidRPr="00184215" w14:paraId="3F3B52D3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5936140E" w14:textId="7CCB1BF2" w:rsidR="00963C56" w:rsidRPr="00184215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62F8"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 </w:t>
            </w:r>
            <w:r w:rsidR="00E862F8"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AAC3D99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CC3C843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4DE67639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D525847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B116106" w14:textId="7CF432D0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4C41D16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29CC336" w14:textId="09804FCC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2F9CFDF" w14:textId="77777777" w:rsidR="00963C56" w:rsidRPr="00184215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4A89560" w14:textId="4BA7F7CA" w:rsidR="00963C56" w:rsidRPr="00184215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27744E9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49B91F5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3C56" w:rsidRPr="00184215" w14:paraId="0F25E999" w14:textId="77777777" w:rsidTr="0089740A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1E534ED" w14:textId="77777777" w:rsidR="00963C56" w:rsidRPr="00184215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12C64DB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63C56" w:rsidRPr="00184215" w14:paraId="478EBC29" w14:textId="77777777" w:rsidTr="006C6D85">
        <w:trPr>
          <w:cantSplit/>
          <w:trHeight w:val="261"/>
        </w:trPr>
        <w:tc>
          <w:tcPr>
            <w:tcW w:w="2250" w:type="dxa"/>
          </w:tcPr>
          <w:p w14:paraId="3C7F435C" w14:textId="77777777" w:rsidR="00963C56" w:rsidRPr="00184215" w:rsidRDefault="00963C56" w:rsidP="006C6D85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94803C6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C5BD96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6F070AAA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312087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3B9D627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595A6E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DEEF3A4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305D7EF" w14:textId="77777777" w:rsidR="00963C56" w:rsidRPr="00184215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2239C152" w14:textId="77777777" w:rsidR="00963C56" w:rsidRPr="00184215" w:rsidRDefault="00963C56" w:rsidP="006C6D8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A23EF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0143B2" w14:textId="77777777" w:rsidR="00963C56" w:rsidRPr="00184215" w:rsidRDefault="00963C56" w:rsidP="006C6D8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63C56" w:rsidRPr="00184215" w14:paraId="36174631" w14:textId="77777777" w:rsidTr="006C6D85">
        <w:trPr>
          <w:cantSplit/>
          <w:trHeight w:val="261"/>
        </w:trPr>
        <w:tc>
          <w:tcPr>
            <w:tcW w:w="2250" w:type="dxa"/>
            <w:vAlign w:val="bottom"/>
          </w:tcPr>
          <w:p w14:paraId="49D54916" w14:textId="77777777" w:rsidR="00963C56" w:rsidRPr="00184215" w:rsidRDefault="00963C56" w:rsidP="006C6D8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1661A2D1" w14:textId="77777777" w:rsidR="00963C56" w:rsidRPr="00184215" w:rsidRDefault="00963C56" w:rsidP="006C6D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AFECE4" w14:textId="77777777" w:rsidR="00963C56" w:rsidRPr="00184215" w:rsidRDefault="00963C56" w:rsidP="006C6D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1FACD1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57410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9B2751D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39135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267685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9DA51A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69D3E003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5BFD1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EDC578C" w14:textId="77777777" w:rsidR="00963C56" w:rsidRPr="00184215" w:rsidRDefault="00963C56" w:rsidP="006C6D8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328" w:rsidRPr="00184215" w14:paraId="7BC2D1E9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35EC8DB7" w14:textId="77777777" w:rsidR="00C96328" w:rsidRPr="00184215" w:rsidRDefault="00C96328" w:rsidP="00C9632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4F056F36" w14:textId="167C74C0" w:rsidR="00C96328" w:rsidRPr="007D48FC" w:rsidRDefault="00C96328" w:rsidP="00C963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883A45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301FC3" w14:textId="1825AFCD" w:rsidR="00C96328" w:rsidRPr="007D48FC" w:rsidRDefault="00E862F8" w:rsidP="00C9632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F6C9C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C365E63" w14:textId="4E7DE14D" w:rsidR="00C96328" w:rsidRPr="007D48FC" w:rsidRDefault="00C96328" w:rsidP="00C963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FBAE8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421FEF" w14:textId="1F3F6B3F" w:rsidR="00C96328" w:rsidRPr="007D48FC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002DE" w14:textId="77777777" w:rsidR="00C96328" w:rsidRPr="007D48FC" w:rsidRDefault="00C96328" w:rsidP="00C963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060ADFD6" w14:textId="2E408CD8" w:rsidR="00C96328" w:rsidRPr="007D48FC" w:rsidRDefault="00C96328" w:rsidP="00C963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9B868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64594E" w14:textId="65D7A46A" w:rsidR="00C96328" w:rsidRPr="007D48FC" w:rsidRDefault="00E862F8" w:rsidP="0012435F">
            <w:pPr>
              <w:pStyle w:val="acctfourfigures"/>
              <w:tabs>
                <w:tab w:val="clear" w:pos="765"/>
                <w:tab w:val="left" w:pos="104"/>
                <w:tab w:val="decimal" w:pos="109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C96328" w:rsidRPr="00184215" w14:paraId="252BE1EA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7BFBC9E8" w14:textId="77777777" w:rsidR="00C96328" w:rsidRPr="00184215" w:rsidRDefault="00C96328" w:rsidP="00C96328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057DC9A3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AD2B89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6BFEE3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E1552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24AFDF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BE9FB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4CC3893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31294" w14:textId="77777777" w:rsidR="00C96328" w:rsidRPr="007D48FC" w:rsidRDefault="00C96328" w:rsidP="00C963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0C93EE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93D4F9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5E212F" w14:textId="77777777" w:rsidR="00C96328" w:rsidRPr="007D48FC" w:rsidRDefault="00C96328" w:rsidP="0012435F">
            <w:pPr>
              <w:pStyle w:val="acctfourfigures"/>
              <w:tabs>
                <w:tab w:val="clear" w:pos="765"/>
                <w:tab w:val="left" w:pos="104"/>
                <w:tab w:val="decimal" w:pos="109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328" w:rsidRPr="00184215" w14:paraId="68D9C47A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1F869FAF" w14:textId="77777777" w:rsidR="00C96328" w:rsidRPr="00184215" w:rsidRDefault="00C96328" w:rsidP="00C96328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  <w:shd w:val="clear" w:color="auto" w:fill="auto"/>
          </w:tcPr>
          <w:p w14:paraId="0AA8AF9B" w14:textId="41E1A3F9" w:rsidR="00C96328" w:rsidRPr="007D48FC" w:rsidRDefault="00E862F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465752D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4CE4BD" w14:textId="23C10B44" w:rsidR="00C96328" w:rsidRPr="007D48FC" w:rsidRDefault="00C96328" w:rsidP="00C9632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FF2A2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C3819" w14:textId="4E391CEA" w:rsidR="00C96328" w:rsidRPr="007D48FC" w:rsidRDefault="00C96328" w:rsidP="00C963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40EBAD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59E2876" w14:textId="3179B334" w:rsidR="00C96328" w:rsidRPr="007D48FC" w:rsidRDefault="0012435F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6" w:type="dxa"/>
            <w:shd w:val="clear" w:color="auto" w:fill="auto"/>
          </w:tcPr>
          <w:p w14:paraId="0F82FDD4" w14:textId="77777777" w:rsidR="00C96328" w:rsidRPr="007D48FC" w:rsidRDefault="00C96328" w:rsidP="00C963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F506204" w14:textId="7D67F848" w:rsidR="00C96328" w:rsidRPr="007D48FC" w:rsidRDefault="00C96328" w:rsidP="00C963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CD0F8A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0ADA040B" w14:textId="6CA8A70C" w:rsidR="00C96328" w:rsidRPr="007D48FC" w:rsidRDefault="00E862F8" w:rsidP="0012435F">
            <w:pPr>
              <w:pStyle w:val="acctfourfigures"/>
              <w:tabs>
                <w:tab w:val="clear" w:pos="765"/>
                <w:tab w:val="left" w:pos="104"/>
                <w:tab w:val="decimal" w:pos="109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</w:p>
        </w:tc>
      </w:tr>
      <w:tr w:rsidR="00C96328" w:rsidRPr="00184215" w14:paraId="202E7B88" w14:textId="77777777" w:rsidTr="007D48FC">
        <w:trPr>
          <w:cantSplit/>
          <w:trHeight w:val="261"/>
        </w:trPr>
        <w:tc>
          <w:tcPr>
            <w:tcW w:w="2250" w:type="dxa"/>
            <w:vAlign w:val="bottom"/>
          </w:tcPr>
          <w:p w14:paraId="05537C27" w14:textId="77777777" w:rsidR="00C96328" w:rsidRPr="00184215" w:rsidRDefault="00C96328" w:rsidP="00C9632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6ECE92FF" w14:textId="4242C576" w:rsidR="00C96328" w:rsidRPr="007D48FC" w:rsidRDefault="00C96328" w:rsidP="00C963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A2EA3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0BC935" w14:textId="0B9542B0" w:rsidR="00C96328" w:rsidRPr="007D48FC" w:rsidRDefault="00E862F8" w:rsidP="00C9632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2AD40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A2D5687" w14:textId="001723F7" w:rsidR="00C96328" w:rsidRPr="007D48FC" w:rsidRDefault="00C96328" w:rsidP="00C9632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D5090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EE85DC8" w14:textId="5D60AD80" w:rsidR="00C96328" w:rsidRPr="007D48FC" w:rsidRDefault="0012435F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2A7B5" w14:textId="77777777" w:rsidR="00C96328" w:rsidRPr="007D48FC" w:rsidRDefault="00C96328" w:rsidP="00C9632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3AC8B3BB" w14:textId="18ACDCBE" w:rsidR="00C96328" w:rsidRPr="007D48FC" w:rsidRDefault="00C96328" w:rsidP="00C963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D48F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A3D2C4" w14:textId="77777777" w:rsidR="00C96328" w:rsidRPr="007D48FC" w:rsidRDefault="00C96328" w:rsidP="00C963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7D98E21" w14:textId="481928E2" w:rsidR="00C96328" w:rsidRPr="007D48FC" w:rsidRDefault="00E862F8" w:rsidP="0012435F">
            <w:pPr>
              <w:pStyle w:val="acctfourfigures"/>
              <w:tabs>
                <w:tab w:val="clear" w:pos="765"/>
                <w:tab w:val="left" w:pos="104"/>
                <w:tab w:val="decimal" w:pos="109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DF5573" w:rsidRPr="007D48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C96328" w:rsidRPr="00184215" w14:paraId="02A0D321" w14:textId="77777777" w:rsidTr="00C96328">
        <w:trPr>
          <w:cantSplit/>
          <w:trHeight w:val="261"/>
        </w:trPr>
        <w:tc>
          <w:tcPr>
            <w:tcW w:w="2250" w:type="dxa"/>
          </w:tcPr>
          <w:p w14:paraId="4520FD20" w14:textId="77777777" w:rsidR="00C96328" w:rsidRPr="00184215" w:rsidRDefault="00C96328" w:rsidP="00C96328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530" w:type="dxa"/>
          </w:tcPr>
          <w:p w14:paraId="1D9B821A" w14:textId="77777777" w:rsidR="00C96328" w:rsidRPr="00184215" w:rsidRDefault="00C96328" w:rsidP="00C96328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DAF23D" w14:textId="77777777" w:rsidR="00C96328" w:rsidRPr="00184215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78C0358" w14:textId="77777777" w:rsidR="00C96328" w:rsidRPr="00184215" w:rsidRDefault="00C96328" w:rsidP="00C96328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694A78" w14:textId="77777777" w:rsidR="00C96328" w:rsidRPr="007F3854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5AAF0A" w14:textId="77777777" w:rsidR="00C96328" w:rsidRPr="007F3854" w:rsidRDefault="00C96328" w:rsidP="00C96328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F9FD7B" w14:textId="77777777" w:rsidR="00C96328" w:rsidRPr="00184215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57E3245" w14:textId="77777777" w:rsidR="00C96328" w:rsidRPr="00184215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5B720F" w14:textId="77777777" w:rsidR="00C96328" w:rsidRPr="00184215" w:rsidRDefault="00C96328" w:rsidP="00C9632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337FFF" w14:textId="77777777" w:rsidR="00C96328" w:rsidRPr="00184215" w:rsidRDefault="00C96328" w:rsidP="00C96328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C2053F" w14:textId="77777777" w:rsidR="00C96328" w:rsidRPr="00184215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5010CA" w14:textId="77777777" w:rsidR="00C96328" w:rsidRPr="00184215" w:rsidRDefault="00C96328" w:rsidP="00C963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750F8" w:rsidRPr="00184215" w14:paraId="4A7F8353" w14:textId="77777777" w:rsidTr="00A73CFE">
        <w:trPr>
          <w:cantSplit/>
          <w:trHeight w:val="261"/>
        </w:trPr>
        <w:tc>
          <w:tcPr>
            <w:tcW w:w="2250" w:type="dxa"/>
            <w:vAlign w:val="bottom"/>
          </w:tcPr>
          <w:p w14:paraId="6ED03FE0" w14:textId="77777777" w:rsidR="000750F8" w:rsidRDefault="000750F8" w:rsidP="000750F8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462F58A2" w14:textId="77777777" w:rsidR="000750F8" w:rsidRPr="00184215" w:rsidRDefault="000750F8" w:rsidP="000750F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shd w:val="clear" w:color="auto" w:fill="auto"/>
          </w:tcPr>
          <w:p w14:paraId="45185F06" w14:textId="77777777" w:rsidR="000750F8" w:rsidRDefault="000750F8" w:rsidP="000750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680AC2" w14:textId="080BBB2D" w:rsidR="000750F8" w:rsidRPr="00184215" w:rsidRDefault="000750F8" w:rsidP="000750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16807" w14:textId="77777777" w:rsidR="000750F8" w:rsidRPr="00184215" w:rsidRDefault="000750F8" w:rsidP="00075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B0AD2F" w14:textId="6FB5DC91" w:rsidR="000750F8" w:rsidRPr="00184215" w:rsidRDefault="00CF1D95" w:rsidP="000750F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349</w:t>
            </w:r>
            <w:r w:rsidR="00916C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0B959" w14:textId="77777777" w:rsidR="000750F8" w:rsidRPr="007F3854" w:rsidRDefault="000750F8" w:rsidP="000750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E033391" w14:textId="12CB5DE0" w:rsidR="000750F8" w:rsidRPr="007F3854" w:rsidRDefault="000750F8" w:rsidP="000750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F385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E3045" w14:textId="77777777" w:rsidR="000750F8" w:rsidRPr="00184215" w:rsidRDefault="000750F8" w:rsidP="000750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EEA4CC" w14:textId="53A2D10A" w:rsidR="000750F8" w:rsidRPr="00184215" w:rsidRDefault="00CF1D95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0750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352F3A" w14:textId="77777777" w:rsidR="000750F8" w:rsidRPr="00184215" w:rsidRDefault="000750F8" w:rsidP="001243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661AD7F" w14:textId="3A9D1ECB" w:rsidR="000750F8" w:rsidRPr="00184215" w:rsidRDefault="000750F8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9AA6B" w14:textId="77777777" w:rsidR="000750F8" w:rsidRPr="00184215" w:rsidRDefault="000750F8" w:rsidP="001243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11B9712" w14:textId="5F523A41" w:rsidR="000750F8" w:rsidRPr="00184215" w:rsidRDefault="00CF1D95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348</w:t>
            </w:r>
            <w:r w:rsidR="000750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750F8" w:rsidRPr="00184215" w14:paraId="514BCB3F" w14:textId="77777777" w:rsidTr="00865072">
        <w:trPr>
          <w:cantSplit/>
          <w:trHeight w:val="261"/>
        </w:trPr>
        <w:tc>
          <w:tcPr>
            <w:tcW w:w="2250" w:type="dxa"/>
            <w:vAlign w:val="bottom"/>
          </w:tcPr>
          <w:p w14:paraId="18DDF5AD" w14:textId="77777777" w:rsidR="000750F8" w:rsidRDefault="000750F8" w:rsidP="000750F8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ยาว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จากสถาบัน</w:t>
            </w:r>
          </w:p>
          <w:p w14:paraId="16269E41" w14:textId="77777777" w:rsidR="000750F8" w:rsidRPr="00184215" w:rsidRDefault="000750F8" w:rsidP="000750F8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shd w:val="clear" w:color="auto" w:fill="auto"/>
          </w:tcPr>
          <w:p w14:paraId="1B476C2B" w14:textId="77777777" w:rsidR="000750F8" w:rsidRDefault="000750F8" w:rsidP="000750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91E420" w14:textId="5302536D" w:rsidR="000750F8" w:rsidRPr="00184215" w:rsidRDefault="000750F8" w:rsidP="000750F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E98887" w14:textId="77777777" w:rsidR="000750F8" w:rsidRPr="00184215" w:rsidRDefault="000750F8" w:rsidP="000750F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2761E8" w14:textId="3936B329" w:rsidR="000750F8" w:rsidRPr="00865072" w:rsidRDefault="00CF1D95" w:rsidP="000750F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3EA55" w14:textId="77777777" w:rsidR="000750F8" w:rsidRPr="00865072" w:rsidRDefault="000750F8" w:rsidP="000750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A18BAE" w14:textId="1EDD151F" w:rsidR="000750F8" w:rsidRPr="00865072" w:rsidRDefault="000750F8" w:rsidP="000750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6507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787304" w14:textId="77777777" w:rsidR="000750F8" w:rsidRPr="00865072" w:rsidRDefault="000750F8" w:rsidP="000750F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5E1545F" w14:textId="2515D490" w:rsidR="000750F8" w:rsidRPr="00865072" w:rsidRDefault="00CF1D95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E73FD" w14:textId="77777777" w:rsidR="000750F8" w:rsidRPr="00865072" w:rsidRDefault="000750F8" w:rsidP="001243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8648296" w14:textId="38B32D4F" w:rsidR="000750F8" w:rsidRPr="00865072" w:rsidRDefault="000750F8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5072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26784" w14:textId="77777777" w:rsidR="000750F8" w:rsidRPr="00865072" w:rsidRDefault="000750F8" w:rsidP="001243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87A278C" w14:textId="79C11D26" w:rsidR="000750F8" w:rsidRPr="00865072" w:rsidRDefault="00CF1D95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387</w:t>
            </w:r>
            <w:r w:rsidR="000750F8" w:rsidRPr="008650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6FD39304" w14:textId="77777777" w:rsidR="00963C56" w:rsidRPr="00D70151" w:rsidRDefault="00963C56" w:rsidP="000E4040">
      <w:pPr>
        <w:spacing w:line="240" w:lineRule="auto"/>
        <w:rPr>
          <w:rFonts w:ascii="Angsana New" w:hAnsi="Angsana New"/>
          <w:sz w:val="20"/>
          <w:szCs w:val="20"/>
        </w:rPr>
      </w:pPr>
    </w:p>
    <w:p w14:paraId="59B95D7A" w14:textId="3743F2E1" w:rsidR="001560E0" w:rsidRPr="00184215" w:rsidRDefault="001560E0" w:rsidP="000E4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="Angsana New" w:hAnsi="Angsana New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C1565F" w:rsidRPr="00184215" w14:paraId="225B075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28C5E688" w14:textId="77777777" w:rsidR="00C1565F" w:rsidRPr="00184215" w:rsidRDefault="00C1565F" w:rsidP="000E404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46E0FB82" w14:textId="77777777" w:rsidR="00C1565F" w:rsidRPr="00184215" w:rsidRDefault="00C1565F" w:rsidP="000E404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E1A9964" w14:textId="77777777" w:rsidR="00C1565F" w:rsidRPr="00184215" w:rsidRDefault="00C1565F" w:rsidP="000E404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1D7B683F" w14:textId="77777777" w:rsidR="00C1565F" w:rsidRPr="00184215" w:rsidRDefault="00C1565F" w:rsidP="000E404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565F" w:rsidRPr="00184215" w14:paraId="1BB560B7" w14:textId="77777777" w:rsidTr="004D6072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19354EE7" w14:textId="3D46CEE5" w:rsidR="00C1565F" w:rsidRPr="00184215" w:rsidRDefault="00C1565F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62F8"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862F8"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00B1813D" w14:textId="77777777" w:rsidR="00C1565F" w:rsidRPr="00184215" w:rsidRDefault="00C1565F" w:rsidP="00EE100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34B7AE58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05A82DC1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44E2FFF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69406EE" w14:textId="7C9B88BE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7DAA243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98FE152" w14:textId="6A1EE23B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FC3DFBB" w14:textId="77777777" w:rsidR="00C1565F" w:rsidRPr="00184215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86AD3B7" w14:textId="6E8C570E" w:rsidR="00C1565F" w:rsidRPr="00184215" w:rsidRDefault="00C1565F" w:rsidP="00E122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548D19A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59DA44F" w14:textId="77777777" w:rsidR="00C1565F" w:rsidRPr="00184215" w:rsidRDefault="00C1565F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C6955" w:rsidRPr="00184215" w14:paraId="315F741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2F4A5872" w14:textId="77777777" w:rsidR="00CC6955" w:rsidRPr="00184215" w:rsidRDefault="00CC6955" w:rsidP="009C032B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47D42A16" w14:textId="2D761B8E" w:rsidR="00CC6955" w:rsidRPr="00184215" w:rsidRDefault="007465A4" w:rsidP="00E1228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925C02"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565F" w:rsidRPr="00184215" w14:paraId="6F61FD7D" w14:textId="77777777" w:rsidTr="004D6072">
        <w:trPr>
          <w:cantSplit/>
          <w:trHeight w:val="261"/>
        </w:trPr>
        <w:tc>
          <w:tcPr>
            <w:tcW w:w="2250" w:type="dxa"/>
          </w:tcPr>
          <w:p w14:paraId="01942706" w14:textId="37B79706" w:rsidR="00C1565F" w:rsidRPr="00184215" w:rsidRDefault="00C1565F" w:rsidP="00E4756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BA9BA5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95D848E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3B2F360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B446A92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AB96172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4DC166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A53310D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48D80D6" w14:textId="77777777" w:rsidR="00C1565F" w:rsidRPr="00184215" w:rsidRDefault="00C1565F" w:rsidP="00E4756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39465AA" w14:textId="77777777" w:rsidR="00C1565F" w:rsidRPr="00184215" w:rsidRDefault="00C1565F" w:rsidP="00E4756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0CEF04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E3A5881" w14:textId="77777777" w:rsidR="00C1565F" w:rsidRPr="00184215" w:rsidRDefault="00C1565F" w:rsidP="00E4756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1565F" w:rsidRPr="00184215" w14:paraId="5506BBD7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84C032E" w14:textId="21A5E307" w:rsidR="00C1565F" w:rsidRPr="00184215" w:rsidRDefault="00C1565F" w:rsidP="00E4756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2DFB5DD0" w14:textId="77777777" w:rsidR="00C1565F" w:rsidRPr="00184215" w:rsidRDefault="00C1565F" w:rsidP="00E475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4AD334" w14:textId="77777777" w:rsidR="00C1565F" w:rsidRPr="00184215" w:rsidRDefault="00C1565F" w:rsidP="00E475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9525D2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C47A8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2A5AEA7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A2677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128F5B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124DA9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39F755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22E6E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4BEE6E" w14:textId="77777777" w:rsidR="00C1565F" w:rsidRPr="00184215" w:rsidRDefault="00C1565F" w:rsidP="00E4756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1AC" w:rsidRPr="00184215" w14:paraId="2AB358CC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BABE281" w14:textId="4921A399" w:rsidR="000331AC" w:rsidRPr="00184215" w:rsidRDefault="000331AC" w:rsidP="000331A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64F6384D" w14:textId="3C8C6D57" w:rsidR="000331AC" w:rsidRPr="00184215" w:rsidRDefault="000331AC" w:rsidP="00B65F1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DABC09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6C8BD8" w14:textId="7961A6F4" w:rsidR="000331AC" w:rsidRPr="00184215" w:rsidRDefault="00E862F8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E5AD9B1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E3D3B" w14:textId="1581BA2C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5FE9C8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A988654" w14:textId="14C54D4B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28663B34" w14:textId="77777777" w:rsidR="000331AC" w:rsidRPr="00184215" w:rsidRDefault="000331AC" w:rsidP="0012435F">
            <w:pPr>
              <w:tabs>
                <w:tab w:val="clear" w:pos="680"/>
                <w:tab w:val="decimal" w:pos="595"/>
                <w:tab w:val="decimal" w:pos="701"/>
              </w:tabs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4FA08F0" w14:textId="0EBC2865" w:rsidR="000331AC" w:rsidRPr="00184215" w:rsidRDefault="000331AC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735D13B" w14:textId="77777777" w:rsidR="000331AC" w:rsidRPr="00184215" w:rsidRDefault="000331AC" w:rsidP="00124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A88998" w14:textId="6D7C4185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0331AC" w:rsidRPr="00184215" w14:paraId="5519E62E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3D625603" w14:textId="4BFD0945" w:rsidR="000331AC" w:rsidRPr="00184215" w:rsidRDefault="000331AC" w:rsidP="000331AC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27E4E785" w14:textId="3942CD95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2A8AB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5D694E" w14:textId="3BCCC232" w:rsidR="000331AC" w:rsidRPr="00184215" w:rsidRDefault="000331AC" w:rsidP="00426F59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AC291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B470406" w14:textId="5121D818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7241BA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0507DF9" w14:textId="4561B9CD" w:rsidR="000331AC" w:rsidRPr="00184215" w:rsidRDefault="000331AC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FD879C" w14:textId="77777777" w:rsidR="000331AC" w:rsidRPr="00184215" w:rsidRDefault="000331AC" w:rsidP="0012435F">
            <w:pPr>
              <w:tabs>
                <w:tab w:val="clear" w:pos="680"/>
                <w:tab w:val="decimal" w:pos="595"/>
                <w:tab w:val="decimal" w:pos="701"/>
              </w:tabs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B483076" w14:textId="7C2C2A5A" w:rsidR="000331AC" w:rsidRPr="00184215" w:rsidRDefault="000331AC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7C89A" w14:textId="77777777" w:rsidR="000331AC" w:rsidRPr="00184215" w:rsidRDefault="000331AC" w:rsidP="00124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579C73" w14:textId="2D35989A" w:rsidR="000331AC" w:rsidRPr="00184215" w:rsidRDefault="000331AC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1AC" w:rsidRPr="00184215" w14:paraId="0CF3A96F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0C3B26FB" w14:textId="675D8BFF" w:rsidR="000331AC" w:rsidRPr="00184215" w:rsidRDefault="000331AC" w:rsidP="000331AC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</w:tcPr>
          <w:p w14:paraId="545322B4" w14:textId="4AC9EDFB" w:rsidR="000331AC" w:rsidRPr="00184215" w:rsidRDefault="00E862F8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14674416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ABBAA9" w14:textId="02A658C0" w:rsidR="000331AC" w:rsidRPr="00184215" w:rsidRDefault="000331AC" w:rsidP="00376E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24C7DA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13C398" w14:textId="325D99C7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E439068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107DF18" w14:textId="0E31B210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26065232" w14:textId="77777777" w:rsidR="000331AC" w:rsidRPr="00184215" w:rsidRDefault="000331AC" w:rsidP="0012435F">
            <w:pPr>
              <w:tabs>
                <w:tab w:val="clear" w:pos="680"/>
                <w:tab w:val="decimal" w:pos="595"/>
                <w:tab w:val="decimal" w:pos="701"/>
              </w:tabs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8BFDAA" w14:textId="63667325" w:rsidR="000331AC" w:rsidRPr="00184215" w:rsidRDefault="000331AC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48F3C43" w14:textId="77777777" w:rsidR="000331AC" w:rsidRPr="00184215" w:rsidRDefault="000331AC" w:rsidP="00124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079BE0" w14:textId="032DDF4B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0331AC" w:rsidRPr="00184215" w14:paraId="4BA574C5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5DA05D08" w14:textId="1F498A19" w:rsidR="000331AC" w:rsidRPr="00184215" w:rsidRDefault="000331AC" w:rsidP="000331AC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790F8432" w14:textId="75887A9D" w:rsidR="000331AC" w:rsidRPr="00184215" w:rsidRDefault="000331AC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4F6A6C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B29F9A" w14:textId="3BD8B0D6" w:rsidR="000331AC" w:rsidRPr="00184215" w:rsidRDefault="00E862F8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AA7A29B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15E12F" w14:textId="4BE134EB" w:rsidR="000331AC" w:rsidRPr="00184215" w:rsidRDefault="000331AC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6CAFD9" w14:textId="77777777" w:rsidR="000331AC" w:rsidRPr="00184215" w:rsidRDefault="000331AC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AA307A0" w14:textId="29E17455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vAlign w:val="bottom"/>
          </w:tcPr>
          <w:p w14:paraId="4B685F43" w14:textId="77777777" w:rsidR="000331AC" w:rsidRPr="00184215" w:rsidRDefault="000331AC" w:rsidP="0012435F">
            <w:pPr>
              <w:tabs>
                <w:tab w:val="clear" w:pos="680"/>
                <w:tab w:val="decimal" w:pos="595"/>
                <w:tab w:val="decimal" w:pos="701"/>
              </w:tabs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7E1B7AE2" w14:textId="6C5C4514" w:rsidR="000331AC" w:rsidRPr="00184215" w:rsidRDefault="000331AC" w:rsidP="0012435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461F5E" w14:textId="77777777" w:rsidR="000331AC" w:rsidRPr="00184215" w:rsidRDefault="000331AC" w:rsidP="00124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2E4F50" w14:textId="124221EA" w:rsidR="000331AC" w:rsidRPr="00184215" w:rsidRDefault="00E862F8" w:rsidP="0012435F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 w:hanging="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0331AC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116825" w:rsidRPr="00184215" w14:paraId="2B4318F9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5AFEC544" w14:textId="77777777" w:rsidR="00116825" w:rsidRPr="00184215" w:rsidRDefault="00116825" w:rsidP="000331AC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AE298D7" w14:textId="77777777" w:rsidR="00116825" w:rsidRPr="00184215" w:rsidRDefault="00116825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0E79D2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646818" w14:textId="77777777" w:rsidR="00116825" w:rsidRPr="004E013D" w:rsidRDefault="00116825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FA55C3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CB8C2AD" w14:textId="77777777" w:rsidR="00116825" w:rsidRPr="00184215" w:rsidRDefault="00116825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114076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E2D200" w14:textId="77777777" w:rsidR="00116825" w:rsidRPr="004E013D" w:rsidRDefault="00116825" w:rsidP="000331A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79F0963" w14:textId="77777777" w:rsidR="00116825" w:rsidRPr="00184215" w:rsidRDefault="00116825" w:rsidP="000331A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B380E6E" w14:textId="77777777" w:rsidR="00116825" w:rsidRPr="00184215" w:rsidRDefault="00116825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8E6848" w14:textId="77777777" w:rsidR="00116825" w:rsidRPr="00184215" w:rsidRDefault="00116825" w:rsidP="000331A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2434F39" w14:textId="77777777" w:rsidR="00116825" w:rsidRPr="004E013D" w:rsidRDefault="00116825" w:rsidP="00C56110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6322A" w:rsidRPr="00184215" w14:paraId="79DC6439" w14:textId="77777777" w:rsidTr="004D6072">
        <w:trPr>
          <w:cantSplit/>
          <w:trHeight w:val="261"/>
        </w:trPr>
        <w:tc>
          <w:tcPr>
            <w:tcW w:w="2250" w:type="dxa"/>
          </w:tcPr>
          <w:p w14:paraId="05FBABCD" w14:textId="406C2788" w:rsidR="00A6322A" w:rsidRPr="00184215" w:rsidRDefault="00A6322A" w:rsidP="00A6322A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2FA8149" w14:textId="77777777" w:rsidR="00A6322A" w:rsidRPr="00184215" w:rsidRDefault="00A6322A" w:rsidP="00096FA9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F3E8EA1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DF2B0C6" w14:textId="77777777" w:rsidR="00A6322A" w:rsidRPr="00184215" w:rsidRDefault="00A6322A" w:rsidP="00426F59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2746032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59AFD7C" w14:textId="77777777" w:rsidR="00A6322A" w:rsidRPr="00184215" w:rsidRDefault="00A6322A" w:rsidP="00954658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5FB550A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5FA4D0D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E6AE58F" w14:textId="77777777" w:rsidR="00A6322A" w:rsidRPr="00184215" w:rsidRDefault="00A6322A" w:rsidP="00A6322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5F55FEA" w14:textId="77777777" w:rsidR="00A6322A" w:rsidRPr="00184215" w:rsidRDefault="00A6322A" w:rsidP="004D6072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6D59FE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B2231C6" w14:textId="77777777" w:rsidR="00A6322A" w:rsidRPr="00184215" w:rsidRDefault="00A6322A" w:rsidP="00A6322A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17B2D" w:rsidRPr="00184215" w14:paraId="0FB738E4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4D201CF5" w14:textId="77777777" w:rsidR="00600362" w:rsidRDefault="00217B2D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16FDE31C" w14:textId="4DB38941" w:rsidR="00217B2D" w:rsidRPr="00184215" w:rsidRDefault="00600362" w:rsidP="00217B2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="00217B2D"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24FE5B27" w14:textId="6A3C712E" w:rsidR="00217B2D" w:rsidRPr="00184215" w:rsidRDefault="00217B2D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FBA090" w14:textId="77777777" w:rsidR="00217B2D" w:rsidRPr="00184215" w:rsidRDefault="00217B2D" w:rsidP="00217B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C4B9365" w14:textId="5CDFC0EE" w:rsidR="00217B2D" w:rsidRPr="00184215" w:rsidRDefault="00884291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A6276CA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73E8D8" w14:textId="2DCE4ED2" w:rsidR="00217B2D" w:rsidRPr="00184215" w:rsidRDefault="00217B2D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B8688E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08FF15E" w14:textId="50F7A8DD" w:rsidR="00217B2D" w:rsidRPr="00184215" w:rsidRDefault="00884291" w:rsidP="00B61DF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D2B7E8F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A324DE" w14:textId="1E0D3AE9" w:rsidR="00217B2D" w:rsidRPr="00184215" w:rsidRDefault="00217B2D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CA284C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778C8AC" w14:textId="0EF2DE98" w:rsidR="00217B2D" w:rsidRPr="00184215" w:rsidRDefault="00884291" w:rsidP="00263F63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="006142BF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17B2D" w:rsidRPr="00184215" w14:paraId="38D373C0" w14:textId="77777777" w:rsidTr="004D6072">
        <w:trPr>
          <w:cantSplit/>
          <w:trHeight w:val="261"/>
        </w:trPr>
        <w:tc>
          <w:tcPr>
            <w:tcW w:w="2250" w:type="dxa"/>
            <w:vAlign w:val="bottom"/>
          </w:tcPr>
          <w:p w14:paraId="153FA418" w14:textId="77777777" w:rsidR="00600362" w:rsidRDefault="00217B2D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ยาว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จากสถาบัน</w:t>
            </w:r>
          </w:p>
          <w:p w14:paraId="71EBD772" w14:textId="708F2102" w:rsidR="00217B2D" w:rsidRPr="00184215" w:rsidRDefault="00600362" w:rsidP="00217B2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="00217B2D"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7FB5314A" w14:textId="26D9EEE2" w:rsidR="00217B2D" w:rsidRPr="00184215" w:rsidRDefault="00217B2D" w:rsidP="00096FA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530CDE8" w14:textId="77777777" w:rsidR="00217B2D" w:rsidRPr="00184215" w:rsidRDefault="00217B2D" w:rsidP="00217B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1C581806" w14:textId="009586B4" w:rsidR="00217B2D" w:rsidRPr="00184215" w:rsidRDefault="00884291" w:rsidP="00426F5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A9E5061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67E8DE7" w14:textId="72EED7C3" w:rsidR="00217B2D" w:rsidRPr="00184215" w:rsidRDefault="00217B2D" w:rsidP="0095465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16A9B6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079A04E" w14:textId="2F377689" w:rsidR="00217B2D" w:rsidRPr="00184215" w:rsidRDefault="00884291" w:rsidP="00B61DF9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507AD79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296CC55" w14:textId="363BADAF" w:rsidR="00217B2D" w:rsidRPr="00184215" w:rsidRDefault="00217B2D" w:rsidP="004D60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299664" w14:textId="77777777" w:rsidR="00217B2D" w:rsidRPr="00184215" w:rsidRDefault="00217B2D" w:rsidP="00217B2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7B7F67" w14:textId="797B3F92" w:rsidR="00217B2D" w:rsidRPr="00184215" w:rsidRDefault="00884291" w:rsidP="00263F63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217B2D"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E48E407" w14:textId="77777777" w:rsidR="00274FF0" w:rsidRPr="00184215" w:rsidRDefault="00274FF0" w:rsidP="00274FF0">
      <w:pPr>
        <w:pStyle w:val="block"/>
        <w:spacing w:after="0" w:line="240" w:lineRule="auto"/>
        <w:ind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184215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D60B2BD" w14:textId="77777777" w:rsidR="00274FF0" w:rsidRPr="00184215" w:rsidRDefault="00274FF0" w:rsidP="00274FF0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274FF0" w:rsidRPr="00184215" w14:paraId="710B7AD4" w14:textId="77777777" w:rsidTr="006C6D85">
        <w:tc>
          <w:tcPr>
            <w:tcW w:w="3960" w:type="dxa"/>
            <w:hideMark/>
          </w:tcPr>
          <w:p w14:paraId="31B5E077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29710CF9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4FF0" w:rsidRPr="00184215" w14:paraId="4D7D6CE1" w14:textId="77777777" w:rsidTr="006C6D85">
        <w:tc>
          <w:tcPr>
            <w:tcW w:w="3960" w:type="dxa"/>
          </w:tcPr>
          <w:p w14:paraId="60741711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</w:t>
            </w:r>
          </w:p>
          <w:p w14:paraId="60A5D159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ตลาดที่วัดมูลค่าด้วย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มูลค่ายุติธรรมกำไร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545D2BEE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421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ขาดทุนเบ็ดเสร็จอื่น </w:t>
            </w:r>
          </w:p>
        </w:tc>
        <w:tc>
          <w:tcPr>
            <w:tcW w:w="5130" w:type="dxa"/>
          </w:tcPr>
          <w:p w14:paraId="156B392F" w14:textId="77777777" w:rsidR="00274FF0" w:rsidRPr="00184215" w:rsidRDefault="00274FF0" w:rsidP="006C6D8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D70E80F" w14:textId="0F8357B3" w:rsidR="00BE5B3B" w:rsidRPr="00274FF0" w:rsidRDefault="00BE5B3B" w:rsidP="002F754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CC8361C" w14:textId="721F1715" w:rsidR="00BE5B3B" w:rsidRPr="00E67AE1" w:rsidRDefault="00E71D8D" w:rsidP="00E322D7">
      <w:pPr>
        <w:pStyle w:val="block"/>
        <w:spacing w:after="0" w:line="240" w:lineRule="auto"/>
        <w:ind w:right="-7"/>
        <w:jc w:val="both"/>
        <w:rPr>
          <w:rFonts w:asciiTheme="majorBidi" w:hAnsiTheme="majorBidi" w:cs="Angsana New"/>
          <w:i/>
          <w:iCs/>
          <w:sz w:val="30"/>
          <w:szCs w:val="30"/>
        </w:rPr>
      </w:pPr>
      <w:r w:rsidRPr="00E67AE1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4995D817" w14:textId="148FD2E2" w:rsidR="00BE5B3B" w:rsidRDefault="00BE5B3B" w:rsidP="002F754C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165E39" w:rsidRPr="00184215" w14:paraId="29805493" w14:textId="77777777" w:rsidTr="002150B8">
        <w:tc>
          <w:tcPr>
            <w:tcW w:w="2700" w:type="dxa"/>
            <w:shd w:val="clear" w:color="auto" w:fill="auto"/>
            <w:vAlign w:val="bottom"/>
          </w:tcPr>
          <w:p w14:paraId="7CF55AC7" w14:textId="77777777" w:rsidR="00165E39" w:rsidRDefault="00165E39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6BA877C2" w14:textId="77777777" w:rsidR="00165E39" w:rsidRPr="00184215" w:rsidRDefault="00165E39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072F69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3B29234" w14:textId="6BF3DA4F" w:rsidR="00165E39" w:rsidRPr="00184215" w:rsidRDefault="00E862F8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5E39"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65E39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9FC488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04387FA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9C42AE2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5ADE842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BB402BE" w14:textId="77777777" w:rsidR="00165E39" w:rsidRPr="00184215" w:rsidRDefault="00165E39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3DA19E7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61207574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546C85F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81A732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F81C54" w14:textId="77777777" w:rsidR="00165E39" w:rsidRPr="00184215" w:rsidRDefault="00165E39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63A366" w14:textId="734D62C0" w:rsidR="00165E39" w:rsidRPr="00184215" w:rsidRDefault="00E862F8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5E39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E039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165E39" w:rsidRPr="00184215" w14:paraId="557EA6AD" w14:textId="77777777" w:rsidTr="002150B8">
        <w:trPr>
          <w:trHeight w:val="254"/>
        </w:trPr>
        <w:tc>
          <w:tcPr>
            <w:tcW w:w="2700" w:type="dxa"/>
            <w:shd w:val="clear" w:color="auto" w:fill="auto"/>
            <w:vAlign w:val="bottom"/>
          </w:tcPr>
          <w:p w14:paraId="3B39610C" w14:textId="77777777" w:rsidR="00165E39" w:rsidRPr="00184215" w:rsidRDefault="00165E39" w:rsidP="006C6D8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234CD471" w14:textId="77777777" w:rsidR="00165E39" w:rsidRPr="00184215" w:rsidRDefault="00165E39" w:rsidP="006C6D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65E39" w:rsidRPr="00184215" w14:paraId="357CCBA7" w14:textId="77777777" w:rsidTr="006C6D85">
        <w:trPr>
          <w:trHeight w:val="254"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76CD1A74" w14:textId="3EE4F2D3" w:rsidR="00165E39" w:rsidRPr="00184215" w:rsidRDefault="00E862F8" w:rsidP="006C6D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</w:tr>
      <w:tr w:rsidR="002150B8" w:rsidRPr="00184215" w14:paraId="394EBC7F" w14:textId="77777777" w:rsidTr="002150B8">
        <w:tc>
          <w:tcPr>
            <w:tcW w:w="2700" w:type="dxa"/>
            <w:shd w:val="clear" w:color="auto" w:fill="auto"/>
            <w:vAlign w:val="bottom"/>
          </w:tcPr>
          <w:p w14:paraId="0F9D94B8" w14:textId="77777777" w:rsidR="002150B8" w:rsidRPr="00184215" w:rsidRDefault="002150B8" w:rsidP="002150B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B5F2286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BBC33AF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E17CBF0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1F7B0B1" w14:textId="77777777" w:rsidR="002150B8" w:rsidRPr="00184215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64275E7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EB205A4" w14:textId="77777777" w:rsidR="002150B8" w:rsidRPr="00184215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E8F65E8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2E453C8A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1304A02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493FA55" w14:textId="77777777" w:rsidR="002150B8" w:rsidRPr="00184215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F74CEB" w14:textId="77777777" w:rsidR="002150B8" w:rsidRPr="00184215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D7B" w:rsidRPr="00184215" w14:paraId="3A3773B4" w14:textId="77777777" w:rsidTr="006C6D85">
        <w:tc>
          <w:tcPr>
            <w:tcW w:w="2700" w:type="dxa"/>
            <w:shd w:val="clear" w:color="auto" w:fill="auto"/>
            <w:vAlign w:val="bottom"/>
          </w:tcPr>
          <w:p w14:paraId="245C887B" w14:textId="77777777" w:rsidR="00BB3D7B" w:rsidRDefault="00BB3D7B" w:rsidP="00BB3D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0CEC9819" w14:textId="77777777" w:rsidR="00BB3D7B" w:rsidRPr="00184215" w:rsidRDefault="00BB3D7B" w:rsidP="00BB3D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93C082" w14:textId="43D74A1C" w:rsidR="00BB3D7B" w:rsidRPr="00BB3D7B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1E4D3BBB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93C32" w14:textId="5FDCBB6B" w:rsidR="00BB3D7B" w:rsidRPr="00BB3D7B" w:rsidRDefault="00BB3D7B" w:rsidP="0012435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B86F3AC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FF73" w14:textId="4F0778A6" w:rsidR="00BB3D7B" w:rsidRPr="00BB3D7B" w:rsidRDefault="00BB3D7B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BB3D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DAC32F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D7EA4D6" w14:textId="7E02FF9D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E867984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08A48" w14:textId="54151E66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1F5B104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4BD85" w14:textId="666C7544" w:rsidR="00BB3D7B" w:rsidRPr="00BB3D7B" w:rsidRDefault="00E862F8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B3D7B" w:rsidRPr="00184215" w14:paraId="0CA8E1D7" w14:textId="77777777" w:rsidTr="006C6D85">
        <w:tc>
          <w:tcPr>
            <w:tcW w:w="2700" w:type="dxa"/>
            <w:shd w:val="clear" w:color="auto" w:fill="auto"/>
            <w:vAlign w:val="bottom"/>
          </w:tcPr>
          <w:p w14:paraId="7C5E98CD" w14:textId="77777777" w:rsidR="00BB3D7B" w:rsidRPr="00184215" w:rsidRDefault="00BB3D7B" w:rsidP="00BB3D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FD90" w14:textId="0B8A9FF0" w:rsidR="00BB3D7B" w:rsidRPr="00BB3D7B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="00BB3D7B"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5DC45859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7E42C5" w14:textId="53C1B966" w:rsidR="00BB3D7B" w:rsidRPr="00BB3D7B" w:rsidRDefault="00BB3D7B" w:rsidP="0012435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6D463C0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36A9B" w14:textId="09118A05" w:rsidR="00BB3D7B" w:rsidRPr="00BB3D7B" w:rsidRDefault="00BB3D7B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1D9C71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776B1" w14:textId="737E62B4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7611D65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19545" w14:textId="529D7DB7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EB828EC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6A9B2" w14:textId="25ABF979" w:rsidR="00BB3D7B" w:rsidRPr="00BB3D7B" w:rsidRDefault="00E862F8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BB3D7B"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150B8" w:rsidRPr="00184215" w14:paraId="4C3DDB14" w14:textId="77777777" w:rsidTr="002150B8">
        <w:tc>
          <w:tcPr>
            <w:tcW w:w="2700" w:type="dxa"/>
            <w:shd w:val="clear" w:color="auto" w:fill="auto"/>
            <w:vAlign w:val="bottom"/>
          </w:tcPr>
          <w:p w14:paraId="45ECB638" w14:textId="77777777" w:rsidR="002150B8" w:rsidRPr="00184215" w:rsidRDefault="002150B8" w:rsidP="002150B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5175644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B5532F7" w14:textId="77777777" w:rsidR="002150B8" w:rsidRPr="00BB3D7B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90F36A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9D7007F" w14:textId="77777777" w:rsidR="002150B8" w:rsidRPr="00BB3D7B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B03EB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B122AE9" w14:textId="77777777" w:rsidR="002150B8" w:rsidRPr="00BB3D7B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304ECA3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0EF6E157" w14:textId="77777777" w:rsidR="002150B8" w:rsidRPr="00BB3D7B" w:rsidRDefault="002150B8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F7BF5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B32612" w14:textId="77777777" w:rsidR="002150B8" w:rsidRPr="00BB3D7B" w:rsidRDefault="002150B8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83FA0" w14:textId="77777777" w:rsidR="002150B8" w:rsidRPr="00BB3D7B" w:rsidRDefault="002150B8" w:rsidP="0012435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0B8" w:rsidRPr="00184215" w14:paraId="612118D3" w14:textId="77777777" w:rsidTr="002150B8">
        <w:tc>
          <w:tcPr>
            <w:tcW w:w="2700" w:type="dxa"/>
            <w:shd w:val="clear" w:color="auto" w:fill="auto"/>
            <w:vAlign w:val="bottom"/>
          </w:tcPr>
          <w:p w14:paraId="7C0A7524" w14:textId="77777777" w:rsidR="002150B8" w:rsidRPr="00184215" w:rsidRDefault="002150B8" w:rsidP="002150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383CCEFB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0FDD320D" w14:textId="77777777" w:rsidR="002150B8" w:rsidRPr="00BB3D7B" w:rsidRDefault="002150B8" w:rsidP="002150B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D5DF69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EE88BF3" w14:textId="77777777" w:rsidR="002150B8" w:rsidRPr="00BB3D7B" w:rsidRDefault="002150B8" w:rsidP="0021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A4DA3B9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F8EBDC1" w14:textId="77777777" w:rsidR="002150B8" w:rsidRPr="00BB3D7B" w:rsidRDefault="002150B8" w:rsidP="0021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212953E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DF43661" w14:textId="77777777" w:rsidR="002150B8" w:rsidRPr="00BB3D7B" w:rsidRDefault="002150B8" w:rsidP="002150B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D6EC52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C34F1C3" w14:textId="77777777" w:rsidR="002150B8" w:rsidRPr="00BB3D7B" w:rsidRDefault="002150B8" w:rsidP="00215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2B95DD" w14:textId="77777777" w:rsidR="002150B8" w:rsidRPr="00BB3D7B" w:rsidRDefault="002150B8" w:rsidP="002150B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D7B" w:rsidRPr="00184215" w14:paraId="03600F38" w14:textId="77777777" w:rsidTr="006C6D85">
        <w:tc>
          <w:tcPr>
            <w:tcW w:w="2700" w:type="dxa"/>
            <w:shd w:val="clear" w:color="auto" w:fill="auto"/>
            <w:vAlign w:val="bottom"/>
          </w:tcPr>
          <w:p w14:paraId="4DC232D0" w14:textId="77777777" w:rsidR="00BB3D7B" w:rsidRDefault="00BB3D7B" w:rsidP="00BB3D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2E243F70" w14:textId="77777777" w:rsidR="00BB3D7B" w:rsidRDefault="00BB3D7B" w:rsidP="00BB3D7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3FA2786A" w14:textId="77777777" w:rsidR="00BB3D7B" w:rsidRPr="00184215" w:rsidRDefault="00BB3D7B" w:rsidP="00BB3D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6F25459" w14:textId="707CF332" w:rsidR="00BB3D7B" w:rsidRPr="00BB3D7B" w:rsidRDefault="00E862F8" w:rsidP="0012435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</w:tcPr>
          <w:p w14:paraId="299AAC01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DC57BC1" w14:textId="06FE82E9" w:rsidR="00BB3D7B" w:rsidRPr="00BB3D7B" w:rsidRDefault="00E862F8" w:rsidP="00124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296958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4ECA9DA" w14:textId="77777777" w:rsidR="00BB3D7B" w:rsidRPr="00BB3D7B" w:rsidRDefault="00BB3D7B" w:rsidP="0012435F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1133D" w14:textId="77777777" w:rsidR="003870DD" w:rsidRDefault="003870DD" w:rsidP="001243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AFA5C" w14:textId="24F3DE3A" w:rsidR="00BB3D7B" w:rsidRPr="00BB3D7B" w:rsidRDefault="00BB3D7B" w:rsidP="001243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236766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C4294F0" w14:textId="57CB9B09" w:rsidR="00BB3D7B" w:rsidRPr="00BB3D7B" w:rsidRDefault="00BB3D7B" w:rsidP="0012435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31588FB5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D8DE866" w14:textId="4D158843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8195C22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FF05E57" w14:textId="73223ACB" w:rsidR="00BB3D7B" w:rsidRPr="00BB3D7B" w:rsidRDefault="00E862F8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</w:tr>
      <w:tr w:rsidR="00BB3D7B" w:rsidRPr="00184215" w14:paraId="2FDEA9C9" w14:textId="77777777" w:rsidTr="006C6D85">
        <w:tc>
          <w:tcPr>
            <w:tcW w:w="2700" w:type="dxa"/>
            <w:shd w:val="clear" w:color="auto" w:fill="auto"/>
            <w:vAlign w:val="bottom"/>
          </w:tcPr>
          <w:p w14:paraId="17348221" w14:textId="77777777" w:rsidR="00BB3D7B" w:rsidRDefault="00BB3D7B" w:rsidP="00BB3D7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5470FAF6" w14:textId="77777777" w:rsidR="00BB3D7B" w:rsidRPr="00184215" w:rsidRDefault="00BB3D7B" w:rsidP="00BB3D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589A71" w14:textId="5BFE482E" w:rsidR="00BB3D7B" w:rsidRPr="00BB3D7B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1B29AA2F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6E9DA6D6" w14:textId="77777777" w:rsidR="00BB3D7B" w:rsidRPr="00BB3D7B" w:rsidRDefault="00BB3D7B" w:rsidP="0012435F">
            <w:pPr>
              <w:tabs>
                <w:tab w:val="clear" w:pos="454"/>
                <w:tab w:val="decimal" w:pos="470"/>
              </w:tabs>
              <w:ind w:left="-171" w:right="-125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  <w:p w14:paraId="28728B57" w14:textId="31165B00" w:rsidR="00BB3D7B" w:rsidRPr="00BB3D7B" w:rsidRDefault="00BB3D7B" w:rsidP="0012435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4D586045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41ADE132" w14:textId="77777777" w:rsidR="00BB3D7B" w:rsidRPr="00BB3D7B" w:rsidRDefault="00BB3D7B" w:rsidP="0012435F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224D6" w14:textId="46A51EF8" w:rsidR="00BB3D7B" w:rsidRPr="00BB3D7B" w:rsidRDefault="00BB3D7B" w:rsidP="001243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FFC038D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7A1E7D6" w14:textId="77777777" w:rsidR="00BB3D7B" w:rsidRPr="00BB3D7B" w:rsidRDefault="00BB3D7B" w:rsidP="0012435F">
            <w:pPr>
              <w:pStyle w:val="acctfourfigures"/>
              <w:tabs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121F3" w14:textId="2947CB1E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C202624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1C22" w14:textId="42481796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39801CC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9A07C" w14:textId="402F768A" w:rsidR="00BB3D7B" w:rsidRPr="00BB3D7B" w:rsidRDefault="00E862F8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BB3D7B"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BB3D7B" w:rsidRPr="00184215" w14:paraId="75E63589" w14:textId="77777777" w:rsidTr="006C6D85">
        <w:tc>
          <w:tcPr>
            <w:tcW w:w="2700" w:type="dxa"/>
            <w:shd w:val="clear" w:color="auto" w:fill="auto"/>
            <w:vAlign w:val="bottom"/>
          </w:tcPr>
          <w:p w14:paraId="0C245DDD" w14:textId="77777777" w:rsidR="00BB3D7B" w:rsidRPr="00184215" w:rsidRDefault="00BB3D7B" w:rsidP="00BB3D7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19297" w14:textId="33B19B3C" w:rsidR="00BB3D7B" w:rsidRPr="00BB3D7B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="00BB3D7B"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</w:tcPr>
          <w:p w14:paraId="0AD1AA9D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AF0E6" w14:textId="5EE92EF8" w:rsidR="00BB3D7B" w:rsidRPr="00BB3D7B" w:rsidRDefault="00E862F8" w:rsidP="00124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="00BB3D7B"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548734E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C69AC" w14:textId="3A32352A" w:rsidR="00BB3D7B" w:rsidRPr="00BB3D7B" w:rsidRDefault="00BB3D7B" w:rsidP="001243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AEEF2E0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88445" w14:textId="0A0596B8" w:rsidR="00BB3D7B" w:rsidRPr="00BB3D7B" w:rsidRDefault="00BB3D7B" w:rsidP="0012435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62271F82" w14:textId="77777777" w:rsidR="00BB3D7B" w:rsidRPr="00BB3D7B" w:rsidRDefault="00BB3D7B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0B345" w14:textId="168E1911" w:rsidR="00BB3D7B" w:rsidRPr="00BB3D7B" w:rsidRDefault="00BB3D7B" w:rsidP="0012435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D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1A06E7" w14:textId="77777777" w:rsidR="00BB3D7B" w:rsidRPr="00BB3D7B" w:rsidRDefault="00BB3D7B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7A589" w14:textId="5C1F855F" w:rsidR="00BB3D7B" w:rsidRPr="00BB3D7B" w:rsidRDefault="00E862F8" w:rsidP="0012435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163</w:t>
            </w:r>
            <w:r w:rsidR="00BB3D7B"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350</w:t>
            </w:r>
          </w:p>
        </w:tc>
      </w:tr>
    </w:tbl>
    <w:p w14:paraId="6C99EA7C" w14:textId="67C594B3" w:rsidR="00BE5B3B" w:rsidRDefault="00BE5B3B" w:rsidP="002F754C">
      <w:p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1E68865" w14:textId="710B646E" w:rsidR="0042602C" w:rsidRDefault="00426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 w:hint="cs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42602C" w:rsidRPr="00184215" w14:paraId="3DE75ACB" w14:textId="77777777" w:rsidTr="006C6D85">
        <w:tc>
          <w:tcPr>
            <w:tcW w:w="2700" w:type="dxa"/>
            <w:shd w:val="clear" w:color="auto" w:fill="auto"/>
            <w:vAlign w:val="bottom"/>
          </w:tcPr>
          <w:p w14:paraId="1822792F" w14:textId="77777777" w:rsidR="0042602C" w:rsidRDefault="0042602C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7D8FB2DF" w14:textId="77777777" w:rsidR="0042602C" w:rsidRPr="00184215" w:rsidRDefault="0042602C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CE1B10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F0E6A3" w14:textId="0E16E02C" w:rsidR="0042602C" w:rsidRPr="00184215" w:rsidRDefault="00E862F8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602C"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2602C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CCF367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6A27762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1CAB095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7E536FF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7B99A4" w14:textId="77777777" w:rsidR="0042602C" w:rsidRPr="00184215" w:rsidRDefault="0042602C" w:rsidP="006C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3C233F2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0C4F9F10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595DB9D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116F5B8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8DD6BF6" w14:textId="77777777" w:rsidR="0042602C" w:rsidRPr="00184215" w:rsidRDefault="0042602C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1838738" w14:textId="375462C4" w:rsidR="0042602C" w:rsidRPr="00184215" w:rsidRDefault="00E862F8" w:rsidP="006C6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2602C"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2602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42602C" w:rsidRPr="00184215" w14:paraId="49A9012B" w14:textId="77777777" w:rsidTr="006C6D85">
        <w:trPr>
          <w:trHeight w:val="254"/>
        </w:trPr>
        <w:tc>
          <w:tcPr>
            <w:tcW w:w="2700" w:type="dxa"/>
            <w:shd w:val="clear" w:color="auto" w:fill="auto"/>
            <w:vAlign w:val="bottom"/>
          </w:tcPr>
          <w:p w14:paraId="6F92E35A" w14:textId="77777777" w:rsidR="0042602C" w:rsidRPr="00184215" w:rsidRDefault="0042602C" w:rsidP="006C6D8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7128EA14" w14:textId="77777777" w:rsidR="0042602C" w:rsidRPr="00184215" w:rsidRDefault="0042602C" w:rsidP="006C6D8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02C" w:rsidRPr="00184215" w14:paraId="290D8467" w14:textId="77777777" w:rsidTr="006C6D85">
        <w:trPr>
          <w:trHeight w:val="254"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739EAADB" w14:textId="734EC74A" w:rsidR="0042602C" w:rsidRPr="00184215" w:rsidRDefault="00E862F8" w:rsidP="006C6D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</w:tr>
      <w:tr w:rsidR="0042602C" w:rsidRPr="00184215" w14:paraId="27ED445F" w14:textId="77777777" w:rsidTr="006C6D85">
        <w:tc>
          <w:tcPr>
            <w:tcW w:w="2700" w:type="dxa"/>
            <w:shd w:val="clear" w:color="auto" w:fill="auto"/>
            <w:vAlign w:val="bottom"/>
          </w:tcPr>
          <w:p w14:paraId="069D2C2D" w14:textId="77777777" w:rsidR="0042602C" w:rsidRPr="00184215" w:rsidRDefault="0042602C" w:rsidP="006C6D8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6B47C22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650B109F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898FA8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C590F73" w14:textId="77777777" w:rsidR="0042602C" w:rsidRPr="00184215" w:rsidRDefault="0042602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FB28C83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FC56058" w14:textId="77777777" w:rsidR="0042602C" w:rsidRPr="00184215" w:rsidRDefault="0042602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20DF93F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D1FA13A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17928E1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0220E6A" w14:textId="77777777" w:rsidR="0042602C" w:rsidRPr="00184215" w:rsidRDefault="0042602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58FC7B4" w14:textId="77777777" w:rsidR="0042602C" w:rsidRPr="00184215" w:rsidRDefault="0042602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EED" w:rsidRPr="00184215" w14:paraId="7056C621" w14:textId="77777777" w:rsidTr="006C6D85">
        <w:tc>
          <w:tcPr>
            <w:tcW w:w="2700" w:type="dxa"/>
            <w:shd w:val="clear" w:color="auto" w:fill="auto"/>
            <w:vAlign w:val="bottom"/>
          </w:tcPr>
          <w:p w14:paraId="5464AD47" w14:textId="77777777" w:rsidR="00152EED" w:rsidRDefault="00152EED" w:rsidP="00152E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3558628C" w14:textId="77777777" w:rsidR="00152EED" w:rsidRPr="00184215" w:rsidRDefault="00152EED" w:rsidP="00152EE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1AC961F7" w14:textId="29A7D019" w:rsidR="00152EED" w:rsidRPr="004C437A" w:rsidRDefault="00E862F8" w:rsidP="0012435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3ABFF0AF" w14:textId="77777777" w:rsidR="00152EED" w:rsidRPr="004C437A" w:rsidRDefault="00152EED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07C64A8E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814D00" w14:textId="15EC39E4" w:rsidR="00152EED" w:rsidRPr="004C437A" w:rsidRDefault="00E862F8" w:rsidP="00124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</w:tcPr>
          <w:p w14:paraId="2B73FAA1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4502C1C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2AF42" w14:textId="02B8FD86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3EA365E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EC1258A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48140" w14:textId="62C9F646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84F4A91" w14:textId="77777777" w:rsidR="00152EED" w:rsidRPr="004C437A" w:rsidRDefault="00152EED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018F951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C801B" w14:textId="7921593C" w:rsidR="00152EED" w:rsidRPr="004C437A" w:rsidRDefault="00152EED" w:rsidP="0012435F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FFB6712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575150C8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AE0085" w14:textId="67CA2EBF" w:rsidR="00152EED" w:rsidRPr="004C437A" w:rsidRDefault="00E862F8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152EED" w:rsidRPr="00184215" w14:paraId="4002A2CB" w14:textId="77777777" w:rsidTr="006C6D85">
        <w:tc>
          <w:tcPr>
            <w:tcW w:w="2700" w:type="dxa"/>
            <w:shd w:val="clear" w:color="auto" w:fill="auto"/>
            <w:vAlign w:val="bottom"/>
          </w:tcPr>
          <w:p w14:paraId="4BFBDBB2" w14:textId="77777777" w:rsidR="00152EED" w:rsidRDefault="00152EED" w:rsidP="00152E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1828114F" w14:textId="77777777" w:rsidR="00152EED" w:rsidRPr="00184215" w:rsidRDefault="00152EED" w:rsidP="00152EE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2CCEC7" w14:textId="7132622E" w:rsidR="00152EED" w:rsidRPr="004C437A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56058248" w14:textId="77777777" w:rsidR="00152EED" w:rsidRPr="004C437A" w:rsidRDefault="00152EED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A096336" w14:textId="77777777" w:rsidR="00152EED" w:rsidRPr="0012435F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C63E3C4" w14:textId="252FBD4D" w:rsidR="00152EED" w:rsidRPr="004C437A" w:rsidRDefault="00152EED" w:rsidP="0012435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25A75B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0ED30B8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91F6AC" w14:textId="2672B918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4B0E932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7DB96B6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EEC4C" w14:textId="4E31AEDA" w:rsidR="00152EED" w:rsidRPr="004C437A" w:rsidRDefault="00152EED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35EBDDE0" w14:textId="77777777" w:rsidR="00152EED" w:rsidRPr="004C437A" w:rsidRDefault="00152EED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223A2985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4ABB20B" w14:textId="6F4BE7D2" w:rsidR="00152EED" w:rsidRPr="004C437A" w:rsidRDefault="00E862F8" w:rsidP="001243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</w:tcPr>
          <w:p w14:paraId="39DA1767" w14:textId="77777777" w:rsidR="00152EED" w:rsidRPr="004C437A" w:rsidRDefault="00152EED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0C3577E9" w14:textId="77777777" w:rsidR="00152EED" w:rsidRPr="004C437A" w:rsidRDefault="00152EED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C0A83A" w14:textId="7A546711" w:rsidR="00152EED" w:rsidRPr="004C437A" w:rsidRDefault="00E862F8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152EED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83EFC" w:rsidRPr="00184215" w14:paraId="05E17647" w14:textId="77777777" w:rsidTr="006C6D85">
        <w:tc>
          <w:tcPr>
            <w:tcW w:w="2700" w:type="dxa"/>
            <w:shd w:val="clear" w:color="auto" w:fill="auto"/>
            <w:vAlign w:val="bottom"/>
          </w:tcPr>
          <w:p w14:paraId="402C2AF9" w14:textId="77777777" w:rsidR="00083EFC" w:rsidRPr="00184215" w:rsidRDefault="00083EFC" w:rsidP="00083E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97B81" w14:textId="74D6E17F" w:rsidR="00083EFC" w:rsidRPr="004C437A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4483F707" w14:textId="77777777" w:rsidR="00083EFC" w:rsidRPr="004C437A" w:rsidRDefault="00083EFC" w:rsidP="0012435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8A86E" w14:textId="6E761EF3" w:rsidR="00083EFC" w:rsidRPr="004C437A" w:rsidRDefault="00E862F8" w:rsidP="0012435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</w:tcPr>
          <w:p w14:paraId="0252321F" w14:textId="77777777" w:rsidR="00083EFC" w:rsidRPr="004C437A" w:rsidRDefault="00083EF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97E8B" w14:textId="690F1560" w:rsidR="00083EFC" w:rsidRPr="004C437A" w:rsidRDefault="00083EFC" w:rsidP="0012435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52586593" w14:textId="77777777" w:rsidR="00083EFC" w:rsidRPr="004C437A" w:rsidRDefault="00083EF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243DA965" w14:textId="7F0093D1" w:rsidR="00083EFC" w:rsidRPr="004C437A" w:rsidRDefault="00083EFC" w:rsidP="0012435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C985E3B" w14:textId="77777777" w:rsidR="00083EFC" w:rsidRPr="004C437A" w:rsidRDefault="00083EFC" w:rsidP="0012435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3F5C5" w14:textId="2CA65D9D" w:rsidR="00083EFC" w:rsidRPr="004C437A" w:rsidRDefault="00E862F8" w:rsidP="0012435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</w:tcPr>
          <w:p w14:paraId="11D8559E" w14:textId="77777777" w:rsidR="00083EFC" w:rsidRPr="004C437A" w:rsidRDefault="00083EFC" w:rsidP="00124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95A14" w14:textId="48C99D04" w:rsidR="00083EFC" w:rsidRPr="004C437A" w:rsidRDefault="00E862F8" w:rsidP="0012435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083EFC" w:rsidRPr="00184215" w14:paraId="537AF207" w14:textId="77777777" w:rsidTr="006C6D85">
        <w:tc>
          <w:tcPr>
            <w:tcW w:w="2700" w:type="dxa"/>
            <w:shd w:val="clear" w:color="auto" w:fill="auto"/>
            <w:vAlign w:val="bottom"/>
          </w:tcPr>
          <w:p w14:paraId="3583406F" w14:textId="77777777" w:rsidR="00083EFC" w:rsidRPr="00184215" w:rsidRDefault="00083EFC" w:rsidP="00083EF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4BB679" w14:textId="77777777" w:rsidR="00083EFC" w:rsidRPr="00184215" w:rsidRDefault="00083EFC" w:rsidP="00083EF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EA3F2C1" w14:textId="77777777" w:rsidR="00083EFC" w:rsidRPr="00184215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72A4DC28" w14:textId="77777777" w:rsidR="00083EFC" w:rsidRPr="00152EED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99EE916" w14:textId="77777777" w:rsidR="00083EFC" w:rsidRPr="00152EED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</w:tcPr>
          <w:p w14:paraId="2060C2E4" w14:textId="77777777" w:rsidR="00083EFC" w:rsidRPr="00152EED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3B216CC3" w14:textId="77777777" w:rsidR="00083EFC" w:rsidRPr="00152EED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0C5636B5" w14:textId="77777777" w:rsidR="00083EFC" w:rsidRPr="008707FF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627D6444" w14:textId="77777777" w:rsidR="00083EFC" w:rsidRPr="00152EED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</w:tcPr>
          <w:p w14:paraId="7F7C6C7A" w14:textId="77777777" w:rsidR="00083EFC" w:rsidRPr="005539B7" w:rsidRDefault="00083EFC" w:rsidP="007E2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635A741D" w14:textId="77777777" w:rsidR="00083EFC" w:rsidRPr="00152EED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</w:tcPr>
          <w:p w14:paraId="202556AD" w14:textId="77777777" w:rsidR="00083EFC" w:rsidRPr="00152EF3" w:rsidRDefault="00083EFC" w:rsidP="000610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3EFC" w:rsidRPr="00184215" w14:paraId="13692947" w14:textId="77777777" w:rsidTr="006C6D85">
        <w:tc>
          <w:tcPr>
            <w:tcW w:w="2700" w:type="dxa"/>
            <w:shd w:val="clear" w:color="auto" w:fill="auto"/>
            <w:vAlign w:val="bottom"/>
          </w:tcPr>
          <w:p w14:paraId="2EA3E5D0" w14:textId="77777777" w:rsidR="00083EFC" w:rsidRPr="00184215" w:rsidRDefault="00083EFC" w:rsidP="00083E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60B42C49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B13D08C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42347781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1D97863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EEC56B7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BC781ED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7FD01399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6C8CBEC1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E7EDAC9" w14:textId="77777777" w:rsidR="00083EFC" w:rsidRPr="004C437A" w:rsidRDefault="00083EFC" w:rsidP="007E2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139C47C9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6D7A99BF" w14:textId="77777777" w:rsidR="00083EFC" w:rsidRPr="004C437A" w:rsidRDefault="00083EFC" w:rsidP="000610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3EFC" w:rsidRPr="00184215" w14:paraId="60B42A60" w14:textId="77777777" w:rsidTr="006C6D85">
        <w:tc>
          <w:tcPr>
            <w:tcW w:w="2700" w:type="dxa"/>
            <w:shd w:val="clear" w:color="auto" w:fill="auto"/>
            <w:vAlign w:val="bottom"/>
          </w:tcPr>
          <w:p w14:paraId="1DCFED0E" w14:textId="77777777" w:rsidR="00083EFC" w:rsidRDefault="00083EFC" w:rsidP="00083E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4CC5E2CA" w14:textId="77777777" w:rsidR="00083EFC" w:rsidRPr="00184215" w:rsidRDefault="00083EFC" w:rsidP="00083E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9A3BC5" w14:textId="180F7E23" w:rsidR="00083EFC" w:rsidRPr="004C437A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083EFC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5DF3CCFB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671B6C15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B9FE8" w14:textId="220E4CB4" w:rsidR="00083EFC" w:rsidRPr="004C437A" w:rsidRDefault="00083EFC" w:rsidP="00083E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202889B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EB3F8F2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F8FED" w14:textId="39623395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2F816D69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7A53F94" w14:textId="77777777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4F27B8" w14:textId="2984FA7E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5EB377C3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7359E064" w14:textId="77777777" w:rsidR="00083EFC" w:rsidRPr="004C437A" w:rsidRDefault="00083EFC" w:rsidP="007E2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6065D57" w14:textId="576C02E5" w:rsidR="00083EFC" w:rsidRPr="004C437A" w:rsidRDefault="00083EFC" w:rsidP="007E2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862F8"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D37A2DA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D05AC6E" w14:textId="77777777" w:rsidR="00083EFC" w:rsidRPr="004C437A" w:rsidRDefault="00083EFC" w:rsidP="000610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A6F73A4" w14:textId="3807984D" w:rsidR="00083EFC" w:rsidRPr="004C437A" w:rsidRDefault="00E862F8" w:rsidP="000610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083EFC"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83EFC" w:rsidRPr="00184215" w14:paraId="13D9F34F" w14:textId="77777777" w:rsidTr="006C6D85">
        <w:tc>
          <w:tcPr>
            <w:tcW w:w="2700" w:type="dxa"/>
            <w:shd w:val="clear" w:color="auto" w:fill="auto"/>
            <w:vAlign w:val="bottom"/>
          </w:tcPr>
          <w:p w14:paraId="7ACA8FDF" w14:textId="77777777" w:rsidR="00083EFC" w:rsidRPr="00184215" w:rsidRDefault="00083EFC" w:rsidP="00083E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E4689" w14:textId="255E07FA" w:rsidR="00083EFC" w:rsidRPr="004C437A" w:rsidRDefault="00E862F8" w:rsidP="0012435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00E4DE99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C4B7A" w14:textId="016D7F79" w:rsidR="00083EFC" w:rsidRPr="004C437A" w:rsidRDefault="00083EFC" w:rsidP="00083EF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28747F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DDAB" w14:textId="41179B93" w:rsidR="00083EFC" w:rsidRPr="004C437A" w:rsidRDefault="00083EFC" w:rsidP="00083EF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B899F11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9A846FC" w14:textId="4E82C984" w:rsidR="00083EFC" w:rsidRPr="004C437A" w:rsidRDefault="00083EFC" w:rsidP="00083E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7B81C77" w14:textId="77777777" w:rsidR="00083EFC" w:rsidRPr="004C437A" w:rsidRDefault="00083EFC" w:rsidP="00083E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90926" w14:textId="232FFC7C" w:rsidR="00083EFC" w:rsidRPr="004C437A" w:rsidRDefault="00083EFC" w:rsidP="007E21A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862F8"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A50E3D3" w14:textId="77777777" w:rsidR="00083EFC" w:rsidRPr="004C437A" w:rsidRDefault="00083EFC" w:rsidP="0008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0FA94" w14:textId="245E9C13" w:rsidR="00083EFC" w:rsidRPr="004C437A" w:rsidRDefault="00E862F8" w:rsidP="000610C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083EFC"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5D18B69C" w14:textId="77777777" w:rsidR="00BE5B3B" w:rsidRPr="005D0658" w:rsidRDefault="00BE5B3B" w:rsidP="002F754C">
      <w:pPr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0DA8CB2" w14:textId="50D453AB" w:rsidR="00036B89" w:rsidRDefault="00036B89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184215">
        <w:rPr>
          <w:rFonts w:ascii="Angsana New" w:hAnsi="Angsana New" w:cs="Angsana New"/>
          <w:cs/>
        </w:rPr>
        <w:t>ภาระผูกพันกับกิจการที่ไม่เกี่ยวข้องกัน</w:t>
      </w:r>
    </w:p>
    <w:p w14:paraId="7C9A9D36" w14:textId="77777777" w:rsidR="009C1524" w:rsidRPr="005D0658" w:rsidRDefault="009C1524" w:rsidP="009C1524">
      <w:pPr>
        <w:rPr>
          <w:sz w:val="24"/>
          <w:szCs w:val="24"/>
          <w:cs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9C1524" w14:paraId="00FC2DDA" w14:textId="77777777" w:rsidTr="009C1524">
        <w:trPr>
          <w:tblHeader/>
        </w:trPr>
        <w:tc>
          <w:tcPr>
            <w:tcW w:w="8010" w:type="dxa"/>
            <w:hideMark/>
          </w:tcPr>
          <w:p w14:paraId="32EA3B0B" w14:textId="2DA71E48" w:rsidR="009C1524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62F8"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862F8" w:rsidRPr="00E86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BE5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5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E862F8" w:rsidRPr="00E86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EE7E2FF" w14:textId="77777777" w:rsidR="009C1524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C1524" w14:paraId="2B418493" w14:textId="77777777" w:rsidTr="009C1524">
        <w:trPr>
          <w:tblHeader/>
        </w:trPr>
        <w:tc>
          <w:tcPr>
            <w:tcW w:w="8010" w:type="dxa"/>
          </w:tcPr>
          <w:p w14:paraId="6577B62C" w14:textId="77777777" w:rsidR="009C1524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C9495BF" w14:textId="77777777" w:rsidR="009C1524" w:rsidRDefault="009C15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524" w14:paraId="1BA06A8A" w14:textId="77777777" w:rsidTr="009C1524">
        <w:tc>
          <w:tcPr>
            <w:tcW w:w="8010" w:type="dxa"/>
            <w:hideMark/>
          </w:tcPr>
          <w:p w14:paraId="52076BF7" w14:textId="77777777" w:rsidR="009C1524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1C5C843" w14:textId="77777777" w:rsidR="009C1524" w:rsidRDefault="009C15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B1246" w14:paraId="56960C29" w14:textId="77777777" w:rsidTr="009C1524">
        <w:tc>
          <w:tcPr>
            <w:tcW w:w="8010" w:type="dxa"/>
          </w:tcPr>
          <w:p w14:paraId="7D61AC47" w14:textId="6719CF9C" w:rsidR="004B1246" w:rsidRDefault="005B622C" w:rsidP="005B622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22C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71B1F8C" w14:textId="3D62338C" w:rsidR="004B1246" w:rsidRDefault="00E862F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3468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575</w:t>
            </w:r>
          </w:p>
        </w:tc>
      </w:tr>
      <w:tr w:rsidR="001B3E47" w14:paraId="6315A9DE" w14:textId="77777777" w:rsidTr="00CF77EB">
        <w:tc>
          <w:tcPr>
            <w:tcW w:w="8010" w:type="dxa"/>
            <w:hideMark/>
          </w:tcPr>
          <w:p w14:paraId="51E761E0" w14:textId="77777777" w:rsidR="001B3E47" w:rsidRDefault="001B3E47" w:rsidP="001B3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สัญญางานจ้างเหมาก่อสร้างและปรับปรุงระบบควบคุมการจราจร</w:t>
            </w:r>
          </w:p>
        </w:tc>
        <w:tc>
          <w:tcPr>
            <w:tcW w:w="1170" w:type="dxa"/>
            <w:shd w:val="clear" w:color="auto" w:fill="auto"/>
            <w:hideMark/>
          </w:tcPr>
          <w:p w14:paraId="34A2C2BD" w14:textId="389F8B3D" w:rsidR="001B3E47" w:rsidRDefault="00E862F8" w:rsidP="001B3E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E55F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542</w:t>
            </w:r>
          </w:p>
        </w:tc>
      </w:tr>
      <w:tr w:rsidR="001B3E47" w14:paraId="7F979539" w14:textId="77777777" w:rsidTr="00CF77EB">
        <w:tc>
          <w:tcPr>
            <w:tcW w:w="8010" w:type="dxa"/>
            <w:hideMark/>
          </w:tcPr>
          <w:p w14:paraId="5122A85A" w14:textId="77777777" w:rsidR="001B3E47" w:rsidRDefault="001B3E47" w:rsidP="001B3E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สัญญางานจ้างเหมาปรับปรุงระบบจัดเก็บค่า</w:t>
            </w:r>
            <w:bookmarkStart w:id="0" w:name="_GoBack"/>
            <w:bookmarkEnd w:id="0"/>
            <w:r>
              <w:rPr>
                <w:rFonts w:ascii="Angsana New" w:hAnsi="Angsana New" w:hint="cs"/>
                <w:sz w:val="30"/>
                <w:szCs w:val="30"/>
                <w:cs/>
              </w:rPr>
              <w:t>ผ่านทาง</w:t>
            </w:r>
          </w:p>
        </w:tc>
        <w:tc>
          <w:tcPr>
            <w:tcW w:w="1170" w:type="dxa"/>
            <w:shd w:val="clear" w:color="auto" w:fill="auto"/>
            <w:hideMark/>
          </w:tcPr>
          <w:p w14:paraId="39A16474" w14:textId="670384FB" w:rsidR="001B3E47" w:rsidRDefault="00E862F8" w:rsidP="001B3E4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290</w:t>
            </w:r>
            <w:r w:rsidR="001B3E47" w:rsidRPr="001B3E4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62F8">
              <w:rPr>
                <w:rFonts w:ascii="Angsana New" w:hAnsi="Angsana New" w:cs="Angsana New"/>
                <w:sz w:val="30"/>
                <w:szCs w:val="30"/>
                <w:lang w:val="en-US"/>
              </w:rPr>
              <w:t>700</w:t>
            </w:r>
          </w:p>
        </w:tc>
      </w:tr>
      <w:tr w:rsidR="009C1524" w14:paraId="135E11C6" w14:textId="77777777" w:rsidTr="006B3798">
        <w:tc>
          <w:tcPr>
            <w:tcW w:w="8010" w:type="dxa"/>
            <w:hideMark/>
          </w:tcPr>
          <w:p w14:paraId="754498CD" w14:textId="77777777" w:rsidR="009C1524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3A6DC4B" w14:textId="6E709D9C" w:rsidR="009C1524" w:rsidRDefault="00407C5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63,545</w:t>
            </w:r>
          </w:p>
        </w:tc>
      </w:tr>
      <w:tr w:rsidR="009C1524" w14:paraId="42FBE2C6" w14:textId="77777777" w:rsidTr="004B28A4">
        <w:tc>
          <w:tcPr>
            <w:tcW w:w="8010" w:type="dxa"/>
            <w:hideMark/>
          </w:tcPr>
          <w:p w14:paraId="1ADC9B52" w14:textId="77777777" w:rsidR="009C1524" w:rsidRDefault="009C15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C3F49B8" w14:textId="4EAC76B5" w:rsidR="009C1524" w:rsidRPr="008B597C" w:rsidRDefault="00EE7D1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393,362</w:t>
            </w:r>
          </w:p>
        </w:tc>
      </w:tr>
    </w:tbl>
    <w:p w14:paraId="19649C55" w14:textId="77777777" w:rsidR="00D97B1E" w:rsidRPr="00A602F6" w:rsidRDefault="00D97B1E" w:rsidP="00163CDC">
      <w:pPr>
        <w:ind w:left="540"/>
        <w:rPr>
          <w:rFonts w:asciiTheme="majorBidi" w:hAnsiTheme="majorBidi"/>
          <w:i/>
          <w:iCs/>
          <w:sz w:val="30"/>
          <w:szCs w:val="30"/>
          <w:lang w:val="en-GB"/>
        </w:rPr>
      </w:pPr>
    </w:p>
    <w:p w14:paraId="14EA80B5" w14:textId="77777777" w:rsidR="007674F6" w:rsidRDefault="00767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/>
          <w:i/>
          <w:iCs/>
          <w:sz w:val="30"/>
          <w:szCs w:val="30"/>
          <w:cs/>
          <w:lang w:val="en-GB"/>
        </w:rPr>
        <w:br w:type="page"/>
      </w:r>
    </w:p>
    <w:p w14:paraId="21DD6BBE" w14:textId="4F052F0A" w:rsidR="00363FFD" w:rsidRPr="00821043" w:rsidRDefault="00A46520" w:rsidP="00163CDC">
      <w:pPr>
        <w:ind w:left="540"/>
        <w:rPr>
          <w:rFonts w:asciiTheme="majorBidi" w:hAnsiTheme="majorBidi"/>
          <w:i/>
          <w:iCs/>
          <w:sz w:val="30"/>
          <w:szCs w:val="30"/>
          <w:lang w:val="en-GB"/>
        </w:rPr>
      </w:pPr>
      <w:r w:rsidRPr="00184215">
        <w:rPr>
          <w:rFonts w:asciiTheme="majorBidi" w:hAnsiTheme="majorBidi"/>
          <w:i/>
          <w:iCs/>
          <w:sz w:val="30"/>
          <w:szCs w:val="30"/>
          <w:cs/>
          <w:lang w:val="en-GB"/>
        </w:rPr>
        <w:lastRenderedPageBreak/>
        <w:t>ภาระ</w:t>
      </w:r>
      <w:r w:rsidRPr="00821043">
        <w:rPr>
          <w:rFonts w:asciiTheme="majorBidi" w:hAnsiTheme="majorBidi"/>
          <w:i/>
          <w:iCs/>
          <w:sz w:val="30"/>
          <w:szCs w:val="30"/>
          <w:cs/>
          <w:lang w:val="en-GB"/>
        </w:rPr>
        <w:t>ผูกพันตามสัญญาเช่าระยะสั้น</w:t>
      </w:r>
    </w:p>
    <w:p w14:paraId="0EBDAEF8" w14:textId="77777777" w:rsidR="00A46520" w:rsidRPr="00A602F6" w:rsidRDefault="00A46520" w:rsidP="00163CDC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AE16E96" w14:textId="518CC07E" w:rsidR="003263B8" w:rsidRPr="00821043" w:rsidRDefault="00844D3D" w:rsidP="004913E5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="00E862F8" w:rsidRPr="00E862F8">
        <w:rPr>
          <w:rFonts w:asciiTheme="majorBidi" w:hAnsiTheme="majorBidi" w:cstheme="majorBidi"/>
          <w:sz w:val="30"/>
          <w:szCs w:val="30"/>
        </w:rPr>
        <w:t>31</w:t>
      </w:r>
      <w:r w:rsidR="00CC1F96" w:rsidRPr="0082104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C1F96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มีนา</w:t>
      </w:r>
      <w:r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คม </w:t>
      </w:r>
      <w:r w:rsidR="00E862F8" w:rsidRPr="00E862F8">
        <w:rPr>
          <w:rFonts w:asciiTheme="majorBidi" w:hAnsiTheme="majorBidi" w:cstheme="majorBidi"/>
          <w:sz w:val="30"/>
          <w:szCs w:val="30"/>
        </w:rPr>
        <w:t>2564</w:t>
      </w:r>
      <w:r w:rsidR="00FB4914" w:rsidRPr="0082104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</w:t>
      </w:r>
      <w:r w:rsidR="0046073B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สัญญาเช่า</w:t>
      </w:r>
      <w:r w:rsidR="0006208C" w:rsidRPr="00821043">
        <w:rPr>
          <w:rFonts w:asciiTheme="majorBidi" w:hAnsiTheme="majorBidi"/>
          <w:sz w:val="30"/>
          <w:szCs w:val="30"/>
          <w:cs/>
          <w:lang w:val="en-GB"/>
        </w:rPr>
        <w:t>พื้นที่จอดรถ</w:t>
      </w:r>
      <w:r w:rsidR="0046073B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เป็นระยะเวลา </w:t>
      </w:r>
      <w:r w:rsidR="00E862F8" w:rsidRPr="00E862F8">
        <w:rPr>
          <w:rFonts w:asciiTheme="majorBidi" w:hAnsiTheme="majorBidi" w:cstheme="majorBidi"/>
          <w:sz w:val="30"/>
          <w:szCs w:val="30"/>
        </w:rPr>
        <w:t>1</w:t>
      </w:r>
      <w:r w:rsidR="0046073B" w:rsidRPr="0082104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5A70E1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</w:t>
      </w:r>
      <w:r w:rsidR="00D44F23" w:rsidRPr="00821043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D44F23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จะ</w:t>
      </w:r>
      <w:r w:rsidR="005A70E1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สิ้นสุดในเดือน</w:t>
      </w:r>
      <w:r w:rsidR="00746CB3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 w:rsidR="0046073B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862F8" w:rsidRPr="00E862F8">
        <w:rPr>
          <w:rFonts w:asciiTheme="majorBidi" w:hAnsiTheme="majorBidi" w:cstheme="majorBidi"/>
          <w:sz w:val="30"/>
          <w:szCs w:val="30"/>
        </w:rPr>
        <w:t>2564</w:t>
      </w:r>
    </w:p>
    <w:p w14:paraId="62215096" w14:textId="77777777" w:rsidR="009E0C67" w:rsidRDefault="009E0C67" w:rsidP="00163CDC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2DF5729D" w14:textId="745E564A" w:rsidR="00363FFD" w:rsidRPr="00821043" w:rsidRDefault="00363FFD" w:rsidP="00163CDC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21043">
        <w:rPr>
          <w:rFonts w:ascii="Angsana New" w:hAnsi="Angsana New"/>
          <w:i/>
          <w:iCs/>
          <w:sz w:val="30"/>
          <w:szCs w:val="30"/>
          <w:cs/>
        </w:rPr>
        <w:t>สัญญางานจ้างเหมาก่อสร้างและปรับปรุงระบบควบคุมการจราจร</w:t>
      </w:r>
    </w:p>
    <w:p w14:paraId="3C3AB37F" w14:textId="77777777" w:rsidR="00363FFD" w:rsidRPr="00821043" w:rsidRDefault="00363FFD" w:rsidP="00163CDC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2C76B265" w14:textId="1762EF18" w:rsidR="00C44A84" w:rsidRPr="00821043" w:rsidRDefault="00363FFD" w:rsidP="00C44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104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62F8" w:rsidRPr="00E862F8">
        <w:rPr>
          <w:rFonts w:asciiTheme="majorBidi" w:hAnsiTheme="majorBidi" w:cstheme="majorBidi"/>
          <w:sz w:val="30"/>
          <w:szCs w:val="30"/>
        </w:rPr>
        <w:t>15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1043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E862F8" w:rsidRPr="00E862F8">
        <w:rPr>
          <w:rFonts w:asciiTheme="majorBidi" w:hAnsiTheme="majorBidi" w:cstheme="majorBidi"/>
          <w:sz w:val="30"/>
          <w:szCs w:val="30"/>
        </w:rPr>
        <w:t>2559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821043">
        <w:rPr>
          <w:rFonts w:ascii="Angsana New" w:hAnsi="Angsana New"/>
          <w:sz w:val="30"/>
          <w:szCs w:val="30"/>
          <w:cs/>
        </w:rPr>
        <w:t>งานจ้างเหมาก่อสร้างและปรับปรุงระบบควบคุมการจราจร</w:t>
      </w:r>
      <w:r w:rsidRPr="00821043">
        <w:rPr>
          <w:rFonts w:ascii="Angsana New" w:hAnsi="Angsana New" w:hint="cs"/>
          <w:sz w:val="30"/>
          <w:szCs w:val="30"/>
          <w:cs/>
        </w:rPr>
        <w:t>กับ</w:t>
      </w:r>
      <w:r w:rsidR="00013AE7" w:rsidRPr="0082104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21043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</w:t>
      </w:r>
      <w:r w:rsidR="00CD6DEF" w:rsidRPr="00821043">
        <w:rPr>
          <w:rFonts w:asciiTheme="majorBidi" w:hAnsiTheme="majorBidi" w:cstheme="majorBidi" w:hint="cs"/>
          <w:sz w:val="30"/>
          <w:szCs w:val="30"/>
          <w:cs/>
        </w:rPr>
        <w:t>กลุ่มหนึ่ง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E862F8" w:rsidRPr="00E862F8">
        <w:rPr>
          <w:rFonts w:asciiTheme="majorBidi" w:hAnsiTheme="majorBidi" w:cstheme="majorBidi"/>
          <w:sz w:val="30"/>
          <w:szCs w:val="30"/>
        </w:rPr>
        <w:t>2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8210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E567C" w:rsidRPr="00821043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1D6122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ในเดือน</w:t>
      </w:r>
      <w:r w:rsidR="00926774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</w:t>
      </w:r>
      <w:r w:rsidR="00512E59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="001D6122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862F8" w:rsidRPr="00E862F8">
        <w:rPr>
          <w:rFonts w:asciiTheme="majorBidi" w:hAnsiTheme="majorBidi" w:cstheme="majorBidi"/>
          <w:sz w:val="30"/>
          <w:szCs w:val="30"/>
        </w:rPr>
        <w:t>2561</w:t>
      </w:r>
      <w:r w:rsidR="006E567C" w:rsidRPr="0082104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4A84" w:rsidRPr="00821043">
        <w:rPr>
          <w:rFonts w:ascii="Angsana New" w:hAnsi="Angsana New"/>
          <w:sz w:val="30"/>
          <w:szCs w:val="30"/>
          <w:cs/>
        </w:rPr>
        <w:t>ต่อมา บริษัทได้ทำสัญญาแก้ไขเพิ่มเติมเพื่อ</w:t>
      </w:r>
      <w:r w:rsidR="00C44A84" w:rsidRPr="00821043">
        <w:rPr>
          <w:rFonts w:ascii="Angsana New" w:hAnsi="Angsana New" w:hint="cs"/>
          <w:sz w:val="30"/>
          <w:szCs w:val="30"/>
          <w:cs/>
        </w:rPr>
        <w:t>เพิ่มขอบเขตของงานและ</w:t>
      </w:r>
      <w:r w:rsidR="00C44A84" w:rsidRPr="00821043">
        <w:rPr>
          <w:rFonts w:ascii="Angsana New" w:hAnsi="Angsana New"/>
          <w:sz w:val="30"/>
          <w:szCs w:val="30"/>
          <w:cs/>
        </w:rPr>
        <w:t>ขยายกำหนดเวลา</w:t>
      </w:r>
      <w:r w:rsidR="00C44A84" w:rsidRPr="00821043">
        <w:rPr>
          <w:rFonts w:ascii="Angsana New" w:hAnsi="Angsana New" w:hint="cs"/>
          <w:sz w:val="30"/>
          <w:szCs w:val="30"/>
          <w:cs/>
        </w:rPr>
        <w:t>สัญญา</w:t>
      </w:r>
      <w:r w:rsidR="00C44A84" w:rsidRPr="00821043">
        <w:rPr>
          <w:rFonts w:ascii="Angsana New" w:hAnsi="Angsana New"/>
          <w:sz w:val="30"/>
          <w:szCs w:val="30"/>
          <w:cs/>
        </w:rPr>
        <w:t>สิ้นสุดเป็น</w:t>
      </w:r>
      <w:r w:rsidR="00350B3A" w:rsidRPr="00821043">
        <w:rPr>
          <w:rFonts w:ascii="Angsana New" w:hAnsi="Angsana New" w:hint="cs"/>
          <w:sz w:val="30"/>
          <w:szCs w:val="30"/>
          <w:cs/>
        </w:rPr>
        <w:t>เดือน</w:t>
      </w:r>
      <w:r w:rsidR="00C94C8C" w:rsidRPr="00821043">
        <w:rPr>
          <w:rFonts w:ascii="Angsana New" w:hAnsi="Angsana New" w:hint="cs"/>
          <w:sz w:val="30"/>
          <w:szCs w:val="30"/>
          <w:cs/>
        </w:rPr>
        <w:t>กันยายน</w:t>
      </w:r>
      <w:r w:rsidR="003921A4" w:rsidRPr="00821043">
        <w:rPr>
          <w:rFonts w:ascii="Angsana New" w:hAnsi="Angsana New"/>
          <w:sz w:val="30"/>
          <w:szCs w:val="30"/>
          <w:cs/>
        </w:rPr>
        <w:t xml:space="preserve"> </w:t>
      </w:r>
      <w:r w:rsidR="00E862F8" w:rsidRPr="00E862F8">
        <w:rPr>
          <w:rFonts w:ascii="Angsana New" w:hAnsi="Angsana New"/>
          <w:sz w:val="30"/>
          <w:szCs w:val="30"/>
        </w:rPr>
        <w:t>2563</w:t>
      </w:r>
      <w:r w:rsidR="00C44A84" w:rsidRPr="00821043">
        <w:rPr>
          <w:rFonts w:ascii="Angsana New" w:hAnsi="Angsana New" w:hint="cs"/>
          <w:sz w:val="30"/>
          <w:szCs w:val="30"/>
          <w:cs/>
        </w:rPr>
        <w:t xml:space="preserve"> </w:t>
      </w:r>
      <w:r w:rsidR="00401276" w:rsidRPr="00821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4C7B" w:rsidRPr="00821043">
        <w:rPr>
          <w:rFonts w:ascii="Angsana New" w:hAnsi="Angsana New"/>
          <w:sz w:val="30"/>
          <w:szCs w:val="30"/>
          <w:cs/>
        </w:rPr>
        <w:t xml:space="preserve">          </w:t>
      </w:r>
      <w:r w:rsidR="00E862F8" w:rsidRPr="00E862F8">
        <w:rPr>
          <w:rFonts w:ascii="Angsana New" w:hAnsi="Angsana New"/>
          <w:sz w:val="30"/>
          <w:szCs w:val="30"/>
        </w:rPr>
        <w:t>31</w:t>
      </w:r>
      <w:r w:rsidR="00401276" w:rsidRPr="00821043">
        <w:rPr>
          <w:rFonts w:ascii="Angsana New" w:hAnsi="Angsana New"/>
          <w:sz w:val="30"/>
          <w:szCs w:val="30"/>
          <w:cs/>
        </w:rPr>
        <w:t xml:space="preserve"> </w:t>
      </w:r>
      <w:r w:rsidR="008F5314" w:rsidRPr="00821043">
        <w:rPr>
          <w:rFonts w:ascii="Angsana New" w:hAnsi="Angsana New" w:hint="cs"/>
          <w:sz w:val="30"/>
          <w:szCs w:val="30"/>
          <w:cs/>
        </w:rPr>
        <w:t>มีนาคม</w:t>
      </w:r>
      <w:r w:rsidR="00401276" w:rsidRPr="00821043">
        <w:rPr>
          <w:rFonts w:ascii="Angsana New" w:hAnsi="Angsana New"/>
          <w:sz w:val="30"/>
          <w:szCs w:val="30"/>
          <w:cs/>
        </w:rPr>
        <w:t xml:space="preserve"> </w:t>
      </w:r>
      <w:r w:rsidR="00E862F8" w:rsidRPr="00E862F8">
        <w:rPr>
          <w:rFonts w:ascii="Angsana New" w:hAnsi="Angsana New"/>
          <w:sz w:val="30"/>
          <w:szCs w:val="30"/>
        </w:rPr>
        <w:t>2564</w:t>
      </w:r>
      <w:r w:rsidR="00401276" w:rsidRPr="00821043">
        <w:rPr>
          <w:rFonts w:ascii="Angsana New" w:hAnsi="Angsana New"/>
          <w:sz w:val="30"/>
          <w:szCs w:val="30"/>
          <w:cs/>
        </w:rPr>
        <w:t xml:space="preserve"> การก่อสร้างได้แล้วเสร็จและอยู่ในขั้นตอนการตรวจสอบและ</w:t>
      </w:r>
      <w:r w:rsidR="00032B17" w:rsidRPr="00821043">
        <w:rPr>
          <w:rFonts w:ascii="Angsana New" w:hAnsi="Angsana New" w:hint="cs"/>
          <w:sz w:val="30"/>
          <w:szCs w:val="30"/>
          <w:cs/>
        </w:rPr>
        <w:t>ส่งมอบงานให้แก่บริษัท</w:t>
      </w:r>
    </w:p>
    <w:p w14:paraId="0B871BEF" w14:textId="60A68556" w:rsidR="007B67DB" w:rsidRPr="00821043" w:rsidRDefault="007B67DB" w:rsidP="00C44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A2292B0" w14:textId="1AD2294C" w:rsidR="007C1CA1" w:rsidRPr="00821043" w:rsidRDefault="007C1CA1" w:rsidP="007C1CA1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21043">
        <w:rPr>
          <w:rFonts w:ascii="Angsana New" w:hAnsi="Angsana New"/>
          <w:i/>
          <w:iCs/>
          <w:sz w:val="30"/>
          <w:szCs w:val="30"/>
          <w:cs/>
        </w:rPr>
        <w:t>สัญญางานจ้าง</w:t>
      </w:r>
      <w:r w:rsidR="00020A8E" w:rsidRPr="00821043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Pr="00821043">
        <w:rPr>
          <w:rFonts w:ascii="Angsana New" w:hAnsi="Angsana New"/>
          <w:i/>
          <w:iCs/>
          <w:sz w:val="30"/>
          <w:szCs w:val="30"/>
          <w:cs/>
        </w:rPr>
        <w:t>ปรับปรุง</w:t>
      </w:r>
      <w:r w:rsidR="001A6B99" w:rsidRPr="00821043">
        <w:rPr>
          <w:rFonts w:ascii="Angsana New" w:hAnsi="Angsana New"/>
          <w:i/>
          <w:iCs/>
          <w:sz w:val="30"/>
          <w:szCs w:val="30"/>
          <w:cs/>
        </w:rPr>
        <w:t>ระบบจัดเก็บค่าผ่านทาง</w:t>
      </w:r>
    </w:p>
    <w:p w14:paraId="76AC0A13" w14:textId="77777777" w:rsidR="003711DC" w:rsidRPr="00821043" w:rsidRDefault="0037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410B5FC2" w14:textId="26DEBCC0" w:rsidR="003711DC" w:rsidRPr="00821043" w:rsidRDefault="003711DC" w:rsidP="00371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104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62F8" w:rsidRPr="00E862F8">
        <w:rPr>
          <w:rFonts w:asciiTheme="majorBidi" w:hAnsiTheme="majorBidi" w:cstheme="majorBidi"/>
          <w:sz w:val="30"/>
          <w:szCs w:val="30"/>
        </w:rPr>
        <w:t>27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21043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E862F8" w:rsidRPr="00E862F8">
        <w:rPr>
          <w:rFonts w:asciiTheme="majorBidi" w:hAnsiTheme="majorBidi" w:cstheme="majorBidi"/>
          <w:sz w:val="30"/>
          <w:szCs w:val="30"/>
        </w:rPr>
        <w:t>2562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821043">
        <w:rPr>
          <w:rFonts w:ascii="Angsana New" w:hAnsi="Angsana New"/>
          <w:sz w:val="30"/>
          <w:szCs w:val="30"/>
          <w:cs/>
        </w:rPr>
        <w:t>งานจ้าง</w:t>
      </w:r>
      <w:r w:rsidR="005B285D" w:rsidRPr="00821043">
        <w:rPr>
          <w:rFonts w:ascii="Angsana New" w:hAnsi="Angsana New" w:hint="cs"/>
          <w:sz w:val="30"/>
          <w:szCs w:val="30"/>
          <w:cs/>
        </w:rPr>
        <w:t>งาน</w:t>
      </w:r>
      <w:r w:rsidRPr="00821043">
        <w:rPr>
          <w:rFonts w:ascii="Angsana New" w:hAnsi="Angsana New"/>
          <w:sz w:val="30"/>
          <w:szCs w:val="30"/>
          <w:cs/>
        </w:rPr>
        <w:t>ปรับปรุง</w:t>
      </w:r>
      <w:r w:rsidR="00E13228" w:rsidRPr="00821043">
        <w:rPr>
          <w:rFonts w:ascii="Angsana New" w:hAnsi="Angsana New"/>
          <w:sz w:val="30"/>
          <w:szCs w:val="30"/>
          <w:cs/>
        </w:rPr>
        <w:t>ระบบจัดเก็บค่าผ่านทาง</w:t>
      </w:r>
      <w:r w:rsidRPr="00821043">
        <w:rPr>
          <w:rFonts w:ascii="Angsana New" w:hAnsi="Angsana New" w:hint="cs"/>
          <w:sz w:val="30"/>
          <w:szCs w:val="30"/>
          <w:cs/>
        </w:rPr>
        <w:t>กับ</w:t>
      </w:r>
      <w:r w:rsidRPr="00821043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นิติบุคคลร่วมทำงานกลุ่มหนึ่ง</w:t>
      </w:r>
      <w:r w:rsidRPr="00821043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="00E862F8" w:rsidRPr="00E862F8">
        <w:rPr>
          <w:rFonts w:asciiTheme="majorBidi" w:hAnsiTheme="majorBidi" w:cstheme="majorBidi"/>
          <w:sz w:val="30"/>
          <w:szCs w:val="30"/>
        </w:rPr>
        <w:t>16</w:t>
      </w:r>
      <w:r w:rsidR="006F0943" w:rsidRPr="00821043">
        <w:rPr>
          <w:rFonts w:asciiTheme="majorBidi" w:hAnsiTheme="majorBidi"/>
          <w:sz w:val="30"/>
          <w:szCs w:val="30"/>
          <w:cs/>
        </w:rPr>
        <w:t xml:space="preserve"> </w:t>
      </w:r>
      <w:r w:rsidR="006F0943" w:rsidRPr="00821043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="00990B66" w:rsidRPr="00821043">
        <w:rPr>
          <w:rFonts w:ascii="Angsana New" w:hAnsi="Angsana New" w:hint="cs"/>
          <w:sz w:val="30"/>
          <w:szCs w:val="30"/>
          <w:cs/>
        </w:rPr>
        <w:t>สิ้นสุด</w:t>
      </w:r>
      <w:r w:rsidR="00AA7626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ในเดือน</w:t>
      </w:r>
      <w:r w:rsidR="009D1B7F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>เมษายน</w:t>
      </w:r>
      <w:r w:rsidR="00AA7626" w:rsidRPr="0082104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862F8" w:rsidRPr="00E862F8">
        <w:rPr>
          <w:rFonts w:asciiTheme="majorBidi" w:hAnsiTheme="majorBidi" w:cstheme="majorBidi"/>
          <w:sz w:val="30"/>
          <w:szCs w:val="30"/>
        </w:rPr>
        <w:t>2564</w:t>
      </w:r>
    </w:p>
    <w:p w14:paraId="11FC7DD7" w14:textId="77777777" w:rsidR="0075391A" w:rsidRPr="00821043" w:rsidRDefault="00753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37072B7" w14:textId="2699BD1A" w:rsidR="00036B89" w:rsidRPr="00821043" w:rsidRDefault="00775C80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  <w:cs/>
        </w:rPr>
      </w:pPr>
      <w:r w:rsidRPr="00821043">
        <w:rPr>
          <w:rFonts w:ascii="Angsana New" w:hAnsi="Angsana New" w:cs="Angsana New" w:hint="cs"/>
          <w:cs/>
        </w:rPr>
        <w:t>คดีความ</w:t>
      </w:r>
    </w:p>
    <w:p w14:paraId="2BED9473" w14:textId="77777777" w:rsidR="00036B89" w:rsidRPr="00821043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0B7C38" w14:textId="66B80D44" w:rsidR="0075391A" w:rsidRPr="00821043" w:rsidRDefault="00360717" w:rsidP="0075391A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เมื่อวันที่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="00B40E8E"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     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8F009E"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82104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35EC234C" w14:textId="77777777" w:rsidR="0075391A" w:rsidRPr="00821043" w:rsidRDefault="0075391A" w:rsidP="0075391A">
      <w:pPr>
        <w:rPr>
          <w:sz w:val="30"/>
          <w:szCs w:val="30"/>
        </w:rPr>
      </w:pPr>
    </w:p>
    <w:p w14:paraId="66DAFAE9" w14:textId="77777777" w:rsidR="006E40F0" w:rsidRPr="00821043" w:rsidRDefault="006E4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104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CE2975C" w14:textId="61E1C5AC" w:rsidR="00360717" w:rsidRPr="00184215" w:rsidRDefault="00360717" w:rsidP="00360717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สิงหาคม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17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กันยายน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2DD66504" w14:textId="77777777" w:rsidR="00221679" w:rsidRPr="00184215" w:rsidRDefault="00221679" w:rsidP="00221679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4EE25CB" w14:textId="0A8D023A" w:rsidR="00221679" w:rsidRPr="00184215" w:rsidRDefault="00221679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862F8" w:rsidRPr="00E862F8">
        <w:rPr>
          <w:rFonts w:ascii="Angsana New" w:hAnsi="Angsana New"/>
          <w:sz w:val="30"/>
          <w:szCs w:val="30"/>
        </w:rPr>
        <w:t>20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ผู้ฟ้องคดีรวม </w:t>
      </w:r>
      <w:r w:rsidR="00E862F8" w:rsidRPr="00E862F8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="00E862F8" w:rsidRPr="00E862F8">
        <w:rPr>
          <w:rFonts w:ascii="Angsana New" w:hAnsi="Angsana New"/>
          <w:sz w:val="30"/>
          <w:szCs w:val="30"/>
        </w:rPr>
        <w:t>22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E862F8" w:rsidRPr="00E862F8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/>
          <w:sz w:val="30"/>
          <w:szCs w:val="30"/>
        </w:rPr>
        <w:t>2567</w:t>
      </w:r>
      <w:r w:rsidRPr="00184215">
        <w:rPr>
          <w:rFonts w:ascii="Angsana New" w:hAnsi="Angsana New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/>
          <w:sz w:val="30"/>
          <w:szCs w:val="30"/>
        </w:rPr>
        <w:t>3</w:t>
      </w:r>
      <w:r w:rsidRPr="00184215">
        <w:rPr>
          <w:rFonts w:ascii="Angsana New" w:hAnsi="Angsana New"/>
          <w:sz w:val="30"/>
          <w:szCs w:val="30"/>
          <w:cs/>
        </w:rPr>
        <w:t>/</w:t>
      </w:r>
      <w:r w:rsidR="00E862F8" w:rsidRPr="00E862F8">
        <w:rPr>
          <w:rFonts w:ascii="Angsana New" w:hAnsi="Angsana New"/>
          <w:sz w:val="30"/>
          <w:szCs w:val="30"/>
        </w:rPr>
        <w:t>2550</w:t>
      </w:r>
      <w:r w:rsidRPr="00184215">
        <w:rPr>
          <w:rFonts w:ascii="Angsana New" w:hAnsi="Angsana New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="00E862F8" w:rsidRPr="00E862F8">
        <w:rPr>
          <w:rFonts w:ascii="Angsana New" w:hAnsi="Angsana New"/>
          <w:sz w:val="30"/>
          <w:szCs w:val="30"/>
        </w:rPr>
        <w:t>27</w:t>
      </w:r>
      <w:r w:rsidRPr="0018421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/>
          <w:sz w:val="30"/>
          <w:szCs w:val="30"/>
        </w:rPr>
        <w:t>2562</w:t>
      </w:r>
      <w:r w:rsidRPr="00184215">
        <w:rPr>
          <w:rFonts w:ascii="Angsana New" w:hAnsi="Angsana New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="00E862F8" w:rsidRPr="00E862F8">
        <w:rPr>
          <w:rFonts w:ascii="Angsana New" w:hAnsi="Angsana New"/>
          <w:sz w:val="30"/>
          <w:szCs w:val="30"/>
        </w:rPr>
        <w:t>21</w:t>
      </w:r>
      <w:r w:rsidRPr="00184215">
        <w:rPr>
          <w:rFonts w:ascii="Angsana New" w:hAnsi="Angsana New"/>
          <w:sz w:val="30"/>
          <w:szCs w:val="30"/>
          <w:cs/>
        </w:rPr>
        <w:t xml:space="preserve"> ราย ไว้พิจารณา</w:t>
      </w:r>
    </w:p>
    <w:p w14:paraId="51282044" w14:textId="77777777" w:rsidR="0075391A" w:rsidRPr="00184215" w:rsidRDefault="0075391A" w:rsidP="0022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2CF7720" w14:textId="369F7376" w:rsidR="00E80237" w:rsidRDefault="00221679" w:rsidP="004B64D6">
      <w:pPr>
        <w:pStyle w:val="Heading2"/>
        <w:spacing w:line="240" w:lineRule="auto"/>
        <w:ind w:left="540"/>
        <w:jc w:val="thaiDistribute"/>
        <w:rPr>
          <w:rFonts w:ascii="Angsana New" w:hAnsi="Angsana New"/>
        </w:rPr>
      </w:pP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ไว้อีกว่า บันทึกข้อตกลงแก้ไขเปลี่ยนแปลงสัญญาสัมปทานทางหลวง ฉบับที่ 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="00E862F8" w:rsidRPr="00E862F8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เป็นการกระทำที่ชอบด้วยสัญญาและเป็นไปตามขั้นตอนของกฎหมาย บริษัทจึง</w:t>
      </w:r>
      <w:r w:rsidRPr="0018421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ไม่</w:t>
      </w:r>
      <w:r w:rsidRPr="00184215">
        <w:rPr>
          <w:rFonts w:ascii="Angsana New" w:hAnsi="Angsana New" w:cs="Angsana New"/>
          <w:b w:val="0"/>
          <w:bCs w:val="0"/>
          <w:sz w:val="30"/>
          <w:szCs w:val="30"/>
          <w:cs/>
        </w:rPr>
        <w:t>ได้บันทึกรายการไว้ในงบการเงิน ทั้งนี้ผลของคดีดังกล่าวยังมีความไม่แน่นอน</w:t>
      </w:r>
      <w:r w:rsidRPr="00184215">
        <w:rPr>
          <w:rFonts w:ascii="Angsana New" w:hAnsi="Angsana New" w:cs="Angsana New" w:hint="cs"/>
          <w:cs/>
        </w:rPr>
        <w:t xml:space="preserve"> </w:t>
      </w:r>
    </w:p>
    <w:p w14:paraId="67C14541" w14:textId="7C8AAF1E" w:rsidR="009C6F6E" w:rsidRDefault="009C6F6E" w:rsidP="007F0072">
      <w:pPr>
        <w:rPr>
          <w:rFonts w:asciiTheme="majorBidi" w:hAnsiTheme="majorBidi" w:cstheme="majorBidi"/>
          <w:sz w:val="30"/>
          <w:szCs w:val="30"/>
        </w:rPr>
      </w:pPr>
    </w:p>
    <w:p w14:paraId="6F6D104D" w14:textId="4617444C" w:rsidR="009C6F6E" w:rsidRDefault="009C6F6E" w:rsidP="007F0072">
      <w:pPr>
        <w:rPr>
          <w:rFonts w:asciiTheme="majorBidi" w:hAnsiTheme="majorBidi" w:cstheme="majorBidi"/>
          <w:sz w:val="30"/>
          <w:szCs w:val="30"/>
        </w:rPr>
      </w:pPr>
    </w:p>
    <w:p w14:paraId="07B5C87A" w14:textId="1529677D" w:rsidR="00690A36" w:rsidRDefault="00891EB7" w:rsidP="00690A3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891EB7">
        <w:rPr>
          <w:rFonts w:ascii="Angsana New" w:hAnsi="Angsana New" w:cs="Angsana New"/>
          <w:cs/>
        </w:rPr>
        <w:lastRenderedPageBreak/>
        <w:t>เหตุการณ์ภายหลังรอบระยะเวลารายงาน</w:t>
      </w:r>
    </w:p>
    <w:p w14:paraId="7073E007" w14:textId="28666089" w:rsidR="00A43CEA" w:rsidRPr="00662C6D" w:rsidRDefault="00A43CEA" w:rsidP="00A43CEA">
      <w:pPr>
        <w:rPr>
          <w:sz w:val="30"/>
          <w:szCs w:val="30"/>
        </w:rPr>
      </w:pPr>
    </w:p>
    <w:p w14:paraId="6B817E24" w14:textId="77777777" w:rsidR="009147BF" w:rsidRDefault="009147BF" w:rsidP="009147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E862F8">
        <w:rPr>
          <w:rFonts w:ascii="Angsana New" w:hAnsi="Angsana New"/>
          <w:sz w:val="30"/>
          <w:szCs w:val="30"/>
        </w:rPr>
        <w:t>2564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ของบริษัท ซึ่งประชุม</w:t>
      </w:r>
      <w:r w:rsidRPr="0018421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862F8">
        <w:rPr>
          <w:rFonts w:ascii="Angsana New" w:hAnsi="Angsana New"/>
          <w:sz w:val="30"/>
          <w:szCs w:val="30"/>
        </w:rPr>
        <w:t>29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E862F8">
        <w:rPr>
          <w:rFonts w:ascii="Angsana New" w:hAnsi="Angsana New"/>
          <w:sz w:val="30"/>
          <w:szCs w:val="30"/>
        </w:rPr>
        <w:t>2564</w:t>
      </w:r>
      <w:r w:rsidRPr="00184215"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</w:p>
    <w:p w14:paraId="61D12057" w14:textId="77777777" w:rsidR="009147BF" w:rsidRDefault="009147BF" w:rsidP="009147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ED28DC9" w14:textId="77777777" w:rsidR="009147BF" w:rsidRDefault="009147BF" w:rsidP="009147BF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มีมติ</w:t>
      </w:r>
      <w:r w:rsidRPr="002E57AF">
        <w:rPr>
          <w:rFonts w:ascii="Angsana New" w:hAnsi="Angsana New" w:hint="cs"/>
          <w:sz w:val="30"/>
          <w:szCs w:val="30"/>
          <w:cs/>
        </w:rPr>
        <w:t>อนุมัติการจัดสรรกำไรเป็นเงินปันผลสำหรับผลการดำเนินงานประจำปี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/>
          <w:sz w:val="30"/>
          <w:szCs w:val="30"/>
        </w:rPr>
        <w:t>2563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/>
          <w:sz w:val="30"/>
          <w:szCs w:val="30"/>
        </w:rPr>
        <w:t>0</w:t>
      </w:r>
      <w:r w:rsidRPr="002E57AF">
        <w:rPr>
          <w:rFonts w:ascii="Angsana New" w:hAnsi="Angsana New"/>
          <w:sz w:val="30"/>
          <w:szCs w:val="30"/>
          <w:cs/>
        </w:rPr>
        <w:t>.</w:t>
      </w:r>
      <w:r w:rsidRPr="002E57AF">
        <w:rPr>
          <w:rFonts w:ascii="Angsana New" w:hAnsi="Angsana New"/>
          <w:sz w:val="30"/>
          <w:szCs w:val="30"/>
        </w:rPr>
        <w:t xml:space="preserve">50 </w:t>
      </w:r>
      <w:r w:rsidRPr="002E57AF">
        <w:rPr>
          <w:rFonts w:ascii="Angsana New" w:hAnsi="Angsana New" w:hint="cs"/>
          <w:sz w:val="30"/>
          <w:szCs w:val="30"/>
          <w:cs/>
        </w:rPr>
        <w:t>บาท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/>
          <w:sz w:val="30"/>
          <w:szCs w:val="30"/>
        </w:rPr>
        <w:t>520</w:t>
      </w:r>
      <w:r w:rsidRPr="002E57AF">
        <w:rPr>
          <w:rFonts w:ascii="Angsana New" w:hAnsi="Angsana New"/>
          <w:sz w:val="30"/>
          <w:szCs w:val="30"/>
          <w:cs/>
        </w:rPr>
        <w:t>.</w:t>
      </w:r>
      <w:r w:rsidRPr="002E57AF">
        <w:rPr>
          <w:rFonts w:ascii="Angsana New" w:hAnsi="Angsana New"/>
          <w:sz w:val="30"/>
          <w:szCs w:val="30"/>
        </w:rPr>
        <w:t>62</w:t>
      </w:r>
      <w:r w:rsidRPr="002E57AF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E57AF">
        <w:rPr>
          <w:rFonts w:ascii="Angsana New" w:hAnsi="Angsana New" w:hint="cs"/>
          <w:sz w:val="30"/>
          <w:szCs w:val="30"/>
          <w:cs/>
        </w:rPr>
        <w:t>ล้านบาท โดย</w:t>
      </w:r>
      <w:r w:rsidRPr="002E57AF">
        <w:rPr>
          <w:rFonts w:ascii="Angsana New" w:hAnsi="Angsana New"/>
          <w:sz w:val="30"/>
          <w:szCs w:val="30"/>
          <w:cs/>
        </w:rPr>
        <w:t>บริษัท</w:t>
      </w:r>
      <w:r w:rsidRPr="002E57AF">
        <w:rPr>
          <w:rFonts w:ascii="Angsana New" w:hAnsi="Angsana New" w:hint="cs"/>
          <w:sz w:val="30"/>
          <w:szCs w:val="30"/>
          <w:cs/>
        </w:rPr>
        <w:t>จะจ่</w:t>
      </w:r>
      <w:r w:rsidRPr="002E57AF">
        <w:rPr>
          <w:rFonts w:ascii="Angsana New" w:hAnsi="Angsana New"/>
          <w:sz w:val="30"/>
          <w:szCs w:val="30"/>
          <w:cs/>
        </w:rPr>
        <w:t>ายเงินปันผล</w:t>
      </w:r>
      <w:r w:rsidRPr="002E57AF">
        <w:rPr>
          <w:rFonts w:ascii="Angsana New" w:hAnsi="Angsana New" w:hint="cs"/>
          <w:sz w:val="30"/>
          <w:szCs w:val="30"/>
          <w:cs/>
        </w:rPr>
        <w:t>ดังกล่าว</w:t>
      </w:r>
      <w:r w:rsidRPr="002E57AF">
        <w:rPr>
          <w:rFonts w:ascii="Angsana New" w:hAnsi="Angsana New"/>
          <w:sz w:val="30"/>
          <w:szCs w:val="30"/>
          <w:cs/>
        </w:rPr>
        <w:t xml:space="preserve">ให้กับผู้ถือหุ้นภายในวันที่ </w:t>
      </w:r>
      <w:r w:rsidRPr="002E57AF">
        <w:rPr>
          <w:rFonts w:ascii="Angsana New" w:hAnsi="Angsana New"/>
          <w:sz w:val="30"/>
          <w:szCs w:val="30"/>
        </w:rPr>
        <w:t>28</w:t>
      </w:r>
      <w:r w:rsidRPr="002E57A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2E57AF">
        <w:rPr>
          <w:rFonts w:ascii="Angsana New" w:hAnsi="Angsana New"/>
          <w:sz w:val="30"/>
          <w:szCs w:val="30"/>
        </w:rPr>
        <w:t>2564</w:t>
      </w:r>
    </w:p>
    <w:p w14:paraId="5E962C3D" w14:textId="77777777" w:rsidR="009147BF" w:rsidRDefault="009147BF" w:rsidP="009147BF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22C004B" w14:textId="77777777" w:rsidR="009147BF" w:rsidRDefault="009147BF" w:rsidP="009147BF">
      <w:pPr>
        <w:pStyle w:val="ListParagraph"/>
        <w:numPr>
          <w:ilvl w:val="0"/>
          <w:numId w:val="36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รับทราบรายงานเรื่องการเข้าจดทะเบียนในตลาดหลักทรัพย์แห่งประเทศไทยของบริษัท โดยคาดว่าจะสามารถซื้อขายวันแรกในตลาดหลักทรัพย์แห่งประเทศไทยในวันที่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p w14:paraId="2D1418CF" w14:textId="77777777" w:rsidR="009147BF" w:rsidRPr="00337711" w:rsidRDefault="009147BF" w:rsidP="009147BF">
      <w:pPr>
        <w:pStyle w:val="ListParagraph"/>
        <w:rPr>
          <w:rFonts w:ascii="Angsana New" w:hAnsi="Angsana New"/>
          <w:sz w:val="30"/>
          <w:szCs w:val="30"/>
        </w:rPr>
      </w:pPr>
    </w:p>
    <w:p w14:paraId="770895B0" w14:textId="77777777" w:rsidR="009147BF" w:rsidRPr="00D977F7" w:rsidRDefault="009147BF" w:rsidP="009147BF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D5B2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E862F8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4D5B2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Pr="00E862F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4D5B2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รับเงินจำนวนเงิน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2,240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จาก</w:t>
      </w:r>
      <w:r w:rsidRPr="00EE4DDC">
        <w:rPr>
          <w:rFonts w:asciiTheme="majorBidi" w:hAnsiTheme="majorBidi"/>
          <w:spacing w:val="-6"/>
          <w:sz w:val="30"/>
          <w:szCs w:val="30"/>
          <w:cs/>
        </w:rPr>
        <w:t>การเสนอขายหุ้น</w:t>
      </w:r>
      <w:r>
        <w:rPr>
          <w:rFonts w:asciiTheme="majorBidi" w:hAnsiTheme="majorBidi" w:hint="cs"/>
          <w:spacing w:val="-6"/>
          <w:sz w:val="30"/>
          <w:szCs w:val="30"/>
          <w:cs/>
        </w:rPr>
        <w:t>สามัญออก</w:t>
      </w:r>
      <w:r w:rsidRPr="00EE4DDC">
        <w:rPr>
          <w:rFonts w:asciiTheme="majorBidi" w:hAnsiTheme="majorBidi"/>
          <w:spacing w:val="-6"/>
          <w:sz w:val="30"/>
          <w:szCs w:val="30"/>
          <w:cs/>
        </w:rPr>
        <w:t>ใหม่แก่ประชาชนทั่วไปเป็นครั้งแรก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เป็นจำนวน </w:t>
      </w:r>
      <w:r w:rsidRPr="00E862F8">
        <w:rPr>
          <w:rFonts w:asciiTheme="majorBidi" w:hAnsiTheme="majorBidi" w:cstheme="majorBidi"/>
          <w:sz w:val="30"/>
          <w:szCs w:val="30"/>
        </w:rPr>
        <w:t>140</w:t>
      </w:r>
      <w:r w:rsidRPr="004D5B2E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4D5B2E">
        <w:rPr>
          <w:rFonts w:asciiTheme="majorBidi" w:hAnsiTheme="majorBidi" w:cstheme="majorBidi"/>
          <w:sz w:val="30"/>
          <w:szCs w:val="30"/>
          <w:cs/>
        </w:rPr>
        <w:t xml:space="preserve">(มูลค่าที่ตราไว้ </w:t>
      </w:r>
      <w:r w:rsidRPr="00E862F8">
        <w:rPr>
          <w:rFonts w:asciiTheme="majorBidi" w:hAnsiTheme="majorBidi" w:cstheme="majorBidi"/>
          <w:sz w:val="30"/>
          <w:szCs w:val="30"/>
        </w:rPr>
        <w:t>5</w:t>
      </w:r>
      <w:r w:rsidRPr="004D5B2E">
        <w:rPr>
          <w:rFonts w:asciiTheme="majorBidi" w:hAnsiTheme="majorBidi"/>
          <w:sz w:val="30"/>
          <w:szCs w:val="30"/>
          <w:cs/>
        </w:rPr>
        <w:t>.</w:t>
      </w:r>
      <w:r w:rsidRPr="00E862F8">
        <w:rPr>
          <w:rFonts w:asciiTheme="majorBidi" w:hAnsiTheme="majorBidi" w:cstheme="majorBidi"/>
          <w:sz w:val="30"/>
          <w:szCs w:val="30"/>
        </w:rPr>
        <w:t>2</w:t>
      </w:r>
      <w:r w:rsidRPr="004D5B2E">
        <w:rPr>
          <w:rFonts w:asciiTheme="majorBidi" w:hAnsiTheme="majorBidi" w:cstheme="majorBidi"/>
          <w:sz w:val="30"/>
          <w:szCs w:val="30"/>
          <w:cs/>
        </w:rPr>
        <w:t xml:space="preserve"> บาทต่อหุ้น)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</w:t>
      </w:r>
      <w:r w:rsidRPr="004D5B2E">
        <w:rPr>
          <w:rFonts w:asciiTheme="majorBidi" w:hAnsiTheme="majorBidi" w:cstheme="majorBidi"/>
          <w:sz w:val="30"/>
          <w:szCs w:val="30"/>
          <w:cs/>
        </w:rPr>
        <w:t>ราคา</w:t>
      </w:r>
      <w:r>
        <w:rPr>
          <w:rFonts w:asciiTheme="majorBidi" w:hAnsiTheme="majorBidi" w:cstheme="majorBidi" w:hint="cs"/>
          <w:sz w:val="30"/>
          <w:szCs w:val="30"/>
          <w:cs/>
        </w:rPr>
        <w:t>เสนอขาย</w:t>
      </w:r>
      <w:r w:rsidRPr="004D5B2E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>
        <w:rPr>
          <w:rFonts w:asciiTheme="majorBidi" w:hAnsiTheme="majorBidi" w:cstheme="majorBidi"/>
          <w:sz w:val="30"/>
          <w:szCs w:val="30"/>
        </w:rPr>
        <w:t>16</w:t>
      </w:r>
      <w:r w:rsidRPr="004D5B2E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ทั้งนี้ บริษัทได้จดทะเบียนการเพิ่มทุนชำระแล้วดังกล่าวกับกระทรวงพาณิชย์แล้วในวันเดียวกัน </w:t>
      </w:r>
    </w:p>
    <w:p w14:paraId="66219E20" w14:textId="4EF6C21C" w:rsidR="00B8424D" w:rsidRPr="00D977F7" w:rsidRDefault="00B8424D" w:rsidP="009147BF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sectPr w:rsidR="00B8424D" w:rsidRPr="00D977F7" w:rsidSect="00E64A2A">
      <w:headerReference w:type="default" r:id="rId8"/>
      <w:footerReference w:type="default" r:id="rId9"/>
      <w:type w:val="nextColumn"/>
      <w:pgSz w:w="11909" w:h="16834" w:code="9"/>
      <w:pgMar w:top="691" w:right="1152" w:bottom="576" w:left="1152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6311B" w14:textId="77777777" w:rsidR="00B7392D" w:rsidRDefault="00B7392D">
      <w:r>
        <w:separator/>
      </w:r>
    </w:p>
  </w:endnote>
  <w:endnote w:type="continuationSeparator" w:id="0">
    <w:p w14:paraId="4E718665" w14:textId="77777777" w:rsidR="00B7392D" w:rsidRDefault="00B7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  <w:sz w:val="30"/>
        <w:szCs w:val="30"/>
      </w:rPr>
      <w:id w:val="-941293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E3E7A" w14:textId="4FFC8035" w:rsidR="007532D6" w:rsidRPr="003B4E4E" w:rsidRDefault="007532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E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3B4E4E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3B4E4E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3B4E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2435F">
          <w:rPr>
            <w:rFonts w:asciiTheme="majorBidi" w:hAnsiTheme="majorBidi" w:cstheme="majorBidi"/>
            <w:noProof/>
            <w:sz w:val="30"/>
            <w:szCs w:val="30"/>
          </w:rPr>
          <w:t>11</w:t>
        </w:r>
        <w:r w:rsidRPr="003B4E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EE4F13" w14:textId="77777777" w:rsidR="00B7392D" w:rsidRDefault="00B7392D">
      <w:r>
        <w:separator/>
      </w:r>
    </w:p>
  </w:footnote>
  <w:footnote w:type="continuationSeparator" w:id="0">
    <w:p w14:paraId="0D00DD87" w14:textId="77777777" w:rsidR="00B7392D" w:rsidRDefault="00B73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7AC2" w14:textId="77777777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  <w:lang w:val="th-TH"/>
      </w:rPr>
    </w:pPr>
    <w:r w:rsidRPr="00B032BE">
      <w:rPr>
        <w:rFonts w:asciiTheme="majorBidi" w:hAnsiTheme="majorBidi" w:cs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57C045BB" w14:textId="75722C96" w:rsidR="007532D6" w:rsidRPr="00B032BE" w:rsidRDefault="007532D6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4516F772" w:rsidR="007532D6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 w:rsidRPr="00E862F8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Pr="00E862F8">
      <w:rPr>
        <w:rFonts w:asciiTheme="majorBidi" w:hAnsiTheme="majorBidi" w:cstheme="majorBidi"/>
        <w:b/>
        <w:bCs/>
        <w:sz w:val="32"/>
        <w:szCs w:val="32"/>
      </w:rPr>
      <w:t>2564</w:t>
    </w:r>
    <w:r>
      <w:rPr>
        <w:rFonts w:asciiTheme="majorBidi" w:hAnsiTheme="majorBidi"/>
        <w:b/>
        <w:bCs/>
        <w:sz w:val="32"/>
        <w:szCs w:val="32"/>
        <w:cs/>
      </w:rPr>
      <w:t xml:space="preserve"> (</w:t>
    </w:r>
    <w:r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CA43FEA" w14:textId="77777777" w:rsidR="007532D6" w:rsidRPr="00B032BE" w:rsidRDefault="007532D6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9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8"/>
  </w:num>
  <w:num w:numId="14">
    <w:abstractNumId w:val="21"/>
  </w:num>
  <w:num w:numId="15">
    <w:abstractNumId w:val="14"/>
  </w:num>
  <w:num w:numId="16">
    <w:abstractNumId w:val="30"/>
  </w:num>
  <w:num w:numId="17">
    <w:abstractNumId w:val="23"/>
  </w:num>
  <w:num w:numId="18">
    <w:abstractNumId w:val="16"/>
  </w:num>
  <w:num w:numId="19">
    <w:abstractNumId w:val="20"/>
  </w:num>
  <w:num w:numId="20">
    <w:abstractNumId w:val="12"/>
  </w:num>
  <w:num w:numId="21">
    <w:abstractNumId w:val="15"/>
  </w:num>
  <w:num w:numId="22">
    <w:abstractNumId w:val="27"/>
  </w:num>
  <w:num w:numId="2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5"/>
  </w:num>
  <w:num w:numId="26">
    <w:abstractNumId w:val="24"/>
  </w:num>
  <w:num w:numId="27">
    <w:abstractNumId w:val="13"/>
  </w:num>
  <w:num w:numId="28">
    <w:abstractNumId w:val="33"/>
  </w:num>
  <w:num w:numId="29">
    <w:abstractNumId w:val="26"/>
  </w:num>
  <w:num w:numId="30">
    <w:abstractNumId w:val="31"/>
  </w:num>
  <w:num w:numId="31">
    <w:abstractNumId w:val="29"/>
  </w:num>
  <w:num w:numId="32">
    <w:abstractNumId w:val="18"/>
  </w:num>
  <w:num w:numId="33">
    <w:abstractNumId w:val="22"/>
  </w:num>
  <w:num w:numId="34">
    <w:abstractNumId w:val="10"/>
  </w:num>
  <w:num w:numId="35">
    <w:abstractNumId w:val="34"/>
  </w:num>
  <w:num w:numId="36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B4"/>
    <w:rsid w:val="00000360"/>
    <w:rsid w:val="00000376"/>
    <w:rsid w:val="00000447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10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7D8"/>
    <w:rsid w:val="0000394B"/>
    <w:rsid w:val="00003A83"/>
    <w:rsid w:val="00003D33"/>
    <w:rsid w:val="00003F7C"/>
    <w:rsid w:val="0000403E"/>
    <w:rsid w:val="00004048"/>
    <w:rsid w:val="000043BA"/>
    <w:rsid w:val="00004836"/>
    <w:rsid w:val="0000494C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435"/>
    <w:rsid w:val="0001176D"/>
    <w:rsid w:val="00011A52"/>
    <w:rsid w:val="00011E1C"/>
    <w:rsid w:val="00011ECE"/>
    <w:rsid w:val="00012439"/>
    <w:rsid w:val="00012655"/>
    <w:rsid w:val="00012E13"/>
    <w:rsid w:val="00012F54"/>
    <w:rsid w:val="000132F3"/>
    <w:rsid w:val="00013AE7"/>
    <w:rsid w:val="00013D2B"/>
    <w:rsid w:val="00013DCC"/>
    <w:rsid w:val="0001443B"/>
    <w:rsid w:val="000147E0"/>
    <w:rsid w:val="0001485B"/>
    <w:rsid w:val="00014AEE"/>
    <w:rsid w:val="00014B08"/>
    <w:rsid w:val="00014EF0"/>
    <w:rsid w:val="000150B3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5C6"/>
    <w:rsid w:val="00025A0D"/>
    <w:rsid w:val="00025CC6"/>
    <w:rsid w:val="000260AE"/>
    <w:rsid w:val="0002686C"/>
    <w:rsid w:val="000268BF"/>
    <w:rsid w:val="00026C3A"/>
    <w:rsid w:val="00026E3A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55F"/>
    <w:rsid w:val="00030618"/>
    <w:rsid w:val="0003062D"/>
    <w:rsid w:val="00030680"/>
    <w:rsid w:val="000308AE"/>
    <w:rsid w:val="000309C1"/>
    <w:rsid w:val="00030A91"/>
    <w:rsid w:val="00030B28"/>
    <w:rsid w:val="00030DAF"/>
    <w:rsid w:val="000313E6"/>
    <w:rsid w:val="0003147C"/>
    <w:rsid w:val="00031629"/>
    <w:rsid w:val="000318C0"/>
    <w:rsid w:val="00031B22"/>
    <w:rsid w:val="00031B7E"/>
    <w:rsid w:val="00032018"/>
    <w:rsid w:val="00032436"/>
    <w:rsid w:val="0003247A"/>
    <w:rsid w:val="00032B17"/>
    <w:rsid w:val="00032C37"/>
    <w:rsid w:val="00032F7C"/>
    <w:rsid w:val="000331AC"/>
    <w:rsid w:val="000331CB"/>
    <w:rsid w:val="000335E0"/>
    <w:rsid w:val="00033946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90"/>
    <w:rsid w:val="00036548"/>
    <w:rsid w:val="00036811"/>
    <w:rsid w:val="000368A6"/>
    <w:rsid w:val="0003694D"/>
    <w:rsid w:val="000369C3"/>
    <w:rsid w:val="00036ACF"/>
    <w:rsid w:val="00036B89"/>
    <w:rsid w:val="00036BC6"/>
    <w:rsid w:val="00036CF6"/>
    <w:rsid w:val="00037B16"/>
    <w:rsid w:val="00037C6B"/>
    <w:rsid w:val="00037D68"/>
    <w:rsid w:val="00040017"/>
    <w:rsid w:val="0004012A"/>
    <w:rsid w:val="00040497"/>
    <w:rsid w:val="0004075B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116"/>
    <w:rsid w:val="000475BC"/>
    <w:rsid w:val="00047752"/>
    <w:rsid w:val="0004790A"/>
    <w:rsid w:val="00047A47"/>
    <w:rsid w:val="000500EA"/>
    <w:rsid w:val="00050632"/>
    <w:rsid w:val="0005088D"/>
    <w:rsid w:val="00050A02"/>
    <w:rsid w:val="00050C58"/>
    <w:rsid w:val="00050D82"/>
    <w:rsid w:val="000511E6"/>
    <w:rsid w:val="00051209"/>
    <w:rsid w:val="000514EF"/>
    <w:rsid w:val="000518AC"/>
    <w:rsid w:val="0005192D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2A5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EBF"/>
    <w:rsid w:val="00060F98"/>
    <w:rsid w:val="000610C9"/>
    <w:rsid w:val="00061748"/>
    <w:rsid w:val="000618B3"/>
    <w:rsid w:val="000618E0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69D"/>
    <w:rsid w:val="000727EB"/>
    <w:rsid w:val="00072844"/>
    <w:rsid w:val="00072857"/>
    <w:rsid w:val="00072A14"/>
    <w:rsid w:val="00072CDD"/>
    <w:rsid w:val="0007316A"/>
    <w:rsid w:val="0007330E"/>
    <w:rsid w:val="00073C06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0F8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2D"/>
    <w:rsid w:val="00076B4A"/>
    <w:rsid w:val="0007703C"/>
    <w:rsid w:val="00077062"/>
    <w:rsid w:val="000771C2"/>
    <w:rsid w:val="000774EE"/>
    <w:rsid w:val="000775D9"/>
    <w:rsid w:val="0008009A"/>
    <w:rsid w:val="00080320"/>
    <w:rsid w:val="00080469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3EFC"/>
    <w:rsid w:val="000843C9"/>
    <w:rsid w:val="000844A5"/>
    <w:rsid w:val="00084E16"/>
    <w:rsid w:val="00084E80"/>
    <w:rsid w:val="00084F1D"/>
    <w:rsid w:val="00084F1E"/>
    <w:rsid w:val="000853F6"/>
    <w:rsid w:val="00085823"/>
    <w:rsid w:val="00085924"/>
    <w:rsid w:val="00085A5B"/>
    <w:rsid w:val="00085E1B"/>
    <w:rsid w:val="00085FD2"/>
    <w:rsid w:val="00086456"/>
    <w:rsid w:val="00086516"/>
    <w:rsid w:val="000865C8"/>
    <w:rsid w:val="000866F6"/>
    <w:rsid w:val="0008671F"/>
    <w:rsid w:val="00086B05"/>
    <w:rsid w:val="00086E0A"/>
    <w:rsid w:val="00086EA6"/>
    <w:rsid w:val="0008736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1283"/>
    <w:rsid w:val="00091578"/>
    <w:rsid w:val="000917A7"/>
    <w:rsid w:val="00091BB9"/>
    <w:rsid w:val="00091D3D"/>
    <w:rsid w:val="00092684"/>
    <w:rsid w:val="00092697"/>
    <w:rsid w:val="000926D4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F2"/>
    <w:rsid w:val="00095541"/>
    <w:rsid w:val="00095727"/>
    <w:rsid w:val="00095789"/>
    <w:rsid w:val="000960DF"/>
    <w:rsid w:val="0009630D"/>
    <w:rsid w:val="000967E2"/>
    <w:rsid w:val="00096A26"/>
    <w:rsid w:val="00096BDA"/>
    <w:rsid w:val="00096FA9"/>
    <w:rsid w:val="000970CB"/>
    <w:rsid w:val="00097175"/>
    <w:rsid w:val="0009760C"/>
    <w:rsid w:val="000978E3"/>
    <w:rsid w:val="00097A06"/>
    <w:rsid w:val="00097DB1"/>
    <w:rsid w:val="00097E89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91F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4C"/>
    <w:rsid w:val="000B0ED8"/>
    <w:rsid w:val="000B1192"/>
    <w:rsid w:val="000B141F"/>
    <w:rsid w:val="000B14A9"/>
    <w:rsid w:val="000B1EE2"/>
    <w:rsid w:val="000B2179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812"/>
    <w:rsid w:val="000B3A10"/>
    <w:rsid w:val="000B3AFF"/>
    <w:rsid w:val="000B3D15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D6"/>
    <w:rsid w:val="000B55D2"/>
    <w:rsid w:val="000B5618"/>
    <w:rsid w:val="000B597A"/>
    <w:rsid w:val="000B5EEB"/>
    <w:rsid w:val="000B65B6"/>
    <w:rsid w:val="000B6668"/>
    <w:rsid w:val="000B6894"/>
    <w:rsid w:val="000B6D80"/>
    <w:rsid w:val="000B6F81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DB9"/>
    <w:rsid w:val="000C5DE6"/>
    <w:rsid w:val="000C5FAF"/>
    <w:rsid w:val="000C5FB0"/>
    <w:rsid w:val="000C6267"/>
    <w:rsid w:val="000C6881"/>
    <w:rsid w:val="000C6B37"/>
    <w:rsid w:val="000C6BE0"/>
    <w:rsid w:val="000C74B2"/>
    <w:rsid w:val="000C7595"/>
    <w:rsid w:val="000C760D"/>
    <w:rsid w:val="000C772C"/>
    <w:rsid w:val="000C7B93"/>
    <w:rsid w:val="000C7D70"/>
    <w:rsid w:val="000D0132"/>
    <w:rsid w:val="000D03CE"/>
    <w:rsid w:val="000D05B4"/>
    <w:rsid w:val="000D0861"/>
    <w:rsid w:val="000D0880"/>
    <w:rsid w:val="000D11D5"/>
    <w:rsid w:val="000D1A0C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53"/>
    <w:rsid w:val="000D2AB2"/>
    <w:rsid w:val="000D2AE2"/>
    <w:rsid w:val="000D2C13"/>
    <w:rsid w:val="000D2E3D"/>
    <w:rsid w:val="000D2F37"/>
    <w:rsid w:val="000D305D"/>
    <w:rsid w:val="000D328E"/>
    <w:rsid w:val="000D33D4"/>
    <w:rsid w:val="000D3477"/>
    <w:rsid w:val="000D3585"/>
    <w:rsid w:val="000D37BD"/>
    <w:rsid w:val="000D3A48"/>
    <w:rsid w:val="000D3CAE"/>
    <w:rsid w:val="000D3F5A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5486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C05"/>
    <w:rsid w:val="000D6DC1"/>
    <w:rsid w:val="000D6FCC"/>
    <w:rsid w:val="000D73BB"/>
    <w:rsid w:val="000D79E6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508"/>
    <w:rsid w:val="000E172B"/>
    <w:rsid w:val="000E1913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AC4"/>
    <w:rsid w:val="000E3DF5"/>
    <w:rsid w:val="000E3EB5"/>
    <w:rsid w:val="000E4040"/>
    <w:rsid w:val="000E42F8"/>
    <w:rsid w:val="000E4C4F"/>
    <w:rsid w:val="000E512B"/>
    <w:rsid w:val="000E56AB"/>
    <w:rsid w:val="000E580A"/>
    <w:rsid w:val="000E58A8"/>
    <w:rsid w:val="000E5AB8"/>
    <w:rsid w:val="000E5EFD"/>
    <w:rsid w:val="000E6098"/>
    <w:rsid w:val="000E64A8"/>
    <w:rsid w:val="000E6525"/>
    <w:rsid w:val="000E65B0"/>
    <w:rsid w:val="000E6A29"/>
    <w:rsid w:val="000E6BF7"/>
    <w:rsid w:val="000E6C3A"/>
    <w:rsid w:val="000E6D9C"/>
    <w:rsid w:val="000E6E07"/>
    <w:rsid w:val="000E7168"/>
    <w:rsid w:val="000E72D3"/>
    <w:rsid w:val="000E74C3"/>
    <w:rsid w:val="000E77E2"/>
    <w:rsid w:val="000E789F"/>
    <w:rsid w:val="000E7BEC"/>
    <w:rsid w:val="000E7F6E"/>
    <w:rsid w:val="000F0081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85C"/>
    <w:rsid w:val="000F3911"/>
    <w:rsid w:val="000F39FF"/>
    <w:rsid w:val="000F3D4D"/>
    <w:rsid w:val="000F3D6B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79"/>
    <w:rsid w:val="000F599A"/>
    <w:rsid w:val="000F5DC7"/>
    <w:rsid w:val="000F5E68"/>
    <w:rsid w:val="000F5F52"/>
    <w:rsid w:val="000F6104"/>
    <w:rsid w:val="000F651D"/>
    <w:rsid w:val="000F6762"/>
    <w:rsid w:val="000F69B9"/>
    <w:rsid w:val="000F6DBC"/>
    <w:rsid w:val="000F6DDA"/>
    <w:rsid w:val="000F7154"/>
    <w:rsid w:val="000F71EF"/>
    <w:rsid w:val="000F7207"/>
    <w:rsid w:val="000F7528"/>
    <w:rsid w:val="000F7554"/>
    <w:rsid w:val="000F7594"/>
    <w:rsid w:val="000F7849"/>
    <w:rsid w:val="000F7B14"/>
    <w:rsid w:val="000F7B9A"/>
    <w:rsid w:val="000F7C27"/>
    <w:rsid w:val="000F7E68"/>
    <w:rsid w:val="000F7FD3"/>
    <w:rsid w:val="00100123"/>
    <w:rsid w:val="00100177"/>
    <w:rsid w:val="00100233"/>
    <w:rsid w:val="001004B7"/>
    <w:rsid w:val="00100BEF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80E"/>
    <w:rsid w:val="00103C6B"/>
    <w:rsid w:val="00103CB0"/>
    <w:rsid w:val="00103E94"/>
    <w:rsid w:val="00103EC8"/>
    <w:rsid w:val="00103FF4"/>
    <w:rsid w:val="00104128"/>
    <w:rsid w:val="00104253"/>
    <w:rsid w:val="00104A32"/>
    <w:rsid w:val="00104BCE"/>
    <w:rsid w:val="00104EA1"/>
    <w:rsid w:val="00104EF5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51C"/>
    <w:rsid w:val="001107A6"/>
    <w:rsid w:val="001107C1"/>
    <w:rsid w:val="00110800"/>
    <w:rsid w:val="0011081A"/>
    <w:rsid w:val="0011089C"/>
    <w:rsid w:val="001109FE"/>
    <w:rsid w:val="00110F80"/>
    <w:rsid w:val="00111084"/>
    <w:rsid w:val="0011108E"/>
    <w:rsid w:val="001110C6"/>
    <w:rsid w:val="00111322"/>
    <w:rsid w:val="00111352"/>
    <w:rsid w:val="00111412"/>
    <w:rsid w:val="00111508"/>
    <w:rsid w:val="001115C6"/>
    <w:rsid w:val="001116F5"/>
    <w:rsid w:val="00111A1E"/>
    <w:rsid w:val="00112065"/>
    <w:rsid w:val="00112288"/>
    <w:rsid w:val="00112399"/>
    <w:rsid w:val="00112A5E"/>
    <w:rsid w:val="00112D3C"/>
    <w:rsid w:val="00112D70"/>
    <w:rsid w:val="0011332D"/>
    <w:rsid w:val="001134A0"/>
    <w:rsid w:val="001135DA"/>
    <w:rsid w:val="001135EA"/>
    <w:rsid w:val="0011370A"/>
    <w:rsid w:val="00113A0B"/>
    <w:rsid w:val="00113FB8"/>
    <w:rsid w:val="0011418F"/>
    <w:rsid w:val="001147B6"/>
    <w:rsid w:val="0011499F"/>
    <w:rsid w:val="001149B6"/>
    <w:rsid w:val="00114B9B"/>
    <w:rsid w:val="00115ADB"/>
    <w:rsid w:val="00115DEB"/>
    <w:rsid w:val="001161F9"/>
    <w:rsid w:val="00116336"/>
    <w:rsid w:val="00116397"/>
    <w:rsid w:val="00116493"/>
    <w:rsid w:val="00116825"/>
    <w:rsid w:val="00116B77"/>
    <w:rsid w:val="00116C3C"/>
    <w:rsid w:val="001170AA"/>
    <w:rsid w:val="0011710E"/>
    <w:rsid w:val="001172E9"/>
    <w:rsid w:val="00117427"/>
    <w:rsid w:val="0011777B"/>
    <w:rsid w:val="00117958"/>
    <w:rsid w:val="00117C7E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1D3"/>
    <w:rsid w:val="0012236A"/>
    <w:rsid w:val="00122667"/>
    <w:rsid w:val="00122AD1"/>
    <w:rsid w:val="00122B59"/>
    <w:rsid w:val="0012386A"/>
    <w:rsid w:val="001238D8"/>
    <w:rsid w:val="00123AF3"/>
    <w:rsid w:val="00123C47"/>
    <w:rsid w:val="00123E65"/>
    <w:rsid w:val="0012435F"/>
    <w:rsid w:val="0012450D"/>
    <w:rsid w:val="00124CE9"/>
    <w:rsid w:val="001251E2"/>
    <w:rsid w:val="0012557A"/>
    <w:rsid w:val="001256D5"/>
    <w:rsid w:val="00125816"/>
    <w:rsid w:val="0012593E"/>
    <w:rsid w:val="00125975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63D"/>
    <w:rsid w:val="001326AA"/>
    <w:rsid w:val="001326E8"/>
    <w:rsid w:val="001326FE"/>
    <w:rsid w:val="001327E8"/>
    <w:rsid w:val="001328EC"/>
    <w:rsid w:val="0013290D"/>
    <w:rsid w:val="00132E45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D6"/>
    <w:rsid w:val="001376BF"/>
    <w:rsid w:val="001377A8"/>
    <w:rsid w:val="00137868"/>
    <w:rsid w:val="00140024"/>
    <w:rsid w:val="0014029E"/>
    <w:rsid w:val="001402C4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AAF"/>
    <w:rsid w:val="001430E0"/>
    <w:rsid w:val="001431EF"/>
    <w:rsid w:val="001432D0"/>
    <w:rsid w:val="00143541"/>
    <w:rsid w:val="00143593"/>
    <w:rsid w:val="001436A6"/>
    <w:rsid w:val="00143A3B"/>
    <w:rsid w:val="00143CC1"/>
    <w:rsid w:val="00143F2B"/>
    <w:rsid w:val="001440AE"/>
    <w:rsid w:val="0014430C"/>
    <w:rsid w:val="001444C9"/>
    <w:rsid w:val="00144AAE"/>
    <w:rsid w:val="00144D32"/>
    <w:rsid w:val="00144EF9"/>
    <w:rsid w:val="00144FF1"/>
    <w:rsid w:val="0014532A"/>
    <w:rsid w:val="00145393"/>
    <w:rsid w:val="00145713"/>
    <w:rsid w:val="00145A60"/>
    <w:rsid w:val="00145ABB"/>
    <w:rsid w:val="00145BB9"/>
    <w:rsid w:val="00145F57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0FC9"/>
    <w:rsid w:val="00151174"/>
    <w:rsid w:val="001511A6"/>
    <w:rsid w:val="001513CC"/>
    <w:rsid w:val="001513DC"/>
    <w:rsid w:val="0015158D"/>
    <w:rsid w:val="00151707"/>
    <w:rsid w:val="00151836"/>
    <w:rsid w:val="001519E1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2EED"/>
    <w:rsid w:val="00152EF3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884"/>
    <w:rsid w:val="00155D79"/>
    <w:rsid w:val="00155DE2"/>
    <w:rsid w:val="001560E0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E7B"/>
    <w:rsid w:val="00164EA1"/>
    <w:rsid w:val="00165160"/>
    <w:rsid w:val="00165528"/>
    <w:rsid w:val="001655CD"/>
    <w:rsid w:val="00165BEE"/>
    <w:rsid w:val="00165BF8"/>
    <w:rsid w:val="00165E39"/>
    <w:rsid w:val="00165F2C"/>
    <w:rsid w:val="00166186"/>
    <w:rsid w:val="00166AE4"/>
    <w:rsid w:val="00166B9E"/>
    <w:rsid w:val="00167056"/>
    <w:rsid w:val="001677CA"/>
    <w:rsid w:val="00167D4D"/>
    <w:rsid w:val="00167ECF"/>
    <w:rsid w:val="00170081"/>
    <w:rsid w:val="001700E8"/>
    <w:rsid w:val="001701E3"/>
    <w:rsid w:val="00170271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568"/>
    <w:rsid w:val="00174E8F"/>
    <w:rsid w:val="00174E9E"/>
    <w:rsid w:val="001750B1"/>
    <w:rsid w:val="00175135"/>
    <w:rsid w:val="0017525D"/>
    <w:rsid w:val="00175440"/>
    <w:rsid w:val="00175813"/>
    <w:rsid w:val="00175886"/>
    <w:rsid w:val="00175CE4"/>
    <w:rsid w:val="00175F89"/>
    <w:rsid w:val="0017608C"/>
    <w:rsid w:val="00176168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04D"/>
    <w:rsid w:val="00181174"/>
    <w:rsid w:val="001811B2"/>
    <w:rsid w:val="001813FC"/>
    <w:rsid w:val="00181A91"/>
    <w:rsid w:val="00181B05"/>
    <w:rsid w:val="00181E56"/>
    <w:rsid w:val="00181FA9"/>
    <w:rsid w:val="001821D8"/>
    <w:rsid w:val="001822B8"/>
    <w:rsid w:val="001822BA"/>
    <w:rsid w:val="001829F3"/>
    <w:rsid w:val="00182D55"/>
    <w:rsid w:val="00182DC2"/>
    <w:rsid w:val="00182DC4"/>
    <w:rsid w:val="001830F0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674"/>
    <w:rsid w:val="00184C2A"/>
    <w:rsid w:val="00184E16"/>
    <w:rsid w:val="00184E31"/>
    <w:rsid w:val="00184F67"/>
    <w:rsid w:val="00185047"/>
    <w:rsid w:val="00185136"/>
    <w:rsid w:val="00185500"/>
    <w:rsid w:val="00185613"/>
    <w:rsid w:val="001857E9"/>
    <w:rsid w:val="0018591C"/>
    <w:rsid w:val="00185970"/>
    <w:rsid w:val="00185AF8"/>
    <w:rsid w:val="00185E7F"/>
    <w:rsid w:val="00185EAF"/>
    <w:rsid w:val="0018644D"/>
    <w:rsid w:val="00186519"/>
    <w:rsid w:val="00186A2B"/>
    <w:rsid w:val="00186AAF"/>
    <w:rsid w:val="00186AB3"/>
    <w:rsid w:val="00186BF6"/>
    <w:rsid w:val="00186CB2"/>
    <w:rsid w:val="00186DBE"/>
    <w:rsid w:val="00186F85"/>
    <w:rsid w:val="00186F9D"/>
    <w:rsid w:val="00187047"/>
    <w:rsid w:val="00187323"/>
    <w:rsid w:val="00187473"/>
    <w:rsid w:val="001875F3"/>
    <w:rsid w:val="001877D5"/>
    <w:rsid w:val="00187AAA"/>
    <w:rsid w:val="00187BAC"/>
    <w:rsid w:val="001902D2"/>
    <w:rsid w:val="001906D3"/>
    <w:rsid w:val="001907DD"/>
    <w:rsid w:val="00190923"/>
    <w:rsid w:val="00190AA4"/>
    <w:rsid w:val="00190F01"/>
    <w:rsid w:val="001910E8"/>
    <w:rsid w:val="00191334"/>
    <w:rsid w:val="001913AA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A9B"/>
    <w:rsid w:val="00193343"/>
    <w:rsid w:val="001935F0"/>
    <w:rsid w:val="001936F4"/>
    <w:rsid w:val="001937BB"/>
    <w:rsid w:val="0019395E"/>
    <w:rsid w:val="00193DAC"/>
    <w:rsid w:val="001943C8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F5A"/>
    <w:rsid w:val="00196498"/>
    <w:rsid w:val="0019697A"/>
    <w:rsid w:val="001969F0"/>
    <w:rsid w:val="00196CC3"/>
    <w:rsid w:val="0019756C"/>
    <w:rsid w:val="001976E3"/>
    <w:rsid w:val="00197AEC"/>
    <w:rsid w:val="00197BD9"/>
    <w:rsid w:val="00197BDC"/>
    <w:rsid w:val="00197C1E"/>
    <w:rsid w:val="00197C7D"/>
    <w:rsid w:val="00197DA4"/>
    <w:rsid w:val="001A1081"/>
    <w:rsid w:val="001A118A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146"/>
    <w:rsid w:val="001A49CE"/>
    <w:rsid w:val="001A4A9B"/>
    <w:rsid w:val="001A4AE5"/>
    <w:rsid w:val="001A4AEC"/>
    <w:rsid w:val="001A52E7"/>
    <w:rsid w:val="001A5336"/>
    <w:rsid w:val="001A563D"/>
    <w:rsid w:val="001A585A"/>
    <w:rsid w:val="001A5D56"/>
    <w:rsid w:val="001A5E83"/>
    <w:rsid w:val="001A60C7"/>
    <w:rsid w:val="001A6113"/>
    <w:rsid w:val="001A627C"/>
    <w:rsid w:val="001A646E"/>
    <w:rsid w:val="001A653E"/>
    <w:rsid w:val="001A6626"/>
    <w:rsid w:val="001A6849"/>
    <w:rsid w:val="001A6B99"/>
    <w:rsid w:val="001A6F6E"/>
    <w:rsid w:val="001A6FB6"/>
    <w:rsid w:val="001A7599"/>
    <w:rsid w:val="001A75CD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3E47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C7A"/>
    <w:rsid w:val="001B7CE4"/>
    <w:rsid w:val="001B7EB0"/>
    <w:rsid w:val="001C00D8"/>
    <w:rsid w:val="001C0134"/>
    <w:rsid w:val="001C039A"/>
    <w:rsid w:val="001C0AED"/>
    <w:rsid w:val="001C0C05"/>
    <w:rsid w:val="001C0D21"/>
    <w:rsid w:val="001C0EF4"/>
    <w:rsid w:val="001C11FA"/>
    <w:rsid w:val="001C169E"/>
    <w:rsid w:val="001C1792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302"/>
    <w:rsid w:val="001C431A"/>
    <w:rsid w:val="001C44CC"/>
    <w:rsid w:val="001C45F3"/>
    <w:rsid w:val="001C4821"/>
    <w:rsid w:val="001C5053"/>
    <w:rsid w:val="001C50F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61D"/>
    <w:rsid w:val="001C7899"/>
    <w:rsid w:val="001C790F"/>
    <w:rsid w:val="001C7A28"/>
    <w:rsid w:val="001C7AE6"/>
    <w:rsid w:val="001C7B1E"/>
    <w:rsid w:val="001C7D27"/>
    <w:rsid w:val="001C7FBC"/>
    <w:rsid w:val="001D026B"/>
    <w:rsid w:val="001D0319"/>
    <w:rsid w:val="001D0338"/>
    <w:rsid w:val="001D0339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A65"/>
    <w:rsid w:val="001D212A"/>
    <w:rsid w:val="001D2381"/>
    <w:rsid w:val="001D26B6"/>
    <w:rsid w:val="001D282F"/>
    <w:rsid w:val="001D293A"/>
    <w:rsid w:val="001D2A29"/>
    <w:rsid w:val="001D2D09"/>
    <w:rsid w:val="001D2E12"/>
    <w:rsid w:val="001D2F51"/>
    <w:rsid w:val="001D3029"/>
    <w:rsid w:val="001D30AF"/>
    <w:rsid w:val="001D30B4"/>
    <w:rsid w:val="001D3290"/>
    <w:rsid w:val="001D3709"/>
    <w:rsid w:val="001D38CE"/>
    <w:rsid w:val="001D3BEF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6122"/>
    <w:rsid w:val="001D6169"/>
    <w:rsid w:val="001D6212"/>
    <w:rsid w:val="001D657F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EE9"/>
    <w:rsid w:val="001E0080"/>
    <w:rsid w:val="001E00DE"/>
    <w:rsid w:val="001E01CF"/>
    <w:rsid w:val="001E0209"/>
    <w:rsid w:val="001E044D"/>
    <w:rsid w:val="001E058C"/>
    <w:rsid w:val="001E085D"/>
    <w:rsid w:val="001E093B"/>
    <w:rsid w:val="001E0D67"/>
    <w:rsid w:val="001E0EA1"/>
    <w:rsid w:val="001E163B"/>
    <w:rsid w:val="001E1741"/>
    <w:rsid w:val="001E176F"/>
    <w:rsid w:val="001E194E"/>
    <w:rsid w:val="001E1B6A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46E"/>
    <w:rsid w:val="001E36B0"/>
    <w:rsid w:val="001E3C33"/>
    <w:rsid w:val="001E401D"/>
    <w:rsid w:val="001E4255"/>
    <w:rsid w:val="001E43CD"/>
    <w:rsid w:val="001E44EA"/>
    <w:rsid w:val="001E461E"/>
    <w:rsid w:val="001E4714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355"/>
    <w:rsid w:val="001F248F"/>
    <w:rsid w:val="001F2531"/>
    <w:rsid w:val="001F253A"/>
    <w:rsid w:val="001F259A"/>
    <w:rsid w:val="001F26BC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146"/>
    <w:rsid w:val="001F3563"/>
    <w:rsid w:val="001F3721"/>
    <w:rsid w:val="001F3CB0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5"/>
    <w:rsid w:val="001F725A"/>
    <w:rsid w:val="001F745A"/>
    <w:rsid w:val="001F7541"/>
    <w:rsid w:val="00200262"/>
    <w:rsid w:val="002005BC"/>
    <w:rsid w:val="002006DF"/>
    <w:rsid w:val="0020082D"/>
    <w:rsid w:val="00200903"/>
    <w:rsid w:val="00200B82"/>
    <w:rsid w:val="00200BD3"/>
    <w:rsid w:val="00200D9C"/>
    <w:rsid w:val="00200F46"/>
    <w:rsid w:val="0020105E"/>
    <w:rsid w:val="002010A8"/>
    <w:rsid w:val="002010B4"/>
    <w:rsid w:val="002011A9"/>
    <w:rsid w:val="00201275"/>
    <w:rsid w:val="00201504"/>
    <w:rsid w:val="002016F9"/>
    <w:rsid w:val="002017B9"/>
    <w:rsid w:val="00201944"/>
    <w:rsid w:val="00201CC7"/>
    <w:rsid w:val="00201D07"/>
    <w:rsid w:val="00201D41"/>
    <w:rsid w:val="00201DAD"/>
    <w:rsid w:val="00202128"/>
    <w:rsid w:val="002021EC"/>
    <w:rsid w:val="002024B8"/>
    <w:rsid w:val="00202674"/>
    <w:rsid w:val="002028C3"/>
    <w:rsid w:val="002031F3"/>
    <w:rsid w:val="002036E6"/>
    <w:rsid w:val="002037D3"/>
    <w:rsid w:val="0020383A"/>
    <w:rsid w:val="00204879"/>
    <w:rsid w:val="00204950"/>
    <w:rsid w:val="00204A21"/>
    <w:rsid w:val="00204C63"/>
    <w:rsid w:val="00204D4B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57A"/>
    <w:rsid w:val="00214657"/>
    <w:rsid w:val="002146F5"/>
    <w:rsid w:val="0021470C"/>
    <w:rsid w:val="00214815"/>
    <w:rsid w:val="002150B8"/>
    <w:rsid w:val="00215297"/>
    <w:rsid w:val="002153CD"/>
    <w:rsid w:val="00215400"/>
    <w:rsid w:val="00215C13"/>
    <w:rsid w:val="00215DC1"/>
    <w:rsid w:val="00215F46"/>
    <w:rsid w:val="00216B02"/>
    <w:rsid w:val="00216B64"/>
    <w:rsid w:val="00216CDC"/>
    <w:rsid w:val="0021717D"/>
    <w:rsid w:val="0021726A"/>
    <w:rsid w:val="00217368"/>
    <w:rsid w:val="00217381"/>
    <w:rsid w:val="002173C2"/>
    <w:rsid w:val="0021767E"/>
    <w:rsid w:val="0021774A"/>
    <w:rsid w:val="002177D1"/>
    <w:rsid w:val="00217B2D"/>
    <w:rsid w:val="00217FF8"/>
    <w:rsid w:val="00220CC4"/>
    <w:rsid w:val="00220CE9"/>
    <w:rsid w:val="00220F13"/>
    <w:rsid w:val="00221030"/>
    <w:rsid w:val="00221048"/>
    <w:rsid w:val="002210B9"/>
    <w:rsid w:val="002212E6"/>
    <w:rsid w:val="0022148C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C2B"/>
    <w:rsid w:val="00223F8A"/>
    <w:rsid w:val="0022401A"/>
    <w:rsid w:val="00224027"/>
    <w:rsid w:val="00224181"/>
    <w:rsid w:val="0022447F"/>
    <w:rsid w:val="0022453C"/>
    <w:rsid w:val="0022462E"/>
    <w:rsid w:val="00224A58"/>
    <w:rsid w:val="00224AC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03"/>
    <w:rsid w:val="00226E65"/>
    <w:rsid w:val="00226F12"/>
    <w:rsid w:val="002270F5"/>
    <w:rsid w:val="002272C1"/>
    <w:rsid w:val="002272D0"/>
    <w:rsid w:val="0022733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1035"/>
    <w:rsid w:val="002314F2"/>
    <w:rsid w:val="0023170C"/>
    <w:rsid w:val="00231969"/>
    <w:rsid w:val="00231E81"/>
    <w:rsid w:val="0023239A"/>
    <w:rsid w:val="00232424"/>
    <w:rsid w:val="0023306F"/>
    <w:rsid w:val="00233467"/>
    <w:rsid w:val="00233608"/>
    <w:rsid w:val="00233817"/>
    <w:rsid w:val="00234567"/>
    <w:rsid w:val="00234684"/>
    <w:rsid w:val="002349C0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1EC"/>
    <w:rsid w:val="00240476"/>
    <w:rsid w:val="002408EF"/>
    <w:rsid w:val="00240AE7"/>
    <w:rsid w:val="00240C68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A2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2"/>
    <w:rsid w:val="0024526E"/>
    <w:rsid w:val="00245648"/>
    <w:rsid w:val="00245A6C"/>
    <w:rsid w:val="00245B27"/>
    <w:rsid w:val="0024613C"/>
    <w:rsid w:val="0024666E"/>
    <w:rsid w:val="002468C1"/>
    <w:rsid w:val="002468D2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802"/>
    <w:rsid w:val="0025289B"/>
    <w:rsid w:val="00252B80"/>
    <w:rsid w:val="00252CCD"/>
    <w:rsid w:val="00252D62"/>
    <w:rsid w:val="00252F7F"/>
    <w:rsid w:val="00253378"/>
    <w:rsid w:val="00253459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A5A"/>
    <w:rsid w:val="00255A7F"/>
    <w:rsid w:val="0025646B"/>
    <w:rsid w:val="00256761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821"/>
    <w:rsid w:val="00267642"/>
    <w:rsid w:val="002679AA"/>
    <w:rsid w:val="00267B8A"/>
    <w:rsid w:val="00267EF1"/>
    <w:rsid w:val="00267F5C"/>
    <w:rsid w:val="002702BE"/>
    <w:rsid w:val="0027047C"/>
    <w:rsid w:val="0027057B"/>
    <w:rsid w:val="002707AF"/>
    <w:rsid w:val="00270C95"/>
    <w:rsid w:val="0027136B"/>
    <w:rsid w:val="0027188E"/>
    <w:rsid w:val="00271898"/>
    <w:rsid w:val="00271D80"/>
    <w:rsid w:val="00271F4D"/>
    <w:rsid w:val="002721F5"/>
    <w:rsid w:val="00272405"/>
    <w:rsid w:val="0027273F"/>
    <w:rsid w:val="002727D5"/>
    <w:rsid w:val="00272868"/>
    <w:rsid w:val="00272B87"/>
    <w:rsid w:val="00272C68"/>
    <w:rsid w:val="00272D11"/>
    <w:rsid w:val="00273131"/>
    <w:rsid w:val="00273468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4FF0"/>
    <w:rsid w:val="00275123"/>
    <w:rsid w:val="0027524B"/>
    <w:rsid w:val="002754B6"/>
    <w:rsid w:val="002754C0"/>
    <w:rsid w:val="0027555F"/>
    <w:rsid w:val="00275599"/>
    <w:rsid w:val="00275888"/>
    <w:rsid w:val="00275C08"/>
    <w:rsid w:val="002763AF"/>
    <w:rsid w:val="0027669E"/>
    <w:rsid w:val="002766CC"/>
    <w:rsid w:val="00276A75"/>
    <w:rsid w:val="00276C1D"/>
    <w:rsid w:val="00276C77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B1B"/>
    <w:rsid w:val="00280CFD"/>
    <w:rsid w:val="0028116F"/>
    <w:rsid w:val="002813B6"/>
    <w:rsid w:val="002816CB"/>
    <w:rsid w:val="00281703"/>
    <w:rsid w:val="002817AD"/>
    <w:rsid w:val="002818AD"/>
    <w:rsid w:val="00281A4B"/>
    <w:rsid w:val="00281A6D"/>
    <w:rsid w:val="00281D42"/>
    <w:rsid w:val="00281EAE"/>
    <w:rsid w:val="0028232B"/>
    <w:rsid w:val="00282468"/>
    <w:rsid w:val="0028285D"/>
    <w:rsid w:val="00282A49"/>
    <w:rsid w:val="00282A6F"/>
    <w:rsid w:val="00282A83"/>
    <w:rsid w:val="00282C6C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308"/>
    <w:rsid w:val="0028539E"/>
    <w:rsid w:val="0028544E"/>
    <w:rsid w:val="002854BB"/>
    <w:rsid w:val="002854FE"/>
    <w:rsid w:val="00285AAA"/>
    <w:rsid w:val="00285B11"/>
    <w:rsid w:val="00285C18"/>
    <w:rsid w:val="00285C37"/>
    <w:rsid w:val="00285D78"/>
    <w:rsid w:val="00285D98"/>
    <w:rsid w:val="00285E52"/>
    <w:rsid w:val="0028604F"/>
    <w:rsid w:val="00286198"/>
    <w:rsid w:val="002861BA"/>
    <w:rsid w:val="002862BC"/>
    <w:rsid w:val="002863B8"/>
    <w:rsid w:val="00286687"/>
    <w:rsid w:val="002867E9"/>
    <w:rsid w:val="00286BE4"/>
    <w:rsid w:val="00286D95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9A3"/>
    <w:rsid w:val="00290C03"/>
    <w:rsid w:val="00290C5F"/>
    <w:rsid w:val="00290DA7"/>
    <w:rsid w:val="00290DAE"/>
    <w:rsid w:val="00290EF2"/>
    <w:rsid w:val="00291470"/>
    <w:rsid w:val="002914D7"/>
    <w:rsid w:val="0029158E"/>
    <w:rsid w:val="00291771"/>
    <w:rsid w:val="00291868"/>
    <w:rsid w:val="00291EC5"/>
    <w:rsid w:val="00291EF1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F5F"/>
    <w:rsid w:val="00293F99"/>
    <w:rsid w:val="00294272"/>
    <w:rsid w:val="002944E1"/>
    <w:rsid w:val="00294914"/>
    <w:rsid w:val="00294BBC"/>
    <w:rsid w:val="00294C26"/>
    <w:rsid w:val="00294D75"/>
    <w:rsid w:val="00294E04"/>
    <w:rsid w:val="0029514D"/>
    <w:rsid w:val="00295255"/>
    <w:rsid w:val="0029587B"/>
    <w:rsid w:val="00295A7A"/>
    <w:rsid w:val="00295E0D"/>
    <w:rsid w:val="00295F35"/>
    <w:rsid w:val="002960CD"/>
    <w:rsid w:val="00296430"/>
    <w:rsid w:val="00296459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6E2"/>
    <w:rsid w:val="002B2ADD"/>
    <w:rsid w:val="002B2C4E"/>
    <w:rsid w:val="002B2E8F"/>
    <w:rsid w:val="002B2F22"/>
    <w:rsid w:val="002B359F"/>
    <w:rsid w:val="002B371E"/>
    <w:rsid w:val="002B3F1E"/>
    <w:rsid w:val="002B40DF"/>
    <w:rsid w:val="002B4235"/>
    <w:rsid w:val="002B4307"/>
    <w:rsid w:val="002B44E5"/>
    <w:rsid w:val="002B4EF8"/>
    <w:rsid w:val="002B512F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8B7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8A"/>
    <w:rsid w:val="002C30F5"/>
    <w:rsid w:val="002C3169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D1A"/>
    <w:rsid w:val="002C5D53"/>
    <w:rsid w:val="002C5D9E"/>
    <w:rsid w:val="002C6064"/>
    <w:rsid w:val="002C60A2"/>
    <w:rsid w:val="002C66DF"/>
    <w:rsid w:val="002C6710"/>
    <w:rsid w:val="002C6AE0"/>
    <w:rsid w:val="002C6C82"/>
    <w:rsid w:val="002C6D50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345"/>
    <w:rsid w:val="002D16E7"/>
    <w:rsid w:val="002D1C2D"/>
    <w:rsid w:val="002D1C53"/>
    <w:rsid w:val="002D1E00"/>
    <w:rsid w:val="002D1F96"/>
    <w:rsid w:val="002D203E"/>
    <w:rsid w:val="002D20EB"/>
    <w:rsid w:val="002D2274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4982"/>
    <w:rsid w:val="002D4D8C"/>
    <w:rsid w:val="002D4E6A"/>
    <w:rsid w:val="002D4F10"/>
    <w:rsid w:val="002D4F3F"/>
    <w:rsid w:val="002D5FB5"/>
    <w:rsid w:val="002D6489"/>
    <w:rsid w:val="002D6705"/>
    <w:rsid w:val="002D6F12"/>
    <w:rsid w:val="002D7466"/>
    <w:rsid w:val="002D785E"/>
    <w:rsid w:val="002D7C88"/>
    <w:rsid w:val="002D7D1C"/>
    <w:rsid w:val="002D7E87"/>
    <w:rsid w:val="002E0080"/>
    <w:rsid w:val="002E0459"/>
    <w:rsid w:val="002E07C6"/>
    <w:rsid w:val="002E08D0"/>
    <w:rsid w:val="002E0A72"/>
    <w:rsid w:val="002E0AC1"/>
    <w:rsid w:val="002E0CBF"/>
    <w:rsid w:val="002E0CD4"/>
    <w:rsid w:val="002E0F2D"/>
    <w:rsid w:val="002E1AD0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B1F"/>
    <w:rsid w:val="002E3B45"/>
    <w:rsid w:val="002E3C58"/>
    <w:rsid w:val="002E4038"/>
    <w:rsid w:val="002E4627"/>
    <w:rsid w:val="002E4678"/>
    <w:rsid w:val="002E4730"/>
    <w:rsid w:val="002E4A41"/>
    <w:rsid w:val="002E516C"/>
    <w:rsid w:val="002E53DD"/>
    <w:rsid w:val="002E566B"/>
    <w:rsid w:val="002E576D"/>
    <w:rsid w:val="002E57AF"/>
    <w:rsid w:val="002E5B4E"/>
    <w:rsid w:val="002E5B85"/>
    <w:rsid w:val="002E5CA6"/>
    <w:rsid w:val="002E5EE5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CC1"/>
    <w:rsid w:val="002E7D1F"/>
    <w:rsid w:val="002E7E29"/>
    <w:rsid w:val="002E7E58"/>
    <w:rsid w:val="002F02CD"/>
    <w:rsid w:val="002F0576"/>
    <w:rsid w:val="002F0614"/>
    <w:rsid w:val="002F094F"/>
    <w:rsid w:val="002F0C86"/>
    <w:rsid w:val="002F13E5"/>
    <w:rsid w:val="002F146C"/>
    <w:rsid w:val="002F19FD"/>
    <w:rsid w:val="002F1BE4"/>
    <w:rsid w:val="002F1DD0"/>
    <w:rsid w:val="002F1E83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60F"/>
    <w:rsid w:val="002F563E"/>
    <w:rsid w:val="002F5773"/>
    <w:rsid w:val="002F5A4C"/>
    <w:rsid w:val="002F5AE7"/>
    <w:rsid w:val="002F5B01"/>
    <w:rsid w:val="002F5FD5"/>
    <w:rsid w:val="002F5FDC"/>
    <w:rsid w:val="002F6039"/>
    <w:rsid w:val="002F611F"/>
    <w:rsid w:val="002F63AA"/>
    <w:rsid w:val="002F6706"/>
    <w:rsid w:val="002F686F"/>
    <w:rsid w:val="002F6A8E"/>
    <w:rsid w:val="002F6D30"/>
    <w:rsid w:val="002F6E5A"/>
    <w:rsid w:val="002F72B7"/>
    <w:rsid w:val="002F7436"/>
    <w:rsid w:val="002F754C"/>
    <w:rsid w:val="002F7980"/>
    <w:rsid w:val="002F7AFD"/>
    <w:rsid w:val="003004A3"/>
    <w:rsid w:val="0030087A"/>
    <w:rsid w:val="00300CEA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6CA"/>
    <w:rsid w:val="0030278B"/>
    <w:rsid w:val="00302822"/>
    <w:rsid w:val="0030289B"/>
    <w:rsid w:val="003028AA"/>
    <w:rsid w:val="00302936"/>
    <w:rsid w:val="00302AAD"/>
    <w:rsid w:val="00302C96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6EC"/>
    <w:rsid w:val="0030678A"/>
    <w:rsid w:val="00306968"/>
    <w:rsid w:val="00306B66"/>
    <w:rsid w:val="00306CE4"/>
    <w:rsid w:val="00306E27"/>
    <w:rsid w:val="003071D2"/>
    <w:rsid w:val="00307497"/>
    <w:rsid w:val="003076FE"/>
    <w:rsid w:val="003078FF"/>
    <w:rsid w:val="00307994"/>
    <w:rsid w:val="00307B41"/>
    <w:rsid w:val="00307EC0"/>
    <w:rsid w:val="00310446"/>
    <w:rsid w:val="00310B35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2CE"/>
    <w:rsid w:val="00315528"/>
    <w:rsid w:val="00315708"/>
    <w:rsid w:val="00315791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6C7"/>
    <w:rsid w:val="0032177B"/>
    <w:rsid w:val="00321A67"/>
    <w:rsid w:val="00321B22"/>
    <w:rsid w:val="00321B2F"/>
    <w:rsid w:val="00321B79"/>
    <w:rsid w:val="00321CDD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96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F32"/>
    <w:rsid w:val="003250AB"/>
    <w:rsid w:val="00325434"/>
    <w:rsid w:val="003254C2"/>
    <w:rsid w:val="003259E7"/>
    <w:rsid w:val="00325A0E"/>
    <w:rsid w:val="00325F82"/>
    <w:rsid w:val="00326316"/>
    <w:rsid w:val="003263B8"/>
    <w:rsid w:val="003264A0"/>
    <w:rsid w:val="003266FC"/>
    <w:rsid w:val="003267BC"/>
    <w:rsid w:val="003268EB"/>
    <w:rsid w:val="00326D59"/>
    <w:rsid w:val="00326E38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CBF"/>
    <w:rsid w:val="00334CE3"/>
    <w:rsid w:val="00334D97"/>
    <w:rsid w:val="00335811"/>
    <w:rsid w:val="00335995"/>
    <w:rsid w:val="00335A44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711"/>
    <w:rsid w:val="00337A51"/>
    <w:rsid w:val="00337D12"/>
    <w:rsid w:val="00337E17"/>
    <w:rsid w:val="00337EEE"/>
    <w:rsid w:val="00340142"/>
    <w:rsid w:val="003403D0"/>
    <w:rsid w:val="0034055D"/>
    <w:rsid w:val="00340676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2629"/>
    <w:rsid w:val="0034266B"/>
    <w:rsid w:val="00342873"/>
    <w:rsid w:val="00342946"/>
    <w:rsid w:val="00342A24"/>
    <w:rsid w:val="00342B86"/>
    <w:rsid w:val="00342E14"/>
    <w:rsid w:val="0034304A"/>
    <w:rsid w:val="003430D5"/>
    <w:rsid w:val="0034338B"/>
    <w:rsid w:val="003436FC"/>
    <w:rsid w:val="00343E65"/>
    <w:rsid w:val="00344484"/>
    <w:rsid w:val="00344B5B"/>
    <w:rsid w:val="00344CFE"/>
    <w:rsid w:val="00344E78"/>
    <w:rsid w:val="00344F7E"/>
    <w:rsid w:val="00345023"/>
    <w:rsid w:val="003454B1"/>
    <w:rsid w:val="00345C74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6A6"/>
    <w:rsid w:val="003476E2"/>
    <w:rsid w:val="00347B3C"/>
    <w:rsid w:val="00347DC5"/>
    <w:rsid w:val="00350252"/>
    <w:rsid w:val="0035042E"/>
    <w:rsid w:val="00350593"/>
    <w:rsid w:val="0035072E"/>
    <w:rsid w:val="00350823"/>
    <w:rsid w:val="00350972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41A2"/>
    <w:rsid w:val="00354642"/>
    <w:rsid w:val="00354839"/>
    <w:rsid w:val="00354AF2"/>
    <w:rsid w:val="00354F33"/>
    <w:rsid w:val="00355537"/>
    <w:rsid w:val="003555AE"/>
    <w:rsid w:val="0035595E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DC"/>
    <w:rsid w:val="003717CF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7B5"/>
    <w:rsid w:val="00373B37"/>
    <w:rsid w:val="00373D37"/>
    <w:rsid w:val="00373E31"/>
    <w:rsid w:val="00373F6E"/>
    <w:rsid w:val="0037431E"/>
    <w:rsid w:val="00374397"/>
    <w:rsid w:val="003745D5"/>
    <w:rsid w:val="003747AE"/>
    <w:rsid w:val="00374CCE"/>
    <w:rsid w:val="00374F63"/>
    <w:rsid w:val="00375B6A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0DD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8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BC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FDF"/>
    <w:rsid w:val="003951CE"/>
    <w:rsid w:val="0039521E"/>
    <w:rsid w:val="0039563D"/>
    <w:rsid w:val="00395662"/>
    <w:rsid w:val="00395914"/>
    <w:rsid w:val="00395937"/>
    <w:rsid w:val="0039619C"/>
    <w:rsid w:val="00396A8A"/>
    <w:rsid w:val="00396C5B"/>
    <w:rsid w:val="00396E80"/>
    <w:rsid w:val="00397527"/>
    <w:rsid w:val="00397532"/>
    <w:rsid w:val="003977E4"/>
    <w:rsid w:val="00397826"/>
    <w:rsid w:val="003978E9"/>
    <w:rsid w:val="00397D58"/>
    <w:rsid w:val="003A01AA"/>
    <w:rsid w:val="003A073A"/>
    <w:rsid w:val="003A0C6A"/>
    <w:rsid w:val="003A0D1A"/>
    <w:rsid w:val="003A1140"/>
    <w:rsid w:val="003A1246"/>
    <w:rsid w:val="003A1321"/>
    <w:rsid w:val="003A1477"/>
    <w:rsid w:val="003A14EC"/>
    <w:rsid w:val="003A14F5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B9E"/>
    <w:rsid w:val="003A70A5"/>
    <w:rsid w:val="003A71F1"/>
    <w:rsid w:val="003A76B0"/>
    <w:rsid w:val="003A7FC0"/>
    <w:rsid w:val="003B075D"/>
    <w:rsid w:val="003B0BE1"/>
    <w:rsid w:val="003B0F75"/>
    <w:rsid w:val="003B1076"/>
    <w:rsid w:val="003B1086"/>
    <w:rsid w:val="003B1AD9"/>
    <w:rsid w:val="003B1BF2"/>
    <w:rsid w:val="003B1BFA"/>
    <w:rsid w:val="003B1C3F"/>
    <w:rsid w:val="003B1CB4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A0"/>
    <w:rsid w:val="003B36B3"/>
    <w:rsid w:val="003B3920"/>
    <w:rsid w:val="003B3A47"/>
    <w:rsid w:val="003B3A91"/>
    <w:rsid w:val="003B3C64"/>
    <w:rsid w:val="003B3C7D"/>
    <w:rsid w:val="003B410D"/>
    <w:rsid w:val="003B423E"/>
    <w:rsid w:val="003B4506"/>
    <w:rsid w:val="003B4C40"/>
    <w:rsid w:val="003B4E4E"/>
    <w:rsid w:val="003B50A0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294"/>
    <w:rsid w:val="003C332E"/>
    <w:rsid w:val="003C351D"/>
    <w:rsid w:val="003C3BD3"/>
    <w:rsid w:val="003C3E41"/>
    <w:rsid w:val="003C3F9F"/>
    <w:rsid w:val="003C3FD3"/>
    <w:rsid w:val="003C42B0"/>
    <w:rsid w:val="003C43C0"/>
    <w:rsid w:val="003C4505"/>
    <w:rsid w:val="003C45B9"/>
    <w:rsid w:val="003C46EF"/>
    <w:rsid w:val="003C4A8F"/>
    <w:rsid w:val="003C53ED"/>
    <w:rsid w:val="003C53EF"/>
    <w:rsid w:val="003C54CE"/>
    <w:rsid w:val="003C5B0B"/>
    <w:rsid w:val="003C5B86"/>
    <w:rsid w:val="003C5C93"/>
    <w:rsid w:val="003C5E97"/>
    <w:rsid w:val="003C5E9E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E7"/>
    <w:rsid w:val="003D0A5F"/>
    <w:rsid w:val="003D0C56"/>
    <w:rsid w:val="003D0CCD"/>
    <w:rsid w:val="003D0F44"/>
    <w:rsid w:val="003D117B"/>
    <w:rsid w:val="003D11E5"/>
    <w:rsid w:val="003D1501"/>
    <w:rsid w:val="003D1B10"/>
    <w:rsid w:val="003D1BE1"/>
    <w:rsid w:val="003D1C53"/>
    <w:rsid w:val="003D2431"/>
    <w:rsid w:val="003D26EA"/>
    <w:rsid w:val="003D2721"/>
    <w:rsid w:val="003D2A20"/>
    <w:rsid w:val="003D2C71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337"/>
    <w:rsid w:val="003D5471"/>
    <w:rsid w:val="003D5574"/>
    <w:rsid w:val="003D56FF"/>
    <w:rsid w:val="003D5769"/>
    <w:rsid w:val="003D58B0"/>
    <w:rsid w:val="003D5D60"/>
    <w:rsid w:val="003D5FCC"/>
    <w:rsid w:val="003D614D"/>
    <w:rsid w:val="003D6244"/>
    <w:rsid w:val="003D62C8"/>
    <w:rsid w:val="003D6367"/>
    <w:rsid w:val="003D685B"/>
    <w:rsid w:val="003D6B7F"/>
    <w:rsid w:val="003D6EF0"/>
    <w:rsid w:val="003D702B"/>
    <w:rsid w:val="003D707E"/>
    <w:rsid w:val="003D7166"/>
    <w:rsid w:val="003D7481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AF8"/>
    <w:rsid w:val="003E1C22"/>
    <w:rsid w:val="003E1EB2"/>
    <w:rsid w:val="003E205B"/>
    <w:rsid w:val="003E2212"/>
    <w:rsid w:val="003E26A9"/>
    <w:rsid w:val="003E27AA"/>
    <w:rsid w:val="003E28EE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F1"/>
    <w:rsid w:val="003E450A"/>
    <w:rsid w:val="003E4D15"/>
    <w:rsid w:val="003E4DEE"/>
    <w:rsid w:val="003E513A"/>
    <w:rsid w:val="003E52A1"/>
    <w:rsid w:val="003E5549"/>
    <w:rsid w:val="003E55A5"/>
    <w:rsid w:val="003E56D1"/>
    <w:rsid w:val="003E58E3"/>
    <w:rsid w:val="003E5C6A"/>
    <w:rsid w:val="003E6010"/>
    <w:rsid w:val="003E60F9"/>
    <w:rsid w:val="003E6125"/>
    <w:rsid w:val="003E6137"/>
    <w:rsid w:val="003E61C9"/>
    <w:rsid w:val="003E6305"/>
    <w:rsid w:val="003E6433"/>
    <w:rsid w:val="003E6510"/>
    <w:rsid w:val="003E6585"/>
    <w:rsid w:val="003E66AF"/>
    <w:rsid w:val="003E67E4"/>
    <w:rsid w:val="003E6C72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A46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70C5"/>
    <w:rsid w:val="003F70F3"/>
    <w:rsid w:val="003F7353"/>
    <w:rsid w:val="003F7603"/>
    <w:rsid w:val="003F770B"/>
    <w:rsid w:val="003F7A99"/>
    <w:rsid w:val="003F7DAB"/>
    <w:rsid w:val="003F7E05"/>
    <w:rsid w:val="00400748"/>
    <w:rsid w:val="00400964"/>
    <w:rsid w:val="00400A35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961"/>
    <w:rsid w:val="0040197C"/>
    <w:rsid w:val="00401C0F"/>
    <w:rsid w:val="004021CE"/>
    <w:rsid w:val="00402335"/>
    <w:rsid w:val="00402838"/>
    <w:rsid w:val="00402D9F"/>
    <w:rsid w:val="00402DE7"/>
    <w:rsid w:val="00403006"/>
    <w:rsid w:val="00403144"/>
    <w:rsid w:val="00403491"/>
    <w:rsid w:val="00403567"/>
    <w:rsid w:val="0040379B"/>
    <w:rsid w:val="00403899"/>
    <w:rsid w:val="00403DCE"/>
    <w:rsid w:val="00403F25"/>
    <w:rsid w:val="00403F6E"/>
    <w:rsid w:val="00404008"/>
    <w:rsid w:val="004040AA"/>
    <w:rsid w:val="004040AF"/>
    <w:rsid w:val="004041F4"/>
    <w:rsid w:val="0040459B"/>
    <w:rsid w:val="00404775"/>
    <w:rsid w:val="004047F6"/>
    <w:rsid w:val="00404D0B"/>
    <w:rsid w:val="00405463"/>
    <w:rsid w:val="004057BE"/>
    <w:rsid w:val="004059D3"/>
    <w:rsid w:val="00405B64"/>
    <w:rsid w:val="00405B8D"/>
    <w:rsid w:val="00405E33"/>
    <w:rsid w:val="004060B2"/>
    <w:rsid w:val="004062CF"/>
    <w:rsid w:val="0040661C"/>
    <w:rsid w:val="00406761"/>
    <w:rsid w:val="00406974"/>
    <w:rsid w:val="004072AF"/>
    <w:rsid w:val="004074B7"/>
    <w:rsid w:val="00407500"/>
    <w:rsid w:val="00407579"/>
    <w:rsid w:val="00407712"/>
    <w:rsid w:val="00407C5F"/>
    <w:rsid w:val="00407D38"/>
    <w:rsid w:val="00407E35"/>
    <w:rsid w:val="00407EFF"/>
    <w:rsid w:val="0041011D"/>
    <w:rsid w:val="004108A1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13A"/>
    <w:rsid w:val="004139EA"/>
    <w:rsid w:val="00413A3C"/>
    <w:rsid w:val="00413D12"/>
    <w:rsid w:val="00414021"/>
    <w:rsid w:val="004141B7"/>
    <w:rsid w:val="0041430E"/>
    <w:rsid w:val="0041474A"/>
    <w:rsid w:val="0041498E"/>
    <w:rsid w:val="00414D39"/>
    <w:rsid w:val="00414D6D"/>
    <w:rsid w:val="00414D8C"/>
    <w:rsid w:val="00414F56"/>
    <w:rsid w:val="00415001"/>
    <w:rsid w:val="0041501A"/>
    <w:rsid w:val="004150EE"/>
    <w:rsid w:val="0041517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8D"/>
    <w:rsid w:val="00417498"/>
    <w:rsid w:val="004174DF"/>
    <w:rsid w:val="004179C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66B"/>
    <w:rsid w:val="00422982"/>
    <w:rsid w:val="00422D9D"/>
    <w:rsid w:val="00422F0B"/>
    <w:rsid w:val="0042321E"/>
    <w:rsid w:val="004236A2"/>
    <w:rsid w:val="00423781"/>
    <w:rsid w:val="004238FB"/>
    <w:rsid w:val="00423B41"/>
    <w:rsid w:val="0042400A"/>
    <w:rsid w:val="004244D9"/>
    <w:rsid w:val="004244E9"/>
    <w:rsid w:val="004246BF"/>
    <w:rsid w:val="0042496A"/>
    <w:rsid w:val="00424ABB"/>
    <w:rsid w:val="00424E25"/>
    <w:rsid w:val="00425793"/>
    <w:rsid w:val="0042579A"/>
    <w:rsid w:val="00425B72"/>
    <w:rsid w:val="00425BD8"/>
    <w:rsid w:val="0042602C"/>
    <w:rsid w:val="00426400"/>
    <w:rsid w:val="004269B1"/>
    <w:rsid w:val="004269FC"/>
    <w:rsid w:val="00426B88"/>
    <w:rsid w:val="00426E0C"/>
    <w:rsid w:val="00426F59"/>
    <w:rsid w:val="00426FF2"/>
    <w:rsid w:val="00427109"/>
    <w:rsid w:val="004278E2"/>
    <w:rsid w:val="00427B98"/>
    <w:rsid w:val="00427EA2"/>
    <w:rsid w:val="00430148"/>
    <w:rsid w:val="004304E8"/>
    <w:rsid w:val="0043079B"/>
    <w:rsid w:val="004309F6"/>
    <w:rsid w:val="00430A10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215"/>
    <w:rsid w:val="0043258E"/>
    <w:rsid w:val="00432960"/>
    <w:rsid w:val="00432ACD"/>
    <w:rsid w:val="00432E9C"/>
    <w:rsid w:val="00433072"/>
    <w:rsid w:val="004330D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555"/>
    <w:rsid w:val="00435998"/>
    <w:rsid w:val="004359A8"/>
    <w:rsid w:val="00435AF4"/>
    <w:rsid w:val="00435B5E"/>
    <w:rsid w:val="00436270"/>
    <w:rsid w:val="00436363"/>
    <w:rsid w:val="00436511"/>
    <w:rsid w:val="00436766"/>
    <w:rsid w:val="004368B8"/>
    <w:rsid w:val="00436B55"/>
    <w:rsid w:val="00436DEF"/>
    <w:rsid w:val="00436E8B"/>
    <w:rsid w:val="00436F83"/>
    <w:rsid w:val="0043747A"/>
    <w:rsid w:val="00437521"/>
    <w:rsid w:val="004375FA"/>
    <w:rsid w:val="0043775D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2FD"/>
    <w:rsid w:val="00442403"/>
    <w:rsid w:val="00442B09"/>
    <w:rsid w:val="00442F33"/>
    <w:rsid w:val="00442FB7"/>
    <w:rsid w:val="0044312D"/>
    <w:rsid w:val="00443139"/>
    <w:rsid w:val="00443770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1C2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D4"/>
    <w:rsid w:val="004479B1"/>
    <w:rsid w:val="00447E50"/>
    <w:rsid w:val="00450015"/>
    <w:rsid w:val="0045025F"/>
    <w:rsid w:val="004503FE"/>
    <w:rsid w:val="0045054C"/>
    <w:rsid w:val="00450822"/>
    <w:rsid w:val="00450A94"/>
    <w:rsid w:val="0045164D"/>
    <w:rsid w:val="00451F76"/>
    <w:rsid w:val="00452475"/>
    <w:rsid w:val="0045290D"/>
    <w:rsid w:val="00452997"/>
    <w:rsid w:val="00452FC5"/>
    <w:rsid w:val="0045304C"/>
    <w:rsid w:val="0045320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9C4"/>
    <w:rsid w:val="00454A9D"/>
    <w:rsid w:val="00454E18"/>
    <w:rsid w:val="00454F74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1BE"/>
    <w:rsid w:val="004658BF"/>
    <w:rsid w:val="0046596F"/>
    <w:rsid w:val="00465C35"/>
    <w:rsid w:val="00465C3B"/>
    <w:rsid w:val="00465C59"/>
    <w:rsid w:val="00465C94"/>
    <w:rsid w:val="00465C9B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774"/>
    <w:rsid w:val="00492CB4"/>
    <w:rsid w:val="00492DCA"/>
    <w:rsid w:val="00492E22"/>
    <w:rsid w:val="00492ED3"/>
    <w:rsid w:val="00493083"/>
    <w:rsid w:val="004934F1"/>
    <w:rsid w:val="004935CC"/>
    <w:rsid w:val="00493780"/>
    <w:rsid w:val="0049381C"/>
    <w:rsid w:val="00493B1E"/>
    <w:rsid w:val="00493BD7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EFA"/>
    <w:rsid w:val="004A2014"/>
    <w:rsid w:val="004A2220"/>
    <w:rsid w:val="004A247F"/>
    <w:rsid w:val="004A26E0"/>
    <w:rsid w:val="004A290C"/>
    <w:rsid w:val="004A2D51"/>
    <w:rsid w:val="004A2F53"/>
    <w:rsid w:val="004A2FD0"/>
    <w:rsid w:val="004A3261"/>
    <w:rsid w:val="004A332A"/>
    <w:rsid w:val="004A3674"/>
    <w:rsid w:val="004A3706"/>
    <w:rsid w:val="004A3E32"/>
    <w:rsid w:val="004A482A"/>
    <w:rsid w:val="004A4C9A"/>
    <w:rsid w:val="004A4CB0"/>
    <w:rsid w:val="004A4D47"/>
    <w:rsid w:val="004A4DD0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FD4"/>
    <w:rsid w:val="004A7FD7"/>
    <w:rsid w:val="004B0405"/>
    <w:rsid w:val="004B04C1"/>
    <w:rsid w:val="004B0766"/>
    <w:rsid w:val="004B08B0"/>
    <w:rsid w:val="004B0978"/>
    <w:rsid w:val="004B111C"/>
    <w:rsid w:val="004B1246"/>
    <w:rsid w:val="004B1BB3"/>
    <w:rsid w:val="004B1EBF"/>
    <w:rsid w:val="004B28A4"/>
    <w:rsid w:val="004B293D"/>
    <w:rsid w:val="004B2A1E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EB1"/>
    <w:rsid w:val="004B3EFD"/>
    <w:rsid w:val="004B4181"/>
    <w:rsid w:val="004B43B9"/>
    <w:rsid w:val="004B4913"/>
    <w:rsid w:val="004B4A45"/>
    <w:rsid w:val="004B4CB2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8D8"/>
    <w:rsid w:val="004B7900"/>
    <w:rsid w:val="004B7DA4"/>
    <w:rsid w:val="004C0164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48C"/>
    <w:rsid w:val="004C35E7"/>
    <w:rsid w:val="004C36D7"/>
    <w:rsid w:val="004C3791"/>
    <w:rsid w:val="004C3D28"/>
    <w:rsid w:val="004C3F43"/>
    <w:rsid w:val="004C4035"/>
    <w:rsid w:val="004C437A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6DB8"/>
    <w:rsid w:val="004C70AD"/>
    <w:rsid w:val="004C743B"/>
    <w:rsid w:val="004C74FC"/>
    <w:rsid w:val="004C77FC"/>
    <w:rsid w:val="004C7802"/>
    <w:rsid w:val="004C7D24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8FF"/>
    <w:rsid w:val="004D3971"/>
    <w:rsid w:val="004D3C5C"/>
    <w:rsid w:val="004D3C84"/>
    <w:rsid w:val="004D41CA"/>
    <w:rsid w:val="004D439C"/>
    <w:rsid w:val="004D44FF"/>
    <w:rsid w:val="004D45A7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2E"/>
    <w:rsid w:val="004D5B7A"/>
    <w:rsid w:val="004D5BB0"/>
    <w:rsid w:val="004D6072"/>
    <w:rsid w:val="004D62DD"/>
    <w:rsid w:val="004D6319"/>
    <w:rsid w:val="004D6CB6"/>
    <w:rsid w:val="004D6E1A"/>
    <w:rsid w:val="004D6FD5"/>
    <w:rsid w:val="004D6FF1"/>
    <w:rsid w:val="004D716B"/>
    <w:rsid w:val="004D745C"/>
    <w:rsid w:val="004D7851"/>
    <w:rsid w:val="004D79F5"/>
    <w:rsid w:val="004D7D2A"/>
    <w:rsid w:val="004D7F2D"/>
    <w:rsid w:val="004D7F54"/>
    <w:rsid w:val="004D7FD1"/>
    <w:rsid w:val="004E013D"/>
    <w:rsid w:val="004E04FE"/>
    <w:rsid w:val="004E0678"/>
    <w:rsid w:val="004E07FC"/>
    <w:rsid w:val="004E0C80"/>
    <w:rsid w:val="004E0DE5"/>
    <w:rsid w:val="004E12C0"/>
    <w:rsid w:val="004E197C"/>
    <w:rsid w:val="004E1AE4"/>
    <w:rsid w:val="004E1C90"/>
    <w:rsid w:val="004E2333"/>
    <w:rsid w:val="004E2392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4E2"/>
    <w:rsid w:val="004E4AAF"/>
    <w:rsid w:val="004E4D67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92"/>
    <w:rsid w:val="004F125C"/>
    <w:rsid w:val="004F1310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8DB"/>
    <w:rsid w:val="004F6B1C"/>
    <w:rsid w:val="004F6BF8"/>
    <w:rsid w:val="004F6D0B"/>
    <w:rsid w:val="004F734B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36F"/>
    <w:rsid w:val="005003D9"/>
    <w:rsid w:val="00500472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9A0"/>
    <w:rsid w:val="00501F2F"/>
    <w:rsid w:val="005021EB"/>
    <w:rsid w:val="00502411"/>
    <w:rsid w:val="0050254E"/>
    <w:rsid w:val="00502C20"/>
    <w:rsid w:val="00502DC4"/>
    <w:rsid w:val="00503289"/>
    <w:rsid w:val="00503558"/>
    <w:rsid w:val="00503804"/>
    <w:rsid w:val="0050411D"/>
    <w:rsid w:val="005043F0"/>
    <w:rsid w:val="00504779"/>
    <w:rsid w:val="0050489C"/>
    <w:rsid w:val="00504C8A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D83"/>
    <w:rsid w:val="00505EA9"/>
    <w:rsid w:val="00505ED8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0F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31AD"/>
    <w:rsid w:val="0051338A"/>
    <w:rsid w:val="00513534"/>
    <w:rsid w:val="0051353D"/>
    <w:rsid w:val="00513782"/>
    <w:rsid w:val="005138C5"/>
    <w:rsid w:val="00513D93"/>
    <w:rsid w:val="00513E1D"/>
    <w:rsid w:val="00514083"/>
    <w:rsid w:val="0051456F"/>
    <w:rsid w:val="0051458D"/>
    <w:rsid w:val="00514A17"/>
    <w:rsid w:val="00514B7E"/>
    <w:rsid w:val="00514ECE"/>
    <w:rsid w:val="00514FC0"/>
    <w:rsid w:val="0051506A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967"/>
    <w:rsid w:val="00516CC1"/>
    <w:rsid w:val="00517393"/>
    <w:rsid w:val="005174A9"/>
    <w:rsid w:val="00517743"/>
    <w:rsid w:val="00517801"/>
    <w:rsid w:val="00517A46"/>
    <w:rsid w:val="00517BBF"/>
    <w:rsid w:val="00517C8B"/>
    <w:rsid w:val="00517F64"/>
    <w:rsid w:val="0052020A"/>
    <w:rsid w:val="005203CA"/>
    <w:rsid w:val="0052042D"/>
    <w:rsid w:val="0052099B"/>
    <w:rsid w:val="00520BC1"/>
    <w:rsid w:val="00520F19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583"/>
    <w:rsid w:val="00523647"/>
    <w:rsid w:val="005236E2"/>
    <w:rsid w:val="0052376E"/>
    <w:rsid w:val="0052412D"/>
    <w:rsid w:val="0052430E"/>
    <w:rsid w:val="00524797"/>
    <w:rsid w:val="00524952"/>
    <w:rsid w:val="00524A6C"/>
    <w:rsid w:val="00524B39"/>
    <w:rsid w:val="00524C7B"/>
    <w:rsid w:val="00524F04"/>
    <w:rsid w:val="00524F69"/>
    <w:rsid w:val="0052552E"/>
    <w:rsid w:val="005256D0"/>
    <w:rsid w:val="0052593C"/>
    <w:rsid w:val="00525F40"/>
    <w:rsid w:val="005261FF"/>
    <w:rsid w:val="00526454"/>
    <w:rsid w:val="005268DB"/>
    <w:rsid w:val="005269B9"/>
    <w:rsid w:val="00526A88"/>
    <w:rsid w:val="00526BE0"/>
    <w:rsid w:val="00526E6F"/>
    <w:rsid w:val="005272B3"/>
    <w:rsid w:val="005273D1"/>
    <w:rsid w:val="005274F2"/>
    <w:rsid w:val="005275CC"/>
    <w:rsid w:val="00527690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A55"/>
    <w:rsid w:val="00535A92"/>
    <w:rsid w:val="00535C1F"/>
    <w:rsid w:val="00535C80"/>
    <w:rsid w:val="00535C9A"/>
    <w:rsid w:val="0053600F"/>
    <w:rsid w:val="00536563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EA"/>
    <w:rsid w:val="00537770"/>
    <w:rsid w:val="00537C1A"/>
    <w:rsid w:val="00537C7A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9B7"/>
    <w:rsid w:val="00553B74"/>
    <w:rsid w:val="0055429A"/>
    <w:rsid w:val="00554396"/>
    <w:rsid w:val="0055447A"/>
    <w:rsid w:val="005544CF"/>
    <w:rsid w:val="0055483B"/>
    <w:rsid w:val="00554A88"/>
    <w:rsid w:val="00555269"/>
    <w:rsid w:val="005552A3"/>
    <w:rsid w:val="0055535C"/>
    <w:rsid w:val="00555699"/>
    <w:rsid w:val="00555706"/>
    <w:rsid w:val="00555A6A"/>
    <w:rsid w:val="00555F26"/>
    <w:rsid w:val="00556022"/>
    <w:rsid w:val="00556EE0"/>
    <w:rsid w:val="00556FCD"/>
    <w:rsid w:val="00557086"/>
    <w:rsid w:val="00557132"/>
    <w:rsid w:val="0055714D"/>
    <w:rsid w:val="005573A8"/>
    <w:rsid w:val="00557693"/>
    <w:rsid w:val="00557B7E"/>
    <w:rsid w:val="00557F2E"/>
    <w:rsid w:val="00557F72"/>
    <w:rsid w:val="00560223"/>
    <w:rsid w:val="0056041A"/>
    <w:rsid w:val="00560560"/>
    <w:rsid w:val="005606B7"/>
    <w:rsid w:val="005608E4"/>
    <w:rsid w:val="00560D98"/>
    <w:rsid w:val="0056101D"/>
    <w:rsid w:val="005610E9"/>
    <w:rsid w:val="0056137B"/>
    <w:rsid w:val="00561991"/>
    <w:rsid w:val="00561EF8"/>
    <w:rsid w:val="005628E6"/>
    <w:rsid w:val="00563D23"/>
    <w:rsid w:val="0056416C"/>
    <w:rsid w:val="00564264"/>
    <w:rsid w:val="005644C0"/>
    <w:rsid w:val="00564737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70928"/>
    <w:rsid w:val="005709EE"/>
    <w:rsid w:val="005709FB"/>
    <w:rsid w:val="00570B08"/>
    <w:rsid w:val="00570D89"/>
    <w:rsid w:val="00571060"/>
    <w:rsid w:val="00571537"/>
    <w:rsid w:val="0057196D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80102"/>
    <w:rsid w:val="00580513"/>
    <w:rsid w:val="005805AF"/>
    <w:rsid w:val="00580A6A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E6D"/>
    <w:rsid w:val="00582037"/>
    <w:rsid w:val="005821AF"/>
    <w:rsid w:val="005823ED"/>
    <w:rsid w:val="00582A1F"/>
    <w:rsid w:val="00582BAA"/>
    <w:rsid w:val="0058386E"/>
    <w:rsid w:val="00583934"/>
    <w:rsid w:val="00583DAD"/>
    <w:rsid w:val="00583FDE"/>
    <w:rsid w:val="005841BE"/>
    <w:rsid w:val="00584261"/>
    <w:rsid w:val="005842C7"/>
    <w:rsid w:val="0058446D"/>
    <w:rsid w:val="00584622"/>
    <w:rsid w:val="005849B6"/>
    <w:rsid w:val="00584A6B"/>
    <w:rsid w:val="00584A96"/>
    <w:rsid w:val="00584BEA"/>
    <w:rsid w:val="00584C7A"/>
    <w:rsid w:val="00584C86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1A7"/>
    <w:rsid w:val="0058735E"/>
    <w:rsid w:val="005873D3"/>
    <w:rsid w:val="0058753A"/>
    <w:rsid w:val="00587680"/>
    <w:rsid w:val="00587702"/>
    <w:rsid w:val="005879FB"/>
    <w:rsid w:val="00587A13"/>
    <w:rsid w:val="00587C9B"/>
    <w:rsid w:val="00587CB5"/>
    <w:rsid w:val="00587EB5"/>
    <w:rsid w:val="0059002C"/>
    <w:rsid w:val="005905DB"/>
    <w:rsid w:val="00590DE5"/>
    <w:rsid w:val="00591536"/>
    <w:rsid w:val="00591C32"/>
    <w:rsid w:val="00591D78"/>
    <w:rsid w:val="00591F26"/>
    <w:rsid w:val="00592445"/>
    <w:rsid w:val="0059249E"/>
    <w:rsid w:val="005927F6"/>
    <w:rsid w:val="005929AE"/>
    <w:rsid w:val="00592B23"/>
    <w:rsid w:val="005930B9"/>
    <w:rsid w:val="00593349"/>
    <w:rsid w:val="00593579"/>
    <w:rsid w:val="005939D8"/>
    <w:rsid w:val="00593E98"/>
    <w:rsid w:val="00593F4B"/>
    <w:rsid w:val="00593F88"/>
    <w:rsid w:val="00594426"/>
    <w:rsid w:val="00594936"/>
    <w:rsid w:val="00594BB8"/>
    <w:rsid w:val="00594CCC"/>
    <w:rsid w:val="00595340"/>
    <w:rsid w:val="005953D8"/>
    <w:rsid w:val="00595681"/>
    <w:rsid w:val="00595981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B90"/>
    <w:rsid w:val="005971CA"/>
    <w:rsid w:val="0059725B"/>
    <w:rsid w:val="00597325"/>
    <w:rsid w:val="00597776"/>
    <w:rsid w:val="00597980"/>
    <w:rsid w:val="00597CDD"/>
    <w:rsid w:val="00597D0F"/>
    <w:rsid w:val="005A0511"/>
    <w:rsid w:val="005A0871"/>
    <w:rsid w:val="005A0D60"/>
    <w:rsid w:val="005A0E9A"/>
    <w:rsid w:val="005A1255"/>
    <w:rsid w:val="005A1B03"/>
    <w:rsid w:val="005A1FF9"/>
    <w:rsid w:val="005A219D"/>
    <w:rsid w:val="005A23BE"/>
    <w:rsid w:val="005A25FE"/>
    <w:rsid w:val="005A261B"/>
    <w:rsid w:val="005A2939"/>
    <w:rsid w:val="005A2CC3"/>
    <w:rsid w:val="005A2D3C"/>
    <w:rsid w:val="005A3087"/>
    <w:rsid w:val="005A3130"/>
    <w:rsid w:val="005A35D7"/>
    <w:rsid w:val="005A36D3"/>
    <w:rsid w:val="005A3852"/>
    <w:rsid w:val="005A3E95"/>
    <w:rsid w:val="005A4423"/>
    <w:rsid w:val="005A46B9"/>
    <w:rsid w:val="005A4EB5"/>
    <w:rsid w:val="005A516D"/>
    <w:rsid w:val="005A5747"/>
    <w:rsid w:val="005A57C5"/>
    <w:rsid w:val="005A59B3"/>
    <w:rsid w:val="005A5D6A"/>
    <w:rsid w:val="005A601A"/>
    <w:rsid w:val="005A6151"/>
    <w:rsid w:val="005A6EB1"/>
    <w:rsid w:val="005A6F30"/>
    <w:rsid w:val="005A6F6D"/>
    <w:rsid w:val="005A7081"/>
    <w:rsid w:val="005A70E1"/>
    <w:rsid w:val="005A73DD"/>
    <w:rsid w:val="005A7400"/>
    <w:rsid w:val="005A7564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3F5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5FA8"/>
    <w:rsid w:val="005B61C5"/>
    <w:rsid w:val="005B61DB"/>
    <w:rsid w:val="005B622C"/>
    <w:rsid w:val="005B6398"/>
    <w:rsid w:val="005B6679"/>
    <w:rsid w:val="005B66F4"/>
    <w:rsid w:val="005B673D"/>
    <w:rsid w:val="005B6A3A"/>
    <w:rsid w:val="005B6F6F"/>
    <w:rsid w:val="005B7102"/>
    <w:rsid w:val="005B7482"/>
    <w:rsid w:val="005B7740"/>
    <w:rsid w:val="005B776A"/>
    <w:rsid w:val="005B791E"/>
    <w:rsid w:val="005B7A98"/>
    <w:rsid w:val="005B7DE7"/>
    <w:rsid w:val="005B7F36"/>
    <w:rsid w:val="005C02A6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C0D"/>
    <w:rsid w:val="005C4D8E"/>
    <w:rsid w:val="005C5283"/>
    <w:rsid w:val="005C56A9"/>
    <w:rsid w:val="005C5B8A"/>
    <w:rsid w:val="005C5CC1"/>
    <w:rsid w:val="005C6401"/>
    <w:rsid w:val="005C6937"/>
    <w:rsid w:val="005C6952"/>
    <w:rsid w:val="005C70EA"/>
    <w:rsid w:val="005C7241"/>
    <w:rsid w:val="005C74C9"/>
    <w:rsid w:val="005C74E0"/>
    <w:rsid w:val="005C7D92"/>
    <w:rsid w:val="005C7FC9"/>
    <w:rsid w:val="005D0499"/>
    <w:rsid w:val="005D05E3"/>
    <w:rsid w:val="005D0658"/>
    <w:rsid w:val="005D0868"/>
    <w:rsid w:val="005D0C7B"/>
    <w:rsid w:val="005D0DA6"/>
    <w:rsid w:val="005D0F36"/>
    <w:rsid w:val="005D0F5F"/>
    <w:rsid w:val="005D1235"/>
    <w:rsid w:val="005D1880"/>
    <w:rsid w:val="005D188A"/>
    <w:rsid w:val="005D1C14"/>
    <w:rsid w:val="005D1D49"/>
    <w:rsid w:val="005D2181"/>
    <w:rsid w:val="005D2469"/>
    <w:rsid w:val="005D249C"/>
    <w:rsid w:val="005D2567"/>
    <w:rsid w:val="005D2872"/>
    <w:rsid w:val="005D28D4"/>
    <w:rsid w:val="005D2ADE"/>
    <w:rsid w:val="005D2B78"/>
    <w:rsid w:val="005D3014"/>
    <w:rsid w:val="005D3060"/>
    <w:rsid w:val="005D3A10"/>
    <w:rsid w:val="005D3A7E"/>
    <w:rsid w:val="005D4221"/>
    <w:rsid w:val="005D4872"/>
    <w:rsid w:val="005D4EE9"/>
    <w:rsid w:val="005D518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208C"/>
    <w:rsid w:val="005E23F6"/>
    <w:rsid w:val="005E24D8"/>
    <w:rsid w:val="005E27B6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0D"/>
    <w:rsid w:val="005E529F"/>
    <w:rsid w:val="005E54ED"/>
    <w:rsid w:val="005E554F"/>
    <w:rsid w:val="005E5682"/>
    <w:rsid w:val="005E5A24"/>
    <w:rsid w:val="005E5A3E"/>
    <w:rsid w:val="005E5C71"/>
    <w:rsid w:val="005E5C95"/>
    <w:rsid w:val="005E61BC"/>
    <w:rsid w:val="005E61CF"/>
    <w:rsid w:val="005E631F"/>
    <w:rsid w:val="005E6503"/>
    <w:rsid w:val="005E65AB"/>
    <w:rsid w:val="005E65EF"/>
    <w:rsid w:val="005E66A8"/>
    <w:rsid w:val="005E672D"/>
    <w:rsid w:val="005E6D66"/>
    <w:rsid w:val="005E6E6D"/>
    <w:rsid w:val="005E707F"/>
    <w:rsid w:val="005E71E7"/>
    <w:rsid w:val="005E75AE"/>
    <w:rsid w:val="005E77E9"/>
    <w:rsid w:val="005E79BA"/>
    <w:rsid w:val="005E7B6A"/>
    <w:rsid w:val="005F01F8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6C6"/>
    <w:rsid w:val="005F1887"/>
    <w:rsid w:val="005F19FE"/>
    <w:rsid w:val="005F1BD1"/>
    <w:rsid w:val="005F240E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5202"/>
    <w:rsid w:val="005F5A0B"/>
    <w:rsid w:val="005F5AE2"/>
    <w:rsid w:val="005F5B4C"/>
    <w:rsid w:val="005F5C3D"/>
    <w:rsid w:val="005F5D00"/>
    <w:rsid w:val="005F615D"/>
    <w:rsid w:val="005F6200"/>
    <w:rsid w:val="005F6572"/>
    <w:rsid w:val="005F663B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D37"/>
    <w:rsid w:val="00600F89"/>
    <w:rsid w:val="00600FC8"/>
    <w:rsid w:val="006018F3"/>
    <w:rsid w:val="00601B0A"/>
    <w:rsid w:val="00601DDC"/>
    <w:rsid w:val="00601ECE"/>
    <w:rsid w:val="00601FB1"/>
    <w:rsid w:val="0060216F"/>
    <w:rsid w:val="006021B7"/>
    <w:rsid w:val="00602C1D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4C"/>
    <w:rsid w:val="00605E56"/>
    <w:rsid w:val="00605F00"/>
    <w:rsid w:val="00605F01"/>
    <w:rsid w:val="00606243"/>
    <w:rsid w:val="00606344"/>
    <w:rsid w:val="00606419"/>
    <w:rsid w:val="006064F3"/>
    <w:rsid w:val="006065B6"/>
    <w:rsid w:val="00606B51"/>
    <w:rsid w:val="00606E34"/>
    <w:rsid w:val="00607178"/>
    <w:rsid w:val="00607275"/>
    <w:rsid w:val="00607286"/>
    <w:rsid w:val="00607515"/>
    <w:rsid w:val="006076A5"/>
    <w:rsid w:val="00607757"/>
    <w:rsid w:val="00607C0A"/>
    <w:rsid w:val="00607C8E"/>
    <w:rsid w:val="00607CD6"/>
    <w:rsid w:val="006102E0"/>
    <w:rsid w:val="006102E8"/>
    <w:rsid w:val="00610C30"/>
    <w:rsid w:val="00611034"/>
    <w:rsid w:val="00612013"/>
    <w:rsid w:val="006124EC"/>
    <w:rsid w:val="006127BD"/>
    <w:rsid w:val="00612953"/>
    <w:rsid w:val="00612A11"/>
    <w:rsid w:val="006133ED"/>
    <w:rsid w:val="00613551"/>
    <w:rsid w:val="0061362F"/>
    <w:rsid w:val="006136AF"/>
    <w:rsid w:val="006139AC"/>
    <w:rsid w:val="00613A09"/>
    <w:rsid w:val="00613CA8"/>
    <w:rsid w:val="00613DA8"/>
    <w:rsid w:val="006142BF"/>
    <w:rsid w:val="006144B4"/>
    <w:rsid w:val="00614623"/>
    <w:rsid w:val="0061486C"/>
    <w:rsid w:val="006148F8"/>
    <w:rsid w:val="00614A7C"/>
    <w:rsid w:val="00614AD2"/>
    <w:rsid w:val="00614C7F"/>
    <w:rsid w:val="00614D6A"/>
    <w:rsid w:val="0061516D"/>
    <w:rsid w:val="00615395"/>
    <w:rsid w:val="006154BC"/>
    <w:rsid w:val="006155CC"/>
    <w:rsid w:val="0061564D"/>
    <w:rsid w:val="00615703"/>
    <w:rsid w:val="006158E8"/>
    <w:rsid w:val="006159E1"/>
    <w:rsid w:val="00615DC7"/>
    <w:rsid w:val="00615E77"/>
    <w:rsid w:val="006167E0"/>
    <w:rsid w:val="0061688F"/>
    <w:rsid w:val="006168A7"/>
    <w:rsid w:val="00616B22"/>
    <w:rsid w:val="00616F98"/>
    <w:rsid w:val="00617117"/>
    <w:rsid w:val="00617198"/>
    <w:rsid w:val="0061784E"/>
    <w:rsid w:val="0061786B"/>
    <w:rsid w:val="00617B5C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28E"/>
    <w:rsid w:val="0062375A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8A6"/>
    <w:rsid w:val="006258DC"/>
    <w:rsid w:val="0062596E"/>
    <w:rsid w:val="00625977"/>
    <w:rsid w:val="00625E1D"/>
    <w:rsid w:val="00625E7D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34D"/>
    <w:rsid w:val="006274E2"/>
    <w:rsid w:val="0062764C"/>
    <w:rsid w:val="00627675"/>
    <w:rsid w:val="006276A6"/>
    <w:rsid w:val="00627AAD"/>
    <w:rsid w:val="00627C32"/>
    <w:rsid w:val="00627E29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DBB"/>
    <w:rsid w:val="00632F40"/>
    <w:rsid w:val="00632F85"/>
    <w:rsid w:val="00633297"/>
    <w:rsid w:val="006332EF"/>
    <w:rsid w:val="006333BF"/>
    <w:rsid w:val="00633488"/>
    <w:rsid w:val="006336A5"/>
    <w:rsid w:val="006336AA"/>
    <w:rsid w:val="006339E7"/>
    <w:rsid w:val="00633F54"/>
    <w:rsid w:val="0063430C"/>
    <w:rsid w:val="006346CF"/>
    <w:rsid w:val="0063477C"/>
    <w:rsid w:val="006348CC"/>
    <w:rsid w:val="00634BF7"/>
    <w:rsid w:val="00634F27"/>
    <w:rsid w:val="006354BD"/>
    <w:rsid w:val="006356AF"/>
    <w:rsid w:val="00635906"/>
    <w:rsid w:val="00635A43"/>
    <w:rsid w:val="00635D2C"/>
    <w:rsid w:val="006360AB"/>
    <w:rsid w:val="00636250"/>
    <w:rsid w:val="00636B78"/>
    <w:rsid w:val="00636DFE"/>
    <w:rsid w:val="00636E9B"/>
    <w:rsid w:val="00637129"/>
    <w:rsid w:val="00637378"/>
    <w:rsid w:val="006374A1"/>
    <w:rsid w:val="0063776C"/>
    <w:rsid w:val="00637D46"/>
    <w:rsid w:val="00637E3D"/>
    <w:rsid w:val="00637EFE"/>
    <w:rsid w:val="00640764"/>
    <w:rsid w:val="00641155"/>
    <w:rsid w:val="006418D9"/>
    <w:rsid w:val="00641997"/>
    <w:rsid w:val="00641A3D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9CF"/>
    <w:rsid w:val="0064620A"/>
    <w:rsid w:val="006462C1"/>
    <w:rsid w:val="0064670D"/>
    <w:rsid w:val="006468E8"/>
    <w:rsid w:val="00646B53"/>
    <w:rsid w:val="00646CDA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FE1"/>
    <w:rsid w:val="006520F0"/>
    <w:rsid w:val="006521C2"/>
    <w:rsid w:val="00652266"/>
    <w:rsid w:val="00652381"/>
    <w:rsid w:val="006527C2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67C"/>
    <w:rsid w:val="00655EC9"/>
    <w:rsid w:val="00655ECB"/>
    <w:rsid w:val="00656235"/>
    <w:rsid w:val="006563B2"/>
    <w:rsid w:val="0065673C"/>
    <w:rsid w:val="00656AB8"/>
    <w:rsid w:val="00656C14"/>
    <w:rsid w:val="00656C4F"/>
    <w:rsid w:val="00656E13"/>
    <w:rsid w:val="006573DF"/>
    <w:rsid w:val="006576CA"/>
    <w:rsid w:val="006577E0"/>
    <w:rsid w:val="0065789E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8A2"/>
    <w:rsid w:val="00661C88"/>
    <w:rsid w:val="00661CAC"/>
    <w:rsid w:val="00661DE9"/>
    <w:rsid w:val="00661E69"/>
    <w:rsid w:val="00662259"/>
    <w:rsid w:val="00662842"/>
    <w:rsid w:val="00662A53"/>
    <w:rsid w:val="00662C6D"/>
    <w:rsid w:val="00662D12"/>
    <w:rsid w:val="00662D8B"/>
    <w:rsid w:val="00663627"/>
    <w:rsid w:val="0066375F"/>
    <w:rsid w:val="006638A5"/>
    <w:rsid w:val="00663933"/>
    <w:rsid w:val="00663973"/>
    <w:rsid w:val="00663D96"/>
    <w:rsid w:val="006640BE"/>
    <w:rsid w:val="006642EB"/>
    <w:rsid w:val="006643F6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12"/>
    <w:rsid w:val="00666429"/>
    <w:rsid w:val="006666A0"/>
    <w:rsid w:val="006668BC"/>
    <w:rsid w:val="00666989"/>
    <w:rsid w:val="00666A87"/>
    <w:rsid w:val="00666E8F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23F"/>
    <w:rsid w:val="00671556"/>
    <w:rsid w:val="00671880"/>
    <w:rsid w:val="00671AE4"/>
    <w:rsid w:val="00671C7B"/>
    <w:rsid w:val="00671FD3"/>
    <w:rsid w:val="006720FB"/>
    <w:rsid w:val="00672162"/>
    <w:rsid w:val="0067257A"/>
    <w:rsid w:val="006725A7"/>
    <w:rsid w:val="00672CD4"/>
    <w:rsid w:val="00672D57"/>
    <w:rsid w:val="00672E42"/>
    <w:rsid w:val="00672E9D"/>
    <w:rsid w:val="00672ED5"/>
    <w:rsid w:val="006731FA"/>
    <w:rsid w:val="00673262"/>
    <w:rsid w:val="00673481"/>
    <w:rsid w:val="00673566"/>
    <w:rsid w:val="0067357E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E72"/>
    <w:rsid w:val="0068104C"/>
    <w:rsid w:val="006811C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DC4"/>
    <w:rsid w:val="00684E8D"/>
    <w:rsid w:val="00685212"/>
    <w:rsid w:val="0068522B"/>
    <w:rsid w:val="006853AC"/>
    <w:rsid w:val="00685625"/>
    <w:rsid w:val="00685CFD"/>
    <w:rsid w:val="00685DA3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4D4"/>
    <w:rsid w:val="006906B6"/>
    <w:rsid w:val="00690722"/>
    <w:rsid w:val="006907F6"/>
    <w:rsid w:val="0069086F"/>
    <w:rsid w:val="0069087F"/>
    <w:rsid w:val="0069090C"/>
    <w:rsid w:val="00690A36"/>
    <w:rsid w:val="00691217"/>
    <w:rsid w:val="00691ACE"/>
    <w:rsid w:val="00691B11"/>
    <w:rsid w:val="00691E7C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D52"/>
    <w:rsid w:val="00695054"/>
    <w:rsid w:val="00695546"/>
    <w:rsid w:val="0069554A"/>
    <w:rsid w:val="0069583A"/>
    <w:rsid w:val="006958FA"/>
    <w:rsid w:val="00695B33"/>
    <w:rsid w:val="00695EA2"/>
    <w:rsid w:val="00696058"/>
    <w:rsid w:val="00696061"/>
    <w:rsid w:val="006962E0"/>
    <w:rsid w:val="00696802"/>
    <w:rsid w:val="0069681D"/>
    <w:rsid w:val="0069684B"/>
    <w:rsid w:val="00696B80"/>
    <w:rsid w:val="00696E25"/>
    <w:rsid w:val="0069716C"/>
    <w:rsid w:val="006975AC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3B9"/>
    <w:rsid w:val="006A15B1"/>
    <w:rsid w:val="006A191E"/>
    <w:rsid w:val="006A1A08"/>
    <w:rsid w:val="006A1A91"/>
    <w:rsid w:val="006A24C7"/>
    <w:rsid w:val="006A2654"/>
    <w:rsid w:val="006A26A6"/>
    <w:rsid w:val="006A2747"/>
    <w:rsid w:val="006A2A61"/>
    <w:rsid w:val="006A3164"/>
    <w:rsid w:val="006A322C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5098"/>
    <w:rsid w:val="006A54E0"/>
    <w:rsid w:val="006A55FE"/>
    <w:rsid w:val="006A57F7"/>
    <w:rsid w:val="006A5AA0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98"/>
    <w:rsid w:val="006B37AA"/>
    <w:rsid w:val="006B39CC"/>
    <w:rsid w:val="006B42F3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600C"/>
    <w:rsid w:val="006B6529"/>
    <w:rsid w:val="006B6D3C"/>
    <w:rsid w:val="006B6DF0"/>
    <w:rsid w:val="006B74C4"/>
    <w:rsid w:val="006C02EA"/>
    <w:rsid w:val="006C036E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CD"/>
    <w:rsid w:val="006C1C01"/>
    <w:rsid w:val="006C1C93"/>
    <w:rsid w:val="006C1F34"/>
    <w:rsid w:val="006C2026"/>
    <w:rsid w:val="006C226A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D85"/>
    <w:rsid w:val="006C6E44"/>
    <w:rsid w:val="006C6E6C"/>
    <w:rsid w:val="006C6E9C"/>
    <w:rsid w:val="006C7497"/>
    <w:rsid w:val="006C7598"/>
    <w:rsid w:val="006C7C31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C9D"/>
    <w:rsid w:val="006D1E04"/>
    <w:rsid w:val="006D1E60"/>
    <w:rsid w:val="006D1FF6"/>
    <w:rsid w:val="006D2011"/>
    <w:rsid w:val="006D2083"/>
    <w:rsid w:val="006D232B"/>
    <w:rsid w:val="006D271B"/>
    <w:rsid w:val="006D286D"/>
    <w:rsid w:val="006D2874"/>
    <w:rsid w:val="006D2C70"/>
    <w:rsid w:val="006D32E8"/>
    <w:rsid w:val="006D399F"/>
    <w:rsid w:val="006D39DA"/>
    <w:rsid w:val="006D4433"/>
    <w:rsid w:val="006D46D8"/>
    <w:rsid w:val="006D4A3C"/>
    <w:rsid w:val="006D4D2D"/>
    <w:rsid w:val="006D5239"/>
    <w:rsid w:val="006D5427"/>
    <w:rsid w:val="006D5B7E"/>
    <w:rsid w:val="006D5E87"/>
    <w:rsid w:val="006D5EED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6BE"/>
    <w:rsid w:val="006D77A9"/>
    <w:rsid w:val="006D7996"/>
    <w:rsid w:val="006D7C2A"/>
    <w:rsid w:val="006D7CC1"/>
    <w:rsid w:val="006E0033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E66"/>
    <w:rsid w:val="006E301E"/>
    <w:rsid w:val="006E3372"/>
    <w:rsid w:val="006E39B7"/>
    <w:rsid w:val="006E3C8F"/>
    <w:rsid w:val="006E3FBF"/>
    <w:rsid w:val="006E40F0"/>
    <w:rsid w:val="006E43CC"/>
    <w:rsid w:val="006E485D"/>
    <w:rsid w:val="006E48A1"/>
    <w:rsid w:val="006E491D"/>
    <w:rsid w:val="006E49D6"/>
    <w:rsid w:val="006E4B5E"/>
    <w:rsid w:val="006E4B8F"/>
    <w:rsid w:val="006E515D"/>
    <w:rsid w:val="006E5372"/>
    <w:rsid w:val="006E55E9"/>
    <w:rsid w:val="006E567C"/>
    <w:rsid w:val="006E58AA"/>
    <w:rsid w:val="006E5F44"/>
    <w:rsid w:val="006E6255"/>
    <w:rsid w:val="006E6256"/>
    <w:rsid w:val="006E63B6"/>
    <w:rsid w:val="006E6516"/>
    <w:rsid w:val="006E66C9"/>
    <w:rsid w:val="006E68D5"/>
    <w:rsid w:val="006E6928"/>
    <w:rsid w:val="006E6ACB"/>
    <w:rsid w:val="006E6B1C"/>
    <w:rsid w:val="006E6D04"/>
    <w:rsid w:val="006E6D0B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88"/>
    <w:rsid w:val="006F34C0"/>
    <w:rsid w:val="006F3573"/>
    <w:rsid w:val="006F37D3"/>
    <w:rsid w:val="006F3909"/>
    <w:rsid w:val="006F418B"/>
    <w:rsid w:val="006F454F"/>
    <w:rsid w:val="006F45CC"/>
    <w:rsid w:val="006F516A"/>
    <w:rsid w:val="006F5502"/>
    <w:rsid w:val="006F5588"/>
    <w:rsid w:val="006F58BA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C4E"/>
    <w:rsid w:val="00700172"/>
    <w:rsid w:val="007007D3"/>
    <w:rsid w:val="0070091B"/>
    <w:rsid w:val="00700A69"/>
    <w:rsid w:val="00700F80"/>
    <w:rsid w:val="00700FBC"/>
    <w:rsid w:val="00700FEC"/>
    <w:rsid w:val="007010EB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C85"/>
    <w:rsid w:val="00702CE2"/>
    <w:rsid w:val="00702D56"/>
    <w:rsid w:val="00702F93"/>
    <w:rsid w:val="007032C4"/>
    <w:rsid w:val="00703BF1"/>
    <w:rsid w:val="00703F50"/>
    <w:rsid w:val="0070483E"/>
    <w:rsid w:val="00704C97"/>
    <w:rsid w:val="00705B41"/>
    <w:rsid w:val="00705C60"/>
    <w:rsid w:val="00705F08"/>
    <w:rsid w:val="00705F12"/>
    <w:rsid w:val="00706033"/>
    <w:rsid w:val="00706084"/>
    <w:rsid w:val="00706417"/>
    <w:rsid w:val="007068BA"/>
    <w:rsid w:val="00706AE0"/>
    <w:rsid w:val="00707342"/>
    <w:rsid w:val="0070740C"/>
    <w:rsid w:val="0070769A"/>
    <w:rsid w:val="00707B66"/>
    <w:rsid w:val="00707CCC"/>
    <w:rsid w:val="00707ED9"/>
    <w:rsid w:val="0071021D"/>
    <w:rsid w:val="00710248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2E17"/>
    <w:rsid w:val="0071303D"/>
    <w:rsid w:val="00713073"/>
    <w:rsid w:val="0071328A"/>
    <w:rsid w:val="0071330A"/>
    <w:rsid w:val="007135C3"/>
    <w:rsid w:val="007136F0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EA"/>
    <w:rsid w:val="00716721"/>
    <w:rsid w:val="00717153"/>
    <w:rsid w:val="00717631"/>
    <w:rsid w:val="00717870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E59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A2F"/>
    <w:rsid w:val="00727B03"/>
    <w:rsid w:val="00727E9E"/>
    <w:rsid w:val="00730017"/>
    <w:rsid w:val="007301B4"/>
    <w:rsid w:val="007303AD"/>
    <w:rsid w:val="007305F4"/>
    <w:rsid w:val="007308E5"/>
    <w:rsid w:val="00730C2D"/>
    <w:rsid w:val="00730C73"/>
    <w:rsid w:val="00730D56"/>
    <w:rsid w:val="00731400"/>
    <w:rsid w:val="00731429"/>
    <w:rsid w:val="0073153C"/>
    <w:rsid w:val="00731601"/>
    <w:rsid w:val="00731909"/>
    <w:rsid w:val="00731D6F"/>
    <w:rsid w:val="00732559"/>
    <w:rsid w:val="007327B4"/>
    <w:rsid w:val="007327C0"/>
    <w:rsid w:val="007328A9"/>
    <w:rsid w:val="00732C6A"/>
    <w:rsid w:val="00732D89"/>
    <w:rsid w:val="00732DB9"/>
    <w:rsid w:val="00732E11"/>
    <w:rsid w:val="00732EA3"/>
    <w:rsid w:val="007333C5"/>
    <w:rsid w:val="007337C5"/>
    <w:rsid w:val="007339AC"/>
    <w:rsid w:val="00733B02"/>
    <w:rsid w:val="00733EA2"/>
    <w:rsid w:val="00733F15"/>
    <w:rsid w:val="00733F96"/>
    <w:rsid w:val="00733FED"/>
    <w:rsid w:val="007340C6"/>
    <w:rsid w:val="0073424D"/>
    <w:rsid w:val="0073426C"/>
    <w:rsid w:val="00734312"/>
    <w:rsid w:val="00734694"/>
    <w:rsid w:val="007346D7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791"/>
    <w:rsid w:val="007379B6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6C"/>
    <w:rsid w:val="00745445"/>
    <w:rsid w:val="00745651"/>
    <w:rsid w:val="007458BB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501"/>
    <w:rsid w:val="007508ED"/>
    <w:rsid w:val="00750E6E"/>
    <w:rsid w:val="00750F19"/>
    <w:rsid w:val="00750F88"/>
    <w:rsid w:val="00751046"/>
    <w:rsid w:val="007510C2"/>
    <w:rsid w:val="00751918"/>
    <w:rsid w:val="00751A91"/>
    <w:rsid w:val="00751AF5"/>
    <w:rsid w:val="00751C3D"/>
    <w:rsid w:val="00751CEB"/>
    <w:rsid w:val="00752210"/>
    <w:rsid w:val="007523B5"/>
    <w:rsid w:val="0075245B"/>
    <w:rsid w:val="007525EC"/>
    <w:rsid w:val="0075283F"/>
    <w:rsid w:val="00752944"/>
    <w:rsid w:val="00752F1C"/>
    <w:rsid w:val="00753247"/>
    <w:rsid w:val="007532D6"/>
    <w:rsid w:val="0075330E"/>
    <w:rsid w:val="00753314"/>
    <w:rsid w:val="0075348E"/>
    <w:rsid w:val="0075391A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3B6"/>
    <w:rsid w:val="00755B09"/>
    <w:rsid w:val="00755F49"/>
    <w:rsid w:val="00756185"/>
    <w:rsid w:val="00756AE5"/>
    <w:rsid w:val="00756C82"/>
    <w:rsid w:val="00756D48"/>
    <w:rsid w:val="00756EAD"/>
    <w:rsid w:val="00757147"/>
    <w:rsid w:val="007571DF"/>
    <w:rsid w:val="007575D8"/>
    <w:rsid w:val="0075763F"/>
    <w:rsid w:val="00757AE3"/>
    <w:rsid w:val="00757B18"/>
    <w:rsid w:val="00757BDE"/>
    <w:rsid w:val="00757C5C"/>
    <w:rsid w:val="00757E7F"/>
    <w:rsid w:val="00757F7B"/>
    <w:rsid w:val="007600D8"/>
    <w:rsid w:val="00760261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1FA2"/>
    <w:rsid w:val="007623A8"/>
    <w:rsid w:val="00762404"/>
    <w:rsid w:val="00762485"/>
    <w:rsid w:val="007624F1"/>
    <w:rsid w:val="00762C98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F79"/>
    <w:rsid w:val="00763FEF"/>
    <w:rsid w:val="00764119"/>
    <w:rsid w:val="00764146"/>
    <w:rsid w:val="00764164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4F6"/>
    <w:rsid w:val="00767559"/>
    <w:rsid w:val="00770029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5D"/>
    <w:rsid w:val="007731A0"/>
    <w:rsid w:val="00773278"/>
    <w:rsid w:val="0077361D"/>
    <w:rsid w:val="00773757"/>
    <w:rsid w:val="00773A56"/>
    <w:rsid w:val="00773B40"/>
    <w:rsid w:val="00773FB7"/>
    <w:rsid w:val="00774048"/>
    <w:rsid w:val="007745E7"/>
    <w:rsid w:val="0077470D"/>
    <w:rsid w:val="00774719"/>
    <w:rsid w:val="00774AFF"/>
    <w:rsid w:val="00774CA0"/>
    <w:rsid w:val="00774CA9"/>
    <w:rsid w:val="00774FA7"/>
    <w:rsid w:val="0077529D"/>
    <w:rsid w:val="00775584"/>
    <w:rsid w:val="00775C80"/>
    <w:rsid w:val="0077627C"/>
    <w:rsid w:val="007762BF"/>
    <w:rsid w:val="0077678C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9A5"/>
    <w:rsid w:val="00782D71"/>
    <w:rsid w:val="00782E92"/>
    <w:rsid w:val="007830AE"/>
    <w:rsid w:val="007834E2"/>
    <w:rsid w:val="007836B5"/>
    <w:rsid w:val="007838A8"/>
    <w:rsid w:val="0078428A"/>
    <w:rsid w:val="0078447E"/>
    <w:rsid w:val="00784D41"/>
    <w:rsid w:val="00784DB6"/>
    <w:rsid w:val="00784E0F"/>
    <w:rsid w:val="00784FBB"/>
    <w:rsid w:val="00785127"/>
    <w:rsid w:val="007851CD"/>
    <w:rsid w:val="00785212"/>
    <w:rsid w:val="0078585E"/>
    <w:rsid w:val="00785940"/>
    <w:rsid w:val="00785A85"/>
    <w:rsid w:val="00785ABA"/>
    <w:rsid w:val="00785ABF"/>
    <w:rsid w:val="0078630F"/>
    <w:rsid w:val="00786459"/>
    <w:rsid w:val="007864F5"/>
    <w:rsid w:val="00786879"/>
    <w:rsid w:val="0078696C"/>
    <w:rsid w:val="00786A79"/>
    <w:rsid w:val="00786D32"/>
    <w:rsid w:val="00786D97"/>
    <w:rsid w:val="00787632"/>
    <w:rsid w:val="007878F1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E2B"/>
    <w:rsid w:val="007920B6"/>
    <w:rsid w:val="00792501"/>
    <w:rsid w:val="0079268D"/>
    <w:rsid w:val="007926DA"/>
    <w:rsid w:val="0079275E"/>
    <w:rsid w:val="007928D4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9AB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FB7"/>
    <w:rsid w:val="0079730A"/>
    <w:rsid w:val="007973C2"/>
    <w:rsid w:val="0079747C"/>
    <w:rsid w:val="00797970"/>
    <w:rsid w:val="00797A6A"/>
    <w:rsid w:val="00797C38"/>
    <w:rsid w:val="00797F08"/>
    <w:rsid w:val="007A05AE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4E3"/>
    <w:rsid w:val="007A1F8E"/>
    <w:rsid w:val="007A1FB2"/>
    <w:rsid w:val="007A2294"/>
    <w:rsid w:val="007A23AE"/>
    <w:rsid w:val="007A2485"/>
    <w:rsid w:val="007A2997"/>
    <w:rsid w:val="007A29E4"/>
    <w:rsid w:val="007A2A73"/>
    <w:rsid w:val="007A2B54"/>
    <w:rsid w:val="007A2E45"/>
    <w:rsid w:val="007A2EC0"/>
    <w:rsid w:val="007A323B"/>
    <w:rsid w:val="007A33B9"/>
    <w:rsid w:val="007A345A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897"/>
    <w:rsid w:val="007A5AF3"/>
    <w:rsid w:val="007A5AFB"/>
    <w:rsid w:val="007A5B10"/>
    <w:rsid w:val="007A5C98"/>
    <w:rsid w:val="007A616C"/>
    <w:rsid w:val="007A62C8"/>
    <w:rsid w:val="007A63A6"/>
    <w:rsid w:val="007A6872"/>
    <w:rsid w:val="007A729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F14"/>
    <w:rsid w:val="007B2221"/>
    <w:rsid w:val="007B2444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95F"/>
    <w:rsid w:val="007B5A98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9A"/>
    <w:rsid w:val="007C0892"/>
    <w:rsid w:val="007C0AD4"/>
    <w:rsid w:val="007C0D42"/>
    <w:rsid w:val="007C0D45"/>
    <w:rsid w:val="007C0DEB"/>
    <w:rsid w:val="007C0F5C"/>
    <w:rsid w:val="007C15BA"/>
    <w:rsid w:val="007C1780"/>
    <w:rsid w:val="007C187C"/>
    <w:rsid w:val="007C197B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722"/>
    <w:rsid w:val="007C27BD"/>
    <w:rsid w:val="007C2A1D"/>
    <w:rsid w:val="007C2B12"/>
    <w:rsid w:val="007C3110"/>
    <w:rsid w:val="007C33FA"/>
    <w:rsid w:val="007C36C6"/>
    <w:rsid w:val="007C39D2"/>
    <w:rsid w:val="007C471B"/>
    <w:rsid w:val="007C509E"/>
    <w:rsid w:val="007C5193"/>
    <w:rsid w:val="007C52E3"/>
    <w:rsid w:val="007C56E1"/>
    <w:rsid w:val="007C5953"/>
    <w:rsid w:val="007C5DA7"/>
    <w:rsid w:val="007C5DB2"/>
    <w:rsid w:val="007C5E9E"/>
    <w:rsid w:val="007C5F2B"/>
    <w:rsid w:val="007C5F7C"/>
    <w:rsid w:val="007C5F7F"/>
    <w:rsid w:val="007C620D"/>
    <w:rsid w:val="007C6851"/>
    <w:rsid w:val="007C6978"/>
    <w:rsid w:val="007C6EC2"/>
    <w:rsid w:val="007C6F1A"/>
    <w:rsid w:val="007C721C"/>
    <w:rsid w:val="007C7280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8FC"/>
    <w:rsid w:val="007D4E89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F2"/>
    <w:rsid w:val="007D6C50"/>
    <w:rsid w:val="007D6EDC"/>
    <w:rsid w:val="007D7460"/>
    <w:rsid w:val="007D7CCB"/>
    <w:rsid w:val="007D7D6F"/>
    <w:rsid w:val="007D7F19"/>
    <w:rsid w:val="007D7F7F"/>
    <w:rsid w:val="007E038A"/>
    <w:rsid w:val="007E0397"/>
    <w:rsid w:val="007E0DE3"/>
    <w:rsid w:val="007E0FB8"/>
    <w:rsid w:val="007E0FDD"/>
    <w:rsid w:val="007E1328"/>
    <w:rsid w:val="007E1761"/>
    <w:rsid w:val="007E184D"/>
    <w:rsid w:val="007E1891"/>
    <w:rsid w:val="007E1B7D"/>
    <w:rsid w:val="007E1FF7"/>
    <w:rsid w:val="007E21AC"/>
    <w:rsid w:val="007E228F"/>
    <w:rsid w:val="007E24BB"/>
    <w:rsid w:val="007E2B1E"/>
    <w:rsid w:val="007E2B3F"/>
    <w:rsid w:val="007E32D9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072"/>
    <w:rsid w:val="007F016A"/>
    <w:rsid w:val="007F02C2"/>
    <w:rsid w:val="007F044B"/>
    <w:rsid w:val="007F059D"/>
    <w:rsid w:val="007F05C4"/>
    <w:rsid w:val="007F0610"/>
    <w:rsid w:val="007F0951"/>
    <w:rsid w:val="007F0B3F"/>
    <w:rsid w:val="007F0F17"/>
    <w:rsid w:val="007F0FC4"/>
    <w:rsid w:val="007F1017"/>
    <w:rsid w:val="007F1396"/>
    <w:rsid w:val="007F1643"/>
    <w:rsid w:val="007F1822"/>
    <w:rsid w:val="007F18B3"/>
    <w:rsid w:val="007F1BFA"/>
    <w:rsid w:val="007F249C"/>
    <w:rsid w:val="007F267D"/>
    <w:rsid w:val="007F2760"/>
    <w:rsid w:val="007F282D"/>
    <w:rsid w:val="007F2835"/>
    <w:rsid w:val="007F2AF0"/>
    <w:rsid w:val="007F2E93"/>
    <w:rsid w:val="007F31FE"/>
    <w:rsid w:val="007F3693"/>
    <w:rsid w:val="007F37B9"/>
    <w:rsid w:val="007F3854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CA8"/>
    <w:rsid w:val="007F4DCD"/>
    <w:rsid w:val="007F53CE"/>
    <w:rsid w:val="007F5593"/>
    <w:rsid w:val="007F57F0"/>
    <w:rsid w:val="007F5D8D"/>
    <w:rsid w:val="007F607B"/>
    <w:rsid w:val="007F636C"/>
    <w:rsid w:val="007F67DD"/>
    <w:rsid w:val="007F6B2A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444"/>
    <w:rsid w:val="00800770"/>
    <w:rsid w:val="00800780"/>
    <w:rsid w:val="00800895"/>
    <w:rsid w:val="0080091A"/>
    <w:rsid w:val="00800B73"/>
    <w:rsid w:val="00800F67"/>
    <w:rsid w:val="00801496"/>
    <w:rsid w:val="00801640"/>
    <w:rsid w:val="00801880"/>
    <w:rsid w:val="00801BD4"/>
    <w:rsid w:val="00801D54"/>
    <w:rsid w:val="00801F11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607"/>
    <w:rsid w:val="00805874"/>
    <w:rsid w:val="00805B4F"/>
    <w:rsid w:val="00805C49"/>
    <w:rsid w:val="00806138"/>
    <w:rsid w:val="008063C1"/>
    <w:rsid w:val="0080691F"/>
    <w:rsid w:val="008069B1"/>
    <w:rsid w:val="00806C63"/>
    <w:rsid w:val="00806CED"/>
    <w:rsid w:val="00806E12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CB2"/>
    <w:rsid w:val="008152E3"/>
    <w:rsid w:val="008154AC"/>
    <w:rsid w:val="00815B92"/>
    <w:rsid w:val="00815C49"/>
    <w:rsid w:val="00815CD4"/>
    <w:rsid w:val="00815D94"/>
    <w:rsid w:val="0081635C"/>
    <w:rsid w:val="00816746"/>
    <w:rsid w:val="0081689B"/>
    <w:rsid w:val="008169C9"/>
    <w:rsid w:val="00816B9E"/>
    <w:rsid w:val="008170CC"/>
    <w:rsid w:val="008173C8"/>
    <w:rsid w:val="00817421"/>
    <w:rsid w:val="00817467"/>
    <w:rsid w:val="00817516"/>
    <w:rsid w:val="00817646"/>
    <w:rsid w:val="00817FA8"/>
    <w:rsid w:val="00820600"/>
    <w:rsid w:val="008207DB"/>
    <w:rsid w:val="00820815"/>
    <w:rsid w:val="008208AE"/>
    <w:rsid w:val="008208F4"/>
    <w:rsid w:val="008209CC"/>
    <w:rsid w:val="00820AE3"/>
    <w:rsid w:val="00820C2A"/>
    <w:rsid w:val="00820FEF"/>
    <w:rsid w:val="00821043"/>
    <w:rsid w:val="00821439"/>
    <w:rsid w:val="008214ED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27D77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20B9"/>
    <w:rsid w:val="008321DA"/>
    <w:rsid w:val="0083281C"/>
    <w:rsid w:val="0083290F"/>
    <w:rsid w:val="00832B84"/>
    <w:rsid w:val="00832F32"/>
    <w:rsid w:val="00832F89"/>
    <w:rsid w:val="00833053"/>
    <w:rsid w:val="00833836"/>
    <w:rsid w:val="00833886"/>
    <w:rsid w:val="008338A7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FE"/>
    <w:rsid w:val="008412E9"/>
    <w:rsid w:val="00841478"/>
    <w:rsid w:val="00841554"/>
    <w:rsid w:val="00841587"/>
    <w:rsid w:val="008417F9"/>
    <w:rsid w:val="00841A22"/>
    <w:rsid w:val="00841C6F"/>
    <w:rsid w:val="00841DA0"/>
    <w:rsid w:val="00841DCD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94"/>
    <w:rsid w:val="00845091"/>
    <w:rsid w:val="0084515F"/>
    <w:rsid w:val="008451A3"/>
    <w:rsid w:val="008451F5"/>
    <w:rsid w:val="008456B7"/>
    <w:rsid w:val="00845824"/>
    <w:rsid w:val="008458E0"/>
    <w:rsid w:val="008462F2"/>
    <w:rsid w:val="008462FC"/>
    <w:rsid w:val="00846534"/>
    <w:rsid w:val="008466FB"/>
    <w:rsid w:val="0084672A"/>
    <w:rsid w:val="00846A0B"/>
    <w:rsid w:val="00846B19"/>
    <w:rsid w:val="008476AD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5B9"/>
    <w:rsid w:val="008518D4"/>
    <w:rsid w:val="008518E4"/>
    <w:rsid w:val="00852109"/>
    <w:rsid w:val="00852202"/>
    <w:rsid w:val="00852507"/>
    <w:rsid w:val="00852C60"/>
    <w:rsid w:val="00852E85"/>
    <w:rsid w:val="00852E9D"/>
    <w:rsid w:val="00853123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811"/>
    <w:rsid w:val="0086084D"/>
    <w:rsid w:val="00860B44"/>
    <w:rsid w:val="00860C50"/>
    <w:rsid w:val="00860CAC"/>
    <w:rsid w:val="00860DB4"/>
    <w:rsid w:val="00860E2F"/>
    <w:rsid w:val="00860E8A"/>
    <w:rsid w:val="00861329"/>
    <w:rsid w:val="00861DDB"/>
    <w:rsid w:val="00861E5D"/>
    <w:rsid w:val="008621C2"/>
    <w:rsid w:val="008621E5"/>
    <w:rsid w:val="0086284E"/>
    <w:rsid w:val="00862BA0"/>
    <w:rsid w:val="00862DDA"/>
    <w:rsid w:val="00862FBE"/>
    <w:rsid w:val="00863325"/>
    <w:rsid w:val="00863519"/>
    <w:rsid w:val="0086382F"/>
    <w:rsid w:val="008638B3"/>
    <w:rsid w:val="0086398C"/>
    <w:rsid w:val="008639A5"/>
    <w:rsid w:val="00863BFC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072"/>
    <w:rsid w:val="00865300"/>
    <w:rsid w:val="00865B99"/>
    <w:rsid w:val="00865E20"/>
    <w:rsid w:val="00865FEF"/>
    <w:rsid w:val="008667A8"/>
    <w:rsid w:val="00866A11"/>
    <w:rsid w:val="00866CF1"/>
    <w:rsid w:val="00866F02"/>
    <w:rsid w:val="00866F87"/>
    <w:rsid w:val="008670DE"/>
    <w:rsid w:val="008672AC"/>
    <w:rsid w:val="0086742B"/>
    <w:rsid w:val="00867A24"/>
    <w:rsid w:val="00867F92"/>
    <w:rsid w:val="00870101"/>
    <w:rsid w:val="00870163"/>
    <w:rsid w:val="0087024F"/>
    <w:rsid w:val="008705A3"/>
    <w:rsid w:val="00870612"/>
    <w:rsid w:val="00870683"/>
    <w:rsid w:val="008707FF"/>
    <w:rsid w:val="00870800"/>
    <w:rsid w:val="00870832"/>
    <w:rsid w:val="00870878"/>
    <w:rsid w:val="00870B96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5355"/>
    <w:rsid w:val="008754B8"/>
    <w:rsid w:val="008757B7"/>
    <w:rsid w:val="0087584E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149"/>
    <w:rsid w:val="0087755A"/>
    <w:rsid w:val="00877A1E"/>
    <w:rsid w:val="00877E63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834"/>
    <w:rsid w:val="00883BB0"/>
    <w:rsid w:val="00883CF2"/>
    <w:rsid w:val="00884291"/>
    <w:rsid w:val="008842BB"/>
    <w:rsid w:val="0088436C"/>
    <w:rsid w:val="0088439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DDC"/>
    <w:rsid w:val="00886EA7"/>
    <w:rsid w:val="008870DE"/>
    <w:rsid w:val="008878BE"/>
    <w:rsid w:val="00887E93"/>
    <w:rsid w:val="00890202"/>
    <w:rsid w:val="00890489"/>
    <w:rsid w:val="0089085C"/>
    <w:rsid w:val="008908FF"/>
    <w:rsid w:val="00890ED7"/>
    <w:rsid w:val="00891149"/>
    <w:rsid w:val="008911F2"/>
    <w:rsid w:val="0089120D"/>
    <w:rsid w:val="00891431"/>
    <w:rsid w:val="00891536"/>
    <w:rsid w:val="00891A91"/>
    <w:rsid w:val="00891CB1"/>
    <w:rsid w:val="00891EB7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40A"/>
    <w:rsid w:val="00897669"/>
    <w:rsid w:val="0089793D"/>
    <w:rsid w:val="008979BF"/>
    <w:rsid w:val="00897AA1"/>
    <w:rsid w:val="008A0097"/>
    <w:rsid w:val="008A010A"/>
    <w:rsid w:val="008A02E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547"/>
    <w:rsid w:val="008A3837"/>
    <w:rsid w:val="008A3972"/>
    <w:rsid w:val="008A3ADB"/>
    <w:rsid w:val="008A3B23"/>
    <w:rsid w:val="008A3C7E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A69"/>
    <w:rsid w:val="008A5B2F"/>
    <w:rsid w:val="008A5F4E"/>
    <w:rsid w:val="008A60BB"/>
    <w:rsid w:val="008A62D3"/>
    <w:rsid w:val="008A6316"/>
    <w:rsid w:val="008A6441"/>
    <w:rsid w:val="008A64AB"/>
    <w:rsid w:val="008A66D8"/>
    <w:rsid w:val="008A6C11"/>
    <w:rsid w:val="008A73B7"/>
    <w:rsid w:val="008A7795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50"/>
    <w:rsid w:val="008B58FD"/>
    <w:rsid w:val="008B597C"/>
    <w:rsid w:val="008B5A16"/>
    <w:rsid w:val="008B5B1E"/>
    <w:rsid w:val="008B5B94"/>
    <w:rsid w:val="008B5CE7"/>
    <w:rsid w:val="008B5D25"/>
    <w:rsid w:val="008B5DEC"/>
    <w:rsid w:val="008B5FE2"/>
    <w:rsid w:val="008B6014"/>
    <w:rsid w:val="008B60CB"/>
    <w:rsid w:val="008B625B"/>
    <w:rsid w:val="008B6280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8FC"/>
    <w:rsid w:val="008C0A5F"/>
    <w:rsid w:val="008C0BC7"/>
    <w:rsid w:val="008C0C4D"/>
    <w:rsid w:val="008C13B5"/>
    <w:rsid w:val="008C1971"/>
    <w:rsid w:val="008C1BA0"/>
    <w:rsid w:val="008C1C8E"/>
    <w:rsid w:val="008C21BD"/>
    <w:rsid w:val="008C229A"/>
    <w:rsid w:val="008C25E1"/>
    <w:rsid w:val="008C26B2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1FC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821"/>
    <w:rsid w:val="008D2E36"/>
    <w:rsid w:val="008D2E82"/>
    <w:rsid w:val="008D2EF8"/>
    <w:rsid w:val="008D3070"/>
    <w:rsid w:val="008D30C8"/>
    <w:rsid w:val="008D320E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CC0"/>
    <w:rsid w:val="008D4D51"/>
    <w:rsid w:val="008D4FF1"/>
    <w:rsid w:val="008D505C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E67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F24"/>
    <w:rsid w:val="008E7010"/>
    <w:rsid w:val="008E70A6"/>
    <w:rsid w:val="008E7396"/>
    <w:rsid w:val="008E7662"/>
    <w:rsid w:val="008E76C7"/>
    <w:rsid w:val="008E784C"/>
    <w:rsid w:val="008E7932"/>
    <w:rsid w:val="008E7B30"/>
    <w:rsid w:val="008E7B5D"/>
    <w:rsid w:val="008E7C6F"/>
    <w:rsid w:val="008F009E"/>
    <w:rsid w:val="008F010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314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EEF"/>
    <w:rsid w:val="00905276"/>
    <w:rsid w:val="009055CE"/>
    <w:rsid w:val="00905854"/>
    <w:rsid w:val="009059B9"/>
    <w:rsid w:val="009059C3"/>
    <w:rsid w:val="00905AC0"/>
    <w:rsid w:val="00905E1D"/>
    <w:rsid w:val="00906035"/>
    <w:rsid w:val="009063C8"/>
    <w:rsid w:val="009064A5"/>
    <w:rsid w:val="0090654B"/>
    <w:rsid w:val="009069D2"/>
    <w:rsid w:val="00906FED"/>
    <w:rsid w:val="0090701C"/>
    <w:rsid w:val="00907825"/>
    <w:rsid w:val="00907DA9"/>
    <w:rsid w:val="009101A5"/>
    <w:rsid w:val="00910294"/>
    <w:rsid w:val="009105C6"/>
    <w:rsid w:val="009105E6"/>
    <w:rsid w:val="009106D8"/>
    <w:rsid w:val="00910879"/>
    <w:rsid w:val="00910A49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E8F"/>
    <w:rsid w:val="009123F0"/>
    <w:rsid w:val="00912728"/>
    <w:rsid w:val="00912ED7"/>
    <w:rsid w:val="009131BA"/>
    <w:rsid w:val="00913835"/>
    <w:rsid w:val="009138E5"/>
    <w:rsid w:val="00913A7F"/>
    <w:rsid w:val="00913DAF"/>
    <w:rsid w:val="00913FE0"/>
    <w:rsid w:val="00914105"/>
    <w:rsid w:val="0091411B"/>
    <w:rsid w:val="00914435"/>
    <w:rsid w:val="009147BF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533"/>
    <w:rsid w:val="00916747"/>
    <w:rsid w:val="009167A4"/>
    <w:rsid w:val="00916847"/>
    <w:rsid w:val="00916BDB"/>
    <w:rsid w:val="00916C83"/>
    <w:rsid w:val="00916DB1"/>
    <w:rsid w:val="00917021"/>
    <w:rsid w:val="00917113"/>
    <w:rsid w:val="009174EC"/>
    <w:rsid w:val="00917585"/>
    <w:rsid w:val="009176AF"/>
    <w:rsid w:val="009176F8"/>
    <w:rsid w:val="00917831"/>
    <w:rsid w:val="00917844"/>
    <w:rsid w:val="00917F8D"/>
    <w:rsid w:val="009201B1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DD"/>
    <w:rsid w:val="009219FA"/>
    <w:rsid w:val="00921A52"/>
    <w:rsid w:val="00921A6F"/>
    <w:rsid w:val="00921EA8"/>
    <w:rsid w:val="00922608"/>
    <w:rsid w:val="0092292D"/>
    <w:rsid w:val="00922B41"/>
    <w:rsid w:val="00922C2D"/>
    <w:rsid w:val="00922D2A"/>
    <w:rsid w:val="009230F9"/>
    <w:rsid w:val="0092365F"/>
    <w:rsid w:val="0092370F"/>
    <w:rsid w:val="0092377C"/>
    <w:rsid w:val="00923F9D"/>
    <w:rsid w:val="00924017"/>
    <w:rsid w:val="0092410D"/>
    <w:rsid w:val="00924464"/>
    <w:rsid w:val="00924BD4"/>
    <w:rsid w:val="00924F81"/>
    <w:rsid w:val="009252CB"/>
    <w:rsid w:val="00925379"/>
    <w:rsid w:val="009254C2"/>
    <w:rsid w:val="00925746"/>
    <w:rsid w:val="00925BA4"/>
    <w:rsid w:val="00925C02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7C2"/>
    <w:rsid w:val="00930AF1"/>
    <w:rsid w:val="00930E16"/>
    <w:rsid w:val="00930EE9"/>
    <w:rsid w:val="00930F70"/>
    <w:rsid w:val="0093158D"/>
    <w:rsid w:val="00931898"/>
    <w:rsid w:val="009319BE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E33"/>
    <w:rsid w:val="00932F91"/>
    <w:rsid w:val="0093309E"/>
    <w:rsid w:val="00933111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D2E"/>
    <w:rsid w:val="00943D67"/>
    <w:rsid w:val="00943DB3"/>
    <w:rsid w:val="009446B0"/>
    <w:rsid w:val="009447F5"/>
    <w:rsid w:val="00944834"/>
    <w:rsid w:val="00944955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663"/>
    <w:rsid w:val="00950814"/>
    <w:rsid w:val="00950862"/>
    <w:rsid w:val="00950CB4"/>
    <w:rsid w:val="00950DB0"/>
    <w:rsid w:val="00950EC5"/>
    <w:rsid w:val="00951036"/>
    <w:rsid w:val="009510A9"/>
    <w:rsid w:val="0095124A"/>
    <w:rsid w:val="0095128F"/>
    <w:rsid w:val="009513BB"/>
    <w:rsid w:val="009515AD"/>
    <w:rsid w:val="009517ED"/>
    <w:rsid w:val="00951970"/>
    <w:rsid w:val="00951CE1"/>
    <w:rsid w:val="00951D19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29"/>
    <w:rsid w:val="00954974"/>
    <w:rsid w:val="00954A86"/>
    <w:rsid w:val="00954CE9"/>
    <w:rsid w:val="00954FF6"/>
    <w:rsid w:val="00955243"/>
    <w:rsid w:val="00955340"/>
    <w:rsid w:val="009555B3"/>
    <w:rsid w:val="00955B3D"/>
    <w:rsid w:val="00955CFD"/>
    <w:rsid w:val="00955F18"/>
    <w:rsid w:val="00955F5E"/>
    <w:rsid w:val="00956403"/>
    <w:rsid w:val="00956689"/>
    <w:rsid w:val="00956908"/>
    <w:rsid w:val="00956A57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1C42"/>
    <w:rsid w:val="00962086"/>
    <w:rsid w:val="009624E8"/>
    <w:rsid w:val="00962E71"/>
    <w:rsid w:val="00962F17"/>
    <w:rsid w:val="00963694"/>
    <w:rsid w:val="00963779"/>
    <w:rsid w:val="00963790"/>
    <w:rsid w:val="009639F8"/>
    <w:rsid w:val="00963C56"/>
    <w:rsid w:val="00963C88"/>
    <w:rsid w:val="00963E1E"/>
    <w:rsid w:val="00963FF2"/>
    <w:rsid w:val="0096434B"/>
    <w:rsid w:val="0096439B"/>
    <w:rsid w:val="009647EB"/>
    <w:rsid w:val="00964CA6"/>
    <w:rsid w:val="00964CFC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BC0"/>
    <w:rsid w:val="00966BFC"/>
    <w:rsid w:val="0096714F"/>
    <w:rsid w:val="00967201"/>
    <w:rsid w:val="00967370"/>
    <w:rsid w:val="0096762F"/>
    <w:rsid w:val="0096782D"/>
    <w:rsid w:val="00967ACC"/>
    <w:rsid w:val="00967FA6"/>
    <w:rsid w:val="00970185"/>
    <w:rsid w:val="009705A3"/>
    <w:rsid w:val="00970613"/>
    <w:rsid w:val="00970A19"/>
    <w:rsid w:val="0097109D"/>
    <w:rsid w:val="00971273"/>
    <w:rsid w:val="00971989"/>
    <w:rsid w:val="00971A30"/>
    <w:rsid w:val="00971C7E"/>
    <w:rsid w:val="00971E2C"/>
    <w:rsid w:val="00971FB7"/>
    <w:rsid w:val="00972046"/>
    <w:rsid w:val="00972620"/>
    <w:rsid w:val="009730BB"/>
    <w:rsid w:val="00973390"/>
    <w:rsid w:val="00973AFD"/>
    <w:rsid w:val="00973CCD"/>
    <w:rsid w:val="00973EA8"/>
    <w:rsid w:val="00974345"/>
    <w:rsid w:val="0097443B"/>
    <w:rsid w:val="0097448C"/>
    <w:rsid w:val="009744A5"/>
    <w:rsid w:val="00974536"/>
    <w:rsid w:val="009747AB"/>
    <w:rsid w:val="0097535D"/>
    <w:rsid w:val="0097569B"/>
    <w:rsid w:val="00975716"/>
    <w:rsid w:val="00975E42"/>
    <w:rsid w:val="00975F97"/>
    <w:rsid w:val="009760DE"/>
    <w:rsid w:val="00976287"/>
    <w:rsid w:val="00976612"/>
    <w:rsid w:val="00976CA1"/>
    <w:rsid w:val="00976FB4"/>
    <w:rsid w:val="00977550"/>
    <w:rsid w:val="00977764"/>
    <w:rsid w:val="00977A55"/>
    <w:rsid w:val="00977A96"/>
    <w:rsid w:val="00977FCE"/>
    <w:rsid w:val="00980F7C"/>
    <w:rsid w:val="009811C2"/>
    <w:rsid w:val="009814C3"/>
    <w:rsid w:val="00981AC3"/>
    <w:rsid w:val="00981F93"/>
    <w:rsid w:val="0098204D"/>
    <w:rsid w:val="0098208E"/>
    <w:rsid w:val="0098252E"/>
    <w:rsid w:val="00982998"/>
    <w:rsid w:val="00983313"/>
    <w:rsid w:val="009833A1"/>
    <w:rsid w:val="00983410"/>
    <w:rsid w:val="009837C1"/>
    <w:rsid w:val="0098398E"/>
    <w:rsid w:val="00983BB2"/>
    <w:rsid w:val="00983D12"/>
    <w:rsid w:val="0098406A"/>
    <w:rsid w:val="009840F1"/>
    <w:rsid w:val="00984342"/>
    <w:rsid w:val="00984714"/>
    <w:rsid w:val="009847DE"/>
    <w:rsid w:val="00984AE0"/>
    <w:rsid w:val="00984B24"/>
    <w:rsid w:val="00984F31"/>
    <w:rsid w:val="0098541F"/>
    <w:rsid w:val="009859DA"/>
    <w:rsid w:val="00985A89"/>
    <w:rsid w:val="00985D42"/>
    <w:rsid w:val="00985F2F"/>
    <w:rsid w:val="00985FE9"/>
    <w:rsid w:val="0098608A"/>
    <w:rsid w:val="009860FB"/>
    <w:rsid w:val="00986258"/>
    <w:rsid w:val="009864AE"/>
    <w:rsid w:val="00986541"/>
    <w:rsid w:val="0098658C"/>
    <w:rsid w:val="009866E9"/>
    <w:rsid w:val="0098676A"/>
    <w:rsid w:val="009867FF"/>
    <w:rsid w:val="00986B9C"/>
    <w:rsid w:val="00986C2B"/>
    <w:rsid w:val="00986D00"/>
    <w:rsid w:val="00987061"/>
    <w:rsid w:val="009873A9"/>
    <w:rsid w:val="00987936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665"/>
    <w:rsid w:val="00991C7E"/>
    <w:rsid w:val="00991ECE"/>
    <w:rsid w:val="0099216A"/>
    <w:rsid w:val="00992489"/>
    <w:rsid w:val="009924E0"/>
    <w:rsid w:val="00992836"/>
    <w:rsid w:val="009928DE"/>
    <w:rsid w:val="00992D8B"/>
    <w:rsid w:val="00992E23"/>
    <w:rsid w:val="009936AD"/>
    <w:rsid w:val="00993714"/>
    <w:rsid w:val="00993810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3B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DD"/>
    <w:rsid w:val="009A075B"/>
    <w:rsid w:val="009A0B12"/>
    <w:rsid w:val="009A0FF1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F40"/>
    <w:rsid w:val="009A3F74"/>
    <w:rsid w:val="009A440E"/>
    <w:rsid w:val="009A47D0"/>
    <w:rsid w:val="009A484D"/>
    <w:rsid w:val="009A513A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26E"/>
    <w:rsid w:val="009A7353"/>
    <w:rsid w:val="009A7413"/>
    <w:rsid w:val="009A7488"/>
    <w:rsid w:val="009A7749"/>
    <w:rsid w:val="009A77A6"/>
    <w:rsid w:val="009A79C1"/>
    <w:rsid w:val="009A7B9F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2C7"/>
    <w:rsid w:val="009B6302"/>
    <w:rsid w:val="009B64E9"/>
    <w:rsid w:val="009B67A4"/>
    <w:rsid w:val="009B6866"/>
    <w:rsid w:val="009B68E3"/>
    <w:rsid w:val="009B7491"/>
    <w:rsid w:val="009B7656"/>
    <w:rsid w:val="009B7774"/>
    <w:rsid w:val="009B78A4"/>
    <w:rsid w:val="009B78B2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24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DC4"/>
    <w:rsid w:val="009C5EAD"/>
    <w:rsid w:val="009C5FF9"/>
    <w:rsid w:val="009C627B"/>
    <w:rsid w:val="009C6373"/>
    <w:rsid w:val="009C6838"/>
    <w:rsid w:val="009C684B"/>
    <w:rsid w:val="009C6B81"/>
    <w:rsid w:val="009C6DD6"/>
    <w:rsid w:val="009C6F6E"/>
    <w:rsid w:val="009C6FAF"/>
    <w:rsid w:val="009C77D3"/>
    <w:rsid w:val="009C7A9C"/>
    <w:rsid w:val="009C7BF2"/>
    <w:rsid w:val="009C7CA0"/>
    <w:rsid w:val="009C7CE4"/>
    <w:rsid w:val="009D00D5"/>
    <w:rsid w:val="009D0651"/>
    <w:rsid w:val="009D0767"/>
    <w:rsid w:val="009D07DD"/>
    <w:rsid w:val="009D0909"/>
    <w:rsid w:val="009D0FCF"/>
    <w:rsid w:val="009D10F9"/>
    <w:rsid w:val="009D147D"/>
    <w:rsid w:val="009D151F"/>
    <w:rsid w:val="009D1A4C"/>
    <w:rsid w:val="009D1B7F"/>
    <w:rsid w:val="009D1DD1"/>
    <w:rsid w:val="009D1E7E"/>
    <w:rsid w:val="009D1FCE"/>
    <w:rsid w:val="009D2032"/>
    <w:rsid w:val="009D2067"/>
    <w:rsid w:val="009D2107"/>
    <w:rsid w:val="009D24C5"/>
    <w:rsid w:val="009D26E1"/>
    <w:rsid w:val="009D271C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45C"/>
    <w:rsid w:val="009D7745"/>
    <w:rsid w:val="009D7818"/>
    <w:rsid w:val="009D7BBE"/>
    <w:rsid w:val="009D7CB1"/>
    <w:rsid w:val="009D7CBE"/>
    <w:rsid w:val="009D7CCE"/>
    <w:rsid w:val="009D7DE3"/>
    <w:rsid w:val="009E0163"/>
    <w:rsid w:val="009E040F"/>
    <w:rsid w:val="009E05CB"/>
    <w:rsid w:val="009E0774"/>
    <w:rsid w:val="009E0803"/>
    <w:rsid w:val="009E086C"/>
    <w:rsid w:val="009E0C67"/>
    <w:rsid w:val="009E0FEC"/>
    <w:rsid w:val="009E1004"/>
    <w:rsid w:val="009E1032"/>
    <w:rsid w:val="009E1209"/>
    <w:rsid w:val="009E19F3"/>
    <w:rsid w:val="009E1D99"/>
    <w:rsid w:val="009E2128"/>
    <w:rsid w:val="009E23A2"/>
    <w:rsid w:val="009E245F"/>
    <w:rsid w:val="009E250E"/>
    <w:rsid w:val="009E2598"/>
    <w:rsid w:val="009E28A8"/>
    <w:rsid w:val="009E2940"/>
    <w:rsid w:val="009E2996"/>
    <w:rsid w:val="009E2AA2"/>
    <w:rsid w:val="009E2B99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BA6"/>
    <w:rsid w:val="009E5D66"/>
    <w:rsid w:val="009E5E10"/>
    <w:rsid w:val="009E6260"/>
    <w:rsid w:val="009E62FF"/>
    <w:rsid w:val="009E636E"/>
    <w:rsid w:val="009E6868"/>
    <w:rsid w:val="009E6957"/>
    <w:rsid w:val="009E6B97"/>
    <w:rsid w:val="009E6E5A"/>
    <w:rsid w:val="009E6FDE"/>
    <w:rsid w:val="009E7011"/>
    <w:rsid w:val="009E7019"/>
    <w:rsid w:val="009E735D"/>
    <w:rsid w:val="009E7762"/>
    <w:rsid w:val="009E7966"/>
    <w:rsid w:val="009E79AF"/>
    <w:rsid w:val="009E7C7D"/>
    <w:rsid w:val="009E7D75"/>
    <w:rsid w:val="009E7FD8"/>
    <w:rsid w:val="009F0719"/>
    <w:rsid w:val="009F0812"/>
    <w:rsid w:val="009F0C18"/>
    <w:rsid w:val="009F0E32"/>
    <w:rsid w:val="009F0F2F"/>
    <w:rsid w:val="009F10C9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E4"/>
    <w:rsid w:val="009F4931"/>
    <w:rsid w:val="009F4A90"/>
    <w:rsid w:val="009F4B41"/>
    <w:rsid w:val="009F4DFC"/>
    <w:rsid w:val="009F4F1A"/>
    <w:rsid w:val="009F4F4F"/>
    <w:rsid w:val="009F4F50"/>
    <w:rsid w:val="009F5543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85"/>
    <w:rsid w:val="009F711C"/>
    <w:rsid w:val="009F727B"/>
    <w:rsid w:val="009F742A"/>
    <w:rsid w:val="009F76E5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C9F"/>
    <w:rsid w:val="00A03D77"/>
    <w:rsid w:val="00A042FD"/>
    <w:rsid w:val="00A04410"/>
    <w:rsid w:val="00A04470"/>
    <w:rsid w:val="00A04728"/>
    <w:rsid w:val="00A049DA"/>
    <w:rsid w:val="00A04A69"/>
    <w:rsid w:val="00A04E2C"/>
    <w:rsid w:val="00A05193"/>
    <w:rsid w:val="00A05519"/>
    <w:rsid w:val="00A05724"/>
    <w:rsid w:val="00A05751"/>
    <w:rsid w:val="00A05C8B"/>
    <w:rsid w:val="00A06333"/>
    <w:rsid w:val="00A06424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80"/>
    <w:rsid w:val="00A07A9B"/>
    <w:rsid w:val="00A07EFD"/>
    <w:rsid w:val="00A10013"/>
    <w:rsid w:val="00A1024D"/>
    <w:rsid w:val="00A10659"/>
    <w:rsid w:val="00A10672"/>
    <w:rsid w:val="00A1083D"/>
    <w:rsid w:val="00A10862"/>
    <w:rsid w:val="00A109DA"/>
    <w:rsid w:val="00A10C41"/>
    <w:rsid w:val="00A11328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950"/>
    <w:rsid w:val="00A12EEF"/>
    <w:rsid w:val="00A1315A"/>
    <w:rsid w:val="00A13378"/>
    <w:rsid w:val="00A133CE"/>
    <w:rsid w:val="00A133F5"/>
    <w:rsid w:val="00A135F6"/>
    <w:rsid w:val="00A13657"/>
    <w:rsid w:val="00A13693"/>
    <w:rsid w:val="00A139FB"/>
    <w:rsid w:val="00A13DE6"/>
    <w:rsid w:val="00A13EE8"/>
    <w:rsid w:val="00A14AE4"/>
    <w:rsid w:val="00A14BDB"/>
    <w:rsid w:val="00A14BEA"/>
    <w:rsid w:val="00A14FF6"/>
    <w:rsid w:val="00A15417"/>
    <w:rsid w:val="00A15584"/>
    <w:rsid w:val="00A15834"/>
    <w:rsid w:val="00A15AEA"/>
    <w:rsid w:val="00A15FCE"/>
    <w:rsid w:val="00A1616A"/>
    <w:rsid w:val="00A161AA"/>
    <w:rsid w:val="00A163C5"/>
    <w:rsid w:val="00A16448"/>
    <w:rsid w:val="00A16777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78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ADB"/>
    <w:rsid w:val="00A22C98"/>
    <w:rsid w:val="00A22E5D"/>
    <w:rsid w:val="00A23165"/>
    <w:rsid w:val="00A2337C"/>
    <w:rsid w:val="00A235FC"/>
    <w:rsid w:val="00A2376C"/>
    <w:rsid w:val="00A23AB4"/>
    <w:rsid w:val="00A23CBD"/>
    <w:rsid w:val="00A24492"/>
    <w:rsid w:val="00A244C3"/>
    <w:rsid w:val="00A244CD"/>
    <w:rsid w:val="00A2455C"/>
    <w:rsid w:val="00A246D9"/>
    <w:rsid w:val="00A247E0"/>
    <w:rsid w:val="00A24A13"/>
    <w:rsid w:val="00A250BE"/>
    <w:rsid w:val="00A253CD"/>
    <w:rsid w:val="00A2544C"/>
    <w:rsid w:val="00A25681"/>
    <w:rsid w:val="00A256BB"/>
    <w:rsid w:val="00A25EC8"/>
    <w:rsid w:val="00A26002"/>
    <w:rsid w:val="00A26428"/>
    <w:rsid w:val="00A26B18"/>
    <w:rsid w:val="00A26C27"/>
    <w:rsid w:val="00A26FA0"/>
    <w:rsid w:val="00A270CA"/>
    <w:rsid w:val="00A27103"/>
    <w:rsid w:val="00A27212"/>
    <w:rsid w:val="00A27215"/>
    <w:rsid w:val="00A273E8"/>
    <w:rsid w:val="00A27518"/>
    <w:rsid w:val="00A276DF"/>
    <w:rsid w:val="00A277F0"/>
    <w:rsid w:val="00A27967"/>
    <w:rsid w:val="00A27FC3"/>
    <w:rsid w:val="00A301A9"/>
    <w:rsid w:val="00A30353"/>
    <w:rsid w:val="00A30561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629D"/>
    <w:rsid w:val="00A363D7"/>
    <w:rsid w:val="00A365D3"/>
    <w:rsid w:val="00A366F7"/>
    <w:rsid w:val="00A36CE1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A67"/>
    <w:rsid w:val="00A41A97"/>
    <w:rsid w:val="00A41DE8"/>
    <w:rsid w:val="00A41F1A"/>
    <w:rsid w:val="00A4230F"/>
    <w:rsid w:val="00A42692"/>
    <w:rsid w:val="00A42AA8"/>
    <w:rsid w:val="00A433B6"/>
    <w:rsid w:val="00A435F1"/>
    <w:rsid w:val="00A439AD"/>
    <w:rsid w:val="00A43A92"/>
    <w:rsid w:val="00A43B81"/>
    <w:rsid w:val="00A43CEA"/>
    <w:rsid w:val="00A43E0F"/>
    <w:rsid w:val="00A43F15"/>
    <w:rsid w:val="00A440D5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0E1F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3AF"/>
    <w:rsid w:val="00A554D9"/>
    <w:rsid w:val="00A55576"/>
    <w:rsid w:val="00A55A0B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57E1D"/>
    <w:rsid w:val="00A602F6"/>
    <w:rsid w:val="00A60A31"/>
    <w:rsid w:val="00A60AAD"/>
    <w:rsid w:val="00A6105A"/>
    <w:rsid w:val="00A61188"/>
    <w:rsid w:val="00A61484"/>
    <w:rsid w:val="00A614C0"/>
    <w:rsid w:val="00A6172A"/>
    <w:rsid w:val="00A61945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4B0"/>
    <w:rsid w:val="00A63871"/>
    <w:rsid w:val="00A638D3"/>
    <w:rsid w:val="00A638D6"/>
    <w:rsid w:val="00A63CDD"/>
    <w:rsid w:val="00A63EC1"/>
    <w:rsid w:val="00A640D4"/>
    <w:rsid w:val="00A644C2"/>
    <w:rsid w:val="00A64595"/>
    <w:rsid w:val="00A6493B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9A1"/>
    <w:rsid w:val="00A67A1A"/>
    <w:rsid w:val="00A67A50"/>
    <w:rsid w:val="00A67C7B"/>
    <w:rsid w:val="00A67D6C"/>
    <w:rsid w:val="00A70874"/>
    <w:rsid w:val="00A713F9"/>
    <w:rsid w:val="00A7163F"/>
    <w:rsid w:val="00A7209D"/>
    <w:rsid w:val="00A720FA"/>
    <w:rsid w:val="00A720FC"/>
    <w:rsid w:val="00A721F1"/>
    <w:rsid w:val="00A72201"/>
    <w:rsid w:val="00A7255D"/>
    <w:rsid w:val="00A72814"/>
    <w:rsid w:val="00A72958"/>
    <w:rsid w:val="00A7296F"/>
    <w:rsid w:val="00A73129"/>
    <w:rsid w:val="00A73295"/>
    <w:rsid w:val="00A734BC"/>
    <w:rsid w:val="00A73A7D"/>
    <w:rsid w:val="00A73BD1"/>
    <w:rsid w:val="00A73C2C"/>
    <w:rsid w:val="00A73CFE"/>
    <w:rsid w:val="00A73F22"/>
    <w:rsid w:val="00A73F42"/>
    <w:rsid w:val="00A743C6"/>
    <w:rsid w:val="00A745BC"/>
    <w:rsid w:val="00A745E9"/>
    <w:rsid w:val="00A746F5"/>
    <w:rsid w:val="00A7487B"/>
    <w:rsid w:val="00A7487C"/>
    <w:rsid w:val="00A74A08"/>
    <w:rsid w:val="00A74AAC"/>
    <w:rsid w:val="00A74BFD"/>
    <w:rsid w:val="00A74DFB"/>
    <w:rsid w:val="00A74EAF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C1F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620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3E43"/>
    <w:rsid w:val="00A840D4"/>
    <w:rsid w:val="00A84617"/>
    <w:rsid w:val="00A848E8"/>
    <w:rsid w:val="00A848EB"/>
    <w:rsid w:val="00A84A83"/>
    <w:rsid w:val="00A84C95"/>
    <w:rsid w:val="00A84CBB"/>
    <w:rsid w:val="00A84F35"/>
    <w:rsid w:val="00A850CD"/>
    <w:rsid w:val="00A85333"/>
    <w:rsid w:val="00A856A3"/>
    <w:rsid w:val="00A856EE"/>
    <w:rsid w:val="00A85A82"/>
    <w:rsid w:val="00A85F35"/>
    <w:rsid w:val="00A86016"/>
    <w:rsid w:val="00A865C9"/>
    <w:rsid w:val="00A869C9"/>
    <w:rsid w:val="00A87ACA"/>
    <w:rsid w:val="00A87CDC"/>
    <w:rsid w:val="00A87DA8"/>
    <w:rsid w:val="00A87E5E"/>
    <w:rsid w:val="00A9026A"/>
    <w:rsid w:val="00A9026C"/>
    <w:rsid w:val="00A9047D"/>
    <w:rsid w:val="00A904F4"/>
    <w:rsid w:val="00A905A8"/>
    <w:rsid w:val="00A9081F"/>
    <w:rsid w:val="00A90A62"/>
    <w:rsid w:val="00A90EAD"/>
    <w:rsid w:val="00A90F2A"/>
    <w:rsid w:val="00A91123"/>
    <w:rsid w:val="00A9117B"/>
    <w:rsid w:val="00A914CF"/>
    <w:rsid w:val="00A9168E"/>
    <w:rsid w:val="00A9189E"/>
    <w:rsid w:val="00A91A44"/>
    <w:rsid w:val="00A91B10"/>
    <w:rsid w:val="00A91C6B"/>
    <w:rsid w:val="00A91CB7"/>
    <w:rsid w:val="00A91D0F"/>
    <w:rsid w:val="00A91E41"/>
    <w:rsid w:val="00A922D9"/>
    <w:rsid w:val="00A924A3"/>
    <w:rsid w:val="00A925AF"/>
    <w:rsid w:val="00A930C6"/>
    <w:rsid w:val="00A93175"/>
    <w:rsid w:val="00A93D19"/>
    <w:rsid w:val="00A941F5"/>
    <w:rsid w:val="00A9438A"/>
    <w:rsid w:val="00A9456A"/>
    <w:rsid w:val="00A946DB"/>
    <w:rsid w:val="00A946EA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8C0"/>
    <w:rsid w:val="00A958FC"/>
    <w:rsid w:val="00A95950"/>
    <w:rsid w:val="00A96455"/>
    <w:rsid w:val="00A9675A"/>
    <w:rsid w:val="00A9766C"/>
    <w:rsid w:val="00A97704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33F"/>
    <w:rsid w:val="00AA1433"/>
    <w:rsid w:val="00AA183F"/>
    <w:rsid w:val="00AA1B71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F04"/>
    <w:rsid w:val="00AA62AF"/>
    <w:rsid w:val="00AA64A1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4CF"/>
    <w:rsid w:val="00AB2713"/>
    <w:rsid w:val="00AB294F"/>
    <w:rsid w:val="00AB2F0C"/>
    <w:rsid w:val="00AB3315"/>
    <w:rsid w:val="00AB34FF"/>
    <w:rsid w:val="00AB355E"/>
    <w:rsid w:val="00AB35F1"/>
    <w:rsid w:val="00AB3688"/>
    <w:rsid w:val="00AB3731"/>
    <w:rsid w:val="00AB397F"/>
    <w:rsid w:val="00AB3F15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297"/>
    <w:rsid w:val="00AB53B2"/>
    <w:rsid w:val="00AB575F"/>
    <w:rsid w:val="00AB577D"/>
    <w:rsid w:val="00AB57AB"/>
    <w:rsid w:val="00AB5862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85C"/>
    <w:rsid w:val="00AC68AD"/>
    <w:rsid w:val="00AC6B35"/>
    <w:rsid w:val="00AC6DAD"/>
    <w:rsid w:val="00AC6E0A"/>
    <w:rsid w:val="00AC70BB"/>
    <w:rsid w:val="00AC71C6"/>
    <w:rsid w:val="00AC739D"/>
    <w:rsid w:val="00AC791C"/>
    <w:rsid w:val="00AC7CD7"/>
    <w:rsid w:val="00AD0269"/>
    <w:rsid w:val="00AD07D9"/>
    <w:rsid w:val="00AD0C1A"/>
    <w:rsid w:val="00AD0C44"/>
    <w:rsid w:val="00AD0FB2"/>
    <w:rsid w:val="00AD1007"/>
    <w:rsid w:val="00AD1485"/>
    <w:rsid w:val="00AD1639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D"/>
    <w:rsid w:val="00AD2882"/>
    <w:rsid w:val="00AD2C6E"/>
    <w:rsid w:val="00AD2E31"/>
    <w:rsid w:val="00AD2EBF"/>
    <w:rsid w:val="00AD2EFC"/>
    <w:rsid w:val="00AD3144"/>
    <w:rsid w:val="00AD3AC3"/>
    <w:rsid w:val="00AD3AC7"/>
    <w:rsid w:val="00AD3B24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BD9"/>
    <w:rsid w:val="00AD6CA1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0F"/>
    <w:rsid w:val="00AE0CB5"/>
    <w:rsid w:val="00AE0D63"/>
    <w:rsid w:val="00AE0F7C"/>
    <w:rsid w:val="00AE1065"/>
    <w:rsid w:val="00AE10EE"/>
    <w:rsid w:val="00AE1185"/>
    <w:rsid w:val="00AE1379"/>
    <w:rsid w:val="00AE13DC"/>
    <w:rsid w:val="00AE190C"/>
    <w:rsid w:val="00AE1B41"/>
    <w:rsid w:val="00AE2350"/>
    <w:rsid w:val="00AE267A"/>
    <w:rsid w:val="00AE272C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946"/>
    <w:rsid w:val="00AE4A69"/>
    <w:rsid w:val="00AE4ACD"/>
    <w:rsid w:val="00AE5027"/>
    <w:rsid w:val="00AE51A4"/>
    <w:rsid w:val="00AE52BE"/>
    <w:rsid w:val="00AE546B"/>
    <w:rsid w:val="00AE5472"/>
    <w:rsid w:val="00AE5772"/>
    <w:rsid w:val="00AE5876"/>
    <w:rsid w:val="00AE5EF5"/>
    <w:rsid w:val="00AE5F47"/>
    <w:rsid w:val="00AE6089"/>
    <w:rsid w:val="00AE62C9"/>
    <w:rsid w:val="00AE699F"/>
    <w:rsid w:val="00AE69C4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43B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698"/>
    <w:rsid w:val="00AF7EAC"/>
    <w:rsid w:val="00AF7ED4"/>
    <w:rsid w:val="00B00103"/>
    <w:rsid w:val="00B0030F"/>
    <w:rsid w:val="00B003BB"/>
    <w:rsid w:val="00B007A8"/>
    <w:rsid w:val="00B0086A"/>
    <w:rsid w:val="00B009D5"/>
    <w:rsid w:val="00B00C12"/>
    <w:rsid w:val="00B013DD"/>
    <w:rsid w:val="00B015F6"/>
    <w:rsid w:val="00B016C2"/>
    <w:rsid w:val="00B017A7"/>
    <w:rsid w:val="00B018E7"/>
    <w:rsid w:val="00B01DAB"/>
    <w:rsid w:val="00B01E2B"/>
    <w:rsid w:val="00B025F6"/>
    <w:rsid w:val="00B028E0"/>
    <w:rsid w:val="00B0291B"/>
    <w:rsid w:val="00B02A50"/>
    <w:rsid w:val="00B02F07"/>
    <w:rsid w:val="00B02F7A"/>
    <w:rsid w:val="00B03122"/>
    <w:rsid w:val="00B0328E"/>
    <w:rsid w:val="00B032AA"/>
    <w:rsid w:val="00B032BE"/>
    <w:rsid w:val="00B035BB"/>
    <w:rsid w:val="00B03D2F"/>
    <w:rsid w:val="00B03E74"/>
    <w:rsid w:val="00B03F8A"/>
    <w:rsid w:val="00B04345"/>
    <w:rsid w:val="00B04907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E54"/>
    <w:rsid w:val="00B10078"/>
    <w:rsid w:val="00B101E5"/>
    <w:rsid w:val="00B1051F"/>
    <w:rsid w:val="00B106FB"/>
    <w:rsid w:val="00B10798"/>
    <w:rsid w:val="00B108BB"/>
    <w:rsid w:val="00B10A12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092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CC"/>
    <w:rsid w:val="00B17E53"/>
    <w:rsid w:val="00B17E60"/>
    <w:rsid w:val="00B200BD"/>
    <w:rsid w:val="00B204F9"/>
    <w:rsid w:val="00B207DD"/>
    <w:rsid w:val="00B210BC"/>
    <w:rsid w:val="00B211D1"/>
    <w:rsid w:val="00B215D4"/>
    <w:rsid w:val="00B21852"/>
    <w:rsid w:val="00B21964"/>
    <w:rsid w:val="00B22357"/>
    <w:rsid w:val="00B226EC"/>
    <w:rsid w:val="00B22A3E"/>
    <w:rsid w:val="00B22BC6"/>
    <w:rsid w:val="00B23917"/>
    <w:rsid w:val="00B246DC"/>
    <w:rsid w:val="00B24A33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C2E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FFC"/>
    <w:rsid w:val="00B34288"/>
    <w:rsid w:val="00B34537"/>
    <w:rsid w:val="00B34786"/>
    <w:rsid w:val="00B3479F"/>
    <w:rsid w:val="00B347DF"/>
    <w:rsid w:val="00B34C42"/>
    <w:rsid w:val="00B3501D"/>
    <w:rsid w:val="00B35192"/>
    <w:rsid w:val="00B353CF"/>
    <w:rsid w:val="00B35553"/>
    <w:rsid w:val="00B3556C"/>
    <w:rsid w:val="00B3586A"/>
    <w:rsid w:val="00B35D8F"/>
    <w:rsid w:val="00B3614C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B9"/>
    <w:rsid w:val="00B377C1"/>
    <w:rsid w:val="00B37ADC"/>
    <w:rsid w:val="00B37FBE"/>
    <w:rsid w:val="00B401ED"/>
    <w:rsid w:val="00B4031E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B1C"/>
    <w:rsid w:val="00B41B7A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585"/>
    <w:rsid w:val="00B44921"/>
    <w:rsid w:val="00B44B0C"/>
    <w:rsid w:val="00B45054"/>
    <w:rsid w:val="00B453A0"/>
    <w:rsid w:val="00B454A4"/>
    <w:rsid w:val="00B454BD"/>
    <w:rsid w:val="00B45EA9"/>
    <w:rsid w:val="00B45FD0"/>
    <w:rsid w:val="00B46550"/>
    <w:rsid w:val="00B46A51"/>
    <w:rsid w:val="00B46FFB"/>
    <w:rsid w:val="00B47A1B"/>
    <w:rsid w:val="00B47AE8"/>
    <w:rsid w:val="00B47B65"/>
    <w:rsid w:val="00B47E30"/>
    <w:rsid w:val="00B50141"/>
    <w:rsid w:val="00B50372"/>
    <w:rsid w:val="00B5046A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CC"/>
    <w:rsid w:val="00B518DC"/>
    <w:rsid w:val="00B520B5"/>
    <w:rsid w:val="00B520D6"/>
    <w:rsid w:val="00B5220B"/>
    <w:rsid w:val="00B5247E"/>
    <w:rsid w:val="00B525DF"/>
    <w:rsid w:val="00B52C71"/>
    <w:rsid w:val="00B52D66"/>
    <w:rsid w:val="00B52F5D"/>
    <w:rsid w:val="00B52FC8"/>
    <w:rsid w:val="00B530A4"/>
    <w:rsid w:val="00B5316A"/>
    <w:rsid w:val="00B5320C"/>
    <w:rsid w:val="00B533D2"/>
    <w:rsid w:val="00B53581"/>
    <w:rsid w:val="00B5389A"/>
    <w:rsid w:val="00B53C9A"/>
    <w:rsid w:val="00B53EDB"/>
    <w:rsid w:val="00B53FF0"/>
    <w:rsid w:val="00B541AA"/>
    <w:rsid w:val="00B54522"/>
    <w:rsid w:val="00B549EA"/>
    <w:rsid w:val="00B54AF1"/>
    <w:rsid w:val="00B54FB0"/>
    <w:rsid w:val="00B55118"/>
    <w:rsid w:val="00B5524B"/>
    <w:rsid w:val="00B55255"/>
    <w:rsid w:val="00B5556F"/>
    <w:rsid w:val="00B556FF"/>
    <w:rsid w:val="00B55A50"/>
    <w:rsid w:val="00B55A81"/>
    <w:rsid w:val="00B55BAF"/>
    <w:rsid w:val="00B55C55"/>
    <w:rsid w:val="00B55E7F"/>
    <w:rsid w:val="00B55F97"/>
    <w:rsid w:val="00B56174"/>
    <w:rsid w:val="00B562FC"/>
    <w:rsid w:val="00B56309"/>
    <w:rsid w:val="00B56614"/>
    <w:rsid w:val="00B566F2"/>
    <w:rsid w:val="00B5671D"/>
    <w:rsid w:val="00B5677F"/>
    <w:rsid w:val="00B56AB8"/>
    <w:rsid w:val="00B56C9F"/>
    <w:rsid w:val="00B56D3D"/>
    <w:rsid w:val="00B56FB0"/>
    <w:rsid w:val="00B570CC"/>
    <w:rsid w:val="00B57106"/>
    <w:rsid w:val="00B571D1"/>
    <w:rsid w:val="00B574ED"/>
    <w:rsid w:val="00B575D7"/>
    <w:rsid w:val="00B57637"/>
    <w:rsid w:val="00B57A83"/>
    <w:rsid w:val="00B610D6"/>
    <w:rsid w:val="00B6137F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C7"/>
    <w:rsid w:val="00B62654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B39"/>
    <w:rsid w:val="00B64BA5"/>
    <w:rsid w:val="00B64D11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8F4"/>
    <w:rsid w:val="00B70955"/>
    <w:rsid w:val="00B70BE2"/>
    <w:rsid w:val="00B70D04"/>
    <w:rsid w:val="00B70DE9"/>
    <w:rsid w:val="00B70E69"/>
    <w:rsid w:val="00B70ED0"/>
    <w:rsid w:val="00B7109C"/>
    <w:rsid w:val="00B713B3"/>
    <w:rsid w:val="00B7173C"/>
    <w:rsid w:val="00B71F32"/>
    <w:rsid w:val="00B72066"/>
    <w:rsid w:val="00B72A04"/>
    <w:rsid w:val="00B72E6A"/>
    <w:rsid w:val="00B72F94"/>
    <w:rsid w:val="00B730CD"/>
    <w:rsid w:val="00B7311E"/>
    <w:rsid w:val="00B73154"/>
    <w:rsid w:val="00B732AC"/>
    <w:rsid w:val="00B7358B"/>
    <w:rsid w:val="00B73626"/>
    <w:rsid w:val="00B7362A"/>
    <w:rsid w:val="00B7373A"/>
    <w:rsid w:val="00B7392D"/>
    <w:rsid w:val="00B73948"/>
    <w:rsid w:val="00B73D42"/>
    <w:rsid w:val="00B73DFD"/>
    <w:rsid w:val="00B73ECD"/>
    <w:rsid w:val="00B7439D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548"/>
    <w:rsid w:val="00B76751"/>
    <w:rsid w:val="00B76954"/>
    <w:rsid w:val="00B76E6F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3C0"/>
    <w:rsid w:val="00B833E9"/>
    <w:rsid w:val="00B83466"/>
    <w:rsid w:val="00B8352A"/>
    <w:rsid w:val="00B837B5"/>
    <w:rsid w:val="00B838CC"/>
    <w:rsid w:val="00B84198"/>
    <w:rsid w:val="00B8424D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EB2"/>
    <w:rsid w:val="00B86496"/>
    <w:rsid w:val="00B864ED"/>
    <w:rsid w:val="00B8681C"/>
    <w:rsid w:val="00B86F05"/>
    <w:rsid w:val="00B87306"/>
    <w:rsid w:val="00B87452"/>
    <w:rsid w:val="00B8748C"/>
    <w:rsid w:val="00B87530"/>
    <w:rsid w:val="00B87625"/>
    <w:rsid w:val="00B87C5C"/>
    <w:rsid w:val="00B905B5"/>
    <w:rsid w:val="00B90755"/>
    <w:rsid w:val="00B90AC2"/>
    <w:rsid w:val="00B90BC3"/>
    <w:rsid w:val="00B90C9C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E9"/>
    <w:rsid w:val="00B92708"/>
    <w:rsid w:val="00B92750"/>
    <w:rsid w:val="00B92948"/>
    <w:rsid w:val="00B92E7F"/>
    <w:rsid w:val="00B92EF5"/>
    <w:rsid w:val="00B93396"/>
    <w:rsid w:val="00B936F3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2D"/>
    <w:rsid w:val="00B94CF3"/>
    <w:rsid w:val="00B94DEB"/>
    <w:rsid w:val="00B94F67"/>
    <w:rsid w:val="00B950B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9E9"/>
    <w:rsid w:val="00BA0A7F"/>
    <w:rsid w:val="00BA0ED1"/>
    <w:rsid w:val="00BA115E"/>
    <w:rsid w:val="00BA1473"/>
    <w:rsid w:val="00BA169E"/>
    <w:rsid w:val="00BA195D"/>
    <w:rsid w:val="00BA19A2"/>
    <w:rsid w:val="00BA1E13"/>
    <w:rsid w:val="00BA1EDB"/>
    <w:rsid w:val="00BA2003"/>
    <w:rsid w:val="00BA26CA"/>
    <w:rsid w:val="00BA296E"/>
    <w:rsid w:val="00BA2FDE"/>
    <w:rsid w:val="00BA2FF0"/>
    <w:rsid w:val="00BA333C"/>
    <w:rsid w:val="00BA39C1"/>
    <w:rsid w:val="00BA4045"/>
    <w:rsid w:val="00BA41B3"/>
    <w:rsid w:val="00BA43C7"/>
    <w:rsid w:val="00BA4401"/>
    <w:rsid w:val="00BA4965"/>
    <w:rsid w:val="00BA4B39"/>
    <w:rsid w:val="00BA4D09"/>
    <w:rsid w:val="00BA4DE1"/>
    <w:rsid w:val="00BA4F08"/>
    <w:rsid w:val="00BA58F1"/>
    <w:rsid w:val="00BA5C9D"/>
    <w:rsid w:val="00BA5F34"/>
    <w:rsid w:val="00BA62B5"/>
    <w:rsid w:val="00BA63DA"/>
    <w:rsid w:val="00BA6803"/>
    <w:rsid w:val="00BA68BF"/>
    <w:rsid w:val="00BA694E"/>
    <w:rsid w:val="00BA6B54"/>
    <w:rsid w:val="00BA6DCD"/>
    <w:rsid w:val="00BA6EB7"/>
    <w:rsid w:val="00BA6F49"/>
    <w:rsid w:val="00BA737E"/>
    <w:rsid w:val="00BA74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292"/>
    <w:rsid w:val="00BB13B1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3B0"/>
    <w:rsid w:val="00BB3677"/>
    <w:rsid w:val="00BB3923"/>
    <w:rsid w:val="00BB3D7B"/>
    <w:rsid w:val="00BB3E64"/>
    <w:rsid w:val="00BB3EC7"/>
    <w:rsid w:val="00BB4105"/>
    <w:rsid w:val="00BB4336"/>
    <w:rsid w:val="00BB4502"/>
    <w:rsid w:val="00BB4813"/>
    <w:rsid w:val="00BB4A52"/>
    <w:rsid w:val="00BB4BD9"/>
    <w:rsid w:val="00BB4DE3"/>
    <w:rsid w:val="00BB4E03"/>
    <w:rsid w:val="00BB4F56"/>
    <w:rsid w:val="00BB53D2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F37"/>
    <w:rsid w:val="00BB6FA3"/>
    <w:rsid w:val="00BB719A"/>
    <w:rsid w:val="00BB7644"/>
    <w:rsid w:val="00BB77D9"/>
    <w:rsid w:val="00BB7896"/>
    <w:rsid w:val="00BB7964"/>
    <w:rsid w:val="00BB7A1A"/>
    <w:rsid w:val="00BB7A5D"/>
    <w:rsid w:val="00BB7BDE"/>
    <w:rsid w:val="00BC0224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916"/>
    <w:rsid w:val="00BC1A9D"/>
    <w:rsid w:val="00BC240D"/>
    <w:rsid w:val="00BC267D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E14"/>
    <w:rsid w:val="00BC531D"/>
    <w:rsid w:val="00BC554D"/>
    <w:rsid w:val="00BC5584"/>
    <w:rsid w:val="00BC5616"/>
    <w:rsid w:val="00BC56ED"/>
    <w:rsid w:val="00BC5A11"/>
    <w:rsid w:val="00BC5ADE"/>
    <w:rsid w:val="00BC5C1A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744B"/>
    <w:rsid w:val="00BC77FA"/>
    <w:rsid w:val="00BD0492"/>
    <w:rsid w:val="00BD07D3"/>
    <w:rsid w:val="00BD0E00"/>
    <w:rsid w:val="00BD1444"/>
    <w:rsid w:val="00BD1534"/>
    <w:rsid w:val="00BD15B0"/>
    <w:rsid w:val="00BD166D"/>
    <w:rsid w:val="00BD18B3"/>
    <w:rsid w:val="00BD1F78"/>
    <w:rsid w:val="00BD2C4D"/>
    <w:rsid w:val="00BD2D19"/>
    <w:rsid w:val="00BD2DE3"/>
    <w:rsid w:val="00BD2E8E"/>
    <w:rsid w:val="00BD350C"/>
    <w:rsid w:val="00BD37D8"/>
    <w:rsid w:val="00BD3914"/>
    <w:rsid w:val="00BD3A21"/>
    <w:rsid w:val="00BD3BA8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65EA"/>
    <w:rsid w:val="00BD671A"/>
    <w:rsid w:val="00BD6955"/>
    <w:rsid w:val="00BD69A1"/>
    <w:rsid w:val="00BD74E9"/>
    <w:rsid w:val="00BD786C"/>
    <w:rsid w:val="00BD7A62"/>
    <w:rsid w:val="00BD7E33"/>
    <w:rsid w:val="00BD7E95"/>
    <w:rsid w:val="00BE014A"/>
    <w:rsid w:val="00BE0833"/>
    <w:rsid w:val="00BE08B8"/>
    <w:rsid w:val="00BE0903"/>
    <w:rsid w:val="00BE0A2A"/>
    <w:rsid w:val="00BE0B22"/>
    <w:rsid w:val="00BE0BA0"/>
    <w:rsid w:val="00BE0D73"/>
    <w:rsid w:val="00BE10AB"/>
    <w:rsid w:val="00BE1510"/>
    <w:rsid w:val="00BE182B"/>
    <w:rsid w:val="00BE1AC7"/>
    <w:rsid w:val="00BE273A"/>
    <w:rsid w:val="00BE2A06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AE"/>
    <w:rsid w:val="00BE569D"/>
    <w:rsid w:val="00BE56F0"/>
    <w:rsid w:val="00BE57D8"/>
    <w:rsid w:val="00BE57E3"/>
    <w:rsid w:val="00BE5931"/>
    <w:rsid w:val="00BE5B3B"/>
    <w:rsid w:val="00BE5BB1"/>
    <w:rsid w:val="00BE66AB"/>
    <w:rsid w:val="00BE677B"/>
    <w:rsid w:val="00BE6938"/>
    <w:rsid w:val="00BE6A6B"/>
    <w:rsid w:val="00BE6C5D"/>
    <w:rsid w:val="00BE6CC8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27A3"/>
    <w:rsid w:val="00BF2C8A"/>
    <w:rsid w:val="00BF2CFF"/>
    <w:rsid w:val="00BF301D"/>
    <w:rsid w:val="00BF3058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174"/>
    <w:rsid w:val="00C00293"/>
    <w:rsid w:val="00C005F6"/>
    <w:rsid w:val="00C00759"/>
    <w:rsid w:val="00C00C51"/>
    <w:rsid w:val="00C01169"/>
    <w:rsid w:val="00C01180"/>
    <w:rsid w:val="00C0182A"/>
    <w:rsid w:val="00C01C63"/>
    <w:rsid w:val="00C01D38"/>
    <w:rsid w:val="00C02159"/>
    <w:rsid w:val="00C024CF"/>
    <w:rsid w:val="00C029A7"/>
    <w:rsid w:val="00C02A4C"/>
    <w:rsid w:val="00C02B1C"/>
    <w:rsid w:val="00C02D76"/>
    <w:rsid w:val="00C02F17"/>
    <w:rsid w:val="00C02F86"/>
    <w:rsid w:val="00C030D7"/>
    <w:rsid w:val="00C03222"/>
    <w:rsid w:val="00C0347B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81F"/>
    <w:rsid w:val="00C06BDF"/>
    <w:rsid w:val="00C06C22"/>
    <w:rsid w:val="00C06E7C"/>
    <w:rsid w:val="00C072B1"/>
    <w:rsid w:val="00C074A1"/>
    <w:rsid w:val="00C0756E"/>
    <w:rsid w:val="00C07705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1185"/>
    <w:rsid w:val="00C11228"/>
    <w:rsid w:val="00C1175C"/>
    <w:rsid w:val="00C118B0"/>
    <w:rsid w:val="00C1206A"/>
    <w:rsid w:val="00C12071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282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5D5E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4A3"/>
    <w:rsid w:val="00C24502"/>
    <w:rsid w:val="00C249D8"/>
    <w:rsid w:val="00C24BC2"/>
    <w:rsid w:val="00C24EF0"/>
    <w:rsid w:val="00C24FA5"/>
    <w:rsid w:val="00C255A7"/>
    <w:rsid w:val="00C255AB"/>
    <w:rsid w:val="00C25618"/>
    <w:rsid w:val="00C2564E"/>
    <w:rsid w:val="00C25858"/>
    <w:rsid w:val="00C25868"/>
    <w:rsid w:val="00C25CA8"/>
    <w:rsid w:val="00C25EA4"/>
    <w:rsid w:val="00C260CA"/>
    <w:rsid w:val="00C265E6"/>
    <w:rsid w:val="00C267CF"/>
    <w:rsid w:val="00C267D0"/>
    <w:rsid w:val="00C26A9F"/>
    <w:rsid w:val="00C26C05"/>
    <w:rsid w:val="00C26C61"/>
    <w:rsid w:val="00C26D14"/>
    <w:rsid w:val="00C27246"/>
    <w:rsid w:val="00C2736E"/>
    <w:rsid w:val="00C273E4"/>
    <w:rsid w:val="00C2743F"/>
    <w:rsid w:val="00C2782C"/>
    <w:rsid w:val="00C2787D"/>
    <w:rsid w:val="00C278E6"/>
    <w:rsid w:val="00C27BAF"/>
    <w:rsid w:val="00C27E2B"/>
    <w:rsid w:val="00C27FFB"/>
    <w:rsid w:val="00C30029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E0D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8A1"/>
    <w:rsid w:val="00C34BD7"/>
    <w:rsid w:val="00C34C06"/>
    <w:rsid w:val="00C35132"/>
    <w:rsid w:val="00C35252"/>
    <w:rsid w:val="00C35411"/>
    <w:rsid w:val="00C3542A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D47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E11"/>
    <w:rsid w:val="00C413A7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46DD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4C0"/>
    <w:rsid w:val="00C46507"/>
    <w:rsid w:val="00C4651A"/>
    <w:rsid w:val="00C46553"/>
    <w:rsid w:val="00C4670B"/>
    <w:rsid w:val="00C46B2C"/>
    <w:rsid w:val="00C46B6A"/>
    <w:rsid w:val="00C46CA3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578"/>
    <w:rsid w:val="00C5186E"/>
    <w:rsid w:val="00C51B31"/>
    <w:rsid w:val="00C51D15"/>
    <w:rsid w:val="00C51E20"/>
    <w:rsid w:val="00C51FE7"/>
    <w:rsid w:val="00C521B7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54"/>
    <w:rsid w:val="00C54FE1"/>
    <w:rsid w:val="00C55220"/>
    <w:rsid w:val="00C557E6"/>
    <w:rsid w:val="00C55A40"/>
    <w:rsid w:val="00C55AA1"/>
    <w:rsid w:val="00C55FCA"/>
    <w:rsid w:val="00C56110"/>
    <w:rsid w:val="00C56704"/>
    <w:rsid w:val="00C567DD"/>
    <w:rsid w:val="00C56E7A"/>
    <w:rsid w:val="00C56F99"/>
    <w:rsid w:val="00C570E4"/>
    <w:rsid w:val="00C57276"/>
    <w:rsid w:val="00C57461"/>
    <w:rsid w:val="00C57578"/>
    <w:rsid w:val="00C579FC"/>
    <w:rsid w:val="00C57A5D"/>
    <w:rsid w:val="00C57B0C"/>
    <w:rsid w:val="00C57DC7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E9"/>
    <w:rsid w:val="00C62A1F"/>
    <w:rsid w:val="00C630F3"/>
    <w:rsid w:val="00C63281"/>
    <w:rsid w:val="00C63405"/>
    <w:rsid w:val="00C634B2"/>
    <w:rsid w:val="00C63779"/>
    <w:rsid w:val="00C63E42"/>
    <w:rsid w:val="00C64212"/>
    <w:rsid w:val="00C642FE"/>
    <w:rsid w:val="00C645F5"/>
    <w:rsid w:val="00C6480A"/>
    <w:rsid w:val="00C64A3A"/>
    <w:rsid w:val="00C64A9C"/>
    <w:rsid w:val="00C6529C"/>
    <w:rsid w:val="00C656AB"/>
    <w:rsid w:val="00C65723"/>
    <w:rsid w:val="00C657EE"/>
    <w:rsid w:val="00C65A5D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AD4"/>
    <w:rsid w:val="00C66E24"/>
    <w:rsid w:val="00C66E6F"/>
    <w:rsid w:val="00C66FD7"/>
    <w:rsid w:val="00C671CF"/>
    <w:rsid w:val="00C6722C"/>
    <w:rsid w:val="00C67EC2"/>
    <w:rsid w:val="00C70388"/>
    <w:rsid w:val="00C703C7"/>
    <w:rsid w:val="00C70A21"/>
    <w:rsid w:val="00C70CCF"/>
    <w:rsid w:val="00C70E2E"/>
    <w:rsid w:val="00C70EC8"/>
    <w:rsid w:val="00C71606"/>
    <w:rsid w:val="00C7175D"/>
    <w:rsid w:val="00C71962"/>
    <w:rsid w:val="00C71B0B"/>
    <w:rsid w:val="00C71D80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8D9"/>
    <w:rsid w:val="00C74ED0"/>
    <w:rsid w:val="00C74FC1"/>
    <w:rsid w:val="00C751EA"/>
    <w:rsid w:val="00C75382"/>
    <w:rsid w:val="00C754E0"/>
    <w:rsid w:val="00C756D7"/>
    <w:rsid w:val="00C7626D"/>
    <w:rsid w:val="00C76359"/>
    <w:rsid w:val="00C765FE"/>
    <w:rsid w:val="00C767D9"/>
    <w:rsid w:val="00C76968"/>
    <w:rsid w:val="00C76B9D"/>
    <w:rsid w:val="00C76DB8"/>
    <w:rsid w:val="00C76F88"/>
    <w:rsid w:val="00C774F0"/>
    <w:rsid w:val="00C77C46"/>
    <w:rsid w:val="00C77D00"/>
    <w:rsid w:val="00C80520"/>
    <w:rsid w:val="00C8072F"/>
    <w:rsid w:val="00C808A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7F8"/>
    <w:rsid w:val="00C83839"/>
    <w:rsid w:val="00C83BAC"/>
    <w:rsid w:val="00C83E44"/>
    <w:rsid w:val="00C840A6"/>
    <w:rsid w:val="00C842F3"/>
    <w:rsid w:val="00C8457A"/>
    <w:rsid w:val="00C846CE"/>
    <w:rsid w:val="00C84AD4"/>
    <w:rsid w:val="00C84C46"/>
    <w:rsid w:val="00C850DE"/>
    <w:rsid w:val="00C8542E"/>
    <w:rsid w:val="00C85543"/>
    <w:rsid w:val="00C857DD"/>
    <w:rsid w:val="00C85870"/>
    <w:rsid w:val="00C85899"/>
    <w:rsid w:val="00C85911"/>
    <w:rsid w:val="00C85D2A"/>
    <w:rsid w:val="00C85D6D"/>
    <w:rsid w:val="00C85DB0"/>
    <w:rsid w:val="00C863E7"/>
    <w:rsid w:val="00C868D6"/>
    <w:rsid w:val="00C86A47"/>
    <w:rsid w:val="00C86DF6"/>
    <w:rsid w:val="00C870BD"/>
    <w:rsid w:val="00C87216"/>
    <w:rsid w:val="00C87702"/>
    <w:rsid w:val="00C87BE5"/>
    <w:rsid w:val="00C87C3A"/>
    <w:rsid w:val="00C87E0B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FA2"/>
    <w:rsid w:val="00C9225A"/>
    <w:rsid w:val="00C922BB"/>
    <w:rsid w:val="00C9257E"/>
    <w:rsid w:val="00C9270D"/>
    <w:rsid w:val="00C92730"/>
    <w:rsid w:val="00C928F3"/>
    <w:rsid w:val="00C92AA0"/>
    <w:rsid w:val="00C92BA0"/>
    <w:rsid w:val="00C92C2D"/>
    <w:rsid w:val="00C930C8"/>
    <w:rsid w:val="00C930FD"/>
    <w:rsid w:val="00C93247"/>
    <w:rsid w:val="00C933BF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117"/>
    <w:rsid w:val="00C96328"/>
    <w:rsid w:val="00C963BA"/>
    <w:rsid w:val="00C96583"/>
    <w:rsid w:val="00C9658F"/>
    <w:rsid w:val="00C96599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A6F"/>
    <w:rsid w:val="00CA2A93"/>
    <w:rsid w:val="00CA2B31"/>
    <w:rsid w:val="00CA2EB8"/>
    <w:rsid w:val="00CA2F18"/>
    <w:rsid w:val="00CA312E"/>
    <w:rsid w:val="00CA3347"/>
    <w:rsid w:val="00CA3359"/>
    <w:rsid w:val="00CA3485"/>
    <w:rsid w:val="00CA355D"/>
    <w:rsid w:val="00CA3E59"/>
    <w:rsid w:val="00CA447D"/>
    <w:rsid w:val="00CA448A"/>
    <w:rsid w:val="00CA46B1"/>
    <w:rsid w:val="00CA470D"/>
    <w:rsid w:val="00CA503D"/>
    <w:rsid w:val="00CA5206"/>
    <w:rsid w:val="00CA5328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EA3"/>
    <w:rsid w:val="00CA7493"/>
    <w:rsid w:val="00CA74AB"/>
    <w:rsid w:val="00CA7516"/>
    <w:rsid w:val="00CA77C5"/>
    <w:rsid w:val="00CA79C2"/>
    <w:rsid w:val="00CB029D"/>
    <w:rsid w:val="00CB0657"/>
    <w:rsid w:val="00CB0A52"/>
    <w:rsid w:val="00CB0AAE"/>
    <w:rsid w:val="00CB0DAD"/>
    <w:rsid w:val="00CB116B"/>
    <w:rsid w:val="00CB11E1"/>
    <w:rsid w:val="00CB14B3"/>
    <w:rsid w:val="00CB1ABB"/>
    <w:rsid w:val="00CB1BD5"/>
    <w:rsid w:val="00CB1E28"/>
    <w:rsid w:val="00CB2020"/>
    <w:rsid w:val="00CB21CD"/>
    <w:rsid w:val="00CB2463"/>
    <w:rsid w:val="00CB28F3"/>
    <w:rsid w:val="00CB2901"/>
    <w:rsid w:val="00CB2AD6"/>
    <w:rsid w:val="00CB2CEB"/>
    <w:rsid w:val="00CB2E77"/>
    <w:rsid w:val="00CB30BE"/>
    <w:rsid w:val="00CB370A"/>
    <w:rsid w:val="00CB3DA7"/>
    <w:rsid w:val="00CB3EC0"/>
    <w:rsid w:val="00CB4218"/>
    <w:rsid w:val="00CB4658"/>
    <w:rsid w:val="00CB4C6B"/>
    <w:rsid w:val="00CB6228"/>
    <w:rsid w:val="00CB685C"/>
    <w:rsid w:val="00CB6D73"/>
    <w:rsid w:val="00CB6D93"/>
    <w:rsid w:val="00CB6E81"/>
    <w:rsid w:val="00CB6ED2"/>
    <w:rsid w:val="00CB7463"/>
    <w:rsid w:val="00CB7639"/>
    <w:rsid w:val="00CB7A06"/>
    <w:rsid w:val="00CB7F51"/>
    <w:rsid w:val="00CC03E4"/>
    <w:rsid w:val="00CC05CB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1F9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285"/>
    <w:rsid w:val="00CC5361"/>
    <w:rsid w:val="00CC54C4"/>
    <w:rsid w:val="00CC54D8"/>
    <w:rsid w:val="00CC5876"/>
    <w:rsid w:val="00CC5C72"/>
    <w:rsid w:val="00CC5D7B"/>
    <w:rsid w:val="00CC5E30"/>
    <w:rsid w:val="00CC6610"/>
    <w:rsid w:val="00CC6955"/>
    <w:rsid w:val="00CC6A2C"/>
    <w:rsid w:val="00CC6E32"/>
    <w:rsid w:val="00CC6E6E"/>
    <w:rsid w:val="00CC798C"/>
    <w:rsid w:val="00CC7A69"/>
    <w:rsid w:val="00CC7D70"/>
    <w:rsid w:val="00CD00C2"/>
    <w:rsid w:val="00CD03FE"/>
    <w:rsid w:val="00CD0410"/>
    <w:rsid w:val="00CD072C"/>
    <w:rsid w:val="00CD0D1F"/>
    <w:rsid w:val="00CD125C"/>
    <w:rsid w:val="00CD13C8"/>
    <w:rsid w:val="00CD13D9"/>
    <w:rsid w:val="00CD183E"/>
    <w:rsid w:val="00CD184E"/>
    <w:rsid w:val="00CD1C15"/>
    <w:rsid w:val="00CD1CA1"/>
    <w:rsid w:val="00CD208F"/>
    <w:rsid w:val="00CD24BD"/>
    <w:rsid w:val="00CD2715"/>
    <w:rsid w:val="00CD276D"/>
    <w:rsid w:val="00CD2A76"/>
    <w:rsid w:val="00CD2CCF"/>
    <w:rsid w:val="00CD2E58"/>
    <w:rsid w:val="00CD2FE5"/>
    <w:rsid w:val="00CD31C9"/>
    <w:rsid w:val="00CD3294"/>
    <w:rsid w:val="00CD3346"/>
    <w:rsid w:val="00CD337B"/>
    <w:rsid w:val="00CD39AC"/>
    <w:rsid w:val="00CD3A73"/>
    <w:rsid w:val="00CD3BBD"/>
    <w:rsid w:val="00CD3CE9"/>
    <w:rsid w:val="00CD3F32"/>
    <w:rsid w:val="00CD4103"/>
    <w:rsid w:val="00CD426D"/>
    <w:rsid w:val="00CD4403"/>
    <w:rsid w:val="00CD45FE"/>
    <w:rsid w:val="00CD4642"/>
    <w:rsid w:val="00CD4835"/>
    <w:rsid w:val="00CD575D"/>
    <w:rsid w:val="00CD5942"/>
    <w:rsid w:val="00CD5ADA"/>
    <w:rsid w:val="00CD5AF8"/>
    <w:rsid w:val="00CD5BEF"/>
    <w:rsid w:val="00CD5E02"/>
    <w:rsid w:val="00CD6031"/>
    <w:rsid w:val="00CD60AB"/>
    <w:rsid w:val="00CD6384"/>
    <w:rsid w:val="00CD63D8"/>
    <w:rsid w:val="00CD64B4"/>
    <w:rsid w:val="00CD679A"/>
    <w:rsid w:val="00CD6C77"/>
    <w:rsid w:val="00CD6CB4"/>
    <w:rsid w:val="00CD6D2A"/>
    <w:rsid w:val="00CD6DEF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3373"/>
    <w:rsid w:val="00CE3634"/>
    <w:rsid w:val="00CE3774"/>
    <w:rsid w:val="00CE3949"/>
    <w:rsid w:val="00CE3C81"/>
    <w:rsid w:val="00CE46D9"/>
    <w:rsid w:val="00CE47E7"/>
    <w:rsid w:val="00CE4A82"/>
    <w:rsid w:val="00CE4D03"/>
    <w:rsid w:val="00CE52E1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D4A"/>
    <w:rsid w:val="00CE6E6A"/>
    <w:rsid w:val="00CE7A84"/>
    <w:rsid w:val="00CE7E88"/>
    <w:rsid w:val="00CF04D5"/>
    <w:rsid w:val="00CF063A"/>
    <w:rsid w:val="00CF0A1D"/>
    <w:rsid w:val="00CF0A92"/>
    <w:rsid w:val="00CF0DB2"/>
    <w:rsid w:val="00CF0F87"/>
    <w:rsid w:val="00CF1912"/>
    <w:rsid w:val="00CF1D57"/>
    <w:rsid w:val="00CF1D95"/>
    <w:rsid w:val="00CF1F23"/>
    <w:rsid w:val="00CF2BD8"/>
    <w:rsid w:val="00CF30CB"/>
    <w:rsid w:val="00CF372C"/>
    <w:rsid w:val="00CF3946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7EB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532"/>
    <w:rsid w:val="00D016A0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40AE"/>
    <w:rsid w:val="00D042EB"/>
    <w:rsid w:val="00D046F3"/>
    <w:rsid w:val="00D04811"/>
    <w:rsid w:val="00D04D3E"/>
    <w:rsid w:val="00D04EBF"/>
    <w:rsid w:val="00D04F25"/>
    <w:rsid w:val="00D05137"/>
    <w:rsid w:val="00D05195"/>
    <w:rsid w:val="00D055C2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D93"/>
    <w:rsid w:val="00D07E5E"/>
    <w:rsid w:val="00D1020F"/>
    <w:rsid w:val="00D103F0"/>
    <w:rsid w:val="00D1045B"/>
    <w:rsid w:val="00D1050D"/>
    <w:rsid w:val="00D1091E"/>
    <w:rsid w:val="00D10D54"/>
    <w:rsid w:val="00D10FB9"/>
    <w:rsid w:val="00D1110B"/>
    <w:rsid w:val="00D1132B"/>
    <w:rsid w:val="00D117F9"/>
    <w:rsid w:val="00D1187E"/>
    <w:rsid w:val="00D118C4"/>
    <w:rsid w:val="00D1190D"/>
    <w:rsid w:val="00D119D8"/>
    <w:rsid w:val="00D11B66"/>
    <w:rsid w:val="00D11CCF"/>
    <w:rsid w:val="00D11D43"/>
    <w:rsid w:val="00D1213B"/>
    <w:rsid w:val="00D1233A"/>
    <w:rsid w:val="00D12348"/>
    <w:rsid w:val="00D12561"/>
    <w:rsid w:val="00D12791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B63"/>
    <w:rsid w:val="00D14CA0"/>
    <w:rsid w:val="00D14DB5"/>
    <w:rsid w:val="00D150D9"/>
    <w:rsid w:val="00D1546B"/>
    <w:rsid w:val="00D1552B"/>
    <w:rsid w:val="00D15785"/>
    <w:rsid w:val="00D1585F"/>
    <w:rsid w:val="00D15ACC"/>
    <w:rsid w:val="00D15ADB"/>
    <w:rsid w:val="00D15CE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62C"/>
    <w:rsid w:val="00D24CD9"/>
    <w:rsid w:val="00D24D8F"/>
    <w:rsid w:val="00D250D9"/>
    <w:rsid w:val="00D2571C"/>
    <w:rsid w:val="00D257DB"/>
    <w:rsid w:val="00D25B0A"/>
    <w:rsid w:val="00D25C3B"/>
    <w:rsid w:val="00D25C71"/>
    <w:rsid w:val="00D25CC1"/>
    <w:rsid w:val="00D260E1"/>
    <w:rsid w:val="00D2619A"/>
    <w:rsid w:val="00D26374"/>
    <w:rsid w:val="00D26B2D"/>
    <w:rsid w:val="00D26E0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460"/>
    <w:rsid w:val="00D3082B"/>
    <w:rsid w:val="00D30B9C"/>
    <w:rsid w:val="00D30C86"/>
    <w:rsid w:val="00D30C93"/>
    <w:rsid w:val="00D30E73"/>
    <w:rsid w:val="00D30E8B"/>
    <w:rsid w:val="00D3103C"/>
    <w:rsid w:val="00D31188"/>
    <w:rsid w:val="00D3118C"/>
    <w:rsid w:val="00D31220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3223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5D10"/>
    <w:rsid w:val="00D36605"/>
    <w:rsid w:val="00D3676E"/>
    <w:rsid w:val="00D36B18"/>
    <w:rsid w:val="00D36DDB"/>
    <w:rsid w:val="00D36E5E"/>
    <w:rsid w:val="00D36E83"/>
    <w:rsid w:val="00D37659"/>
    <w:rsid w:val="00D376DA"/>
    <w:rsid w:val="00D37B66"/>
    <w:rsid w:val="00D37DDF"/>
    <w:rsid w:val="00D37E04"/>
    <w:rsid w:val="00D37F25"/>
    <w:rsid w:val="00D4034B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24F5"/>
    <w:rsid w:val="00D42A93"/>
    <w:rsid w:val="00D42B41"/>
    <w:rsid w:val="00D42D66"/>
    <w:rsid w:val="00D42FF7"/>
    <w:rsid w:val="00D4313C"/>
    <w:rsid w:val="00D43403"/>
    <w:rsid w:val="00D434F7"/>
    <w:rsid w:val="00D43784"/>
    <w:rsid w:val="00D43817"/>
    <w:rsid w:val="00D43A27"/>
    <w:rsid w:val="00D43A62"/>
    <w:rsid w:val="00D43BF7"/>
    <w:rsid w:val="00D44187"/>
    <w:rsid w:val="00D443FC"/>
    <w:rsid w:val="00D4442E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560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12A7"/>
    <w:rsid w:val="00D51374"/>
    <w:rsid w:val="00D51AC6"/>
    <w:rsid w:val="00D51EF7"/>
    <w:rsid w:val="00D51F77"/>
    <w:rsid w:val="00D522BB"/>
    <w:rsid w:val="00D5242A"/>
    <w:rsid w:val="00D526E0"/>
    <w:rsid w:val="00D52944"/>
    <w:rsid w:val="00D52AE6"/>
    <w:rsid w:val="00D52D24"/>
    <w:rsid w:val="00D52DB6"/>
    <w:rsid w:val="00D53079"/>
    <w:rsid w:val="00D537BC"/>
    <w:rsid w:val="00D537EA"/>
    <w:rsid w:val="00D53DFF"/>
    <w:rsid w:val="00D53EA6"/>
    <w:rsid w:val="00D540FD"/>
    <w:rsid w:val="00D54781"/>
    <w:rsid w:val="00D547F3"/>
    <w:rsid w:val="00D548B2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B22"/>
    <w:rsid w:val="00D56CB9"/>
    <w:rsid w:val="00D56DFD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E5C"/>
    <w:rsid w:val="00D60E92"/>
    <w:rsid w:val="00D610DE"/>
    <w:rsid w:val="00D61233"/>
    <w:rsid w:val="00D612C9"/>
    <w:rsid w:val="00D614BB"/>
    <w:rsid w:val="00D617E6"/>
    <w:rsid w:val="00D61838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3F59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6065"/>
    <w:rsid w:val="00D662A0"/>
    <w:rsid w:val="00D664B5"/>
    <w:rsid w:val="00D664FA"/>
    <w:rsid w:val="00D6651B"/>
    <w:rsid w:val="00D66598"/>
    <w:rsid w:val="00D66B20"/>
    <w:rsid w:val="00D66FD2"/>
    <w:rsid w:val="00D6703A"/>
    <w:rsid w:val="00D67229"/>
    <w:rsid w:val="00D6750B"/>
    <w:rsid w:val="00D677B6"/>
    <w:rsid w:val="00D700BB"/>
    <w:rsid w:val="00D70151"/>
    <w:rsid w:val="00D70175"/>
    <w:rsid w:val="00D705AD"/>
    <w:rsid w:val="00D70D3B"/>
    <w:rsid w:val="00D70DDB"/>
    <w:rsid w:val="00D70F22"/>
    <w:rsid w:val="00D7135A"/>
    <w:rsid w:val="00D7189D"/>
    <w:rsid w:val="00D71CC9"/>
    <w:rsid w:val="00D71E23"/>
    <w:rsid w:val="00D7231A"/>
    <w:rsid w:val="00D72903"/>
    <w:rsid w:val="00D72A29"/>
    <w:rsid w:val="00D72DFB"/>
    <w:rsid w:val="00D72F5F"/>
    <w:rsid w:val="00D73837"/>
    <w:rsid w:val="00D73961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B4C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41B"/>
    <w:rsid w:val="00D84648"/>
    <w:rsid w:val="00D846AC"/>
    <w:rsid w:val="00D85364"/>
    <w:rsid w:val="00D8570F"/>
    <w:rsid w:val="00D857BD"/>
    <w:rsid w:val="00D85971"/>
    <w:rsid w:val="00D85CFD"/>
    <w:rsid w:val="00D85E58"/>
    <w:rsid w:val="00D862E0"/>
    <w:rsid w:val="00D86586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884"/>
    <w:rsid w:val="00D91A0F"/>
    <w:rsid w:val="00D91E51"/>
    <w:rsid w:val="00D91F2F"/>
    <w:rsid w:val="00D91FEE"/>
    <w:rsid w:val="00D92039"/>
    <w:rsid w:val="00D920DA"/>
    <w:rsid w:val="00D9233F"/>
    <w:rsid w:val="00D92699"/>
    <w:rsid w:val="00D92793"/>
    <w:rsid w:val="00D92B7D"/>
    <w:rsid w:val="00D92B7F"/>
    <w:rsid w:val="00D92C43"/>
    <w:rsid w:val="00D93517"/>
    <w:rsid w:val="00D93902"/>
    <w:rsid w:val="00D93B9E"/>
    <w:rsid w:val="00D93E15"/>
    <w:rsid w:val="00D93EEF"/>
    <w:rsid w:val="00D9404F"/>
    <w:rsid w:val="00D949B2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DEA"/>
    <w:rsid w:val="00D96E3E"/>
    <w:rsid w:val="00D977F7"/>
    <w:rsid w:val="00D978A9"/>
    <w:rsid w:val="00D97B1E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E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994"/>
    <w:rsid w:val="00DA5A94"/>
    <w:rsid w:val="00DA60A3"/>
    <w:rsid w:val="00DA616B"/>
    <w:rsid w:val="00DA62C6"/>
    <w:rsid w:val="00DA6400"/>
    <w:rsid w:val="00DA6491"/>
    <w:rsid w:val="00DA674B"/>
    <w:rsid w:val="00DA6788"/>
    <w:rsid w:val="00DA6A66"/>
    <w:rsid w:val="00DA6C07"/>
    <w:rsid w:val="00DA6EA1"/>
    <w:rsid w:val="00DA7780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355B"/>
    <w:rsid w:val="00DB3AF6"/>
    <w:rsid w:val="00DB428A"/>
    <w:rsid w:val="00DB434F"/>
    <w:rsid w:val="00DB47BE"/>
    <w:rsid w:val="00DB4F1F"/>
    <w:rsid w:val="00DB4F8A"/>
    <w:rsid w:val="00DB55D3"/>
    <w:rsid w:val="00DB5690"/>
    <w:rsid w:val="00DB58C3"/>
    <w:rsid w:val="00DB592F"/>
    <w:rsid w:val="00DB5A2D"/>
    <w:rsid w:val="00DB5A95"/>
    <w:rsid w:val="00DB5D73"/>
    <w:rsid w:val="00DB5DDB"/>
    <w:rsid w:val="00DB648B"/>
    <w:rsid w:val="00DB65DC"/>
    <w:rsid w:val="00DB6FF2"/>
    <w:rsid w:val="00DB714F"/>
    <w:rsid w:val="00DB719F"/>
    <w:rsid w:val="00DB71BA"/>
    <w:rsid w:val="00DB767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367"/>
    <w:rsid w:val="00DC15E1"/>
    <w:rsid w:val="00DC1654"/>
    <w:rsid w:val="00DC1822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779"/>
    <w:rsid w:val="00DC698D"/>
    <w:rsid w:val="00DC72DA"/>
    <w:rsid w:val="00DC7835"/>
    <w:rsid w:val="00DC78EE"/>
    <w:rsid w:val="00DC7BC7"/>
    <w:rsid w:val="00DC7DD0"/>
    <w:rsid w:val="00DC7F4F"/>
    <w:rsid w:val="00DC7F91"/>
    <w:rsid w:val="00DD07E8"/>
    <w:rsid w:val="00DD09AF"/>
    <w:rsid w:val="00DD0DFC"/>
    <w:rsid w:val="00DD0F92"/>
    <w:rsid w:val="00DD0FF3"/>
    <w:rsid w:val="00DD1428"/>
    <w:rsid w:val="00DD1514"/>
    <w:rsid w:val="00DD15B4"/>
    <w:rsid w:val="00DD16AA"/>
    <w:rsid w:val="00DD1940"/>
    <w:rsid w:val="00DD196F"/>
    <w:rsid w:val="00DD1B0B"/>
    <w:rsid w:val="00DD1C74"/>
    <w:rsid w:val="00DD2FAA"/>
    <w:rsid w:val="00DD30F2"/>
    <w:rsid w:val="00DD320F"/>
    <w:rsid w:val="00DD360B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F40"/>
    <w:rsid w:val="00DD605F"/>
    <w:rsid w:val="00DD638F"/>
    <w:rsid w:val="00DD6887"/>
    <w:rsid w:val="00DD6888"/>
    <w:rsid w:val="00DD6AD6"/>
    <w:rsid w:val="00DD6D98"/>
    <w:rsid w:val="00DD6DAD"/>
    <w:rsid w:val="00DD6DD3"/>
    <w:rsid w:val="00DD712D"/>
    <w:rsid w:val="00DD7296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511"/>
    <w:rsid w:val="00DE25DC"/>
    <w:rsid w:val="00DE2973"/>
    <w:rsid w:val="00DE2A75"/>
    <w:rsid w:val="00DE2C5A"/>
    <w:rsid w:val="00DE2D11"/>
    <w:rsid w:val="00DE2EB7"/>
    <w:rsid w:val="00DE2FD2"/>
    <w:rsid w:val="00DE313D"/>
    <w:rsid w:val="00DE3561"/>
    <w:rsid w:val="00DE3588"/>
    <w:rsid w:val="00DE35E9"/>
    <w:rsid w:val="00DE373E"/>
    <w:rsid w:val="00DE3C2C"/>
    <w:rsid w:val="00DE3C38"/>
    <w:rsid w:val="00DE3D4A"/>
    <w:rsid w:val="00DE413F"/>
    <w:rsid w:val="00DE447A"/>
    <w:rsid w:val="00DE4526"/>
    <w:rsid w:val="00DE45B0"/>
    <w:rsid w:val="00DE49ED"/>
    <w:rsid w:val="00DE4BAC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E5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5C"/>
    <w:rsid w:val="00DF18B3"/>
    <w:rsid w:val="00DF1BFB"/>
    <w:rsid w:val="00DF21C8"/>
    <w:rsid w:val="00DF2346"/>
    <w:rsid w:val="00DF262C"/>
    <w:rsid w:val="00DF2B1C"/>
    <w:rsid w:val="00DF2D63"/>
    <w:rsid w:val="00DF2EA9"/>
    <w:rsid w:val="00DF30BD"/>
    <w:rsid w:val="00DF3115"/>
    <w:rsid w:val="00DF31C2"/>
    <w:rsid w:val="00DF336E"/>
    <w:rsid w:val="00DF34EE"/>
    <w:rsid w:val="00DF393B"/>
    <w:rsid w:val="00DF3A22"/>
    <w:rsid w:val="00DF3B88"/>
    <w:rsid w:val="00DF42FC"/>
    <w:rsid w:val="00DF4AD6"/>
    <w:rsid w:val="00DF4C98"/>
    <w:rsid w:val="00DF5573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1735"/>
    <w:rsid w:val="00E017E1"/>
    <w:rsid w:val="00E018DC"/>
    <w:rsid w:val="00E01AB9"/>
    <w:rsid w:val="00E01BAD"/>
    <w:rsid w:val="00E01CBB"/>
    <w:rsid w:val="00E01DBF"/>
    <w:rsid w:val="00E01F88"/>
    <w:rsid w:val="00E020EA"/>
    <w:rsid w:val="00E02577"/>
    <w:rsid w:val="00E02A45"/>
    <w:rsid w:val="00E02BFF"/>
    <w:rsid w:val="00E02CC6"/>
    <w:rsid w:val="00E02D9E"/>
    <w:rsid w:val="00E02F56"/>
    <w:rsid w:val="00E03324"/>
    <w:rsid w:val="00E03844"/>
    <w:rsid w:val="00E038CD"/>
    <w:rsid w:val="00E03B61"/>
    <w:rsid w:val="00E03DD1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123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8CF"/>
    <w:rsid w:val="00E10A1D"/>
    <w:rsid w:val="00E10B0A"/>
    <w:rsid w:val="00E10B40"/>
    <w:rsid w:val="00E10BEC"/>
    <w:rsid w:val="00E10C8B"/>
    <w:rsid w:val="00E10DF5"/>
    <w:rsid w:val="00E10ED9"/>
    <w:rsid w:val="00E111E7"/>
    <w:rsid w:val="00E11370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20D"/>
    <w:rsid w:val="00E142FE"/>
    <w:rsid w:val="00E14351"/>
    <w:rsid w:val="00E14381"/>
    <w:rsid w:val="00E1454A"/>
    <w:rsid w:val="00E14667"/>
    <w:rsid w:val="00E1479E"/>
    <w:rsid w:val="00E148CD"/>
    <w:rsid w:val="00E14F3D"/>
    <w:rsid w:val="00E14FF8"/>
    <w:rsid w:val="00E15441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99A"/>
    <w:rsid w:val="00E22D12"/>
    <w:rsid w:val="00E22DF9"/>
    <w:rsid w:val="00E22F54"/>
    <w:rsid w:val="00E23224"/>
    <w:rsid w:val="00E23249"/>
    <w:rsid w:val="00E2408C"/>
    <w:rsid w:val="00E24777"/>
    <w:rsid w:val="00E24940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1204"/>
    <w:rsid w:val="00E3175C"/>
    <w:rsid w:val="00E31767"/>
    <w:rsid w:val="00E31AA3"/>
    <w:rsid w:val="00E31FC9"/>
    <w:rsid w:val="00E3221B"/>
    <w:rsid w:val="00E322D7"/>
    <w:rsid w:val="00E3262C"/>
    <w:rsid w:val="00E32E7F"/>
    <w:rsid w:val="00E33051"/>
    <w:rsid w:val="00E339DA"/>
    <w:rsid w:val="00E33A29"/>
    <w:rsid w:val="00E348E3"/>
    <w:rsid w:val="00E3493F"/>
    <w:rsid w:val="00E3506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DFB"/>
    <w:rsid w:val="00E37E88"/>
    <w:rsid w:val="00E400F4"/>
    <w:rsid w:val="00E402BA"/>
    <w:rsid w:val="00E40426"/>
    <w:rsid w:val="00E40533"/>
    <w:rsid w:val="00E40CBD"/>
    <w:rsid w:val="00E41291"/>
    <w:rsid w:val="00E41769"/>
    <w:rsid w:val="00E41BDD"/>
    <w:rsid w:val="00E41DBB"/>
    <w:rsid w:val="00E41DF0"/>
    <w:rsid w:val="00E41E2D"/>
    <w:rsid w:val="00E4211B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BEB"/>
    <w:rsid w:val="00E43CFC"/>
    <w:rsid w:val="00E43EEE"/>
    <w:rsid w:val="00E43F5A"/>
    <w:rsid w:val="00E44394"/>
    <w:rsid w:val="00E44569"/>
    <w:rsid w:val="00E445FF"/>
    <w:rsid w:val="00E4482C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58F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8C0"/>
    <w:rsid w:val="00E53B03"/>
    <w:rsid w:val="00E53D81"/>
    <w:rsid w:val="00E53EF4"/>
    <w:rsid w:val="00E53F00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AC4"/>
    <w:rsid w:val="00E55E45"/>
    <w:rsid w:val="00E55FB3"/>
    <w:rsid w:val="00E56248"/>
    <w:rsid w:val="00E56315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AA"/>
    <w:rsid w:val="00E60DA6"/>
    <w:rsid w:val="00E61379"/>
    <w:rsid w:val="00E614D0"/>
    <w:rsid w:val="00E617EA"/>
    <w:rsid w:val="00E61836"/>
    <w:rsid w:val="00E618A9"/>
    <w:rsid w:val="00E618F8"/>
    <w:rsid w:val="00E61B64"/>
    <w:rsid w:val="00E61B6A"/>
    <w:rsid w:val="00E61C89"/>
    <w:rsid w:val="00E621FF"/>
    <w:rsid w:val="00E62414"/>
    <w:rsid w:val="00E62865"/>
    <w:rsid w:val="00E630EE"/>
    <w:rsid w:val="00E63270"/>
    <w:rsid w:val="00E63294"/>
    <w:rsid w:val="00E633D6"/>
    <w:rsid w:val="00E63466"/>
    <w:rsid w:val="00E6376F"/>
    <w:rsid w:val="00E63983"/>
    <w:rsid w:val="00E63C04"/>
    <w:rsid w:val="00E63C13"/>
    <w:rsid w:val="00E64299"/>
    <w:rsid w:val="00E6466D"/>
    <w:rsid w:val="00E646B9"/>
    <w:rsid w:val="00E64834"/>
    <w:rsid w:val="00E64A2A"/>
    <w:rsid w:val="00E64B5B"/>
    <w:rsid w:val="00E64E11"/>
    <w:rsid w:val="00E64FF9"/>
    <w:rsid w:val="00E657A0"/>
    <w:rsid w:val="00E659A9"/>
    <w:rsid w:val="00E65D57"/>
    <w:rsid w:val="00E65D75"/>
    <w:rsid w:val="00E65F48"/>
    <w:rsid w:val="00E660D4"/>
    <w:rsid w:val="00E6613C"/>
    <w:rsid w:val="00E66213"/>
    <w:rsid w:val="00E664E6"/>
    <w:rsid w:val="00E66856"/>
    <w:rsid w:val="00E66AE8"/>
    <w:rsid w:val="00E66C73"/>
    <w:rsid w:val="00E66E37"/>
    <w:rsid w:val="00E671CD"/>
    <w:rsid w:val="00E672EF"/>
    <w:rsid w:val="00E67748"/>
    <w:rsid w:val="00E67AD9"/>
    <w:rsid w:val="00E67AE1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D79"/>
    <w:rsid w:val="00E71D8D"/>
    <w:rsid w:val="00E71DA9"/>
    <w:rsid w:val="00E71F9F"/>
    <w:rsid w:val="00E71FB9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170"/>
    <w:rsid w:val="00E7523B"/>
    <w:rsid w:val="00E75395"/>
    <w:rsid w:val="00E75400"/>
    <w:rsid w:val="00E75448"/>
    <w:rsid w:val="00E75499"/>
    <w:rsid w:val="00E75B4F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4B3"/>
    <w:rsid w:val="00E805CB"/>
    <w:rsid w:val="00E8127C"/>
    <w:rsid w:val="00E816DA"/>
    <w:rsid w:val="00E818D7"/>
    <w:rsid w:val="00E819FC"/>
    <w:rsid w:val="00E81AD2"/>
    <w:rsid w:val="00E81B14"/>
    <w:rsid w:val="00E81CB8"/>
    <w:rsid w:val="00E82B5C"/>
    <w:rsid w:val="00E82B91"/>
    <w:rsid w:val="00E83053"/>
    <w:rsid w:val="00E83947"/>
    <w:rsid w:val="00E839AA"/>
    <w:rsid w:val="00E83AC8"/>
    <w:rsid w:val="00E83E8E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2C3"/>
    <w:rsid w:val="00E862F8"/>
    <w:rsid w:val="00E8661A"/>
    <w:rsid w:val="00E866B4"/>
    <w:rsid w:val="00E868F4"/>
    <w:rsid w:val="00E86DBF"/>
    <w:rsid w:val="00E86E86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DBC"/>
    <w:rsid w:val="00E91002"/>
    <w:rsid w:val="00E913C9"/>
    <w:rsid w:val="00E9144C"/>
    <w:rsid w:val="00E916C0"/>
    <w:rsid w:val="00E919CB"/>
    <w:rsid w:val="00E91D0D"/>
    <w:rsid w:val="00E91DB4"/>
    <w:rsid w:val="00E91E51"/>
    <w:rsid w:val="00E9204E"/>
    <w:rsid w:val="00E923B3"/>
    <w:rsid w:val="00E92F80"/>
    <w:rsid w:val="00E93498"/>
    <w:rsid w:val="00E9355C"/>
    <w:rsid w:val="00E9389E"/>
    <w:rsid w:val="00E93974"/>
    <w:rsid w:val="00E9400D"/>
    <w:rsid w:val="00E94408"/>
    <w:rsid w:val="00E94A38"/>
    <w:rsid w:val="00E94C36"/>
    <w:rsid w:val="00E95107"/>
    <w:rsid w:val="00E9537E"/>
    <w:rsid w:val="00E956EE"/>
    <w:rsid w:val="00E957B4"/>
    <w:rsid w:val="00E95984"/>
    <w:rsid w:val="00E95D02"/>
    <w:rsid w:val="00E95E18"/>
    <w:rsid w:val="00E96194"/>
    <w:rsid w:val="00E96711"/>
    <w:rsid w:val="00E96AA4"/>
    <w:rsid w:val="00E96B4C"/>
    <w:rsid w:val="00E96B61"/>
    <w:rsid w:val="00E96B7D"/>
    <w:rsid w:val="00E96C6E"/>
    <w:rsid w:val="00E96F1C"/>
    <w:rsid w:val="00E970EE"/>
    <w:rsid w:val="00E9764D"/>
    <w:rsid w:val="00E976A2"/>
    <w:rsid w:val="00E977BC"/>
    <w:rsid w:val="00E97ADD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C1"/>
    <w:rsid w:val="00EA0FC4"/>
    <w:rsid w:val="00EA1008"/>
    <w:rsid w:val="00EA1339"/>
    <w:rsid w:val="00EA1360"/>
    <w:rsid w:val="00EA1552"/>
    <w:rsid w:val="00EA1687"/>
    <w:rsid w:val="00EA225F"/>
    <w:rsid w:val="00EA233F"/>
    <w:rsid w:val="00EA283D"/>
    <w:rsid w:val="00EA2A25"/>
    <w:rsid w:val="00EA2F64"/>
    <w:rsid w:val="00EA2F84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454"/>
    <w:rsid w:val="00EB3493"/>
    <w:rsid w:val="00EB3686"/>
    <w:rsid w:val="00EB3746"/>
    <w:rsid w:val="00EB37BE"/>
    <w:rsid w:val="00EB3B35"/>
    <w:rsid w:val="00EB3BEF"/>
    <w:rsid w:val="00EB3C16"/>
    <w:rsid w:val="00EB3FCA"/>
    <w:rsid w:val="00EB491F"/>
    <w:rsid w:val="00EB4CBD"/>
    <w:rsid w:val="00EB51F6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79AD"/>
    <w:rsid w:val="00EB7D89"/>
    <w:rsid w:val="00EB7DC7"/>
    <w:rsid w:val="00EC0319"/>
    <w:rsid w:val="00EC039D"/>
    <w:rsid w:val="00EC05C5"/>
    <w:rsid w:val="00EC0BDE"/>
    <w:rsid w:val="00EC0CD6"/>
    <w:rsid w:val="00EC0D0B"/>
    <w:rsid w:val="00EC107A"/>
    <w:rsid w:val="00EC1277"/>
    <w:rsid w:val="00EC13FE"/>
    <w:rsid w:val="00EC1420"/>
    <w:rsid w:val="00EC1606"/>
    <w:rsid w:val="00EC1629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980"/>
    <w:rsid w:val="00EC2D09"/>
    <w:rsid w:val="00EC2D70"/>
    <w:rsid w:val="00EC2DFB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433"/>
    <w:rsid w:val="00EC4607"/>
    <w:rsid w:val="00EC487A"/>
    <w:rsid w:val="00EC48C9"/>
    <w:rsid w:val="00EC5124"/>
    <w:rsid w:val="00EC524B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8C1"/>
    <w:rsid w:val="00EC7AFC"/>
    <w:rsid w:val="00EC7B04"/>
    <w:rsid w:val="00EC7C8F"/>
    <w:rsid w:val="00EC7CBB"/>
    <w:rsid w:val="00ED0010"/>
    <w:rsid w:val="00ED0110"/>
    <w:rsid w:val="00ED01BD"/>
    <w:rsid w:val="00ED0479"/>
    <w:rsid w:val="00ED0AA2"/>
    <w:rsid w:val="00ED0CF7"/>
    <w:rsid w:val="00ED0EC8"/>
    <w:rsid w:val="00ED0EF5"/>
    <w:rsid w:val="00ED1282"/>
    <w:rsid w:val="00ED17A9"/>
    <w:rsid w:val="00ED19B4"/>
    <w:rsid w:val="00ED1AE1"/>
    <w:rsid w:val="00ED1DA1"/>
    <w:rsid w:val="00ED1DCC"/>
    <w:rsid w:val="00ED1F1D"/>
    <w:rsid w:val="00ED2205"/>
    <w:rsid w:val="00ED22F4"/>
    <w:rsid w:val="00ED2799"/>
    <w:rsid w:val="00ED2942"/>
    <w:rsid w:val="00ED2BF1"/>
    <w:rsid w:val="00ED2D1D"/>
    <w:rsid w:val="00ED2EDD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E00C3"/>
    <w:rsid w:val="00EE0102"/>
    <w:rsid w:val="00EE0125"/>
    <w:rsid w:val="00EE0217"/>
    <w:rsid w:val="00EE04CB"/>
    <w:rsid w:val="00EE0A96"/>
    <w:rsid w:val="00EE0AB2"/>
    <w:rsid w:val="00EE0ACA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4359"/>
    <w:rsid w:val="00EE44B8"/>
    <w:rsid w:val="00EE47A9"/>
    <w:rsid w:val="00EE4A42"/>
    <w:rsid w:val="00EE4B31"/>
    <w:rsid w:val="00EE4D83"/>
    <w:rsid w:val="00EE4E79"/>
    <w:rsid w:val="00EE5104"/>
    <w:rsid w:val="00EE5466"/>
    <w:rsid w:val="00EE55C1"/>
    <w:rsid w:val="00EE57C0"/>
    <w:rsid w:val="00EE5827"/>
    <w:rsid w:val="00EE590E"/>
    <w:rsid w:val="00EE5941"/>
    <w:rsid w:val="00EE5A50"/>
    <w:rsid w:val="00EE5CB8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6E"/>
    <w:rsid w:val="00EE6CA8"/>
    <w:rsid w:val="00EE6E34"/>
    <w:rsid w:val="00EE6F13"/>
    <w:rsid w:val="00EE7234"/>
    <w:rsid w:val="00EE75B4"/>
    <w:rsid w:val="00EE765E"/>
    <w:rsid w:val="00EE7A53"/>
    <w:rsid w:val="00EE7D1A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D5"/>
    <w:rsid w:val="00EF3752"/>
    <w:rsid w:val="00EF386D"/>
    <w:rsid w:val="00EF3946"/>
    <w:rsid w:val="00EF3CBB"/>
    <w:rsid w:val="00EF3EF8"/>
    <w:rsid w:val="00EF418D"/>
    <w:rsid w:val="00EF466A"/>
    <w:rsid w:val="00EF4997"/>
    <w:rsid w:val="00EF4A9E"/>
    <w:rsid w:val="00EF4D05"/>
    <w:rsid w:val="00EF4D4A"/>
    <w:rsid w:val="00EF5133"/>
    <w:rsid w:val="00EF521B"/>
    <w:rsid w:val="00EF52DA"/>
    <w:rsid w:val="00EF5356"/>
    <w:rsid w:val="00EF55F1"/>
    <w:rsid w:val="00EF57EB"/>
    <w:rsid w:val="00EF5DE4"/>
    <w:rsid w:val="00EF5E36"/>
    <w:rsid w:val="00EF602B"/>
    <w:rsid w:val="00EF6136"/>
    <w:rsid w:val="00EF6387"/>
    <w:rsid w:val="00EF6423"/>
    <w:rsid w:val="00EF652A"/>
    <w:rsid w:val="00EF662D"/>
    <w:rsid w:val="00EF6CD1"/>
    <w:rsid w:val="00EF6F85"/>
    <w:rsid w:val="00EF7117"/>
    <w:rsid w:val="00EF72A0"/>
    <w:rsid w:val="00EF7341"/>
    <w:rsid w:val="00EF7741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151"/>
    <w:rsid w:val="00F01203"/>
    <w:rsid w:val="00F0127D"/>
    <w:rsid w:val="00F01306"/>
    <w:rsid w:val="00F01573"/>
    <w:rsid w:val="00F016F7"/>
    <w:rsid w:val="00F0195C"/>
    <w:rsid w:val="00F01ACB"/>
    <w:rsid w:val="00F01D3D"/>
    <w:rsid w:val="00F02A78"/>
    <w:rsid w:val="00F02BC7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9E"/>
    <w:rsid w:val="00F04FF8"/>
    <w:rsid w:val="00F05ABF"/>
    <w:rsid w:val="00F0600E"/>
    <w:rsid w:val="00F06089"/>
    <w:rsid w:val="00F06110"/>
    <w:rsid w:val="00F0635E"/>
    <w:rsid w:val="00F06466"/>
    <w:rsid w:val="00F06649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76"/>
    <w:rsid w:val="00F079A8"/>
    <w:rsid w:val="00F10256"/>
    <w:rsid w:val="00F10333"/>
    <w:rsid w:val="00F1049F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12"/>
    <w:rsid w:val="00F12AD4"/>
    <w:rsid w:val="00F12D93"/>
    <w:rsid w:val="00F13135"/>
    <w:rsid w:val="00F132F9"/>
    <w:rsid w:val="00F13378"/>
    <w:rsid w:val="00F1367E"/>
    <w:rsid w:val="00F13F12"/>
    <w:rsid w:val="00F142D8"/>
    <w:rsid w:val="00F144F3"/>
    <w:rsid w:val="00F1451F"/>
    <w:rsid w:val="00F14681"/>
    <w:rsid w:val="00F146DF"/>
    <w:rsid w:val="00F14B5F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910"/>
    <w:rsid w:val="00F17F38"/>
    <w:rsid w:val="00F17F74"/>
    <w:rsid w:val="00F20067"/>
    <w:rsid w:val="00F20090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5353"/>
    <w:rsid w:val="00F253BA"/>
    <w:rsid w:val="00F253C0"/>
    <w:rsid w:val="00F254D4"/>
    <w:rsid w:val="00F25AC7"/>
    <w:rsid w:val="00F262DE"/>
    <w:rsid w:val="00F2653A"/>
    <w:rsid w:val="00F265FB"/>
    <w:rsid w:val="00F2690E"/>
    <w:rsid w:val="00F26994"/>
    <w:rsid w:val="00F26A79"/>
    <w:rsid w:val="00F26BD2"/>
    <w:rsid w:val="00F26CDC"/>
    <w:rsid w:val="00F27109"/>
    <w:rsid w:val="00F27217"/>
    <w:rsid w:val="00F273B3"/>
    <w:rsid w:val="00F279D0"/>
    <w:rsid w:val="00F27B2C"/>
    <w:rsid w:val="00F27ED6"/>
    <w:rsid w:val="00F27F62"/>
    <w:rsid w:val="00F3052F"/>
    <w:rsid w:val="00F3077F"/>
    <w:rsid w:val="00F30908"/>
    <w:rsid w:val="00F30A74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A44"/>
    <w:rsid w:val="00F34D23"/>
    <w:rsid w:val="00F34E8A"/>
    <w:rsid w:val="00F351A2"/>
    <w:rsid w:val="00F35320"/>
    <w:rsid w:val="00F35397"/>
    <w:rsid w:val="00F3554B"/>
    <w:rsid w:val="00F357F5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80D"/>
    <w:rsid w:val="00F36845"/>
    <w:rsid w:val="00F36B2B"/>
    <w:rsid w:val="00F36C9E"/>
    <w:rsid w:val="00F36DE8"/>
    <w:rsid w:val="00F3727B"/>
    <w:rsid w:val="00F372B1"/>
    <w:rsid w:val="00F3735A"/>
    <w:rsid w:val="00F373F7"/>
    <w:rsid w:val="00F377AB"/>
    <w:rsid w:val="00F37AFE"/>
    <w:rsid w:val="00F37CBE"/>
    <w:rsid w:val="00F37CE6"/>
    <w:rsid w:val="00F37D61"/>
    <w:rsid w:val="00F40180"/>
    <w:rsid w:val="00F4035E"/>
    <w:rsid w:val="00F4079D"/>
    <w:rsid w:val="00F40817"/>
    <w:rsid w:val="00F40BF6"/>
    <w:rsid w:val="00F40F97"/>
    <w:rsid w:val="00F41232"/>
    <w:rsid w:val="00F4137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7B2"/>
    <w:rsid w:val="00F44842"/>
    <w:rsid w:val="00F4504E"/>
    <w:rsid w:val="00F45576"/>
    <w:rsid w:val="00F45696"/>
    <w:rsid w:val="00F45C60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1E2"/>
    <w:rsid w:val="00F51273"/>
    <w:rsid w:val="00F513D4"/>
    <w:rsid w:val="00F5143D"/>
    <w:rsid w:val="00F51767"/>
    <w:rsid w:val="00F51AB4"/>
    <w:rsid w:val="00F51BC5"/>
    <w:rsid w:val="00F51C12"/>
    <w:rsid w:val="00F51E99"/>
    <w:rsid w:val="00F51F1F"/>
    <w:rsid w:val="00F52557"/>
    <w:rsid w:val="00F525F8"/>
    <w:rsid w:val="00F52825"/>
    <w:rsid w:val="00F528BF"/>
    <w:rsid w:val="00F5313B"/>
    <w:rsid w:val="00F53194"/>
    <w:rsid w:val="00F53544"/>
    <w:rsid w:val="00F53759"/>
    <w:rsid w:val="00F53A17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C7B"/>
    <w:rsid w:val="00F56D54"/>
    <w:rsid w:val="00F56E53"/>
    <w:rsid w:val="00F574AB"/>
    <w:rsid w:val="00F5781E"/>
    <w:rsid w:val="00F579A2"/>
    <w:rsid w:val="00F579EA"/>
    <w:rsid w:val="00F57C19"/>
    <w:rsid w:val="00F57C41"/>
    <w:rsid w:val="00F60280"/>
    <w:rsid w:val="00F602D8"/>
    <w:rsid w:val="00F604A5"/>
    <w:rsid w:val="00F604CB"/>
    <w:rsid w:val="00F6064D"/>
    <w:rsid w:val="00F60A3E"/>
    <w:rsid w:val="00F6139F"/>
    <w:rsid w:val="00F613D3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2D39"/>
    <w:rsid w:val="00F63053"/>
    <w:rsid w:val="00F63179"/>
    <w:rsid w:val="00F636F5"/>
    <w:rsid w:val="00F6377E"/>
    <w:rsid w:val="00F63A7A"/>
    <w:rsid w:val="00F63CAD"/>
    <w:rsid w:val="00F63CE2"/>
    <w:rsid w:val="00F63F43"/>
    <w:rsid w:val="00F64054"/>
    <w:rsid w:val="00F6454C"/>
    <w:rsid w:val="00F65102"/>
    <w:rsid w:val="00F65516"/>
    <w:rsid w:val="00F6557F"/>
    <w:rsid w:val="00F65A01"/>
    <w:rsid w:val="00F65BA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72"/>
    <w:rsid w:val="00F70776"/>
    <w:rsid w:val="00F70A4A"/>
    <w:rsid w:val="00F71220"/>
    <w:rsid w:val="00F71732"/>
    <w:rsid w:val="00F7176D"/>
    <w:rsid w:val="00F717B6"/>
    <w:rsid w:val="00F71ED1"/>
    <w:rsid w:val="00F71ED4"/>
    <w:rsid w:val="00F7207E"/>
    <w:rsid w:val="00F723B4"/>
    <w:rsid w:val="00F72A3F"/>
    <w:rsid w:val="00F72B56"/>
    <w:rsid w:val="00F72E65"/>
    <w:rsid w:val="00F72EC3"/>
    <w:rsid w:val="00F73241"/>
    <w:rsid w:val="00F733EF"/>
    <w:rsid w:val="00F738BA"/>
    <w:rsid w:val="00F73D66"/>
    <w:rsid w:val="00F73FF0"/>
    <w:rsid w:val="00F7442A"/>
    <w:rsid w:val="00F74572"/>
    <w:rsid w:val="00F74C0E"/>
    <w:rsid w:val="00F75307"/>
    <w:rsid w:val="00F75492"/>
    <w:rsid w:val="00F75A13"/>
    <w:rsid w:val="00F75A21"/>
    <w:rsid w:val="00F75CE6"/>
    <w:rsid w:val="00F75DF0"/>
    <w:rsid w:val="00F75EE9"/>
    <w:rsid w:val="00F75EEE"/>
    <w:rsid w:val="00F7625E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F7A"/>
    <w:rsid w:val="00F822B0"/>
    <w:rsid w:val="00F823A5"/>
    <w:rsid w:val="00F8279C"/>
    <w:rsid w:val="00F8282A"/>
    <w:rsid w:val="00F82B0D"/>
    <w:rsid w:val="00F831AA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762"/>
    <w:rsid w:val="00F977FE"/>
    <w:rsid w:val="00F97BD8"/>
    <w:rsid w:val="00FA0B8B"/>
    <w:rsid w:val="00FA11B8"/>
    <w:rsid w:val="00FA126E"/>
    <w:rsid w:val="00FA14CA"/>
    <w:rsid w:val="00FA162D"/>
    <w:rsid w:val="00FA1919"/>
    <w:rsid w:val="00FA1A05"/>
    <w:rsid w:val="00FA1BB9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D2B"/>
    <w:rsid w:val="00FA4F4B"/>
    <w:rsid w:val="00FA5320"/>
    <w:rsid w:val="00FA55B3"/>
    <w:rsid w:val="00FA593B"/>
    <w:rsid w:val="00FA599A"/>
    <w:rsid w:val="00FA5A5C"/>
    <w:rsid w:val="00FA5D3B"/>
    <w:rsid w:val="00FA608F"/>
    <w:rsid w:val="00FA62C9"/>
    <w:rsid w:val="00FA64A4"/>
    <w:rsid w:val="00FA66BE"/>
    <w:rsid w:val="00FA698C"/>
    <w:rsid w:val="00FA6D28"/>
    <w:rsid w:val="00FA6E32"/>
    <w:rsid w:val="00FA6E37"/>
    <w:rsid w:val="00FA7082"/>
    <w:rsid w:val="00FA72EC"/>
    <w:rsid w:val="00FA750D"/>
    <w:rsid w:val="00FA7793"/>
    <w:rsid w:val="00FA7A4F"/>
    <w:rsid w:val="00FA7AAA"/>
    <w:rsid w:val="00FA7EDF"/>
    <w:rsid w:val="00FA7FD1"/>
    <w:rsid w:val="00FB0131"/>
    <w:rsid w:val="00FB05F5"/>
    <w:rsid w:val="00FB0666"/>
    <w:rsid w:val="00FB07F1"/>
    <w:rsid w:val="00FB0D31"/>
    <w:rsid w:val="00FB0D9A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DE"/>
    <w:rsid w:val="00FB1DFD"/>
    <w:rsid w:val="00FB1FAC"/>
    <w:rsid w:val="00FB265C"/>
    <w:rsid w:val="00FB2835"/>
    <w:rsid w:val="00FB2926"/>
    <w:rsid w:val="00FB29AD"/>
    <w:rsid w:val="00FB2AF1"/>
    <w:rsid w:val="00FB2C74"/>
    <w:rsid w:val="00FB342D"/>
    <w:rsid w:val="00FB34A3"/>
    <w:rsid w:val="00FB378B"/>
    <w:rsid w:val="00FB379B"/>
    <w:rsid w:val="00FB3B68"/>
    <w:rsid w:val="00FB3D38"/>
    <w:rsid w:val="00FB3F5A"/>
    <w:rsid w:val="00FB3FB5"/>
    <w:rsid w:val="00FB40F0"/>
    <w:rsid w:val="00FB41A1"/>
    <w:rsid w:val="00FB42C9"/>
    <w:rsid w:val="00FB43F9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B86"/>
    <w:rsid w:val="00FB7F84"/>
    <w:rsid w:val="00FC0101"/>
    <w:rsid w:val="00FC011E"/>
    <w:rsid w:val="00FC047E"/>
    <w:rsid w:val="00FC0503"/>
    <w:rsid w:val="00FC0627"/>
    <w:rsid w:val="00FC08A0"/>
    <w:rsid w:val="00FC08DE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70F8"/>
    <w:rsid w:val="00FC70F9"/>
    <w:rsid w:val="00FC73F0"/>
    <w:rsid w:val="00FC7418"/>
    <w:rsid w:val="00FC7AE6"/>
    <w:rsid w:val="00FC7B7D"/>
    <w:rsid w:val="00FC7EEA"/>
    <w:rsid w:val="00FC7F4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4CD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45D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88"/>
    <w:rsid w:val="00FD5C14"/>
    <w:rsid w:val="00FD5D32"/>
    <w:rsid w:val="00FD5D3A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D7"/>
    <w:rsid w:val="00FE0303"/>
    <w:rsid w:val="00FE04D5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EF1"/>
    <w:rsid w:val="00FE4F34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BD1"/>
    <w:rsid w:val="00FE7DE8"/>
    <w:rsid w:val="00FF042B"/>
    <w:rsid w:val="00FF052E"/>
    <w:rsid w:val="00FF0CC5"/>
    <w:rsid w:val="00FF1A34"/>
    <w:rsid w:val="00FF1AE2"/>
    <w:rsid w:val="00FF1CC4"/>
    <w:rsid w:val="00FF1CCD"/>
    <w:rsid w:val="00FF1E18"/>
    <w:rsid w:val="00FF21EF"/>
    <w:rsid w:val="00FF237F"/>
    <w:rsid w:val="00FF2381"/>
    <w:rsid w:val="00FF246A"/>
    <w:rsid w:val="00FF25BF"/>
    <w:rsid w:val="00FF2833"/>
    <w:rsid w:val="00FF2A28"/>
    <w:rsid w:val="00FF2A5D"/>
    <w:rsid w:val="00FF2A6E"/>
    <w:rsid w:val="00FF2AA6"/>
    <w:rsid w:val="00FF2DA2"/>
    <w:rsid w:val="00FF3143"/>
    <w:rsid w:val="00FF3904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A7997-0404-4FFB-B4AB-A0B38332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12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Pasit, Janedittakarn</dc:creator>
  <cp:keywords/>
  <dc:description/>
  <cp:lastModifiedBy>Pattaraporn Amornsrivarakul</cp:lastModifiedBy>
  <cp:revision>3</cp:revision>
  <cp:lastPrinted>2021-02-06T04:44:00Z</cp:lastPrinted>
  <dcterms:created xsi:type="dcterms:W3CDTF">2021-05-05T05:10:00Z</dcterms:created>
  <dcterms:modified xsi:type="dcterms:W3CDTF">2021-05-05T05:49:00Z</dcterms:modified>
</cp:coreProperties>
</file>