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C34F4" w14:textId="77777777" w:rsidR="0032659D" w:rsidRPr="00B45AFD" w:rsidRDefault="0032659D" w:rsidP="00554A06">
      <w:pPr>
        <w:pStyle w:val="Heading2"/>
        <w:rPr>
          <w:rFonts w:ascii="Angsana New" w:hAnsi="Angsana New"/>
        </w:rPr>
      </w:pPr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554A06" w:rsidRDefault="0002488E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54A06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554A06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554A06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554A06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554A06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554A06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554A06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554A06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554A06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554A06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554A0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554A0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554A06" w:rsidRDefault="0032659D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54A0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554A06" w:rsidRDefault="0032659D" w:rsidP="00554A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554A06" w:rsidRDefault="00125D69" w:rsidP="00554A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54A0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554A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6E35A23E" w:rsidR="00125D69" w:rsidRPr="00554A06" w:rsidRDefault="00125D69" w:rsidP="00554A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54A0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554A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54A06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554A0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554A0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54A0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D26A7" w:rsidRPr="00554A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54A0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1BD9" w:rsidRPr="00554A06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6C907449" w14:textId="77777777" w:rsidR="0032659D" w:rsidRPr="00554A06" w:rsidRDefault="0032659D" w:rsidP="00554A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54A0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554A06" w:rsidRDefault="00333020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554A06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554A06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554A06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554A06">
        <w:rPr>
          <w:rFonts w:ascii="Angsana New" w:hAnsi="Angsana New" w:hint="cs"/>
          <w:sz w:val="32"/>
          <w:szCs w:val="32"/>
          <w:cs/>
        </w:rPr>
        <w:t>ของ</w:t>
      </w:r>
      <w:r w:rsidRPr="00554A06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554A06" w:rsidRDefault="0032659D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554A06" w:rsidRDefault="002668F7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554A06" w:rsidRDefault="002668F7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554A06" w:rsidRDefault="002668F7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554A06" w:rsidRDefault="00A00BF5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554A06" w:rsidRDefault="002668F7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07C4CF96" w:rsidR="00333020" w:rsidRDefault="00333020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5C622B" w14:textId="77777777" w:rsidR="006932B3" w:rsidRPr="00554A06" w:rsidRDefault="006932B3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554A06" w:rsidRDefault="00333020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554A06" w:rsidRDefault="00333020" w:rsidP="00554A06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554A06" w:rsidRDefault="00915CA8" w:rsidP="00554A06">
      <w:pPr>
        <w:spacing w:line="240" w:lineRule="auto"/>
        <w:jc w:val="both"/>
        <w:rPr>
          <w:b/>
          <w:bCs/>
          <w:sz w:val="32"/>
          <w:szCs w:val="32"/>
        </w:rPr>
      </w:pPr>
      <w:r w:rsidRPr="00554A06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554A06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554A06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554A06" w:rsidRDefault="00C12A71" w:rsidP="00554A0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554A06" w:rsidRDefault="00C12A71" w:rsidP="00554A06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554A06">
        <w:rPr>
          <w:rFonts w:hint="cs"/>
          <w:b/>
          <w:bCs/>
          <w:sz w:val="30"/>
          <w:szCs w:val="30"/>
          <w:cs/>
        </w:rPr>
        <w:t>เสนอ</w:t>
      </w:r>
      <w:r w:rsidRPr="00554A06">
        <w:rPr>
          <w:b/>
          <w:bCs/>
          <w:sz w:val="30"/>
          <w:szCs w:val="30"/>
          <w:cs/>
        </w:rPr>
        <w:t xml:space="preserve"> </w:t>
      </w:r>
      <w:r w:rsidR="00915CA8" w:rsidRPr="00554A06">
        <w:rPr>
          <w:rFonts w:hint="cs"/>
          <w:b/>
          <w:bCs/>
          <w:sz w:val="30"/>
          <w:szCs w:val="30"/>
          <w:cs/>
        </w:rPr>
        <w:t>คณะกรรมการ</w:t>
      </w:r>
      <w:r w:rsidRPr="00554A06">
        <w:rPr>
          <w:rFonts w:hint="cs"/>
          <w:b/>
          <w:bCs/>
          <w:sz w:val="30"/>
          <w:szCs w:val="30"/>
          <w:cs/>
        </w:rPr>
        <w:t>บริษัท</w:t>
      </w:r>
      <w:r w:rsidR="0032659D" w:rsidRPr="00554A06">
        <w:rPr>
          <w:b/>
          <w:bCs/>
          <w:sz w:val="30"/>
          <w:szCs w:val="30"/>
          <w:cs/>
        </w:rPr>
        <w:t xml:space="preserve"> </w:t>
      </w:r>
      <w:r w:rsidR="0002488E" w:rsidRPr="00554A06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554A06">
        <w:rPr>
          <w:b/>
          <w:bCs/>
          <w:sz w:val="30"/>
          <w:szCs w:val="30"/>
          <w:cs/>
        </w:rPr>
        <w:t xml:space="preserve"> </w:t>
      </w:r>
      <w:r w:rsidR="0002488E" w:rsidRPr="00554A06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554A06">
        <w:rPr>
          <w:b/>
          <w:bCs/>
          <w:sz w:val="30"/>
          <w:szCs w:val="30"/>
          <w:cs/>
        </w:rPr>
        <w:t xml:space="preserve"> (</w:t>
      </w:r>
      <w:r w:rsidR="0002488E" w:rsidRPr="00554A06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554A06">
        <w:rPr>
          <w:b/>
          <w:bCs/>
          <w:sz w:val="30"/>
          <w:szCs w:val="30"/>
          <w:cs/>
        </w:rPr>
        <w:t xml:space="preserve">) </w:t>
      </w:r>
      <w:r w:rsidR="0002488E" w:rsidRPr="00554A06">
        <w:rPr>
          <w:rFonts w:hint="cs"/>
          <w:b/>
          <w:bCs/>
          <w:sz w:val="30"/>
          <w:szCs w:val="30"/>
          <w:cs/>
        </w:rPr>
        <w:t>จำกัด</w:t>
      </w:r>
      <w:r w:rsidR="0002488E" w:rsidRPr="00554A06">
        <w:rPr>
          <w:b/>
          <w:bCs/>
          <w:sz w:val="30"/>
          <w:szCs w:val="30"/>
          <w:cs/>
        </w:rPr>
        <w:t xml:space="preserve"> (</w:t>
      </w:r>
      <w:r w:rsidR="0002488E" w:rsidRPr="00554A06">
        <w:rPr>
          <w:rFonts w:hint="cs"/>
          <w:b/>
          <w:bCs/>
          <w:sz w:val="30"/>
          <w:szCs w:val="30"/>
          <w:cs/>
        </w:rPr>
        <w:t>มหาชน</w:t>
      </w:r>
      <w:r w:rsidR="0002488E" w:rsidRPr="00554A06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554A06" w:rsidRDefault="0032659D" w:rsidP="00554A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03487EE3" w:rsidR="00240532" w:rsidRPr="00554A06" w:rsidRDefault="00240532" w:rsidP="00554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554A06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554A06">
        <w:rPr>
          <w:rFonts w:ascii="Angsana New" w:hAnsi="Angsana New"/>
          <w:spacing w:val="-6"/>
          <w:sz w:val="30"/>
          <w:szCs w:val="30"/>
          <w:cs/>
        </w:rPr>
        <w:t>ณ</w:t>
      </w:r>
      <w:r w:rsidRPr="00554A06">
        <w:rPr>
          <w:rFonts w:ascii="Angsana New" w:hAnsi="Angsana New"/>
          <w:spacing w:val="-6"/>
          <w:sz w:val="30"/>
          <w:szCs w:val="30"/>
        </w:rPr>
        <w:t xml:space="preserve"> </w:t>
      </w:r>
      <w:r w:rsidRPr="00554A0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554A06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554A06">
        <w:rPr>
          <w:rFonts w:ascii="Angsana New" w:hAnsi="Angsana New"/>
          <w:sz w:val="30"/>
          <w:szCs w:val="30"/>
        </w:rPr>
        <w:t>31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="002133F9" w:rsidRPr="00554A06">
        <w:rPr>
          <w:rFonts w:ascii="Angsana New" w:hAnsi="Angsana New" w:hint="cs"/>
          <w:sz w:val="30"/>
          <w:szCs w:val="30"/>
          <w:cs/>
        </w:rPr>
        <w:t>มีนาคม</w:t>
      </w:r>
      <w:r w:rsidRPr="00554A06">
        <w:rPr>
          <w:rFonts w:ascii="Angsana New" w:hAnsi="Angsana New"/>
          <w:spacing w:val="-6"/>
          <w:sz w:val="30"/>
          <w:szCs w:val="30"/>
        </w:rPr>
        <w:t xml:space="preserve"> </w:t>
      </w:r>
      <w:r w:rsidR="00541BD9" w:rsidRPr="00554A06">
        <w:rPr>
          <w:rFonts w:ascii="Angsana New" w:hAnsi="Angsana New"/>
          <w:spacing w:val="-6"/>
          <w:sz w:val="30"/>
          <w:szCs w:val="30"/>
        </w:rPr>
        <w:t>2564</w:t>
      </w:r>
      <w:r w:rsidRPr="00554A06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554A06">
        <w:rPr>
          <w:rFonts w:ascii="Angsana New" w:hAnsi="Angsana New" w:hint="cs"/>
          <w:spacing w:val="-6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54A06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554A06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554A06">
        <w:rPr>
          <w:rFonts w:ascii="Angsana New" w:hAnsi="Angsana New"/>
          <w:spacing w:val="-6"/>
          <w:sz w:val="30"/>
          <w:szCs w:val="30"/>
        </w:rPr>
        <w:t xml:space="preserve"> </w:t>
      </w:r>
      <w:r w:rsidR="00565687" w:rsidRPr="00554A06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565687" w:rsidRPr="00554A06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565687" w:rsidRPr="00554A06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565687" w:rsidRPr="00554A06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="00565687" w:rsidRPr="00554A06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="00565687" w:rsidRPr="00554A0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56AE" w:rsidRPr="00554A06">
        <w:rPr>
          <w:rFonts w:ascii="Angsana New" w:hAnsi="Angsana New"/>
          <w:spacing w:val="4"/>
          <w:sz w:val="30"/>
          <w:szCs w:val="30"/>
        </w:rPr>
        <w:t>31</w:t>
      </w:r>
      <w:r w:rsidR="00565687" w:rsidRPr="00554A0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5687" w:rsidRPr="00554A0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565687" w:rsidRPr="00554A06">
        <w:rPr>
          <w:rFonts w:ascii="Angsana New" w:hAnsi="Angsana New"/>
          <w:spacing w:val="4"/>
          <w:sz w:val="30"/>
          <w:szCs w:val="30"/>
        </w:rPr>
        <w:t xml:space="preserve"> </w:t>
      </w:r>
      <w:r w:rsidR="00541BD9" w:rsidRPr="00554A06">
        <w:rPr>
          <w:rFonts w:ascii="Angsana New" w:hAnsi="Angsana New"/>
          <w:spacing w:val="4"/>
          <w:sz w:val="30"/>
          <w:szCs w:val="30"/>
        </w:rPr>
        <w:t>2564</w:t>
      </w:r>
      <w:r w:rsidR="00565687" w:rsidRPr="00554A0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54A06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54A06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554A06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2133F9" w:rsidRPr="00554A06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554A06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554A06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554A06">
        <w:rPr>
          <w:rFonts w:ascii="Angsana New" w:hAnsi="Angsana New"/>
          <w:spacing w:val="4"/>
          <w:sz w:val="30"/>
          <w:szCs w:val="30"/>
        </w:rPr>
        <w:t>31</w:t>
      </w:r>
      <w:r w:rsidRPr="00554A0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133F9" w:rsidRPr="00554A0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554A06">
        <w:rPr>
          <w:rFonts w:ascii="Angsana New" w:hAnsi="Angsana New"/>
          <w:spacing w:val="4"/>
          <w:sz w:val="30"/>
          <w:szCs w:val="30"/>
        </w:rPr>
        <w:t xml:space="preserve"> </w:t>
      </w:r>
      <w:r w:rsidR="00541BD9" w:rsidRPr="00554A06">
        <w:rPr>
          <w:rFonts w:ascii="Angsana New" w:hAnsi="Angsana New"/>
          <w:spacing w:val="4"/>
          <w:sz w:val="30"/>
          <w:szCs w:val="30"/>
        </w:rPr>
        <w:t>2564</w:t>
      </w:r>
      <w:r w:rsidRPr="00554A06">
        <w:rPr>
          <w:rFonts w:ascii="Angsana New" w:hAnsi="Angsana New"/>
          <w:spacing w:val="4"/>
          <w:sz w:val="30"/>
          <w:szCs w:val="30"/>
        </w:rPr>
        <w:t xml:space="preserve"> </w:t>
      </w:r>
      <w:r w:rsidRPr="00554A06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554A06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554A06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554A06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554A06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554A06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554A06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554A06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554A06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554A06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554A0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554A06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554A06">
        <w:rPr>
          <w:rFonts w:ascii="Angsana New" w:hAnsi="Angsana New"/>
          <w:sz w:val="30"/>
          <w:szCs w:val="30"/>
          <w:cs/>
        </w:rPr>
        <w:t xml:space="preserve"> (</w:t>
      </w:r>
      <w:r w:rsidRPr="00554A06">
        <w:rPr>
          <w:rFonts w:ascii="Angsana New" w:hAnsi="Angsana New" w:hint="cs"/>
          <w:sz w:val="30"/>
          <w:szCs w:val="30"/>
          <w:cs/>
        </w:rPr>
        <w:t>มหาชน</w:t>
      </w:r>
      <w:r w:rsidRPr="00554A06">
        <w:rPr>
          <w:rFonts w:ascii="Angsana New" w:hAnsi="Angsana New"/>
          <w:sz w:val="30"/>
          <w:szCs w:val="30"/>
          <w:cs/>
        </w:rPr>
        <w:t>)</w:t>
      </w:r>
      <w:r w:rsidRPr="00554A0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554A06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554A06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554A0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554A06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554A06">
        <w:rPr>
          <w:rFonts w:ascii="Angsana New" w:hAnsi="Angsana New"/>
          <w:sz w:val="30"/>
          <w:szCs w:val="30"/>
          <w:cs/>
        </w:rPr>
        <w:t xml:space="preserve"> (</w:t>
      </w:r>
      <w:r w:rsidRPr="00554A06">
        <w:rPr>
          <w:rFonts w:ascii="Angsana New" w:hAnsi="Angsana New" w:hint="cs"/>
          <w:sz w:val="30"/>
          <w:szCs w:val="30"/>
          <w:cs/>
        </w:rPr>
        <w:t>มหาชน</w:t>
      </w:r>
      <w:r w:rsidRPr="00554A06">
        <w:rPr>
          <w:rFonts w:ascii="Angsana New" w:hAnsi="Angsana New"/>
          <w:sz w:val="30"/>
          <w:szCs w:val="30"/>
          <w:cs/>
        </w:rPr>
        <w:t>)</w:t>
      </w:r>
      <w:r w:rsidRPr="00554A06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554A0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554A06">
        <w:rPr>
          <w:rFonts w:ascii="Angsana New" w:hAnsi="Angsana New" w:hint="cs"/>
          <w:sz w:val="30"/>
          <w:szCs w:val="30"/>
          <w:cs/>
        </w:rPr>
        <w:t>นำเสนอ</w:t>
      </w:r>
      <w:r w:rsidRPr="00554A06">
        <w:rPr>
          <w:rFonts w:ascii="Angsana New" w:hAnsi="Angsana New"/>
          <w:sz w:val="30"/>
          <w:szCs w:val="30"/>
          <w:cs/>
        </w:rPr>
        <w:t>ข้อมูล</w:t>
      </w:r>
      <w:r w:rsidRPr="00554A06">
        <w:rPr>
          <w:rFonts w:ascii="Angsana New" w:hAnsi="Angsana New" w:hint="cs"/>
          <w:sz w:val="30"/>
          <w:szCs w:val="30"/>
          <w:cs/>
        </w:rPr>
        <w:t>ทางการเงิน</w:t>
      </w:r>
      <w:r w:rsidRPr="00554A06">
        <w:rPr>
          <w:rFonts w:ascii="Angsana New" w:hAnsi="Angsana New"/>
          <w:sz w:val="30"/>
          <w:szCs w:val="30"/>
          <w:cs/>
        </w:rPr>
        <w:t>ระหว่างกาล</w:t>
      </w:r>
      <w:r w:rsidRPr="00554A06">
        <w:rPr>
          <w:rFonts w:ascii="Angsana New" w:hAnsi="Angsana New" w:hint="cs"/>
          <w:sz w:val="30"/>
          <w:szCs w:val="30"/>
          <w:cs/>
        </w:rPr>
        <w:t>เหล่านี้</w:t>
      </w:r>
      <w:r w:rsidRPr="00554A06">
        <w:rPr>
          <w:rFonts w:ascii="Angsana New" w:hAnsi="Angsana New"/>
          <w:sz w:val="30"/>
          <w:szCs w:val="30"/>
          <w:cs/>
        </w:rPr>
        <w:t>ตาม</w:t>
      </w:r>
      <w:r w:rsidRPr="00554A0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554A06">
        <w:rPr>
          <w:rFonts w:ascii="Angsana New" w:hAnsi="Angsana New"/>
          <w:sz w:val="30"/>
          <w:szCs w:val="30"/>
        </w:rPr>
        <w:t>34</w:t>
      </w:r>
      <w:r w:rsidRPr="00554A06">
        <w:rPr>
          <w:rFonts w:ascii="Angsana New" w:hAnsi="Angsana New" w:hint="cs"/>
          <w:sz w:val="30"/>
          <w:szCs w:val="30"/>
          <w:cs/>
        </w:rPr>
        <w:t xml:space="preserve"> </w:t>
      </w:r>
      <w:r w:rsidRPr="00554A06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554A06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54A06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554A06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554A06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554A06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554A06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554A06" w:rsidRDefault="00240532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554A06" w:rsidRDefault="00240532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54A0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554A06" w:rsidRDefault="00240532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2590D" w14:textId="54B3E025" w:rsidR="00240532" w:rsidRPr="00554A06" w:rsidRDefault="00240532" w:rsidP="0023710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54A06">
        <w:rPr>
          <w:rFonts w:ascii="Angsana New" w:hAnsi="Angsana New"/>
          <w:sz w:val="30"/>
          <w:szCs w:val="30"/>
        </w:rPr>
        <w:t xml:space="preserve"> </w:t>
      </w:r>
      <w:r w:rsidRPr="00554A06">
        <w:rPr>
          <w:rFonts w:ascii="Angsana New" w:hAnsi="Angsana New"/>
          <w:sz w:val="30"/>
          <w:szCs w:val="30"/>
          <w:cs/>
        </w:rPr>
        <w:t>รหัส</w:t>
      </w:r>
      <w:r w:rsidRPr="00554A06">
        <w:rPr>
          <w:rFonts w:ascii="Angsana New" w:hAnsi="Angsana New"/>
          <w:sz w:val="30"/>
          <w:szCs w:val="30"/>
        </w:rPr>
        <w:t xml:space="preserve"> </w:t>
      </w:r>
      <w:r w:rsidR="008556AE" w:rsidRPr="00554A06">
        <w:rPr>
          <w:rFonts w:ascii="Angsana New" w:hAnsi="Angsana New"/>
          <w:sz w:val="30"/>
          <w:szCs w:val="30"/>
        </w:rPr>
        <w:t>2410</w:t>
      </w:r>
      <w:r w:rsidRPr="00554A06">
        <w:rPr>
          <w:rFonts w:ascii="Angsana New" w:hAnsi="Angsana New"/>
          <w:sz w:val="30"/>
          <w:szCs w:val="30"/>
        </w:rPr>
        <w:t xml:space="preserve"> “</w:t>
      </w:r>
      <w:r w:rsidRPr="00554A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4A06">
        <w:rPr>
          <w:rFonts w:ascii="Angsana New" w:hAnsi="Angsana New"/>
          <w:sz w:val="30"/>
          <w:szCs w:val="30"/>
        </w:rPr>
        <w:t>”</w:t>
      </w:r>
      <w:r w:rsidRPr="00554A0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54A06">
        <w:rPr>
          <w:rFonts w:ascii="Angsana New" w:hAnsi="Angsana New"/>
          <w:sz w:val="30"/>
          <w:szCs w:val="30"/>
        </w:rPr>
        <w:t xml:space="preserve"> </w:t>
      </w:r>
      <w:r w:rsidRPr="00554A0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554A06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554A06">
        <w:rPr>
          <w:rFonts w:ascii="Angsana New" w:hAnsi="Angsana New"/>
          <w:sz w:val="30"/>
          <w:szCs w:val="30"/>
          <w:cs/>
        </w:rPr>
        <w:t>รับผิดชอบ</w:t>
      </w:r>
      <w:r w:rsidRPr="00554A06">
        <w:rPr>
          <w:rFonts w:ascii="Angsana New" w:hAnsi="Angsana New" w:hint="cs"/>
          <w:sz w:val="30"/>
          <w:szCs w:val="30"/>
          <w:cs/>
        </w:rPr>
        <w:t>ด้าน</w:t>
      </w:r>
      <w:r w:rsidRPr="00554A06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54A06">
        <w:rPr>
          <w:rFonts w:ascii="Angsana New" w:hAnsi="Angsana New"/>
          <w:sz w:val="30"/>
          <w:szCs w:val="30"/>
        </w:rPr>
        <w:t xml:space="preserve"> </w:t>
      </w:r>
      <w:r w:rsidRPr="00554A0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54A06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554A06">
        <w:rPr>
          <w:rFonts w:ascii="Angsana New" w:hAnsi="Angsana New"/>
          <w:sz w:val="30"/>
          <w:szCs w:val="30"/>
          <w:cs/>
        </w:rPr>
        <w:t>ไม่สามารถ</w:t>
      </w:r>
      <w:r w:rsidRPr="00554A06">
        <w:rPr>
          <w:rFonts w:ascii="Angsana New" w:hAnsi="Angsana New" w:hint="cs"/>
          <w:sz w:val="30"/>
          <w:szCs w:val="30"/>
          <w:cs/>
        </w:rPr>
        <w:t>ได้</w:t>
      </w:r>
      <w:r w:rsidRPr="00554A06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554A06">
        <w:rPr>
          <w:rFonts w:ascii="Angsana New" w:hAnsi="Angsana New" w:hint="cs"/>
          <w:sz w:val="30"/>
          <w:szCs w:val="30"/>
          <w:cs/>
        </w:rPr>
        <w:t>พบ</w:t>
      </w:r>
      <w:r w:rsidRPr="00554A06">
        <w:rPr>
          <w:rFonts w:ascii="Angsana New" w:hAnsi="Angsana New"/>
          <w:sz w:val="30"/>
          <w:szCs w:val="30"/>
          <w:cs/>
        </w:rPr>
        <w:t>เรื่องที่มี</w:t>
      </w:r>
      <w:r w:rsidRPr="00554A06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554A06">
        <w:rPr>
          <w:rFonts w:ascii="Angsana New" w:hAnsi="Angsana New"/>
          <w:spacing w:val="12"/>
          <w:sz w:val="30"/>
          <w:szCs w:val="30"/>
        </w:rPr>
        <w:t xml:space="preserve"> </w:t>
      </w:r>
      <w:r w:rsidRPr="00554A06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554A06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554A06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554A06">
        <w:rPr>
          <w:rFonts w:ascii="Angsana New" w:hAnsi="Angsana New"/>
          <w:sz w:val="30"/>
          <w:szCs w:val="30"/>
          <w:cs/>
        </w:rPr>
        <w:t>ระหว่างกาลที</w:t>
      </w:r>
      <w:r w:rsidRPr="00554A06">
        <w:rPr>
          <w:rFonts w:ascii="Angsana New" w:hAnsi="Angsana New" w:hint="cs"/>
          <w:sz w:val="30"/>
          <w:szCs w:val="30"/>
          <w:cs/>
        </w:rPr>
        <w:t>่</w:t>
      </w:r>
      <w:r w:rsidRPr="00554A06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554A06" w:rsidRDefault="00240532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E7A34C" w14:textId="77777777" w:rsidR="000415BB" w:rsidRPr="00554A06" w:rsidRDefault="000415BB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5708E26" w14:textId="77777777" w:rsidR="000415BB" w:rsidRPr="00554A06" w:rsidRDefault="000415BB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0A2517" w14:textId="77777777" w:rsidR="000415BB" w:rsidRPr="00554A06" w:rsidRDefault="000415BB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3DC2AA" w14:textId="77777777" w:rsidR="000415BB" w:rsidRPr="00554A06" w:rsidRDefault="000415BB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61CF66" w14:textId="77777777" w:rsidR="000415BB" w:rsidRPr="00554A06" w:rsidRDefault="000415BB" w:rsidP="00554A0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15E3527" w14:textId="77777777" w:rsidR="008E4EE0" w:rsidRPr="00554A06" w:rsidRDefault="008E4EE0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54A06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554A06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554A06" w:rsidRDefault="008E4EE0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554A06" w:rsidRDefault="008E4EE0" w:rsidP="00554A0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554A06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554A06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554A06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554A06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554A06">
        <w:rPr>
          <w:rFonts w:ascii="Angsana New" w:hAnsi="Angsana New"/>
          <w:spacing w:val="4"/>
          <w:sz w:val="30"/>
          <w:szCs w:val="30"/>
          <w:cs/>
        </w:rPr>
        <w:t>ตาม</w:t>
      </w:r>
      <w:r w:rsidRPr="00554A06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554A06" w:rsidRDefault="008E4EE0" w:rsidP="00554A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554A06">
        <w:rPr>
          <w:rFonts w:ascii="Angsana New" w:hAnsi="Angsana New"/>
          <w:spacing w:val="-4"/>
          <w:sz w:val="30"/>
          <w:szCs w:val="30"/>
        </w:rPr>
        <w:t>34</w:t>
      </w:r>
      <w:r w:rsidRPr="00554A06">
        <w:rPr>
          <w:rFonts w:ascii="Angsana New" w:hAnsi="Angsana New"/>
          <w:spacing w:val="-4"/>
          <w:sz w:val="30"/>
          <w:szCs w:val="30"/>
        </w:rPr>
        <w:t xml:space="preserve"> </w:t>
      </w:r>
      <w:r w:rsidRPr="00554A0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554A06">
        <w:rPr>
          <w:rFonts w:ascii="Angsana New" w:hAnsi="Angsana New"/>
          <w:sz w:val="30"/>
          <w:szCs w:val="30"/>
        </w:rPr>
        <w:t xml:space="preserve"> </w:t>
      </w:r>
      <w:r w:rsidRPr="00554A06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554A06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554A06" w:rsidRDefault="008E4EE0" w:rsidP="00554A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4FC4" w14:textId="77777777" w:rsidR="000415BB" w:rsidRPr="00554A06" w:rsidRDefault="000415BB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54A06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A6E200" w14:textId="77777777" w:rsidR="000415BB" w:rsidRPr="00554A06" w:rsidRDefault="000415BB" w:rsidP="00554A06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3904FF" w14:textId="07658A29" w:rsidR="00240532" w:rsidRPr="00554A06" w:rsidRDefault="006F65FD" w:rsidP="00554A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="00021B1D" w:rsidRPr="00554A06">
        <w:rPr>
          <w:rFonts w:ascii="Angsana New" w:hAnsi="Angsana New"/>
          <w:sz w:val="30"/>
          <w:szCs w:val="30"/>
        </w:rPr>
        <w:t>3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Pr="00554A06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ซึ่งได้อธิบายถึงผลกระทบต่อกลุ่มบริษัทจากการนำนโยบายการบัญชีใหม่มาถือปฏิบัติตั้งแต่วันที่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="00021B1D" w:rsidRPr="00554A06">
        <w:rPr>
          <w:rFonts w:ascii="Angsana New" w:hAnsi="Angsana New"/>
          <w:sz w:val="30"/>
          <w:szCs w:val="30"/>
        </w:rPr>
        <w:t>1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Pr="00554A06">
        <w:rPr>
          <w:rFonts w:ascii="Angsana New" w:hAnsi="Angsana New" w:hint="cs"/>
          <w:sz w:val="30"/>
          <w:szCs w:val="30"/>
          <w:cs/>
        </w:rPr>
        <w:t>ตุลาคม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="00021B1D" w:rsidRPr="00554A06">
        <w:rPr>
          <w:rFonts w:ascii="Angsana New" w:hAnsi="Angsana New"/>
          <w:sz w:val="30"/>
          <w:szCs w:val="30"/>
        </w:rPr>
        <w:t>2563</w:t>
      </w:r>
      <w:r w:rsidRPr="00554A06">
        <w:rPr>
          <w:rFonts w:ascii="Angsana New" w:hAnsi="Angsana New"/>
          <w:sz w:val="30"/>
          <w:szCs w:val="30"/>
          <w:cs/>
        </w:rPr>
        <w:t xml:space="preserve"> </w:t>
      </w:r>
      <w:r w:rsidRPr="00554A06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7A819329" w14:textId="77777777" w:rsidR="00E10885" w:rsidRPr="00554A06" w:rsidRDefault="00E10885" w:rsidP="00554A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554A06" w:rsidRDefault="00240532" w:rsidP="00554A0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9354977" w14:textId="77777777" w:rsidR="007D7988" w:rsidRPr="00554A06" w:rsidRDefault="007D7988" w:rsidP="00554A0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554A06" w:rsidRDefault="00240532" w:rsidP="00554A0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554A06" w:rsidRDefault="00240532" w:rsidP="00554A0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A2E52C" w14:textId="77777777" w:rsidR="0032659D" w:rsidRPr="00554A06" w:rsidRDefault="0032659D" w:rsidP="00554A0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554A06">
        <w:rPr>
          <w:rFonts w:ascii="Angsana New" w:hAnsi="Angsana New" w:cs="Angsana New"/>
          <w:cs/>
          <w:lang w:val="en-US"/>
        </w:rPr>
        <w:t>(</w:t>
      </w:r>
      <w:r w:rsidR="0002488E" w:rsidRPr="00554A06">
        <w:rPr>
          <w:rFonts w:ascii="Angsana New" w:hAnsi="Angsana New" w:cs="Angsana New" w:hint="cs"/>
          <w:cs/>
        </w:rPr>
        <w:t>วิไล บูรณกิตติโสภณ</w:t>
      </w:r>
      <w:r w:rsidRPr="00554A06">
        <w:rPr>
          <w:rFonts w:ascii="Angsana New" w:hAnsi="Angsana New" w:cs="Angsana New"/>
          <w:cs/>
          <w:lang w:val="en-US"/>
        </w:rPr>
        <w:t>)</w:t>
      </w:r>
    </w:p>
    <w:p w14:paraId="2E3E9C28" w14:textId="77777777" w:rsidR="0032659D" w:rsidRPr="00554A06" w:rsidRDefault="0032659D" w:rsidP="00554A0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554A06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2F975D6" w14:textId="77777777" w:rsidR="0032659D" w:rsidRPr="00554A06" w:rsidRDefault="0032659D" w:rsidP="00554A0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554A06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8556AE" w:rsidRPr="00554A06">
        <w:rPr>
          <w:rFonts w:ascii="Angsana New" w:hAnsi="Angsana New" w:cs="Angsana New"/>
          <w:lang w:val="en-US"/>
        </w:rPr>
        <w:t>3920</w:t>
      </w:r>
    </w:p>
    <w:p w14:paraId="272A5B46" w14:textId="77777777" w:rsidR="0032659D" w:rsidRPr="00554A06" w:rsidRDefault="0032659D" w:rsidP="00554A06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554A06" w:rsidRDefault="0032659D" w:rsidP="00554A06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554A06" w:rsidRDefault="0032659D" w:rsidP="00554A06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554A0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17737684" w:rsidR="00D959CC" w:rsidRPr="00554A06" w:rsidRDefault="00EE1D73" w:rsidP="00554A06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554A0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6 </w:t>
      </w:r>
      <w:r w:rsidRPr="00554A0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พฤษภาคม </w:t>
      </w:r>
      <w:r w:rsidR="00541BD9" w:rsidRPr="00554A06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</w:p>
    <w:sectPr w:rsidR="00D959CC" w:rsidRPr="00554A06" w:rsidSect="0036178D">
      <w:headerReference w:type="default" r:id="rId11"/>
      <w:pgSz w:w="11909" w:h="16834" w:code="9"/>
      <w:pgMar w:top="691" w:right="1289" w:bottom="576" w:left="1440" w:header="630" w:footer="668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DCBE0" w14:textId="77777777" w:rsidR="001B404C" w:rsidRDefault="001B404C" w:rsidP="00900EE2">
      <w:r>
        <w:separator/>
      </w:r>
    </w:p>
  </w:endnote>
  <w:endnote w:type="continuationSeparator" w:id="0">
    <w:p w14:paraId="204F1DDE" w14:textId="77777777" w:rsidR="001B404C" w:rsidRDefault="001B404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32F7A" w14:textId="77777777" w:rsidR="001B404C" w:rsidRDefault="001B404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1B404C" w:rsidRDefault="001B404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5D990" w14:textId="77777777" w:rsidR="001B404C" w:rsidRPr="00EE2DC5" w:rsidRDefault="001B404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1B404C" w:rsidRDefault="001B404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93104" w14:textId="77777777" w:rsidR="001B404C" w:rsidRDefault="001B404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E6336" w14:textId="77777777" w:rsidR="001B404C" w:rsidRDefault="001B404C" w:rsidP="00900EE2">
      <w:r>
        <w:separator/>
      </w:r>
    </w:p>
  </w:footnote>
  <w:footnote w:type="continuationSeparator" w:id="0">
    <w:p w14:paraId="4CF8F940" w14:textId="77777777" w:rsidR="001B404C" w:rsidRDefault="001B404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DF31E" w14:textId="77777777" w:rsidR="001B404C" w:rsidRPr="00B144AC" w:rsidRDefault="001B404C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69C7F5D"/>
    <w:multiLevelType w:val="hybridMultilevel"/>
    <w:tmpl w:val="62061BFE"/>
    <w:lvl w:ilvl="0" w:tplc="B128FA9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0B76C1"/>
    <w:multiLevelType w:val="hybridMultilevel"/>
    <w:tmpl w:val="2DC06BD8"/>
    <w:lvl w:ilvl="0" w:tplc="2B305E40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3"/>
  </w:num>
  <w:num w:numId="14">
    <w:abstractNumId w:val="16"/>
  </w:num>
  <w:num w:numId="15">
    <w:abstractNumId w:val="21"/>
  </w:num>
  <w:num w:numId="16">
    <w:abstractNumId w:val="27"/>
  </w:num>
  <w:num w:numId="17">
    <w:abstractNumId w:val="17"/>
  </w:num>
  <w:num w:numId="18">
    <w:abstractNumId w:val="28"/>
  </w:num>
  <w:num w:numId="19">
    <w:abstractNumId w:val="29"/>
  </w:num>
  <w:num w:numId="20">
    <w:abstractNumId w:val="35"/>
  </w:num>
  <w:num w:numId="21">
    <w:abstractNumId w:val="36"/>
  </w:num>
  <w:num w:numId="22">
    <w:abstractNumId w:val="13"/>
  </w:num>
  <w:num w:numId="23">
    <w:abstractNumId w:val="34"/>
  </w:num>
  <w:num w:numId="24">
    <w:abstractNumId w:val="30"/>
  </w:num>
  <w:num w:numId="25">
    <w:abstractNumId w:val="22"/>
  </w:num>
  <w:num w:numId="26">
    <w:abstractNumId w:val="10"/>
  </w:num>
  <w:num w:numId="27">
    <w:abstractNumId w:val="11"/>
  </w:num>
  <w:num w:numId="28">
    <w:abstractNumId w:val="37"/>
  </w:num>
  <w:num w:numId="29">
    <w:abstractNumId w:val="19"/>
  </w:num>
  <w:num w:numId="30">
    <w:abstractNumId w:val="15"/>
  </w:num>
  <w:num w:numId="31">
    <w:abstractNumId w:val="12"/>
  </w:num>
  <w:num w:numId="32">
    <w:abstractNumId w:val="32"/>
  </w:num>
  <w:num w:numId="33">
    <w:abstractNumId w:val="26"/>
  </w:num>
  <w:num w:numId="34">
    <w:abstractNumId w:val="23"/>
  </w:num>
  <w:num w:numId="35">
    <w:abstractNumId w:val="25"/>
  </w:num>
  <w:num w:numId="36">
    <w:abstractNumId w:val="18"/>
  </w:num>
  <w:num w:numId="37">
    <w:abstractNumId w:val="31"/>
  </w:num>
  <w:num w:numId="38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1B1D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463"/>
    <w:rsid w:val="000B1523"/>
    <w:rsid w:val="000B1567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4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88"/>
    <w:rsid w:val="001A2D7A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102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DF"/>
    <w:rsid w:val="002C16EF"/>
    <w:rsid w:val="002C17D3"/>
    <w:rsid w:val="002C1A74"/>
    <w:rsid w:val="002C1B97"/>
    <w:rsid w:val="002C1BDE"/>
    <w:rsid w:val="002C1BF5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0CB0"/>
    <w:rsid w:val="00361011"/>
    <w:rsid w:val="0036148E"/>
    <w:rsid w:val="0036178D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355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1125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9B1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261"/>
    <w:rsid w:val="004502AC"/>
    <w:rsid w:val="0045042D"/>
    <w:rsid w:val="0045074C"/>
    <w:rsid w:val="0045099A"/>
    <w:rsid w:val="00451019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D2E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B"/>
    <w:rsid w:val="00504E4C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A85"/>
    <w:rsid w:val="00540B63"/>
    <w:rsid w:val="00540E8D"/>
    <w:rsid w:val="00540F83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8C6"/>
    <w:rsid w:val="00616940"/>
    <w:rsid w:val="00616FC4"/>
    <w:rsid w:val="00617039"/>
    <w:rsid w:val="00617346"/>
    <w:rsid w:val="006179D4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6DF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24"/>
    <w:rsid w:val="00644ECD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32B3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E2B"/>
    <w:rsid w:val="006A7174"/>
    <w:rsid w:val="006A74BB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3B4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23"/>
    <w:rsid w:val="00754860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841"/>
    <w:rsid w:val="007578EA"/>
    <w:rsid w:val="00757A47"/>
    <w:rsid w:val="00757F5E"/>
    <w:rsid w:val="00760077"/>
    <w:rsid w:val="007601DA"/>
    <w:rsid w:val="007602E8"/>
    <w:rsid w:val="007602F4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E56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419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06A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5ED"/>
    <w:rsid w:val="008C78B0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EA"/>
    <w:rsid w:val="00910CD7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A6F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5217"/>
    <w:rsid w:val="00995335"/>
    <w:rsid w:val="0099536D"/>
    <w:rsid w:val="009954C8"/>
    <w:rsid w:val="009956A0"/>
    <w:rsid w:val="00995754"/>
    <w:rsid w:val="009957CE"/>
    <w:rsid w:val="00995888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44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33AF"/>
    <w:rsid w:val="009E3499"/>
    <w:rsid w:val="009E3554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54D"/>
    <w:rsid w:val="00A1167F"/>
    <w:rsid w:val="00A119EB"/>
    <w:rsid w:val="00A11A56"/>
    <w:rsid w:val="00A11A7D"/>
    <w:rsid w:val="00A11C0D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B70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29A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D7EB3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64E"/>
    <w:rsid w:val="00B41683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64A"/>
    <w:rsid w:val="00B566FC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2E24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0BE9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D6B"/>
    <w:rsid w:val="00C7506C"/>
    <w:rsid w:val="00C75070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494"/>
    <w:rsid w:val="00C9770A"/>
    <w:rsid w:val="00C97BF8"/>
    <w:rsid w:val="00C97C2F"/>
    <w:rsid w:val="00C97CA8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D3E"/>
    <w:rsid w:val="00CD710A"/>
    <w:rsid w:val="00CD748B"/>
    <w:rsid w:val="00CD74AA"/>
    <w:rsid w:val="00CD7918"/>
    <w:rsid w:val="00CD7AE7"/>
    <w:rsid w:val="00CD7BFD"/>
    <w:rsid w:val="00CE0213"/>
    <w:rsid w:val="00CE068C"/>
    <w:rsid w:val="00CE0718"/>
    <w:rsid w:val="00CE084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60A6"/>
    <w:rsid w:val="00D360F3"/>
    <w:rsid w:val="00D36300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980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0B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35D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B27"/>
    <w:rsid w:val="00EA1B45"/>
    <w:rsid w:val="00EA1BA0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546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C49"/>
    <w:rsid w:val="00EE3D3B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200"/>
    <w:rsid w:val="00EF63DB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A67"/>
    <w:rsid w:val="00F71B36"/>
    <w:rsid w:val="00F71B3E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CAD"/>
    <w:rsid w:val="00FD7D6D"/>
    <w:rsid w:val="00FD7F12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1094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Waraporn, Sukjaroen</cp:lastModifiedBy>
  <cp:revision>239</cp:revision>
  <cp:lastPrinted>2021-05-05T13:12:00Z</cp:lastPrinted>
  <dcterms:created xsi:type="dcterms:W3CDTF">2021-04-18T19:52:00Z</dcterms:created>
  <dcterms:modified xsi:type="dcterms:W3CDTF">2021-05-06T08:21:00Z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