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6D0572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6D057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6D057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6D0572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6D0572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6D0572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6D0572" w14:paraId="1A2DD95D" w14:textId="77777777" w:rsidTr="005A623B">
        <w:tc>
          <w:tcPr>
            <w:tcW w:w="1458" w:type="dxa"/>
          </w:tcPr>
          <w:p w14:paraId="2CB25226" w14:textId="77777777" w:rsidR="00685193" w:rsidRPr="006D057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77777777" w:rsidR="00685193" w:rsidRPr="006D0572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  <w:bookmarkStart w:id="0" w:name="_GoBack"/>
            <w:bookmarkEnd w:id="0"/>
          </w:p>
        </w:tc>
      </w:tr>
      <w:tr w:rsidR="00685193" w:rsidRPr="006D0572" w14:paraId="0BB287E3" w14:textId="77777777" w:rsidTr="005A623B">
        <w:tc>
          <w:tcPr>
            <w:tcW w:w="1458" w:type="dxa"/>
          </w:tcPr>
          <w:p w14:paraId="6BF87E41" w14:textId="77777777" w:rsidR="00685193" w:rsidRPr="006D057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14:paraId="371069AB" w14:textId="77777777" w:rsidR="00685193" w:rsidRPr="006D0572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</w:t>
            </w:r>
            <w:r w:rsidR="002C420B" w:rsidRPr="006D0572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14118E" w:rsidRPr="006D0572" w14:paraId="7A433ED8" w14:textId="77777777" w:rsidTr="005A623B">
        <w:tc>
          <w:tcPr>
            <w:tcW w:w="1458" w:type="dxa"/>
          </w:tcPr>
          <w:p w14:paraId="7B59F1E1" w14:textId="5549A211" w:rsidR="0014118E" w:rsidRPr="006D0572" w:rsidRDefault="0014118E" w:rsidP="0014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44A14790" w14:textId="2144DFA2" w:rsidR="0014118E" w:rsidRPr="006D0572" w:rsidRDefault="00730194" w:rsidP="0014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19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730194" w:rsidRPr="006D0572" w14:paraId="27F66084" w14:textId="77777777" w:rsidTr="005A623B">
        <w:tc>
          <w:tcPr>
            <w:tcW w:w="1458" w:type="dxa"/>
          </w:tcPr>
          <w:p w14:paraId="00CED504" w14:textId="2D3F64E2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19CEA756" w14:textId="4A6E14A4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2019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>(Covid-19)</w:t>
            </w:r>
          </w:p>
        </w:tc>
      </w:tr>
      <w:tr w:rsidR="00730194" w:rsidRPr="006D0572" w14:paraId="707D20E6" w14:textId="77777777" w:rsidTr="005A623B">
        <w:tc>
          <w:tcPr>
            <w:tcW w:w="1458" w:type="dxa"/>
          </w:tcPr>
          <w:p w14:paraId="064CD9B4" w14:textId="73275276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4D487A00" w14:textId="7C1AA9B2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30194" w:rsidRPr="006D0572" w14:paraId="278E5133" w14:textId="77777777" w:rsidTr="005A623B">
        <w:tc>
          <w:tcPr>
            <w:tcW w:w="1458" w:type="dxa"/>
          </w:tcPr>
          <w:p w14:paraId="0B63FBAA" w14:textId="732EF1CF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15BA4FA6" w14:textId="25ED14DE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730194" w:rsidRPr="006D0572" w14:paraId="448869B1" w14:textId="77777777" w:rsidTr="005A623B">
        <w:tc>
          <w:tcPr>
            <w:tcW w:w="1458" w:type="dxa"/>
          </w:tcPr>
          <w:p w14:paraId="19CDC65B" w14:textId="691091A1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063F46B6" w14:textId="13463E3A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730194" w:rsidRPr="006D0572" w14:paraId="1C66C740" w14:textId="77777777" w:rsidTr="005A623B">
        <w:tc>
          <w:tcPr>
            <w:tcW w:w="1458" w:type="dxa"/>
          </w:tcPr>
          <w:p w14:paraId="404B8045" w14:textId="5FD22F3C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2B84B028" w14:textId="08CDE5AE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30194" w:rsidRPr="006D0572" w14:paraId="198DAA6B" w14:textId="77777777" w:rsidTr="005A623B">
        <w:tc>
          <w:tcPr>
            <w:tcW w:w="1458" w:type="dxa"/>
          </w:tcPr>
          <w:p w14:paraId="2DF69820" w14:textId="2A70389D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6836CE1A" w14:textId="5DF0F6F0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194" w:rsidRPr="006D0572" w14:paraId="0BCD8749" w14:textId="77777777" w:rsidTr="005A623B">
        <w:tc>
          <w:tcPr>
            <w:tcW w:w="1458" w:type="dxa"/>
          </w:tcPr>
          <w:p w14:paraId="6ACF7EB8" w14:textId="4C0035C3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353D4D5C" w14:textId="003E2DE8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30194" w:rsidRPr="006D0572" w14:paraId="0706E823" w14:textId="77777777" w:rsidTr="005A623B">
        <w:tc>
          <w:tcPr>
            <w:tcW w:w="1458" w:type="dxa"/>
          </w:tcPr>
          <w:p w14:paraId="66CBAC39" w14:textId="15019BEC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2E9AE318" w14:textId="6C73D327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30194" w:rsidRPr="006D0572" w14:paraId="55FA8F8A" w14:textId="77777777" w:rsidTr="005A623B">
        <w:tc>
          <w:tcPr>
            <w:tcW w:w="1458" w:type="dxa"/>
          </w:tcPr>
          <w:p w14:paraId="2F044714" w14:textId="7288F4DA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5227A53A" w14:textId="32787003" w:rsidR="00730194" w:rsidRPr="006D0572" w:rsidRDefault="00730194" w:rsidP="0073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BA2">
              <w:rPr>
                <w:rFonts w:ascii="Angsana New" w:hAnsi="Angsana New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</w:tr>
      <w:tr w:rsidR="00401543" w:rsidRPr="006D0572" w14:paraId="2204C447" w14:textId="77777777" w:rsidTr="005A623B">
        <w:tc>
          <w:tcPr>
            <w:tcW w:w="1458" w:type="dxa"/>
          </w:tcPr>
          <w:p w14:paraId="08618970" w14:textId="57D7CCC4" w:rsidR="00401543" w:rsidRPr="006D0572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20E23B2C" w14:textId="138DD6F2" w:rsidR="00401543" w:rsidRPr="006D0572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1543" w:rsidRPr="006D0572" w14:paraId="19401A78" w14:textId="77777777" w:rsidTr="005A623B">
        <w:tc>
          <w:tcPr>
            <w:tcW w:w="1458" w:type="dxa"/>
          </w:tcPr>
          <w:p w14:paraId="2BEAA199" w14:textId="3DAF641B" w:rsidR="00401543" w:rsidRPr="006D0572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63464133" w14:textId="437BBA90" w:rsidR="00401543" w:rsidRPr="006D0572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01543" w:rsidRPr="006D0572" w14:paraId="142F1293" w14:textId="77777777" w:rsidTr="005A623B">
        <w:tc>
          <w:tcPr>
            <w:tcW w:w="1458" w:type="dxa"/>
          </w:tcPr>
          <w:p w14:paraId="23E36004" w14:textId="26D38951" w:rsidR="00401543" w:rsidRPr="006D0572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14:paraId="64E73026" w14:textId="7CB0FD13" w:rsidR="00401543" w:rsidRPr="006D0572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01543" w:rsidRPr="006D0572" w14:paraId="4148D45C" w14:textId="77777777" w:rsidTr="005A623B">
        <w:tc>
          <w:tcPr>
            <w:tcW w:w="1458" w:type="dxa"/>
          </w:tcPr>
          <w:p w14:paraId="6AE65C4E" w14:textId="20BC810E" w:rsidR="00401543" w:rsidRPr="00766892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27017AC" w14:textId="020AC2E5" w:rsidR="00401543" w:rsidRPr="006D0572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1543" w:rsidRPr="006D0572" w14:paraId="43B6D84B" w14:textId="77777777" w:rsidTr="005A623B">
        <w:tc>
          <w:tcPr>
            <w:tcW w:w="1458" w:type="dxa"/>
          </w:tcPr>
          <w:p w14:paraId="72206E23" w14:textId="5436A816" w:rsidR="00401543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12E2E66" w14:textId="41ACAADC" w:rsidR="00401543" w:rsidRPr="006D0572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1543" w:rsidRPr="006D0572" w14:paraId="05E7EBF3" w14:textId="77777777" w:rsidTr="005A623B">
        <w:tc>
          <w:tcPr>
            <w:tcW w:w="1458" w:type="dxa"/>
          </w:tcPr>
          <w:p w14:paraId="6CE8530A" w14:textId="77777777" w:rsidR="00401543" w:rsidRPr="006D0572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5" w:type="dxa"/>
          </w:tcPr>
          <w:p w14:paraId="27C684F8" w14:textId="77777777" w:rsidR="00401543" w:rsidRPr="006D0572" w:rsidRDefault="00401543" w:rsidP="0040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D537231" w14:textId="77777777" w:rsidR="003C6FF5" w:rsidRPr="006D0572" w:rsidRDefault="00685193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</w:rPr>
        <w:br w:type="page"/>
      </w:r>
      <w:r w:rsidR="003C6FF5" w:rsidRPr="006D057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6D0572">
        <w:rPr>
          <w:rFonts w:ascii="Angsana New" w:hAnsi="Angsana New" w:hint="cs"/>
          <w:sz w:val="30"/>
          <w:szCs w:val="30"/>
          <w:cs/>
        </w:rPr>
        <w:t>ระหว่างกาล</w:t>
      </w:r>
      <w:r w:rsidR="003C6FF5" w:rsidRPr="006D0572">
        <w:rPr>
          <w:rFonts w:ascii="Angsana New" w:hAnsi="Angsana New"/>
          <w:sz w:val="30"/>
          <w:szCs w:val="30"/>
          <w:cs/>
        </w:rPr>
        <w:t>นี้</w:t>
      </w:r>
    </w:p>
    <w:p w14:paraId="75507C04" w14:textId="77777777" w:rsidR="005417F0" w:rsidRPr="006D0572" w:rsidRDefault="005417F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BB2AAD4" w14:textId="09260BC5" w:rsidR="00F82FDA" w:rsidRPr="006D0572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งบการเงิน</w:t>
      </w:r>
      <w:r w:rsidR="001D711F" w:rsidRPr="006D057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D057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BA44A6" w:rsidRPr="006D0572">
        <w:rPr>
          <w:rFonts w:ascii="Angsana New" w:hAnsi="Angsana New"/>
          <w:sz w:val="30"/>
          <w:szCs w:val="30"/>
          <w:cs/>
        </w:rPr>
        <w:t>คณะ</w:t>
      </w:r>
      <w:r w:rsidRPr="006D0572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7F8B" w:rsidRPr="006D0572">
        <w:rPr>
          <w:rFonts w:ascii="Angsana New" w:hAnsi="Angsana New"/>
          <w:sz w:val="30"/>
          <w:szCs w:val="30"/>
        </w:rPr>
        <w:t xml:space="preserve"> </w:t>
      </w:r>
      <w:r w:rsidR="00BE46BC">
        <w:rPr>
          <w:rFonts w:ascii="Angsana New" w:hAnsi="Angsana New"/>
          <w:sz w:val="30"/>
          <w:szCs w:val="30"/>
        </w:rPr>
        <w:t>6</w:t>
      </w:r>
      <w:r w:rsidR="00BC2452" w:rsidRPr="006D0572">
        <w:rPr>
          <w:rFonts w:ascii="Angsana New" w:hAnsi="Angsana New"/>
          <w:sz w:val="30"/>
          <w:szCs w:val="30"/>
        </w:rPr>
        <w:t xml:space="preserve"> </w:t>
      </w:r>
      <w:r w:rsidR="00BC2452" w:rsidRPr="006D057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A0DC1" w:rsidRPr="006D0572">
        <w:rPr>
          <w:rFonts w:ascii="Angsana New" w:hAnsi="Angsana New" w:hint="cs"/>
          <w:sz w:val="30"/>
          <w:szCs w:val="30"/>
          <w:cs/>
        </w:rPr>
        <w:t>256</w:t>
      </w:r>
      <w:r w:rsidR="001D0585">
        <w:rPr>
          <w:rFonts w:ascii="Angsana New" w:hAnsi="Angsana New"/>
          <w:sz w:val="30"/>
          <w:szCs w:val="30"/>
        </w:rPr>
        <w:t>4</w:t>
      </w:r>
    </w:p>
    <w:p w14:paraId="005046C9" w14:textId="77777777" w:rsidR="00E470B0" w:rsidRPr="006D0572" w:rsidRDefault="00E470B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2B8303D" w14:textId="77777777" w:rsidR="000D22E7" w:rsidRPr="006D0572" w:rsidRDefault="000D22E7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D057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F1F55E1" w14:textId="77777777" w:rsidR="000C0D65" w:rsidRPr="006D0572" w:rsidRDefault="000C0D65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688CEB51" w14:textId="15F2CB42" w:rsidR="00A44F0B" w:rsidRPr="006D0572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6D0572">
        <w:rPr>
          <w:rFonts w:hint="cs"/>
          <w:sz w:val="30"/>
          <w:szCs w:val="30"/>
          <w:cs/>
        </w:rPr>
        <w:t xml:space="preserve">บริษัท เซ็น คอร์ปอเรชั่น กรุ๊ป จำกัด (มหาชน) </w:t>
      </w:r>
      <w:r w:rsidR="00F27509" w:rsidRPr="006D0572">
        <w:rPr>
          <w:rFonts w:hint="cs"/>
          <w:sz w:val="30"/>
          <w:szCs w:val="30"/>
          <w:cs/>
        </w:rPr>
        <w:t>(</w:t>
      </w:r>
      <w:r w:rsidRPr="006D0572">
        <w:rPr>
          <w:rFonts w:hint="cs"/>
          <w:sz w:val="30"/>
          <w:szCs w:val="30"/>
          <w:cs/>
        </w:rPr>
        <w:t>“บริษัท”</w:t>
      </w:r>
      <w:r w:rsidR="00F27509" w:rsidRPr="006D0572">
        <w:rPr>
          <w:rFonts w:hint="cs"/>
          <w:sz w:val="30"/>
          <w:szCs w:val="30"/>
          <w:cs/>
        </w:rPr>
        <w:t>) และบริษัทย่อย (“กลุ่มบริษัท”)</w:t>
      </w:r>
      <w:r w:rsidRPr="006D0572">
        <w:rPr>
          <w:rFonts w:hint="cs"/>
          <w:sz w:val="30"/>
          <w:szCs w:val="30"/>
          <w:cs/>
        </w:rPr>
        <w:t xml:space="preserve"> ดำเนินธ</w:t>
      </w:r>
      <w:r w:rsidR="00431637">
        <w:rPr>
          <w:rFonts w:hint="cs"/>
          <w:sz w:val="30"/>
          <w:szCs w:val="30"/>
          <w:cs/>
        </w:rPr>
        <w:t>ุ</w:t>
      </w:r>
      <w:r w:rsidRPr="006D0572">
        <w:rPr>
          <w:rFonts w:hint="cs"/>
          <w:sz w:val="30"/>
          <w:szCs w:val="30"/>
          <w:cs/>
        </w:rPr>
        <w:t>รกิจหลัก</w:t>
      </w:r>
      <w:r w:rsidR="006E205A" w:rsidRPr="006D0572">
        <w:rPr>
          <w:rFonts w:hint="cs"/>
          <w:sz w:val="30"/>
          <w:szCs w:val="30"/>
          <w:cs/>
        </w:rPr>
        <w:t>เกี่ยวกับ</w:t>
      </w:r>
      <w:r w:rsidRPr="006D0572">
        <w:rPr>
          <w:rFonts w:hint="cs"/>
          <w:sz w:val="30"/>
          <w:szCs w:val="30"/>
          <w:cs/>
        </w:rPr>
        <w:t>การให้บริการการจัดการแก่บริษัทย่อย</w:t>
      </w:r>
      <w:r w:rsidR="00F27509" w:rsidRPr="006D0572">
        <w:rPr>
          <w:rFonts w:hint="cs"/>
          <w:sz w:val="30"/>
          <w:szCs w:val="30"/>
          <w:cs/>
        </w:rPr>
        <w:t xml:space="preserve"> และธุรกิจร้านอาหาร</w:t>
      </w:r>
      <w:r w:rsidR="00C221CF">
        <w:rPr>
          <w:rFonts w:hint="cs"/>
          <w:sz w:val="30"/>
          <w:szCs w:val="30"/>
          <w:cs/>
        </w:rPr>
        <w:t xml:space="preserve"> โดย</w:t>
      </w:r>
      <w:r w:rsidR="007F02D2" w:rsidRPr="006D0572">
        <w:rPr>
          <w:rFonts w:hint="cs"/>
          <w:sz w:val="30"/>
          <w:szCs w:val="30"/>
          <w:cs/>
        </w:rPr>
        <w:t>รายละเอียดของบริษัท</w:t>
      </w:r>
      <w:r w:rsidR="00717978" w:rsidRPr="006D0572">
        <w:rPr>
          <w:rFonts w:hint="cs"/>
          <w:sz w:val="30"/>
          <w:szCs w:val="30"/>
          <w:cs/>
        </w:rPr>
        <w:t>ร่วม</w:t>
      </w:r>
      <w:r w:rsidR="00125750" w:rsidRPr="006D0572">
        <w:rPr>
          <w:rFonts w:hint="cs"/>
          <w:sz w:val="30"/>
          <w:szCs w:val="30"/>
          <w:cs/>
        </w:rPr>
        <w:t>และบริษัท</w:t>
      </w:r>
      <w:r w:rsidR="00717978" w:rsidRPr="006D0572">
        <w:rPr>
          <w:rFonts w:hint="cs"/>
          <w:sz w:val="30"/>
          <w:szCs w:val="30"/>
          <w:cs/>
        </w:rPr>
        <w:t>ย่อย</w:t>
      </w:r>
      <w:r w:rsidR="007F02D2" w:rsidRPr="006D0572">
        <w:rPr>
          <w:rFonts w:hint="cs"/>
          <w:sz w:val="30"/>
          <w:szCs w:val="30"/>
          <w:cs/>
        </w:rPr>
        <w:t xml:space="preserve"> ณ วันที่ </w:t>
      </w:r>
      <w:r w:rsidR="007F02D2" w:rsidRPr="006D0572">
        <w:rPr>
          <w:sz w:val="30"/>
          <w:szCs w:val="30"/>
        </w:rPr>
        <w:t xml:space="preserve">31 </w:t>
      </w:r>
      <w:r w:rsidR="007F02D2" w:rsidRPr="006D0572">
        <w:rPr>
          <w:rFonts w:hint="cs"/>
          <w:sz w:val="30"/>
          <w:szCs w:val="30"/>
          <w:cs/>
        </w:rPr>
        <w:t xml:space="preserve">มีนาคม </w:t>
      </w:r>
      <w:r w:rsidR="007F02D2" w:rsidRPr="006D0572">
        <w:rPr>
          <w:sz w:val="30"/>
          <w:szCs w:val="30"/>
        </w:rPr>
        <w:t>256</w:t>
      </w:r>
      <w:r w:rsidR="006C22DA">
        <w:rPr>
          <w:sz w:val="30"/>
          <w:szCs w:val="30"/>
        </w:rPr>
        <w:t>4</w:t>
      </w:r>
      <w:r w:rsidR="007F02D2" w:rsidRPr="006D0572">
        <w:rPr>
          <w:sz w:val="30"/>
          <w:szCs w:val="30"/>
        </w:rPr>
        <w:t xml:space="preserve"> </w:t>
      </w:r>
      <w:r w:rsidR="007F02D2" w:rsidRPr="006D0572">
        <w:rPr>
          <w:rFonts w:hint="cs"/>
          <w:sz w:val="30"/>
          <w:szCs w:val="30"/>
          <w:cs/>
        </w:rPr>
        <w:t xml:space="preserve">และ </w:t>
      </w:r>
      <w:r w:rsidR="007F02D2" w:rsidRPr="006D0572">
        <w:rPr>
          <w:sz w:val="30"/>
          <w:szCs w:val="30"/>
        </w:rPr>
        <w:t xml:space="preserve">31 </w:t>
      </w:r>
      <w:r w:rsidR="007F02D2" w:rsidRPr="006D0572">
        <w:rPr>
          <w:rFonts w:hint="cs"/>
          <w:sz w:val="30"/>
          <w:szCs w:val="30"/>
          <w:cs/>
        </w:rPr>
        <w:t xml:space="preserve">ธันวาคม </w:t>
      </w:r>
      <w:r w:rsidR="007F02D2" w:rsidRPr="006D0572">
        <w:rPr>
          <w:sz w:val="30"/>
          <w:szCs w:val="30"/>
        </w:rPr>
        <w:t>256</w:t>
      </w:r>
      <w:r w:rsidR="006C22DA">
        <w:rPr>
          <w:sz w:val="30"/>
          <w:szCs w:val="30"/>
        </w:rPr>
        <w:t>3</w:t>
      </w:r>
      <w:r w:rsidR="007F02D2" w:rsidRPr="006D0572">
        <w:rPr>
          <w:sz w:val="30"/>
          <w:szCs w:val="30"/>
        </w:rPr>
        <w:t xml:space="preserve"> </w:t>
      </w:r>
      <w:r w:rsidR="007F02D2" w:rsidRPr="006D0572">
        <w:rPr>
          <w:rFonts w:hint="cs"/>
          <w:sz w:val="30"/>
          <w:szCs w:val="30"/>
          <w:cs/>
        </w:rPr>
        <w:t xml:space="preserve">ได้เปิดเผยไว้ในหมายเหตุข้อ </w:t>
      </w:r>
      <w:r w:rsidR="00AA6AA3">
        <w:rPr>
          <w:sz w:val="30"/>
          <w:szCs w:val="30"/>
        </w:rPr>
        <w:t>7</w:t>
      </w:r>
      <w:r w:rsidR="00125750" w:rsidRPr="006D0572">
        <w:rPr>
          <w:sz w:val="30"/>
          <w:szCs w:val="30"/>
        </w:rPr>
        <w:t xml:space="preserve"> </w:t>
      </w:r>
      <w:r w:rsidR="00125750" w:rsidRPr="006D0572">
        <w:rPr>
          <w:rFonts w:hint="cs"/>
          <w:sz w:val="30"/>
          <w:szCs w:val="30"/>
          <w:cs/>
        </w:rPr>
        <w:t xml:space="preserve">และ </w:t>
      </w:r>
      <w:r w:rsidR="00AA6AA3">
        <w:rPr>
          <w:sz w:val="30"/>
          <w:szCs w:val="30"/>
        </w:rPr>
        <w:t>8</w:t>
      </w:r>
    </w:p>
    <w:p w14:paraId="012C5ED1" w14:textId="77777777" w:rsidR="00A44F0B" w:rsidRPr="006D0572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E3E29FB" w14:textId="77777777" w:rsidR="003057D6" w:rsidRPr="006D0572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6D0572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  <w:r w:rsidR="004B3674" w:rsidRPr="006D0572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6D0572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304EDB53" w14:textId="77777777" w:rsidR="005421E0" w:rsidRPr="006D0572" w:rsidRDefault="004E5E3C" w:rsidP="006B6463">
      <w:pPr>
        <w:pStyle w:val="FSBlank"/>
        <w:numPr>
          <w:ilvl w:val="0"/>
          <w:numId w:val="19"/>
        </w:numPr>
        <w:tabs>
          <w:tab w:val="clear" w:pos="540"/>
        </w:tabs>
        <w:ind w:left="540" w:hanging="540"/>
        <w:rPr>
          <w:i/>
          <w:iCs/>
          <w:sz w:val="30"/>
          <w:szCs w:val="30"/>
        </w:rPr>
      </w:pPr>
      <w:r w:rsidRPr="006D0572">
        <w:rPr>
          <w:rFonts w:hint="cs"/>
          <w:i/>
          <w:iCs/>
          <w:sz w:val="30"/>
          <w:szCs w:val="30"/>
          <w:cs/>
        </w:rPr>
        <w:t>เกณฑ์การถือปฏิบัติ</w:t>
      </w:r>
    </w:p>
    <w:p w14:paraId="5C40D4DE" w14:textId="77777777" w:rsidR="004E5E3C" w:rsidRPr="006D0572" w:rsidRDefault="004E5E3C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3E33410F" w14:textId="77777777" w:rsidR="005E25B8" w:rsidRPr="006D0572" w:rsidRDefault="005E25B8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6D0572">
        <w:rPr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D0572">
        <w:rPr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27ED" w:rsidRPr="006D0572">
        <w:rPr>
          <w:sz w:val="30"/>
          <w:szCs w:val="30"/>
        </w:rPr>
        <w:t>34</w:t>
      </w:r>
      <w:r w:rsidRPr="006D0572">
        <w:rPr>
          <w:sz w:val="30"/>
          <w:szCs w:val="30"/>
          <w:cs/>
        </w:rPr>
        <w:t xml:space="preserve"> เรื่อง </w:t>
      </w:r>
      <w:r w:rsidRPr="006D0572">
        <w:rPr>
          <w:i/>
          <w:iCs/>
          <w:sz w:val="30"/>
          <w:szCs w:val="30"/>
          <w:cs/>
        </w:rPr>
        <w:t>การรายงานทางการเงินระหว่างกาล</w:t>
      </w:r>
      <w:r w:rsidRPr="006D0572">
        <w:rPr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4F53B251" w14:textId="77777777" w:rsidR="005E25B8" w:rsidRPr="006D0572" w:rsidRDefault="005E25B8" w:rsidP="005E25B8">
      <w:pPr>
        <w:pStyle w:val="FSBlank"/>
        <w:ind w:left="540"/>
        <w:rPr>
          <w:sz w:val="30"/>
          <w:szCs w:val="30"/>
        </w:rPr>
      </w:pPr>
    </w:p>
    <w:p w14:paraId="58ECAD68" w14:textId="2E3B95C3" w:rsidR="005E25B8" w:rsidRDefault="005E25B8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6D0572">
        <w:rPr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32713D">
        <w:rPr>
          <w:sz w:val="30"/>
          <w:szCs w:val="30"/>
        </w:rPr>
        <w:br/>
      </w:r>
      <w:r w:rsidRPr="006D0572">
        <w:rPr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</w:t>
      </w:r>
      <w:r w:rsidR="001D55FE">
        <w:rPr>
          <w:rFonts w:hint="cs"/>
          <w:sz w:val="30"/>
          <w:szCs w:val="30"/>
          <w:cs/>
        </w:rPr>
        <w:t xml:space="preserve"> </w:t>
      </w:r>
      <w:r w:rsidRPr="006D0572">
        <w:rPr>
          <w:sz w:val="30"/>
          <w:szCs w:val="30"/>
          <w:cs/>
        </w:rPr>
        <w:t>ๆ เพื่อไม่ให้ซ้ำซ้อนกับข้อมูลที่ได้เคย</w:t>
      </w:r>
      <w:r w:rsidR="0032713D">
        <w:rPr>
          <w:sz w:val="30"/>
          <w:szCs w:val="30"/>
        </w:rPr>
        <w:br/>
      </w:r>
      <w:r w:rsidRPr="006D0572">
        <w:rPr>
          <w:sz w:val="30"/>
          <w:szCs w:val="30"/>
          <w:cs/>
        </w:rPr>
        <w:t>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</w:t>
      </w:r>
      <w:r w:rsidR="0032713D">
        <w:rPr>
          <w:sz w:val="30"/>
          <w:szCs w:val="30"/>
        </w:rPr>
        <w:br/>
      </w:r>
      <w:r w:rsidRPr="006D0572">
        <w:rPr>
          <w:sz w:val="30"/>
          <w:szCs w:val="30"/>
          <w:cs/>
        </w:rPr>
        <w:t xml:space="preserve">บริษัทย่อยสำหรับปีสิ้นสุดวันที่ </w:t>
      </w:r>
      <w:r w:rsidR="00CD27ED" w:rsidRPr="006D0572">
        <w:rPr>
          <w:sz w:val="30"/>
          <w:szCs w:val="30"/>
        </w:rPr>
        <w:t>31</w:t>
      </w:r>
      <w:r w:rsidRPr="006D0572">
        <w:rPr>
          <w:sz w:val="30"/>
          <w:szCs w:val="30"/>
          <w:cs/>
        </w:rPr>
        <w:t xml:space="preserve"> ธันวาคม </w:t>
      </w:r>
      <w:r w:rsidR="00CD27ED" w:rsidRPr="006D0572">
        <w:rPr>
          <w:sz w:val="30"/>
          <w:szCs w:val="30"/>
        </w:rPr>
        <w:t>256</w:t>
      </w:r>
      <w:r w:rsidR="000A4C09">
        <w:rPr>
          <w:sz w:val="30"/>
          <w:szCs w:val="30"/>
        </w:rPr>
        <w:t>3</w:t>
      </w:r>
    </w:p>
    <w:p w14:paraId="2B44E609" w14:textId="0D39A5FD" w:rsidR="00FD60FF" w:rsidRDefault="00FD60FF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3992245A" w14:textId="5A627646" w:rsidR="00D06715" w:rsidRDefault="00DF2887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DF2887">
        <w:rPr>
          <w:sz w:val="30"/>
          <w:szCs w:val="30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B42523">
        <w:rPr>
          <w:sz w:val="30"/>
          <w:szCs w:val="30"/>
        </w:rPr>
        <w:br/>
      </w:r>
      <w:r w:rsidRPr="00DF2887">
        <w:rPr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sz w:val="30"/>
          <w:szCs w:val="30"/>
        </w:rPr>
        <w:t>1</w:t>
      </w:r>
      <w:r w:rsidRPr="00DF2887">
        <w:rPr>
          <w:sz w:val="30"/>
          <w:szCs w:val="30"/>
          <w:cs/>
        </w:rPr>
        <w:t xml:space="preserve"> มกราคม </w:t>
      </w:r>
      <w:r>
        <w:rPr>
          <w:sz w:val="30"/>
          <w:szCs w:val="30"/>
        </w:rPr>
        <w:t>2564</w:t>
      </w:r>
      <w:r w:rsidRPr="00DF2887">
        <w:rPr>
          <w:sz w:val="30"/>
          <w:szCs w:val="30"/>
          <w:cs/>
        </w:rPr>
        <w:t xml:space="preserve"> และถือปฏิบัติตามข้อผ่อนปรนในทางปฏิบัติเรื่องการยินยอมการลดค่าเช่าที่เกี่ยวข้องกับ </w:t>
      </w:r>
      <w:r w:rsidRPr="00DF2887">
        <w:rPr>
          <w:sz w:val="30"/>
          <w:szCs w:val="30"/>
        </w:rPr>
        <w:t>COVID</w:t>
      </w:r>
      <w:r>
        <w:rPr>
          <w:sz w:val="30"/>
          <w:szCs w:val="30"/>
        </w:rPr>
        <w:t>-19</w:t>
      </w:r>
      <w:r w:rsidRPr="00DF2887">
        <w:rPr>
          <w:sz w:val="30"/>
          <w:szCs w:val="30"/>
          <w:cs/>
        </w:rPr>
        <w:t xml:space="preserve"> ตามมาตรฐานการรายงานทางการเงิน ฉบับที่ </w:t>
      </w:r>
      <w:r>
        <w:rPr>
          <w:sz w:val="30"/>
          <w:szCs w:val="30"/>
        </w:rPr>
        <w:t>16</w:t>
      </w:r>
      <w:r w:rsidRPr="00DF2887">
        <w:rPr>
          <w:sz w:val="30"/>
          <w:szCs w:val="30"/>
          <w:cs/>
        </w:rPr>
        <w:t xml:space="preserve"> เรื่อง </w:t>
      </w:r>
      <w:r w:rsidRPr="00A915C9">
        <w:rPr>
          <w:i/>
          <w:iCs/>
          <w:sz w:val="30"/>
          <w:szCs w:val="30"/>
          <w:cs/>
        </w:rPr>
        <w:t>สัญญาเช่า</w:t>
      </w:r>
      <w:r w:rsidRPr="00DF2887">
        <w:rPr>
          <w:sz w:val="30"/>
          <w:szCs w:val="30"/>
          <w:cs/>
        </w:rPr>
        <w:t xml:space="preserve"> (</w:t>
      </w:r>
      <w:r w:rsidR="00A915C9">
        <w:rPr>
          <w:sz w:val="30"/>
          <w:szCs w:val="30"/>
        </w:rPr>
        <w:t>“</w:t>
      </w:r>
      <w:r w:rsidRPr="00DF2887">
        <w:rPr>
          <w:sz w:val="30"/>
          <w:szCs w:val="30"/>
        </w:rPr>
        <w:t xml:space="preserve">TFRS </w:t>
      </w:r>
      <w:r w:rsidRPr="00DF2887">
        <w:rPr>
          <w:sz w:val="30"/>
          <w:szCs w:val="30"/>
          <w:cs/>
        </w:rPr>
        <w:t>16</w:t>
      </w:r>
      <w:r w:rsidR="00A915C9">
        <w:rPr>
          <w:sz w:val="30"/>
          <w:szCs w:val="30"/>
        </w:rPr>
        <w:t>”</w:t>
      </w:r>
      <w:r w:rsidRPr="00DF2887">
        <w:rPr>
          <w:sz w:val="30"/>
          <w:szCs w:val="30"/>
          <w:cs/>
        </w:rPr>
        <w:t xml:space="preserve">) ซึ่งได้เปิดเผยผลกระทบจากการเปลี่ยนแปลงนโยบายการบัญชีไว้ในหมายเหตุข้อ </w:t>
      </w:r>
      <w:r w:rsidR="00CE322D">
        <w:rPr>
          <w:sz w:val="30"/>
          <w:szCs w:val="30"/>
        </w:rPr>
        <w:t>3</w:t>
      </w:r>
    </w:p>
    <w:p w14:paraId="637492F5" w14:textId="0A36A410" w:rsidR="003D1E21" w:rsidRDefault="003D1E21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EBB9EAB" w14:textId="77777777" w:rsidR="003D1E21" w:rsidRDefault="003D1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6027904" w14:textId="3E27FA57" w:rsidR="003D1E21" w:rsidRPr="004D6893" w:rsidRDefault="003D1E21" w:rsidP="003D1E21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4D6893">
        <w:rPr>
          <w:rFonts w:asciiTheme="majorBidi" w:hAnsiTheme="majorBidi"/>
          <w:sz w:val="30"/>
          <w:szCs w:val="30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4D6893">
        <w:rPr>
          <w:rFonts w:asciiTheme="majorBidi" w:hAnsiTheme="majorBidi"/>
          <w:sz w:val="30"/>
          <w:szCs w:val="30"/>
        </w:rPr>
        <w:t xml:space="preserve"> </w:t>
      </w:r>
      <w:r w:rsidRPr="004D6893">
        <w:rPr>
          <w:rFonts w:asciiTheme="majorBidi" w:hAnsi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D40B23B" w14:textId="77777777" w:rsidR="003D1E21" w:rsidRPr="006D0572" w:rsidRDefault="003D1E21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7ADA3578" w14:textId="4445542E" w:rsidR="00B61CE0" w:rsidRPr="006D0572" w:rsidRDefault="00B61CE0" w:rsidP="006B6463">
      <w:pPr>
        <w:pStyle w:val="FSBlank"/>
        <w:numPr>
          <w:ilvl w:val="0"/>
          <w:numId w:val="19"/>
        </w:numPr>
        <w:tabs>
          <w:tab w:val="clear" w:pos="540"/>
        </w:tabs>
        <w:ind w:left="540" w:hanging="540"/>
        <w:rPr>
          <w:i/>
          <w:iCs/>
          <w:sz w:val="30"/>
          <w:szCs w:val="30"/>
        </w:rPr>
      </w:pPr>
      <w:r w:rsidRPr="006D0572">
        <w:rPr>
          <w:rFonts w:hint="cs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E86684">
        <w:rPr>
          <w:rFonts w:hint="cs"/>
          <w:i/>
          <w:iCs/>
          <w:sz w:val="30"/>
          <w:szCs w:val="30"/>
          <w:cs/>
        </w:rPr>
        <w:t>และนโยบายบัญชี</w:t>
      </w:r>
    </w:p>
    <w:p w14:paraId="20422D4A" w14:textId="77777777" w:rsidR="00220718" w:rsidRPr="006D0572" w:rsidRDefault="00220718" w:rsidP="0022071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5D02A8E" w14:textId="6B2F77DA" w:rsidR="00220718" w:rsidRPr="006D0572" w:rsidRDefault="00BD5A1F" w:rsidP="0022071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6D0572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67CD9" w:rsidRPr="006D0572">
        <w:rPr>
          <w:sz w:val="30"/>
          <w:szCs w:val="30"/>
        </w:rPr>
        <w:t xml:space="preserve"> </w:t>
      </w:r>
      <w:r w:rsidRPr="006D0572">
        <w:rPr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="00767CD9" w:rsidRPr="006D0572">
        <w:rPr>
          <w:sz w:val="30"/>
          <w:szCs w:val="30"/>
        </w:rPr>
        <w:br/>
      </w:r>
      <w:r w:rsidRPr="006D0572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6D0572">
        <w:rPr>
          <w:sz w:val="30"/>
          <w:szCs w:val="30"/>
        </w:rPr>
        <w:t>31</w:t>
      </w:r>
      <w:r w:rsidRPr="006D0572">
        <w:rPr>
          <w:sz w:val="30"/>
          <w:szCs w:val="30"/>
          <w:cs/>
        </w:rPr>
        <w:t xml:space="preserve"> ธันวาคม </w:t>
      </w:r>
      <w:r w:rsidRPr="006D0572">
        <w:rPr>
          <w:sz w:val="30"/>
          <w:szCs w:val="30"/>
        </w:rPr>
        <w:t>256</w:t>
      </w:r>
      <w:r w:rsidR="00FD204A">
        <w:rPr>
          <w:sz w:val="30"/>
          <w:szCs w:val="30"/>
        </w:rPr>
        <w:t>3</w:t>
      </w:r>
      <w:r w:rsidRPr="006D0572">
        <w:rPr>
          <w:sz w:val="30"/>
          <w:szCs w:val="30"/>
          <w:cs/>
        </w:rPr>
        <w:t xml:space="preserve"> เว้นแต่</w:t>
      </w:r>
      <w:r w:rsidR="00134F40" w:rsidRPr="00134F40">
        <w:rPr>
          <w:sz w:val="30"/>
          <w:szCs w:val="30"/>
          <w:cs/>
        </w:rPr>
        <w:t>ที่ได้อธิบายไว้ในหมายเหตุข้อ</w:t>
      </w:r>
      <w:r w:rsidR="009D5C22">
        <w:rPr>
          <w:sz w:val="30"/>
          <w:szCs w:val="30"/>
        </w:rPr>
        <w:t xml:space="preserve"> 3 </w:t>
      </w:r>
      <w:r w:rsidR="009D5C22">
        <w:rPr>
          <w:rFonts w:hint="cs"/>
          <w:sz w:val="30"/>
          <w:szCs w:val="30"/>
          <w:cs/>
        </w:rPr>
        <w:t>และ</w:t>
      </w:r>
      <w:r w:rsidR="00134F40" w:rsidRPr="00134F40">
        <w:rPr>
          <w:sz w:val="30"/>
          <w:szCs w:val="30"/>
          <w:cs/>
        </w:rPr>
        <w:t xml:space="preserve"> </w:t>
      </w:r>
      <w:r w:rsidR="00B87157">
        <w:rPr>
          <w:sz w:val="30"/>
          <w:szCs w:val="30"/>
        </w:rPr>
        <w:t>4</w:t>
      </w:r>
      <w:r w:rsidR="00134F40" w:rsidRPr="00134F40">
        <w:rPr>
          <w:rFonts w:hint="cs"/>
          <w:sz w:val="30"/>
          <w:szCs w:val="30"/>
          <w:cs/>
        </w:rPr>
        <w:t xml:space="preserve"> </w:t>
      </w:r>
    </w:p>
    <w:p w14:paraId="3DFD45AE" w14:textId="77777777" w:rsidR="00CD27ED" w:rsidRPr="006D0572" w:rsidRDefault="00CD27ED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2313BD83" w14:textId="38324D0E" w:rsidR="00B87157" w:rsidRDefault="00B87157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การเปลี่ยนแปลงนโยบาย</w:t>
      </w:r>
      <w:r w:rsidR="0045516B">
        <w:rPr>
          <w:rFonts w:asciiTheme="majorBidi" w:hAnsiTheme="majorBidi" w:cstheme="majorBidi" w:hint="cs"/>
          <w:b/>
          <w:bCs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บัญชี</w:t>
      </w:r>
    </w:p>
    <w:p w14:paraId="085B2CC2" w14:textId="23E8FC1E" w:rsidR="00B87157" w:rsidRDefault="00B87157" w:rsidP="00B87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CBE243" w14:textId="06272A9C" w:rsidR="009E7768" w:rsidRDefault="009E7768" w:rsidP="00E542FE">
      <w:pPr>
        <w:pStyle w:val="FSBlank"/>
        <w:tabs>
          <w:tab w:val="clear" w:pos="540"/>
        </w:tabs>
        <w:ind w:left="540" w:firstLine="0"/>
        <w:rPr>
          <w:i/>
          <w:iCs/>
          <w:sz w:val="30"/>
          <w:szCs w:val="30"/>
        </w:rPr>
      </w:pPr>
      <w:r w:rsidRPr="0022474A">
        <w:rPr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22474A">
        <w:rPr>
          <w:i/>
          <w:iCs/>
          <w:sz w:val="30"/>
          <w:szCs w:val="30"/>
        </w:rPr>
        <w:t>COVID-</w:t>
      </w:r>
      <w:r w:rsidRPr="0022474A">
        <w:rPr>
          <w:i/>
          <w:iCs/>
          <w:sz w:val="30"/>
          <w:szCs w:val="30"/>
          <w:cs/>
        </w:rPr>
        <w:t>19</w:t>
      </w:r>
    </w:p>
    <w:p w14:paraId="279A478A" w14:textId="77777777" w:rsidR="000C5E7F" w:rsidRPr="0022474A" w:rsidRDefault="000C5E7F" w:rsidP="000C5E7F">
      <w:pPr>
        <w:pStyle w:val="FSBlank"/>
        <w:tabs>
          <w:tab w:val="clear" w:pos="540"/>
        </w:tabs>
        <w:ind w:left="900" w:firstLine="0"/>
        <w:rPr>
          <w:i/>
          <w:iCs/>
          <w:sz w:val="30"/>
          <w:szCs w:val="30"/>
        </w:rPr>
      </w:pPr>
    </w:p>
    <w:p w14:paraId="3C1CC02C" w14:textId="5ADEE2CA" w:rsidR="009E7768" w:rsidRDefault="009E7768" w:rsidP="006F38D3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9E7768">
        <w:rPr>
          <w:sz w:val="30"/>
          <w:szCs w:val="30"/>
          <w:cs/>
        </w:rPr>
        <w:t xml:space="preserve">ตั้งแต่วันที่ </w:t>
      </w:r>
      <w:r>
        <w:rPr>
          <w:sz w:val="30"/>
          <w:szCs w:val="30"/>
        </w:rPr>
        <w:t>1</w:t>
      </w:r>
      <w:r w:rsidRPr="009E7768">
        <w:rPr>
          <w:sz w:val="30"/>
          <w:szCs w:val="30"/>
          <w:cs/>
        </w:rPr>
        <w:t xml:space="preserve"> มกราคม </w:t>
      </w:r>
      <w:r>
        <w:rPr>
          <w:sz w:val="30"/>
          <w:szCs w:val="30"/>
        </w:rPr>
        <w:t>2564</w:t>
      </w:r>
      <w:r w:rsidRPr="009E7768">
        <w:rPr>
          <w:sz w:val="30"/>
          <w:szCs w:val="30"/>
          <w:cs/>
        </w:rPr>
        <w:t xml:space="preserve"> กลุ่มบริษัทได้ถือปฏิบัติตามการปรับปรุง </w:t>
      </w:r>
      <w:r w:rsidRPr="009E7768">
        <w:rPr>
          <w:sz w:val="30"/>
          <w:szCs w:val="30"/>
        </w:rPr>
        <w:t xml:space="preserve">TFRS </w:t>
      </w:r>
      <w:r>
        <w:rPr>
          <w:sz w:val="30"/>
          <w:szCs w:val="30"/>
        </w:rPr>
        <w:t>16</w:t>
      </w:r>
      <w:r w:rsidRPr="009E7768">
        <w:rPr>
          <w:sz w:val="30"/>
          <w:szCs w:val="30"/>
          <w:cs/>
        </w:rPr>
        <w:t xml:space="preserve"> เรื่อง </w:t>
      </w:r>
      <w:r w:rsidRPr="001A5D50">
        <w:rPr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1A5D50">
        <w:rPr>
          <w:i/>
          <w:iCs/>
          <w:sz w:val="30"/>
          <w:szCs w:val="30"/>
        </w:rPr>
        <w:t>COVID-19</w:t>
      </w:r>
      <w:r w:rsidRPr="009E7768">
        <w:rPr>
          <w:sz w:val="30"/>
          <w:szCs w:val="30"/>
          <w:cs/>
        </w:rPr>
        <w:t xml:space="preserve"> 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9E7768">
        <w:rPr>
          <w:sz w:val="30"/>
          <w:szCs w:val="30"/>
        </w:rPr>
        <w:t>COVID</w:t>
      </w:r>
      <w:r>
        <w:rPr>
          <w:sz w:val="30"/>
          <w:szCs w:val="30"/>
        </w:rPr>
        <w:t>-19</w:t>
      </w:r>
      <w:r w:rsidRPr="009E7768">
        <w:rPr>
          <w:sz w:val="30"/>
          <w:szCs w:val="30"/>
          <w:cs/>
        </w:rPr>
        <w:t xml:space="preserve"> ที่</w:t>
      </w:r>
      <w:r w:rsidR="007C14C9">
        <w:rPr>
          <w:sz w:val="30"/>
          <w:szCs w:val="30"/>
          <w:cs/>
        </w:rPr>
        <w:br/>
      </w:r>
      <w:r w:rsidRPr="009E7768">
        <w:rPr>
          <w:sz w:val="30"/>
          <w:szCs w:val="30"/>
          <w:cs/>
        </w:rPr>
        <w:t>เข้าเงื่อนไขเป็นการเปลี่ยนแปลงสัญญาเช่า กลุ่มบริษัทถือปฏิบัติตามทางเลือกดังกล่าวกับทุกสัญญาเช่า</w:t>
      </w:r>
      <w:r w:rsidR="00D802CB">
        <w:rPr>
          <w:rFonts w:hint="cs"/>
          <w:sz w:val="30"/>
          <w:szCs w:val="30"/>
          <w:cs/>
        </w:rPr>
        <w:t xml:space="preserve"> โดยไม่มีผลกระทบกับหนี้สินตามสัญญาเช่าและกำไรสะสม ณ วันที่ </w:t>
      </w:r>
      <w:r w:rsidR="00D802CB">
        <w:rPr>
          <w:sz w:val="30"/>
          <w:szCs w:val="30"/>
        </w:rPr>
        <w:t xml:space="preserve">1 </w:t>
      </w:r>
      <w:r w:rsidR="00D802CB">
        <w:rPr>
          <w:rFonts w:hint="cs"/>
          <w:sz w:val="30"/>
          <w:szCs w:val="30"/>
          <w:cs/>
        </w:rPr>
        <w:t xml:space="preserve">มกราคม </w:t>
      </w:r>
      <w:r w:rsidR="00D802CB">
        <w:rPr>
          <w:sz w:val="30"/>
          <w:szCs w:val="30"/>
        </w:rPr>
        <w:t>2564</w:t>
      </w:r>
    </w:p>
    <w:p w14:paraId="5B62BAF4" w14:textId="75AB016C" w:rsidR="00854133" w:rsidRDefault="00854133" w:rsidP="006F38D3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3C628F49" w14:textId="0A1CB8B1" w:rsidR="00854133" w:rsidRPr="009E7768" w:rsidRDefault="00854133" w:rsidP="006F38D3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854133">
        <w:rPr>
          <w:sz w:val="30"/>
          <w:szCs w:val="30"/>
          <w:cs/>
        </w:rPr>
        <w:t xml:space="preserve">ในปี </w:t>
      </w:r>
      <w:r>
        <w:rPr>
          <w:sz w:val="30"/>
          <w:szCs w:val="30"/>
        </w:rPr>
        <w:t xml:space="preserve">2564 </w:t>
      </w:r>
      <w:r w:rsidRPr="00854133">
        <w:rPr>
          <w:sz w:val="30"/>
          <w:szCs w:val="30"/>
          <w:cs/>
        </w:rPr>
        <w:t xml:space="preserve">กลุ่มบริษัทได้รับการลดค่าเช่าที่เกี่ยวข้องกับ </w:t>
      </w:r>
      <w:r w:rsidRPr="00854133">
        <w:rPr>
          <w:sz w:val="30"/>
          <w:szCs w:val="30"/>
        </w:rPr>
        <w:t>COVID</w:t>
      </w:r>
      <w:r>
        <w:rPr>
          <w:sz w:val="30"/>
          <w:szCs w:val="30"/>
        </w:rPr>
        <w:t>-19</w:t>
      </w:r>
      <w:r w:rsidRPr="00854133">
        <w:rPr>
          <w:sz w:val="30"/>
          <w:szCs w:val="30"/>
          <w:cs/>
        </w:rPr>
        <w:t xml:space="preserve"> ทำให้ค่าเช่าสำหรับงวดสามเดือนสิ้นสุดวันที่ </w:t>
      </w:r>
      <w:r w:rsidR="007C14C9">
        <w:rPr>
          <w:sz w:val="30"/>
          <w:szCs w:val="30"/>
          <w:cs/>
        </w:rPr>
        <w:br/>
      </w:r>
      <w:r>
        <w:rPr>
          <w:sz w:val="30"/>
          <w:szCs w:val="30"/>
        </w:rPr>
        <w:t>31</w:t>
      </w:r>
      <w:r w:rsidRPr="00854133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มีนาคม</w:t>
      </w:r>
      <w:r w:rsidRPr="00854133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2564</w:t>
      </w:r>
      <w:r w:rsidRPr="00854133">
        <w:rPr>
          <w:sz w:val="30"/>
          <w:szCs w:val="30"/>
          <w:cs/>
        </w:rPr>
        <w:t xml:space="preserve"> ลดลงเป็นจำนวน </w:t>
      </w:r>
      <w:r>
        <w:rPr>
          <w:sz w:val="30"/>
          <w:szCs w:val="30"/>
        </w:rPr>
        <w:t>19.3</w:t>
      </w:r>
      <w:r w:rsidRPr="00854133">
        <w:rPr>
          <w:sz w:val="30"/>
          <w:szCs w:val="30"/>
        </w:rPr>
        <w:t xml:space="preserve"> </w:t>
      </w:r>
      <w:r w:rsidRPr="00854133">
        <w:rPr>
          <w:sz w:val="30"/>
          <w:szCs w:val="30"/>
          <w:cs/>
        </w:rPr>
        <w:t>ล้านบาท</w:t>
      </w:r>
      <w:r w:rsidR="009030DB">
        <w:rPr>
          <w:rFonts w:hint="cs"/>
          <w:sz w:val="30"/>
          <w:szCs w:val="30"/>
          <w:cs/>
        </w:rPr>
        <w:t xml:space="preserve"> </w:t>
      </w:r>
      <w:r w:rsidR="00580094">
        <w:rPr>
          <w:rFonts w:hint="cs"/>
          <w:sz w:val="30"/>
          <w:szCs w:val="30"/>
          <w:cs/>
        </w:rPr>
        <w:t>ในงบการเงินรวม</w:t>
      </w:r>
    </w:p>
    <w:p w14:paraId="012CD3A1" w14:textId="77777777" w:rsidR="009E7768" w:rsidRPr="009E7768" w:rsidRDefault="009E7768" w:rsidP="009E776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329B6E9F" w14:textId="77777777" w:rsidR="003D1E21" w:rsidRDefault="003D1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78B5ECB" w14:textId="1EC2CF67" w:rsidR="00E85E8D" w:rsidRPr="006D0572" w:rsidRDefault="00E85E8D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D0572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ผลกระทบจาก</w:t>
      </w:r>
      <w:r w:rsidRPr="006D05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การแพร่ระบาดของโรคติดเชื้อโคโรนา </w:t>
      </w:r>
      <w:r w:rsidR="00712015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6D05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6D0572">
        <w:rPr>
          <w:rFonts w:asciiTheme="majorBidi" w:hAnsiTheme="majorBidi" w:cstheme="majorBidi"/>
          <w:b/>
          <w:bCs/>
          <w:sz w:val="30"/>
          <w:szCs w:val="30"/>
        </w:rPr>
        <w:t>(Covid-19)</w:t>
      </w:r>
    </w:p>
    <w:p w14:paraId="08C03FC1" w14:textId="77777777" w:rsidR="0070723F" w:rsidRPr="009E7768" w:rsidRDefault="0070723F" w:rsidP="009E776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5927A353" w14:textId="08EEF273" w:rsidR="00131A55" w:rsidRDefault="00131A55" w:rsidP="00A64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DA4882">
        <w:rPr>
          <w:rFonts w:asciiTheme="majorBidi" w:hAnsiTheme="majorBidi"/>
          <w:sz w:val="30"/>
          <w:szCs w:val="30"/>
          <w:cs/>
        </w:rPr>
        <w:t xml:space="preserve">สถานการณ์การแพร่ระบาดของ </w:t>
      </w:r>
      <w:r w:rsidRPr="00DA4882">
        <w:rPr>
          <w:rFonts w:asciiTheme="majorBidi" w:hAnsiTheme="majorBidi"/>
          <w:sz w:val="30"/>
          <w:szCs w:val="30"/>
        </w:rPr>
        <w:t xml:space="preserve">COVID-19 </w:t>
      </w:r>
      <w:r w:rsidRPr="00DA4882">
        <w:rPr>
          <w:rFonts w:asciiTheme="majorBidi" w:hAnsiTheme="majorBidi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DA4882">
        <w:rPr>
          <w:rFonts w:asciiTheme="majorBidi" w:hAnsiTheme="majorBidi"/>
          <w:sz w:val="30"/>
          <w:szCs w:val="30"/>
        </w:rPr>
        <w:t xml:space="preserve">2564 </w:t>
      </w:r>
      <w:r w:rsidRPr="00DA4882">
        <w:rPr>
          <w:rFonts w:asciiTheme="majorBidi" w:hAnsiTheme="majorBidi"/>
          <w:sz w:val="30"/>
          <w:szCs w:val="30"/>
          <w:cs/>
        </w:rPr>
        <w:t xml:space="preserve">จากความไม่แน่นอนของสถานการณ์ในปี </w:t>
      </w:r>
      <w:r w:rsidRPr="00DA4882">
        <w:rPr>
          <w:rFonts w:asciiTheme="majorBidi" w:hAnsiTheme="majorBidi"/>
          <w:sz w:val="30"/>
          <w:szCs w:val="30"/>
        </w:rPr>
        <w:t xml:space="preserve">2563 </w:t>
      </w:r>
      <w:r w:rsidRPr="00DA4882">
        <w:rPr>
          <w:rFonts w:asciiTheme="majorBidi" w:hAnsiTheme="majorBidi"/>
          <w:sz w:val="30"/>
          <w:szCs w:val="30"/>
          <w:cs/>
        </w:rPr>
        <w:t xml:space="preserve">กลุ่มบริษัทจึงจัดทำงบการเงินสำหรับปีสิ้นสุดวันที่ </w:t>
      </w:r>
      <w:r w:rsidRPr="00DA4882">
        <w:rPr>
          <w:rFonts w:asciiTheme="majorBidi" w:hAnsiTheme="majorBidi"/>
          <w:sz w:val="30"/>
          <w:szCs w:val="30"/>
        </w:rPr>
        <w:br/>
        <w:t xml:space="preserve">31 </w:t>
      </w:r>
      <w:r w:rsidRPr="00DA488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DA4882">
        <w:rPr>
          <w:rFonts w:asciiTheme="majorBidi" w:hAnsiTheme="majorBidi"/>
          <w:sz w:val="30"/>
          <w:szCs w:val="30"/>
        </w:rPr>
        <w:t xml:space="preserve">2563 </w:t>
      </w:r>
      <w:r w:rsidRPr="00DA4882">
        <w:rPr>
          <w:rFonts w:asciiTheme="majorBidi" w:hAnsiTheme="majorBidi"/>
          <w:sz w:val="30"/>
          <w:szCs w:val="30"/>
          <w:cs/>
        </w:rPr>
        <w:t xml:space="preserve">โดยถือปฏิบัติตามแนวปฏิบัติทางการบัญชี เรื่อง </w:t>
      </w:r>
      <w:r w:rsidRPr="00DA4882">
        <w:rPr>
          <w:rFonts w:asciiTheme="majorBidi" w:hAnsiTheme="majorBidi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A4882">
        <w:rPr>
          <w:rFonts w:asciiTheme="majorBidi" w:hAnsiTheme="majorBidi"/>
          <w:i/>
          <w:iCs/>
          <w:sz w:val="30"/>
          <w:szCs w:val="30"/>
        </w:rPr>
        <w:t>2019</w:t>
      </w:r>
      <w:r w:rsidRPr="00DA4882">
        <w:rPr>
          <w:rFonts w:asciiTheme="majorBidi" w:hAnsiTheme="majorBidi"/>
          <w:sz w:val="30"/>
          <w:szCs w:val="30"/>
        </w:rPr>
        <w:t xml:space="preserve"> </w:t>
      </w:r>
      <w:r w:rsidRPr="00DA4882">
        <w:rPr>
          <w:rFonts w:asciiTheme="majorBidi" w:hAnsiTheme="majorBidi"/>
          <w:sz w:val="30"/>
          <w:szCs w:val="30"/>
          <w:cs/>
        </w:rPr>
        <w:t>ใน</w:t>
      </w:r>
      <w:r w:rsidR="00971DB5">
        <w:rPr>
          <w:rFonts w:asciiTheme="majorBidi" w:hAnsiTheme="majorBidi"/>
          <w:sz w:val="30"/>
          <w:szCs w:val="30"/>
          <w:cs/>
        </w:rPr>
        <w:br/>
      </w:r>
      <w:r w:rsidRPr="00DA4882">
        <w:rPr>
          <w:rFonts w:asciiTheme="majorBidi" w:hAnsiTheme="majorBidi"/>
          <w:sz w:val="30"/>
          <w:szCs w:val="30"/>
          <w:cs/>
        </w:rPr>
        <w:t xml:space="preserve">เรื่องการไม่นำสถานการณ์ </w:t>
      </w:r>
      <w:r w:rsidRPr="00DA4882">
        <w:rPr>
          <w:rFonts w:asciiTheme="majorBidi" w:hAnsiTheme="majorBidi"/>
          <w:sz w:val="30"/>
          <w:szCs w:val="30"/>
        </w:rPr>
        <w:t xml:space="preserve">COVID-19 </w:t>
      </w:r>
      <w:r w:rsidRPr="00DA4882">
        <w:rPr>
          <w:rFonts w:asciiTheme="majorBidi" w:hAnsiTheme="majorBidi"/>
          <w:sz w:val="30"/>
          <w:szCs w:val="30"/>
          <w:cs/>
        </w:rPr>
        <w:t>มา</w:t>
      </w:r>
      <w:r w:rsidRPr="00C322D2">
        <w:rPr>
          <w:rFonts w:asciiTheme="majorBidi" w:hAnsiTheme="majorBidi"/>
          <w:sz w:val="30"/>
          <w:szCs w:val="30"/>
          <w:cs/>
        </w:rPr>
        <w:t>พิจารณา</w:t>
      </w:r>
      <w:r w:rsidR="001E15FB">
        <w:rPr>
          <w:rFonts w:asciiTheme="majorBidi" w:hAnsiTheme="majorBidi" w:hint="cs"/>
          <w:sz w:val="30"/>
          <w:szCs w:val="30"/>
          <w:cs/>
        </w:rPr>
        <w:t>เรื่อง</w:t>
      </w:r>
      <w:r w:rsidRPr="00C322D2">
        <w:rPr>
          <w:rFonts w:asciiTheme="majorBidi" w:hAnsiTheme="majorBidi" w:hint="cs"/>
          <w:sz w:val="30"/>
          <w:szCs w:val="30"/>
          <w:cs/>
        </w:rPr>
        <w:t>การด้อยค่าของสินทรัพย์</w:t>
      </w:r>
      <w:r w:rsidR="00822DF5">
        <w:rPr>
          <w:rFonts w:asciiTheme="majorBidi" w:hAnsiTheme="majorBidi" w:hint="cs"/>
          <w:sz w:val="30"/>
          <w:szCs w:val="30"/>
          <w:cs/>
        </w:rPr>
        <w:t xml:space="preserve"> การเปลี่ยนแปลงสัญญาเช่า </w:t>
      </w:r>
      <w:r w:rsidRPr="00C322D2">
        <w:rPr>
          <w:rFonts w:asciiTheme="majorBidi" w:hAnsiTheme="majorBidi" w:hint="cs"/>
          <w:sz w:val="30"/>
          <w:szCs w:val="30"/>
          <w:cs/>
        </w:rPr>
        <w:t>และภาษีเงินได้รอการตัดบัญชี</w:t>
      </w:r>
      <w:r w:rsidRPr="00C322D2">
        <w:rPr>
          <w:rFonts w:asciiTheme="majorBidi" w:hAnsiTheme="majorBidi"/>
          <w:sz w:val="30"/>
          <w:szCs w:val="30"/>
          <w:cs/>
        </w:rPr>
        <w:t xml:space="preserve"> เนื่องด้วยแนวปฏิบัติดังกล่าวสิ้นสุดการมีผลบังคับใช้ ณ วันที่ </w:t>
      </w:r>
      <w:r w:rsidRPr="00C322D2">
        <w:rPr>
          <w:rFonts w:asciiTheme="majorBidi" w:hAnsiTheme="majorBidi"/>
          <w:sz w:val="30"/>
          <w:szCs w:val="30"/>
        </w:rPr>
        <w:t xml:space="preserve">31 </w:t>
      </w:r>
      <w:r w:rsidRPr="00C322D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C322D2">
        <w:rPr>
          <w:rFonts w:asciiTheme="majorBidi" w:hAnsiTheme="majorBidi"/>
          <w:sz w:val="30"/>
          <w:szCs w:val="30"/>
        </w:rPr>
        <w:t xml:space="preserve">2563 </w:t>
      </w:r>
      <w:r w:rsidR="00971DB5">
        <w:rPr>
          <w:rFonts w:asciiTheme="majorBidi" w:hAnsiTheme="majorBidi"/>
          <w:sz w:val="30"/>
          <w:szCs w:val="30"/>
          <w:cs/>
        </w:rPr>
        <w:br/>
      </w:r>
      <w:r w:rsidR="0054726C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="0054726C">
        <w:rPr>
          <w:rFonts w:asciiTheme="majorBidi" w:hAnsiTheme="majorBidi"/>
          <w:sz w:val="30"/>
          <w:szCs w:val="30"/>
        </w:rPr>
        <w:t xml:space="preserve">2564 </w:t>
      </w:r>
      <w:r w:rsidR="0054726C">
        <w:rPr>
          <w:rFonts w:asciiTheme="majorBidi" w:hAnsiTheme="majorBidi" w:hint="cs"/>
          <w:sz w:val="30"/>
          <w:szCs w:val="30"/>
          <w:cs/>
        </w:rPr>
        <w:t>กลุ่มบริษัทพิจารณาถึงผลกระทบจากการสิ้นสุดการถือปฏิบัติตามแนวปฏิบัติดังกล่าวซึ่งไม่มีผลกระทบต่องบการเงินอย่างมีสาระส</w:t>
      </w:r>
      <w:r w:rsidR="0056406E">
        <w:rPr>
          <w:rFonts w:asciiTheme="majorBidi" w:hAnsiTheme="majorBidi" w:hint="cs"/>
          <w:sz w:val="30"/>
          <w:szCs w:val="30"/>
          <w:cs/>
        </w:rPr>
        <w:t>ำ</w:t>
      </w:r>
      <w:r w:rsidR="0054726C">
        <w:rPr>
          <w:rFonts w:asciiTheme="majorBidi" w:hAnsiTheme="majorBidi" w:hint="cs"/>
          <w:sz w:val="30"/>
          <w:szCs w:val="30"/>
          <w:cs/>
        </w:rPr>
        <w:t xml:space="preserve">คัญ ยกเว้นเรื่องการยินยอมลดค่าเช่าที่เกี่ยวข้องกับ </w:t>
      </w:r>
      <w:r w:rsidR="0054726C">
        <w:rPr>
          <w:rFonts w:asciiTheme="majorBidi" w:hAnsiTheme="majorBidi"/>
          <w:sz w:val="30"/>
          <w:szCs w:val="30"/>
        </w:rPr>
        <w:t>COVID-19 (</w:t>
      </w:r>
      <w:r w:rsidR="0054726C">
        <w:rPr>
          <w:rFonts w:asciiTheme="majorBidi" w:hAnsiTheme="majorBidi" w:hint="cs"/>
          <w:sz w:val="30"/>
          <w:szCs w:val="30"/>
          <w:cs/>
        </w:rPr>
        <w:t xml:space="preserve">ดูหมายเหตุข้อ </w:t>
      </w:r>
      <w:r w:rsidR="0054726C">
        <w:rPr>
          <w:rFonts w:asciiTheme="majorBidi" w:hAnsiTheme="majorBidi"/>
          <w:sz w:val="30"/>
          <w:szCs w:val="30"/>
        </w:rPr>
        <w:t>3)</w:t>
      </w:r>
    </w:p>
    <w:p w14:paraId="16C509E5" w14:textId="77777777" w:rsidR="00131A55" w:rsidRDefault="00131A55" w:rsidP="00A64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615023A0" w14:textId="731CF5F7" w:rsidR="00D01D44" w:rsidRPr="006D0572" w:rsidRDefault="00605C5A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D0572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</w:t>
      </w:r>
      <w:r w:rsidR="008321B1" w:rsidRPr="006D0572">
        <w:rPr>
          <w:rFonts w:asciiTheme="majorBidi" w:hAnsiTheme="majorBidi" w:cstheme="majorBidi" w:hint="cs"/>
          <w:b/>
          <w:bCs/>
          <w:sz w:val="30"/>
          <w:szCs w:val="30"/>
          <w:cs/>
        </w:rPr>
        <w:t>หรือ</w:t>
      </w:r>
      <w:r w:rsidRPr="006D0572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8A1BD80" w:rsidR="00605C5A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6FEFD839" w14:textId="2687AA98" w:rsidR="00003688" w:rsidRPr="00003688" w:rsidRDefault="00FA778D" w:rsidP="00FA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FA778D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ความสัมพันธ์ที่มีกับบริษัทร่วมและบริษัทย่อยได้เปิดเผยในหมายเหตุข้อ 7 และ 8</w:t>
      </w:r>
      <w:r w:rsidR="00003688">
        <w:rPr>
          <w:rFonts w:asciiTheme="majorBidi" w:hAnsiTheme="majorBidi"/>
          <w:sz w:val="30"/>
          <w:szCs w:val="30"/>
        </w:rPr>
        <w:t xml:space="preserve"> </w:t>
      </w:r>
      <w:r w:rsidR="00003688">
        <w:rPr>
          <w:rFonts w:asciiTheme="majorBidi" w:hAnsiTheme="majorBidi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</w:t>
      </w:r>
      <w:r w:rsidR="00982D07">
        <w:rPr>
          <w:rFonts w:asciiTheme="majorBidi" w:hAnsiTheme="majorBidi" w:hint="cs"/>
          <w:sz w:val="30"/>
          <w:szCs w:val="30"/>
          <w:cs/>
        </w:rPr>
        <w:t>่</w:t>
      </w:r>
      <w:r w:rsidR="00003688">
        <w:rPr>
          <w:rFonts w:asciiTheme="majorBidi" w:hAnsiTheme="majorBidi" w:hint="cs"/>
          <w:sz w:val="30"/>
          <w:szCs w:val="30"/>
          <w:cs/>
        </w:rPr>
        <w:t xml:space="preserve">ละประเภท ไม่มีการเปลี่ยนแปลงอย่างมีสาระสำคัญในระหว่างงวดสามเดือนสิ้นสุดวันที่ </w:t>
      </w:r>
      <w:r w:rsidR="00003688">
        <w:rPr>
          <w:rFonts w:asciiTheme="majorBidi" w:hAnsiTheme="majorBidi"/>
          <w:sz w:val="30"/>
          <w:szCs w:val="30"/>
        </w:rPr>
        <w:t xml:space="preserve">31 </w:t>
      </w:r>
      <w:r w:rsidR="00003688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003688">
        <w:rPr>
          <w:rFonts w:asciiTheme="majorBidi" w:hAnsiTheme="majorBidi"/>
          <w:sz w:val="30"/>
          <w:szCs w:val="30"/>
        </w:rPr>
        <w:t>2564</w:t>
      </w:r>
    </w:p>
    <w:p w14:paraId="42A37241" w14:textId="77777777" w:rsidR="00003688" w:rsidRPr="00131A55" w:rsidRDefault="00003688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0"/>
        <w:gridCol w:w="1079"/>
        <w:gridCol w:w="270"/>
        <w:gridCol w:w="981"/>
        <w:gridCol w:w="270"/>
        <w:gridCol w:w="1076"/>
        <w:gridCol w:w="270"/>
        <w:gridCol w:w="1091"/>
      </w:tblGrid>
      <w:tr w:rsidR="00736FF0" w:rsidRPr="006D0572" w14:paraId="651D2823" w14:textId="77777777" w:rsidTr="00C37C05">
        <w:trPr>
          <w:tblHeader/>
        </w:trPr>
        <w:tc>
          <w:tcPr>
            <w:tcW w:w="2253" w:type="pct"/>
          </w:tcPr>
          <w:p w14:paraId="3C1774FA" w14:textId="09540F6F" w:rsidR="00736FF0" w:rsidRPr="006D0572" w:rsidRDefault="00ED4055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40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6AEF739C" w14:textId="77777777" w:rsidR="00736FF0" w:rsidRPr="006D0572" w:rsidRDefault="00736FF0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F330AE0" w14:textId="77777777" w:rsidR="00736FF0" w:rsidRPr="006D0572" w:rsidRDefault="00736FF0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vAlign w:val="bottom"/>
          </w:tcPr>
          <w:p w14:paraId="64352018" w14:textId="77777777" w:rsidR="00736FF0" w:rsidRPr="006D0572" w:rsidRDefault="00736FF0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202" w:rsidRPr="006D0572" w14:paraId="3600556B" w14:textId="77777777" w:rsidTr="00C37C05">
        <w:trPr>
          <w:tblHeader/>
        </w:trPr>
        <w:tc>
          <w:tcPr>
            <w:tcW w:w="2253" w:type="pct"/>
          </w:tcPr>
          <w:p w14:paraId="2A99A460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D05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9" w:type="pct"/>
          </w:tcPr>
          <w:p w14:paraId="6343D2A9" w14:textId="7370BBC6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71EB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BF58ACA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5DA48B7" w14:textId="3155FCFB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71EB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2246C73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A6134B2" w14:textId="321DD713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71EB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E2F5DFE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A359E22" w14:textId="0AF98BA9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71EB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15202" w:rsidRPr="006D0572" w14:paraId="2B70A50E" w14:textId="77777777" w:rsidTr="00EF1BD4">
        <w:trPr>
          <w:tblHeader/>
        </w:trPr>
        <w:tc>
          <w:tcPr>
            <w:tcW w:w="2253" w:type="pct"/>
          </w:tcPr>
          <w:p w14:paraId="45D9C642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7" w:type="pct"/>
            <w:gridSpan w:val="7"/>
          </w:tcPr>
          <w:p w14:paraId="4E97AA64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5202" w:rsidRPr="006D0572" w14:paraId="19D12BDA" w14:textId="77777777" w:rsidTr="00C37C05">
        <w:tc>
          <w:tcPr>
            <w:tcW w:w="2253" w:type="pct"/>
          </w:tcPr>
          <w:p w14:paraId="1B78E50D" w14:textId="77777777" w:rsidR="00D15202" w:rsidRPr="006D0572" w:rsidRDefault="00D15202" w:rsidP="00D1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7F7EAD5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F8AF51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7B6A8A44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1475CB9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9BCEF29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02FDC74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1728F87A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6E32" w:rsidRPr="006D0572" w14:paraId="4ABBC6CC" w14:textId="77777777" w:rsidTr="00C37C05">
        <w:tc>
          <w:tcPr>
            <w:tcW w:w="2253" w:type="pct"/>
          </w:tcPr>
          <w:p w14:paraId="088C0145" w14:textId="2984567C" w:rsidR="00E36E32" w:rsidRPr="006D0572" w:rsidRDefault="00E36E32" w:rsidP="00E3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9" w:type="pct"/>
          </w:tcPr>
          <w:p w14:paraId="7E197AF2" w14:textId="11FCAF73" w:rsidR="00E36E32" w:rsidRPr="006D0572" w:rsidRDefault="00E36E32" w:rsidP="00E3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8E8FAC" w14:textId="77777777" w:rsidR="00E36E32" w:rsidRPr="006D0572" w:rsidRDefault="00E36E32" w:rsidP="00E36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22A99C5" w14:textId="53BFC3FD" w:rsidR="00E36E32" w:rsidRPr="006D0572" w:rsidRDefault="00E36E32" w:rsidP="00E3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59DDB3" w14:textId="77777777" w:rsidR="00E36E32" w:rsidRPr="006D0572" w:rsidRDefault="00E36E32" w:rsidP="00E36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D9B12A4" w14:textId="1A40B3DB" w:rsidR="00E36E32" w:rsidRPr="006D0572" w:rsidRDefault="00E36E32" w:rsidP="00A7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147" w:type="pct"/>
          </w:tcPr>
          <w:p w14:paraId="3126E5A9" w14:textId="77777777" w:rsidR="00E36E32" w:rsidRPr="006D0572" w:rsidRDefault="00E36E32" w:rsidP="00E36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C455432" w14:textId="23F94544" w:rsidR="00E36E32" w:rsidRPr="006D0572" w:rsidRDefault="00E36E32" w:rsidP="00A7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EA11B0" w:rsidRPr="006D0572" w14:paraId="70007E6C" w14:textId="77777777" w:rsidTr="00C37C05">
        <w:tc>
          <w:tcPr>
            <w:tcW w:w="2253" w:type="pct"/>
          </w:tcPr>
          <w:p w14:paraId="0B11E039" w14:textId="23F77828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9" w:type="pct"/>
          </w:tcPr>
          <w:p w14:paraId="47D3B376" w14:textId="2EE4838A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F989E05" w14:textId="77777777" w:rsidR="00EA11B0" w:rsidRPr="006D0572" w:rsidRDefault="00EA11B0" w:rsidP="00EA1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CF2EBBA" w14:textId="1C2A5D11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E4A041A" w14:textId="77777777" w:rsidR="00EA11B0" w:rsidRPr="006D0572" w:rsidRDefault="00EA11B0" w:rsidP="00EA1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8C48DE" w14:textId="569CC5E0" w:rsidR="00EA11B0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47" w:type="pct"/>
          </w:tcPr>
          <w:p w14:paraId="08D423F3" w14:textId="77777777" w:rsidR="00EA11B0" w:rsidRPr="006D0572" w:rsidRDefault="00EA11B0" w:rsidP="00EA1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D73D6B3" w14:textId="10789B3B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1BD4" w:rsidRPr="006D0572" w14:paraId="0114C000" w14:textId="77777777" w:rsidTr="00C37C05">
        <w:tc>
          <w:tcPr>
            <w:tcW w:w="2253" w:type="pct"/>
          </w:tcPr>
          <w:p w14:paraId="343EDBEA" w14:textId="77777777" w:rsidR="00EF1BD4" w:rsidRPr="006D0572" w:rsidRDefault="00EF1BD4" w:rsidP="00B2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EA11B0">
              <w:rPr>
                <w:rFonts w:asciiTheme="majorBidi" w:hAnsiTheme="majorBidi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589" w:type="pct"/>
            <w:shd w:val="clear" w:color="auto" w:fill="auto"/>
          </w:tcPr>
          <w:p w14:paraId="6A876C48" w14:textId="77777777" w:rsidR="00EF1BD4" w:rsidRPr="006D0572" w:rsidRDefault="00EF1BD4" w:rsidP="00B2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5202E9" w14:textId="77777777" w:rsidR="00EF1BD4" w:rsidRPr="006D0572" w:rsidRDefault="00EF1BD4" w:rsidP="00B22D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2D468F0B" w14:textId="77777777" w:rsidR="00EF1BD4" w:rsidRPr="006D0572" w:rsidRDefault="00EF1BD4" w:rsidP="00B2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6EA7024" w14:textId="77777777" w:rsidR="00EF1BD4" w:rsidRPr="006D0572" w:rsidRDefault="00EF1BD4" w:rsidP="00B22D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ADCD211" w14:textId="77777777" w:rsidR="00EF1BD4" w:rsidRDefault="00EF1BD4" w:rsidP="00B2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473D0D6" w14:textId="77777777" w:rsidR="00EF1BD4" w:rsidRPr="006D0572" w:rsidRDefault="00EF1BD4" w:rsidP="00B22D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A1F628E" w14:textId="77777777" w:rsidR="00EF1BD4" w:rsidRPr="006D0572" w:rsidRDefault="00EF1BD4" w:rsidP="00B2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1B0" w:rsidRPr="006D0572" w14:paraId="08AF9188" w14:textId="77777777" w:rsidTr="00C37C05">
        <w:tc>
          <w:tcPr>
            <w:tcW w:w="2253" w:type="pct"/>
          </w:tcPr>
          <w:p w14:paraId="20C668A3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589" w:type="pct"/>
            <w:shd w:val="clear" w:color="auto" w:fill="auto"/>
          </w:tcPr>
          <w:p w14:paraId="76A8F799" w14:textId="25E391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B2FA63D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7E093D29" w14:textId="5963AEC8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37C4747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1C75287" w14:textId="2A6B8564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6B5AF74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318C7A4" w14:textId="1A12B551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A11B0" w:rsidRPr="006D0572" w14:paraId="59BFA96D" w14:textId="77777777" w:rsidTr="00C37C05">
        <w:tc>
          <w:tcPr>
            <w:tcW w:w="2253" w:type="pct"/>
          </w:tcPr>
          <w:p w14:paraId="526ED5AA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0107AAA3" w14:textId="26504F09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29D475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5C84A8C" w14:textId="6CC4CB1E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FE0AB20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11A6B7" w14:textId="5DF4F61C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2,287</w:t>
            </w:r>
          </w:p>
        </w:tc>
        <w:tc>
          <w:tcPr>
            <w:tcW w:w="147" w:type="pct"/>
          </w:tcPr>
          <w:p w14:paraId="1535AE3F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6A72B7" w14:textId="77D6F8BD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2,723</w:t>
            </w:r>
          </w:p>
        </w:tc>
      </w:tr>
      <w:tr w:rsidR="00EA11B0" w:rsidRPr="006D0572" w14:paraId="0170A0FB" w14:textId="77777777" w:rsidTr="00C37C05">
        <w:tc>
          <w:tcPr>
            <w:tcW w:w="2253" w:type="pct"/>
          </w:tcPr>
          <w:p w14:paraId="28D3975C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58627951" w14:textId="71F4C6B6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D4EA8C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736D9B3" w14:textId="2D100F8F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4A5D86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F2D20B" w14:textId="24DC5A04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7" w:type="pct"/>
          </w:tcPr>
          <w:p w14:paraId="2F70CD35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57D4299" w14:textId="712EE72A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  <w:tr w:rsidR="00EA11B0" w:rsidRPr="006D0572" w14:paraId="30E38499" w14:textId="77777777" w:rsidTr="00C37C05">
        <w:tc>
          <w:tcPr>
            <w:tcW w:w="2253" w:type="pct"/>
          </w:tcPr>
          <w:p w14:paraId="58DC75E7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9" w:type="pct"/>
          </w:tcPr>
          <w:p w14:paraId="1CA40C04" w14:textId="56782808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6DC660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A60314E" w14:textId="7787AF34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5074C5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9C9816" w14:textId="1159840D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11,800</w:t>
            </w:r>
          </w:p>
        </w:tc>
        <w:tc>
          <w:tcPr>
            <w:tcW w:w="147" w:type="pct"/>
          </w:tcPr>
          <w:p w14:paraId="46835AC2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83DAB5B" w14:textId="2678B4FE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1B0" w:rsidRPr="006D0572" w14:paraId="772E9C20" w14:textId="77777777" w:rsidTr="00C37C05">
        <w:tc>
          <w:tcPr>
            <w:tcW w:w="2253" w:type="pct"/>
          </w:tcPr>
          <w:p w14:paraId="2362A073" w14:textId="54F692E3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89" w:type="pct"/>
          </w:tcPr>
          <w:p w14:paraId="19B21E77" w14:textId="5AA494BE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478808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3A7BB8" w14:textId="1CA145E2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EA8E908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00B1AC" w14:textId="100AFBD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67,645</w:t>
            </w:r>
          </w:p>
        </w:tc>
        <w:tc>
          <w:tcPr>
            <w:tcW w:w="147" w:type="pct"/>
          </w:tcPr>
          <w:p w14:paraId="32ACDE30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CD4B4F3" w14:textId="24E7CEE5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49,853</w:t>
            </w:r>
          </w:p>
        </w:tc>
      </w:tr>
      <w:tr w:rsidR="00EA11B0" w:rsidRPr="006D0572" w14:paraId="4F0E4EEB" w14:textId="77777777" w:rsidTr="00C37C05">
        <w:tc>
          <w:tcPr>
            <w:tcW w:w="2253" w:type="pct"/>
          </w:tcPr>
          <w:p w14:paraId="52286D43" w14:textId="126DDF04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89" w:type="pct"/>
          </w:tcPr>
          <w:p w14:paraId="73F48412" w14:textId="76EB350E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7B937D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DD5DA15" w14:textId="6A93F464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01C2FE6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663CFB" w14:textId="7D119DA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7" w:type="pct"/>
          </w:tcPr>
          <w:p w14:paraId="113E4C64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055EB0" w14:textId="495630D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EA11B0" w:rsidRPr="006D0572" w14:paraId="00DEEACF" w14:textId="77777777" w:rsidTr="00C37C05">
        <w:tc>
          <w:tcPr>
            <w:tcW w:w="2253" w:type="pct"/>
          </w:tcPr>
          <w:p w14:paraId="7072F669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05640CCA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4B518F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684D348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AA666C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27FAF9" w14:textId="77777777" w:rsidR="00EA11B0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D41612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5F94DF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1B0" w:rsidRPr="006D0572" w14:paraId="76A9CA2A" w14:textId="77777777" w:rsidTr="00C37C05">
        <w:tc>
          <w:tcPr>
            <w:tcW w:w="2253" w:type="pct"/>
          </w:tcPr>
          <w:p w14:paraId="5CF44C99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89" w:type="pct"/>
          </w:tcPr>
          <w:p w14:paraId="232B8105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0164D2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B85BB7B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764CCE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96D3CB3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E6BE6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A3E64B1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1B0" w:rsidRPr="006D0572" w14:paraId="6CE97E19" w14:textId="77777777" w:rsidTr="00C37C05">
        <w:tc>
          <w:tcPr>
            <w:tcW w:w="2253" w:type="pct"/>
          </w:tcPr>
          <w:p w14:paraId="6ABDB4BA" w14:textId="1C115A0C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9" w:type="pct"/>
          </w:tcPr>
          <w:p w14:paraId="0ACB2CFF" w14:textId="206EDD44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47" w:type="pct"/>
          </w:tcPr>
          <w:p w14:paraId="2F89FBEB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B923292" w14:textId="0FDD2046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47" w:type="pct"/>
          </w:tcPr>
          <w:p w14:paraId="12AB00D4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4B8D2C" w14:textId="34F2BA16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E73A7BF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5F757A1" w14:textId="2F4388D5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1B0" w:rsidRPr="006D0572" w14:paraId="44E95AAF" w14:textId="77777777" w:rsidTr="00C37C05">
        <w:tc>
          <w:tcPr>
            <w:tcW w:w="2253" w:type="pct"/>
          </w:tcPr>
          <w:p w14:paraId="54977147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89" w:type="pct"/>
          </w:tcPr>
          <w:p w14:paraId="50E195B8" w14:textId="601B054D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47" w:type="pct"/>
          </w:tcPr>
          <w:p w14:paraId="7939A761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3D737E3" w14:textId="78A9A992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7" w:type="pct"/>
          </w:tcPr>
          <w:p w14:paraId="6287DED9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7D0D71" w14:textId="5ED99C2E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795D07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BF29921" w14:textId="0BF0F274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1B0" w:rsidRPr="006D0572" w14:paraId="538B6719" w14:textId="77777777" w:rsidTr="00C37C05">
        <w:tc>
          <w:tcPr>
            <w:tcW w:w="2253" w:type="pct"/>
          </w:tcPr>
          <w:p w14:paraId="4748C14B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89" w:type="pct"/>
          </w:tcPr>
          <w:p w14:paraId="4D2C2C4B" w14:textId="602BDDC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7" w:type="pct"/>
          </w:tcPr>
          <w:p w14:paraId="32AC0F1D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DCCAB86" w14:textId="3A1CCA88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47" w:type="pct"/>
          </w:tcPr>
          <w:p w14:paraId="7FDCDAF0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6C83048" w14:textId="5D4987C5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F1272D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678CE34" w14:textId="3F750623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1B0" w:rsidRPr="006D0572" w14:paraId="1311BCAB" w14:textId="77777777" w:rsidTr="00C37C05">
        <w:tc>
          <w:tcPr>
            <w:tcW w:w="2253" w:type="pct"/>
          </w:tcPr>
          <w:p w14:paraId="25FF0B7E" w14:textId="0D140B99" w:rsidR="00EA11B0" w:rsidRPr="00FE5627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44689958" w14:textId="1FFD7161" w:rsidR="00EA11B0" w:rsidRPr="00FE5627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7" w:type="pct"/>
          </w:tcPr>
          <w:p w14:paraId="7BCFA420" w14:textId="77777777" w:rsidR="00EA11B0" w:rsidRPr="00FE5627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7D853B0" w14:textId="791DD44B" w:rsidR="00EA11B0" w:rsidRPr="00FE5627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47" w:type="pct"/>
          </w:tcPr>
          <w:p w14:paraId="710F6EB6" w14:textId="77777777" w:rsidR="00EA11B0" w:rsidRPr="00FE5627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78172BE8" w14:textId="68EA8275" w:rsidR="00EA11B0" w:rsidRPr="00FE5627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FC63C9" w14:textId="77777777" w:rsidR="00EA11B0" w:rsidRPr="00FE5627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C8CDD48" w14:textId="5158557C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0820" w:rsidRPr="006D0572" w14:paraId="626BAC4D" w14:textId="77777777" w:rsidTr="00C37C05">
        <w:tc>
          <w:tcPr>
            <w:tcW w:w="2253" w:type="pct"/>
          </w:tcPr>
          <w:p w14:paraId="2F02E7F7" w14:textId="77777777" w:rsidR="00FD0820" w:rsidRDefault="00FD082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D89C2CD" w14:textId="77777777" w:rsidR="00FD0820" w:rsidRDefault="00FD082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0304AB" w14:textId="77777777" w:rsidR="00FD0820" w:rsidRPr="00FE5627" w:rsidRDefault="00FD082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D6F7EE" w14:textId="77777777" w:rsidR="00FD0820" w:rsidRPr="00FE5627" w:rsidRDefault="00FD082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F216D7" w14:textId="77777777" w:rsidR="00FD0820" w:rsidRPr="00FE5627" w:rsidRDefault="00FD082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A63047B" w14:textId="77777777" w:rsidR="00FD0820" w:rsidRPr="00FE5627" w:rsidRDefault="00FD082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AFBC60" w14:textId="77777777" w:rsidR="00FD0820" w:rsidRPr="00FE5627" w:rsidRDefault="00FD082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DA729D" w14:textId="77777777" w:rsidR="00FD0820" w:rsidRPr="00FE5627" w:rsidRDefault="00FD082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1B0" w:rsidRPr="006D0572" w14:paraId="1B51E9D0" w14:textId="77777777" w:rsidTr="00C37C05">
        <w:tc>
          <w:tcPr>
            <w:tcW w:w="2253" w:type="pct"/>
          </w:tcPr>
          <w:p w14:paraId="5B9DD549" w14:textId="1371EB38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9" w:type="pct"/>
          </w:tcPr>
          <w:p w14:paraId="510C48BB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4F0765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5DBA93F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F8C3E3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7F8175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961C81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D040C7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1B0" w:rsidRPr="006D0572" w14:paraId="0D2476FA" w14:textId="77777777" w:rsidTr="00C37C05">
        <w:tc>
          <w:tcPr>
            <w:tcW w:w="2253" w:type="pct"/>
          </w:tcPr>
          <w:p w14:paraId="25600364" w14:textId="7FC704B5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89" w:type="pct"/>
          </w:tcPr>
          <w:p w14:paraId="6F6EDD6E" w14:textId="5A8A4D2C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7" w:type="pct"/>
          </w:tcPr>
          <w:p w14:paraId="0B31B774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D57A59A" w14:textId="7596194D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47" w:type="pct"/>
          </w:tcPr>
          <w:p w14:paraId="7678AADB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3F9051" w14:textId="096DE5D5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903789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2AF60E1" w14:textId="72FD4062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1B0" w:rsidRPr="006D0572" w14:paraId="59FF5D1A" w14:textId="77777777" w:rsidTr="00C37C05">
        <w:tc>
          <w:tcPr>
            <w:tcW w:w="2253" w:type="pct"/>
          </w:tcPr>
          <w:p w14:paraId="1E02B530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8EDAFF4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84025B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05B00F3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404457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28AAFA7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813877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15FF9D0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1B0" w:rsidRPr="006D0572" w14:paraId="66E04C51" w14:textId="77777777" w:rsidTr="00C37C05">
        <w:tc>
          <w:tcPr>
            <w:tcW w:w="2253" w:type="pct"/>
          </w:tcPr>
          <w:p w14:paraId="34A3A5A9" w14:textId="00A89803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051702F7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D9648B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4F305C8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31A8F8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E2BE75F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57E09B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75083E1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1B0" w:rsidRPr="006D0572" w14:paraId="739203B6" w14:textId="77777777" w:rsidTr="00C37C05">
        <w:tc>
          <w:tcPr>
            <w:tcW w:w="2253" w:type="pct"/>
          </w:tcPr>
          <w:p w14:paraId="45DCA9C0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3D68FAEC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6F1735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3DA4689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D0E064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33D4860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0E61DE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CD5711" w14:textId="7777777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1B0" w:rsidRPr="006D0572" w14:paraId="0E7DB87C" w14:textId="77777777" w:rsidTr="00C37C05">
        <w:tc>
          <w:tcPr>
            <w:tcW w:w="2253" w:type="pct"/>
          </w:tcPr>
          <w:p w14:paraId="43A54378" w14:textId="77777777" w:rsidR="00EA11B0" w:rsidRPr="006D0572" w:rsidRDefault="00EA11B0" w:rsidP="00EA11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  ผลประโยชน์ระยะสั้นของพนักงาน</w:t>
            </w:r>
          </w:p>
        </w:tc>
        <w:tc>
          <w:tcPr>
            <w:tcW w:w="589" w:type="pct"/>
          </w:tcPr>
          <w:p w14:paraId="361A313B" w14:textId="1210AF18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9,812</w:t>
            </w:r>
          </w:p>
        </w:tc>
        <w:tc>
          <w:tcPr>
            <w:tcW w:w="147" w:type="pct"/>
          </w:tcPr>
          <w:p w14:paraId="25DF67B9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69ADC08" w14:textId="211074A7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4,385</w:t>
            </w:r>
          </w:p>
        </w:tc>
        <w:tc>
          <w:tcPr>
            <w:tcW w:w="147" w:type="pct"/>
          </w:tcPr>
          <w:p w14:paraId="7DF7DEBE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2915F0" w14:textId="6D9EB2CD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9,812</w:t>
            </w:r>
          </w:p>
        </w:tc>
        <w:tc>
          <w:tcPr>
            <w:tcW w:w="147" w:type="pct"/>
          </w:tcPr>
          <w:p w14:paraId="283B55DB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5978D8" w14:textId="70012A9B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4,385</w:t>
            </w:r>
          </w:p>
        </w:tc>
      </w:tr>
      <w:tr w:rsidR="00EA11B0" w:rsidRPr="006D0572" w14:paraId="2FD8F425" w14:textId="77777777" w:rsidTr="00C37C05">
        <w:tc>
          <w:tcPr>
            <w:tcW w:w="2253" w:type="pct"/>
          </w:tcPr>
          <w:p w14:paraId="081B2180" w14:textId="77777777" w:rsidR="00EA11B0" w:rsidRPr="006D0572" w:rsidRDefault="00EA11B0" w:rsidP="00EA11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3E0E4AC" w14:textId="3ADF01F8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7" w:type="pct"/>
          </w:tcPr>
          <w:p w14:paraId="35B164AA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16FA0DA" w14:textId="3BE0415C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7" w:type="pct"/>
          </w:tcPr>
          <w:p w14:paraId="627AB5E4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8A0DED9" w14:textId="687B658B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7" w:type="pct"/>
          </w:tcPr>
          <w:p w14:paraId="6E91D756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BFEFA65" w14:textId="77A6E3CE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EA11B0" w:rsidRPr="006D0572" w14:paraId="053A0C72" w14:textId="77777777" w:rsidTr="00C37C05">
        <w:tc>
          <w:tcPr>
            <w:tcW w:w="2253" w:type="pct"/>
          </w:tcPr>
          <w:p w14:paraId="311B083C" w14:textId="77777777" w:rsidR="00EA11B0" w:rsidRPr="006D0572" w:rsidRDefault="00EA11B0" w:rsidP="00EA11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517A2A3" w14:textId="5E8858E9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10,464</w:t>
            </w:r>
          </w:p>
        </w:tc>
        <w:tc>
          <w:tcPr>
            <w:tcW w:w="147" w:type="pct"/>
          </w:tcPr>
          <w:p w14:paraId="26C733F0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320473E" w14:textId="79BE3F3E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4,684</w:t>
            </w:r>
          </w:p>
        </w:tc>
        <w:tc>
          <w:tcPr>
            <w:tcW w:w="147" w:type="pct"/>
          </w:tcPr>
          <w:p w14:paraId="4859F32F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DD32DDD" w14:textId="72037FA4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10,464</w:t>
            </w:r>
          </w:p>
        </w:tc>
        <w:tc>
          <w:tcPr>
            <w:tcW w:w="147" w:type="pct"/>
          </w:tcPr>
          <w:p w14:paraId="69933E51" w14:textId="77777777" w:rsidR="00EA11B0" w:rsidRPr="006D0572" w:rsidRDefault="00EA11B0" w:rsidP="00EA11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0CA8AC2" w14:textId="7EA3F2D0" w:rsidR="00EA11B0" w:rsidRPr="006D0572" w:rsidRDefault="00EA11B0" w:rsidP="00EA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4,684</w:t>
            </w:r>
          </w:p>
        </w:tc>
      </w:tr>
    </w:tbl>
    <w:p w14:paraId="1EFC2E55" w14:textId="77777777" w:rsidR="00275020" w:rsidRPr="006D0572" w:rsidRDefault="00275020" w:rsidP="004B5FCA">
      <w:pPr>
        <w:pStyle w:val="FSContent"/>
        <w:ind w:left="540"/>
      </w:pPr>
    </w:p>
    <w:p w14:paraId="4B8A4034" w14:textId="7388789D" w:rsidR="00275020" w:rsidRPr="006D0572" w:rsidRDefault="00275020" w:rsidP="00275020">
      <w:pPr>
        <w:pStyle w:val="FSContent"/>
        <w:ind w:left="540"/>
        <w:rPr>
          <w:cs/>
        </w:rPr>
      </w:pPr>
      <w:r w:rsidRPr="006D0572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407211" w:rsidRPr="006D0572">
        <w:t>31</w:t>
      </w:r>
      <w:r w:rsidRPr="006D0572">
        <w:rPr>
          <w:rFonts w:hint="cs"/>
          <w:cs/>
        </w:rPr>
        <w:t xml:space="preserve"> </w:t>
      </w:r>
      <w:r w:rsidR="00945138" w:rsidRPr="006D0572">
        <w:rPr>
          <w:rFonts w:hint="cs"/>
          <w:cs/>
        </w:rPr>
        <w:t xml:space="preserve">มีนาคม </w:t>
      </w:r>
      <w:r w:rsidR="00945138" w:rsidRPr="006D0572">
        <w:t>256</w:t>
      </w:r>
      <w:r w:rsidR="00BA5F73">
        <w:t>4</w:t>
      </w:r>
      <w:r w:rsidR="00945138" w:rsidRPr="006D0572">
        <w:t xml:space="preserve"> </w:t>
      </w:r>
      <w:r w:rsidR="00945138" w:rsidRPr="006D0572">
        <w:rPr>
          <w:rFonts w:hint="cs"/>
          <w:cs/>
        </w:rPr>
        <w:t xml:space="preserve">และ </w:t>
      </w:r>
      <w:r w:rsidR="00945138" w:rsidRPr="006D0572">
        <w:t xml:space="preserve">31 </w:t>
      </w:r>
      <w:r w:rsidRPr="006D0572">
        <w:rPr>
          <w:rFonts w:hint="cs"/>
          <w:cs/>
        </w:rPr>
        <w:t xml:space="preserve">ธันวาคม </w:t>
      </w:r>
      <w:r w:rsidR="00945138" w:rsidRPr="006D0572">
        <w:t>256</w:t>
      </w:r>
      <w:r w:rsidR="00BA5F73">
        <w:t>3</w:t>
      </w:r>
      <w:r w:rsidR="00945138" w:rsidRPr="006D0572">
        <w:t xml:space="preserve"> </w:t>
      </w:r>
      <w:r w:rsidRPr="006D0572">
        <w:rPr>
          <w:rFonts w:hint="cs"/>
          <w:cs/>
        </w:rPr>
        <w:t>มีดังนี้</w:t>
      </w:r>
    </w:p>
    <w:p w14:paraId="11CDF61E" w14:textId="77777777" w:rsidR="00275020" w:rsidRPr="0054673F" w:rsidRDefault="00275020" w:rsidP="00275020">
      <w:pPr>
        <w:pStyle w:val="FSContent"/>
        <w:ind w:left="540"/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6"/>
        <w:gridCol w:w="1115"/>
      </w:tblGrid>
      <w:tr w:rsidR="00654590" w:rsidRPr="006D0572" w14:paraId="1BB8AC6C" w14:textId="77777777" w:rsidTr="00A30FDA">
        <w:trPr>
          <w:tblHeader/>
        </w:trPr>
        <w:tc>
          <w:tcPr>
            <w:tcW w:w="2199" w:type="pct"/>
          </w:tcPr>
          <w:p w14:paraId="25678D9B" w14:textId="77777777" w:rsidR="00654590" w:rsidRPr="006D0572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10B02956" w14:textId="77777777" w:rsidR="00654590" w:rsidRPr="006D0572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12E7A4B" w14:textId="77777777" w:rsidR="00654590" w:rsidRPr="006D0572" w:rsidRDefault="00654590" w:rsidP="0065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7F1675F8" w14:textId="77777777" w:rsidR="00654590" w:rsidRPr="006D0572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49C" w:rsidRPr="006D0572" w14:paraId="68DDDF83" w14:textId="77777777" w:rsidTr="00E52796">
        <w:trPr>
          <w:tblHeader/>
        </w:trPr>
        <w:tc>
          <w:tcPr>
            <w:tcW w:w="2199" w:type="pct"/>
          </w:tcPr>
          <w:p w14:paraId="16BB727E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0241BA6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74457AE8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888FAB0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A05F4B3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1894ACC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4B0750CC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2B37008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7549C" w:rsidRPr="006D0572" w14:paraId="53A96853" w14:textId="77777777" w:rsidTr="00E52796">
        <w:trPr>
          <w:tblHeader/>
        </w:trPr>
        <w:tc>
          <w:tcPr>
            <w:tcW w:w="2199" w:type="pct"/>
          </w:tcPr>
          <w:p w14:paraId="22D48121" w14:textId="77777777" w:rsidR="00C7549C" w:rsidRPr="006D0572" w:rsidRDefault="007B52E1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D05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91" w:type="pct"/>
          </w:tcPr>
          <w:p w14:paraId="4D6A8EFA" w14:textId="4153D5C0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A5F7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0BFBEB4F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7EEB0C" w14:textId="3F1247FF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A5F7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20C11C9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4133179" w14:textId="0CC834E5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A5F7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5F5DC68C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B96CFAA" w14:textId="18AA0255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A5F7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7549C" w:rsidRPr="006D0572" w14:paraId="5150D2AC" w14:textId="77777777" w:rsidTr="00A30FDA">
        <w:trPr>
          <w:tblHeader/>
        </w:trPr>
        <w:tc>
          <w:tcPr>
            <w:tcW w:w="2199" w:type="pct"/>
          </w:tcPr>
          <w:p w14:paraId="25142181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14:paraId="1056142E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304A" w:rsidRPr="00FE5627" w14:paraId="41E8BB85" w14:textId="77777777" w:rsidTr="006769AD">
        <w:tc>
          <w:tcPr>
            <w:tcW w:w="2199" w:type="pct"/>
          </w:tcPr>
          <w:p w14:paraId="24AEDF89" w14:textId="77777777" w:rsidR="00B9304A" w:rsidRPr="00FE5627" w:rsidRDefault="00B9304A" w:rsidP="00B930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E5627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</w:tcPr>
          <w:p w14:paraId="63C25672" w14:textId="63EDFC33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7B3ECA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60248A05" w14:textId="55380D9D" w:rsidR="00B9304A" w:rsidRPr="00FE5627" w:rsidRDefault="00B9304A" w:rsidP="001B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CFDC52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443551" w14:textId="4C7F47DF" w:rsidR="00B9304A" w:rsidRPr="00FE5627" w:rsidRDefault="00B9304A" w:rsidP="0066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31,773</w:t>
            </w:r>
          </w:p>
        </w:tc>
        <w:tc>
          <w:tcPr>
            <w:tcW w:w="129" w:type="pct"/>
          </w:tcPr>
          <w:p w14:paraId="04BE4443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124D7E08" w14:textId="2D07E39E" w:rsidR="00B9304A" w:rsidRPr="00FE5627" w:rsidRDefault="00B9304A" w:rsidP="0066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22,767</w:t>
            </w:r>
          </w:p>
        </w:tc>
      </w:tr>
      <w:tr w:rsidR="00B9304A" w:rsidRPr="00FE5627" w14:paraId="40835252" w14:textId="77777777" w:rsidTr="006769AD">
        <w:tc>
          <w:tcPr>
            <w:tcW w:w="2199" w:type="pct"/>
          </w:tcPr>
          <w:p w14:paraId="186EA327" w14:textId="77777777" w:rsidR="00B9304A" w:rsidRPr="00FE5627" w:rsidRDefault="00B9304A" w:rsidP="00B930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E5627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775CDBB" w14:textId="70A1BC02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9" w:type="pct"/>
          </w:tcPr>
          <w:p w14:paraId="2D627279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4CE693E" w14:textId="02A336C8" w:rsidR="00B9304A" w:rsidRPr="00FE5627" w:rsidRDefault="00B9304A" w:rsidP="0066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47" w:type="pct"/>
          </w:tcPr>
          <w:p w14:paraId="6DA84ED4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CE51D04" w14:textId="03C58225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9701FD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834112A" w14:textId="22B3E045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304A" w:rsidRPr="00FE5627" w14:paraId="05C8EB38" w14:textId="77777777" w:rsidTr="007A3300">
        <w:tc>
          <w:tcPr>
            <w:tcW w:w="2199" w:type="pct"/>
          </w:tcPr>
          <w:p w14:paraId="08F9FA5F" w14:textId="77777777" w:rsidR="00B9304A" w:rsidRPr="00FE5627" w:rsidRDefault="00B9304A" w:rsidP="00B930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E562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906B52C" w14:textId="2390C3EA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168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29" w:type="pct"/>
          </w:tcPr>
          <w:p w14:paraId="11614EB3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D14EA4A" w14:textId="24BA773E" w:rsidR="00B9304A" w:rsidRPr="004A5162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162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47" w:type="pct"/>
          </w:tcPr>
          <w:p w14:paraId="066CFABE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DDC070B" w14:textId="074A7EE6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168">
              <w:rPr>
                <w:rFonts w:ascii="Angsana New" w:hAnsi="Angsana New"/>
                <w:b/>
                <w:bCs/>
                <w:sz w:val="30"/>
                <w:szCs w:val="30"/>
              </w:rPr>
              <w:t>31,773</w:t>
            </w:r>
          </w:p>
        </w:tc>
        <w:tc>
          <w:tcPr>
            <w:tcW w:w="129" w:type="pct"/>
          </w:tcPr>
          <w:p w14:paraId="1D06F76E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F4F06E9" w14:textId="2F3D2E6C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22,767</w:t>
            </w:r>
          </w:p>
        </w:tc>
      </w:tr>
    </w:tbl>
    <w:p w14:paraId="583E7139" w14:textId="4DADC30B" w:rsidR="00C6149D" w:rsidRDefault="00C6149D" w:rsidP="000A310B">
      <w:pPr>
        <w:pStyle w:val="FSContent"/>
        <w:ind w:left="540"/>
        <w:rPr>
          <w:cs/>
        </w:rPr>
      </w:pPr>
    </w:p>
    <w:p w14:paraId="1E206DFE" w14:textId="77777777" w:rsidR="00C6149D" w:rsidRDefault="00C61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6"/>
        <w:gridCol w:w="1115"/>
      </w:tblGrid>
      <w:tr w:rsidR="004A5162" w:rsidRPr="00FE5627" w14:paraId="07F2BA89" w14:textId="77777777" w:rsidTr="001B4217">
        <w:tc>
          <w:tcPr>
            <w:tcW w:w="2199" w:type="pct"/>
          </w:tcPr>
          <w:p w14:paraId="3D6B79D8" w14:textId="49A7F2F2" w:rsidR="004A5162" w:rsidRPr="00FE5627" w:rsidRDefault="004A5162" w:rsidP="004A51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5F2E1747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56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63FE766" w14:textId="77777777" w:rsidR="004A5162" w:rsidRPr="00FE5627" w:rsidRDefault="004A5162" w:rsidP="004A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5C9CD70B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56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162" w:rsidRPr="00FE5627" w14:paraId="07D4D8B4" w14:textId="77777777" w:rsidTr="00605B65">
        <w:tc>
          <w:tcPr>
            <w:tcW w:w="2199" w:type="pct"/>
          </w:tcPr>
          <w:p w14:paraId="05EABEB7" w14:textId="77777777" w:rsidR="004A5162" w:rsidRPr="00FE5627" w:rsidRDefault="004A5162" w:rsidP="004A51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91" w:type="pct"/>
          </w:tcPr>
          <w:p w14:paraId="19A314A7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205BF78D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334AE7F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717028D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8C9887B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1685BC70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39AE1CA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A5162" w:rsidRPr="00FE5627" w14:paraId="23F47A5E" w14:textId="77777777" w:rsidTr="00605B65">
        <w:tc>
          <w:tcPr>
            <w:tcW w:w="2199" w:type="pct"/>
          </w:tcPr>
          <w:p w14:paraId="0B8A2E76" w14:textId="77777777" w:rsidR="004A5162" w:rsidRPr="00FE5627" w:rsidRDefault="004A5162" w:rsidP="004A51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E5627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591" w:type="pct"/>
          </w:tcPr>
          <w:p w14:paraId="4F2519C4" w14:textId="0FB98F30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5D5A572F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DCF7DE3" w14:textId="70ECF67E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C1D692C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F5892A1" w14:textId="539F309C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3FDF592" w14:textId="77777777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0C295AA" w14:textId="5546E14A" w:rsidR="004A5162" w:rsidRPr="00FE5627" w:rsidRDefault="004A5162" w:rsidP="004A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A5162" w:rsidRPr="00FE5627" w14:paraId="491A2A5A" w14:textId="77777777" w:rsidTr="00605B65">
        <w:tc>
          <w:tcPr>
            <w:tcW w:w="2199" w:type="pct"/>
          </w:tcPr>
          <w:p w14:paraId="7507394B" w14:textId="77777777" w:rsidR="004A5162" w:rsidRPr="00FE5627" w:rsidRDefault="004A5162" w:rsidP="004A51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01" w:type="pct"/>
            <w:gridSpan w:val="7"/>
          </w:tcPr>
          <w:p w14:paraId="312DE796" w14:textId="77777777" w:rsidR="004A5162" w:rsidRPr="00FE5627" w:rsidRDefault="004A5162" w:rsidP="004A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6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304A" w:rsidRPr="00FE5627" w14:paraId="62891410" w14:textId="77777777" w:rsidTr="00203038">
        <w:tc>
          <w:tcPr>
            <w:tcW w:w="2199" w:type="pct"/>
          </w:tcPr>
          <w:p w14:paraId="0BD795C4" w14:textId="77777777" w:rsidR="00B9304A" w:rsidRPr="00FE5627" w:rsidRDefault="00B9304A" w:rsidP="00B930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E5627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</w:tcPr>
          <w:p w14:paraId="68993639" w14:textId="073B2D46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C2277C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71A6C6" w14:textId="77777777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17D4E5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4F1C4D" w14:textId="25D71452" w:rsidR="00B9304A" w:rsidRPr="00FE5627" w:rsidRDefault="00B9304A" w:rsidP="001B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9" w:type="pct"/>
          </w:tcPr>
          <w:p w14:paraId="20FD77E9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6EDF97D" w14:textId="275FFD38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B9304A" w:rsidRPr="00FE5627" w14:paraId="43ED9B5F" w14:textId="77777777" w:rsidTr="00203038">
        <w:tc>
          <w:tcPr>
            <w:tcW w:w="2199" w:type="pct"/>
          </w:tcPr>
          <w:p w14:paraId="2AA5D2B8" w14:textId="5CBD4E32" w:rsidR="00B9304A" w:rsidRPr="00FE5627" w:rsidRDefault="00B9304A" w:rsidP="00B930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691A96C" w14:textId="0C251537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D1D6024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AFDF8A1" w14:textId="656DB618" w:rsidR="00B9304A" w:rsidRPr="00FE5627" w:rsidRDefault="00B9304A" w:rsidP="00E3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C381121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DF5F442" w14:textId="450F4D38" w:rsidR="00B9304A" w:rsidRPr="00FE5627" w:rsidRDefault="00B9304A" w:rsidP="001B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FA85693" w14:textId="77777777" w:rsidR="00B9304A" w:rsidRPr="00FE5627" w:rsidRDefault="00B9304A" w:rsidP="00B930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80E3400" w14:textId="28822683" w:rsidR="00B9304A" w:rsidRPr="00FE5627" w:rsidRDefault="00B9304A" w:rsidP="00B9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651E1" w:rsidRPr="006D0572" w14:paraId="46F839FA" w14:textId="77777777" w:rsidTr="00E52796">
        <w:tc>
          <w:tcPr>
            <w:tcW w:w="2199" w:type="pct"/>
          </w:tcPr>
          <w:p w14:paraId="3FD399FB" w14:textId="77777777" w:rsidR="006651E1" w:rsidRPr="00FE5627" w:rsidRDefault="006651E1" w:rsidP="006651E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E562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3C708CD" w14:textId="3FB19C0F" w:rsidR="006651E1" w:rsidRPr="00FE5627" w:rsidRDefault="006651E1" w:rsidP="0066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5A97969" w14:textId="77777777" w:rsidR="006651E1" w:rsidRPr="00FE5627" w:rsidRDefault="006651E1" w:rsidP="006651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1A3A24A" w14:textId="6DA3A62E" w:rsidR="006651E1" w:rsidRPr="00FE5627" w:rsidRDefault="006651E1" w:rsidP="0066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D95AF25" w14:textId="77777777" w:rsidR="006651E1" w:rsidRPr="00FE5627" w:rsidRDefault="006651E1" w:rsidP="006651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26D1C78" w14:textId="6B6002FA" w:rsidR="006651E1" w:rsidRPr="006651E1" w:rsidRDefault="006651E1" w:rsidP="0066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1E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29" w:type="pct"/>
          </w:tcPr>
          <w:p w14:paraId="5EEA20E7" w14:textId="77777777" w:rsidR="006651E1" w:rsidRPr="00FE5627" w:rsidRDefault="006651E1" w:rsidP="006651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6FD1AC1" w14:textId="018A4AC4" w:rsidR="006651E1" w:rsidRPr="00FE5627" w:rsidRDefault="006651E1" w:rsidP="0066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</w:tbl>
    <w:p w14:paraId="79278AB8" w14:textId="66E68AFC" w:rsidR="006D7D2A" w:rsidRDefault="006D7D2A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197"/>
        <w:gridCol w:w="249"/>
        <w:gridCol w:w="1074"/>
        <w:gridCol w:w="270"/>
        <w:gridCol w:w="1170"/>
        <w:gridCol w:w="270"/>
        <w:gridCol w:w="1080"/>
        <w:gridCol w:w="265"/>
        <w:gridCol w:w="1072"/>
        <w:gridCol w:w="236"/>
        <w:gridCol w:w="1100"/>
      </w:tblGrid>
      <w:tr w:rsidR="005121C5" w:rsidRPr="006D0572" w14:paraId="6DFAD5AC" w14:textId="77777777" w:rsidTr="00AE1D55">
        <w:tc>
          <w:tcPr>
            <w:tcW w:w="1170" w:type="dxa"/>
            <w:vAlign w:val="bottom"/>
          </w:tcPr>
          <w:p w14:paraId="687BFC40" w14:textId="31B03CF4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789033B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14:paraId="5E4DE26C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193" w:type="dxa"/>
            <w:gridSpan w:val="7"/>
            <w:tcBorders>
              <w:left w:val="nil"/>
              <w:right w:val="nil"/>
            </w:tcBorders>
          </w:tcPr>
          <w:p w14:paraId="6CF429F7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</w:t>
            </w:r>
            <w:r w:rsidR="002E3F20"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รเงินเฉพาะกิจการ</w:t>
            </w:r>
          </w:p>
        </w:tc>
      </w:tr>
      <w:tr w:rsidR="00476899" w:rsidRPr="006D0572" w14:paraId="5E89649E" w14:textId="77777777" w:rsidTr="00AE1D55">
        <w:tc>
          <w:tcPr>
            <w:tcW w:w="1170" w:type="dxa"/>
            <w:vAlign w:val="bottom"/>
          </w:tcPr>
          <w:p w14:paraId="4AE42BE2" w14:textId="10DF738E" w:rsidR="005121C5" w:rsidRPr="006D0572" w:rsidRDefault="00FF2617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1197" w:type="dxa"/>
            <w:vAlign w:val="bottom"/>
          </w:tcPr>
          <w:p w14:paraId="2E745572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FFEAFCF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49" w:type="dxa"/>
            <w:vAlign w:val="bottom"/>
          </w:tcPr>
          <w:p w14:paraId="28AB7749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550BF240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46596D12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3</w:t>
            </w:r>
            <w:r w:rsidR="002E65C0" w:rsidRPr="006D0572">
              <w:rPr>
                <w:rFonts w:ascii="Angsana New" w:hAnsi="Angsana New" w:cs="Angsana New"/>
                <w:lang w:val="en-US"/>
              </w:rPr>
              <w:t>1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6FBA33FD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6952B1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44962BCA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01AB5E7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C150BC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324312C4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2" w:type="dxa"/>
            <w:vAlign w:val="bottom"/>
          </w:tcPr>
          <w:p w14:paraId="5233B435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4952847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0936E92A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1A9B9AAB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3</w:t>
            </w:r>
            <w:r w:rsidR="002E65C0" w:rsidRPr="006D0572">
              <w:rPr>
                <w:rFonts w:ascii="Angsana New" w:hAnsi="Angsana New" w:cs="Angsana New"/>
                <w:lang w:val="en-US"/>
              </w:rPr>
              <w:t>1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</w:p>
        </w:tc>
      </w:tr>
      <w:tr w:rsidR="00476899" w:rsidRPr="006D0572" w14:paraId="2EFD26AD" w14:textId="77777777" w:rsidTr="00AE1D55">
        <w:tc>
          <w:tcPr>
            <w:tcW w:w="1170" w:type="dxa"/>
            <w:vAlign w:val="bottom"/>
          </w:tcPr>
          <w:p w14:paraId="57E5DAB6" w14:textId="0C3622F2" w:rsidR="005121C5" w:rsidRPr="006D0572" w:rsidRDefault="00FF2617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="00AD208B"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197" w:type="dxa"/>
            <w:vAlign w:val="bottom"/>
          </w:tcPr>
          <w:p w14:paraId="280465BD" w14:textId="014AFC26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="00693C64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9" w:type="dxa"/>
            <w:vAlign w:val="bottom"/>
          </w:tcPr>
          <w:p w14:paraId="4BBFD389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1922FA60" w14:textId="0EB8F3F4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="00693C64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6DEBF2EA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D2E423" w14:textId="36B37CB8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="00693C64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2886C033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8821D1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265" w:type="dxa"/>
            <w:vAlign w:val="bottom"/>
          </w:tcPr>
          <w:p w14:paraId="05863F19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2" w:type="dxa"/>
            <w:vAlign w:val="bottom"/>
          </w:tcPr>
          <w:p w14:paraId="0A2F5257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476862E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620683DA" w14:textId="6FAD61E5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="00693C64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5121C5" w:rsidRPr="006D0572" w14:paraId="3E1CA20D" w14:textId="77777777" w:rsidTr="00AE1D55">
        <w:tc>
          <w:tcPr>
            <w:tcW w:w="1170" w:type="dxa"/>
          </w:tcPr>
          <w:p w14:paraId="40C18494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B07F16A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5AC54C91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193" w:type="dxa"/>
            <w:gridSpan w:val="7"/>
            <w:tcBorders>
              <w:left w:val="nil"/>
              <w:right w:val="nil"/>
            </w:tcBorders>
          </w:tcPr>
          <w:p w14:paraId="5E174771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="00AD795B"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บาท)</w:t>
            </w:r>
          </w:p>
        </w:tc>
      </w:tr>
      <w:tr w:rsidR="00515EB8" w:rsidRPr="006D0572" w14:paraId="46EA21FA" w14:textId="77777777" w:rsidTr="007407C2">
        <w:tc>
          <w:tcPr>
            <w:tcW w:w="1170" w:type="dxa"/>
          </w:tcPr>
          <w:p w14:paraId="6B81AB0E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197" w:type="dxa"/>
          </w:tcPr>
          <w:p w14:paraId="688C2C39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/>
                <w:lang w:val="en-US"/>
              </w:rPr>
              <w:t>4.15</w:t>
            </w:r>
          </w:p>
        </w:tc>
        <w:tc>
          <w:tcPr>
            <w:tcW w:w="249" w:type="dxa"/>
          </w:tcPr>
          <w:p w14:paraId="64897586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</w:tcPr>
          <w:p w14:paraId="086E8853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/>
                <w:lang w:val="en-US"/>
              </w:rPr>
              <w:t>4.15</w:t>
            </w:r>
          </w:p>
        </w:tc>
        <w:tc>
          <w:tcPr>
            <w:tcW w:w="270" w:type="dxa"/>
          </w:tcPr>
          <w:p w14:paraId="1370882F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25371C" w14:textId="580105E3" w:rsidR="00515EB8" w:rsidRPr="006D0572" w:rsidRDefault="00693C64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273,332</w:t>
            </w:r>
          </w:p>
        </w:tc>
        <w:tc>
          <w:tcPr>
            <w:tcW w:w="270" w:type="dxa"/>
          </w:tcPr>
          <w:p w14:paraId="31C00451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E72546B" w14:textId="382294C4" w:rsidR="00515EB8" w:rsidRPr="006D0572" w:rsidRDefault="0090017D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453,121</w:t>
            </w:r>
          </w:p>
        </w:tc>
        <w:tc>
          <w:tcPr>
            <w:tcW w:w="265" w:type="dxa"/>
          </w:tcPr>
          <w:p w14:paraId="731D612A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14:paraId="49256F5C" w14:textId="48532876" w:rsidR="00515EB8" w:rsidRPr="006D0572" w:rsidRDefault="0090017D" w:rsidP="00CC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(561,493)</w:t>
            </w:r>
          </w:p>
        </w:tc>
        <w:tc>
          <w:tcPr>
            <w:tcW w:w="236" w:type="dxa"/>
          </w:tcPr>
          <w:p w14:paraId="3C2DF3DD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49F13E26" w14:textId="3D3EE1CF" w:rsidR="00515EB8" w:rsidRPr="006D0572" w:rsidRDefault="0090017D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164,960</w:t>
            </w:r>
          </w:p>
        </w:tc>
      </w:tr>
      <w:tr w:rsidR="0090017D" w:rsidRPr="006D0572" w14:paraId="0DD3B654" w14:textId="77777777" w:rsidTr="007407C2">
        <w:tc>
          <w:tcPr>
            <w:tcW w:w="1170" w:type="dxa"/>
          </w:tcPr>
          <w:p w14:paraId="1F265C6C" w14:textId="77777777" w:rsidR="0090017D" w:rsidRPr="006D0572" w:rsidRDefault="0090017D" w:rsidP="009001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97" w:type="dxa"/>
          </w:tcPr>
          <w:p w14:paraId="1DB46497" w14:textId="77777777" w:rsidR="0090017D" w:rsidRPr="006D0572" w:rsidRDefault="0090017D" w:rsidP="009001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9" w:type="dxa"/>
          </w:tcPr>
          <w:p w14:paraId="2C83C807" w14:textId="77777777" w:rsidR="0090017D" w:rsidRPr="006D0572" w:rsidRDefault="0090017D" w:rsidP="009001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</w:tcPr>
          <w:p w14:paraId="569D7FD8" w14:textId="77777777" w:rsidR="0090017D" w:rsidRPr="006D0572" w:rsidRDefault="0090017D" w:rsidP="009001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33E705C" w14:textId="77777777" w:rsidR="0090017D" w:rsidRPr="006D0572" w:rsidRDefault="0090017D" w:rsidP="009001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97308" w14:textId="259BBA6E" w:rsidR="0090017D" w:rsidRPr="006D0572" w:rsidRDefault="0090017D" w:rsidP="0090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273,332</w:t>
            </w:r>
          </w:p>
        </w:tc>
        <w:tc>
          <w:tcPr>
            <w:tcW w:w="270" w:type="dxa"/>
          </w:tcPr>
          <w:p w14:paraId="116ECC41" w14:textId="77777777" w:rsidR="0090017D" w:rsidRPr="006D0572" w:rsidRDefault="0090017D" w:rsidP="009001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29EA4FD" w14:textId="77777777" w:rsidR="0090017D" w:rsidRPr="006D0572" w:rsidRDefault="0090017D" w:rsidP="009001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5" w:type="dxa"/>
          </w:tcPr>
          <w:p w14:paraId="7B2C73C5" w14:textId="77777777" w:rsidR="0090017D" w:rsidRPr="006D0572" w:rsidRDefault="0090017D" w:rsidP="009001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2" w:type="dxa"/>
          </w:tcPr>
          <w:p w14:paraId="7362420D" w14:textId="77777777" w:rsidR="0090017D" w:rsidRPr="006D0572" w:rsidRDefault="0090017D" w:rsidP="009001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1B8CE5BC" w14:textId="77777777" w:rsidR="0090017D" w:rsidRPr="006D0572" w:rsidRDefault="0090017D" w:rsidP="009001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561E43" w14:textId="12DB7AF0" w:rsidR="0090017D" w:rsidRPr="0090017D" w:rsidRDefault="0090017D" w:rsidP="0090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17D">
              <w:rPr>
                <w:rFonts w:ascii="Angsana New" w:hAnsi="Angsana New"/>
                <w:b/>
                <w:bCs/>
                <w:sz w:val="30"/>
                <w:szCs w:val="30"/>
              </w:rPr>
              <w:t>164,960</w:t>
            </w:r>
          </w:p>
        </w:tc>
      </w:tr>
    </w:tbl>
    <w:p w14:paraId="5364D92F" w14:textId="5F73758F" w:rsidR="00227EE0" w:rsidRDefault="00227EE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57"/>
        <w:gridCol w:w="237"/>
        <w:gridCol w:w="1118"/>
        <w:gridCol w:w="270"/>
        <w:gridCol w:w="1076"/>
        <w:gridCol w:w="239"/>
        <w:gridCol w:w="1125"/>
      </w:tblGrid>
      <w:tr w:rsidR="00571CFF" w:rsidRPr="006D0572" w14:paraId="7609A835" w14:textId="77777777" w:rsidTr="002E496F">
        <w:tc>
          <w:tcPr>
            <w:tcW w:w="2156" w:type="pct"/>
          </w:tcPr>
          <w:p w14:paraId="732F18C3" w14:textId="77777777" w:rsidR="00571CFF" w:rsidRPr="006D0572" w:rsidRDefault="00571CFF" w:rsidP="00571CF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</w:tcPr>
          <w:p w14:paraId="70D5EF77" w14:textId="77777777" w:rsidR="00571CFF" w:rsidRPr="006D0572" w:rsidRDefault="00571CFF" w:rsidP="0057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A50A788" w14:textId="77777777" w:rsidR="00571CFF" w:rsidRPr="006D0572" w:rsidRDefault="00571CFF" w:rsidP="00571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vAlign w:val="bottom"/>
          </w:tcPr>
          <w:p w14:paraId="6337FD9F" w14:textId="77777777" w:rsidR="00571CFF" w:rsidRPr="006D0572" w:rsidRDefault="00571CFF" w:rsidP="0057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1C5" w:rsidRPr="006D0572" w14:paraId="5DC39CEB" w14:textId="77777777" w:rsidTr="002E496F">
        <w:tc>
          <w:tcPr>
            <w:tcW w:w="2156" w:type="pct"/>
          </w:tcPr>
          <w:p w14:paraId="6B86E539" w14:textId="77777777" w:rsidR="005121C5" w:rsidRPr="006D0572" w:rsidRDefault="005121C5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</w:tcPr>
          <w:p w14:paraId="3114B22B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0203FC35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DEF35E6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CF39EB0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91B8027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2F105D8B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1E15D43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121C5" w:rsidRPr="006D0572" w14:paraId="51A6E0F9" w14:textId="77777777" w:rsidTr="002E496F">
        <w:tc>
          <w:tcPr>
            <w:tcW w:w="2156" w:type="pct"/>
          </w:tcPr>
          <w:p w14:paraId="3467CB73" w14:textId="36976B49" w:rsidR="005121C5" w:rsidRPr="006D0572" w:rsidRDefault="007C16BF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30" w:type="pct"/>
          </w:tcPr>
          <w:p w14:paraId="0CF4B9B8" w14:textId="543440D0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027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3859180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62BA42E" w14:textId="75B09479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0273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34659E4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1CF37039" w14:textId="41D5ACFE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027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4224FFDE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078B43A" w14:textId="4E3D6D0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0273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121C5" w:rsidRPr="006D0572" w14:paraId="49AEA870" w14:textId="77777777" w:rsidTr="002E496F">
        <w:tc>
          <w:tcPr>
            <w:tcW w:w="2156" w:type="pct"/>
          </w:tcPr>
          <w:p w14:paraId="0A118A60" w14:textId="77777777" w:rsidR="005121C5" w:rsidRPr="006D0572" w:rsidRDefault="005121C5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844" w:type="pct"/>
            <w:gridSpan w:val="7"/>
          </w:tcPr>
          <w:p w14:paraId="5DF63726" w14:textId="77777777" w:rsidR="005121C5" w:rsidRPr="006D0572" w:rsidRDefault="005121C5" w:rsidP="0072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16BF" w:rsidRPr="006D0572" w14:paraId="3EBE888F" w14:textId="77777777" w:rsidTr="002E496F">
        <w:tc>
          <w:tcPr>
            <w:tcW w:w="2156" w:type="pct"/>
          </w:tcPr>
          <w:p w14:paraId="4C809F49" w14:textId="10D5A5F8" w:rsidR="007C16BF" w:rsidRPr="006D0572" w:rsidRDefault="007C16BF" w:rsidP="007C16B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C16BF">
              <w:rPr>
                <w:rFonts w:ascii="Angsana New" w:hAnsi="Angsana New" w:cs="Angsana New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630" w:type="pct"/>
          </w:tcPr>
          <w:p w14:paraId="7D6BA21C" w14:textId="39E2CD0B" w:rsidR="007C16BF" w:rsidRPr="006D0572" w:rsidRDefault="007C16BF" w:rsidP="0024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14:paraId="25371046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</w:tcPr>
          <w:p w14:paraId="4C7809E5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20866F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D22DE8" w14:textId="701C11C1" w:rsidR="007C16BF" w:rsidRPr="006D0572" w:rsidRDefault="007C16BF" w:rsidP="00CC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0381877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30F5862" w14:textId="22B21B59" w:rsidR="007C16BF" w:rsidRPr="006D0572" w:rsidRDefault="007C16BF" w:rsidP="00CC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16BF" w:rsidRPr="006D0572" w14:paraId="592F2525" w14:textId="77777777" w:rsidTr="002E496F">
        <w:tc>
          <w:tcPr>
            <w:tcW w:w="2156" w:type="pct"/>
          </w:tcPr>
          <w:p w14:paraId="2E89B170" w14:textId="77777777" w:rsidR="007C16BF" w:rsidRPr="006D0572" w:rsidRDefault="007C16BF" w:rsidP="007C16B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368E735" w14:textId="6D1EA244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14:paraId="1A7ACE13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4405F14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8C7A99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C4834FE" w14:textId="7FE21C02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925E650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E017696" w14:textId="5DE8CFBC" w:rsidR="007C16BF" w:rsidRPr="002E496F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9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6D17D14" w14:textId="7CAEDE1C" w:rsidR="00883782" w:rsidRDefault="0088378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57"/>
        <w:gridCol w:w="237"/>
        <w:gridCol w:w="1118"/>
        <w:gridCol w:w="270"/>
        <w:gridCol w:w="1076"/>
        <w:gridCol w:w="239"/>
        <w:gridCol w:w="1125"/>
      </w:tblGrid>
      <w:tr w:rsidR="002E496F" w:rsidRPr="006D0572" w14:paraId="47F32D39" w14:textId="77777777" w:rsidTr="002E496F">
        <w:tc>
          <w:tcPr>
            <w:tcW w:w="2156" w:type="pct"/>
          </w:tcPr>
          <w:p w14:paraId="399139A5" w14:textId="32746849" w:rsidR="002E496F" w:rsidRPr="006D0572" w:rsidRDefault="002E496F" w:rsidP="002E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135D3F0B" w14:textId="77777777" w:rsidR="002E496F" w:rsidRPr="006D0572" w:rsidRDefault="002E496F" w:rsidP="002E4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B484323" w14:textId="77777777" w:rsidR="002E496F" w:rsidRPr="006D0572" w:rsidRDefault="002E496F" w:rsidP="002E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vAlign w:val="bottom"/>
          </w:tcPr>
          <w:p w14:paraId="1E44941F" w14:textId="77777777" w:rsidR="002E496F" w:rsidRPr="006D0572" w:rsidRDefault="002E496F" w:rsidP="002E4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96F" w:rsidRPr="006D0572" w14:paraId="58A64DA0" w14:textId="77777777" w:rsidTr="002E496F">
        <w:tc>
          <w:tcPr>
            <w:tcW w:w="2156" w:type="pct"/>
          </w:tcPr>
          <w:p w14:paraId="571AB3E1" w14:textId="77777777" w:rsidR="002E496F" w:rsidRPr="006D0572" w:rsidRDefault="002E496F" w:rsidP="002E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673A637" w14:textId="77777777" w:rsidR="002E496F" w:rsidRPr="006D0572" w:rsidRDefault="002E496F" w:rsidP="002E4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0DBC5FE7" w14:textId="77777777" w:rsidR="002E496F" w:rsidRPr="006D0572" w:rsidRDefault="002E496F" w:rsidP="002E4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B7E52E" w14:textId="77777777" w:rsidR="002E496F" w:rsidRPr="006D0572" w:rsidRDefault="002E496F" w:rsidP="002E4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FDFDB65" w14:textId="77777777" w:rsidR="002E496F" w:rsidRPr="006D0572" w:rsidRDefault="002E496F" w:rsidP="002E4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9F088B0" w14:textId="77777777" w:rsidR="002E496F" w:rsidRPr="006D0572" w:rsidRDefault="002E496F" w:rsidP="002E4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6BB876FD" w14:textId="77777777" w:rsidR="002E496F" w:rsidRPr="006D0572" w:rsidRDefault="002E496F" w:rsidP="002E4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EB9CAD0" w14:textId="77777777" w:rsidR="002E496F" w:rsidRPr="006D0572" w:rsidRDefault="002E496F" w:rsidP="002E4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93751" w:rsidRPr="006D0572" w14:paraId="7E2DD673" w14:textId="77777777" w:rsidTr="002E496F">
        <w:tc>
          <w:tcPr>
            <w:tcW w:w="2156" w:type="pct"/>
          </w:tcPr>
          <w:p w14:paraId="7EFCD893" w14:textId="77777777" w:rsidR="00893751" w:rsidRPr="006D0572" w:rsidRDefault="00893751" w:rsidP="0089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0" w:type="pct"/>
          </w:tcPr>
          <w:p w14:paraId="450D7D5B" w14:textId="58377E7B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318EF2F0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40AA3B9" w14:textId="5907EDDE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737D570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403EC5F" w14:textId="67474AED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558FEBAD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D512CBC" w14:textId="1A311495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93751" w:rsidRPr="006D0572" w14:paraId="22CFD7F2" w14:textId="77777777" w:rsidTr="002E496F">
        <w:tc>
          <w:tcPr>
            <w:tcW w:w="2156" w:type="pct"/>
          </w:tcPr>
          <w:p w14:paraId="3F88F5C9" w14:textId="77777777" w:rsidR="00893751" w:rsidRPr="006D0572" w:rsidRDefault="00893751" w:rsidP="0089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0449EB2D" w14:textId="77777777" w:rsidR="00893751" w:rsidRPr="006D0572" w:rsidRDefault="00893751" w:rsidP="0089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16BF" w:rsidRPr="006D0572" w14:paraId="3ADCB7C6" w14:textId="77777777" w:rsidTr="002E496F">
        <w:tc>
          <w:tcPr>
            <w:tcW w:w="2156" w:type="pct"/>
          </w:tcPr>
          <w:p w14:paraId="1A9C140A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70B99527" w14:textId="5BFE03F6" w:rsidR="007C16BF" w:rsidRPr="006D0572" w:rsidRDefault="007C16BF" w:rsidP="00E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29" w:type="pct"/>
          </w:tcPr>
          <w:p w14:paraId="1A9BEAFD" w14:textId="77777777" w:rsidR="007C16BF" w:rsidRPr="006D0572" w:rsidRDefault="007C16BF" w:rsidP="007C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A929C16" w14:textId="3D803003" w:rsidR="007C16BF" w:rsidRPr="006D0572" w:rsidRDefault="007C16BF" w:rsidP="00E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47" w:type="pct"/>
          </w:tcPr>
          <w:p w14:paraId="157AF054" w14:textId="77777777" w:rsidR="007C16BF" w:rsidRPr="006D0572" w:rsidRDefault="007C16BF" w:rsidP="007C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62956B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90AE79C" w14:textId="77777777" w:rsidR="007C16BF" w:rsidRPr="006D0572" w:rsidRDefault="007C16BF" w:rsidP="007C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2643F49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16BF" w:rsidRPr="006D0572" w14:paraId="15C64D7B" w14:textId="77777777" w:rsidTr="002E496F">
        <w:tc>
          <w:tcPr>
            <w:tcW w:w="2156" w:type="pct"/>
          </w:tcPr>
          <w:p w14:paraId="4083021E" w14:textId="77777777" w:rsidR="007C16BF" w:rsidRPr="006D0572" w:rsidRDefault="007C16BF" w:rsidP="007C16B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CF514E8" w14:textId="3AEACE0F" w:rsidR="007C16BF" w:rsidRPr="006D0572" w:rsidRDefault="007C16BF" w:rsidP="00E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29" w:type="pct"/>
          </w:tcPr>
          <w:p w14:paraId="61300A94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B12CB2D" w14:textId="6AEF467C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7" w:type="pct"/>
          </w:tcPr>
          <w:p w14:paraId="6B09370A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B917597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658FE8A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F29E86C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760558D" w14:textId="118F4282" w:rsidR="00C6149D" w:rsidRDefault="00C6149D">
      <w:pPr>
        <w:rPr>
          <w:rFonts w:asciiTheme="majorBidi" w:hAnsiTheme="majorBidi" w:cstheme="majorBidi"/>
          <w:sz w:val="30"/>
          <w:szCs w:val="30"/>
          <w:cs/>
        </w:rPr>
      </w:pPr>
    </w:p>
    <w:p w14:paraId="3FF72315" w14:textId="77777777" w:rsidR="00C6149D" w:rsidRDefault="00C61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57"/>
        <w:gridCol w:w="237"/>
        <w:gridCol w:w="1118"/>
        <w:gridCol w:w="270"/>
        <w:gridCol w:w="1076"/>
        <w:gridCol w:w="239"/>
        <w:gridCol w:w="1125"/>
      </w:tblGrid>
      <w:tr w:rsidR="00893751" w:rsidRPr="006D0572" w14:paraId="40075320" w14:textId="77777777" w:rsidTr="005044CC">
        <w:tc>
          <w:tcPr>
            <w:tcW w:w="2156" w:type="pct"/>
          </w:tcPr>
          <w:p w14:paraId="3A3F31AA" w14:textId="6AB18130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14:paraId="25611968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9186BAC" w14:textId="77777777" w:rsidR="00893751" w:rsidRPr="006D0572" w:rsidRDefault="00893751" w:rsidP="0089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shd w:val="clear" w:color="auto" w:fill="auto"/>
            <w:vAlign w:val="bottom"/>
          </w:tcPr>
          <w:p w14:paraId="58E7647F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3751" w:rsidRPr="006D0572" w14:paraId="0DE3D783" w14:textId="77777777" w:rsidTr="005044CC">
        <w:tc>
          <w:tcPr>
            <w:tcW w:w="2156" w:type="pct"/>
          </w:tcPr>
          <w:p w14:paraId="740CB72E" w14:textId="77777777" w:rsidR="00893751" w:rsidRPr="006D0572" w:rsidRDefault="00893751" w:rsidP="0089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6DC67A2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70807882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B9BF815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798903FC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186AC9E5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53D006AB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E9CBBF7" w14:textId="77777777" w:rsidR="00893751" w:rsidRPr="006D0572" w:rsidRDefault="00893751" w:rsidP="0089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044CC" w:rsidRPr="006D0572" w14:paraId="6EE02543" w14:textId="77777777" w:rsidTr="005044CC">
        <w:tc>
          <w:tcPr>
            <w:tcW w:w="2156" w:type="pct"/>
          </w:tcPr>
          <w:p w14:paraId="78CF7BE7" w14:textId="77777777" w:rsidR="005044CC" w:rsidRPr="006D0572" w:rsidRDefault="005044CC" w:rsidP="005044C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0" w:type="pct"/>
            <w:shd w:val="clear" w:color="auto" w:fill="auto"/>
          </w:tcPr>
          <w:p w14:paraId="4AD1396A" w14:textId="32747D29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579471F2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4E433F7" w14:textId="2393A832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71AA8FE0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375E7C09" w14:textId="3CB2037D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3EC94242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9FFA169" w14:textId="77275F3A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044CC" w:rsidRPr="006D0572" w14:paraId="29D8ABBD" w14:textId="77777777" w:rsidTr="0019502B">
        <w:tc>
          <w:tcPr>
            <w:tcW w:w="2156" w:type="pct"/>
          </w:tcPr>
          <w:p w14:paraId="28027FAA" w14:textId="77777777" w:rsidR="005044CC" w:rsidRPr="006D0572" w:rsidRDefault="005044CC" w:rsidP="005044C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844" w:type="pct"/>
            <w:gridSpan w:val="7"/>
            <w:shd w:val="clear" w:color="auto" w:fill="auto"/>
          </w:tcPr>
          <w:p w14:paraId="02E86E35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16BF" w:rsidRPr="006D0572" w14:paraId="21379C5C" w14:textId="77777777" w:rsidTr="005044CC">
        <w:tc>
          <w:tcPr>
            <w:tcW w:w="2156" w:type="pct"/>
          </w:tcPr>
          <w:p w14:paraId="78414C3F" w14:textId="77777777" w:rsidR="007C16BF" w:rsidRPr="006D0572" w:rsidRDefault="007C16BF" w:rsidP="007C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shd w:val="clear" w:color="auto" w:fill="auto"/>
          </w:tcPr>
          <w:p w14:paraId="7C1714E1" w14:textId="367E5D42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C88EFA8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C5EB382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1953E5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EB477F2" w14:textId="4A9CC542" w:rsidR="007C16BF" w:rsidRPr="006D0572" w:rsidRDefault="007C16BF" w:rsidP="00E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30" w:type="pct"/>
          </w:tcPr>
          <w:p w14:paraId="5C6A4D23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51E29D4" w14:textId="03070E18" w:rsidR="007C16BF" w:rsidRPr="006D0572" w:rsidRDefault="007C16BF" w:rsidP="00E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7C16BF" w:rsidRPr="006D0572" w14:paraId="248A0630" w14:textId="77777777" w:rsidTr="005044CC">
        <w:tc>
          <w:tcPr>
            <w:tcW w:w="2156" w:type="pct"/>
          </w:tcPr>
          <w:p w14:paraId="6D763017" w14:textId="77777777" w:rsidR="007C16BF" w:rsidRPr="006D0572" w:rsidRDefault="007C16BF" w:rsidP="007C16B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A1FC4CF" w14:textId="28CC80C0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CE2D1D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3A58B4E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DDD3AE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90E715B" w14:textId="7A5A3637" w:rsidR="007C16BF" w:rsidRPr="006D0572" w:rsidRDefault="007C16BF" w:rsidP="00E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30" w:type="pct"/>
          </w:tcPr>
          <w:p w14:paraId="1A1FA447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AEDEC2B" w14:textId="192873F3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763</w:t>
            </w:r>
          </w:p>
        </w:tc>
      </w:tr>
    </w:tbl>
    <w:p w14:paraId="033C131F" w14:textId="0709BCC4" w:rsidR="006D7D2A" w:rsidRPr="00C6149D" w:rsidRDefault="006D7D2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57"/>
        <w:gridCol w:w="237"/>
        <w:gridCol w:w="1119"/>
        <w:gridCol w:w="270"/>
        <w:gridCol w:w="1076"/>
        <w:gridCol w:w="238"/>
        <w:gridCol w:w="1115"/>
      </w:tblGrid>
      <w:tr w:rsidR="005044CC" w:rsidRPr="006D0572" w14:paraId="5F75BE8B" w14:textId="77777777" w:rsidTr="006D7D2A">
        <w:tc>
          <w:tcPr>
            <w:tcW w:w="2158" w:type="pct"/>
          </w:tcPr>
          <w:p w14:paraId="0711334A" w14:textId="112994BF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0" w:type="pct"/>
            <w:gridSpan w:val="3"/>
            <w:shd w:val="clear" w:color="auto" w:fill="auto"/>
          </w:tcPr>
          <w:p w14:paraId="39E94FF0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AC6A8D" w14:textId="77777777" w:rsidR="005044CC" w:rsidRPr="006D0572" w:rsidRDefault="005044CC" w:rsidP="0050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  <w:shd w:val="clear" w:color="auto" w:fill="auto"/>
            <w:vAlign w:val="bottom"/>
          </w:tcPr>
          <w:p w14:paraId="5F807E2F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4CC" w:rsidRPr="006D0572" w14:paraId="7C8EFD7D" w14:textId="77777777" w:rsidTr="006D7D2A">
        <w:tc>
          <w:tcPr>
            <w:tcW w:w="2158" w:type="pct"/>
          </w:tcPr>
          <w:p w14:paraId="431BC2CC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B0CDFF5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57F8774B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2056869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4838120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3FD8190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3F606274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FADE09E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044CC" w:rsidRPr="006D0572" w14:paraId="30A07296" w14:textId="77777777" w:rsidTr="006D7D2A">
        <w:tc>
          <w:tcPr>
            <w:tcW w:w="2158" w:type="pct"/>
          </w:tcPr>
          <w:p w14:paraId="149F9A6D" w14:textId="77777777" w:rsidR="005044CC" w:rsidRPr="006D0572" w:rsidRDefault="005044CC" w:rsidP="005044C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433A9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631" w:type="pct"/>
            <w:shd w:val="clear" w:color="auto" w:fill="auto"/>
          </w:tcPr>
          <w:p w14:paraId="49F3FE5F" w14:textId="09649EA5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307253E3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D08E8FC" w14:textId="11A05500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49DEC3E5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020DF273" w14:textId="7539383A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6C1AD97A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1603E6" w14:textId="3855ED44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044CC" w:rsidRPr="006D0572" w14:paraId="22A7C927" w14:textId="77777777" w:rsidTr="006D7D2A">
        <w:tc>
          <w:tcPr>
            <w:tcW w:w="2158" w:type="pct"/>
          </w:tcPr>
          <w:p w14:paraId="1658AAC7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2" w:type="pct"/>
            <w:gridSpan w:val="7"/>
            <w:shd w:val="clear" w:color="auto" w:fill="auto"/>
          </w:tcPr>
          <w:p w14:paraId="629C564E" w14:textId="77777777" w:rsidR="005044CC" w:rsidRPr="006D0572" w:rsidRDefault="005044CC" w:rsidP="0050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4CC" w:rsidRPr="006D0572" w14:paraId="4BC10CB3" w14:textId="77777777" w:rsidTr="006D7D2A">
        <w:tc>
          <w:tcPr>
            <w:tcW w:w="2158" w:type="pct"/>
          </w:tcPr>
          <w:p w14:paraId="19DC9657" w14:textId="5F588367" w:rsidR="005044CC" w:rsidRPr="006D0572" w:rsidRDefault="002E6AD4" w:rsidP="005044C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3E8051C9" w14:textId="18F33AF4" w:rsidR="005044CC" w:rsidRPr="006D0572" w:rsidRDefault="002E6AD4" w:rsidP="002E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BCE5F1D" w14:textId="77777777" w:rsidR="005044CC" w:rsidRPr="006D0572" w:rsidRDefault="005044CC" w:rsidP="005044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23C63C" w14:textId="3D1B5494" w:rsidR="005044CC" w:rsidRPr="006D0572" w:rsidRDefault="002E6AD4" w:rsidP="002E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78B873" w14:textId="77777777" w:rsidR="005044CC" w:rsidRPr="006D0572" w:rsidRDefault="005044CC" w:rsidP="005044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C48E6A5" w14:textId="6BA687DD" w:rsidR="005044CC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5642D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130" w:type="pct"/>
          </w:tcPr>
          <w:p w14:paraId="13C5441A" w14:textId="77777777" w:rsidR="005044CC" w:rsidRPr="006D0572" w:rsidRDefault="005044CC" w:rsidP="005044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1D24C2D" w14:textId="3CA41CAD" w:rsidR="005044CC" w:rsidRPr="006D0572" w:rsidRDefault="002E6AD4" w:rsidP="002E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,969</w:t>
            </w:r>
          </w:p>
        </w:tc>
      </w:tr>
      <w:tr w:rsidR="007C16BF" w:rsidRPr="006D0572" w14:paraId="27D40246" w14:textId="77777777" w:rsidTr="006D7D2A">
        <w:tc>
          <w:tcPr>
            <w:tcW w:w="2158" w:type="pct"/>
          </w:tcPr>
          <w:p w14:paraId="7206E68C" w14:textId="4F456ACD" w:rsidR="007C16BF" w:rsidRPr="006D0572" w:rsidRDefault="007C16BF" w:rsidP="007C16B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14:paraId="0DC784DE" w14:textId="2583DE7F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29" w:type="pct"/>
            <w:shd w:val="clear" w:color="auto" w:fill="auto"/>
          </w:tcPr>
          <w:p w14:paraId="3A4103CD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B3BB06D" w14:textId="4D363F83" w:rsidR="007C16BF" w:rsidRPr="006D0572" w:rsidRDefault="007C16BF" w:rsidP="00E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235</w:t>
            </w:r>
          </w:p>
        </w:tc>
        <w:tc>
          <w:tcPr>
            <w:tcW w:w="147" w:type="pct"/>
            <w:shd w:val="clear" w:color="auto" w:fill="auto"/>
          </w:tcPr>
          <w:p w14:paraId="6BEC4772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27DD85F" w14:textId="77C6BFC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0E2AD60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321EED3" w14:textId="4E968C14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16BF" w:rsidRPr="006D0572" w14:paraId="7F943580" w14:textId="77777777" w:rsidTr="006D7D2A">
        <w:tc>
          <w:tcPr>
            <w:tcW w:w="2158" w:type="pct"/>
          </w:tcPr>
          <w:p w14:paraId="48110B44" w14:textId="77777777" w:rsidR="007C16BF" w:rsidRPr="006D0572" w:rsidRDefault="007C16BF" w:rsidP="007C16B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0E9FA2E" w14:textId="01C2292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129" w:type="pct"/>
          </w:tcPr>
          <w:p w14:paraId="3B2FA5AE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DF3DE6D" w14:textId="4FEABD4F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235</w:t>
            </w:r>
          </w:p>
        </w:tc>
        <w:tc>
          <w:tcPr>
            <w:tcW w:w="147" w:type="pct"/>
          </w:tcPr>
          <w:p w14:paraId="7FA8C9BF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9508F8A" w14:textId="52AFF169" w:rsidR="007C16BF" w:rsidRPr="007C16BF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6B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5642D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130" w:type="pct"/>
          </w:tcPr>
          <w:p w14:paraId="729F4B04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40DC6E5" w14:textId="562BCCCC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7,969</w:t>
            </w:r>
          </w:p>
        </w:tc>
      </w:tr>
    </w:tbl>
    <w:p w14:paraId="73D5686E" w14:textId="0637B7FA" w:rsidR="00244CDA" w:rsidRDefault="00244CD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57"/>
        <w:gridCol w:w="237"/>
        <w:gridCol w:w="1118"/>
        <w:gridCol w:w="270"/>
        <w:gridCol w:w="1076"/>
        <w:gridCol w:w="239"/>
        <w:gridCol w:w="1125"/>
      </w:tblGrid>
      <w:tr w:rsidR="00B94F5E" w:rsidRPr="006D0572" w14:paraId="1A28F37B" w14:textId="77777777" w:rsidTr="00D360DB">
        <w:tc>
          <w:tcPr>
            <w:tcW w:w="2156" w:type="pct"/>
          </w:tcPr>
          <w:p w14:paraId="5D144AC1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14:paraId="6E84C59F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69E5A19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shd w:val="clear" w:color="auto" w:fill="auto"/>
            <w:vAlign w:val="bottom"/>
          </w:tcPr>
          <w:p w14:paraId="33F35C4E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F5E" w:rsidRPr="006D0572" w14:paraId="760F7F88" w14:textId="77777777" w:rsidTr="00D360DB">
        <w:tc>
          <w:tcPr>
            <w:tcW w:w="2156" w:type="pct"/>
          </w:tcPr>
          <w:p w14:paraId="301172AD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8692B25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65A8EB2D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1C531B28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B458009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44D9D14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608FF0DD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D183E02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94F5E" w:rsidRPr="006D0572" w14:paraId="5E4352C0" w14:textId="77777777" w:rsidTr="00D360DB">
        <w:tc>
          <w:tcPr>
            <w:tcW w:w="2156" w:type="pct"/>
          </w:tcPr>
          <w:p w14:paraId="4B9C7612" w14:textId="77777777" w:rsidR="00B94F5E" w:rsidRPr="006D0572" w:rsidRDefault="00B94F5E" w:rsidP="00B94F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630" w:type="pct"/>
            <w:shd w:val="clear" w:color="auto" w:fill="auto"/>
          </w:tcPr>
          <w:p w14:paraId="4C6A7F82" w14:textId="0A83DE1B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360D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2CAA7871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2DB5534" w14:textId="2C9A2050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360D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536070AD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35CF6CF2" w14:textId="4D9CFBA1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360D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0" w:type="pct"/>
          </w:tcPr>
          <w:p w14:paraId="7193606B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DE6E747" w14:textId="10877DEE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360D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B94F5E" w:rsidRPr="006D0572" w14:paraId="69B75B8E" w14:textId="77777777" w:rsidTr="00D360DB">
        <w:tc>
          <w:tcPr>
            <w:tcW w:w="2156" w:type="pct"/>
          </w:tcPr>
          <w:p w14:paraId="57CA8649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  <w:shd w:val="clear" w:color="auto" w:fill="auto"/>
          </w:tcPr>
          <w:p w14:paraId="0F8E8600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42D" w:rsidRPr="006D0572" w14:paraId="137343B1" w14:textId="77777777" w:rsidTr="00D360DB">
        <w:tc>
          <w:tcPr>
            <w:tcW w:w="2156" w:type="pct"/>
          </w:tcPr>
          <w:p w14:paraId="3A404136" w14:textId="77777777" w:rsidR="00E5642D" w:rsidRPr="006D0572" w:rsidRDefault="00E5642D" w:rsidP="00E5642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  <w:shd w:val="clear" w:color="auto" w:fill="auto"/>
          </w:tcPr>
          <w:p w14:paraId="4E127A4D" w14:textId="77777777" w:rsidR="00E5642D" w:rsidRPr="006D0572" w:rsidRDefault="00E5642D" w:rsidP="00E56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5EAB2F7" w14:textId="77777777" w:rsidR="00E5642D" w:rsidRPr="006D0572" w:rsidRDefault="00E5642D" w:rsidP="00E564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7E08327" w14:textId="77777777" w:rsidR="00E5642D" w:rsidRPr="006D0572" w:rsidRDefault="00E5642D" w:rsidP="00E56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B142557" w14:textId="77777777" w:rsidR="00E5642D" w:rsidRPr="006D0572" w:rsidRDefault="00E5642D" w:rsidP="00E564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EE960F5" w14:textId="0AB0767B" w:rsidR="00E5642D" w:rsidRPr="006D0572" w:rsidRDefault="00E5642D" w:rsidP="0024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0" w:type="pct"/>
          </w:tcPr>
          <w:p w14:paraId="3A39757D" w14:textId="77777777" w:rsidR="00E5642D" w:rsidRPr="006D0572" w:rsidRDefault="00E5642D" w:rsidP="00E564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95D181F" w14:textId="503A25BD" w:rsidR="00E5642D" w:rsidRPr="006D0572" w:rsidRDefault="00E5642D" w:rsidP="00E56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7C16BF" w:rsidRPr="006D0572" w14:paraId="19F3DC51" w14:textId="77777777" w:rsidTr="00D360DB">
        <w:tc>
          <w:tcPr>
            <w:tcW w:w="2156" w:type="pct"/>
          </w:tcPr>
          <w:p w14:paraId="47F89C64" w14:textId="77777777" w:rsidR="007C16BF" w:rsidRPr="006D0572" w:rsidRDefault="007C16BF" w:rsidP="007C16B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7947FEC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FC412D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165D16EB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44F85C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CF8A3BC" w14:textId="233A3AB3" w:rsidR="007C16BF" w:rsidRPr="006D0572" w:rsidRDefault="00E5642D" w:rsidP="00E56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30" w:type="pct"/>
          </w:tcPr>
          <w:p w14:paraId="79AE339E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AFF29D0" w14:textId="1A7B55D9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</w:tr>
    </w:tbl>
    <w:p w14:paraId="23D8FFBC" w14:textId="79F5C6E5" w:rsidR="00883782" w:rsidRPr="00244CDA" w:rsidRDefault="0088378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57"/>
        <w:gridCol w:w="237"/>
        <w:gridCol w:w="1118"/>
        <w:gridCol w:w="270"/>
        <w:gridCol w:w="1076"/>
        <w:gridCol w:w="239"/>
        <w:gridCol w:w="1125"/>
      </w:tblGrid>
      <w:tr w:rsidR="00F9066F" w:rsidRPr="006D0572" w14:paraId="5D013208" w14:textId="77777777" w:rsidTr="00D360DB">
        <w:tc>
          <w:tcPr>
            <w:tcW w:w="2156" w:type="pct"/>
          </w:tcPr>
          <w:p w14:paraId="00831D37" w14:textId="121AA92E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14:paraId="41046DDE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1F7C1E7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78D6A191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66F" w:rsidRPr="006D0572" w14:paraId="64B3CE67" w14:textId="77777777" w:rsidTr="00D360DB">
        <w:tc>
          <w:tcPr>
            <w:tcW w:w="2156" w:type="pct"/>
          </w:tcPr>
          <w:p w14:paraId="11E94E93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7825EF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22541512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EB925D0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6FEC60F8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A510413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71164203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DEF699E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066F" w:rsidRPr="006D0572" w14:paraId="295DC50C" w14:textId="77777777" w:rsidTr="00D360DB">
        <w:tc>
          <w:tcPr>
            <w:tcW w:w="2156" w:type="pct"/>
          </w:tcPr>
          <w:p w14:paraId="610236EF" w14:textId="77777777" w:rsidR="00F9066F" w:rsidRPr="006D0572" w:rsidRDefault="00F9066F" w:rsidP="00F906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630" w:type="pct"/>
            <w:shd w:val="clear" w:color="auto" w:fill="auto"/>
          </w:tcPr>
          <w:p w14:paraId="2D024FC8" w14:textId="7006A22A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360D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4CBB8725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13C67F6" w14:textId="05ECBECF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360D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156D3A30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1A5DF38B" w14:textId="293A9C1D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360D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0" w:type="pct"/>
          </w:tcPr>
          <w:p w14:paraId="2154E680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11B8F85" w14:textId="05FF7A2A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360D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F9066F" w:rsidRPr="006D0572" w14:paraId="348A7E26" w14:textId="77777777" w:rsidTr="00D360DB">
        <w:tc>
          <w:tcPr>
            <w:tcW w:w="2156" w:type="pct"/>
          </w:tcPr>
          <w:p w14:paraId="0D5D2E23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  <w:shd w:val="clear" w:color="auto" w:fill="auto"/>
          </w:tcPr>
          <w:p w14:paraId="4ABFA0D9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16BF" w:rsidRPr="006D0572" w14:paraId="560D838B" w14:textId="77777777" w:rsidTr="00D360DB">
        <w:tc>
          <w:tcPr>
            <w:tcW w:w="2156" w:type="pct"/>
          </w:tcPr>
          <w:p w14:paraId="40163F10" w14:textId="77777777" w:rsidR="007C16BF" w:rsidRPr="006D0572" w:rsidRDefault="007C16BF" w:rsidP="007C16B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07E18B0" w14:textId="29323076" w:rsidR="007C16BF" w:rsidRPr="006D0572" w:rsidRDefault="007C16BF" w:rsidP="00E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29" w:type="pct"/>
            <w:shd w:val="clear" w:color="auto" w:fill="auto"/>
          </w:tcPr>
          <w:p w14:paraId="7085E38A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5B770989" w14:textId="721429F0" w:rsidR="007C16BF" w:rsidRPr="006D0572" w:rsidRDefault="007C16BF" w:rsidP="00E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  <w:shd w:val="clear" w:color="auto" w:fill="auto"/>
          </w:tcPr>
          <w:p w14:paraId="00B5B5E6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560FE5F6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F5EB0E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747517B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16BF" w:rsidRPr="006D0572" w14:paraId="302BC602" w14:textId="77777777" w:rsidTr="00D360DB">
        <w:tc>
          <w:tcPr>
            <w:tcW w:w="2156" w:type="pct"/>
          </w:tcPr>
          <w:p w14:paraId="5F7C5D9C" w14:textId="77777777" w:rsidR="007C16BF" w:rsidRPr="006D0572" w:rsidRDefault="007C16BF" w:rsidP="007C16B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01C03" w14:textId="0579F4D0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29" w:type="pct"/>
            <w:shd w:val="clear" w:color="auto" w:fill="auto"/>
          </w:tcPr>
          <w:p w14:paraId="07DF7FFA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D47FA" w14:textId="387F804E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47" w:type="pct"/>
            <w:shd w:val="clear" w:color="auto" w:fill="auto"/>
          </w:tcPr>
          <w:p w14:paraId="5DFF1776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3FB50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3CDFB0" w14:textId="77777777" w:rsidR="007C16BF" w:rsidRPr="006D0572" w:rsidRDefault="007C16BF" w:rsidP="007C16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95E428B" w14:textId="77777777" w:rsidR="007C16BF" w:rsidRPr="006D0572" w:rsidRDefault="007C16BF" w:rsidP="007C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84CBEC1" w14:textId="4277F63D" w:rsidR="00C6149D" w:rsidRDefault="00C6149D">
      <w:pPr>
        <w:rPr>
          <w:rFonts w:asciiTheme="majorBidi" w:hAnsiTheme="majorBidi" w:cstheme="majorBidi"/>
          <w:sz w:val="30"/>
          <w:szCs w:val="30"/>
          <w:cs/>
        </w:rPr>
      </w:pPr>
    </w:p>
    <w:p w14:paraId="0F2E66F1" w14:textId="77777777" w:rsidR="00C6149D" w:rsidRDefault="00C61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57"/>
        <w:gridCol w:w="237"/>
        <w:gridCol w:w="1118"/>
        <w:gridCol w:w="270"/>
        <w:gridCol w:w="1076"/>
        <w:gridCol w:w="239"/>
        <w:gridCol w:w="1125"/>
      </w:tblGrid>
      <w:tr w:rsidR="00D360DB" w:rsidRPr="006D0572" w14:paraId="444EAC0E" w14:textId="77777777" w:rsidTr="00D360DB">
        <w:tc>
          <w:tcPr>
            <w:tcW w:w="2156" w:type="pct"/>
          </w:tcPr>
          <w:p w14:paraId="02AF5070" w14:textId="583B5C32" w:rsidR="00D360DB" w:rsidRPr="00D360DB" w:rsidRDefault="00D360DB" w:rsidP="00D360D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360DB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>เงินมัดจำรับล่วงหน้า</w:t>
            </w:r>
          </w:p>
        </w:tc>
        <w:tc>
          <w:tcPr>
            <w:tcW w:w="1368" w:type="pct"/>
            <w:gridSpan w:val="3"/>
            <w:shd w:val="clear" w:color="auto" w:fill="auto"/>
          </w:tcPr>
          <w:p w14:paraId="227C9F10" w14:textId="2AAF88EB" w:rsidR="00D360DB" w:rsidRPr="00D360DB" w:rsidRDefault="00D360DB" w:rsidP="00D3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1EEDB77" w14:textId="77777777" w:rsidR="00D360DB" w:rsidRPr="006D0572" w:rsidRDefault="00D360DB" w:rsidP="00D360D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9" w:type="pct"/>
            <w:gridSpan w:val="3"/>
            <w:shd w:val="clear" w:color="auto" w:fill="auto"/>
            <w:vAlign w:val="bottom"/>
          </w:tcPr>
          <w:p w14:paraId="00A7E6D2" w14:textId="1D19D109" w:rsidR="00D360DB" w:rsidRPr="006D0572" w:rsidRDefault="00D360DB" w:rsidP="00D3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0DB" w:rsidRPr="006D0572" w14:paraId="171A4270" w14:textId="77777777" w:rsidTr="00D360DB">
        <w:tc>
          <w:tcPr>
            <w:tcW w:w="2156" w:type="pct"/>
          </w:tcPr>
          <w:p w14:paraId="16053E2F" w14:textId="77777777" w:rsidR="00D360DB" w:rsidRPr="006D0572" w:rsidRDefault="00D360DB" w:rsidP="00D360D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622F4419" w14:textId="16763CB3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4A5467AC" w14:textId="77777777" w:rsidR="00D360DB" w:rsidRPr="006D0572" w:rsidRDefault="00D360DB" w:rsidP="00D360D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319FD3D" w14:textId="5DC17C81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714D923" w14:textId="77777777" w:rsidR="00D360DB" w:rsidRPr="006D0572" w:rsidRDefault="00D360DB" w:rsidP="00D360D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5DAF499" w14:textId="51035CFE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2BE6661A" w14:textId="77777777" w:rsidR="00D360DB" w:rsidRPr="006D0572" w:rsidRDefault="00D360DB" w:rsidP="00D360D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0E7C917" w14:textId="62D258AC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360DB" w:rsidRPr="006D0572" w14:paraId="71ABB40C" w14:textId="77777777" w:rsidTr="00D360DB">
        <w:tc>
          <w:tcPr>
            <w:tcW w:w="2156" w:type="pct"/>
          </w:tcPr>
          <w:p w14:paraId="60CD3A92" w14:textId="77777777" w:rsidR="00D360DB" w:rsidRPr="006D0572" w:rsidRDefault="00D360DB" w:rsidP="00D360D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3C4CE9E0" w14:textId="35321C9A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29" w:type="pct"/>
            <w:shd w:val="clear" w:color="auto" w:fill="auto"/>
          </w:tcPr>
          <w:p w14:paraId="6DB5135C" w14:textId="77777777" w:rsidR="00D360DB" w:rsidRPr="006D0572" w:rsidRDefault="00D360DB" w:rsidP="00D360D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6B49A38" w14:textId="078A9F42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698D4277" w14:textId="77777777" w:rsidR="00D360DB" w:rsidRPr="006D0572" w:rsidRDefault="00D360DB" w:rsidP="00D360D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B3BAD30" w14:textId="7AE93581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30" w:type="pct"/>
          </w:tcPr>
          <w:p w14:paraId="6B700218" w14:textId="77777777" w:rsidR="00D360DB" w:rsidRPr="006D0572" w:rsidRDefault="00D360DB" w:rsidP="00D360D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30D5611" w14:textId="7E8D4851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D360DB" w:rsidRPr="006D0572" w14:paraId="6F24172D" w14:textId="77777777" w:rsidTr="00D360DB">
        <w:tc>
          <w:tcPr>
            <w:tcW w:w="2156" w:type="pct"/>
          </w:tcPr>
          <w:p w14:paraId="763A791A" w14:textId="77777777" w:rsidR="00D360DB" w:rsidRPr="006D0572" w:rsidRDefault="00D360DB" w:rsidP="00D360D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44" w:type="pct"/>
            <w:gridSpan w:val="7"/>
            <w:shd w:val="clear" w:color="auto" w:fill="auto"/>
          </w:tcPr>
          <w:p w14:paraId="28D7855D" w14:textId="0EBC290F" w:rsidR="00D360DB" w:rsidRPr="00D360DB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0D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360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360D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4A95" w:rsidRPr="006D0572" w14:paraId="31708A18" w14:textId="77777777" w:rsidTr="00D360DB">
        <w:tc>
          <w:tcPr>
            <w:tcW w:w="2156" w:type="pct"/>
          </w:tcPr>
          <w:p w14:paraId="54C2369D" w14:textId="56A5E954" w:rsidR="00094A95" w:rsidRPr="006D0572" w:rsidRDefault="00094A95" w:rsidP="00094A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9B60757" w14:textId="2AC15BB1" w:rsidR="00094A95" w:rsidRPr="006D0572" w:rsidRDefault="00094A95" w:rsidP="0009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29" w:type="pct"/>
            <w:shd w:val="clear" w:color="auto" w:fill="auto"/>
          </w:tcPr>
          <w:p w14:paraId="17447A70" w14:textId="2A8AF686" w:rsidR="00094A95" w:rsidRPr="006D0572" w:rsidRDefault="00094A95" w:rsidP="00094A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3919C865" w14:textId="5DD1ADC7" w:rsidR="00094A95" w:rsidRPr="006D0572" w:rsidRDefault="00094A95" w:rsidP="0009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147" w:type="pct"/>
            <w:shd w:val="clear" w:color="auto" w:fill="auto"/>
          </w:tcPr>
          <w:p w14:paraId="2D299CE4" w14:textId="77777777" w:rsidR="00094A95" w:rsidRPr="006D0572" w:rsidRDefault="00094A95" w:rsidP="00094A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0749445" w14:textId="2CA4A0DD" w:rsidR="00094A95" w:rsidRPr="006D0572" w:rsidRDefault="00094A95" w:rsidP="0009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0368F2D0" w14:textId="77777777" w:rsidR="00094A95" w:rsidRPr="006D0572" w:rsidRDefault="00094A95" w:rsidP="00094A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C37BD92" w14:textId="50049265" w:rsidR="00094A95" w:rsidRPr="006D0572" w:rsidRDefault="00094A95" w:rsidP="0009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94A95" w:rsidRPr="006D0572" w14:paraId="263DA18E" w14:textId="77777777" w:rsidTr="00D360DB">
        <w:tc>
          <w:tcPr>
            <w:tcW w:w="2156" w:type="pct"/>
          </w:tcPr>
          <w:p w14:paraId="317FA17C" w14:textId="47B575C9" w:rsidR="00094A95" w:rsidRPr="00D360DB" w:rsidRDefault="00094A95" w:rsidP="00094A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60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2CD2B" w14:textId="04D6A9D4" w:rsidR="00094A95" w:rsidRPr="00D360DB" w:rsidRDefault="00094A95" w:rsidP="0009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29" w:type="pct"/>
            <w:shd w:val="clear" w:color="auto" w:fill="auto"/>
          </w:tcPr>
          <w:p w14:paraId="5165AA29" w14:textId="77777777" w:rsidR="00094A95" w:rsidRPr="00D360DB" w:rsidRDefault="00094A95" w:rsidP="00094A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DC1EF" w14:textId="3CB86538" w:rsidR="00094A95" w:rsidRPr="00D360DB" w:rsidRDefault="00094A95" w:rsidP="0009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47</w:t>
            </w:r>
          </w:p>
        </w:tc>
        <w:tc>
          <w:tcPr>
            <w:tcW w:w="147" w:type="pct"/>
            <w:shd w:val="clear" w:color="auto" w:fill="auto"/>
          </w:tcPr>
          <w:p w14:paraId="1045BBE7" w14:textId="77777777" w:rsidR="00094A95" w:rsidRPr="00D360DB" w:rsidRDefault="00094A95" w:rsidP="00094A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4ABB" w14:textId="42BBF8BB" w:rsidR="00094A95" w:rsidRPr="00D360DB" w:rsidRDefault="00094A95" w:rsidP="0009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49ADE284" w14:textId="77777777" w:rsidR="00094A95" w:rsidRPr="00D360DB" w:rsidRDefault="00094A95" w:rsidP="00094A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ED7C216" w14:textId="090FD928" w:rsidR="00094A95" w:rsidRPr="00D360DB" w:rsidRDefault="00094A95" w:rsidP="0009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775C2C7" w14:textId="022FEACB" w:rsidR="006D7D2A" w:rsidRPr="00C6149D" w:rsidRDefault="006D7D2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57"/>
        <w:gridCol w:w="237"/>
        <w:gridCol w:w="1118"/>
        <w:gridCol w:w="270"/>
        <w:gridCol w:w="1076"/>
        <w:gridCol w:w="239"/>
        <w:gridCol w:w="1125"/>
      </w:tblGrid>
      <w:tr w:rsidR="00D360DB" w:rsidRPr="006D0572" w14:paraId="3A0CB327" w14:textId="77777777" w:rsidTr="00D360DB">
        <w:tc>
          <w:tcPr>
            <w:tcW w:w="2156" w:type="pct"/>
          </w:tcPr>
          <w:p w14:paraId="4720EB77" w14:textId="1305FADE" w:rsidR="00D360DB" w:rsidRPr="006D0572" w:rsidRDefault="00D360DB" w:rsidP="00D360D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14:paraId="54F60899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DB4C3A6" w14:textId="77777777" w:rsidR="00D360DB" w:rsidRPr="006D0572" w:rsidRDefault="00D360DB" w:rsidP="00D3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shd w:val="clear" w:color="auto" w:fill="auto"/>
            <w:vAlign w:val="bottom"/>
          </w:tcPr>
          <w:p w14:paraId="1AC2B0FE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0DB" w:rsidRPr="006D0572" w14:paraId="420E8CFE" w14:textId="77777777" w:rsidTr="00D360DB">
        <w:tc>
          <w:tcPr>
            <w:tcW w:w="2156" w:type="pct"/>
          </w:tcPr>
          <w:p w14:paraId="14419F76" w14:textId="77777777" w:rsidR="00D360DB" w:rsidRPr="006D0572" w:rsidRDefault="00D360DB" w:rsidP="00D360D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348F1F80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71B83CBA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3FE937F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186D4695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33974A2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3E3C2EA9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5D6F1FF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360DB" w:rsidRPr="006D0572" w14:paraId="559BF0A8" w14:textId="77777777" w:rsidTr="00D360DB">
        <w:tc>
          <w:tcPr>
            <w:tcW w:w="2156" w:type="pct"/>
          </w:tcPr>
          <w:p w14:paraId="4343BF72" w14:textId="77777777" w:rsidR="00D360DB" w:rsidRPr="006D0572" w:rsidRDefault="00D360DB" w:rsidP="00D360D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ดอกเบี้ยค้างจ่าย</w:t>
            </w:r>
          </w:p>
        </w:tc>
        <w:tc>
          <w:tcPr>
            <w:tcW w:w="630" w:type="pct"/>
            <w:shd w:val="clear" w:color="auto" w:fill="auto"/>
          </w:tcPr>
          <w:p w14:paraId="191443B8" w14:textId="3415EFBA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3976B260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19A5E01F" w14:textId="6B2C13C6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0B93D789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41C0672E" w14:textId="277AE20A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0" w:type="pct"/>
          </w:tcPr>
          <w:p w14:paraId="0D432356" w14:textId="77777777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3AF42A0" w14:textId="6528EE6A" w:rsidR="00D360DB" w:rsidRPr="006D0572" w:rsidRDefault="00D360DB" w:rsidP="00D36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D360DB" w:rsidRPr="006D0572" w14:paraId="08BB474F" w14:textId="77777777" w:rsidTr="00D360DB">
        <w:tc>
          <w:tcPr>
            <w:tcW w:w="2156" w:type="pct"/>
          </w:tcPr>
          <w:p w14:paraId="5A6C3286" w14:textId="77777777" w:rsidR="00D360DB" w:rsidRPr="006D0572" w:rsidRDefault="00D360DB" w:rsidP="00D360D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44" w:type="pct"/>
            <w:gridSpan w:val="7"/>
            <w:shd w:val="clear" w:color="auto" w:fill="auto"/>
          </w:tcPr>
          <w:p w14:paraId="03DB2230" w14:textId="77777777" w:rsidR="00D360DB" w:rsidRPr="006D0572" w:rsidRDefault="00D360DB" w:rsidP="00D3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A8E" w:rsidRPr="006D0572" w14:paraId="4C9E722E" w14:textId="77777777" w:rsidTr="00D360DB">
        <w:tc>
          <w:tcPr>
            <w:tcW w:w="2156" w:type="pct"/>
          </w:tcPr>
          <w:p w14:paraId="13AB5A33" w14:textId="77777777" w:rsidR="00A93A8E" w:rsidRPr="006D0572" w:rsidRDefault="00A93A8E" w:rsidP="00A93A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  <w:shd w:val="clear" w:color="auto" w:fill="auto"/>
          </w:tcPr>
          <w:p w14:paraId="2FB0085B" w14:textId="1CDAA21B" w:rsidR="00A93A8E" w:rsidRPr="006D0572" w:rsidRDefault="00A93A8E" w:rsidP="00A9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F3D5CE2" w14:textId="77777777" w:rsidR="00A93A8E" w:rsidRPr="006D0572" w:rsidRDefault="00A93A8E" w:rsidP="00A93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0210B11" w14:textId="77777777" w:rsidR="00A93A8E" w:rsidRPr="006D0572" w:rsidRDefault="00A93A8E" w:rsidP="00A9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B25129" w14:textId="77777777" w:rsidR="00A93A8E" w:rsidRPr="006D0572" w:rsidRDefault="00A93A8E" w:rsidP="00A93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9E05E66" w14:textId="66B555D3" w:rsidR="00A93A8E" w:rsidRPr="006D0572" w:rsidRDefault="00A93A8E" w:rsidP="0024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" w:type="pct"/>
          </w:tcPr>
          <w:p w14:paraId="1F9233FE" w14:textId="77777777" w:rsidR="00A93A8E" w:rsidRPr="006D0572" w:rsidRDefault="00A93A8E" w:rsidP="00A93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6E14EF2" w14:textId="687E1130" w:rsidR="00A93A8E" w:rsidRPr="006D0572" w:rsidRDefault="00A93A8E" w:rsidP="0096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93A8E" w:rsidRPr="006D0572" w14:paraId="7E3AABED" w14:textId="77777777" w:rsidTr="00D360DB">
        <w:tc>
          <w:tcPr>
            <w:tcW w:w="2156" w:type="pct"/>
          </w:tcPr>
          <w:p w14:paraId="758F277F" w14:textId="77777777" w:rsidR="00A93A8E" w:rsidRPr="006D0572" w:rsidRDefault="00A93A8E" w:rsidP="00A93A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FEB3CB5" w14:textId="0A8999BD" w:rsidR="00A93A8E" w:rsidRPr="006D0572" w:rsidRDefault="00A93A8E" w:rsidP="00A9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E84B21C" w14:textId="77777777" w:rsidR="00A93A8E" w:rsidRPr="006D0572" w:rsidRDefault="00A93A8E" w:rsidP="00A93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53B1CB84" w14:textId="77777777" w:rsidR="00A93A8E" w:rsidRPr="006D0572" w:rsidRDefault="00A93A8E" w:rsidP="00A9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D95DA5" w14:textId="77777777" w:rsidR="00A93A8E" w:rsidRPr="006D0572" w:rsidRDefault="00A93A8E" w:rsidP="00A93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BEA62DA" w14:textId="55AA6D32" w:rsidR="00A93A8E" w:rsidRPr="006D0572" w:rsidRDefault="00A93A8E" w:rsidP="0024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30" w:type="pct"/>
          </w:tcPr>
          <w:p w14:paraId="29DF0BDB" w14:textId="77777777" w:rsidR="00A93A8E" w:rsidRPr="006D0572" w:rsidRDefault="00A93A8E" w:rsidP="00A93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CD68F0C" w14:textId="47665E31" w:rsidR="00A93A8E" w:rsidRPr="006D0572" w:rsidRDefault="00A93A8E" w:rsidP="00A9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</w:tbl>
    <w:p w14:paraId="719F89C1" w14:textId="1645F3E6" w:rsidR="00244CDA" w:rsidRDefault="00244CDA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70"/>
        <w:gridCol w:w="270"/>
        <w:gridCol w:w="1080"/>
        <w:gridCol w:w="270"/>
        <w:gridCol w:w="1170"/>
        <w:gridCol w:w="270"/>
        <w:gridCol w:w="1074"/>
        <w:gridCol w:w="270"/>
        <w:gridCol w:w="1118"/>
        <w:gridCol w:w="236"/>
        <w:gridCol w:w="1145"/>
      </w:tblGrid>
      <w:tr w:rsidR="002E3F20" w:rsidRPr="006D0572" w14:paraId="1F4F5D6E" w14:textId="77777777" w:rsidTr="00AE1D55">
        <w:tc>
          <w:tcPr>
            <w:tcW w:w="1080" w:type="dxa"/>
            <w:vAlign w:val="bottom"/>
          </w:tcPr>
          <w:p w14:paraId="64DAAE0C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453F2AE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14:paraId="1391BB68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283" w:type="dxa"/>
            <w:gridSpan w:val="7"/>
            <w:tcBorders>
              <w:left w:val="nil"/>
              <w:right w:val="nil"/>
            </w:tcBorders>
          </w:tcPr>
          <w:p w14:paraId="58CF2F1D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640E4" w:rsidRPr="006D0572" w14:paraId="19388CFC" w14:textId="77777777" w:rsidTr="00AE1D55">
        <w:tc>
          <w:tcPr>
            <w:tcW w:w="1080" w:type="dxa"/>
            <w:vAlign w:val="bottom"/>
          </w:tcPr>
          <w:p w14:paraId="42BFFC09" w14:textId="12DF1545" w:rsidR="002E3F20" w:rsidRPr="00FF2617" w:rsidRDefault="00FF2617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FF261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5A34AC27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1BD2790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0A39F85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2B93D8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02D3C035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3</w:t>
            </w:r>
            <w:r w:rsidR="002E65C0" w:rsidRPr="006D0572">
              <w:rPr>
                <w:rFonts w:ascii="Angsana New" w:hAnsi="Angsana New" w:cs="Angsana New"/>
                <w:lang w:val="en-US"/>
              </w:rPr>
              <w:t>1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1081529A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4A8AE7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62BFB029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ED5F27A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20C42D81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127905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5CB96F69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F3EAA2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387D1A60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269A054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3</w:t>
            </w:r>
            <w:r w:rsidR="002E65C0" w:rsidRPr="006D0572">
              <w:rPr>
                <w:rFonts w:ascii="Angsana New" w:hAnsi="Angsana New" w:cs="Angsana New"/>
                <w:lang w:val="en-US"/>
              </w:rPr>
              <w:t>1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</w:p>
        </w:tc>
      </w:tr>
      <w:tr w:rsidR="007640E4" w:rsidRPr="006D0572" w14:paraId="427362D7" w14:textId="77777777" w:rsidTr="00AE1D55">
        <w:tc>
          <w:tcPr>
            <w:tcW w:w="1080" w:type="dxa"/>
            <w:vAlign w:val="bottom"/>
          </w:tcPr>
          <w:p w14:paraId="29856A8D" w14:textId="010AFDF4" w:rsidR="002E3F20" w:rsidRPr="00FF2617" w:rsidRDefault="00FF2617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="000D6E14" w:rsidRPr="00FF261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7E55763D" w14:textId="79B6825F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="00D360DB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2FA60C41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30EA77" w14:textId="33C9744C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="00D360DB">
              <w:rPr>
                <w:rFonts w:ascii="Angsana New" w:hAnsi="Angsana New" w:cs="Angsana New" w:hint="cs"/>
                <w:cs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3F9F8A55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8AB412" w14:textId="4A6F0556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="00D360DB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722B0488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7759C81E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A5F2AB2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FF5DBFC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6052CE9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1F98C2BC" w14:textId="0F876DE1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="00D360DB">
              <w:rPr>
                <w:rFonts w:ascii="Angsana New" w:hAnsi="Angsana New" w:cs="Angsana New" w:hint="cs"/>
                <w:cs/>
                <w:lang w:val="en-US"/>
              </w:rPr>
              <w:t>4</w:t>
            </w:r>
          </w:p>
        </w:tc>
      </w:tr>
      <w:tr w:rsidR="002E3F20" w:rsidRPr="006D0572" w14:paraId="1AFD18FE" w14:textId="77777777" w:rsidTr="00AE1D55">
        <w:tc>
          <w:tcPr>
            <w:tcW w:w="1080" w:type="dxa"/>
          </w:tcPr>
          <w:p w14:paraId="5FA3A2F4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3AF441B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15D49501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283" w:type="dxa"/>
            <w:gridSpan w:val="7"/>
            <w:tcBorders>
              <w:left w:val="nil"/>
              <w:right w:val="nil"/>
            </w:tcBorders>
          </w:tcPr>
          <w:p w14:paraId="17650EFF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="007640E4"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บาท)</w:t>
            </w:r>
          </w:p>
        </w:tc>
      </w:tr>
      <w:tr w:rsidR="007640E4" w:rsidRPr="006D0572" w14:paraId="6382CBC5" w14:textId="77777777" w:rsidTr="00AE1D55">
        <w:tc>
          <w:tcPr>
            <w:tcW w:w="1080" w:type="dxa"/>
          </w:tcPr>
          <w:p w14:paraId="7AB47F44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  <w:r w:rsidR="00B94F5E" w:rsidRPr="006D0572">
              <w:rPr>
                <w:rFonts w:ascii="Angsana New" w:hAnsi="Angsana New" w:cs="Angsana New" w:hint="cs"/>
                <w:cs/>
                <w:lang w:val="en-US"/>
              </w:rPr>
              <w:t>ย่อย</w:t>
            </w:r>
          </w:p>
        </w:tc>
        <w:tc>
          <w:tcPr>
            <w:tcW w:w="1170" w:type="dxa"/>
          </w:tcPr>
          <w:p w14:paraId="79836057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/>
                <w:lang w:val="en-US"/>
              </w:rPr>
              <w:t xml:space="preserve">     1.05</w:t>
            </w:r>
          </w:p>
        </w:tc>
        <w:tc>
          <w:tcPr>
            <w:tcW w:w="270" w:type="dxa"/>
          </w:tcPr>
          <w:p w14:paraId="4013E78F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6A73FD3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/>
                <w:lang w:val="en-US"/>
              </w:rPr>
              <w:t xml:space="preserve">     1.05</w:t>
            </w:r>
          </w:p>
        </w:tc>
        <w:tc>
          <w:tcPr>
            <w:tcW w:w="270" w:type="dxa"/>
          </w:tcPr>
          <w:p w14:paraId="69486A8D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2C8874" w14:textId="44716ED2" w:rsidR="007640E4" w:rsidRPr="006D0572" w:rsidRDefault="009C171D" w:rsidP="002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,572</w:t>
            </w:r>
          </w:p>
        </w:tc>
        <w:tc>
          <w:tcPr>
            <w:tcW w:w="270" w:type="dxa"/>
          </w:tcPr>
          <w:p w14:paraId="397B8CD4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4" w:type="dxa"/>
          </w:tcPr>
          <w:p w14:paraId="53D66DD1" w14:textId="77B4FCE2" w:rsidR="007640E4" w:rsidRPr="006D0572" w:rsidRDefault="00D36F33" w:rsidP="002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36,520</w:t>
            </w:r>
          </w:p>
        </w:tc>
        <w:tc>
          <w:tcPr>
            <w:tcW w:w="270" w:type="dxa"/>
          </w:tcPr>
          <w:p w14:paraId="643FCBBB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8" w:type="dxa"/>
          </w:tcPr>
          <w:p w14:paraId="7E77B8D8" w14:textId="57152DA8" w:rsidR="007640E4" w:rsidRPr="006D0572" w:rsidRDefault="00D36F33" w:rsidP="002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(28,624)</w:t>
            </w:r>
          </w:p>
        </w:tc>
        <w:tc>
          <w:tcPr>
            <w:tcW w:w="236" w:type="dxa"/>
          </w:tcPr>
          <w:p w14:paraId="51FB3698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</w:tcPr>
          <w:p w14:paraId="2D6A5670" w14:textId="5E78ADC8" w:rsidR="007640E4" w:rsidRPr="006D0572" w:rsidRDefault="00D36F33" w:rsidP="008B3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11,46</w:t>
            </w:r>
            <w:r w:rsidR="00AB5D7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640E4" w:rsidRPr="006D0572" w14:paraId="633E01AF" w14:textId="77777777" w:rsidTr="00AE1D55">
        <w:tc>
          <w:tcPr>
            <w:tcW w:w="1080" w:type="dxa"/>
          </w:tcPr>
          <w:p w14:paraId="2BD0308A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</w:tcPr>
          <w:p w14:paraId="6CE2EE27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58D74E12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6DAE4C6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268770C6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E2489" w14:textId="04669FC3" w:rsidR="007640E4" w:rsidRPr="006D0572" w:rsidRDefault="009C171D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3,572</w:t>
            </w:r>
          </w:p>
        </w:tc>
        <w:tc>
          <w:tcPr>
            <w:tcW w:w="270" w:type="dxa"/>
          </w:tcPr>
          <w:p w14:paraId="14CC75FC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4" w:type="dxa"/>
          </w:tcPr>
          <w:p w14:paraId="02D712B3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FF521D1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8" w:type="dxa"/>
          </w:tcPr>
          <w:p w14:paraId="4A1EF8AA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213662E8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D2D42" w14:textId="2BCBDEE3" w:rsidR="007640E4" w:rsidRPr="006D0572" w:rsidRDefault="00D36F33" w:rsidP="0085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11,46</w:t>
            </w:r>
            <w:r w:rsidR="00AB5D7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5CD38611" w14:textId="77777777" w:rsidR="003A2B70" w:rsidRPr="002D35AA" w:rsidRDefault="003A2B70" w:rsidP="000D6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6C2632" w14:textId="56612DF3" w:rsidR="007A1960" w:rsidRDefault="0083358C" w:rsidP="00883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D0572">
        <w:rPr>
          <w:rFonts w:asciiTheme="majorBidi" w:hAnsiTheme="majorBidi" w:cstheme="majorBidi" w:hint="cs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6D0572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6D0572">
        <w:rPr>
          <w:rFonts w:asciiTheme="majorBidi" w:hAnsiTheme="majorBidi" w:cstheme="majorBidi" w:hint="cs"/>
          <w:sz w:val="30"/>
          <w:szCs w:val="30"/>
          <w:cs/>
        </w:rPr>
        <w:t>เงินกู้ยืมประเภทชำระคืนเมื่อทวงถาม</w:t>
      </w:r>
    </w:p>
    <w:p w14:paraId="692C971F" w14:textId="4AF588C6" w:rsidR="00244CDA" w:rsidRPr="002D35AA" w:rsidRDefault="00244CDA" w:rsidP="002D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1119004" w14:textId="77777777" w:rsidR="00652A80" w:rsidRDefault="006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FF5BD2E" w14:textId="36128F55" w:rsidR="0025605C" w:rsidRPr="006D0572" w:rsidRDefault="0025605C" w:rsidP="0025605C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  <w:r w:rsidR="00097098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11678287" w14:textId="77777777" w:rsidR="0025605C" w:rsidRPr="002D35AA" w:rsidRDefault="0025605C" w:rsidP="002D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57"/>
        <w:gridCol w:w="237"/>
        <w:gridCol w:w="1118"/>
        <w:gridCol w:w="270"/>
        <w:gridCol w:w="1076"/>
        <w:gridCol w:w="239"/>
        <w:gridCol w:w="1125"/>
      </w:tblGrid>
      <w:tr w:rsidR="00097098" w:rsidRPr="006D0572" w14:paraId="2ECE09B5" w14:textId="77777777" w:rsidTr="00290688">
        <w:tc>
          <w:tcPr>
            <w:tcW w:w="2156" w:type="pct"/>
          </w:tcPr>
          <w:p w14:paraId="3A38AC1E" w14:textId="77777777" w:rsidR="00097098" w:rsidRPr="006D0572" w:rsidRDefault="00097098" w:rsidP="002906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14:paraId="2B2FDFFA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6B054EE" w14:textId="77777777" w:rsidR="00097098" w:rsidRPr="006D0572" w:rsidRDefault="00097098" w:rsidP="0029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shd w:val="clear" w:color="auto" w:fill="auto"/>
            <w:vAlign w:val="bottom"/>
          </w:tcPr>
          <w:p w14:paraId="15B729DF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098" w:rsidRPr="006D0572" w14:paraId="552CBE19" w14:textId="77777777" w:rsidTr="00290688">
        <w:tc>
          <w:tcPr>
            <w:tcW w:w="2156" w:type="pct"/>
          </w:tcPr>
          <w:p w14:paraId="31573959" w14:textId="77777777" w:rsidR="00097098" w:rsidRPr="006D0572" w:rsidRDefault="00097098" w:rsidP="002906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7A3FE7F1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00B1F5E0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6324673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11C58CD6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2B8B1A0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628336B1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ED60FE5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97098" w:rsidRPr="006D0572" w14:paraId="31BEA514" w14:textId="77777777" w:rsidTr="00290688">
        <w:tc>
          <w:tcPr>
            <w:tcW w:w="2156" w:type="pct"/>
          </w:tcPr>
          <w:p w14:paraId="3085B33A" w14:textId="4EE5C060" w:rsidR="00097098" w:rsidRPr="006D0572" w:rsidRDefault="00097098" w:rsidP="002906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1439925D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7FB0A889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373E9D29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781FFE70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7E711900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0" w:type="pct"/>
          </w:tcPr>
          <w:p w14:paraId="53D92131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BDB28F2" w14:textId="77777777" w:rsidR="00097098" w:rsidRPr="006D0572" w:rsidRDefault="00097098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97098" w:rsidRPr="006D0572" w14:paraId="4CC96E8B" w14:textId="77777777" w:rsidTr="00290688">
        <w:tc>
          <w:tcPr>
            <w:tcW w:w="2156" w:type="pct"/>
          </w:tcPr>
          <w:p w14:paraId="79CFCFF2" w14:textId="77777777" w:rsidR="00097098" w:rsidRPr="006D0572" w:rsidRDefault="00097098" w:rsidP="002906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44" w:type="pct"/>
            <w:gridSpan w:val="7"/>
            <w:shd w:val="clear" w:color="auto" w:fill="auto"/>
          </w:tcPr>
          <w:p w14:paraId="34697565" w14:textId="77777777" w:rsidR="00097098" w:rsidRPr="006D0572" w:rsidRDefault="00097098" w:rsidP="0029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098" w:rsidRPr="006D0572" w14:paraId="1E29A101" w14:textId="77777777" w:rsidTr="00290688">
        <w:tc>
          <w:tcPr>
            <w:tcW w:w="2156" w:type="pct"/>
          </w:tcPr>
          <w:p w14:paraId="66A2B5F1" w14:textId="7C625BD0" w:rsidR="00097098" w:rsidRPr="006D0572" w:rsidRDefault="00097098" w:rsidP="0009709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630" w:type="pct"/>
            <w:shd w:val="clear" w:color="auto" w:fill="auto"/>
          </w:tcPr>
          <w:p w14:paraId="0B2ACA87" w14:textId="5BF3EE76" w:rsidR="00097098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32,76</w:t>
            </w:r>
            <w:r w:rsidR="00986A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03A846B5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9AD40ED" w14:textId="2124FE0B" w:rsidR="00097098" w:rsidRPr="006D0572" w:rsidRDefault="009F465E" w:rsidP="009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45,105</w:t>
            </w:r>
          </w:p>
        </w:tc>
        <w:tc>
          <w:tcPr>
            <w:tcW w:w="147" w:type="pct"/>
            <w:shd w:val="clear" w:color="auto" w:fill="auto"/>
          </w:tcPr>
          <w:p w14:paraId="36A0C6A0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0F0ABA2" w14:textId="2C5DE206" w:rsidR="00097098" w:rsidRPr="006D0572" w:rsidRDefault="00C14B47" w:rsidP="0009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</w:t>
            </w:r>
            <w:r w:rsidR="00986A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3BF558F1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E61EF64" w14:textId="500222D9" w:rsidR="00097098" w:rsidRPr="006D0572" w:rsidRDefault="00E73CD9" w:rsidP="0009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22,553</w:t>
            </w:r>
          </w:p>
        </w:tc>
      </w:tr>
      <w:tr w:rsidR="00097098" w:rsidRPr="006D0572" w14:paraId="0C87F954" w14:textId="77777777" w:rsidTr="00290688">
        <w:tc>
          <w:tcPr>
            <w:tcW w:w="2156" w:type="pct"/>
          </w:tcPr>
          <w:p w14:paraId="1125D3B0" w14:textId="646944BB" w:rsidR="00097098" w:rsidRPr="006D0572" w:rsidRDefault="00097098" w:rsidP="0009709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630" w:type="pct"/>
            <w:shd w:val="clear" w:color="auto" w:fill="auto"/>
          </w:tcPr>
          <w:p w14:paraId="7336B577" w14:textId="5F4BD9CE" w:rsidR="00097098" w:rsidRPr="006D0572" w:rsidRDefault="00097098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4DC8EB8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C5BDF50" w14:textId="77777777" w:rsidR="00097098" w:rsidRPr="006D0572" w:rsidRDefault="00097098" w:rsidP="009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93024A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1CB9F08" w14:textId="77777777" w:rsidR="00097098" w:rsidRPr="006D0572" w:rsidRDefault="00097098" w:rsidP="0009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BA0E10E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55E6A655" w14:textId="77777777" w:rsidR="00097098" w:rsidRDefault="00097098" w:rsidP="0009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7098" w:rsidRPr="006D0572" w14:paraId="6DB0A75C" w14:textId="77777777" w:rsidTr="00290688">
        <w:tc>
          <w:tcPr>
            <w:tcW w:w="2156" w:type="pct"/>
          </w:tcPr>
          <w:p w14:paraId="1504AB08" w14:textId="357EA010" w:rsidR="00097098" w:rsidRPr="006D0572" w:rsidRDefault="00097098" w:rsidP="0009709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Theme="majorBidi" w:hAnsiTheme="majorBidi" w:cstheme="majorBidi"/>
                <w:cs/>
              </w:rPr>
              <w:t xml:space="preserve">   </w:t>
            </w:r>
            <w:r w:rsidRPr="0076015C">
              <w:rPr>
                <w:rFonts w:asciiTheme="majorBidi" w:hAnsiTheme="majorBidi" w:cstheme="majorBidi"/>
              </w:rPr>
              <w:t>1</w:t>
            </w:r>
            <w:r w:rsidRPr="0076015C">
              <w:rPr>
                <w:rFonts w:asciiTheme="majorBidi" w:hAnsiTheme="majorBidi" w:cstheme="majorBidi"/>
                <w:cs/>
              </w:rPr>
              <w:t xml:space="preserve"> - </w:t>
            </w:r>
            <w:r w:rsidRPr="0076015C">
              <w:rPr>
                <w:rFonts w:asciiTheme="majorBidi" w:hAnsiTheme="majorBidi" w:cstheme="majorBidi"/>
              </w:rPr>
              <w:t xml:space="preserve">90 </w:t>
            </w:r>
            <w:r w:rsidRPr="0076015C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630" w:type="pct"/>
            <w:shd w:val="clear" w:color="auto" w:fill="auto"/>
          </w:tcPr>
          <w:p w14:paraId="6F221DBB" w14:textId="55C7808A" w:rsidR="00097098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11,795</w:t>
            </w:r>
          </w:p>
        </w:tc>
        <w:tc>
          <w:tcPr>
            <w:tcW w:w="129" w:type="pct"/>
            <w:shd w:val="clear" w:color="auto" w:fill="auto"/>
          </w:tcPr>
          <w:p w14:paraId="0ADB883F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3068F5D" w14:textId="417BE9FC" w:rsidR="00097098" w:rsidRPr="006D0572" w:rsidRDefault="009F465E" w:rsidP="009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22,222</w:t>
            </w:r>
          </w:p>
        </w:tc>
        <w:tc>
          <w:tcPr>
            <w:tcW w:w="147" w:type="pct"/>
            <w:shd w:val="clear" w:color="auto" w:fill="auto"/>
          </w:tcPr>
          <w:p w14:paraId="4DB69849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0FCF684" w14:textId="332947A7" w:rsidR="00097098" w:rsidRPr="006D0572" w:rsidRDefault="00C14B47" w:rsidP="0009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30" w:type="pct"/>
          </w:tcPr>
          <w:p w14:paraId="338A2987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5667F862" w14:textId="4E31B1E5" w:rsidR="00097098" w:rsidRDefault="00E73CD9" w:rsidP="0009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C14B47" w:rsidRPr="006D0572" w14:paraId="2642E656" w14:textId="77777777" w:rsidTr="00290688">
        <w:tc>
          <w:tcPr>
            <w:tcW w:w="2156" w:type="pct"/>
          </w:tcPr>
          <w:p w14:paraId="0025C86A" w14:textId="55CF4F64" w:rsidR="00C14B47" w:rsidRPr="006D0572" w:rsidRDefault="00C14B47" w:rsidP="00C14B4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Theme="majorBidi" w:hAnsiTheme="majorBidi" w:cstheme="majorBidi"/>
                <w:cs/>
              </w:rPr>
              <w:t xml:space="preserve">   </w:t>
            </w:r>
            <w:r w:rsidRPr="0076015C">
              <w:rPr>
                <w:rFonts w:asciiTheme="majorBidi" w:hAnsiTheme="majorBidi" w:cstheme="majorBidi"/>
              </w:rPr>
              <w:t>91</w:t>
            </w:r>
            <w:r w:rsidRPr="0076015C">
              <w:rPr>
                <w:rFonts w:asciiTheme="majorBidi" w:hAnsiTheme="majorBidi" w:cstheme="majorBidi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</w:rPr>
              <w:t>-</w:t>
            </w:r>
            <w:r w:rsidRPr="0076015C">
              <w:rPr>
                <w:rFonts w:asciiTheme="majorBidi" w:hAnsiTheme="majorBidi" w:cstheme="majorBidi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</w:rPr>
              <w:t xml:space="preserve">180 </w:t>
            </w:r>
            <w:r w:rsidRPr="0076015C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630" w:type="pct"/>
            <w:shd w:val="clear" w:color="auto" w:fill="auto"/>
          </w:tcPr>
          <w:p w14:paraId="44864DB8" w14:textId="20E321DF" w:rsidR="00C14B47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  <w:tc>
          <w:tcPr>
            <w:tcW w:w="129" w:type="pct"/>
            <w:shd w:val="clear" w:color="auto" w:fill="auto"/>
          </w:tcPr>
          <w:p w14:paraId="6F60630F" w14:textId="77777777" w:rsidR="00C14B47" w:rsidRPr="006D0572" w:rsidRDefault="00C14B47" w:rsidP="00C14B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FC52F28" w14:textId="07A452CD" w:rsidR="00C14B47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147" w:type="pct"/>
            <w:shd w:val="clear" w:color="auto" w:fill="auto"/>
          </w:tcPr>
          <w:p w14:paraId="2AAF0359" w14:textId="77777777" w:rsidR="00C14B47" w:rsidRPr="006D0572" w:rsidRDefault="00C14B47" w:rsidP="00C14B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72043CD" w14:textId="74A5B7C6" w:rsidR="00C14B47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D5DA7A" w14:textId="77777777" w:rsidR="00C14B47" w:rsidRPr="006D0572" w:rsidRDefault="00C14B47" w:rsidP="00C14B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662B4D57" w14:textId="63826EBD" w:rsidR="00C14B47" w:rsidRDefault="00C14B47" w:rsidP="0091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4B47" w:rsidRPr="006D0572" w14:paraId="6B4EABD6" w14:textId="77777777" w:rsidTr="00290688">
        <w:tc>
          <w:tcPr>
            <w:tcW w:w="2156" w:type="pct"/>
          </w:tcPr>
          <w:p w14:paraId="17D2B393" w14:textId="6B509C57" w:rsidR="00C14B47" w:rsidRPr="006D0572" w:rsidRDefault="00C14B47" w:rsidP="00C14B4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Theme="majorBidi" w:hAnsiTheme="majorBidi" w:cstheme="majorBidi"/>
                <w:cs/>
              </w:rPr>
              <w:t xml:space="preserve">   </w:t>
            </w:r>
            <w:r w:rsidRPr="0076015C">
              <w:rPr>
                <w:rFonts w:asciiTheme="majorBidi" w:hAnsiTheme="majorBidi" w:cstheme="majorBidi"/>
              </w:rPr>
              <w:t>181</w:t>
            </w:r>
            <w:r w:rsidRPr="0076015C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-</w:t>
            </w:r>
            <w:r w:rsidRPr="0076015C">
              <w:rPr>
                <w:rFonts w:asciiTheme="majorBidi" w:hAnsiTheme="majorBidi" w:cstheme="majorBidi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</w:rPr>
              <w:t xml:space="preserve">270 </w:t>
            </w:r>
            <w:r w:rsidRPr="0076015C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630" w:type="pct"/>
            <w:shd w:val="clear" w:color="auto" w:fill="auto"/>
          </w:tcPr>
          <w:p w14:paraId="093FD13E" w14:textId="462B70C4" w:rsidR="00C14B47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129" w:type="pct"/>
            <w:shd w:val="clear" w:color="auto" w:fill="auto"/>
          </w:tcPr>
          <w:p w14:paraId="704AEBE5" w14:textId="77777777" w:rsidR="00C14B47" w:rsidRPr="006D0572" w:rsidRDefault="00C14B47" w:rsidP="00C14B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548AF20" w14:textId="6FD856A2" w:rsidR="00C14B47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147" w:type="pct"/>
            <w:shd w:val="clear" w:color="auto" w:fill="auto"/>
          </w:tcPr>
          <w:p w14:paraId="507306B6" w14:textId="77777777" w:rsidR="00C14B47" w:rsidRPr="006D0572" w:rsidRDefault="00C14B47" w:rsidP="00C14B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7D554C6" w14:textId="14882DF4" w:rsidR="00C14B47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E2215E7" w14:textId="77777777" w:rsidR="00C14B47" w:rsidRPr="006D0572" w:rsidRDefault="00C14B47" w:rsidP="00C14B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CAF4749" w14:textId="1DDF2C9E" w:rsidR="00C14B47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4B47" w:rsidRPr="006D0572" w14:paraId="4FA22B47" w14:textId="77777777" w:rsidTr="00290688">
        <w:tc>
          <w:tcPr>
            <w:tcW w:w="2156" w:type="pct"/>
          </w:tcPr>
          <w:p w14:paraId="04FA1B3A" w14:textId="78A76C60" w:rsidR="00C14B47" w:rsidRPr="006D0572" w:rsidRDefault="00C14B47" w:rsidP="00C14B4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Theme="majorBidi" w:hAnsiTheme="majorBidi" w:cstheme="majorBidi"/>
              </w:rPr>
              <w:t xml:space="preserve">   271 </w:t>
            </w:r>
            <w:r>
              <w:rPr>
                <w:rFonts w:asciiTheme="majorBidi" w:hAnsiTheme="majorBidi" w:cstheme="majorBidi" w:hint="cs"/>
                <w:cs/>
              </w:rPr>
              <w:t>-</w:t>
            </w:r>
            <w:r w:rsidRPr="0076015C">
              <w:rPr>
                <w:rFonts w:asciiTheme="majorBidi" w:hAnsiTheme="majorBidi" w:cstheme="majorBidi"/>
              </w:rPr>
              <w:t xml:space="preserve"> 365 </w:t>
            </w:r>
            <w:r w:rsidRPr="0076015C">
              <w:rPr>
                <w:rFonts w:asciiTheme="majorBidi" w:hAnsiTheme="majorBidi" w:cstheme="majorBidi" w:hint="cs"/>
                <w:cs/>
              </w:rPr>
              <w:t>วัน</w:t>
            </w:r>
          </w:p>
        </w:tc>
        <w:tc>
          <w:tcPr>
            <w:tcW w:w="630" w:type="pct"/>
            <w:shd w:val="clear" w:color="auto" w:fill="auto"/>
          </w:tcPr>
          <w:p w14:paraId="09F340D0" w14:textId="2F3D4D21" w:rsidR="00C14B47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29" w:type="pct"/>
            <w:shd w:val="clear" w:color="auto" w:fill="auto"/>
          </w:tcPr>
          <w:p w14:paraId="540A1CA4" w14:textId="77777777" w:rsidR="00C14B47" w:rsidRPr="006D0572" w:rsidRDefault="00C14B47" w:rsidP="00C14B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2F99872" w14:textId="5B95D15F" w:rsidR="00C14B47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147" w:type="pct"/>
            <w:shd w:val="clear" w:color="auto" w:fill="auto"/>
          </w:tcPr>
          <w:p w14:paraId="5C5A1139" w14:textId="77777777" w:rsidR="00C14B47" w:rsidRPr="006D0572" w:rsidRDefault="00C14B47" w:rsidP="00C14B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653A050" w14:textId="4757A968" w:rsidR="00C14B47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139C00E" w14:textId="77777777" w:rsidR="00C14B47" w:rsidRPr="006D0572" w:rsidRDefault="00C14B47" w:rsidP="00C14B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2F89AC42" w14:textId="15BF68B7" w:rsidR="00C14B47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098" w:rsidRPr="006D0572" w14:paraId="2A7A184D" w14:textId="77777777" w:rsidTr="00290688">
        <w:tc>
          <w:tcPr>
            <w:tcW w:w="2156" w:type="pct"/>
          </w:tcPr>
          <w:p w14:paraId="750E888D" w14:textId="64E995DC" w:rsidR="00097098" w:rsidRPr="006D0572" w:rsidRDefault="00097098" w:rsidP="0009709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76015C">
              <w:rPr>
                <w:rFonts w:asciiTheme="majorBidi" w:hAnsiTheme="majorBidi" w:cstheme="majorBidi"/>
              </w:rPr>
              <w:t xml:space="preserve">365 </w:t>
            </w:r>
            <w:r w:rsidRPr="0076015C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630" w:type="pct"/>
            <w:shd w:val="clear" w:color="auto" w:fill="auto"/>
          </w:tcPr>
          <w:p w14:paraId="49997D36" w14:textId="4DB9A049" w:rsidR="00097098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7,029</w:t>
            </w:r>
          </w:p>
        </w:tc>
        <w:tc>
          <w:tcPr>
            <w:tcW w:w="129" w:type="pct"/>
            <w:shd w:val="clear" w:color="auto" w:fill="auto"/>
          </w:tcPr>
          <w:p w14:paraId="2065615A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C548046" w14:textId="0E9A1651" w:rsidR="00097098" w:rsidRPr="006D0572" w:rsidRDefault="009F465E" w:rsidP="009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6,933</w:t>
            </w:r>
          </w:p>
        </w:tc>
        <w:tc>
          <w:tcPr>
            <w:tcW w:w="147" w:type="pct"/>
            <w:shd w:val="clear" w:color="auto" w:fill="auto"/>
          </w:tcPr>
          <w:p w14:paraId="00CA01AF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0AF3A9D" w14:textId="60DC9EB4" w:rsidR="00097098" w:rsidRPr="006D0572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D68810A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6D2B2011" w14:textId="6B3B3379" w:rsidR="00097098" w:rsidRDefault="00E73CD9" w:rsidP="0009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97098" w:rsidRPr="006D0572" w14:paraId="09FD20F3" w14:textId="77777777" w:rsidTr="00097098">
        <w:tc>
          <w:tcPr>
            <w:tcW w:w="2156" w:type="pct"/>
          </w:tcPr>
          <w:p w14:paraId="3E125664" w14:textId="77777777" w:rsidR="00097098" w:rsidRPr="006D0572" w:rsidRDefault="00097098" w:rsidP="0009709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6089088D" w14:textId="411F702C" w:rsidR="00097098" w:rsidRPr="00C14B47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B47">
              <w:rPr>
                <w:rFonts w:ascii="Angsana New" w:hAnsi="Angsana New"/>
                <w:b/>
                <w:bCs/>
                <w:sz w:val="30"/>
                <w:szCs w:val="30"/>
              </w:rPr>
              <w:t>55,89</w:t>
            </w:r>
            <w:r w:rsidR="00986A5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419FB58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73CC0494" w14:textId="5E2E1BF5" w:rsidR="00097098" w:rsidRPr="006D0572" w:rsidRDefault="009F465E" w:rsidP="009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77,470</w:t>
            </w:r>
          </w:p>
        </w:tc>
        <w:tc>
          <w:tcPr>
            <w:tcW w:w="147" w:type="pct"/>
          </w:tcPr>
          <w:p w14:paraId="74D8A902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6D8ACAF" w14:textId="386299EF" w:rsidR="00097098" w:rsidRPr="006D0572" w:rsidRDefault="00C14B47" w:rsidP="0009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31,86</w:t>
            </w:r>
            <w:r w:rsidR="00986A5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31659243" w14:textId="77777777" w:rsidR="00097098" w:rsidRPr="006D0572" w:rsidRDefault="00097098" w:rsidP="000970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0A8E244" w14:textId="57709401" w:rsidR="00097098" w:rsidRPr="006D0572" w:rsidRDefault="00E73CD9" w:rsidP="0009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22,910</w:t>
            </w:r>
          </w:p>
        </w:tc>
      </w:tr>
      <w:tr w:rsidR="00E73CD9" w:rsidRPr="00097098" w14:paraId="163A6AB5" w14:textId="77777777" w:rsidTr="00097098">
        <w:tc>
          <w:tcPr>
            <w:tcW w:w="2156" w:type="pct"/>
          </w:tcPr>
          <w:p w14:paraId="4D5871A4" w14:textId="77777777" w:rsidR="002D35AA" w:rsidRDefault="00E73CD9" w:rsidP="00E73CD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</w:rPr>
            </w:pPr>
            <w:r w:rsidRPr="0076015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6015C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="002D35AA">
              <w:rPr>
                <w:rFonts w:asciiTheme="majorBidi" w:hAnsiTheme="majorBidi" w:cstheme="majorBidi" w:hint="cs"/>
                <w:cs/>
              </w:rPr>
              <w:t>ด้านเครดิตที่</w:t>
            </w:r>
          </w:p>
          <w:p w14:paraId="3B70E155" w14:textId="2830A55A" w:rsidR="00E73CD9" w:rsidRPr="006D0572" w:rsidRDefault="002D35AA" w:rsidP="00E73C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คาดว่าจะเกิดขึ้น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80D74B2" w14:textId="77777777" w:rsidR="004B3552" w:rsidRDefault="004B3552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74813D03" w14:textId="53D4715A" w:rsidR="00E73CD9" w:rsidRPr="00097098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(5,616)</w:t>
            </w:r>
          </w:p>
        </w:tc>
        <w:tc>
          <w:tcPr>
            <w:tcW w:w="129" w:type="pct"/>
          </w:tcPr>
          <w:p w14:paraId="1D0E92B4" w14:textId="77777777" w:rsidR="00E73CD9" w:rsidRPr="00097098" w:rsidRDefault="00E73CD9" w:rsidP="00E73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30079167" w14:textId="77777777" w:rsidR="004B3552" w:rsidRDefault="004B3552" w:rsidP="00E7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531ECB8C" w14:textId="574292D3" w:rsidR="00E73CD9" w:rsidRPr="00097098" w:rsidRDefault="00E73CD9" w:rsidP="00E7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(5,616)</w:t>
            </w:r>
          </w:p>
        </w:tc>
        <w:tc>
          <w:tcPr>
            <w:tcW w:w="147" w:type="pct"/>
          </w:tcPr>
          <w:p w14:paraId="5F7390A0" w14:textId="77777777" w:rsidR="00E73CD9" w:rsidRPr="00097098" w:rsidRDefault="00E73CD9" w:rsidP="00E73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1CF580C" w14:textId="77777777" w:rsidR="004B3552" w:rsidRDefault="004B3552" w:rsidP="0091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F803100" w14:textId="2D61F3B6" w:rsidR="00E73CD9" w:rsidRPr="00097098" w:rsidRDefault="00C14B47" w:rsidP="0091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3E4B5E7" w14:textId="77777777" w:rsidR="00E73CD9" w:rsidRPr="00097098" w:rsidRDefault="00E73CD9" w:rsidP="00E73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1BDF3FE" w14:textId="77777777" w:rsidR="004B3552" w:rsidRDefault="004B3552" w:rsidP="00E7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8231DC9" w14:textId="2A71906A" w:rsidR="00E73CD9" w:rsidRPr="00097098" w:rsidRDefault="00E73CD9" w:rsidP="00E7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CD9" w:rsidRPr="006D0572" w14:paraId="32DA7164" w14:textId="77777777" w:rsidTr="00097098">
        <w:tc>
          <w:tcPr>
            <w:tcW w:w="2156" w:type="pct"/>
          </w:tcPr>
          <w:p w14:paraId="536167F4" w14:textId="5D969E2E" w:rsidR="00E73CD9" w:rsidRPr="006D0572" w:rsidRDefault="00E73CD9" w:rsidP="00E73C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ADDD6C1" w14:textId="59D34A1B" w:rsidR="00E73CD9" w:rsidRPr="00C14B47" w:rsidRDefault="00C14B47" w:rsidP="00C1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B47">
              <w:rPr>
                <w:rFonts w:ascii="Angsana New" w:hAnsi="Angsana New"/>
                <w:b/>
                <w:bCs/>
                <w:sz w:val="30"/>
                <w:szCs w:val="30"/>
              </w:rPr>
              <w:t>50,28</w:t>
            </w:r>
            <w:r w:rsidR="00986A5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0B847F29" w14:textId="77777777" w:rsidR="00E73CD9" w:rsidRPr="006D0572" w:rsidRDefault="00E73CD9" w:rsidP="00E73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50F0196" w14:textId="1EAF8EA3" w:rsidR="00E73CD9" w:rsidRPr="006D0572" w:rsidRDefault="00E73CD9" w:rsidP="004F4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71,854</w:t>
            </w:r>
          </w:p>
        </w:tc>
        <w:tc>
          <w:tcPr>
            <w:tcW w:w="147" w:type="pct"/>
          </w:tcPr>
          <w:p w14:paraId="5BBCD273" w14:textId="77777777" w:rsidR="00E73CD9" w:rsidRPr="006D0572" w:rsidRDefault="00E73CD9" w:rsidP="00E73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5E26276" w14:textId="6DA88055" w:rsidR="00E73CD9" w:rsidRPr="006D0572" w:rsidRDefault="00C14B47" w:rsidP="00E7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31,86</w:t>
            </w:r>
            <w:r w:rsidR="00986A5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08E83D29" w14:textId="77777777" w:rsidR="00E73CD9" w:rsidRPr="006D0572" w:rsidRDefault="00E73CD9" w:rsidP="00E73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07EFDC6" w14:textId="4635A9C1" w:rsidR="00E73CD9" w:rsidRDefault="00E73CD9" w:rsidP="00E7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22,910</w:t>
            </w:r>
          </w:p>
        </w:tc>
      </w:tr>
    </w:tbl>
    <w:p w14:paraId="3C5B5979" w14:textId="1EACAD0B" w:rsidR="00244CDA" w:rsidRDefault="00244CDA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57"/>
        <w:gridCol w:w="236"/>
        <w:gridCol w:w="1118"/>
        <w:gridCol w:w="269"/>
        <w:gridCol w:w="1076"/>
        <w:gridCol w:w="236"/>
        <w:gridCol w:w="1113"/>
      </w:tblGrid>
      <w:tr w:rsidR="00BF27B4" w:rsidRPr="00FE5627" w14:paraId="2FC81535" w14:textId="77777777" w:rsidTr="004F4DBF">
        <w:tc>
          <w:tcPr>
            <w:tcW w:w="2160" w:type="pct"/>
          </w:tcPr>
          <w:p w14:paraId="1E4CA1F7" w14:textId="499F5DF5" w:rsidR="00BF27B4" w:rsidRPr="00BF27B4" w:rsidRDefault="00BF27B4" w:rsidP="002906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BF27B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369" w:type="pct"/>
            <w:gridSpan w:val="3"/>
          </w:tcPr>
          <w:p w14:paraId="7CEE38D9" w14:textId="77777777" w:rsidR="00BF27B4" w:rsidRPr="00FE5627" w:rsidRDefault="00BF27B4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56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A07DEE8" w14:textId="77777777" w:rsidR="00BF27B4" w:rsidRPr="00FE5627" w:rsidRDefault="00BF27B4" w:rsidP="0029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7AFF50B4" w14:textId="77777777" w:rsidR="00BF27B4" w:rsidRPr="00FE5627" w:rsidRDefault="00BF27B4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56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27B4" w:rsidRPr="00FE5627" w14:paraId="7398837B" w14:textId="77777777" w:rsidTr="004F4DBF">
        <w:tc>
          <w:tcPr>
            <w:tcW w:w="2160" w:type="pct"/>
          </w:tcPr>
          <w:p w14:paraId="29E269FF" w14:textId="3EAEDEAB" w:rsidR="00BF27B4" w:rsidRPr="00BF27B4" w:rsidRDefault="00BF27B4" w:rsidP="002906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BF27B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สำหรับงวดสามเดือนสิ้นสุดวันที่ </w:t>
            </w:r>
            <w:r w:rsidRPr="00BF27B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BF27B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631" w:type="pct"/>
          </w:tcPr>
          <w:p w14:paraId="6E092A02" w14:textId="77777777" w:rsidR="00BF27B4" w:rsidRPr="00FE5627" w:rsidRDefault="00BF27B4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709D8EC7" w14:textId="77777777" w:rsidR="00BF27B4" w:rsidRPr="00FE5627" w:rsidRDefault="00BF27B4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77B5277" w14:textId="77777777" w:rsidR="00BF27B4" w:rsidRPr="00FE5627" w:rsidRDefault="00BF27B4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11787E9" w14:textId="77777777" w:rsidR="00BF27B4" w:rsidRPr="00FE5627" w:rsidRDefault="00BF27B4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7EC59F9A" w14:textId="77777777" w:rsidR="00BF27B4" w:rsidRPr="00FE5627" w:rsidRDefault="00BF27B4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7E88CC5B" w14:textId="77777777" w:rsidR="00BF27B4" w:rsidRPr="00FE5627" w:rsidRDefault="00BF27B4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114BCB6" w14:textId="77777777" w:rsidR="00BF27B4" w:rsidRPr="00FE5627" w:rsidRDefault="00BF27B4" w:rsidP="0029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F27B4" w:rsidRPr="00FE5627" w14:paraId="2F081F0E" w14:textId="77777777" w:rsidTr="004F4DBF">
        <w:tc>
          <w:tcPr>
            <w:tcW w:w="2160" w:type="pct"/>
          </w:tcPr>
          <w:p w14:paraId="3CF8FF11" w14:textId="77777777" w:rsidR="00BF27B4" w:rsidRPr="00FE5627" w:rsidRDefault="00BF27B4" w:rsidP="002906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40" w:type="pct"/>
            <w:gridSpan w:val="7"/>
          </w:tcPr>
          <w:p w14:paraId="375E12E8" w14:textId="77777777" w:rsidR="00BF27B4" w:rsidRPr="00FE5627" w:rsidRDefault="00BF27B4" w:rsidP="0029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6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4AFE" w:rsidRPr="00FE5627" w14:paraId="1F92FDAD" w14:textId="77777777" w:rsidTr="004F4DBF">
        <w:tc>
          <w:tcPr>
            <w:tcW w:w="2160" w:type="pct"/>
            <w:shd w:val="clear" w:color="auto" w:fill="auto"/>
          </w:tcPr>
          <w:p w14:paraId="0988C518" w14:textId="2AC19291" w:rsidR="00BD4AFE" w:rsidRPr="00872C88" w:rsidRDefault="00BD4AFE" w:rsidP="00BD4AFE">
            <w:pPr>
              <w:pStyle w:val="a"/>
              <w:numPr>
                <w:ilvl w:val="0"/>
                <w:numId w:val="41"/>
              </w:numPr>
              <w:tabs>
                <w:tab w:val="clear" w:pos="1080"/>
              </w:tabs>
              <w:ind w:left="165" w:right="-43" w:hanging="16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631" w:type="pct"/>
            <w:shd w:val="clear" w:color="auto" w:fill="auto"/>
          </w:tcPr>
          <w:p w14:paraId="5EFDD361" w14:textId="1F91E234" w:rsidR="00BD4AFE" w:rsidRPr="00FE5627" w:rsidRDefault="00BD4AFE" w:rsidP="00BD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AA309C7" w14:textId="77777777" w:rsidR="00BD4AFE" w:rsidRPr="00FE5627" w:rsidRDefault="00BD4AFE" w:rsidP="00BD4A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BBAF374" w14:textId="3A47DCB2" w:rsidR="00BD4AFE" w:rsidRPr="00BD4AFE" w:rsidRDefault="00B77CB6" w:rsidP="00BD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  <w:tc>
          <w:tcPr>
            <w:tcW w:w="147" w:type="pct"/>
            <w:shd w:val="clear" w:color="auto" w:fill="auto"/>
          </w:tcPr>
          <w:p w14:paraId="7E1A9303" w14:textId="77777777" w:rsidR="00BD4AFE" w:rsidRPr="00FE5627" w:rsidRDefault="00BD4AFE" w:rsidP="00BD4A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C86CD41" w14:textId="1519FB60" w:rsidR="00BD4AFE" w:rsidRPr="00FE5627" w:rsidRDefault="00BD4AFE" w:rsidP="00BD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A7D177F" w14:textId="77777777" w:rsidR="00BD4AFE" w:rsidRPr="00FE5627" w:rsidRDefault="00BD4AFE" w:rsidP="00BD4A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BFB37A7" w14:textId="6191594C" w:rsidR="00BD4AFE" w:rsidRPr="00FE5627" w:rsidRDefault="00BD4AFE" w:rsidP="00BD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BDCDF9B" w14:textId="77777777" w:rsidR="0025605C" w:rsidRDefault="0025605C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5870F37" w14:textId="77777777" w:rsidR="0025605C" w:rsidRDefault="0025605C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D2D7698" w14:textId="737B1FFD" w:rsidR="0025605C" w:rsidRDefault="0025605C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25605C" w:rsidSect="00F3482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2AB52E1" w14:textId="77777777" w:rsidR="0074717E" w:rsidRPr="006D0572" w:rsidRDefault="0074717E" w:rsidP="00D74B2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</w:t>
      </w:r>
      <w:r w:rsidR="00F00E90" w:rsidRPr="006D0572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Pr="006D0572">
        <w:rPr>
          <w:rFonts w:ascii="Angsana New" w:hAnsi="Angsana New" w:hint="cs"/>
          <w:b/>
          <w:bCs/>
          <w:sz w:val="30"/>
          <w:szCs w:val="30"/>
          <w:cs/>
        </w:rPr>
        <w:t>บริษัทร่วม</w:t>
      </w:r>
    </w:p>
    <w:p w14:paraId="219752AA" w14:textId="77777777" w:rsidR="00724A6B" w:rsidRPr="006D0572" w:rsidRDefault="00724A6B" w:rsidP="00724A6B">
      <w:pPr>
        <w:pStyle w:val="acctfourfigures"/>
        <w:tabs>
          <w:tab w:val="left" w:pos="720"/>
        </w:tabs>
        <w:spacing w:line="240" w:lineRule="auto"/>
        <w:ind w:left="915"/>
        <w:rPr>
          <w:rFonts w:ascii="Angsana New" w:hAnsi="Angsana New"/>
          <w:sz w:val="30"/>
          <w:szCs w:val="30"/>
        </w:rPr>
      </w:pPr>
    </w:p>
    <w:tbl>
      <w:tblPr>
        <w:tblW w:w="15030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30"/>
        <w:gridCol w:w="1170"/>
        <w:gridCol w:w="81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</w:tblGrid>
      <w:tr w:rsidR="00214D56" w:rsidRPr="006D0572" w14:paraId="210BD474" w14:textId="77777777" w:rsidTr="00BB54F0">
        <w:trPr>
          <w:cantSplit/>
          <w:tblHeader/>
        </w:trPr>
        <w:tc>
          <w:tcPr>
            <w:tcW w:w="1530" w:type="dxa"/>
          </w:tcPr>
          <w:p w14:paraId="454AFDD4" w14:textId="77777777" w:rsidR="00214D56" w:rsidRPr="006D0572" w:rsidRDefault="00214D56" w:rsidP="002A3C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8F87F16" w14:textId="77777777" w:rsidR="00214D56" w:rsidRPr="006D0572" w:rsidRDefault="00214D56" w:rsidP="002A3CE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</w:tcPr>
          <w:p w14:paraId="20305D5D" w14:textId="77777777" w:rsidR="00214D56" w:rsidRPr="006D0572" w:rsidRDefault="00214D56" w:rsidP="002A3CE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7A819D" w14:textId="77777777" w:rsidR="00214D56" w:rsidRPr="006D0572" w:rsidRDefault="00214D56" w:rsidP="002A3C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48CB5327" w14:textId="77777777" w:rsidR="00214D56" w:rsidRPr="006D0572" w:rsidRDefault="00214D56" w:rsidP="002A3CE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B41E765" w14:textId="77777777" w:rsidR="00214D56" w:rsidRPr="006D0572" w:rsidRDefault="00214D56" w:rsidP="002A3C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80" w:type="dxa"/>
            <w:gridSpan w:val="11"/>
          </w:tcPr>
          <w:p w14:paraId="6A56DA91" w14:textId="77777777" w:rsidR="00214D56" w:rsidRPr="006D0572" w:rsidRDefault="00214D56" w:rsidP="002A3CE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47B05" w:rsidRPr="006D0572" w14:paraId="4EDC25C0" w14:textId="77777777" w:rsidTr="00BB54F0">
        <w:trPr>
          <w:cantSplit/>
          <w:tblHeader/>
        </w:trPr>
        <w:tc>
          <w:tcPr>
            <w:tcW w:w="1530" w:type="dxa"/>
          </w:tcPr>
          <w:p w14:paraId="5DE22F92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947CE2D" w14:textId="77777777" w:rsidR="00347B05" w:rsidRPr="006D0572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  <w:hideMark/>
          </w:tcPr>
          <w:p w14:paraId="62BD81E4" w14:textId="77777777" w:rsidR="00347B05" w:rsidRPr="006D0572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</w:t>
            </w:r>
          </w:p>
          <w:p w14:paraId="1B2CF719" w14:textId="77777777" w:rsidR="00347B05" w:rsidRPr="006D0572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14:paraId="271049CF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36EC47DE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18DD5EF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ทุนชำระแล้ว</w:t>
            </w:r>
            <w:r w:rsidRPr="006D0572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954F3D6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B1B338F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D95AE1E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245A572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  <w:hideMark/>
          </w:tcPr>
          <w:p w14:paraId="44E8B325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2E2D7D25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6D0572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226B1BC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hideMark/>
          </w:tcPr>
          <w:p w14:paraId="417D431A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7D84130F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60569B"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60569B" w:rsidRPr="006D0572" w14:paraId="1EE4F110" w14:textId="77777777" w:rsidTr="00BB54F0">
        <w:trPr>
          <w:cantSplit/>
          <w:tblHeader/>
        </w:trPr>
        <w:tc>
          <w:tcPr>
            <w:tcW w:w="1530" w:type="dxa"/>
          </w:tcPr>
          <w:p w14:paraId="6EA127F7" w14:textId="77777777" w:rsidR="0060569B" w:rsidRPr="006D0572" w:rsidRDefault="0060569B" w:rsidP="006056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871A2E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55041C78" w14:textId="77777777" w:rsidR="0060569B" w:rsidRPr="006D0572" w:rsidRDefault="0060569B" w:rsidP="0060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19C5058E" w14:textId="763CAB40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17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3672E9E2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1836003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80735EB" w14:textId="7F178F0F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C17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7AC68B1" w14:textId="77777777" w:rsidR="0060569B" w:rsidRPr="006D0572" w:rsidRDefault="0060569B" w:rsidP="0060569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C390C7E" w14:textId="77777777" w:rsidR="0060569B" w:rsidRPr="006D0572" w:rsidRDefault="0060569B" w:rsidP="0060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53A10E78" w14:textId="0F5BC22E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17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64B5037C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F53897C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12CE20EF" w14:textId="6321C2F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C17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08D21DDC" w14:textId="77777777" w:rsidR="0060569B" w:rsidRPr="006D0572" w:rsidRDefault="0060569B" w:rsidP="0060569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FD03AC3" w14:textId="77777777" w:rsidR="0060569B" w:rsidRPr="006D0572" w:rsidRDefault="0060569B" w:rsidP="0060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726B53BB" w14:textId="639B2445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17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1A7827BE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E9972C7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FD4EC19" w14:textId="7EF6E040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C17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6725094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A89FAE8" w14:textId="77777777" w:rsidR="0060569B" w:rsidRPr="006D0572" w:rsidRDefault="0060569B" w:rsidP="0060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5A6B7883" w14:textId="5F8E5356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17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67FB1872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6E5CBF8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8CEBAEA" w14:textId="50CAB9C5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C17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0DE58A56" w14:textId="77777777" w:rsidR="0060569B" w:rsidRPr="006D0572" w:rsidRDefault="0060569B" w:rsidP="0060569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9F8CB3A" w14:textId="77777777" w:rsidR="0060569B" w:rsidRPr="006D0572" w:rsidRDefault="0060569B" w:rsidP="0060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18993C93" w14:textId="637AF58A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17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49B59856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6A1F947" w14:textId="1FF1F1D1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มีนาคม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C17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</w:tr>
      <w:tr w:rsidR="00FE2210" w:rsidRPr="006D0572" w14:paraId="12C904B6" w14:textId="77777777" w:rsidTr="00DD5A75">
        <w:trPr>
          <w:cantSplit/>
          <w:tblHeader/>
        </w:trPr>
        <w:tc>
          <w:tcPr>
            <w:tcW w:w="1530" w:type="dxa"/>
          </w:tcPr>
          <w:p w14:paraId="5000A53D" w14:textId="77777777" w:rsidR="00FE2210" w:rsidRPr="006D0572" w:rsidRDefault="00FE2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CFF85E" w14:textId="77777777" w:rsidR="00FE2210" w:rsidRPr="006D0572" w:rsidRDefault="00FE221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5380FF2" w14:textId="3422E4D3" w:rsidR="00FE2210" w:rsidRPr="00FE2210" w:rsidRDefault="00FE221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42C896D3" w14:textId="77777777" w:rsidR="00FE2210" w:rsidRPr="006D0572" w:rsidRDefault="00FE22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34B805F3" w14:textId="24D0B766" w:rsidR="00FE2210" w:rsidRPr="00FE2210" w:rsidRDefault="00FE221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E221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0569B" w:rsidRPr="006D0572" w14:paraId="0C4B873B" w14:textId="77777777" w:rsidTr="00BB54F0">
        <w:trPr>
          <w:cantSplit/>
          <w:trHeight w:val="270"/>
        </w:trPr>
        <w:tc>
          <w:tcPr>
            <w:tcW w:w="1530" w:type="dxa"/>
            <w:hideMark/>
          </w:tcPr>
          <w:p w14:paraId="44C66DE5" w14:textId="148C50DF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="00BB54F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170" w:type="dxa"/>
          </w:tcPr>
          <w:p w14:paraId="0B72B160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0B78C8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256062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EF4D44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41659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8A3CDC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4D8663" w14:textId="77777777" w:rsidR="00347B05" w:rsidRPr="006D0572" w:rsidRDefault="00347B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293BDC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A5417" w14:textId="77777777" w:rsidR="00347B05" w:rsidRPr="006D0572" w:rsidRDefault="00347B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A8E925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0514C6" w14:textId="77777777" w:rsidR="00347B05" w:rsidRPr="006D0572" w:rsidRDefault="00347B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FAABB8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AB01A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628B65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A7324" w14:textId="77777777" w:rsidR="00347B05" w:rsidRPr="006D0572" w:rsidRDefault="00347B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6FF091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C9EE7" w14:textId="77777777" w:rsidR="00347B05" w:rsidRPr="006D0572" w:rsidRDefault="00347B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18CE8D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8A767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FAEC64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569B" w:rsidRPr="006D0572" w14:paraId="755EA4BA" w14:textId="77777777" w:rsidTr="00BB54F0">
        <w:trPr>
          <w:cantSplit/>
          <w:trHeight w:val="270"/>
        </w:trPr>
        <w:tc>
          <w:tcPr>
            <w:tcW w:w="1530" w:type="dxa"/>
            <w:shd w:val="clear" w:color="auto" w:fill="auto"/>
            <w:hideMark/>
          </w:tcPr>
          <w:p w14:paraId="488FA02D" w14:textId="77777777" w:rsidR="00347B05" w:rsidRPr="006D0572" w:rsidRDefault="00347B05" w:rsidP="00DD42D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กินดีอยู่ดี </w:t>
            </w:r>
            <w:r w:rsidRPr="006D057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4900AB99" w14:textId="77777777" w:rsidR="00347B05" w:rsidRPr="006D0572" w:rsidRDefault="00347B05" w:rsidP="00DD42D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 xml:space="preserve">   2020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hideMark/>
          </w:tcPr>
          <w:p w14:paraId="39C3F0D6" w14:textId="77777777" w:rsidR="00347B05" w:rsidRPr="006D0572" w:rsidRDefault="00347B05" w:rsidP="00DD42D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FB1CEE" w14:textId="77777777" w:rsidR="00347B05" w:rsidRPr="006D0572" w:rsidRDefault="00347B05" w:rsidP="00DD42D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3891B279" w14:textId="77777777" w:rsidR="00347B05" w:rsidRPr="006D0572" w:rsidRDefault="00347B05" w:rsidP="00DD42DD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78A7E5" w14:textId="77777777" w:rsidR="00347B05" w:rsidRPr="006D0572" w:rsidRDefault="00347B05" w:rsidP="00DD42DD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270" w:type="dxa"/>
          </w:tcPr>
          <w:p w14:paraId="57CDD129" w14:textId="77777777" w:rsidR="00347B05" w:rsidRPr="006D0572" w:rsidRDefault="00347B05" w:rsidP="00DD42DD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DDEAFD" w14:textId="77777777" w:rsidR="00347B05" w:rsidRPr="006D0572" w:rsidRDefault="00347B05" w:rsidP="00DD42DD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8C9E44" w14:textId="45EDEAC5" w:rsidR="00347B05" w:rsidRPr="006D0572" w:rsidRDefault="009C171D" w:rsidP="00DD42DD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25.00</w:t>
            </w:r>
          </w:p>
        </w:tc>
        <w:tc>
          <w:tcPr>
            <w:tcW w:w="270" w:type="dxa"/>
          </w:tcPr>
          <w:p w14:paraId="4EA04C93" w14:textId="77777777" w:rsidR="00347B05" w:rsidRPr="006D0572" w:rsidRDefault="00347B05" w:rsidP="00DD42D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A6943E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F91FD7D" w14:textId="7DC58D72" w:rsidR="00347B05" w:rsidRPr="006D0572" w:rsidRDefault="00917058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30,000</w:t>
            </w:r>
          </w:p>
        </w:tc>
        <w:tc>
          <w:tcPr>
            <w:tcW w:w="270" w:type="dxa"/>
          </w:tcPr>
          <w:p w14:paraId="4EB6A510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E72C01" w14:textId="77777777" w:rsidR="00347B05" w:rsidRPr="006D0572" w:rsidRDefault="00347B05" w:rsidP="00DD42DD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90105B" w14:textId="68BAED9D" w:rsidR="00347B05" w:rsidRPr="006D0572" w:rsidRDefault="009C171D" w:rsidP="009C171D">
            <w:pPr>
              <w:pStyle w:val="acctfourfigures"/>
              <w:tabs>
                <w:tab w:val="decimal" w:pos="461"/>
              </w:tabs>
              <w:spacing w:line="240" w:lineRule="auto"/>
              <w:ind w:left="-79" w:right="-16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16,500</w:t>
            </w:r>
          </w:p>
        </w:tc>
        <w:tc>
          <w:tcPr>
            <w:tcW w:w="270" w:type="dxa"/>
          </w:tcPr>
          <w:p w14:paraId="1BD065C7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DD3A5E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614EF08" w14:textId="2EB0FF26" w:rsidR="00347B05" w:rsidRPr="006D0572" w:rsidRDefault="00917058" w:rsidP="00DD42D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7,500</w:t>
            </w:r>
          </w:p>
        </w:tc>
        <w:tc>
          <w:tcPr>
            <w:tcW w:w="270" w:type="dxa"/>
          </w:tcPr>
          <w:p w14:paraId="7C22D94C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81C42F" w14:textId="77777777" w:rsidR="00347B05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3FAA3E" w14:textId="122DBC30" w:rsidR="009C171D" w:rsidRPr="006D0572" w:rsidRDefault="009C171D" w:rsidP="009C171D">
            <w:pPr>
              <w:pStyle w:val="acctfourfigures"/>
              <w:tabs>
                <w:tab w:val="clear" w:pos="765"/>
                <w:tab w:val="decimal" w:pos="547"/>
                <w:tab w:val="decimal" w:pos="727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4,125</w:t>
            </w:r>
          </w:p>
        </w:tc>
        <w:tc>
          <w:tcPr>
            <w:tcW w:w="270" w:type="dxa"/>
          </w:tcPr>
          <w:p w14:paraId="4472E0E5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129FBAFD" w14:textId="77777777" w:rsidR="00EE4D14" w:rsidRDefault="00EE4D14" w:rsidP="00DD42D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6CE2E0" w14:textId="32578388" w:rsidR="00917058" w:rsidRPr="006D0572" w:rsidRDefault="00917058" w:rsidP="00DD42D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</w:t>
            </w:r>
            <w:r w:rsidR="00E61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3A48849E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76B200" w14:textId="77777777" w:rsidR="00347B05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F470EF" w14:textId="2A6F434C" w:rsidR="009C171D" w:rsidRPr="006D0572" w:rsidRDefault="009C171D" w:rsidP="009C171D">
            <w:pPr>
              <w:pStyle w:val="acctfourfigures"/>
              <w:tabs>
                <w:tab w:val="decimal" w:pos="554"/>
              </w:tabs>
              <w:spacing w:line="240" w:lineRule="auto"/>
              <w:ind w:left="-79" w:right="-4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2,467</w:t>
            </w:r>
          </w:p>
        </w:tc>
        <w:tc>
          <w:tcPr>
            <w:tcW w:w="270" w:type="dxa"/>
          </w:tcPr>
          <w:p w14:paraId="679D4C0D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7B76A7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8395AC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A11B961" w14:textId="77777777" w:rsidR="00347B05" w:rsidRPr="006D0572" w:rsidRDefault="00347B05" w:rsidP="00DD42DD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01AC89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C44C5A1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0569B" w:rsidRPr="006D0572" w14:paraId="167CE580" w14:textId="77777777" w:rsidTr="00BB54F0">
        <w:trPr>
          <w:cantSplit/>
        </w:trPr>
        <w:tc>
          <w:tcPr>
            <w:tcW w:w="1530" w:type="dxa"/>
            <w:hideMark/>
          </w:tcPr>
          <w:p w14:paraId="4AE25B7F" w14:textId="77777777" w:rsidR="00347B05" w:rsidRPr="006D0572" w:rsidRDefault="00347B05" w:rsidP="00DD42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68DCEE93" w14:textId="77777777" w:rsidR="00347B05" w:rsidRPr="006D0572" w:rsidRDefault="00347B05" w:rsidP="00DD42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EB97CA1" w14:textId="77777777" w:rsidR="00347B05" w:rsidRPr="006D0572" w:rsidRDefault="00347B05" w:rsidP="00DD42DD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F16AA" w14:textId="77777777" w:rsidR="00347B05" w:rsidRPr="006D0572" w:rsidRDefault="00347B05" w:rsidP="00DD42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B453A11" w14:textId="77777777" w:rsidR="00347B05" w:rsidRPr="006D0572" w:rsidRDefault="00347B05" w:rsidP="00DD42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194DC" w14:textId="77777777" w:rsidR="00347B05" w:rsidRPr="006D0572" w:rsidRDefault="00347B05" w:rsidP="00DD42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48B155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7C7FBEB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1851BE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604CB1B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07F8F" w14:textId="6E4B297E" w:rsidR="00347B05" w:rsidRPr="006D0572" w:rsidRDefault="00917058" w:rsidP="00DD42D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7,500</w:t>
            </w:r>
          </w:p>
        </w:tc>
        <w:tc>
          <w:tcPr>
            <w:tcW w:w="270" w:type="dxa"/>
          </w:tcPr>
          <w:p w14:paraId="355A65FE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7A154" w14:textId="04DE0A74" w:rsidR="00347B05" w:rsidRPr="006D0572" w:rsidRDefault="009C171D" w:rsidP="009C171D">
            <w:pPr>
              <w:pStyle w:val="acctfourfigures"/>
              <w:tabs>
                <w:tab w:val="clear" w:pos="765"/>
                <w:tab w:val="decimal" w:pos="547"/>
                <w:tab w:val="decimal" w:pos="727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4,125</w:t>
            </w:r>
          </w:p>
        </w:tc>
        <w:tc>
          <w:tcPr>
            <w:tcW w:w="270" w:type="dxa"/>
          </w:tcPr>
          <w:p w14:paraId="07C50E7A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91492" w14:textId="2F78663E" w:rsidR="00347B05" w:rsidRPr="006D0572" w:rsidRDefault="00917058" w:rsidP="00DD42D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5,5</w:t>
            </w:r>
            <w:r w:rsidR="00E616F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29</w:t>
            </w:r>
          </w:p>
        </w:tc>
        <w:tc>
          <w:tcPr>
            <w:tcW w:w="270" w:type="dxa"/>
          </w:tcPr>
          <w:p w14:paraId="1626EC00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386FFF" w14:textId="5703D64F" w:rsidR="00347B05" w:rsidRPr="006D0572" w:rsidRDefault="009C171D" w:rsidP="009C171D">
            <w:pPr>
              <w:pStyle w:val="acctfourfigures"/>
              <w:tabs>
                <w:tab w:val="decimal" w:pos="554"/>
              </w:tabs>
              <w:spacing w:line="240" w:lineRule="auto"/>
              <w:ind w:left="-79" w:right="-4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2,467</w:t>
            </w:r>
          </w:p>
        </w:tc>
        <w:tc>
          <w:tcPr>
            <w:tcW w:w="270" w:type="dxa"/>
          </w:tcPr>
          <w:p w14:paraId="062D8C17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40AFA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505CA46" w14:textId="77777777" w:rsidR="00347B05" w:rsidRPr="006D0572" w:rsidRDefault="00347B05" w:rsidP="00DD42DD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DB4C7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07D239C" w14:textId="77777777" w:rsidR="00724A6B" w:rsidRPr="006D0572" w:rsidRDefault="00724A6B" w:rsidP="00724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CBF5C8" w14:textId="77777777" w:rsidR="00CD589F" w:rsidRPr="006D0572" w:rsidRDefault="00CD589F" w:rsidP="00D74B2A">
      <w:pPr>
        <w:pStyle w:val="FSContent"/>
        <w:ind w:left="0"/>
      </w:pPr>
      <w:r w:rsidRPr="006D0572">
        <w:rPr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AA0D8E5" w14:textId="77777777" w:rsidR="000227CE" w:rsidRPr="006D0572" w:rsidRDefault="00571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0227CE" w:rsidRPr="006D0572" w:rsidSect="00D74B2A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6D057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AD7792" w14:textId="254F32AA" w:rsidR="000227CE" w:rsidRPr="00B51646" w:rsidRDefault="000227CE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MS Mincho" w:hAnsi="Angsana New"/>
          <w:sz w:val="30"/>
          <w:szCs w:val="30"/>
          <w:cs/>
        </w:rPr>
      </w:pPr>
      <w:r w:rsidRPr="00B51646">
        <w:rPr>
          <w:rFonts w:ascii="Angsana New" w:eastAsia="MS Mincho" w:hAnsi="Angsana New" w:hint="cs"/>
          <w:sz w:val="30"/>
          <w:szCs w:val="30"/>
          <w:cs/>
        </w:rPr>
        <w:lastRenderedPageBreak/>
        <w:t>รายการเคลื่อนไหวของเงินลงทุนในบริษัทร่วม</w:t>
      </w:r>
      <w:r w:rsidR="00396505">
        <w:rPr>
          <w:rFonts w:ascii="Angsana New" w:eastAsia="MS Mincho" w:hAnsi="Angsana New" w:hint="cs"/>
          <w:sz w:val="30"/>
          <w:szCs w:val="30"/>
          <w:cs/>
        </w:rPr>
        <w:t>สำหรับงวดสามเดือนสิ้นสุด</w:t>
      </w:r>
      <w:r w:rsidRPr="00B51646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Pr="00B51646">
        <w:rPr>
          <w:rFonts w:ascii="Angsana New" w:eastAsia="MS Mincho" w:hAnsi="Angsana New"/>
          <w:sz w:val="30"/>
          <w:szCs w:val="30"/>
        </w:rPr>
        <w:t xml:space="preserve">31 </w:t>
      </w:r>
      <w:r w:rsidRPr="00B51646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Pr="00B51646">
        <w:rPr>
          <w:rFonts w:ascii="Angsana New" w:eastAsia="MS Mincho" w:hAnsi="Angsana New"/>
          <w:sz w:val="30"/>
          <w:szCs w:val="30"/>
        </w:rPr>
        <w:t>256</w:t>
      </w:r>
      <w:r w:rsidR="002525DB" w:rsidRPr="00B51646">
        <w:rPr>
          <w:rFonts w:ascii="Angsana New" w:eastAsia="MS Mincho" w:hAnsi="Angsana New"/>
          <w:sz w:val="30"/>
          <w:szCs w:val="30"/>
        </w:rPr>
        <w:t>4</w:t>
      </w:r>
      <w:r w:rsidRPr="00B51646">
        <w:rPr>
          <w:rFonts w:ascii="Angsana New" w:eastAsia="MS Mincho" w:hAnsi="Angsana New"/>
          <w:sz w:val="30"/>
          <w:szCs w:val="30"/>
        </w:rPr>
        <w:t xml:space="preserve"> </w:t>
      </w:r>
      <w:r w:rsidR="00396505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="00396505">
        <w:rPr>
          <w:rFonts w:ascii="Angsana New" w:eastAsia="MS Mincho" w:hAnsi="Angsana New"/>
          <w:sz w:val="30"/>
          <w:szCs w:val="30"/>
        </w:rPr>
        <w:t xml:space="preserve">2563 </w:t>
      </w:r>
      <w:r w:rsidRPr="00B51646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14:paraId="34D10697" w14:textId="77777777" w:rsidR="000227CE" w:rsidRPr="00880665" w:rsidRDefault="000227CE" w:rsidP="009D2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28"/>
          <w:szCs w:val="28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8"/>
        <w:gridCol w:w="466"/>
        <w:gridCol w:w="1544"/>
        <w:gridCol w:w="270"/>
        <w:gridCol w:w="1571"/>
      </w:tblGrid>
      <w:tr w:rsidR="000227CE" w:rsidRPr="00B51646" w14:paraId="5C962DC0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51F68D92" w14:textId="77777777" w:rsidR="000227CE" w:rsidRPr="00B51646" w:rsidRDefault="000227CE" w:rsidP="002A3CE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7AA1F526" w14:textId="77777777" w:rsidR="000227CE" w:rsidRPr="00B51646" w:rsidRDefault="000227CE" w:rsidP="002A3CED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3246AE36" w14:textId="77777777" w:rsidR="000227CE" w:rsidRPr="00B51646" w:rsidRDefault="000227CE" w:rsidP="002A3CED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B5164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B5164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7074E3" w:rsidRPr="00B51646" w14:paraId="1A6B0888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01A65CE8" w14:textId="03A56468" w:rsidR="007074E3" w:rsidRPr="00B51646" w:rsidRDefault="00936068" w:rsidP="007074E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="00842FE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</w:t>
            </w:r>
            <w:r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คม</w:t>
            </w:r>
          </w:p>
        </w:tc>
        <w:tc>
          <w:tcPr>
            <w:tcW w:w="466" w:type="dxa"/>
          </w:tcPr>
          <w:p w14:paraId="6646D837" w14:textId="77777777" w:rsidR="007074E3" w:rsidRPr="00B51646" w:rsidRDefault="007074E3" w:rsidP="007074E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14:paraId="46E1AF11" w14:textId="249427AA" w:rsidR="007074E3" w:rsidRPr="00B51646" w:rsidRDefault="007074E3" w:rsidP="007074E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B5164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5B05F27F" w14:textId="77777777" w:rsidR="007074E3" w:rsidRPr="00B51646" w:rsidRDefault="007074E3" w:rsidP="007074E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14:paraId="0E34CB61" w14:textId="62C2771A" w:rsidR="007074E3" w:rsidRPr="00B51646" w:rsidRDefault="007074E3" w:rsidP="007074E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B5164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</w:tr>
      <w:tr w:rsidR="007074E3" w:rsidRPr="00B51646" w14:paraId="58406C14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61190249" w14:textId="77777777" w:rsidR="007074E3" w:rsidRPr="00B51646" w:rsidRDefault="007074E3" w:rsidP="007074E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177987CF" w14:textId="77777777" w:rsidR="007074E3" w:rsidRPr="00B51646" w:rsidRDefault="007074E3" w:rsidP="007074E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2C5BC925" w14:textId="77777777" w:rsidR="007074E3" w:rsidRPr="00B51646" w:rsidRDefault="007074E3" w:rsidP="007074E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B5164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7074E3" w:rsidRPr="00B51646" w14:paraId="41D1ECFC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3A7F1ABA" w14:textId="77777777" w:rsidR="007074E3" w:rsidRPr="00B51646" w:rsidRDefault="007074E3" w:rsidP="007074E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B516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516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164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14:paraId="393114C8" w14:textId="77777777" w:rsidR="007074E3" w:rsidRPr="00B51646" w:rsidRDefault="007074E3" w:rsidP="007074E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2AF713E0" w14:textId="75911B53" w:rsidR="007074E3" w:rsidRPr="00B51646" w:rsidRDefault="007074E3" w:rsidP="0070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646">
              <w:rPr>
                <w:rFonts w:ascii="Angsana New" w:hAnsi="Angsana New"/>
                <w:sz w:val="30"/>
                <w:szCs w:val="30"/>
              </w:rPr>
              <w:t>2,467</w:t>
            </w:r>
          </w:p>
        </w:tc>
        <w:tc>
          <w:tcPr>
            <w:tcW w:w="270" w:type="dxa"/>
          </w:tcPr>
          <w:p w14:paraId="63C23C55" w14:textId="77777777" w:rsidR="007074E3" w:rsidRPr="00B51646" w:rsidRDefault="007074E3" w:rsidP="007074E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D917F6B" w14:textId="5D4019EB" w:rsidR="007074E3" w:rsidRPr="00B51646" w:rsidRDefault="007074E3" w:rsidP="0070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51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74E3" w:rsidRPr="00B51646" w14:paraId="14C7C40D" w14:textId="77777777" w:rsidTr="002A3CED">
        <w:trPr>
          <w:trHeight w:val="396"/>
        </w:trPr>
        <w:tc>
          <w:tcPr>
            <w:tcW w:w="5478" w:type="dxa"/>
            <w:vAlign w:val="bottom"/>
          </w:tcPr>
          <w:p w14:paraId="2D7D5378" w14:textId="77777777" w:rsidR="007074E3" w:rsidRPr="00B51646" w:rsidRDefault="007074E3" w:rsidP="007074E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B51646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ซื้อเงินลงทุนระหว่างงวด</w:t>
            </w:r>
          </w:p>
        </w:tc>
        <w:tc>
          <w:tcPr>
            <w:tcW w:w="466" w:type="dxa"/>
          </w:tcPr>
          <w:p w14:paraId="3BF7E6DB" w14:textId="77777777" w:rsidR="007074E3" w:rsidRPr="00B51646" w:rsidRDefault="007074E3" w:rsidP="007074E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3060253E" w14:textId="76027BC3" w:rsidR="007074E3" w:rsidRPr="00B51646" w:rsidDel="00237E88" w:rsidRDefault="007074E3" w:rsidP="0070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  <w:tc>
          <w:tcPr>
            <w:tcW w:w="270" w:type="dxa"/>
          </w:tcPr>
          <w:p w14:paraId="73819283" w14:textId="77777777" w:rsidR="007074E3" w:rsidRPr="00B51646" w:rsidRDefault="007074E3" w:rsidP="007074E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CDEA75F" w14:textId="1358CD18" w:rsidR="007074E3" w:rsidRPr="00B51646" w:rsidDel="00237E88" w:rsidRDefault="00DD4CDF" w:rsidP="0070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7074E3" w:rsidRPr="00B51646" w14:paraId="6E173C37" w14:textId="77777777" w:rsidTr="002A3CED">
        <w:trPr>
          <w:trHeight w:val="396"/>
        </w:trPr>
        <w:tc>
          <w:tcPr>
            <w:tcW w:w="5478" w:type="dxa"/>
            <w:vAlign w:val="bottom"/>
          </w:tcPr>
          <w:p w14:paraId="72412A65" w14:textId="2A1AD43F" w:rsidR="007074E3" w:rsidRPr="00B51646" w:rsidRDefault="007074E3" w:rsidP="007074E3">
            <w:pPr>
              <w:rPr>
                <w:cs/>
              </w:rPr>
            </w:pPr>
            <w:r w:rsidRPr="00B516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B51646">
              <w:rPr>
                <w:rFonts w:asciiTheme="majorBidi" w:hAnsiTheme="majorBidi" w:cstheme="majorBidi"/>
                <w:sz w:val="28"/>
                <w:szCs w:val="28"/>
              </w:rPr>
              <w:t xml:space="preserve">downstream </w:t>
            </w:r>
          </w:p>
        </w:tc>
        <w:tc>
          <w:tcPr>
            <w:tcW w:w="466" w:type="dxa"/>
          </w:tcPr>
          <w:p w14:paraId="49046485" w14:textId="77777777" w:rsidR="007074E3" w:rsidRPr="00B51646" w:rsidRDefault="007074E3" w:rsidP="007074E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489117A9" w14:textId="7C2487C7" w:rsidR="007074E3" w:rsidRPr="00B51646" w:rsidRDefault="007074E3" w:rsidP="0070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014583F7" w14:textId="77777777" w:rsidR="007074E3" w:rsidRPr="00B51646" w:rsidRDefault="007074E3" w:rsidP="007074E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2E45ED7" w14:textId="58741CC0" w:rsidR="007074E3" w:rsidRPr="00B51646" w:rsidRDefault="007074E3" w:rsidP="0070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51646">
              <w:rPr>
                <w:rFonts w:ascii="Angsana New" w:hAnsi="Angsana New"/>
                <w:sz w:val="30"/>
                <w:szCs w:val="30"/>
              </w:rPr>
              <w:t>(</w:t>
            </w:r>
            <w:r w:rsidR="00DD4CDF">
              <w:rPr>
                <w:rFonts w:ascii="Angsana New" w:hAnsi="Angsana New"/>
                <w:sz w:val="30"/>
                <w:szCs w:val="30"/>
              </w:rPr>
              <w:t>30</w:t>
            </w:r>
            <w:r w:rsidRPr="00B516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74E3" w:rsidRPr="00B51646" w14:paraId="7B1B0F98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4EB8E6B6" w14:textId="77777777" w:rsidR="007074E3" w:rsidRPr="00B51646" w:rsidRDefault="007074E3" w:rsidP="007074E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51646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66" w:type="dxa"/>
          </w:tcPr>
          <w:p w14:paraId="2677B29B" w14:textId="77777777" w:rsidR="007074E3" w:rsidRPr="00B51646" w:rsidRDefault="007074E3" w:rsidP="007074E3">
            <w:pPr>
              <w:tabs>
                <w:tab w:val="decimal" w:pos="135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590B99A8" w14:textId="729EDD21" w:rsidR="007074E3" w:rsidRPr="00B51646" w:rsidDel="00237E88" w:rsidRDefault="007074E3" w:rsidP="0070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(341)</w:t>
            </w:r>
          </w:p>
        </w:tc>
        <w:tc>
          <w:tcPr>
            <w:tcW w:w="270" w:type="dxa"/>
          </w:tcPr>
          <w:p w14:paraId="2D12A876" w14:textId="77777777" w:rsidR="007074E3" w:rsidRPr="00B51646" w:rsidRDefault="007074E3" w:rsidP="007074E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3FD575F5" w14:textId="6B7C8ADF" w:rsidR="007074E3" w:rsidRPr="00B51646" w:rsidDel="00237E88" w:rsidRDefault="007074E3" w:rsidP="0070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51646">
              <w:rPr>
                <w:rFonts w:ascii="Angsana New" w:hAnsi="Angsana New"/>
                <w:sz w:val="30"/>
                <w:szCs w:val="30"/>
              </w:rPr>
              <w:t>(1</w:t>
            </w:r>
            <w:r w:rsidR="00DD4CDF">
              <w:rPr>
                <w:rFonts w:ascii="Angsana New" w:hAnsi="Angsana New"/>
                <w:sz w:val="30"/>
                <w:szCs w:val="30"/>
              </w:rPr>
              <w:t>55</w:t>
            </w:r>
            <w:r w:rsidRPr="00B516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74E3" w:rsidRPr="006D0572" w14:paraId="28C0C1B5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58322105" w14:textId="77777777" w:rsidR="007074E3" w:rsidRPr="00B51646" w:rsidRDefault="007074E3" w:rsidP="007074E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16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164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516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66" w:type="dxa"/>
          </w:tcPr>
          <w:p w14:paraId="16299EC0" w14:textId="77777777" w:rsidR="007074E3" w:rsidRPr="00B51646" w:rsidRDefault="007074E3" w:rsidP="007074E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55BBEEBC" w14:textId="4108D196" w:rsidR="007074E3" w:rsidRPr="00B51646" w:rsidRDefault="007074E3" w:rsidP="0070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5,529</w:t>
            </w:r>
          </w:p>
        </w:tc>
        <w:tc>
          <w:tcPr>
            <w:tcW w:w="270" w:type="dxa"/>
          </w:tcPr>
          <w:p w14:paraId="25C28AF9" w14:textId="77777777" w:rsidR="007074E3" w:rsidRPr="00B51646" w:rsidRDefault="007074E3" w:rsidP="007074E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335A42C8" w14:textId="4B01E1D5" w:rsidR="007074E3" w:rsidRPr="006D0572" w:rsidRDefault="007074E3" w:rsidP="0070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646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DD4CDF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</w:tr>
    </w:tbl>
    <w:p w14:paraId="05D4086F" w14:textId="77777777" w:rsidR="000227CE" w:rsidRPr="006D0572" w:rsidRDefault="000227CE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6D0572">
        <w:rPr>
          <w:rFonts w:ascii="Angsana New" w:eastAsia="MS Mincho" w:hAnsi="Angsana New"/>
          <w:sz w:val="30"/>
          <w:szCs w:val="30"/>
          <w:cs/>
        </w:rPr>
        <w:tab/>
      </w:r>
    </w:p>
    <w:p w14:paraId="283FBAA3" w14:textId="77777777" w:rsidR="00B51646" w:rsidRPr="00406D37" w:rsidRDefault="00B51646" w:rsidP="00B51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6D3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การเพิ่มเงินลงทุนในบริษัทร่วม</w:t>
      </w:r>
    </w:p>
    <w:p w14:paraId="004F862A" w14:textId="77777777" w:rsidR="002A5165" w:rsidRDefault="002A5165" w:rsidP="00B51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6B176FEC" w14:textId="4B7E78C4" w:rsidR="00B51646" w:rsidRDefault="00B51646" w:rsidP="00B51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76015C">
        <w:rPr>
          <w:rFonts w:ascii="Angsana New" w:eastAsia="MS Mincho" w:hAnsi="Angsana New" w:hint="cs"/>
          <w:sz w:val="30"/>
          <w:szCs w:val="30"/>
          <w:cs/>
        </w:rPr>
        <w:t>ในระหว่าง</w:t>
      </w:r>
      <w:r w:rsidR="00070BA4">
        <w:rPr>
          <w:rFonts w:ascii="Angsana New" w:eastAsia="MS Mincho" w:hAnsi="Angsana New" w:hint="cs"/>
          <w:sz w:val="30"/>
          <w:szCs w:val="30"/>
          <w:cs/>
        </w:rPr>
        <w:t>ปี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สิ้นสุดวันที่ </w:t>
      </w:r>
      <w:r w:rsidR="00070BA4">
        <w:rPr>
          <w:rFonts w:ascii="Angsana New" w:eastAsia="MS Mincho" w:hAnsi="Angsana New"/>
          <w:sz w:val="30"/>
          <w:szCs w:val="30"/>
        </w:rPr>
        <w:t xml:space="preserve">31 </w:t>
      </w:r>
      <w:r w:rsidR="00070BA4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eastAsia="MS Mincho" w:hAnsi="Angsana New"/>
          <w:sz w:val="30"/>
          <w:szCs w:val="30"/>
        </w:rPr>
        <w:t xml:space="preserve">2563 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บริษัทย่อยแห่งหนึ่งได้เข้าทำสัญญาร่วมลงทุนกับบริษัทแห่งหนึ่ง เพื่อลงทุนในหุ้นร้อยละ </w:t>
      </w:r>
      <w:r w:rsidRPr="0076015C">
        <w:rPr>
          <w:rFonts w:ascii="Angsana New" w:eastAsia="MS Mincho" w:hAnsi="Angsana New"/>
          <w:sz w:val="30"/>
          <w:szCs w:val="30"/>
        </w:rPr>
        <w:t xml:space="preserve">25 </w:t>
      </w:r>
      <w:r w:rsidRPr="0076015C">
        <w:rPr>
          <w:rFonts w:ascii="Angsana New" w:eastAsia="MS Mincho" w:hAnsi="Angsana New" w:hint="cs"/>
          <w:sz w:val="30"/>
          <w:szCs w:val="30"/>
          <w:cs/>
        </w:rPr>
        <w:t>ของหุ้นที่ออกทั้งหมดของบริษัทร่วม ซึ่งบริษัทร่วมดังกล่าวได้รับสิทธิ์ในการเป็นแฟรนไชส์แบบตัวแทน (</w:t>
      </w:r>
      <w:r w:rsidRPr="0076015C">
        <w:rPr>
          <w:rFonts w:ascii="Angsana New" w:eastAsia="MS Mincho" w:hAnsi="Angsana New"/>
          <w:sz w:val="30"/>
          <w:szCs w:val="30"/>
        </w:rPr>
        <w:t>Master franchise</w:t>
      </w:r>
      <w:r w:rsidRPr="0076015C">
        <w:rPr>
          <w:rFonts w:ascii="Angsana New" w:eastAsia="MS Mincho" w:hAnsi="Angsana New" w:hint="cs"/>
          <w:sz w:val="30"/>
          <w:szCs w:val="30"/>
          <w:cs/>
        </w:rPr>
        <w:t>)</w:t>
      </w:r>
      <w:r w:rsidRPr="0076015C">
        <w:rPr>
          <w:rFonts w:ascii="Angsana New" w:eastAsia="MS Mincho" w:hAnsi="Angsana New"/>
          <w:sz w:val="30"/>
          <w:szCs w:val="30"/>
        </w:rPr>
        <w:t xml:space="preserve"> </w:t>
      </w:r>
      <w:r w:rsidRPr="0076015C">
        <w:rPr>
          <w:rFonts w:ascii="Angsana New" w:eastAsia="MS Mincho" w:hAnsi="Angsana New" w:hint="cs"/>
          <w:sz w:val="30"/>
          <w:szCs w:val="30"/>
          <w:cs/>
        </w:rPr>
        <w:t>ในภาคใต้ของประเทศไทย</w:t>
      </w:r>
    </w:p>
    <w:p w14:paraId="7D2D9A88" w14:textId="77777777" w:rsidR="00B51646" w:rsidRPr="002C7099" w:rsidRDefault="00B51646" w:rsidP="00B51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598E3F87" w14:textId="58B156A4" w:rsidR="00B51646" w:rsidRPr="006437B1" w:rsidRDefault="00B51646" w:rsidP="00B51646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06D37">
        <w:rPr>
          <w:rFonts w:ascii="Angsana New" w:hAnsi="Angsana New" w:hint="cs"/>
          <w:spacing w:val="-2"/>
          <w:sz w:val="30"/>
          <w:szCs w:val="30"/>
          <w:cs/>
        </w:rPr>
        <w:t>ในการประชุมคณะกรรมการของบริษัท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8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2563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คณะกรรมการมีมติอนุมัติให้บริษัทย่อยเพิ่ม     เงินลงทุนในบริษัท กินดีอยู่ดี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2020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Pr="00406D37">
        <w:rPr>
          <w:rFonts w:ascii="Angsana New" w:hAnsi="Angsana New"/>
          <w:spacing w:val="-2"/>
          <w:sz w:val="30"/>
          <w:szCs w:val="30"/>
        </w:rPr>
        <w:t>(“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406D37">
        <w:rPr>
          <w:rFonts w:ascii="Angsana New" w:hAnsi="Angsana New"/>
          <w:spacing w:val="-2"/>
          <w:sz w:val="30"/>
          <w:szCs w:val="30"/>
        </w:rPr>
        <w:t>”)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4.5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รวมเป็นเงินลงทุนทั้งสิ้น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7.5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297FEC">
        <w:rPr>
          <w:rFonts w:ascii="Angsana New" w:hAnsi="Angsana New" w:hint="cs"/>
          <w:spacing w:val="-2"/>
          <w:sz w:val="30"/>
          <w:szCs w:val="30"/>
          <w:cs/>
        </w:rPr>
        <w:t xml:space="preserve">บาท บริษัทร่วมได้จดทะเบียนการเพิ่มทุนจดทะเบียนดังกล่าวกับกรมพัฒนาธุรกิจการค้า กระทรวงพาณิชย์แล้วในเดือนกรกฎาคม </w:t>
      </w:r>
      <w:r w:rsidRPr="00297FEC">
        <w:rPr>
          <w:rFonts w:ascii="Angsana New" w:hAnsi="Angsana New"/>
          <w:spacing w:val="-2"/>
          <w:sz w:val="30"/>
          <w:szCs w:val="30"/>
        </w:rPr>
        <w:t>2563</w:t>
      </w:r>
      <w:r w:rsidRPr="00297FEC">
        <w:rPr>
          <w:rFonts w:ascii="Angsana New" w:hAnsi="Angsana New" w:hint="cs"/>
          <w:spacing w:val="-2"/>
          <w:sz w:val="30"/>
          <w:szCs w:val="30"/>
          <w:cs/>
        </w:rPr>
        <w:t xml:space="preserve"> ซึ่งบริษัทย่อยได้ใช้สิทธิในการซื้อหุ้นเพิ่มทุนของบริษัทร่วมตามสัดส่วนการถือหุ้นเดิม         (ร้อยละ </w:t>
      </w:r>
      <w:r w:rsidRPr="00297FEC">
        <w:rPr>
          <w:rFonts w:ascii="Angsana New" w:hAnsi="Angsana New"/>
          <w:spacing w:val="-2"/>
          <w:sz w:val="30"/>
          <w:szCs w:val="30"/>
        </w:rPr>
        <w:t>25)</w:t>
      </w:r>
      <w:r w:rsidR="0026634D">
        <w:rPr>
          <w:rFonts w:ascii="Angsana New" w:hAnsi="Angsana New"/>
          <w:spacing w:val="-2"/>
          <w:sz w:val="30"/>
          <w:szCs w:val="30"/>
        </w:rPr>
        <w:t xml:space="preserve"> </w:t>
      </w:r>
      <w:r w:rsidR="0026634D">
        <w:rPr>
          <w:rFonts w:ascii="Angsana New" w:hAnsi="Angsana New" w:hint="cs"/>
          <w:spacing w:val="-2"/>
          <w:sz w:val="30"/>
          <w:szCs w:val="30"/>
          <w:cs/>
        </w:rPr>
        <w:t>ต่อมาบริษัทได้จ่ายชำระค่าหุ้นดังกล่าวเต็มจำนวนแล้วในเดือน</w:t>
      </w:r>
      <w:r w:rsidR="0026634D">
        <w:rPr>
          <w:rFonts w:ascii="Angsana New" w:eastAsia="MS Mincho" w:hAnsi="Angsana New" w:hint="cs"/>
          <w:sz w:val="30"/>
          <w:szCs w:val="30"/>
          <w:cs/>
        </w:rPr>
        <w:t xml:space="preserve">กุมภาพันธ์ </w:t>
      </w:r>
      <w:r w:rsidR="0026634D">
        <w:rPr>
          <w:rFonts w:ascii="Angsana New" w:eastAsia="MS Mincho" w:hAnsi="Angsana New"/>
          <w:sz w:val="30"/>
          <w:szCs w:val="30"/>
        </w:rPr>
        <w:t>2564</w:t>
      </w:r>
    </w:p>
    <w:p w14:paraId="126E304D" w14:textId="77777777" w:rsidR="00B51646" w:rsidRDefault="00B51646" w:rsidP="002525D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72AB7D" w14:textId="53AFF829" w:rsidR="002525DB" w:rsidRPr="00865A82" w:rsidRDefault="002525DB" w:rsidP="002525D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การค้ำประกันวงเงินกู้ยืมจากธนาคารของบริษัทร่วม</w:t>
      </w:r>
    </w:p>
    <w:p w14:paraId="4229BB71" w14:textId="77777777" w:rsidR="002525DB" w:rsidRPr="00FC581F" w:rsidRDefault="002525DB" w:rsidP="002525DB">
      <w:pPr>
        <w:tabs>
          <w:tab w:val="clear" w:pos="227"/>
          <w:tab w:val="clear" w:pos="454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677454E1" w14:textId="1732F70A" w:rsidR="000227CE" w:rsidRPr="006D0572" w:rsidRDefault="002525DB" w:rsidP="007074E3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65A82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865A82">
        <w:rPr>
          <w:rFonts w:ascii="Angsana New" w:hAnsi="Angsana New"/>
          <w:spacing w:val="-2"/>
          <w:sz w:val="30"/>
          <w:szCs w:val="30"/>
        </w:rPr>
        <w:t xml:space="preserve">15 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865A82">
        <w:rPr>
          <w:rFonts w:ascii="Angsana New" w:hAnsi="Angsana New"/>
          <w:spacing w:val="-2"/>
          <w:sz w:val="30"/>
          <w:szCs w:val="30"/>
        </w:rPr>
        <w:t xml:space="preserve">2563 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>คณะกรรมการมีมติอนุมัติให้บริษัทย่อยแห่งหนึ่งเข้าค้ำประกันวงเงินกู้ยืมของบริษัทร่วม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14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 xml:space="preserve">2563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คณะกรรมการมีมติอนุมัติเปลี่ยนผู้ค้ำประกันของบริษัทร่วมจากบริษัทย่อยดังกล่าวเป็นบริษัท 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ดังนั้นบริษัทจึงมีภาระผูกพันในการค้ำประกันให้บริษัทร่วม </w:t>
      </w:r>
      <w:r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DE7015">
        <w:rPr>
          <w:rFonts w:ascii="Angsana New" w:hAnsi="Angsana New" w:hint="cs"/>
          <w:spacing w:val="-2"/>
          <w:sz w:val="30"/>
          <w:szCs w:val="30"/>
          <w:cs/>
        </w:rPr>
        <w:t xml:space="preserve">วงเงินไม่เกิน </w:t>
      </w:r>
      <w:r w:rsidRPr="00DE7015">
        <w:rPr>
          <w:rFonts w:ascii="Angsana New" w:hAnsi="Angsana New"/>
          <w:spacing w:val="-2"/>
          <w:sz w:val="30"/>
          <w:szCs w:val="30"/>
        </w:rPr>
        <w:t xml:space="preserve">18.8 </w:t>
      </w:r>
      <w:r w:rsidRPr="00DE7015">
        <w:rPr>
          <w:rFonts w:ascii="Angsana New" w:hAnsi="Angsana New" w:hint="cs"/>
          <w:spacing w:val="-2"/>
          <w:sz w:val="30"/>
          <w:szCs w:val="30"/>
          <w:cs/>
        </w:rPr>
        <w:t>ล้านบาท ซึ่งเป็นตามสัดส่วนการถือหุ้นในบริษัทร่วม อย่างไรก็ตาม บริษัทร่วมอยู่ระหว่างดำเนินการขอกู้ยืมวงเงินดังกล่าวจากธนาคาร</w:t>
      </w:r>
    </w:p>
    <w:p w14:paraId="74E9363E" w14:textId="77777777" w:rsidR="000227CE" w:rsidRPr="006D0572" w:rsidRDefault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0227CE" w:rsidRPr="006D0572" w:rsidSect="000227C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D057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1D2E80D" w14:textId="77777777" w:rsidR="007D014D" w:rsidRPr="006D0572" w:rsidRDefault="00132BD6" w:rsidP="00221D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31D1A8F" w14:textId="77777777" w:rsidR="00654D3F" w:rsidRPr="006D0572" w:rsidRDefault="00654D3F" w:rsidP="0074717E">
      <w:pPr>
        <w:pStyle w:val="FSBlank"/>
        <w:ind w:firstLine="0"/>
        <w:rPr>
          <w:rFonts w:asciiTheme="majorBidi" w:hAnsiTheme="majorBidi" w:cstheme="majorBidi"/>
          <w:sz w:val="30"/>
          <w:szCs w:val="30"/>
        </w:rPr>
      </w:pPr>
    </w:p>
    <w:tbl>
      <w:tblPr>
        <w:tblW w:w="152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81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38"/>
      </w:tblGrid>
      <w:tr w:rsidR="00214D56" w:rsidRPr="006D0572" w14:paraId="72685617" w14:textId="77777777" w:rsidTr="00221D01">
        <w:trPr>
          <w:tblHeader/>
        </w:trPr>
        <w:tc>
          <w:tcPr>
            <w:tcW w:w="1800" w:type="dxa"/>
          </w:tcPr>
          <w:p w14:paraId="0E909FA4" w14:textId="77777777" w:rsidR="00214D56" w:rsidRPr="006D0572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D491931" w14:textId="77777777" w:rsidR="00214D56" w:rsidRPr="006D0572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85849A3" w14:textId="77777777" w:rsidR="00214D56" w:rsidRPr="006D0572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E0DCE14" w14:textId="77777777" w:rsidR="00214D56" w:rsidRPr="006D0572" w:rsidDel="00685444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2A7A345" w14:textId="77777777" w:rsidR="00214D56" w:rsidRPr="006D0572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42F44E9" w14:textId="77777777" w:rsidR="00214D56" w:rsidRPr="006D0572" w:rsidDel="00685444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208" w:type="dxa"/>
            <w:gridSpan w:val="15"/>
            <w:vAlign w:val="bottom"/>
          </w:tcPr>
          <w:p w14:paraId="54739D5A" w14:textId="77777777" w:rsidR="00214D56" w:rsidRPr="006D0572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23C0" w:rsidRPr="006D0572" w14:paraId="55D99B87" w14:textId="77777777" w:rsidTr="00221D01">
        <w:trPr>
          <w:tblHeader/>
        </w:trPr>
        <w:tc>
          <w:tcPr>
            <w:tcW w:w="1800" w:type="dxa"/>
          </w:tcPr>
          <w:p w14:paraId="27BBACBD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5DE9637" w14:textId="77777777" w:rsidR="007565EE" w:rsidRPr="006D0572" w:rsidRDefault="007565EE" w:rsidP="002B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530" w:type="dxa"/>
            <w:gridSpan w:val="2"/>
            <w:vAlign w:val="bottom"/>
          </w:tcPr>
          <w:p w14:paraId="2735A7BB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50706C0D" w14:textId="77777777" w:rsidR="007565EE" w:rsidRPr="006D0572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3EE14A1" w14:textId="77777777" w:rsidR="007565EE" w:rsidRPr="006D0572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F9A1929" w14:textId="77777777" w:rsidR="007565EE" w:rsidRPr="006D0572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5C42E56" w14:textId="77777777" w:rsidR="007565EE" w:rsidRPr="006D0572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2570F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042AEAC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3B641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0FE3B72E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F711D7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7A742C6F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74717E"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</w:tr>
      <w:tr w:rsidR="002B4E2C" w:rsidRPr="006D0572" w14:paraId="5D3FDE23" w14:textId="77777777" w:rsidTr="00221D01">
        <w:trPr>
          <w:tblHeader/>
        </w:trPr>
        <w:tc>
          <w:tcPr>
            <w:tcW w:w="1800" w:type="dxa"/>
          </w:tcPr>
          <w:p w14:paraId="183077F7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677041E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E5AE04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C51B55A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65A73F18" w14:textId="01FA9FF6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14:paraId="5C2C703B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FDA7295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6A6A8E3A" w14:textId="0ED7CA3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14DF2795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FFE30CE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5A33915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41D1CA33" w14:textId="3A2C0F6B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846CBC3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03CB63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F9E5CC0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4958E5AD" w14:textId="74260636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726FF2F7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BC8D4C2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296E706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2229B523" w14:textId="524BD23E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3516BF2E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B11BC8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98399DA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28B22400" w14:textId="004C4041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1BEBBD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B2FA666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E0F70BE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11651320" w14:textId="0FCABDA2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D9B6DE4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ED3B7AA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B39EE12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186EDF04" w14:textId="0CCB32AA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06E51F3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34ACBA4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7732FDC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19001099" w14:textId="0FA7AF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28972DB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E081B04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8015206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65B4ADC2" w14:textId="06E8661D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F7AD5CC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68E9A6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1D8466C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61124ACA" w14:textId="44BD18BB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5CC1203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50DBB36A" w14:textId="77777777" w:rsidR="0081624F" w:rsidRPr="006D0572" w:rsidRDefault="0081624F" w:rsidP="0081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77EB770" w14:textId="77777777" w:rsidR="0081624F" w:rsidRPr="006D0572" w:rsidRDefault="0081624F" w:rsidP="0081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734FF390" w14:textId="7ECEB935" w:rsidR="007565EE" w:rsidRPr="006D0572" w:rsidRDefault="0081624F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525D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7565EE" w:rsidRPr="006D0572" w14:paraId="503FE394" w14:textId="77777777" w:rsidTr="00221D01">
        <w:trPr>
          <w:tblHeader/>
        </w:trPr>
        <w:tc>
          <w:tcPr>
            <w:tcW w:w="1800" w:type="dxa"/>
          </w:tcPr>
          <w:p w14:paraId="7639C43F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12A956E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79B37034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73E47386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8" w:type="dxa"/>
            <w:gridSpan w:val="19"/>
          </w:tcPr>
          <w:p w14:paraId="1E30C69B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7386D" w:rsidRPr="006D0572" w14:paraId="540CDE81" w14:textId="77777777" w:rsidTr="00221D01">
        <w:trPr>
          <w:trHeight w:val="144"/>
        </w:trPr>
        <w:tc>
          <w:tcPr>
            <w:tcW w:w="1800" w:type="dxa"/>
          </w:tcPr>
          <w:p w14:paraId="3E0A723E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260" w:type="dxa"/>
          </w:tcPr>
          <w:p w14:paraId="31CD8752" w14:textId="77777777" w:rsidR="0007386D" w:rsidRPr="006D0572" w:rsidRDefault="0007386D" w:rsidP="0007386D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34CD239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DC1B2C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630B385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7DDEF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7DE7BE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43F0CE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A0F43" w14:textId="15792C86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7FA8641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13BB2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FF1B55" w14:textId="7B282EBB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12C8823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37645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1270CC" w14:textId="4478B30E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1F7E053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9C122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090CC" w14:textId="3473FBD3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  <w:shd w:val="clear" w:color="auto" w:fill="auto"/>
          </w:tcPr>
          <w:p w14:paraId="7F6FB1E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B08FC47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C3185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88C44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6DDA98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BCCD6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208E7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A06E90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5FA3F" w14:textId="129E3479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  <w:shd w:val="clear" w:color="auto" w:fill="auto"/>
          </w:tcPr>
          <w:p w14:paraId="19FE1AC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456209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DABC2" w14:textId="3FCBC606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  <w:shd w:val="clear" w:color="auto" w:fill="auto"/>
          </w:tcPr>
          <w:p w14:paraId="6E22F5F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42B8F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BE59B4" w14:textId="77777777" w:rsidR="0007386D" w:rsidRPr="006D0572" w:rsidRDefault="0007386D" w:rsidP="0002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84524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58823A9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9EBEDC" w14:textId="170E65A9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386D" w:rsidRPr="006D0572" w14:paraId="2A42448D" w14:textId="77777777" w:rsidTr="00221D01">
        <w:tc>
          <w:tcPr>
            <w:tcW w:w="1800" w:type="dxa"/>
          </w:tcPr>
          <w:p w14:paraId="0CC0D9E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โตเกียว</w:t>
            </w: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คอนเซปท์ จำกัด</w:t>
            </w:r>
          </w:p>
        </w:tc>
        <w:tc>
          <w:tcPr>
            <w:tcW w:w="1260" w:type="dxa"/>
          </w:tcPr>
          <w:p w14:paraId="5D732623" w14:textId="77777777" w:rsidR="0007386D" w:rsidRPr="006D0572" w:rsidRDefault="0007386D" w:rsidP="0007386D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258AFCA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BA11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39306E1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FD183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595D87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9EC7D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6659A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4F8B2D5E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58622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BAB82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1C369FC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9C94A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005C3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58DF23D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FCCC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107D1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5A9B79B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98B79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C82DD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927E7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0AAFBE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4BFF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44A26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16E3B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2ADA5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1106326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C8CFF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E3CA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2FCA707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4896D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060C4" w14:textId="77777777" w:rsidR="0007386D" w:rsidRPr="006D0572" w:rsidRDefault="0007386D" w:rsidP="0002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1D402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33A0ED9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F6204F" w14:textId="3FC7D170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386D" w:rsidRPr="006D0572" w14:paraId="69BBB1B6" w14:textId="77777777" w:rsidTr="00221D01">
        <w:tc>
          <w:tcPr>
            <w:tcW w:w="1800" w:type="dxa"/>
          </w:tcPr>
          <w:p w14:paraId="4B4CA47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อากะอินเตอร์ฟู้ดส์ จำกัด</w:t>
            </w:r>
          </w:p>
        </w:tc>
        <w:tc>
          <w:tcPr>
            <w:tcW w:w="1260" w:type="dxa"/>
          </w:tcPr>
          <w:p w14:paraId="564F7CB8" w14:textId="77777777" w:rsidR="0007386D" w:rsidRPr="006D0572" w:rsidRDefault="0007386D" w:rsidP="0007386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707DDA" w14:textId="77777777" w:rsidR="0007386D" w:rsidRPr="006D0572" w:rsidRDefault="0007386D" w:rsidP="0007386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7098FA5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C80BBC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076ED2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750AC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E2B0F57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F86C6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635F3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447C85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DDC73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313EE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4746482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4A06A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D5D3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351E54F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AE218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483E4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548A49F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45561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04686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260C2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1AD6B8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2931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11DE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76587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2C331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34B0776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E1B54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F3951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24AAA33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43458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CE09E7" w14:textId="3F8DE1A7" w:rsidR="0007386D" w:rsidRPr="006D0572" w:rsidRDefault="00025C45" w:rsidP="0002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175ECAEC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6004C38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4C2888" w14:textId="31CE553B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386D" w:rsidRPr="006D0572" w14:paraId="143EDF90" w14:textId="77777777" w:rsidTr="00221D01">
        <w:trPr>
          <w:trHeight w:val="81"/>
        </w:trPr>
        <w:tc>
          <w:tcPr>
            <w:tcW w:w="1800" w:type="dxa"/>
          </w:tcPr>
          <w:p w14:paraId="609D77D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กิวกริลกรุ๊ป จำก</w:t>
            </w: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ัด</w:t>
            </w:r>
          </w:p>
        </w:tc>
        <w:tc>
          <w:tcPr>
            <w:tcW w:w="1260" w:type="dxa"/>
          </w:tcPr>
          <w:p w14:paraId="140A91ED" w14:textId="77777777" w:rsidR="0007386D" w:rsidRPr="006D0572" w:rsidRDefault="0007386D" w:rsidP="0007386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748CF46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E8831C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29EAD24C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92852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0009FC7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26FA8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6467028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DA21C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714F94C7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0B984C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78DE54C7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46746D7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552FE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1D862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7D7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27D1A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4FA35BD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08502E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5EF8CA3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721066" w14:textId="77777777" w:rsidR="0007386D" w:rsidRPr="006D0572" w:rsidRDefault="0007386D" w:rsidP="0002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EBD4E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2D544098" w14:textId="06002D98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386D" w:rsidRPr="006D0572" w14:paraId="6CA7936F" w14:textId="77777777" w:rsidTr="00221D01">
        <w:tc>
          <w:tcPr>
            <w:tcW w:w="1800" w:type="dxa"/>
          </w:tcPr>
          <w:p w14:paraId="4B1350B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ซัพพลาย เชนแมเนจเม้นท์ จำกัด</w:t>
            </w:r>
          </w:p>
        </w:tc>
        <w:tc>
          <w:tcPr>
            <w:tcW w:w="1260" w:type="dxa"/>
          </w:tcPr>
          <w:p w14:paraId="3F0C0ED7" w14:textId="77777777" w:rsidR="0007386D" w:rsidRPr="006D0572" w:rsidRDefault="0007386D" w:rsidP="0007386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ขายและบริการด้านอาหาร</w:t>
            </w:r>
          </w:p>
        </w:tc>
        <w:tc>
          <w:tcPr>
            <w:tcW w:w="810" w:type="dxa"/>
          </w:tcPr>
          <w:p w14:paraId="4CA214D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06419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680E19C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FF2F9E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BD2CDA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27CF3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450B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0AD91BA7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069EB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03FCD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3F08AC7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C0BB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A732E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0D515D5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75A95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EE624C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0D3DC27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55A4CA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3BCBC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5901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74E94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5B0A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7573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DA3FF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5805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5CA847C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ED607B7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F2C55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03891D2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3041C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741C2" w14:textId="2541E9AA" w:rsidR="0007386D" w:rsidRPr="006D0572" w:rsidRDefault="00025C45" w:rsidP="0002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1,050</w:t>
            </w:r>
          </w:p>
        </w:tc>
        <w:tc>
          <w:tcPr>
            <w:tcW w:w="270" w:type="dxa"/>
          </w:tcPr>
          <w:p w14:paraId="1A82959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27F8A90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3E008B" w14:textId="0978C3B1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386D" w:rsidRPr="006D0572" w14:paraId="64C770D1" w14:textId="77777777" w:rsidTr="00221D01">
        <w:tc>
          <w:tcPr>
            <w:tcW w:w="1800" w:type="dxa"/>
          </w:tcPr>
          <w:p w14:paraId="73CFF957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แอนด์</w:t>
            </w: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สไปซี่ จำกัด</w:t>
            </w:r>
          </w:p>
        </w:tc>
        <w:tc>
          <w:tcPr>
            <w:tcW w:w="1260" w:type="dxa"/>
          </w:tcPr>
          <w:p w14:paraId="0C9D6DBA" w14:textId="77777777" w:rsidR="0007386D" w:rsidRPr="006D0572" w:rsidRDefault="0007386D" w:rsidP="0007386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0E873A7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9813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73E694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5A9ED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F8C7F3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F9240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E8835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0603E6D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BC9DF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04622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1437053C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D07AB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00362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D2ABCE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9CD27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3DB9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84B924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636D17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F3DE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C718DE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11D4D7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1F0DE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6246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902FA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81138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6AD5FCA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4B574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F53B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331BA46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7E756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6AF1E4" w14:textId="77777777" w:rsidR="0007386D" w:rsidRPr="006D0572" w:rsidRDefault="0007386D" w:rsidP="0002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CEB33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5EB6FED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615A06" w14:textId="2D5AE575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386D" w:rsidRPr="006D0572" w14:paraId="0B6D3D6A" w14:textId="77777777" w:rsidTr="00221D01">
        <w:tc>
          <w:tcPr>
            <w:tcW w:w="1800" w:type="dxa"/>
          </w:tcPr>
          <w:p w14:paraId="7C093DFF" w14:textId="77777777" w:rsidR="00C37303" w:rsidRDefault="00C37303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3FFD8F" w14:textId="0CD5AAE1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สไปซ์ ซินเนอจี้ จำกัด</w:t>
            </w:r>
          </w:p>
        </w:tc>
        <w:tc>
          <w:tcPr>
            <w:tcW w:w="1260" w:type="dxa"/>
          </w:tcPr>
          <w:p w14:paraId="7BEF258C" w14:textId="77777777" w:rsidR="0007386D" w:rsidRPr="006D0572" w:rsidRDefault="0007386D" w:rsidP="0007386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810" w:type="dxa"/>
          </w:tcPr>
          <w:p w14:paraId="20805A75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AF1D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BE012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73E386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0703C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29289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F06D1E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AFEC8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11CDC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1651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4B5F72E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C6E79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EB0F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C7E746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6C001F5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BF9F0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43C50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E9707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98C221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04308E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C7A8E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A68BC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214DAC3C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D54A3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8C3630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770A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8BC3D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DA36C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7464D9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D8DEB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4A5197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A28EE83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52FD9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685AE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09D3548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B5EA39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B6F54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C96AF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685D950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2A5AF8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8889D2" w14:textId="77777777" w:rsid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F0D5DB" w14:textId="3E1A2473" w:rsidR="0007386D" w:rsidRPr="006D0572" w:rsidRDefault="00025C45" w:rsidP="0002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270" w:type="dxa"/>
          </w:tcPr>
          <w:p w14:paraId="6A48EC67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05C03AF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A24D80" w14:textId="77777777" w:rsid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26302" w14:textId="7F83FD70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386D" w:rsidRPr="006D0572" w14:paraId="545C2FF2" w14:textId="77777777" w:rsidTr="0007386D">
        <w:tc>
          <w:tcPr>
            <w:tcW w:w="1800" w:type="dxa"/>
          </w:tcPr>
          <w:p w14:paraId="78D9BE62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54699C41" w14:textId="77777777" w:rsidR="0007386D" w:rsidRPr="006D0572" w:rsidRDefault="0007386D" w:rsidP="0007386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29C3DC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FA14A4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6B76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5E71D46" w14:textId="01308498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5AD001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CEAC4CC" w14:textId="70FEFCAE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8CD1DA" w14:textId="77777777" w:rsidR="0007386D" w:rsidRPr="006D0572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65B68E5" w14:textId="17EA26D0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3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4BD3E4B8" w14:textId="77777777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FA4448" w14:textId="61A8D3DB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3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  <w:shd w:val="clear" w:color="auto" w:fill="auto"/>
          </w:tcPr>
          <w:p w14:paraId="0E1A450B" w14:textId="77777777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76408" w14:textId="77777777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3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540C1" w14:textId="77777777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1E847" w14:textId="77777777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3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A8E688" w14:textId="77777777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A7C1" w14:textId="03FEDB7A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3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  <w:shd w:val="clear" w:color="auto" w:fill="auto"/>
          </w:tcPr>
          <w:p w14:paraId="3F50615E" w14:textId="77777777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42D37" w14:textId="3CDC7846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3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  <w:shd w:val="clear" w:color="auto" w:fill="auto"/>
          </w:tcPr>
          <w:p w14:paraId="60375731" w14:textId="77777777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618E631" w14:textId="129C88D0" w:rsidR="0007386D" w:rsidRPr="0007386D" w:rsidRDefault="00025C45" w:rsidP="0002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11,800</w:t>
            </w:r>
          </w:p>
        </w:tc>
        <w:tc>
          <w:tcPr>
            <w:tcW w:w="270" w:type="dxa"/>
          </w:tcPr>
          <w:p w14:paraId="4443B526" w14:textId="77777777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4895A5A" w14:textId="36125305" w:rsidR="0007386D" w:rsidRPr="0007386D" w:rsidRDefault="0007386D" w:rsidP="0007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3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FA83D7D" w14:textId="77777777" w:rsidR="001023C0" w:rsidRPr="006D0572" w:rsidRDefault="001023C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  <w:sectPr w:rsidR="001023C0" w:rsidRPr="006D0572" w:rsidSect="00221D0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44BD7CD" w14:textId="200FF43E" w:rsidR="008E3B76" w:rsidRPr="006D0572" w:rsidRDefault="00B7441E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CA2A2D3" w14:textId="77777777" w:rsidR="008E3B76" w:rsidRPr="006D0572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4D39D7" w14:textId="0FABB781" w:rsidR="00766F98" w:rsidRDefault="00BF6019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 w:hint="cs"/>
          <w:sz w:val="30"/>
          <w:szCs w:val="30"/>
          <w:cs/>
        </w:rPr>
        <w:t xml:space="preserve">การซื้อ จำหน่าย และโอนที่ดิน อาคารและอุปกรณ์ </w:t>
      </w:r>
      <w:r w:rsidR="00165AB9">
        <w:rPr>
          <w:rFonts w:ascii="Angsana New" w:hAnsi="Angsana New" w:hint="cs"/>
          <w:sz w:val="30"/>
          <w:szCs w:val="30"/>
          <w:cs/>
        </w:rPr>
        <w:t>และ</w:t>
      </w:r>
      <w:r w:rsidRPr="006D0572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="00E330DA" w:rsidRPr="006D0572">
        <w:rPr>
          <w:rFonts w:ascii="Angsana New" w:hAnsi="Angsana New" w:hint="cs"/>
          <w:sz w:val="30"/>
          <w:szCs w:val="30"/>
          <w:cs/>
        </w:rPr>
        <w:t xml:space="preserve">ระหว่างงวดสามเดือนสิ้นสุดวันที่ </w:t>
      </w:r>
      <w:r w:rsidR="003E5E99" w:rsidRPr="006D0572">
        <w:rPr>
          <w:rFonts w:ascii="Angsana New" w:hAnsi="Angsana New"/>
          <w:sz w:val="30"/>
          <w:szCs w:val="30"/>
          <w:cs/>
        </w:rPr>
        <w:br/>
      </w:r>
      <w:r w:rsidR="00E330DA" w:rsidRPr="006D0572">
        <w:rPr>
          <w:rFonts w:ascii="Angsana New" w:hAnsi="Angsana New"/>
          <w:sz w:val="30"/>
          <w:szCs w:val="30"/>
        </w:rPr>
        <w:t xml:space="preserve">31 </w:t>
      </w:r>
      <w:r w:rsidR="00E330DA" w:rsidRPr="006D05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330DA" w:rsidRPr="006D0572">
        <w:rPr>
          <w:rFonts w:ascii="Angsana New" w:hAnsi="Angsana New"/>
          <w:sz w:val="30"/>
          <w:szCs w:val="30"/>
        </w:rPr>
        <w:t>256</w:t>
      </w:r>
      <w:r w:rsidR="0007386D">
        <w:rPr>
          <w:rFonts w:ascii="Angsana New" w:hAnsi="Angsana New"/>
          <w:sz w:val="30"/>
          <w:szCs w:val="30"/>
        </w:rPr>
        <w:t>4</w:t>
      </w:r>
      <w:r w:rsidR="00E330DA" w:rsidRPr="006D0572">
        <w:rPr>
          <w:rFonts w:ascii="Angsana New" w:hAnsi="Angsana New"/>
          <w:sz w:val="30"/>
          <w:szCs w:val="30"/>
        </w:rPr>
        <w:t xml:space="preserve"> </w:t>
      </w:r>
      <w:r w:rsidR="00E330DA" w:rsidRPr="006D05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7E2009E" w14:textId="743E8104" w:rsidR="000544D1" w:rsidRDefault="000544D1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249"/>
        <w:gridCol w:w="272"/>
        <w:gridCol w:w="2339"/>
      </w:tblGrid>
      <w:tr w:rsidR="000544D1" w:rsidRPr="006D0572" w14:paraId="516757C0" w14:textId="77777777" w:rsidTr="0030115A">
        <w:trPr>
          <w:tblHeader/>
        </w:trPr>
        <w:tc>
          <w:tcPr>
            <w:tcW w:w="2353" w:type="pct"/>
            <w:shd w:val="clear" w:color="auto" w:fill="auto"/>
            <w:hideMark/>
          </w:tcPr>
          <w:p w14:paraId="360AD8C3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592A9372" w14:textId="2692ED13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544D1" w:rsidRPr="006D0572" w14:paraId="748103EB" w14:textId="77777777" w:rsidTr="00EA71F8">
        <w:trPr>
          <w:trHeight w:val="1109"/>
          <w:tblHeader/>
        </w:trPr>
        <w:tc>
          <w:tcPr>
            <w:tcW w:w="2353" w:type="pct"/>
          </w:tcPr>
          <w:p w14:paraId="049E4AB4" w14:textId="77777777" w:rsidR="000544D1" w:rsidRPr="006D0572" w:rsidRDefault="000544D1" w:rsidP="00301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A488B9" w14:textId="77777777" w:rsidR="000544D1" w:rsidRPr="006D0572" w:rsidRDefault="000544D1" w:rsidP="00301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DF6EE" w14:textId="77777777" w:rsidR="000544D1" w:rsidRPr="006D0572" w:rsidRDefault="000544D1" w:rsidP="00301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vAlign w:val="center"/>
            <w:hideMark/>
          </w:tcPr>
          <w:p w14:paraId="56883A80" w14:textId="77777777" w:rsidR="00844E71" w:rsidRDefault="00844E7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96B425" w14:textId="04A8B083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การซื้อและ</w:t>
            </w:r>
          </w:p>
          <w:p w14:paraId="6689C54F" w14:textId="60EBFA49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</w:rPr>
              <w:t xml:space="preserve"> -</w:t>
            </w:r>
            <w:r w:rsidR="00FA4F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4E6347AF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hideMark/>
          </w:tcPr>
          <w:p w14:paraId="51C1D233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  <w:p w14:paraId="13A9CF43" w14:textId="5A0B9DB0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และการโอนออก</w:t>
            </w:r>
            <w:r w:rsidR="00FA4F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="00FA4F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544D1" w:rsidRPr="006D0572" w14:paraId="6A1EFB42" w14:textId="77777777" w:rsidTr="0030115A">
        <w:trPr>
          <w:tblHeader/>
        </w:trPr>
        <w:tc>
          <w:tcPr>
            <w:tcW w:w="2353" w:type="pct"/>
          </w:tcPr>
          <w:p w14:paraId="1480529F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19EE682B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4D1" w:rsidRPr="006D0572" w14:paraId="45993677" w14:textId="77777777" w:rsidTr="00EA71F8">
        <w:trPr>
          <w:tblHeader/>
        </w:trPr>
        <w:tc>
          <w:tcPr>
            <w:tcW w:w="2353" w:type="pct"/>
            <w:hideMark/>
          </w:tcPr>
          <w:p w14:paraId="4199F150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225" w:type="pct"/>
          </w:tcPr>
          <w:p w14:paraId="49CB57D6" w14:textId="7CA583FD" w:rsidR="000544D1" w:rsidRPr="006D0572" w:rsidRDefault="0046330E" w:rsidP="00A9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10,387</w:t>
            </w:r>
          </w:p>
        </w:tc>
        <w:tc>
          <w:tcPr>
            <w:tcW w:w="148" w:type="pct"/>
          </w:tcPr>
          <w:p w14:paraId="18F59B6A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shd w:val="clear" w:color="auto" w:fill="auto"/>
          </w:tcPr>
          <w:p w14:paraId="2157EFDA" w14:textId="3F3DCC2E" w:rsidR="000544D1" w:rsidRPr="006D0572" w:rsidRDefault="0046330E" w:rsidP="00A92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778"/>
                <w:tab w:val="left" w:pos="1875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A71F8">
              <w:rPr>
                <w:rFonts w:ascii="Angsana New" w:hAnsi="Angsana New"/>
                <w:sz w:val="30"/>
                <w:szCs w:val="30"/>
              </w:rPr>
              <w:t>5,498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44D1" w:rsidRPr="006D0572" w14:paraId="5521FB40" w14:textId="77777777" w:rsidTr="00EA71F8">
        <w:trPr>
          <w:tblHeader/>
        </w:trPr>
        <w:tc>
          <w:tcPr>
            <w:tcW w:w="2353" w:type="pct"/>
            <w:hideMark/>
          </w:tcPr>
          <w:p w14:paraId="21CB5CE2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 เครื่องใช้และอุปกรณ์ใช้ในการดำเนินงาน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25" w:type="pct"/>
          </w:tcPr>
          <w:p w14:paraId="11B701ED" w14:textId="6AFB89E6" w:rsidR="000544D1" w:rsidRPr="006D0572" w:rsidRDefault="0046330E" w:rsidP="00FA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  <w:tc>
          <w:tcPr>
            <w:tcW w:w="148" w:type="pct"/>
          </w:tcPr>
          <w:p w14:paraId="34D1A0F0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shd w:val="clear" w:color="auto" w:fill="auto"/>
          </w:tcPr>
          <w:p w14:paraId="6917E7BC" w14:textId="5A0A968C" w:rsidR="000544D1" w:rsidRPr="006D0572" w:rsidRDefault="0046330E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A71F8">
              <w:rPr>
                <w:rFonts w:ascii="Angsana New" w:hAnsi="Angsana New"/>
                <w:sz w:val="30"/>
                <w:szCs w:val="30"/>
              </w:rPr>
              <w:t>506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44D1" w:rsidRPr="006D0572" w14:paraId="11980EA6" w14:textId="77777777" w:rsidTr="00EA71F8">
        <w:trPr>
          <w:tblHeader/>
        </w:trPr>
        <w:tc>
          <w:tcPr>
            <w:tcW w:w="2353" w:type="pct"/>
            <w:hideMark/>
          </w:tcPr>
          <w:p w14:paraId="13B0ABEE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25" w:type="pct"/>
          </w:tcPr>
          <w:p w14:paraId="7BC08F97" w14:textId="1BD76812" w:rsidR="000544D1" w:rsidRPr="006D0572" w:rsidRDefault="0046330E" w:rsidP="0005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1,431</w:t>
            </w:r>
          </w:p>
        </w:tc>
        <w:tc>
          <w:tcPr>
            <w:tcW w:w="148" w:type="pct"/>
          </w:tcPr>
          <w:p w14:paraId="255194A9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shd w:val="clear" w:color="auto" w:fill="auto"/>
          </w:tcPr>
          <w:p w14:paraId="45C0D429" w14:textId="681DA095" w:rsidR="000544D1" w:rsidRPr="006D0572" w:rsidRDefault="0046330E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A71F8">
              <w:rPr>
                <w:rFonts w:ascii="Angsana New" w:hAnsi="Angsana New"/>
                <w:sz w:val="30"/>
                <w:szCs w:val="30"/>
              </w:rPr>
              <w:t>290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44D1" w:rsidRPr="006D0572" w14:paraId="58641B2D" w14:textId="77777777" w:rsidTr="00EA71F8">
        <w:trPr>
          <w:tblHeader/>
        </w:trPr>
        <w:tc>
          <w:tcPr>
            <w:tcW w:w="2353" w:type="pct"/>
            <w:hideMark/>
          </w:tcPr>
          <w:p w14:paraId="1176C369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3431A" w14:textId="31C04458" w:rsidR="000544D1" w:rsidRPr="006D0572" w:rsidRDefault="0046330E" w:rsidP="005C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DA1F984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DF1DB" w14:textId="483B98C9" w:rsidR="000544D1" w:rsidRPr="006D0572" w:rsidRDefault="0046330E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(1,046)</w:t>
            </w:r>
          </w:p>
        </w:tc>
      </w:tr>
      <w:tr w:rsidR="000544D1" w:rsidRPr="006D0572" w14:paraId="3B1925EC" w14:textId="77777777" w:rsidTr="00EA71F8">
        <w:trPr>
          <w:tblHeader/>
        </w:trPr>
        <w:tc>
          <w:tcPr>
            <w:tcW w:w="2353" w:type="pct"/>
          </w:tcPr>
          <w:p w14:paraId="1373652B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CD19A" w14:textId="0B3674AB" w:rsidR="000544D1" w:rsidRPr="006D0572" w:rsidRDefault="0046330E" w:rsidP="0005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14,005</w:t>
            </w:r>
          </w:p>
        </w:tc>
        <w:tc>
          <w:tcPr>
            <w:tcW w:w="148" w:type="pct"/>
          </w:tcPr>
          <w:p w14:paraId="1A01D684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F4A10" w14:textId="58A90BED" w:rsidR="000544D1" w:rsidRPr="006D0572" w:rsidRDefault="0046330E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A7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A7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BB0C7FE" w14:textId="77777777" w:rsidR="00BF6019" w:rsidRPr="006D0572" w:rsidRDefault="00BF6019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249"/>
        <w:gridCol w:w="272"/>
        <w:gridCol w:w="2339"/>
      </w:tblGrid>
      <w:tr w:rsidR="00FA4839" w:rsidRPr="006D0572" w14:paraId="51E61FA0" w14:textId="77777777" w:rsidTr="007C3C33">
        <w:trPr>
          <w:tblHeader/>
        </w:trPr>
        <w:tc>
          <w:tcPr>
            <w:tcW w:w="2353" w:type="pct"/>
            <w:shd w:val="clear" w:color="auto" w:fill="auto"/>
            <w:hideMark/>
          </w:tcPr>
          <w:p w14:paraId="757B342B" w14:textId="77777777" w:rsidR="00FA4839" w:rsidRPr="006D0572" w:rsidRDefault="00FA4839" w:rsidP="00FA48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128D4D96" w14:textId="77777777" w:rsidR="00FA4839" w:rsidRPr="006D0572" w:rsidRDefault="00FA4839" w:rsidP="00FA48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5284" w:rsidRPr="006D0572" w14:paraId="256F9EF1" w14:textId="77777777" w:rsidTr="00FA4FDD">
        <w:trPr>
          <w:trHeight w:val="1109"/>
          <w:tblHeader/>
        </w:trPr>
        <w:tc>
          <w:tcPr>
            <w:tcW w:w="2353" w:type="pct"/>
          </w:tcPr>
          <w:p w14:paraId="04581672" w14:textId="77777777" w:rsidR="00E85284" w:rsidRPr="006D0572" w:rsidRDefault="00E85284" w:rsidP="007C3C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61B44F" w14:textId="77777777" w:rsidR="00E85284" w:rsidRPr="006D0572" w:rsidRDefault="00E85284" w:rsidP="007C3C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F0A93" w14:textId="77777777" w:rsidR="00E85284" w:rsidRPr="006D0572" w:rsidRDefault="00E85284" w:rsidP="007C3C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vAlign w:val="center"/>
            <w:hideMark/>
          </w:tcPr>
          <w:p w14:paraId="7E19396C" w14:textId="77777777" w:rsidR="00C53567" w:rsidRDefault="00C53567" w:rsidP="00E852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57502" w14:textId="6E779EEF" w:rsidR="00E85284" w:rsidRPr="006D0572" w:rsidRDefault="00E85284" w:rsidP="00E852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การซื้อและ</w:t>
            </w:r>
          </w:p>
          <w:p w14:paraId="71768BC4" w14:textId="57ED9D55" w:rsidR="00E85284" w:rsidRPr="006D0572" w:rsidRDefault="00E85284" w:rsidP="00E852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</w:rPr>
              <w:t xml:space="preserve"> -</w:t>
            </w:r>
            <w:r w:rsidR="00FA4F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6BDCC753" w14:textId="77777777" w:rsidR="00E85284" w:rsidRPr="006D0572" w:rsidRDefault="00E85284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hideMark/>
          </w:tcPr>
          <w:p w14:paraId="0FD7B55D" w14:textId="77777777" w:rsidR="00E85284" w:rsidRPr="006D0572" w:rsidRDefault="00E85284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  <w:p w14:paraId="61556E26" w14:textId="32E4E99B" w:rsidR="00E85284" w:rsidRPr="006D0572" w:rsidRDefault="00E85284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และการโอนออก</w:t>
            </w:r>
            <w:r w:rsidR="00FA4F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="00FA4F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C6B1A" w:rsidRPr="006D0572" w14:paraId="4F312B1B" w14:textId="77777777" w:rsidTr="00E85284">
        <w:trPr>
          <w:tblHeader/>
        </w:trPr>
        <w:tc>
          <w:tcPr>
            <w:tcW w:w="2353" w:type="pct"/>
          </w:tcPr>
          <w:p w14:paraId="4631560C" w14:textId="77777777" w:rsidR="00AC6B1A" w:rsidRPr="006D0572" w:rsidRDefault="00AC6B1A" w:rsidP="00AC6B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6DBEE3AC" w14:textId="77777777" w:rsidR="00AC6B1A" w:rsidRPr="006D0572" w:rsidRDefault="00AC6B1A" w:rsidP="00AC6B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D95" w:rsidRPr="006D0572" w14:paraId="586F65E6" w14:textId="77777777" w:rsidTr="00FA4FDD">
        <w:trPr>
          <w:tblHeader/>
        </w:trPr>
        <w:tc>
          <w:tcPr>
            <w:tcW w:w="2353" w:type="pct"/>
            <w:hideMark/>
          </w:tcPr>
          <w:p w14:paraId="2C4F7AC2" w14:textId="77777777" w:rsidR="002E3D95" w:rsidRPr="006D0572" w:rsidRDefault="00B74039" w:rsidP="002E3D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225" w:type="pct"/>
          </w:tcPr>
          <w:p w14:paraId="0025370D" w14:textId="1FB1F320" w:rsidR="002E3D95" w:rsidRPr="006D0572" w:rsidRDefault="005C77DB" w:rsidP="00B7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48" w:type="pct"/>
          </w:tcPr>
          <w:p w14:paraId="2EBDA7A5" w14:textId="77777777" w:rsidR="002E3D95" w:rsidRPr="006D0572" w:rsidRDefault="002E3D95" w:rsidP="002E3D9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shd w:val="clear" w:color="auto" w:fill="auto"/>
          </w:tcPr>
          <w:p w14:paraId="3CD52814" w14:textId="6531C60F" w:rsidR="002E3D95" w:rsidRPr="006D0572" w:rsidRDefault="005C77DB" w:rsidP="005C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4039" w:rsidRPr="006D0572" w14:paraId="7CB36902" w14:textId="77777777" w:rsidTr="00FA4FDD">
        <w:trPr>
          <w:tblHeader/>
        </w:trPr>
        <w:tc>
          <w:tcPr>
            <w:tcW w:w="2353" w:type="pct"/>
            <w:hideMark/>
          </w:tcPr>
          <w:p w14:paraId="44A51234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 เครื่องใช้และอุปกรณ์ใช้ในการดำเนินงาน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25" w:type="pct"/>
          </w:tcPr>
          <w:p w14:paraId="0BB83314" w14:textId="3DA5EF0D" w:rsidR="00B74039" w:rsidRPr="006D0572" w:rsidRDefault="005C77DB" w:rsidP="00B7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8C461B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shd w:val="clear" w:color="auto" w:fill="auto"/>
          </w:tcPr>
          <w:p w14:paraId="046A4A5C" w14:textId="3AA3EC1D" w:rsidR="00B74039" w:rsidRPr="006D0572" w:rsidRDefault="005C77DB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B74039" w:rsidRPr="006D0572" w14:paraId="20A95082" w14:textId="77777777" w:rsidTr="00FA4FDD">
        <w:trPr>
          <w:tblHeader/>
        </w:trPr>
        <w:tc>
          <w:tcPr>
            <w:tcW w:w="2353" w:type="pct"/>
            <w:hideMark/>
          </w:tcPr>
          <w:p w14:paraId="09D07DC5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25" w:type="pct"/>
          </w:tcPr>
          <w:p w14:paraId="1E75B4C7" w14:textId="4374B54D" w:rsidR="00B74039" w:rsidRPr="006D0572" w:rsidRDefault="005C77DB" w:rsidP="00B7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48" w:type="pct"/>
          </w:tcPr>
          <w:p w14:paraId="24A4F157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shd w:val="clear" w:color="auto" w:fill="auto"/>
          </w:tcPr>
          <w:p w14:paraId="66CB4F2D" w14:textId="6F5C1D64" w:rsidR="00B74039" w:rsidRPr="006D0572" w:rsidRDefault="005C77DB" w:rsidP="00B7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4039" w:rsidRPr="006D0572" w14:paraId="482F60F6" w14:textId="77777777" w:rsidTr="00FA4FDD">
        <w:trPr>
          <w:tblHeader/>
        </w:trPr>
        <w:tc>
          <w:tcPr>
            <w:tcW w:w="2353" w:type="pct"/>
          </w:tcPr>
          <w:p w14:paraId="5C23AAE6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601DE2" w14:textId="50AC4F75" w:rsidR="00B74039" w:rsidRPr="006D0572" w:rsidRDefault="005C77DB" w:rsidP="00B7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148" w:type="pct"/>
          </w:tcPr>
          <w:p w14:paraId="05674943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7240DE" w14:textId="376628A3" w:rsidR="00B74039" w:rsidRPr="006D0572" w:rsidRDefault="005C77DB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</w:tr>
    </w:tbl>
    <w:p w14:paraId="6D7773C5" w14:textId="4D02F8E3" w:rsidR="00EA71F8" w:rsidRDefault="00241DE9" w:rsidP="00E85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6ECE0B66" w14:textId="1AA145E1" w:rsidR="001741A9" w:rsidRPr="006D0572" w:rsidRDefault="00EA71F8" w:rsidP="00E85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100236" w:rsidRPr="006D0572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1982C62" w14:textId="77777777" w:rsidR="001741A9" w:rsidRPr="00CF3D04" w:rsidRDefault="001741A9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75EB8DD4" w14:textId="67A611ED" w:rsidR="00703461" w:rsidRPr="006D0572" w:rsidRDefault="00126BD2" w:rsidP="00100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 w:hint="cs"/>
          <w:sz w:val="30"/>
          <w:szCs w:val="30"/>
          <w:cs/>
        </w:rPr>
        <w:t>ที่ดินทั้งหมดของบริษัทและสินทรัพย์บางส่วนของบริษัทย่อยแห่งหนึ่ง</w:t>
      </w:r>
      <w:r w:rsidR="00C92088" w:rsidRPr="006D0572">
        <w:rPr>
          <w:rFonts w:ascii="Angsana New" w:hAnsi="Angsana New" w:hint="cs"/>
          <w:sz w:val="30"/>
          <w:szCs w:val="30"/>
          <w:cs/>
        </w:rPr>
        <w:t xml:space="preserve"> </w:t>
      </w:r>
      <w:r w:rsidR="00410A1B">
        <w:rPr>
          <w:rFonts w:ascii="Angsana New" w:hAnsi="Angsana New" w:hint="cs"/>
          <w:sz w:val="30"/>
          <w:szCs w:val="30"/>
          <w:cs/>
        </w:rPr>
        <w:t>ซึ่งมี</w:t>
      </w:r>
      <w:r w:rsidR="00C92088" w:rsidRPr="006D0572">
        <w:rPr>
          <w:rFonts w:ascii="Angsana New" w:hAnsi="Angsana New" w:hint="cs"/>
          <w:sz w:val="30"/>
          <w:szCs w:val="30"/>
          <w:cs/>
        </w:rPr>
        <w:t>มูลค่า</w:t>
      </w:r>
      <w:r w:rsidRPr="006D0572">
        <w:rPr>
          <w:rFonts w:ascii="Angsana New" w:hAnsi="Angsana New" w:hint="cs"/>
          <w:sz w:val="30"/>
          <w:szCs w:val="30"/>
          <w:cs/>
        </w:rPr>
        <w:t>สุทธิ</w:t>
      </w:r>
      <w:r w:rsidR="00C92088" w:rsidRPr="006D0572">
        <w:rPr>
          <w:rFonts w:ascii="Angsana New" w:hAnsi="Angsana New" w:hint="cs"/>
          <w:sz w:val="30"/>
          <w:szCs w:val="30"/>
          <w:cs/>
        </w:rPr>
        <w:t>ตามบัญชีจำนวน</w:t>
      </w:r>
      <w:r w:rsidRPr="006D0572">
        <w:rPr>
          <w:rFonts w:ascii="Angsana New" w:hAnsi="Angsana New" w:hint="cs"/>
          <w:sz w:val="30"/>
          <w:szCs w:val="30"/>
          <w:cs/>
        </w:rPr>
        <w:t xml:space="preserve"> </w:t>
      </w:r>
      <w:r w:rsidR="00CD5001" w:rsidRPr="006D0572">
        <w:rPr>
          <w:rFonts w:ascii="Angsana New" w:hAnsi="Angsana New"/>
          <w:sz w:val="30"/>
          <w:szCs w:val="30"/>
        </w:rPr>
        <w:t>342.6</w:t>
      </w:r>
      <w:r w:rsidR="00C92088" w:rsidRPr="006D0572">
        <w:rPr>
          <w:rFonts w:ascii="Angsana New" w:hAnsi="Angsana New"/>
          <w:sz w:val="30"/>
          <w:szCs w:val="30"/>
        </w:rPr>
        <w:t xml:space="preserve"> </w:t>
      </w:r>
      <w:r w:rsidR="00C92088" w:rsidRPr="006D057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671D1" w:rsidRPr="006D0572">
        <w:rPr>
          <w:rFonts w:ascii="Angsana New" w:hAnsi="Angsana New"/>
          <w:i/>
          <w:iCs/>
          <w:sz w:val="30"/>
          <w:szCs w:val="30"/>
        </w:rPr>
        <w:t xml:space="preserve">(31 </w:t>
      </w:r>
      <w:r w:rsidR="002671D1" w:rsidRPr="006D057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671D1" w:rsidRPr="006D0572">
        <w:rPr>
          <w:rFonts w:ascii="Angsana New" w:hAnsi="Angsana New"/>
          <w:i/>
          <w:iCs/>
          <w:sz w:val="30"/>
          <w:szCs w:val="30"/>
        </w:rPr>
        <w:t>256</w:t>
      </w:r>
      <w:r w:rsidR="0007386D">
        <w:rPr>
          <w:rFonts w:ascii="Angsana New" w:hAnsi="Angsana New"/>
          <w:i/>
          <w:iCs/>
          <w:sz w:val="30"/>
          <w:szCs w:val="30"/>
        </w:rPr>
        <w:t>3</w:t>
      </w:r>
      <w:r w:rsidR="002671D1" w:rsidRPr="006D0572">
        <w:rPr>
          <w:rFonts w:ascii="Angsana New" w:hAnsi="Angsana New"/>
          <w:i/>
          <w:iCs/>
          <w:sz w:val="30"/>
          <w:szCs w:val="30"/>
        </w:rPr>
        <w:t xml:space="preserve">: 342.6 </w:t>
      </w:r>
      <w:r w:rsidR="002671D1" w:rsidRPr="006D0572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671D1" w:rsidRPr="006D0572">
        <w:rPr>
          <w:rFonts w:ascii="Angsana New" w:hAnsi="Angsana New" w:hint="cs"/>
          <w:sz w:val="30"/>
          <w:szCs w:val="30"/>
          <w:cs/>
        </w:rPr>
        <w:t xml:space="preserve"> </w:t>
      </w:r>
      <w:r w:rsidRPr="006D0572">
        <w:rPr>
          <w:rFonts w:ascii="Angsana New" w:hAnsi="Angsana New" w:hint="cs"/>
          <w:sz w:val="30"/>
          <w:szCs w:val="30"/>
          <w:cs/>
        </w:rPr>
        <w:t>ได้</w:t>
      </w:r>
      <w:r w:rsidR="00114985" w:rsidRPr="006D0572">
        <w:rPr>
          <w:rFonts w:ascii="Angsana New" w:hAnsi="Angsana New" w:hint="cs"/>
          <w:sz w:val="30"/>
          <w:szCs w:val="30"/>
          <w:cs/>
        </w:rPr>
        <w:t>ถูก</w:t>
      </w:r>
      <w:r w:rsidRPr="006D0572">
        <w:rPr>
          <w:rFonts w:ascii="Angsana New" w:hAnsi="Angsana New" w:hint="cs"/>
          <w:sz w:val="30"/>
          <w:szCs w:val="30"/>
          <w:cs/>
        </w:rPr>
        <w:t>จำนอง</w:t>
      </w:r>
      <w:r w:rsidR="00114985" w:rsidRPr="006D0572">
        <w:rPr>
          <w:rFonts w:ascii="Angsana New" w:hAnsi="Angsana New" w:hint="cs"/>
          <w:sz w:val="30"/>
          <w:szCs w:val="30"/>
          <w:cs/>
        </w:rPr>
        <w:t>ไว้กับธนาคารแห่งหนึ่ง</w:t>
      </w:r>
      <w:r w:rsidRPr="006D0572">
        <w:rPr>
          <w:rFonts w:ascii="Angsana New" w:hAnsi="Angsana New" w:hint="cs"/>
          <w:sz w:val="30"/>
          <w:szCs w:val="30"/>
          <w:cs/>
        </w:rPr>
        <w:t>เพื่อค้ำประกันวงเงินสินเชื่อและเงินกู้ยืมระยะสั้น</w:t>
      </w:r>
      <w:r w:rsidR="00100236" w:rsidRPr="006D0572">
        <w:rPr>
          <w:rFonts w:ascii="Angsana New" w:hAnsi="Angsana New" w:hint="cs"/>
          <w:sz w:val="30"/>
          <w:szCs w:val="30"/>
          <w:cs/>
        </w:rPr>
        <w:t>จากสถาบันการเงินในประเทศแห่งหนึ่ง</w:t>
      </w:r>
      <w:r w:rsidRPr="006D0572">
        <w:rPr>
          <w:rFonts w:ascii="Angsana New" w:hAnsi="Angsana New" w:hint="cs"/>
          <w:sz w:val="30"/>
          <w:szCs w:val="30"/>
          <w:cs/>
        </w:rPr>
        <w:t>ตามที่กล่าวในหมายเหตุ</w:t>
      </w:r>
      <w:r w:rsidR="00DC131B" w:rsidRPr="00F53B9F">
        <w:rPr>
          <w:rFonts w:ascii="Angsana New" w:hAnsi="Angsana New" w:hint="cs"/>
          <w:sz w:val="30"/>
          <w:szCs w:val="30"/>
          <w:cs/>
        </w:rPr>
        <w:t>ข้อ</w:t>
      </w:r>
      <w:r w:rsidRPr="00F53B9F">
        <w:rPr>
          <w:rFonts w:ascii="Angsana New" w:hAnsi="Angsana New" w:hint="cs"/>
          <w:sz w:val="30"/>
          <w:szCs w:val="30"/>
          <w:cs/>
        </w:rPr>
        <w:t xml:space="preserve"> </w:t>
      </w:r>
      <w:r w:rsidR="00B21BC5">
        <w:rPr>
          <w:rFonts w:ascii="Angsana New" w:hAnsi="Angsana New"/>
          <w:sz w:val="30"/>
          <w:szCs w:val="30"/>
        </w:rPr>
        <w:t>10</w:t>
      </w:r>
    </w:p>
    <w:p w14:paraId="5064F34C" w14:textId="6AE83A6A" w:rsidR="00555B6A" w:rsidRDefault="00555B6A" w:rsidP="00CF3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A15D41D" w14:textId="515B7C88" w:rsidR="008465FD" w:rsidRPr="009838B2" w:rsidRDefault="008465FD" w:rsidP="00CF3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9838B2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16E01F56" w14:textId="77777777" w:rsidR="008465FD" w:rsidRDefault="008465FD" w:rsidP="00CF3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2E4D8970" w14:textId="15EAF6BF" w:rsidR="00467F3C" w:rsidRPr="003529EA" w:rsidRDefault="00467F3C" w:rsidP="0046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3529EA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3529E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76015C">
        <w:rPr>
          <w:rFonts w:ascii="Angsana New" w:eastAsia="MS Mincho" w:hAnsi="Angsana New"/>
          <w:sz w:val="30"/>
          <w:szCs w:val="30"/>
        </w:rPr>
        <w:t>3</w:t>
      </w:r>
      <w:r>
        <w:rPr>
          <w:rFonts w:ascii="Angsana New" w:eastAsia="MS Mincho" w:hAnsi="Angsana New"/>
          <w:sz w:val="30"/>
          <w:szCs w:val="30"/>
        </w:rPr>
        <w:t>1</w:t>
      </w:r>
      <w:r w:rsidRPr="0076015C">
        <w:rPr>
          <w:rFonts w:ascii="Angsana New" w:eastAsia="MS Mincho" w:hAnsi="Angsana New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มีนาคม</w:t>
      </w:r>
      <w:r w:rsidRPr="003529EA">
        <w:rPr>
          <w:rFonts w:ascii="Angsana New" w:hAnsi="Angsana New" w:hint="cs"/>
          <w:sz w:val="30"/>
          <w:szCs w:val="30"/>
          <w:cs/>
        </w:rPr>
        <w:t xml:space="preserve"> </w:t>
      </w:r>
      <w:r w:rsidRPr="003529E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529EA">
        <w:rPr>
          <w:rFonts w:ascii="Angsana New" w:hAnsi="Angsana New"/>
          <w:sz w:val="30"/>
          <w:szCs w:val="30"/>
        </w:rPr>
        <w:t xml:space="preserve"> </w:t>
      </w:r>
      <w:r w:rsidRPr="003529E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F9E5BC3" w14:textId="77777777" w:rsidR="00467F3C" w:rsidRDefault="00467F3C" w:rsidP="0046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70"/>
        <w:gridCol w:w="1980"/>
        <w:gridCol w:w="270"/>
        <w:gridCol w:w="2039"/>
      </w:tblGrid>
      <w:tr w:rsidR="00467F3C" w:rsidRPr="0076015C" w14:paraId="303F4FE1" w14:textId="77777777" w:rsidTr="00377B59">
        <w:trPr>
          <w:trHeight w:val="74"/>
        </w:trPr>
        <w:tc>
          <w:tcPr>
            <w:tcW w:w="4770" w:type="dxa"/>
            <w:vAlign w:val="bottom"/>
          </w:tcPr>
          <w:p w14:paraId="29332C05" w14:textId="77777777" w:rsidR="00467F3C" w:rsidRPr="0076015C" w:rsidRDefault="00467F3C" w:rsidP="0097339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7A16945" w14:textId="77777777" w:rsidR="00467F3C" w:rsidRPr="0076015C" w:rsidRDefault="00467F3C" w:rsidP="00973399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86038E0" w14:textId="77777777" w:rsidR="00467F3C" w:rsidRPr="0076015C" w:rsidRDefault="00467F3C" w:rsidP="00973399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E72D38D" w14:textId="77777777" w:rsidR="00467F3C" w:rsidRPr="0076015C" w:rsidRDefault="00467F3C" w:rsidP="00973399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39" w:type="dxa"/>
          </w:tcPr>
          <w:p w14:paraId="290E9A39" w14:textId="411E83ED" w:rsidR="00467F3C" w:rsidRPr="0076015C" w:rsidRDefault="00467F3C" w:rsidP="00377B59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467F3C" w:rsidRPr="0076015C" w14:paraId="69716B3A" w14:textId="77777777" w:rsidTr="00377B59">
        <w:trPr>
          <w:trHeight w:val="74"/>
        </w:trPr>
        <w:tc>
          <w:tcPr>
            <w:tcW w:w="4770" w:type="dxa"/>
            <w:vAlign w:val="bottom"/>
          </w:tcPr>
          <w:p w14:paraId="07E8360C" w14:textId="77777777" w:rsidR="00467F3C" w:rsidRPr="0076015C" w:rsidRDefault="00467F3C" w:rsidP="0097339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26E0C86" w14:textId="65836002" w:rsidR="00467F3C" w:rsidRPr="00D94B76" w:rsidRDefault="00467F3C" w:rsidP="00973399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289" w:type="dxa"/>
            <w:gridSpan w:val="3"/>
          </w:tcPr>
          <w:p w14:paraId="02E36A4B" w14:textId="77777777" w:rsidR="00467F3C" w:rsidRPr="0076015C" w:rsidRDefault="00467F3C" w:rsidP="0097339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6015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67F3C" w:rsidRPr="0076015C" w14:paraId="0D771B52" w14:textId="77777777" w:rsidTr="00377B59">
        <w:trPr>
          <w:trHeight w:val="413"/>
        </w:trPr>
        <w:tc>
          <w:tcPr>
            <w:tcW w:w="4770" w:type="dxa"/>
            <w:vAlign w:val="bottom"/>
          </w:tcPr>
          <w:p w14:paraId="3F2B81D0" w14:textId="163CB8B5" w:rsidR="00467F3C" w:rsidRPr="0076015C" w:rsidRDefault="00467F3C" w:rsidP="0097339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015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4543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1FEF12" w14:textId="7C0726EE" w:rsidR="00467F3C" w:rsidRPr="0021426F" w:rsidRDefault="00467F3C" w:rsidP="0097339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23253B" w14:textId="2824C84A" w:rsidR="00467F3C" w:rsidRPr="0076015C" w:rsidRDefault="004E4006" w:rsidP="0087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956,943</w:t>
            </w:r>
          </w:p>
        </w:tc>
        <w:tc>
          <w:tcPr>
            <w:tcW w:w="270" w:type="dxa"/>
          </w:tcPr>
          <w:p w14:paraId="0E584246" w14:textId="77777777" w:rsidR="00467F3C" w:rsidRPr="0076015C" w:rsidRDefault="00467F3C" w:rsidP="00973399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9" w:type="dxa"/>
          </w:tcPr>
          <w:p w14:paraId="6AF328F4" w14:textId="650FAE3B" w:rsidR="00467F3C" w:rsidRPr="0076015C" w:rsidRDefault="004E4006" w:rsidP="000C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161,867</w:t>
            </w:r>
          </w:p>
        </w:tc>
      </w:tr>
      <w:tr w:rsidR="00AC485C" w:rsidRPr="0076015C" w14:paraId="2688BA70" w14:textId="77777777" w:rsidTr="00377B59">
        <w:trPr>
          <w:trHeight w:val="396"/>
        </w:trPr>
        <w:tc>
          <w:tcPr>
            <w:tcW w:w="4770" w:type="dxa"/>
            <w:vAlign w:val="bottom"/>
          </w:tcPr>
          <w:p w14:paraId="2D5FC3E0" w14:textId="77777777" w:rsidR="00AC485C" w:rsidRPr="0076015C" w:rsidRDefault="00AC485C" w:rsidP="00AC48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DEA2CDC" w14:textId="77777777" w:rsidR="00AC485C" w:rsidRPr="0076015C" w:rsidRDefault="00AC485C" w:rsidP="00AC485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C7CE83" w14:textId="253BBD90" w:rsidR="00AC485C" w:rsidRPr="0076015C" w:rsidDel="00237E88" w:rsidRDefault="00612488" w:rsidP="00AC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</w:t>
            </w:r>
            <w:r w:rsidR="00F0041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B4A4238" w14:textId="77777777" w:rsidR="00AC485C" w:rsidRPr="0076015C" w:rsidRDefault="00AC485C" w:rsidP="00AC485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9" w:type="dxa"/>
          </w:tcPr>
          <w:p w14:paraId="5ADB34E2" w14:textId="61A11E14" w:rsidR="00AC485C" w:rsidRPr="0076015C" w:rsidDel="00237E88" w:rsidRDefault="00AC485C" w:rsidP="00AC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7F3C" w:rsidRPr="0076015C" w14:paraId="2C1091A5" w14:textId="77777777" w:rsidTr="00377B59">
        <w:trPr>
          <w:trHeight w:val="396"/>
        </w:trPr>
        <w:tc>
          <w:tcPr>
            <w:tcW w:w="4770" w:type="dxa"/>
            <w:vAlign w:val="bottom"/>
          </w:tcPr>
          <w:p w14:paraId="66652996" w14:textId="77777777" w:rsidR="00467F3C" w:rsidRDefault="00467F3C" w:rsidP="0097339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1F94398" w14:textId="77777777" w:rsidR="00467F3C" w:rsidRPr="0076015C" w:rsidRDefault="00467F3C" w:rsidP="0097339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A311D5" w14:textId="25BBD6E9" w:rsidR="00467F3C" w:rsidRDefault="00612488" w:rsidP="00377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(29,755)</w:t>
            </w:r>
          </w:p>
        </w:tc>
        <w:tc>
          <w:tcPr>
            <w:tcW w:w="270" w:type="dxa"/>
          </w:tcPr>
          <w:p w14:paraId="24EFFCA3" w14:textId="77777777" w:rsidR="00467F3C" w:rsidRPr="0076015C" w:rsidRDefault="00467F3C" w:rsidP="00973399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9" w:type="dxa"/>
          </w:tcPr>
          <w:p w14:paraId="25BBAE0B" w14:textId="5AB0CE4F" w:rsidR="00467F3C" w:rsidRDefault="00AC485C" w:rsidP="00377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7F3C" w:rsidRPr="0076015C" w14:paraId="553A1F8A" w14:textId="77777777" w:rsidTr="00377B59">
        <w:trPr>
          <w:trHeight w:val="396"/>
        </w:trPr>
        <w:tc>
          <w:tcPr>
            <w:tcW w:w="4770" w:type="dxa"/>
            <w:vAlign w:val="bottom"/>
          </w:tcPr>
          <w:p w14:paraId="12B042E2" w14:textId="77777777" w:rsidR="00467F3C" w:rsidRPr="0076015C" w:rsidRDefault="00467F3C" w:rsidP="0097339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94B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F0286B6" w14:textId="77777777" w:rsidR="00467F3C" w:rsidRPr="0076015C" w:rsidRDefault="00467F3C" w:rsidP="0097339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EF6A6D7" w14:textId="6C44E5BE" w:rsidR="00467F3C" w:rsidRPr="0076015C" w:rsidRDefault="00612488" w:rsidP="00377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(53,95</w:t>
            </w:r>
            <w:r w:rsidR="00F0041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6B8530" w14:textId="77777777" w:rsidR="00467F3C" w:rsidRPr="0076015C" w:rsidRDefault="00467F3C" w:rsidP="00973399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9" w:type="dxa"/>
          </w:tcPr>
          <w:p w14:paraId="42E13850" w14:textId="3B09443B" w:rsidR="00467F3C" w:rsidRPr="0076015C" w:rsidRDefault="000C7037" w:rsidP="00377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(5,540)</w:t>
            </w:r>
          </w:p>
        </w:tc>
      </w:tr>
      <w:tr w:rsidR="00467F3C" w:rsidRPr="0076015C" w14:paraId="27026D24" w14:textId="77777777" w:rsidTr="00377B59">
        <w:trPr>
          <w:trHeight w:val="413"/>
        </w:trPr>
        <w:tc>
          <w:tcPr>
            <w:tcW w:w="4770" w:type="dxa"/>
            <w:vAlign w:val="bottom"/>
          </w:tcPr>
          <w:p w14:paraId="31D8E01A" w14:textId="4547422D" w:rsidR="00467F3C" w:rsidRPr="0076015C" w:rsidRDefault="00467F3C" w:rsidP="00973399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45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F4543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C845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F45438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4543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1A1FA8" w14:textId="77777777" w:rsidR="00467F3C" w:rsidRPr="0076015C" w:rsidRDefault="00467F3C" w:rsidP="0097339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D3D648B" w14:textId="39D92321" w:rsidR="00467F3C" w:rsidRPr="00D2568C" w:rsidRDefault="00612488" w:rsidP="00377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901,560</w:t>
            </w:r>
          </w:p>
        </w:tc>
        <w:tc>
          <w:tcPr>
            <w:tcW w:w="270" w:type="dxa"/>
          </w:tcPr>
          <w:p w14:paraId="474713A5" w14:textId="77777777" w:rsidR="00467F3C" w:rsidRPr="0076015C" w:rsidRDefault="00467F3C" w:rsidP="00973399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double" w:sz="4" w:space="0" w:color="auto"/>
            </w:tcBorders>
          </w:tcPr>
          <w:p w14:paraId="0CC9710B" w14:textId="01D3C38C" w:rsidR="00467F3C" w:rsidRPr="0076015C" w:rsidRDefault="000C7037" w:rsidP="00377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156,327</w:t>
            </w:r>
          </w:p>
        </w:tc>
      </w:tr>
    </w:tbl>
    <w:p w14:paraId="1D1AF59F" w14:textId="775D60EA" w:rsidR="00467F3C" w:rsidRDefault="00467F3C" w:rsidP="00CF3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55F7B21" w14:textId="77777777" w:rsidR="008E1E20" w:rsidRPr="005215FD" w:rsidRDefault="008E1E20" w:rsidP="008E1E2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865A82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</w:t>
      </w:r>
      <w:r w:rsidRPr="00865A82">
        <w:rPr>
          <w:rFonts w:asciiTheme="majorBidi" w:hAnsiTheme="majorBidi" w:cstheme="majorBidi"/>
          <w:sz w:val="30"/>
          <w:szCs w:val="30"/>
          <w:cs/>
        </w:rPr>
        <w:t>เป็นระยะเวล</w:t>
      </w:r>
      <w:r w:rsidRPr="00865A8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า </w:t>
      </w:r>
      <w:r w:rsidRPr="00865A8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0FD7D051" w14:textId="77777777" w:rsidR="008E1E20" w:rsidRPr="00CF3D04" w:rsidRDefault="008E1E20" w:rsidP="00CF3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4BD67F47" w14:textId="77777777" w:rsidR="00893059" w:rsidRPr="006D0572" w:rsidRDefault="0010023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EDDAA5F" w14:textId="77777777" w:rsidR="006E772A" w:rsidRPr="00CF3D04" w:rsidRDefault="006E772A" w:rsidP="00CF3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674AA4A" w14:textId="4CD39EEB" w:rsidR="00B755C4" w:rsidRPr="006D0572" w:rsidRDefault="00B755C4" w:rsidP="00B755C4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6D0572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14:paraId="24B5C9CD" w14:textId="77777777" w:rsidR="00B755C4" w:rsidRPr="006D0572" w:rsidRDefault="00B755C4" w:rsidP="00B75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D0B8D0B" w14:textId="0190C1F3" w:rsidR="00E10AE7" w:rsidRPr="00984C42" w:rsidRDefault="00B755C4" w:rsidP="00E10AE7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Pr="006D0572">
        <w:rPr>
          <w:rFonts w:ascii="AngsanaUPC" w:hAnsi="AngsanaUPC" w:cs="AngsanaUPC"/>
          <w:sz w:val="30"/>
          <w:szCs w:val="30"/>
        </w:rPr>
        <w:t xml:space="preserve">31 </w:t>
      </w:r>
      <w:r w:rsidR="00D85683" w:rsidRPr="006D0572">
        <w:rPr>
          <w:rFonts w:ascii="AngsanaUPC" w:hAnsi="AngsanaUPC" w:cs="AngsanaUPC" w:hint="cs"/>
          <w:sz w:val="30"/>
          <w:szCs w:val="30"/>
          <w:cs/>
        </w:rPr>
        <w:t>มีน</w:t>
      </w:r>
      <w:r w:rsidRPr="006D0572">
        <w:rPr>
          <w:rFonts w:ascii="AngsanaUPC" w:hAnsi="AngsanaUPC" w:cs="AngsanaUPC"/>
          <w:sz w:val="30"/>
          <w:szCs w:val="30"/>
          <w:cs/>
        </w:rPr>
        <w:t xml:space="preserve">าคม </w:t>
      </w:r>
      <w:r w:rsidRPr="006D0572">
        <w:rPr>
          <w:rFonts w:ascii="AngsanaUPC" w:hAnsi="AngsanaUPC" w:cs="AngsanaUPC"/>
          <w:sz w:val="30"/>
          <w:szCs w:val="30"/>
        </w:rPr>
        <w:t>256</w:t>
      </w:r>
      <w:r w:rsidR="00C05E95">
        <w:rPr>
          <w:rFonts w:ascii="AngsanaUPC" w:hAnsi="AngsanaUPC" w:cs="AngsanaUPC"/>
          <w:sz w:val="30"/>
          <w:szCs w:val="30"/>
        </w:rPr>
        <w:t>4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กลุ่มบริษัทมีวงเงินเบิกเกินบัญชี</w:t>
      </w:r>
      <w:r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="00340302" w:rsidRPr="00984C42">
        <w:rPr>
          <w:rFonts w:ascii="AngsanaUPC" w:hAnsi="AngsanaUPC" w:cs="AngsanaUPC"/>
          <w:spacing w:val="-2"/>
          <w:sz w:val="30"/>
          <w:szCs w:val="30"/>
        </w:rPr>
        <w:t>30.0</w:t>
      </w:r>
      <w:r w:rsidRPr="00984C42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984C42">
        <w:rPr>
          <w:rFonts w:ascii="AngsanaUPC" w:hAnsi="AngsanaUPC" w:cs="AngsanaUPC"/>
          <w:spacing w:val="-2"/>
          <w:sz w:val="30"/>
          <w:szCs w:val="30"/>
          <w:cs/>
        </w:rPr>
        <w:t xml:space="preserve">ล้านบาท </w:t>
      </w:r>
      <w:r w:rsidRPr="00984C42">
        <w:rPr>
          <w:rFonts w:ascii="AngsanaUPC" w:hAnsi="AngsanaUPC" w:cs="AngsanaUPC"/>
          <w:i/>
          <w:iCs/>
          <w:spacing w:val="-2"/>
          <w:sz w:val="30"/>
          <w:szCs w:val="30"/>
          <w:cs/>
        </w:rPr>
        <w:t>(</w:t>
      </w:r>
      <w:r w:rsidR="00D85683"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D85683" w:rsidRPr="00984C4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>256</w:t>
      </w:r>
      <w:r w:rsidR="00C05E95"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>3</w:t>
      </w:r>
      <w:r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340302"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>30.0</w:t>
      </w:r>
      <w:r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 </w:t>
      </w:r>
      <w:r w:rsidR="00642CB9" w:rsidRPr="00984C42">
        <w:rPr>
          <w:rFonts w:ascii="AngsanaUPC" w:hAnsi="AngsanaUPC" w:cs="AngsanaUPC"/>
          <w:i/>
          <w:iCs/>
          <w:spacing w:val="-2"/>
          <w:sz w:val="30"/>
          <w:szCs w:val="30"/>
        </w:rPr>
        <w:br/>
      </w:r>
      <w:r w:rsidRPr="00984C42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  <w:r w:rsidRPr="00984C42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="00BD6222" w:rsidRPr="00984C42">
        <w:rPr>
          <w:rFonts w:ascii="AngsanaUPC" w:hAnsi="AngsanaUPC" w:cs="AngsanaUPC" w:hint="cs"/>
          <w:spacing w:val="-2"/>
          <w:sz w:val="30"/>
          <w:szCs w:val="30"/>
          <w:cs/>
        </w:rPr>
        <w:t>และ</w:t>
      </w:r>
      <w:r w:rsidR="00BD6222"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มีวงเงินกู้ยืมระยะสั้น</w:t>
      </w:r>
      <w:r w:rsidR="00BD6222" w:rsidRPr="00984C4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จากสถาบันการเงินแห่งหนึ่ง</w:t>
      </w:r>
      <w:r w:rsidR="00BD6222"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D6222" w:rsidRPr="00984C4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BD6222"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ทรัสต์รีซีท</w:t>
      </w:r>
      <w:r w:rsidR="00BD6222" w:rsidRPr="00984C4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 และหนังสือค้ำประกัน</w:t>
      </w:r>
      <w:r w:rsidR="00BD6222"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="00BD6222" w:rsidRPr="00984C42">
        <w:rPr>
          <w:rFonts w:ascii="AngsanaUPC" w:hAnsi="AngsanaUPC" w:cs="AngsanaUPC"/>
          <w:spacing w:val="-2"/>
          <w:sz w:val="30"/>
          <w:szCs w:val="30"/>
        </w:rPr>
        <w:t>170.0</w:t>
      </w:r>
      <w:r w:rsidR="00BD6222" w:rsidRPr="00984C4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BD6222"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="00BD6222" w:rsidRPr="00984C4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BD6222"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BD6222" w:rsidRPr="00984C4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="00BD6222"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>256</w:t>
      </w:r>
      <w:r w:rsidR="00C05E95"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>3</w:t>
      </w:r>
      <w:r w:rsidR="00BD6222" w:rsidRPr="00984C4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BD6222" w:rsidRPr="00984C4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170.0</w:t>
      </w:r>
      <w:r w:rsidR="00BD6222" w:rsidRPr="00984C4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="00BD6222" w:rsidRPr="00984C42">
        <w:rPr>
          <w:rFonts w:ascii="AngsanaUPC" w:hAnsi="AngsanaUPC" w:cs="AngsanaUPC" w:hint="cs"/>
          <w:spacing w:val="-2"/>
          <w:sz w:val="30"/>
          <w:szCs w:val="30"/>
          <w:cs/>
        </w:rPr>
        <w:t xml:space="preserve"> </w:t>
      </w:r>
      <w:r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วงเงินดังกล่าวถูกค้ำประกันโดย</w:t>
      </w:r>
      <w:r w:rsidR="00340302" w:rsidRPr="00984C4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ที่ดินทั้งหมดของบริษัทและสินทรัพย์บางส่วนของบริษัทย่อยแห่งหนึ่ง</w:t>
      </w:r>
      <w:r w:rsidR="00B60E3B" w:rsidRPr="00984C4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984C4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ตามที่กล่าวในหมายเหตุข้อ</w:t>
      </w:r>
      <w:r w:rsidRPr="00984C4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B20676">
        <w:rPr>
          <w:rFonts w:ascii="AngsanaUPC" w:hAnsi="AngsanaUPC" w:cs="AngsanaUPC"/>
          <w:spacing w:val="-2"/>
          <w:sz w:val="30"/>
          <w:szCs w:val="30"/>
          <w:lang w:val="en-GB"/>
        </w:rPr>
        <w:t>9</w:t>
      </w:r>
      <w:r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="00BD6222" w:rsidRPr="00984C4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และ</w:t>
      </w:r>
      <w:r w:rsidR="00E10AE7" w:rsidRPr="00984C4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ค้ำประกันเพิ่มเติมโดยบริษัทย่อยอีกแห่งหนึ่ง </w:t>
      </w:r>
      <w:r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วงเงินเบิกเกินบัญชีของกลุ่มบริษัทที่ยังไม่ได้เบิก</w:t>
      </w:r>
      <w:r w:rsidRPr="00984C4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มีจำนวน</w:t>
      </w:r>
      <w:r w:rsidRPr="00984C42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="00340302" w:rsidRPr="00984C42">
        <w:rPr>
          <w:rFonts w:ascii="AngsanaUPC" w:hAnsi="AngsanaUPC" w:cs="AngsanaUPC"/>
          <w:spacing w:val="-2"/>
          <w:sz w:val="30"/>
          <w:szCs w:val="30"/>
        </w:rPr>
        <w:t>30.0</w:t>
      </w:r>
      <w:r w:rsidRPr="00984C42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984C42">
        <w:rPr>
          <w:rFonts w:ascii="AngsanaUPC" w:hAnsi="AngsanaUPC" w:cs="AngsanaUPC"/>
          <w:spacing w:val="-2"/>
          <w:sz w:val="30"/>
          <w:szCs w:val="30"/>
          <w:cs/>
        </w:rPr>
        <w:t xml:space="preserve">ล้านบาท </w:t>
      </w:r>
      <w:r w:rsidRPr="00984C4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D85683" w:rsidRPr="00984C4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="00D85683" w:rsidRPr="00984C42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Pr="00984C42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B20676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3</w:t>
      </w:r>
      <w:r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340302"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>30.0</w:t>
      </w:r>
      <w:r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 </w:t>
      </w:r>
      <w:r w:rsidRPr="00984C42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  <w:r w:rsidR="00E10AE7" w:rsidRPr="00984C4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 </w:t>
      </w:r>
      <w:r w:rsidR="00E10AE7" w:rsidRPr="00984C42">
        <w:rPr>
          <w:rFonts w:ascii="AngsanaUPC" w:hAnsi="AngsanaUPC" w:cs="AngsanaUPC" w:hint="cs"/>
          <w:spacing w:val="-2"/>
          <w:sz w:val="30"/>
          <w:szCs w:val="30"/>
          <w:cs/>
        </w:rPr>
        <w:t>และ</w:t>
      </w:r>
      <w:r w:rsidR="00E10AE7"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วงเงินกู้ยืมระยะสั้นที่ยังไม่ได้เบิก</w:t>
      </w:r>
      <w:r w:rsidR="00E10AE7" w:rsidRPr="00984C4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="00E10AE7"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r w:rsidR="00E10AE7" w:rsidRPr="00984C4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170.0 </w:t>
      </w:r>
      <w:r w:rsidR="00E10AE7"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="00867FF5"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 w:rsidR="00E10AE7" w:rsidRPr="00984C4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E10AE7"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E10AE7" w:rsidRPr="00984C4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="00E10AE7" w:rsidRPr="00984C42">
        <w:rPr>
          <w:rFonts w:ascii="AngsanaUPC" w:hAnsi="AngsanaUPC" w:cs="AngsanaUPC"/>
          <w:i/>
          <w:iCs/>
          <w:spacing w:val="-2"/>
          <w:sz w:val="30"/>
          <w:szCs w:val="30"/>
        </w:rPr>
        <w:t>256</w:t>
      </w:r>
      <w:r w:rsidR="00B20676">
        <w:rPr>
          <w:rFonts w:ascii="AngsanaUPC" w:hAnsi="AngsanaUPC" w:cs="AngsanaUPC"/>
          <w:i/>
          <w:iCs/>
          <w:spacing w:val="-2"/>
          <w:sz w:val="30"/>
          <w:szCs w:val="30"/>
        </w:rPr>
        <w:t>3</w:t>
      </w:r>
      <w:r w:rsidR="00E10AE7" w:rsidRPr="00984C4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170.0 </w:t>
      </w:r>
      <w:r w:rsidR="00E10AE7" w:rsidRPr="00984C4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="00E10AE7"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14:paraId="6F2EDB73" w14:textId="77777777" w:rsidR="00B755C4" w:rsidRPr="00984C42" w:rsidRDefault="00B755C4" w:rsidP="00BD6222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14:paraId="73A5BFBD" w14:textId="144EB988" w:rsidR="00B60E3B" w:rsidRPr="006D0572" w:rsidRDefault="00B755C4" w:rsidP="006F6B71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9632A3" w:rsidRPr="00984C42">
        <w:rPr>
          <w:rFonts w:ascii="AngsanaUPC" w:hAnsi="AngsanaUPC" w:cs="AngsanaUPC"/>
          <w:sz w:val="30"/>
          <w:szCs w:val="30"/>
        </w:rPr>
        <w:t xml:space="preserve">31 </w:t>
      </w:r>
      <w:r w:rsidR="009632A3" w:rsidRPr="00984C42">
        <w:rPr>
          <w:rFonts w:ascii="AngsanaUPC" w:hAnsi="AngsanaUPC" w:cs="AngsanaUPC" w:hint="cs"/>
          <w:sz w:val="30"/>
          <w:szCs w:val="30"/>
          <w:cs/>
        </w:rPr>
        <w:t>มีน</w:t>
      </w:r>
      <w:r w:rsidR="009632A3" w:rsidRPr="00984C42">
        <w:rPr>
          <w:rFonts w:ascii="AngsanaUPC" w:hAnsi="AngsanaUPC" w:cs="AngsanaUPC"/>
          <w:sz w:val="30"/>
          <w:szCs w:val="30"/>
          <w:cs/>
        </w:rPr>
        <w:t xml:space="preserve">าคม </w:t>
      </w:r>
      <w:r w:rsidR="009632A3" w:rsidRPr="00984C42">
        <w:rPr>
          <w:rFonts w:ascii="AngsanaUPC" w:hAnsi="AngsanaUPC" w:cs="AngsanaUPC"/>
          <w:sz w:val="30"/>
          <w:szCs w:val="30"/>
        </w:rPr>
        <w:t>256</w:t>
      </w:r>
      <w:r w:rsidR="00C05E95" w:rsidRPr="00984C42">
        <w:rPr>
          <w:rFonts w:ascii="AngsanaUPC" w:hAnsi="AngsanaUPC" w:cs="AngsanaUPC"/>
          <w:sz w:val="30"/>
          <w:szCs w:val="30"/>
        </w:rPr>
        <w:t>4</w:t>
      </w:r>
      <w:r w:rsidR="009632A3"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Pr="00984C4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จากสถาบันการเงิน</w:t>
      </w:r>
      <w:r w:rsidR="009B7E28" w:rsidRPr="00984C4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อีก</w:t>
      </w:r>
      <w:r w:rsidRPr="00984C4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แห่งหนึ่ง</w:t>
      </w:r>
      <w:r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="009B7E28" w:rsidRPr="00984C42">
        <w:rPr>
          <w:rFonts w:ascii="AngsanaUPC" w:hAnsi="AngsanaUPC" w:cs="AngsanaUPC"/>
          <w:spacing w:val="-2"/>
          <w:sz w:val="30"/>
          <w:szCs w:val="30"/>
        </w:rPr>
        <w:t>100</w:t>
      </w:r>
      <w:r w:rsidR="00340302" w:rsidRPr="00984C42">
        <w:rPr>
          <w:rFonts w:ascii="AngsanaUPC" w:hAnsi="AngsanaUPC" w:cs="AngsanaUPC"/>
          <w:spacing w:val="-2"/>
          <w:sz w:val="30"/>
          <w:szCs w:val="30"/>
        </w:rPr>
        <w:t>.0</w:t>
      </w:r>
      <w:r w:rsidRPr="00984C4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984C4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บาท 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9632A3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9632A3" w:rsidRPr="006D057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="009632A3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>256</w:t>
      </w:r>
      <w:r w:rsidR="00C05E95">
        <w:rPr>
          <w:rFonts w:ascii="AngsanaUPC" w:hAnsi="AngsanaUPC" w:cs="AngsanaUPC"/>
          <w:i/>
          <w:iCs/>
          <w:spacing w:val="-2"/>
          <w:sz w:val="30"/>
          <w:szCs w:val="30"/>
        </w:rPr>
        <w:t>3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BD6222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="009B7E28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</w:t>
      </w:r>
      <w:r w:rsidR="00BD6222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0.0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9B7E28"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ไม่มีหลักทรัพย์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ประกัน</w:t>
      </w:r>
      <w:r w:rsidR="00340302"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บริษัทมีวงเงินกู้ยืมระยะสั้นที่ยังไม่ได้เบิก</w:t>
      </w:r>
      <w:r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r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340302" w:rsidRPr="006D0572">
        <w:rPr>
          <w:rFonts w:ascii="AngsanaUPC" w:hAnsi="AngsanaUPC" w:cs="AngsanaUPC"/>
          <w:spacing w:val="-2"/>
          <w:sz w:val="30"/>
          <w:szCs w:val="30"/>
          <w:lang w:val="en-GB"/>
        </w:rPr>
        <w:t>1</w:t>
      </w:r>
      <w:r w:rsidR="009B7E28" w:rsidRPr="006D0572">
        <w:rPr>
          <w:rFonts w:ascii="AngsanaUPC" w:hAnsi="AngsanaUPC" w:cs="AngsanaUPC"/>
          <w:spacing w:val="-2"/>
          <w:sz w:val="30"/>
          <w:szCs w:val="30"/>
        </w:rPr>
        <w:t>0</w:t>
      </w:r>
      <w:r w:rsidR="00340302" w:rsidRPr="006D0572">
        <w:rPr>
          <w:rFonts w:ascii="AngsanaUPC" w:hAnsi="AngsanaUPC" w:cs="AngsanaUPC"/>
          <w:spacing w:val="-2"/>
          <w:sz w:val="30"/>
          <w:szCs w:val="30"/>
          <w:lang w:val="en-GB"/>
        </w:rPr>
        <w:t>0.0</w:t>
      </w:r>
      <w:r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9632A3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9632A3" w:rsidRPr="006D057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="009632A3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>256</w:t>
      </w:r>
      <w:r w:rsidR="00B4035E">
        <w:rPr>
          <w:rFonts w:ascii="AngsanaUPC" w:hAnsi="AngsanaUPC" w:cs="AngsanaUPC"/>
          <w:i/>
          <w:iCs/>
          <w:spacing w:val="-2"/>
          <w:sz w:val="30"/>
          <w:szCs w:val="30"/>
        </w:rPr>
        <w:t>3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</w:t>
      </w:r>
      <w:r w:rsidR="00340302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="009B7E28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</w:t>
      </w:r>
      <w:r w:rsidR="00340302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0.0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14:paraId="38B9A454" w14:textId="77777777" w:rsidR="006F6B71" w:rsidRPr="006D0572" w:rsidRDefault="006F6B71" w:rsidP="006F6B71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070479" w14:textId="77777777" w:rsidR="000F5406" w:rsidRDefault="000F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4E20F4B" w14:textId="35723925" w:rsidR="005534D1" w:rsidRPr="006D0572" w:rsidRDefault="00316966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5E6FE0" w:rsidRPr="006D0572">
        <w:rPr>
          <w:rFonts w:ascii="Angsana New" w:hAnsi="Angsana New" w:hint="cs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5AD9F7" w14:textId="04FB1731" w:rsidR="000A0823" w:rsidRPr="000A082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38E8B5C" w14:textId="398223BA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 w:hint="cs"/>
          <w:sz w:val="30"/>
          <w:szCs w:val="30"/>
          <w:cs/>
        </w:rPr>
        <w:t>ผู้บริหาร</w:t>
      </w:r>
      <w:r w:rsidR="009935AF">
        <w:rPr>
          <w:rFonts w:ascii="Angsana New" w:hAnsi="Angsana New" w:hint="cs"/>
          <w:sz w:val="30"/>
          <w:szCs w:val="30"/>
          <w:cs/>
        </w:rPr>
        <w:t>พิจารณา</w:t>
      </w:r>
      <w:r w:rsidRPr="006D0572">
        <w:rPr>
          <w:rFonts w:ascii="Angsana New" w:hAnsi="Angsana New" w:hint="cs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>
        <w:rPr>
          <w:rFonts w:ascii="Angsana New" w:hAnsi="Angsana New" w:hint="cs"/>
          <w:sz w:val="30"/>
          <w:szCs w:val="30"/>
          <w:cs/>
        </w:rPr>
        <w:t>จ</w:t>
      </w:r>
      <w:r w:rsidR="003A785C">
        <w:rPr>
          <w:rFonts w:ascii="Angsana New" w:hAnsi="Angsana New" w:hint="cs"/>
          <w:sz w:val="30"/>
          <w:szCs w:val="30"/>
          <w:cs/>
        </w:rPr>
        <w:t>ึ</w:t>
      </w:r>
      <w:r w:rsidR="009935AF">
        <w:rPr>
          <w:rFonts w:ascii="Angsana New" w:hAnsi="Angsana New" w:hint="cs"/>
          <w:sz w:val="30"/>
          <w:szCs w:val="30"/>
          <w:cs/>
        </w:rPr>
        <w:t>งมีส่วนงานที่รายงาน</w:t>
      </w:r>
      <w:r w:rsidRPr="006D0572">
        <w:rPr>
          <w:rFonts w:ascii="Angsana New" w:hAnsi="Angsana New" w:hint="cs"/>
          <w:sz w:val="30"/>
          <w:szCs w:val="30"/>
          <w:cs/>
        </w:rPr>
        <w:t>เพียงส่วนงานเดียว</w:t>
      </w:r>
    </w:p>
    <w:p w14:paraId="7E8526FA" w14:textId="77777777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5354DDD" w14:textId="77777777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28EDB8F" w14:textId="77777777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6D0572">
        <w:rPr>
          <w:rFonts w:ascii="Angsana New" w:hAnsi="Angsana New" w:hint="cs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D89A689" w14:textId="77777777" w:rsidR="00C1309A" w:rsidRPr="006D0572" w:rsidRDefault="00C13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C6A857" w14:textId="460171FD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343508E4" w14:textId="77777777" w:rsidR="00742078" w:rsidRPr="006D0572" w:rsidRDefault="00742078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F741AB" w:rsidRPr="006D0572" w14:paraId="0A472F8F" w14:textId="77777777" w:rsidTr="001B4217">
        <w:tc>
          <w:tcPr>
            <w:tcW w:w="2199" w:type="pct"/>
          </w:tcPr>
          <w:p w14:paraId="71A2F342" w14:textId="77777777" w:rsidR="00F741AB" w:rsidRPr="006D0572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135B226A" w14:textId="77777777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A4404AA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0E73C487" w14:textId="77777777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1AB" w:rsidRPr="006D0572" w14:paraId="4B352257" w14:textId="77777777" w:rsidTr="001B4217">
        <w:tc>
          <w:tcPr>
            <w:tcW w:w="2199" w:type="pct"/>
          </w:tcPr>
          <w:p w14:paraId="67F8437C" w14:textId="77777777" w:rsidR="00F741AB" w:rsidRPr="006D0572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6D057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สำหรับงวดสามเดือนสิ้นสุดวันที่ </w:t>
            </w:r>
            <w:r w:rsidR="008C6F49" w:rsidRPr="006D057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Pr="006D057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1 </w:t>
            </w: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91" w:type="pct"/>
            <w:shd w:val="clear" w:color="auto" w:fill="auto"/>
          </w:tcPr>
          <w:p w14:paraId="3A41D147" w14:textId="2177152D" w:rsidR="00F741AB" w:rsidRPr="006D0572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05E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0A06537C" w14:textId="77777777" w:rsidR="00F741AB" w:rsidRPr="006D0572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FBD627D" w14:textId="31B7E6AB" w:rsidR="00F741AB" w:rsidRPr="006D0572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05E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0F780FDC" w14:textId="77777777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0C05121D" w14:textId="1464D049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05E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399495F0" w14:textId="77777777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48E2E5" w14:textId="18647046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05E9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741AB" w:rsidRPr="006D0572" w14:paraId="3AB8C6E0" w14:textId="77777777" w:rsidTr="001B4217">
        <w:tc>
          <w:tcPr>
            <w:tcW w:w="2199" w:type="pct"/>
          </w:tcPr>
          <w:p w14:paraId="50733175" w14:textId="77777777" w:rsidR="00F741AB" w:rsidRPr="006D0572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E3D24C7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41AB" w:rsidRPr="006D0572" w14:paraId="2D03FDBC" w14:textId="77777777" w:rsidTr="001B4217">
        <w:tc>
          <w:tcPr>
            <w:tcW w:w="2199" w:type="pct"/>
          </w:tcPr>
          <w:p w14:paraId="5DB25E75" w14:textId="77777777" w:rsidR="00F741AB" w:rsidRPr="006D0572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1EDE9B9A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D042867" w14:textId="77777777" w:rsidR="00F741AB" w:rsidRPr="006D0572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38EDFDF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2F296F" w14:textId="77777777" w:rsidR="00F741AB" w:rsidRPr="006D0572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B553C5F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FF9F96F" w14:textId="77777777" w:rsidR="00F741AB" w:rsidRPr="006D0572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E2C09D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5E95" w:rsidRPr="006D0572" w14:paraId="6D27DD06" w14:textId="77777777" w:rsidTr="001B4217">
        <w:tc>
          <w:tcPr>
            <w:tcW w:w="2199" w:type="pct"/>
          </w:tcPr>
          <w:p w14:paraId="0D29DFB4" w14:textId="77777777" w:rsidR="00C05E95" w:rsidRPr="006D0572" w:rsidRDefault="00C05E95" w:rsidP="00C05E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1A77BE08" w14:textId="130DCD0D" w:rsidR="00C05E95" w:rsidRPr="006D0572" w:rsidRDefault="00025C4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581,880</w:t>
            </w:r>
          </w:p>
        </w:tc>
        <w:tc>
          <w:tcPr>
            <w:tcW w:w="129" w:type="pct"/>
            <w:shd w:val="clear" w:color="auto" w:fill="auto"/>
          </w:tcPr>
          <w:p w14:paraId="7EC1F0E0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142B583" w14:textId="25080F0C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616,076</w:t>
            </w:r>
          </w:p>
        </w:tc>
        <w:tc>
          <w:tcPr>
            <w:tcW w:w="147" w:type="pct"/>
            <w:shd w:val="clear" w:color="auto" w:fill="auto"/>
          </w:tcPr>
          <w:p w14:paraId="273A5169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351F580" w14:textId="16457693" w:rsidR="00C05E95" w:rsidRPr="006D0572" w:rsidRDefault="00025C4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43E67E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9EE7C6B" w14:textId="29E6B88B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5E95" w:rsidRPr="006D0572" w14:paraId="76713715" w14:textId="77777777" w:rsidTr="002A3CED">
        <w:tc>
          <w:tcPr>
            <w:tcW w:w="2199" w:type="pct"/>
          </w:tcPr>
          <w:p w14:paraId="2D572C50" w14:textId="77777777" w:rsidR="00C05E95" w:rsidRPr="006D0572" w:rsidRDefault="00C05E95" w:rsidP="00C05E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044BB9BB" w14:textId="0ACA456D" w:rsidR="00C05E95" w:rsidRPr="006D0572" w:rsidRDefault="00025C4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14,765</w:t>
            </w:r>
          </w:p>
        </w:tc>
        <w:tc>
          <w:tcPr>
            <w:tcW w:w="129" w:type="pct"/>
            <w:shd w:val="clear" w:color="auto" w:fill="auto"/>
          </w:tcPr>
          <w:p w14:paraId="6820E50B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0FFB3FB" w14:textId="523B26CD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17,490</w:t>
            </w:r>
          </w:p>
        </w:tc>
        <w:tc>
          <w:tcPr>
            <w:tcW w:w="147" w:type="pct"/>
            <w:shd w:val="clear" w:color="auto" w:fill="auto"/>
          </w:tcPr>
          <w:p w14:paraId="7CA88DFB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5BC24E" w14:textId="01E2AD90" w:rsidR="00C05E95" w:rsidRPr="006D0572" w:rsidRDefault="00025C4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3A0860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5FFCC7" w14:textId="7756E35F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5E95" w:rsidRPr="006D0572" w14:paraId="6B76D21A" w14:textId="77777777" w:rsidTr="001B4217">
        <w:tc>
          <w:tcPr>
            <w:tcW w:w="2199" w:type="pct"/>
          </w:tcPr>
          <w:p w14:paraId="705B1238" w14:textId="78AA5209" w:rsidR="00C05E95" w:rsidRPr="006D0572" w:rsidRDefault="00C05E95" w:rsidP="00C05E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</w:t>
            </w:r>
            <w:r w:rsidR="001E49D0">
              <w:rPr>
                <w:rFonts w:ascii="Angsana New" w:hAnsi="Angsana New" w:cs="Angsana New"/>
                <w:lang w:val="en-US"/>
              </w:rPr>
              <w:t xml:space="preserve"> 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70D6D644" w14:textId="0CD62551" w:rsidR="00C05E95" w:rsidRPr="006D0572" w:rsidRDefault="00025C4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CE6EC81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20C102B" w14:textId="0AD203CD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3D50C79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F4C6967" w14:textId="202CCEDF" w:rsidR="00C05E95" w:rsidRPr="006D0572" w:rsidRDefault="00984C42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67,645</w:t>
            </w:r>
          </w:p>
        </w:tc>
        <w:tc>
          <w:tcPr>
            <w:tcW w:w="130" w:type="pct"/>
          </w:tcPr>
          <w:p w14:paraId="31748064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6E4C6D" w14:textId="347C6889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49,853</w:t>
            </w:r>
          </w:p>
        </w:tc>
      </w:tr>
      <w:tr w:rsidR="00C05E95" w:rsidRPr="006D0572" w14:paraId="227D375D" w14:textId="77777777" w:rsidTr="001B4217">
        <w:tc>
          <w:tcPr>
            <w:tcW w:w="2199" w:type="pct"/>
          </w:tcPr>
          <w:p w14:paraId="48672DD9" w14:textId="77777777" w:rsidR="00C05E95" w:rsidRPr="006D0572" w:rsidRDefault="00C05E95" w:rsidP="00C05E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956C828" w14:textId="0FD420EA" w:rsidR="00C05E95" w:rsidRPr="006D0572" w:rsidRDefault="00025C4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596,645</w:t>
            </w:r>
          </w:p>
        </w:tc>
        <w:tc>
          <w:tcPr>
            <w:tcW w:w="129" w:type="pct"/>
          </w:tcPr>
          <w:p w14:paraId="514976B4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A5BBEDF" w14:textId="35D1A07B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633,566</w:t>
            </w:r>
          </w:p>
        </w:tc>
        <w:tc>
          <w:tcPr>
            <w:tcW w:w="147" w:type="pct"/>
          </w:tcPr>
          <w:p w14:paraId="7CB61E91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BF8B4C" w14:textId="2913C0C0" w:rsidR="00C05E95" w:rsidRPr="006D0572" w:rsidRDefault="00984C42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67,645</w:t>
            </w:r>
          </w:p>
        </w:tc>
        <w:tc>
          <w:tcPr>
            <w:tcW w:w="130" w:type="pct"/>
          </w:tcPr>
          <w:p w14:paraId="5C4FCEBB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CBAB9F7" w14:textId="1156B4E4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49,853</w:t>
            </w:r>
          </w:p>
        </w:tc>
      </w:tr>
      <w:tr w:rsidR="00C05E95" w:rsidRPr="006D0572" w14:paraId="43AE51E5" w14:textId="77777777" w:rsidTr="001B4217">
        <w:tc>
          <w:tcPr>
            <w:tcW w:w="2199" w:type="pct"/>
          </w:tcPr>
          <w:p w14:paraId="38C19D5D" w14:textId="77777777" w:rsidR="00C05E95" w:rsidRPr="006D0572" w:rsidRDefault="00C05E95" w:rsidP="00C05E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76BEC390" w14:textId="77777777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F614FCB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33EE88D" w14:textId="77777777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F6C3FD7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6D9F40C" w14:textId="77777777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2743B23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00D9232" w14:textId="77777777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5E95" w:rsidRPr="006D0572" w14:paraId="16A70CF4" w14:textId="77777777" w:rsidTr="001B4217">
        <w:tc>
          <w:tcPr>
            <w:tcW w:w="2199" w:type="pct"/>
          </w:tcPr>
          <w:p w14:paraId="11888DD8" w14:textId="77777777" w:rsidR="00C05E95" w:rsidRPr="006D0572" w:rsidRDefault="00C05E95" w:rsidP="00C05E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3EB64E2B" w14:textId="77777777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2E19206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2ABD82E" w14:textId="77777777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5913B0C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F930922" w14:textId="77777777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D24C05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BB4085" w14:textId="77777777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5E95" w:rsidRPr="006D0572" w14:paraId="41302EA2" w14:textId="77777777" w:rsidTr="001B4217">
        <w:tc>
          <w:tcPr>
            <w:tcW w:w="2199" w:type="pct"/>
          </w:tcPr>
          <w:p w14:paraId="21A8AFEE" w14:textId="77777777" w:rsidR="00C05E95" w:rsidRPr="006D0572" w:rsidRDefault="00C05E95" w:rsidP="00C05E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5F71F548" w14:textId="41C6FD3D" w:rsidR="00C05E95" w:rsidRPr="006D0572" w:rsidRDefault="00025C4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594,884</w:t>
            </w:r>
          </w:p>
        </w:tc>
        <w:tc>
          <w:tcPr>
            <w:tcW w:w="129" w:type="pct"/>
            <w:shd w:val="clear" w:color="auto" w:fill="auto"/>
          </w:tcPr>
          <w:p w14:paraId="31DBB15C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42FE6F8" w14:textId="7FCAA400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632,439</w:t>
            </w:r>
          </w:p>
        </w:tc>
        <w:tc>
          <w:tcPr>
            <w:tcW w:w="147" w:type="pct"/>
            <w:shd w:val="clear" w:color="auto" w:fill="auto"/>
          </w:tcPr>
          <w:p w14:paraId="4CBC9C0C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ABB5E09" w14:textId="1F786E2A" w:rsidR="00C05E95" w:rsidRPr="006D0572" w:rsidRDefault="00025C4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136BC5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11A18A4" w14:textId="5BBCDF80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5E95" w:rsidRPr="006D0572" w14:paraId="5CE6779E" w14:textId="77777777" w:rsidTr="001B4217">
        <w:tc>
          <w:tcPr>
            <w:tcW w:w="2199" w:type="pct"/>
          </w:tcPr>
          <w:p w14:paraId="7079E719" w14:textId="77777777" w:rsidR="00C05E95" w:rsidRPr="006D0572" w:rsidRDefault="00C05E95" w:rsidP="00C05E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0FA399A7" w14:textId="319D0F12" w:rsidR="00C05E95" w:rsidRPr="006D0572" w:rsidRDefault="00025C4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1,761</w:t>
            </w:r>
          </w:p>
        </w:tc>
        <w:tc>
          <w:tcPr>
            <w:tcW w:w="129" w:type="pct"/>
            <w:shd w:val="clear" w:color="auto" w:fill="auto"/>
          </w:tcPr>
          <w:p w14:paraId="124A60FB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A773155" w14:textId="2C410684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  <w:tc>
          <w:tcPr>
            <w:tcW w:w="147" w:type="pct"/>
            <w:shd w:val="clear" w:color="auto" w:fill="auto"/>
          </w:tcPr>
          <w:p w14:paraId="59AC73E7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E73F95" w14:textId="066B64C2" w:rsidR="00C05E95" w:rsidRPr="006D0572" w:rsidRDefault="0073607F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67,645</w:t>
            </w:r>
          </w:p>
        </w:tc>
        <w:tc>
          <w:tcPr>
            <w:tcW w:w="130" w:type="pct"/>
          </w:tcPr>
          <w:p w14:paraId="0D7F08BB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7E99FD" w14:textId="0F3701A7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49,853</w:t>
            </w:r>
          </w:p>
        </w:tc>
      </w:tr>
      <w:tr w:rsidR="00C05E95" w:rsidRPr="006D0572" w14:paraId="2546BE5F" w14:textId="77777777" w:rsidTr="001B4217">
        <w:tc>
          <w:tcPr>
            <w:tcW w:w="2199" w:type="pct"/>
          </w:tcPr>
          <w:p w14:paraId="1087DA25" w14:textId="77777777" w:rsidR="00C05E95" w:rsidRPr="006D0572" w:rsidRDefault="00C05E95" w:rsidP="00C05E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6C86694" w14:textId="0FE9C55F" w:rsidR="00C05E95" w:rsidRPr="006D0572" w:rsidRDefault="00025C4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596,645</w:t>
            </w:r>
          </w:p>
        </w:tc>
        <w:tc>
          <w:tcPr>
            <w:tcW w:w="129" w:type="pct"/>
          </w:tcPr>
          <w:p w14:paraId="11140AE5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8F29F79" w14:textId="055C7378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633,566</w:t>
            </w:r>
          </w:p>
        </w:tc>
        <w:tc>
          <w:tcPr>
            <w:tcW w:w="147" w:type="pct"/>
          </w:tcPr>
          <w:p w14:paraId="1EDCCC36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792F2A2" w14:textId="222511B6" w:rsidR="00C05E95" w:rsidRPr="006D0572" w:rsidRDefault="0073607F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721E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130" w:type="pct"/>
          </w:tcPr>
          <w:p w14:paraId="7B730179" w14:textId="77777777" w:rsidR="00C05E95" w:rsidRPr="006D0572" w:rsidRDefault="00C05E95" w:rsidP="00C05E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60C69E2" w14:textId="5EF6709C" w:rsidR="00C05E95" w:rsidRPr="006D0572" w:rsidRDefault="00C05E95" w:rsidP="00C0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49,853</w:t>
            </w:r>
          </w:p>
        </w:tc>
      </w:tr>
    </w:tbl>
    <w:p w14:paraId="26020FFD" w14:textId="77777777" w:rsidR="00555B6A" w:rsidRDefault="00555B6A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5D716F7" w14:textId="77777777" w:rsidR="00742E27" w:rsidRDefault="007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4D647F7" w14:textId="049DD3E8" w:rsidR="008D03A7" w:rsidRDefault="00F00BCE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</w:t>
      </w:r>
      <w:r w:rsidR="00753BA2">
        <w:rPr>
          <w:rFonts w:ascii="Angsana New" w:hAnsi="Angsana New"/>
          <w:b/>
          <w:bCs/>
          <w:sz w:val="30"/>
          <w:szCs w:val="30"/>
        </w:rPr>
        <w:t xml:space="preserve"> </w:t>
      </w:r>
      <w:r w:rsidR="00753BA2">
        <w:rPr>
          <w:rFonts w:ascii="Angsana New" w:hAnsi="Angsana New" w:hint="cs"/>
          <w:b/>
          <w:bCs/>
          <w:sz w:val="30"/>
          <w:szCs w:val="30"/>
          <w:cs/>
        </w:rPr>
        <w:t xml:space="preserve">(รายได้) </w:t>
      </w:r>
      <w:r w:rsidRPr="006D057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2E81EF38" w14:textId="77777777" w:rsidR="009025B5" w:rsidRPr="006D0572" w:rsidRDefault="009025B5" w:rsidP="00902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B0FAF8" w14:textId="77D33E55" w:rsidR="00833114" w:rsidRDefault="00833114" w:rsidP="00833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การรับรู้</w:t>
      </w:r>
      <w:r w:rsidRPr="006D0572">
        <w:rPr>
          <w:rFonts w:ascii="Angsana New" w:hAnsi="Angsana New" w:hint="cs"/>
          <w:sz w:val="30"/>
          <w:szCs w:val="30"/>
          <w:cs/>
        </w:rPr>
        <w:t>ค่าใช้จ่าย</w:t>
      </w:r>
      <w:r w:rsidRPr="006D0572">
        <w:rPr>
          <w:rFonts w:ascii="Angsana New" w:hAnsi="Angsana New"/>
          <w:sz w:val="30"/>
          <w:szCs w:val="30"/>
          <w:cs/>
        </w:rPr>
        <w:t>ภาษี</w:t>
      </w:r>
      <w:r w:rsidR="0031184B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6D0572">
        <w:rPr>
          <w:rFonts w:ascii="Angsana New" w:hAnsi="Angsana New"/>
          <w:sz w:val="30"/>
          <w:szCs w:val="30"/>
          <w:cs/>
        </w:rPr>
        <w:t xml:space="preserve">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 </w:t>
      </w:r>
      <w:r w:rsidRPr="006D0572">
        <w:rPr>
          <w:rFonts w:ascii="Angsana New" w:hAnsi="Angsana New"/>
          <w:sz w:val="30"/>
          <w:szCs w:val="30"/>
        </w:rPr>
        <w:t>31</w:t>
      </w:r>
      <w:r w:rsidRPr="006D0572">
        <w:rPr>
          <w:rFonts w:ascii="Angsana New" w:hAnsi="Angsana New"/>
          <w:sz w:val="30"/>
          <w:szCs w:val="30"/>
          <w:cs/>
        </w:rPr>
        <w:t xml:space="preserve"> มีนาคม </w:t>
      </w:r>
      <w:r w:rsidRPr="006D0572">
        <w:rPr>
          <w:rFonts w:ascii="Angsana New" w:hAnsi="Angsana New"/>
          <w:sz w:val="30"/>
          <w:szCs w:val="30"/>
        </w:rPr>
        <w:t>256</w:t>
      </w:r>
      <w:r w:rsidR="00C05E95">
        <w:rPr>
          <w:rFonts w:ascii="Angsana New" w:hAnsi="Angsana New"/>
          <w:sz w:val="30"/>
          <w:szCs w:val="30"/>
        </w:rPr>
        <w:t>4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7E25BD">
        <w:rPr>
          <w:rFonts w:ascii="Angsana New" w:hAnsi="Angsana New"/>
          <w:sz w:val="30"/>
          <w:szCs w:val="30"/>
        </w:rPr>
        <w:t>5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i/>
          <w:iCs/>
          <w:sz w:val="30"/>
          <w:szCs w:val="30"/>
        </w:rPr>
        <w:t>(256</w:t>
      </w:r>
      <w:r w:rsidR="00C05E95">
        <w:rPr>
          <w:rFonts w:ascii="Angsana New" w:hAnsi="Angsana New"/>
          <w:i/>
          <w:iCs/>
          <w:sz w:val="30"/>
          <w:szCs w:val="30"/>
        </w:rPr>
        <w:t>3</w:t>
      </w:r>
      <w:r w:rsidRPr="006D0572">
        <w:rPr>
          <w:rFonts w:ascii="Angsana New" w:hAnsi="Angsana New"/>
          <w:i/>
          <w:iCs/>
          <w:sz w:val="30"/>
          <w:szCs w:val="30"/>
        </w:rPr>
        <w:t xml:space="preserve">: </w:t>
      </w:r>
      <w:r w:rsidRPr="006D0572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581EB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81EBD">
        <w:rPr>
          <w:rFonts w:ascii="Angsana New" w:hAnsi="Angsana New"/>
          <w:i/>
          <w:iCs/>
          <w:sz w:val="30"/>
          <w:szCs w:val="30"/>
        </w:rPr>
        <w:t>23</w:t>
      </w:r>
      <w:r w:rsidRPr="006D0572">
        <w:rPr>
          <w:rFonts w:ascii="Angsana New" w:hAnsi="Angsana New"/>
          <w:i/>
          <w:iCs/>
          <w:sz w:val="30"/>
          <w:szCs w:val="30"/>
        </w:rPr>
        <w:t xml:space="preserve">) </w:t>
      </w:r>
      <w:r w:rsidR="009025B5" w:rsidRPr="0031184B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8DF079F" w14:textId="7F343108" w:rsidR="009025B5" w:rsidRDefault="009025B5" w:rsidP="00833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E761CA" w14:textId="71552C19" w:rsidR="009025B5" w:rsidRPr="009025B5" w:rsidRDefault="009025B5" w:rsidP="00D20D28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="Times New Roman" w:hAnsi="Times New Roman" w:cs="Times New Roman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ความเสียหายบางอย่าง</w:t>
      </w:r>
      <w:r w:rsidRPr="009025B5">
        <w:rPr>
          <w:rFonts w:ascii="Angsana New" w:hAnsi="Angsana New" w:hint="cs"/>
          <w:sz w:val="30"/>
          <w:szCs w:val="30"/>
          <w:cs/>
        </w:rPr>
        <w:t>เกิดขึ้นในระหว่าง</w:t>
      </w:r>
      <w:r w:rsidR="00E5447B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E5447B">
        <w:rPr>
          <w:rFonts w:ascii="Angsana New" w:hAnsi="Angsana New"/>
          <w:sz w:val="30"/>
          <w:szCs w:val="30"/>
        </w:rPr>
        <w:t xml:space="preserve">31 </w:t>
      </w:r>
      <w:r w:rsidR="00E5447B">
        <w:rPr>
          <w:rFonts w:ascii="Angsana New" w:hAnsi="Angsana New" w:hint="cs"/>
          <w:sz w:val="30"/>
          <w:szCs w:val="30"/>
          <w:cs/>
        </w:rPr>
        <w:t>มีนาคม</w:t>
      </w:r>
      <w:r w:rsidRPr="009025B5">
        <w:rPr>
          <w:rFonts w:ascii="Angsana New" w:hAnsi="Angsana New" w:hint="cs"/>
          <w:sz w:val="30"/>
          <w:szCs w:val="30"/>
        </w:rPr>
        <w:t xml:space="preserve"> </w:t>
      </w:r>
      <w:r w:rsidRPr="009025B5">
        <w:rPr>
          <w:rFonts w:ascii="Angsana New" w:hAnsi="Angsana New"/>
          <w:sz w:val="30"/>
          <w:szCs w:val="30"/>
        </w:rPr>
        <w:t>2</w:t>
      </w:r>
      <w:r w:rsidR="00C05E95">
        <w:rPr>
          <w:rFonts w:ascii="Angsana New" w:hAnsi="Angsana New"/>
          <w:sz w:val="30"/>
          <w:szCs w:val="30"/>
        </w:rPr>
        <w:t>564</w:t>
      </w:r>
      <w:r w:rsidRPr="009025B5">
        <w:rPr>
          <w:rFonts w:ascii="Angsana New" w:hAnsi="Angsana New"/>
          <w:sz w:val="30"/>
          <w:szCs w:val="30"/>
        </w:rPr>
        <w:t xml:space="preserve"> </w:t>
      </w:r>
      <w:r w:rsidRPr="009025B5">
        <w:rPr>
          <w:rFonts w:ascii="Angsana New" w:hAnsi="Angsana New" w:hint="cs"/>
          <w:sz w:val="30"/>
          <w:szCs w:val="30"/>
          <w:cs/>
        </w:rPr>
        <w:t>ซึ่งได้บันทึกเป็นสินทรัพย์ภาษีเงินได้รอตัดบัญชี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025B5">
        <w:rPr>
          <w:rFonts w:ascii="Angsana New" w:hAnsi="Angsana New" w:hint="cs"/>
          <w:sz w:val="30"/>
          <w:szCs w:val="30"/>
          <w:cs/>
        </w:rPr>
        <w:t>เนื่องจากผู้บริหารพิจารณาว่าจะมีกำไรทางภาษีเพียงพอที่จะใช้ประโยชน์ทางภาษีดังกล่าว</w:t>
      </w:r>
    </w:p>
    <w:p w14:paraId="1F892035" w14:textId="51B3DB80" w:rsidR="009025B5" w:rsidRPr="009025B5" w:rsidRDefault="009025B5" w:rsidP="009025B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="Times New Roman" w:hAnsi="Times New Roman" w:cs="Times New Roman"/>
          <w:sz w:val="20"/>
          <w:szCs w:val="20"/>
        </w:rPr>
      </w:pPr>
      <w:r w:rsidRPr="009025B5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3298DDBA" w14:textId="77777777" w:rsidR="00833114" w:rsidRPr="006D0572" w:rsidRDefault="00833114" w:rsidP="008D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14AF1E" w14:textId="77777777" w:rsidR="00D26529" w:rsidRPr="006D0572" w:rsidRDefault="004775ED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B8F09C8" w14:textId="77777777" w:rsidR="00D26529" w:rsidRPr="006D0572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7E710C8" w14:textId="77777777" w:rsidR="00E43404" w:rsidRPr="0076015C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76015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B8D83" w14:textId="77777777" w:rsidR="00E43404" w:rsidRPr="0076015C" w:rsidRDefault="00E43404" w:rsidP="00E43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CF0D805" w14:textId="77777777" w:rsidR="00E43404" w:rsidRPr="0076015C" w:rsidRDefault="00E43404" w:rsidP="00E4340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6015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E9C1434" w14:textId="77777777" w:rsidR="00E43404" w:rsidRPr="00C75CE5" w:rsidRDefault="00E43404" w:rsidP="00E4340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2F52538" w14:textId="77777777" w:rsidR="00813404" w:rsidRPr="006D0572" w:rsidRDefault="00813404" w:rsidP="0081340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D057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A191D1" w14:textId="77777777" w:rsidR="004775ED" w:rsidRPr="006D0572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89"/>
        <w:gridCol w:w="272"/>
        <w:gridCol w:w="1799"/>
      </w:tblGrid>
      <w:tr w:rsidR="00B62F9A" w:rsidRPr="006D0572" w14:paraId="10A16AB1" w14:textId="77777777" w:rsidTr="00C062FC">
        <w:trPr>
          <w:tblHeader/>
        </w:trPr>
        <w:tc>
          <w:tcPr>
            <w:tcW w:w="2843" w:type="pct"/>
            <w:shd w:val="clear" w:color="auto" w:fill="auto"/>
          </w:tcPr>
          <w:p w14:paraId="2E63A271" w14:textId="77777777" w:rsidR="0035147A" w:rsidRPr="006D0572" w:rsidRDefault="0035147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5BA6A3" w14:textId="7555264E" w:rsidR="00B62F9A" w:rsidRPr="006D0572" w:rsidRDefault="00B62F9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40E07"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40E07"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355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3A149B89" w14:textId="77777777" w:rsidR="0035147A" w:rsidRPr="006D0572" w:rsidRDefault="0035147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9FB089" w14:textId="77777777" w:rsidR="00B62F9A" w:rsidRPr="006D0572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60444279" w14:textId="77777777" w:rsidR="00B62F9A" w:rsidRPr="006D0572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5B6F978" w14:textId="77777777" w:rsidR="0035147A" w:rsidRPr="006D0572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8D3E72" w14:textId="77777777" w:rsidR="00B62F9A" w:rsidRPr="006D0572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2F9A" w:rsidRPr="006D0572" w14:paraId="2C7A2148" w14:textId="77777777" w:rsidTr="00C062FC">
        <w:trPr>
          <w:tblHeader/>
        </w:trPr>
        <w:tc>
          <w:tcPr>
            <w:tcW w:w="2843" w:type="pct"/>
          </w:tcPr>
          <w:p w14:paraId="1B86C286" w14:textId="77777777" w:rsidR="00B62F9A" w:rsidRPr="006D0572" w:rsidRDefault="00B62F9A" w:rsidP="00EE3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</w:tcPr>
          <w:p w14:paraId="1BE14754" w14:textId="77777777" w:rsidR="00B62F9A" w:rsidRPr="006D0572" w:rsidRDefault="00B62F9A" w:rsidP="00EE3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40E07"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74B8A" w:rsidRPr="006D0572" w14:paraId="55F2C8CF" w14:textId="77777777" w:rsidTr="00C062FC">
        <w:tc>
          <w:tcPr>
            <w:tcW w:w="2843" w:type="pct"/>
          </w:tcPr>
          <w:p w14:paraId="645B90BC" w14:textId="1DBF3A72" w:rsidR="00174B8A" w:rsidRPr="006D0572" w:rsidRDefault="0041108A" w:rsidP="00174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27CC6460" w14:textId="77777777" w:rsidR="00174B8A" w:rsidRPr="006D0572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3375D0" w14:textId="77777777" w:rsidR="00174B8A" w:rsidRPr="006D0572" w:rsidRDefault="00174B8A" w:rsidP="0017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3C3B9C95" w14:textId="77777777" w:rsidR="00174B8A" w:rsidRPr="006D0572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08A" w:rsidRPr="006D0572" w14:paraId="34B5926C" w14:textId="77777777" w:rsidTr="00C062FC">
        <w:tc>
          <w:tcPr>
            <w:tcW w:w="2843" w:type="pct"/>
          </w:tcPr>
          <w:p w14:paraId="2B742623" w14:textId="70CFBD58" w:rsidR="0041108A" w:rsidRPr="006D0572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029" w:type="pct"/>
          </w:tcPr>
          <w:p w14:paraId="21E7DCF7" w14:textId="12B2B42C" w:rsidR="0041108A" w:rsidRPr="006D0572" w:rsidRDefault="00FB27E4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48" w:type="pct"/>
          </w:tcPr>
          <w:p w14:paraId="5714B7CF" w14:textId="77777777" w:rsidR="0041108A" w:rsidRPr="006D0572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50DC765C" w14:textId="0E8A3A54" w:rsidR="0041108A" w:rsidRPr="006D0572" w:rsidRDefault="00FB27E4" w:rsidP="00251A7F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08A" w:rsidRPr="006D0572" w14:paraId="3D8CEF46" w14:textId="77777777" w:rsidTr="00C062FC">
        <w:tc>
          <w:tcPr>
            <w:tcW w:w="2843" w:type="pct"/>
          </w:tcPr>
          <w:p w14:paraId="443A1244" w14:textId="6C9FC6D0" w:rsidR="0041108A" w:rsidRPr="006D0572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029" w:type="pct"/>
          </w:tcPr>
          <w:p w14:paraId="02DB8DE1" w14:textId="72A8F0EE" w:rsidR="0041108A" w:rsidRPr="006D0572" w:rsidRDefault="00FB27E4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48" w:type="pct"/>
          </w:tcPr>
          <w:p w14:paraId="3BDE95AE" w14:textId="77777777" w:rsidR="0041108A" w:rsidRPr="006D0572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6520FCBE" w14:textId="70ABFB4A" w:rsidR="0041108A" w:rsidRPr="006D0572" w:rsidRDefault="00FB27E4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41108A" w:rsidRPr="006D0572" w14:paraId="54C73DA6" w14:textId="77777777" w:rsidTr="0041108A">
        <w:tc>
          <w:tcPr>
            <w:tcW w:w="2843" w:type="pct"/>
          </w:tcPr>
          <w:p w14:paraId="7F0B867E" w14:textId="489AFE7E" w:rsidR="0041108A" w:rsidRPr="006D0572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783398F7" w14:textId="7A46EB02" w:rsidR="0041108A" w:rsidRPr="006D0572" w:rsidRDefault="00FB27E4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5,351</w:t>
            </w:r>
          </w:p>
        </w:tc>
        <w:tc>
          <w:tcPr>
            <w:tcW w:w="148" w:type="pct"/>
          </w:tcPr>
          <w:p w14:paraId="6E802C0C" w14:textId="77777777" w:rsidR="0041108A" w:rsidRPr="006D0572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4626ACFD" w14:textId="1C6CA7E6" w:rsidR="0041108A" w:rsidRPr="006D0572" w:rsidRDefault="00FB27E4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5,351</w:t>
            </w:r>
          </w:p>
        </w:tc>
      </w:tr>
      <w:tr w:rsidR="0041108A" w:rsidRPr="006D0572" w14:paraId="76D0EF0C" w14:textId="77777777" w:rsidTr="0041108A">
        <w:tc>
          <w:tcPr>
            <w:tcW w:w="2843" w:type="pct"/>
          </w:tcPr>
          <w:p w14:paraId="2E400322" w14:textId="7D21F505" w:rsidR="0041108A" w:rsidRPr="006D0572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68C4F09D" w14:textId="79B0CBE0" w:rsidR="0041108A" w:rsidRPr="00FB27E4" w:rsidRDefault="00FB27E4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27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6,562</w:t>
            </w:r>
          </w:p>
        </w:tc>
        <w:tc>
          <w:tcPr>
            <w:tcW w:w="148" w:type="pct"/>
          </w:tcPr>
          <w:p w14:paraId="664F98E4" w14:textId="77777777" w:rsidR="0041108A" w:rsidRPr="00FB27E4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16A94536" w14:textId="14B54438" w:rsidR="0041108A" w:rsidRPr="00FB27E4" w:rsidRDefault="00FB27E4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5,422</w:t>
            </w:r>
          </w:p>
        </w:tc>
      </w:tr>
      <w:tr w:rsidR="0041108A" w:rsidRPr="006D0572" w14:paraId="0C1D1807" w14:textId="77777777" w:rsidTr="0041108A">
        <w:tc>
          <w:tcPr>
            <w:tcW w:w="2843" w:type="pct"/>
          </w:tcPr>
          <w:p w14:paraId="011AFB58" w14:textId="77777777" w:rsidR="0041108A" w:rsidRPr="006D0572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03291450" w14:textId="77777777" w:rsidR="0041108A" w:rsidRPr="006D0572" w:rsidRDefault="0041108A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FCF1DE" w14:textId="77777777" w:rsidR="0041108A" w:rsidRPr="006D0572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double" w:sz="4" w:space="0" w:color="auto"/>
            </w:tcBorders>
          </w:tcPr>
          <w:p w14:paraId="57D7C7E9" w14:textId="77777777" w:rsidR="0041108A" w:rsidRPr="006D0572" w:rsidRDefault="0041108A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08A" w:rsidRPr="006D0572" w14:paraId="19216BF1" w14:textId="77777777" w:rsidTr="00C062FC">
        <w:tc>
          <w:tcPr>
            <w:tcW w:w="2843" w:type="pct"/>
          </w:tcPr>
          <w:p w14:paraId="1BB55165" w14:textId="77777777" w:rsidR="00742E27" w:rsidRDefault="00742E27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53CE1DA" w14:textId="77777777" w:rsidR="00742E27" w:rsidRDefault="00742E27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F527BB" w14:textId="16005155" w:rsidR="0041108A" w:rsidRPr="006D0572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="008723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29" w:type="pct"/>
          </w:tcPr>
          <w:p w14:paraId="4801F6FE" w14:textId="77777777" w:rsidR="0041108A" w:rsidRPr="006D0572" w:rsidRDefault="0041108A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6D41BF" w14:textId="77777777" w:rsidR="0041108A" w:rsidRPr="006D0572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107FFD34" w14:textId="77777777" w:rsidR="0041108A" w:rsidRPr="006D0572" w:rsidRDefault="0041108A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5A6" w:rsidRPr="006D0572" w14:paraId="23813D33" w14:textId="77777777" w:rsidTr="00C062FC">
        <w:tc>
          <w:tcPr>
            <w:tcW w:w="2843" w:type="pct"/>
          </w:tcPr>
          <w:p w14:paraId="7487A307" w14:textId="166D9C7C" w:rsidR="008C35A6" w:rsidRPr="006D0572" w:rsidRDefault="008C35A6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626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29" w:type="pct"/>
          </w:tcPr>
          <w:p w14:paraId="1286488B" w14:textId="23CC298A" w:rsidR="008C35A6" w:rsidRPr="006D0572" w:rsidRDefault="00FB27E4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13,565</w:t>
            </w:r>
          </w:p>
        </w:tc>
        <w:tc>
          <w:tcPr>
            <w:tcW w:w="148" w:type="pct"/>
          </w:tcPr>
          <w:p w14:paraId="4499BFDB" w14:textId="77777777" w:rsidR="008C35A6" w:rsidRPr="006D0572" w:rsidRDefault="008C35A6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596219B6" w14:textId="13625794" w:rsidR="008C35A6" w:rsidRPr="006D0572" w:rsidRDefault="00251A7F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1,510</w:t>
            </w:r>
          </w:p>
        </w:tc>
      </w:tr>
      <w:tr w:rsidR="0041108A" w:rsidRPr="006D0572" w14:paraId="225AE5E5" w14:textId="77777777" w:rsidTr="00C062FC">
        <w:tc>
          <w:tcPr>
            <w:tcW w:w="2843" w:type="pct"/>
          </w:tcPr>
          <w:p w14:paraId="5E0E8E61" w14:textId="77777777" w:rsidR="0041108A" w:rsidRPr="006D0572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29" w:type="pct"/>
          </w:tcPr>
          <w:p w14:paraId="6F790FA1" w14:textId="6427DD43" w:rsidR="0041108A" w:rsidRPr="006D0572" w:rsidRDefault="00FB27E4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46,542</w:t>
            </w:r>
          </w:p>
        </w:tc>
        <w:tc>
          <w:tcPr>
            <w:tcW w:w="148" w:type="pct"/>
          </w:tcPr>
          <w:p w14:paraId="12597F03" w14:textId="77777777" w:rsidR="0041108A" w:rsidRPr="006D0572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0E6A62BF" w14:textId="291621DB" w:rsidR="0041108A" w:rsidRPr="006D0572" w:rsidRDefault="00251A7F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41108A" w:rsidRPr="00FE5627" w14:paraId="3F8B3B74" w14:textId="77777777" w:rsidTr="00C062FC">
        <w:tc>
          <w:tcPr>
            <w:tcW w:w="2843" w:type="pct"/>
          </w:tcPr>
          <w:p w14:paraId="143257FD" w14:textId="77777777" w:rsidR="0041108A" w:rsidRPr="00FE5627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6A66378F" w14:textId="68DEFBBF" w:rsidR="0041108A" w:rsidRPr="00FE5627" w:rsidRDefault="00FB27E4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</w:t>
            </w:r>
          </w:p>
        </w:tc>
        <w:tc>
          <w:tcPr>
            <w:tcW w:w="148" w:type="pct"/>
          </w:tcPr>
          <w:p w14:paraId="6E6E610F" w14:textId="77777777" w:rsidR="0041108A" w:rsidRPr="00FE5627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1B8E5CCF" w14:textId="511D9E82" w:rsidR="0041108A" w:rsidRPr="00FE5627" w:rsidRDefault="00251A7F" w:rsidP="00251A7F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C35A6" w:rsidRPr="00FE5627" w14:paraId="243BA209" w14:textId="77777777" w:rsidTr="00C062FC">
        <w:tc>
          <w:tcPr>
            <w:tcW w:w="2843" w:type="pct"/>
          </w:tcPr>
          <w:p w14:paraId="5DBF5573" w14:textId="100F3281" w:rsidR="008C35A6" w:rsidRPr="00FE5627" w:rsidRDefault="008C35A6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29" w:type="pct"/>
          </w:tcPr>
          <w:p w14:paraId="103E103F" w14:textId="1A90668A" w:rsidR="008C35A6" w:rsidRPr="00FE5627" w:rsidRDefault="00FB27E4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282,877</w:t>
            </w:r>
          </w:p>
        </w:tc>
        <w:tc>
          <w:tcPr>
            <w:tcW w:w="148" w:type="pct"/>
          </w:tcPr>
          <w:p w14:paraId="3801F0D7" w14:textId="77777777" w:rsidR="008C35A6" w:rsidRPr="00FE5627" w:rsidRDefault="008C35A6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3D814B89" w14:textId="7856B3CB" w:rsidR="008C35A6" w:rsidRPr="00FE5627" w:rsidRDefault="00251A7F" w:rsidP="00251A7F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1108A" w:rsidRPr="00FE5627" w14:paraId="342168B9" w14:textId="77777777" w:rsidTr="00C062FC">
        <w:tc>
          <w:tcPr>
            <w:tcW w:w="2843" w:type="pct"/>
          </w:tcPr>
          <w:p w14:paraId="5B74AB34" w14:textId="77777777" w:rsidR="0041108A" w:rsidRPr="00FE5627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25D8D078" w14:textId="43CCF5A6" w:rsidR="0041108A" w:rsidRPr="00251A7F" w:rsidRDefault="00251A7F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64,699</w:t>
            </w:r>
          </w:p>
        </w:tc>
        <w:tc>
          <w:tcPr>
            <w:tcW w:w="148" w:type="pct"/>
          </w:tcPr>
          <w:p w14:paraId="09C258A0" w14:textId="77777777" w:rsidR="0041108A" w:rsidRPr="00FE5627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7FCE9B1B" w14:textId="3BD78C26" w:rsidR="0041108A" w:rsidRPr="00FE5627" w:rsidRDefault="00251A7F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49,873</w:t>
            </w:r>
          </w:p>
        </w:tc>
      </w:tr>
      <w:tr w:rsidR="0041108A" w:rsidRPr="00FE5627" w14:paraId="0E322983" w14:textId="77777777" w:rsidTr="00C062FC">
        <w:tc>
          <w:tcPr>
            <w:tcW w:w="2843" w:type="pct"/>
          </w:tcPr>
          <w:p w14:paraId="00BB5C40" w14:textId="77777777" w:rsidR="0041108A" w:rsidRPr="00FE5627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EAAF7" w14:textId="35345520" w:rsidR="0041108A" w:rsidRPr="00FE5627" w:rsidRDefault="00251A7F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408,783</w:t>
            </w:r>
          </w:p>
        </w:tc>
        <w:tc>
          <w:tcPr>
            <w:tcW w:w="148" w:type="pct"/>
            <w:vAlign w:val="bottom"/>
          </w:tcPr>
          <w:p w14:paraId="4981838C" w14:textId="77777777" w:rsidR="0041108A" w:rsidRPr="00FE5627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07195" w14:textId="4DA19915" w:rsidR="0041108A" w:rsidRPr="00FE5627" w:rsidRDefault="00251A7F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51,605</w:t>
            </w:r>
          </w:p>
        </w:tc>
      </w:tr>
    </w:tbl>
    <w:p w14:paraId="356F4BE6" w14:textId="77777777" w:rsidR="003F69F1" w:rsidRPr="00FE5627" w:rsidRDefault="003F69F1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D2334" w14:textId="6F3A239E" w:rsidR="0030115A" w:rsidRDefault="001D365F" w:rsidP="001D365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กลุ่มบริษัทมีสัญญาการสนันสนุนทางการตลาดกับบริษัทในประเทศ </w:t>
      </w:r>
      <w:r w:rsidRPr="00FE5627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>แห่ง เพื่อส่งเสริมและจัดจำหน่ายผลิตภัณฑ์</w:t>
      </w:r>
      <w:r w:rsidR="00092A0A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บางประเภทของบริษัทดังกล่าวภายในสถานประกอบการของกลุ่มบริษัทและแฟรนไชส์ซี โดยมีระยะเวลาตั้งแต่วันที่ </w:t>
      </w:r>
      <w:r w:rsidR="00092A0A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E562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Pr="00FE5627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Pr="00FE5627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FE5627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ในการนี้ กลุ่มบริษัทผูกพันที่จะต้องจัดทำกิจกรรมส่งเสริมทางการตลาดและปฎิบัติตามเงื่อนไขต่าง ๆ ที่กำหนดไว้ใ</w:t>
      </w:r>
      <w:r w:rsidRPr="006D0572">
        <w:rPr>
          <w:rFonts w:asciiTheme="majorBidi" w:hAnsiTheme="majorBidi" w:cstheme="majorBidi"/>
          <w:spacing w:val="-4"/>
          <w:sz w:val="30"/>
          <w:szCs w:val="30"/>
          <w:cs/>
        </w:rPr>
        <w:t>นสัญญา</w:t>
      </w:r>
    </w:p>
    <w:p w14:paraId="33D9C649" w14:textId="064A5905" w:rsidR="0030115A" w:rsidRDefault="00301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282D5F5" w14:textId="63CAEF70" w:rsidR="00D75FB7" w:rsidRPr="00A119B9" w:rsidRDefault="00D75FB7" w:rsidP="000F623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19B9">
        <w:rPr>
          <w:rFonts w:asciiTheme="majorBidi" w:hAnsiTheme="majorBidi" w:cstheme="majorBidi" w:hint="cs"/>
          <w:b/>
          <w:bCs/>
          <w:sz w:val="30"/>
          <w:szCs w:val="30"/>
          <w:cs/>
        </w:rPr>
        <w:t>เห</w:t>
      </w:r>
      <w:r w:rsidRPr="00A119B9">
        <w:rPr>
          <w:rFonts w:asciiTheme="majorBidi" w:hAnsiTheme="majorBidi"/>
          <w:b/>
          <w:bCs/>
          <w:sz w:val="30"/>
          <w:szCs w:val="30"/>
          <w:cs/>
        </w:rPr>
        <w:t>ตุการณ์ภายหลังรอบระยะเวลารายงาน</w:t>
      </w:r>
    </w:p>
    <w:p w14:paraId="2C3B0318" w14:textId="77777777" w:rsidR="00BE46CD" w:rsidRDefault="00BE46CD" w:rsidP="00466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70CE654F" w14:textId="094B99D9" w:rsidR="00883433" w:rsidRPr="00883433" w:rsidRDefault="00883433" w:rsidP="0088343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คณะกรรมการมีมติอนุมัติให้บริษัทเซ็น แอนด์ </w:t>
      </w:r>
      <w:r w:rsidR="00D60DD3">
        <w:rPr>
          <w:rFonts w:asciiTheme="majorBidi" w:hAnsiTheme="majorBidi" w:cstheme="majorBidi"/>
          <w:spacing w:val="-4"/>
          <w:sz w:val="30"/>
          <w:szCs w:val="30"/>
        </w:rPr>
        <w:br/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>สไปซี่ จำกัด (“</w:t>
      </w:r>
      <w:r w:rsidRPr="00883433">
        <w:rPr>
          <w:rFonts w:asciiTheme="majorBidi" w:hAnsiTheme="majorBidi" w:cstheme="majorBidi"/>
          <w:spacing w:val="-4"/>
          <w:sz w:val="30"/>
          <w:szCs w:val="30"/>
        </w:rPr>
        <w:t xml:space="preserve">ZPC”) 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ซึ่งเป็นบริษัทย่อยของบริษัท เข้าร่วมลงทุนกับบุคคลธรรมดากลุ่มหนึ่งในบริษัทเซ็น แอนด์ โกสุม อินเตอร์ฟู้ดส์ จำกัด (“</w:t>
      </w:r>
      <w:r w:rsidRPr="00883433">
        <w:rPr>
          <w:rFonts w:asciiTheme="majorBidi" w:hAnsiTheme="majorBidi" w:cstheme="majorBidi"/>
          <w:spacing w:val="-4"/>
          <w:sz w:val="30"/>
          <w:szCs w:val="30"/>
        </w:rPr>
        <w:t xml:space="preserve">ZKC”) 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ซึ่งเป็นบริษัทจัดตั้งใหม่ เพื่อประกอบธุรกิจการผลิตและจำหน่ายปลีกผลิตภัณฑ์เครื่องปรุงรสและผลิตภัณฑ์อาหารอื่น ๆ ซึ่ง </w:t>
      </w:r>
      <w:r w:rsidRPr="00883433">
        <w:rPr>
          <w:rFonts w:asciiTheme="majorBidi" w:hAnsiTheme="majorBidi" w:cstheme="majorBidi"/>
          <w:spacing w:val="-4"/>
          <w:sz w:val="30"/>
          <w:szCs w:val="30"/>
        </w:rPr>
        <w:t xml:space="preserve">ZKC 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ได้จดทะเบียนจัดตั้งบริษัทใหม่กับกรมพัฒนาธุรกิจการค้าแล้ว</w:t>
      </w:r>
      <w:r w:rsidR="004E63C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โดยมีทุนจดทะเบียนจำนวน </w:t>
      </w:r>
      <w:r>
        <w:rPr>
          <w:rFonts w:asciiTheme="majorBidi" w:hAnsiTheme="majorBidi" w:cstheme="majorBidi"/>
          <w:spacing w:val="-4"/>
          <w:sz w:val="30"/>
          <w:szCs w:val="30"/>
        </w:rPr>
        <w:t>4.9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(หุ้นสามัญจำนวน </w:t>
      </w:r>
      <w:r>
        <w:rPr>
          <w:rFonts w:asciiTheme="majorBidi" w:hAnsiTheme="majorBidi" w:cstheme="majorBidi"/>
          <w:spacing w:val="-4"/>
          <w:sz w:val="30"/>
          <w:szCs w:val="30"/>
        </w:rPr>
        <w:t>49,001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ราคาหุ้นละ </w:t>
      </w:r>
      <w:r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บาท)</w:t>
      </w:r>
    </w:p>
    <w:p w14:paraId="4F0CF052" w14:textId="77777777" w:rsidR="00883433" w:rsidRPr="00883433" w:rsidRDefault="00883433" w:rsidP="0088343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13DDC04" w14:textId="54748C5F" w:rsidR="00611C6E" w:rsidRPr="00883433" w:rsidRDefault="00883433" w:rsidP="0088343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ในการประชุมคณะกรรมการของ </w:t>
      </w:r>
      <w:r w:rsidRPr="00883433">
        <w:rPr>
          <w:rFonts w:asciiTheme="majorBidi" w:hAnsiTheme="majorBidi" w:cstheme="majorBidi"/>
          <w:spacing w:val="-4"/>
          <w:sz w:val="30"/>
          <w:szCs w:val="30"/>
        </w:rPr>
        <w:t xml:space="preserve">ZPC 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2E3C99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2E3C99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คณะกรรมการมีมติอนุมัติให้ </w:t>
      </w:r>
      <w:r w:rsidRPr="00883433">
        <w:rPr>
          <w:rFonts w:asciiTheme="majorBidi" w:hAnsiTheme="majorBidi" w:cstheme="majorBidi"/>
          <w:spacing w:val="-4"/>
          <w:sz w:val="30"/>
          <w:szCs w:val="30"/>
        </w:rPr>
        <w:t xml:space="preserve">ZPC 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เข้าลงทุนใน </w:t>
      </w:r>
      <w:r w:rsidRPr="00883433">
        <w:rPr>
          <w:rFonts w:asciiTheme="majorBidi" w:hAnsiTheme="majorBidi" w:cstheme="majorBidi"/>
          <w:spacing w:val="-4"/>
          <w:sz w:val="30"/>
          <w:szCs w:val="30"/>
        </w:rPr>
        <w:t xml:space="preserve">ZKC 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โดยเข้าซื้อหุ้นจากผู้ถือหุ้นเดิมและเพิ่มทุนใน </w:t>
      </w:r>
      <w:r w:rsidRPr="00883433">
        <w:rPr>
          <w:rFonts w:asciiTheme="majorBidi" w:hAnsiTheme="majorBidi" w:cstheme="majorBidi"/>
          <w:spacing w:val="-4"/>
          <w:sz w:val="30"/>
          <w:szCs w:val="30"/>
        </w:rPr>
        <w:t xml:space="preserve">ZKC 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2E3C99">
        <w:rPr>
          <w:rFonts w:asciiTheme="majorBidi" w:hAnsiTheme="majorBidi" w:cstheme="majorBidi"/>
          <w:spacing w:val="-4"/>
          <w:sz w:val="30"/>
          <w:szCs w:val="30"/>
        </w:rPr>
        <w:t>51,000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รวมเป็นเงินลงทุนทั้งสิ้น </w:t>
      </w:r>
      <w:r w:rsidR="002E3C99">
        <w:rPr>
          <w:rFonts w:asciiTheme="majorBidi" w:hAnsiTheme="majorBidi" w:cstheme="majorBidi"/>
          <w:spacing w:val="-4"/>
          <w:sz w:val="30"/>
          <w:szCs w:val="30"/>
        </w:rPr>
        <w:t>50.</w:t>
      </w:r>
      <w:r w:rsidR="002F2013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="00F64E0B">
        <w:rPr>
          <w:rFonts w:asciiTheme="majorBidi" w:hAnsiTheme="majorBidi" w:cstheme="majorBidi"/>
          <w:spacing w:val="-4"/>
          <w:sz w:val="30"/>
          <w:szCs w:val="30"/>
        </w:rPr>
        <w:br/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(รวมส่วนเกินมูลค่าหุ้นสามัญ) ซึ่งคิดเป็นสัดส่วนร้อยละ </w:t>
      </w:r>
      <w:r w:rsidR="002E3C99">
        <w:rPr>
          <w:rFonts w:asciiTheme="majorBidi" w:hAnsiTheme="majorBidi" w:cstheme="majorBidi"/>
          <w:spacing w:val="-4"/>
          <w:sz w:val="30"/>
          <w:szCs w:val="30"/>
        </w:rPr>
        <w:t>51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ของทุนจดทะเบียน และ </w:t>
      </w:r>
      <w:r w:rsidRPr="00883433">
        <w:rPr>
          <w:rFonts w:asciiTheme="majorBidi" w:hAnsiTheme="majorBidi" w:cstheme="majorBidi"/>
          <w:spacing w:val="-4"/>
          <w:sz w:val="30"/>
          <w:szCs w:val="30"/>
        </w:rPr>
        <w:t xml:space="preserve">ZPC 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ได้ชำระค่าหุ้นดังกล่าวแล้วในเดือนเมษายน </w:t>
      </w:r>
      <w:r w:rsidR="002E3C99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ต่อมา </w:t>
      </w:r>
      <w:r w:rsidRPr="00883433">
        <w:rPr>
          <w:rFonts w:asciiTheme="majorBidi" w:hAnsiTheme="majorBidi" w:cstheme="majorBidi"/>
          <w:spacing w:val="-4"/>
          <w:sz w:val="30"/>
          <w:szCs w:val="30"/>
        </w:rPr>
        <w:t xml:space="preserve">ZKC 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จดทะเบียนการเพิ่มทุนดังกล่าวกับกรมพัฒนาธุรกิจการค้าเมื่อวันที่ </w:t>
      </w:r>
      <w:r w:rsidR="002E3C99">
        <w:rPr>
          <w:rFonts w:asciiTheme="majorBidi" w:hAnsiTheme="majorBidi" w:cstheme="majorBidi"/>
          <w:spacing w:val="-4"/>
          <w:sz w:val="30"/>
          <w:szCs w:val="30"/>
        </w:rPr>
        <w:t>28</w:t>
      </w:r>
      <w:r w:rsidRPr="008834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เมษายน </w:t>
      </w:r>
      <w:r w:rsidR="002E3C99">
        <w:rPr>
          <w:rFonts w:asciiTheme="majorBidi" w:hAnsiTheme="majorBidi" w:cstheme="majorBidi"/>
          <w:spacing w:val="-4"/>
          <w:sz w:val="30"/>
          <w:szCs w:val="30"/>
        </w:rPr>
        <w:t>2564</w:t>
      </w:r>
    </w:p>
    <w:sectPr w:rsidR="00611C6E" w:rsidRPr="00883433" w:rsidSect="003E0FAD">
      <w:headerReference w:type="defaul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83988" w14:textId="77777777" w:rsidR="00CB7DA8" w:rsidRDefault="00CB7DA8" w:rsidP="004956B4">
      <w:r>
        <w:separator/>
      </w:r>
    </w:p>
  </w:endnote>
  <w:endnote w:type="continuationSeparator" w:id="0">
    <w:p w14:paraId="3FE442CC" w14:textId="77777777" w:rsidR="00CB7DA8" w:rsidRDefault="00CB7DA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81904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211A29" w14:textId="77777777" w:rsidR="00CB7DA8" w:rsidRPr="005A0BA5" w:rsidRDefault="00CB7DA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D1FF5" w14:textId="77777777" w:rsidR="00CB7DA8" w:rsidRDefault="00CB7DA8" w:rsidP="004956B4">
      <w:r>
        <w:separator/>
      </w:r>
    </w:p>
  </w:footnote>
  <w:footnote w:type="continuationSeparator" w:id="0">
    <w:p w14:paraId="3F8104B8" w14:textId="77777777" w:rsidR="00CB7DA8" w:rsidRDefault="00CB7DA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2FF8" w14:textId="77777777" w:rsidR="00CB7DA8" w:rsidRDefault="00CB7DA8" w:rsidP="00F00E90">
    <w:pPr>
      <w:pStyle w:val="acctmainheading"/>
      <w:tabs>
        <w:tab w:val="left" w:pos="90"/>
      </w:tabs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226EA20" w14:textId="77777777" w:rsidR="00CB7DA8" w:rsidRPr="00401060" w:rsidRDefault="00CB7DA8" w:rsidP="00F00E90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69F0ADD5" w14:textId="65AB88A3" w:rsidR="00CB7DA8" w:rsidRPr="0064776F" w:rsidRDefault="00CB7DA8" w:rsidP="00F00E90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01060">
      <w:rPr>
        <w:rFonts w:ascii="Angsana New" w:hAnsi="Angsana New"/>
        <w:bCs/>
        <w:iCs/>
        <w:sz w:val="32"/>
        <w:szCs w:val="32"/>
        <w:lang w:bidi="th-TH"/>
      </w:rPr>
      <w:t>31</w:t>
    </w:r>
    <w:r w:rsidRPr="00401060">
      <w:rPr>
        <w:rFonts w:ascii="Angsana New" w:hAnsi="Angsana New"/>
        <w:bCs/>
        <w:i/>
        <w:sz w:val="32"/>
        <w:szCs w:val="32"/>
        <w:lang w:bidi="th-TH"/>
      </w:rPr>
      <w:t xml:space="preserve"> 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มีนา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ค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ม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>
      <w:rPr>
        <w:rFonts w:ascii="Angsana New" w:hAnsi="Angsana New"/>
        <w:bCs/>
        <w:iCs/>
        <w:sz w:val="32"/>
        <w:szCs w:val="32"/>
        <w:lang w:bidi="th-TH"/>
      </w:rPr>
      <w:t>4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 xml:space="preserve"> (ไม่ได้ตรวจสอบ)</w:t>
    </w:r>
  </w:p>
  <w:p w14:paraId="5149A6E9" w14:textId="77777777" w:rsidR="00CB7DA8" w:rsidRPr="00F611ED" w:rsidRDefault="00CB7DA8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89938" w14:textId="77777777" w:rsidR="00CB7DA8" w:rsidRDefault="00CB7DA8" w:rsidP="000227CE">
    <w:pPr>
      <w:pStyle w:val="acctmainheading"/>
      <w:tabs>
        <w:tab w:val="left" w:pos="90"/>
      </w:tabs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3F1AE012" w14:textId="77777777" w:rsidR="00CB7DA8" w:rsidRPr="00401060" w:rsidRDefault="00CB7DA8" w:rsidP="000227CE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0512ED82" w14:textId="64F79F1B" w:rsidR="00CB7DA8" w:rsidRPr="00FE5A92" w:rsidRDefault="00CB7DA8" w:rsidP="000227CE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01060">
      <w:rPr>
        <w:rFonts w:ascii="Angsana New" w:hAnsi="Angsana New"/>
        <w:bCs/>
        <w:iCs/>
        <w:sz w:val="32"/>
        <w:szCs w:val="32"/>
        <w:lang w:bidi="th-TH"/>
      </w:rPr>
      <w:t>31</w:t>
    </w:r>
    <w:r w:rsidRPr="00401060">
      <w:rPr>
        <w:rFonts w:ascii="Angsana New" w:hAnsi="Angsana New"/>
        <w:bCs/>
        <w:i/>
        <w:sz w:val="32"/>
        <w:szCs w:val="32"/>
        <w:lang w:bidi="th-TH"/>
      </w:rPr>
      <w:t xml:space="preserve"> 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มีนา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ค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ม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>
      <w:rPr>
        <w:rFonts w:ascii="Angsana New" w:hAnsi="Angsana New"/>
        <w:bCs/>
        <w:iCs/>
        <w:sz w:val="32"/>
        <w:szCs w:val="32"/>
        <w:lang w:bidi="th-TH"/>
      </w:rPr>
      <w:t>4</w:t>
    </w:r>
    <w:r>
      <w:rPr>
        <w:rFonts w:ascii="Angsana New" w:hAnsi="Angsana New" w:hint="cs"/>
        <w:bCs/>
        <w:i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422E34F8" w14:textId="77777777" w:rsidR="00CB7DA8" w:rsidRPr="00F611ED" w:rsidRDefault="00CB7DA8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9F384" w14:textId="77777777" w:rsidR="00CB7DA8" w:rsidRDefault="00CB7DA8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CB7DA8" w:rsidRPr="00401060" w:rsidRDefault="00CB7DA8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77777777" w:rsidR="00CB7DA8" w:rsidRPr="00FE5A92" w:rsidRDefault="00CB7DA8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01060">
      <w:rPr>
        <w:rFonts w:ascii="Angsana New" w:hAnsi="Angsana New"/>
        <w:bCs/>
        <w:iCs/>
        <w:sz w:val="32"/>
        <w:szCs w:val="32"/>
        <w:lang w:bidi="th-TH"/>
      </w:rPr>
      <w:t>31</w:t>
    </w:r>
    <w:r w:rsidRPr="00401060">
      <w:rPr>
        <w:rFonts w:ascii="Angsana New" w:hAnsi="Angsana New"/>
        <w:bCs/>
        <w:i/>
        <w:sz w:val="32"/>
        <w:szCs w:val="32"/>
        <w:lang w:bidi="th-TH"/>
      </w:rPr>
      <w:t xml:space="preserve"> 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มีนา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ค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ม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>
      <w:rPr>
        <w:rFonts w:ascii="Angsana New" w:hAnsi="Angsana New"/>
        <w:bCs/>
        <w:iCs/>
        <w:sz w:val="32"/>
        <w:szCs w:val="32"/>
        <w:lang w:bidi="th-TH"/>
      </w:rPr>
      <w:t>4</w:t>
    </w:r>
    <w:r>
      <w:rPr>
        <w:rFonts w:ascii="Angsana New" w:hAnsi="Angsana New" w:hint="cs"/>
        <w:bCs/>
        <w:i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CB7DA8" w:rsidRPr="00F611ED" w:rsidRDefault="00CB7DA8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8"/>
  </w:num>
  <w:num w:numId="10">
    <w:abstractNumId w:val="15"/>
  </w:num>
  <w:num w:numId="11">
    <w:abstractNumId w:val="34"/>
  </w:num>
  <w:num w:numId="12">
    <w:abstractNumId w:val="19"/>
  </w:num>
  <w:num w:numId="13">
    <w:abstractNumId w:val="39"/>
  </w:num>
  <w:num w:numId="14">
    <w:abstractNumId w:val="9"/>
  </w:num>
  <w:num w:numId="15">
    <w:abstractNumId w:val="21"/>
  </w:num>
  <w:num w:numId="16">
    <w:abstractNumId w:val="36"/>
  </w:num>
  <w:num w:numId="17">
    <w:abstractNumId w:val="22"/>
  </w:num>
  <w:num w:numId="18">
    <w:abstractNumId w:val="27"/>
  </w:num>
  <w:num w:numId="19">
    <w:abstractNumId w:val="32"/>
  </w:num>
  <w:num w:numId="20">
    <w:abstractNumId w:val="35"/>
  </w:num>
  <w:num w:numId="21">
    <w:abstractNumId w:val="24"/>
  </w:num>
  <w:num w:numId="22">
    <w:abstractNumId w:val="17"/>
  </w:num>
  <w:num w:numId="23">
    <w:abstractNumId w:val="12"/>
  </w:num>
  <w:num w:numId="24">
    <w:abstractNumId w:val="33"/>
  </w:num>
  <w:num w:numId="25">
    <w:abstractNumId w:val="37"/>
  </w:num>
  <w:num w:numId="26">
    <w:abstractNumId w:val="26"/>
  </w:num>
  <w:num w:numId="27">
    <w:abstractNumId w:val="25"/>
  </w:num>
  <w:num w:numId="28">
    <w:abstractNumId w:val="40"/>
  </w:num>
  <w:num w:numId="29">
    <w:abstractNumId w:val="8"/>
  </w:num>
  <w:num w:numId="30">
    <w:abstractNumId w:val="38"/>
  </w:num>
  <w:num w:numId="31">
    <w:abstractNumId w:val="16"/>
  </w:num>
  <w:num w:numId="32">
    <w:abstractNumId w:val="28"/>
  </w:num>
  <w:num w:numId="33">
    <w:abstractNumId w:val="31"/>
  </w:num>
  <w:num w:numId="34">
    <w:abstractNumId w:val="23"/>
  </w:num>
  <w:num w:numId="35">
    <w:abstractNumId w:val="30"/>
  </w:num>
  <w:num w:numId="36">
    <w:abstractNumId w:val="10"/>
  </w:num>
  <w:num w:numId="37">
    <w:abstractNumId w:val="41"/>
  </w:num>
  <w:num w:numId="38">
    <w:abstractNumId w:val="20"/>
  </w:num>
  <w:num w:numId="39">
    <w:abstractNumId w:val="14"/>
  </w:num>
  <w:num w:numId="40">
    <w:abstractNumId w:val="29"/>
  </w:num>
  <w:num w:numId="41">
    <w:abstractNumId w:val="11"/>
  </w:num>
  <w:num w:numId="42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577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86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96E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1D8"/>
    <w:rsid w:val="001F46B6"/>
    <w:rsid w:val="001F4D37"/>
    <w:rsid w:val="001F4EC3"/>
    <w:rsid w:val="001F5127"/>
    <w:rsid w:val="001F524E"/>
    <w:rsid w:val="001F5625"/>
    <w:rsid w:val="001F5862"/>
    <w:rsid w:val="001F589B"/>
    <w:rsid w:val="001F5C1C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D0A"/>
    <w:rsid w:val="00230D38"/>
    <w:rsid w:val="00231142"/>
    <w:rsid w:val="00231242"/>
    <w:rsid w:val="00231367"/>
    <w:rsid w:val="002313A5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CA3"/>
    <w:rsid w:val="00251CC3"/>
    <w:rsid w:val="00252079"/>
    <w:rsid w:val="00252245"/>
    <w:rsid w:val="0025228A"/>
    <w:rsid w:val="002525DB"/>
    <w:rsid w:val="0025263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C3B"/>
    <w:rsid w:val="00360D81"/>
    <w:rsid w:val="003613F2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A8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2065"/>
    <w:rsid w:val="0061208E"/>
    <w:rsid w:val="00612235"/>
    <w:rsid w:val="00612488"/>
    <w:rsid w:val="006124D3"/>
    <w:rsid w:val="0061276A"/>
    <w:rsid w:val="00612B49"/>
    <w:rsid w:val="00612F1C"/>
    <w:rsid w:val="006130B5"/>
    <w:rsid w:val="00613309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8D3"/>
    <w:rsid w:val="006F3A1E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8015C"/>
    <w:rsid w:val="00780198"/>
    <w:rsid w:val="00780334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6FC"/>
    <w:rsid w:val="00877164"/>
    <w:rsid w:val="00877646"/>
    <w:rsid w:val="00877819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5A6"/>
    <w:rsid w:val="008C3ACE"/>
    <w:rsid w:val="008C4BC9"/>
    <w:rsid w:val="008C4D78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AA5"/>
    <w:rsid w:val="00A90AE0"/>
    <w:rsid w:val="00A90E52"/>
    <w:rsid w:val="00A90EA1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71B"/>
    <w:rsid w:val="00C14B47"/>
    <w:rsid w:val="00C14B61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BB3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925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404"/>
    <w:rsid w:val="00E441C6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AE"/>
    <w:rsid w:val="00E864C1"/>
    <w:rsid w:val="00E8659F"/>
    <w:rsid w:val="00E86684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4FD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831"/>
    <w:rsid w:val="00FC7A88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E7181-6065-4C67-9846-CA362F36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3814</Words>
  <Characters>15674</Characters>
  <Application>Microsoft Office Word</Application>
  <DocSecurity>0</DocSecurity>
  <Lines>130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Klinsukon, Yendee</cp:lastModifiedBy>
  <cp:revision>2</cp:revision>
  <cp:lastPrinted>2021-05-03T13:26:00Z</cp:lastPrinted>
  <dcterms:created xsi:type="dcterms:W3CDTF">2021-05-05T03:44:00Z</dcterms:created>
  <dcterms:modified xsi:type="dcterms:W3CDTF">2021-05-05T03:44:00Z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