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712DE7" w14:textId="77777777"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cs/>
        </w:rPr>
      </w:pPr>
    </w:p>
    <w:p w14:paraId="5EFAC36B" w14:textId="77777777"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F57ED2"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1D9AAE5" w14:textId="77777777"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14:paraId="467E035C"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14:paraId="6B53B71D"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05A4B372" w14:textId="77777777"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5F3196">
        <w:rPr>
          <w:spacing w:val="-3"/>
          <w:szCs w:val="36"/>
        </w:rPr>
        <w:t>i</w:t>
      </w:r>
      <w:r w:rsidR="009D028B" w:rsidRPr="00F57ED2">
        <w:rPr>
          <w:spacing w:val="-3"/>
          <w:szCs w:val="36"/>
        </w:rPr>
        <w:t>nterim financial statements</w:t>
      </w:r>
    </w:p>
    <w:p w14:paraId="1A84E313" w14:textId="77777777" w:rsidR="00DB32EC" w:rsidRPr="00CA2AB5" w:rsidRDefault="00DB32EC" w:rsidP="00DB32EC">
      <w:pPr>
        <w:jc w:val="center"/>
        <w:rPr>
          <w:rFonts w:ascii="Times New Roman" w:hAnsi="Times New Roman"/>
          <w:sz w:val="36"/>
          <w:szCs w:val="36"/>
        </w:rPr>
      </w:pPr>
      <w:r w:rsidRPr="00CA2AB5">
        <w:rPr>
          <w:rFonts w:ascii="Times New Roman" w:hAnsi="Times New Roman"/>
          <w:sz w:val="36"/>
          <w:szCs w:val="36"/>
        </w:rPr>
        <w:t>for the three-month period ended</w:t>
      </w:r>
    </w:p>
    <w:p w14:paraId="77080E64" w14:textId="77777777"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31 March 20</w:t>
      </w:r>
      <w:r>
        <w:rPr>
          <w:rFonts w:ascii="Times New Roman" w:hAnsi="Times New Roman"/>
          <w:sz w:val="36"/>
          <w:szCs w:val="36"/>
        </w:rPr>
        <w:t>2</w:t>
      </w:r>
      <w:r w:rsidR="00FE1DD2">
        <w:rPr>
          <w:rFonts w:ascii="Times New Roman" w:hAnsi="Times New Roman"/>
          <w:sz w:val="36"/>
          <w:szCs w:val="36"/>
        </w:rPr>
        <w:t>1</w:t>
      </w:r>
    </w:p>
    <w:p w14:paraId="0B1CFEE7" w14:textId="77777777"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and</w:t>
      </w:r>
    </w:p>
    <w:p w14:paraId="726B9F09" w14:textId="77777777" w:rsidR="00F66239" w:rsidRPr="00F57ED2" w:rsidRDefault="00DB32EC" w:rsidP="00DB32EC">
      <w:pPr>
        <w:jc w:val="center"/>
        <w:rPr>
          <w:rFonts w:ascii="Times New Roman" w:hAnsi="Times New Roman"/>
          <w:sz w:val="36"/>
          <w:szCs w:val="36"/>
        </w:rPr>
      </w:pPr>
      <w:r w:rsidRPr="00CA2AB5">
        <w:rPr>
          <w:rFonts w:ascii="Times New Roman" w:hAnsi="Times New Roman"/>
          <w:spacing w:val="-3"/>
          <w:sz w:val="36"/>
          <w:szCs w:val="36"/>
        </w:rPr>
        <w:t xml:space="preserve">Independent auditor’s review </w:t>
      </w:r>
      <w:r w:rsidR="005F3196">
        <w:rPr>
          <w:rFonts w:ascii="Times New Roman" w:hAnsi="Times New Roman"/>
          <w:spacing w:val="-3"/>
          <w:sz w:val="36"/>
          <w:szCs w:val="36"/>
        </w:rPr>
        <w:t>report</w:t>
      </w:r>
    </w:p>
    <w:bookmarkEnd w:id="0"/>
    <w:p w14:paraId="25C1022D" w14:textId="77777777" w:rsidR="0046503E" w:rsidRPr="00F57ED2"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2D680664" w14:textId="77777777" w:rsidR="00ED3C50" w:rsidRDefault="00ED3C50" w:rsidP="003A23C7">
      <w:pPr>
        <w:pStyle w:val="acctmainheading"/>
        <w:tabs>
          <w:tab w:val="left" w:pos="7810"/>
        </w:tabs>
        <w:spacing w:after="0" w:line="240" w:lineRule="atLeast"/>
        <w:outlineLvl w:val="0"/>
      </w:pPr>
    </w:p>
    <w:p w14:paraId="7EFE261B" w14:textId="77777777" w:rsidR="00ED3C50" w:rsidRDefault="00ED3C50" w:rsidP="003A23C7">
      <w:pPr>
        <w:pStyle w:val="acctmainheading"/>
        <w:tabs>
          <w:tab w:val="left" w:pos="7810"/>
        </w:tabs>
        <w:spacing w:after="0" w:line="240" w:lineRule="atLeast"/>
        <w:outlineLvl w:val="0"/>
      </w:pPr>
    </w:p>
    <w:p w14:paraId="28E87F1D" w14:textId="77777777" w:rsidR="00ED3C50" w:rsidRDefault="00ED3C50" w:rsidP="003A23C7">
      <w:pPr>
        <w:pStyle w:val="acctmainheading"/>
        <w:tabs>
          <w:tab w:val="left" w:pos="7810"/>
        </w:tabs>
        <w:spacing w:after="0" w:line="240" w:lineRule="atLeast"/>
        <w:outlineLvl w:val="0"/>
      </w:pPr>
    </w:p>
    <w:p w14:paraId="035A1272" w14:textId="77777777" w:rsidR="00ED3C50" w:rsidRDefault="00ED3C50" w:rsidP="003A23C7">
      <w:pPr>
        <w:pStyle w:val="acctmainheading"/>
        <w:tabs>
          <w:tab w:val="left" w:pos="7810"/>
        </w:tabs>
        <w:spacing w:after="0" w:line="240" w:lineRule="atLeast"/>
        <w:outlineLvl w:val="0"/>
      </w:pPr>
    </w:p>
    <w:p w14:paraId="72142B15" w14:textId="77777777" w:rsidR="00ED3C50" w:rsidRDefault="00ED3C50" w:rsidP="003A23C7">
      <w:pPr>
        <w:pStyle w:val="acctmainheading"/>
        <w:tabs>
          <w:tab w:val="left" w:pos="7810"/>
        </w:tabs>
        <w:spacing w:after="0" w:line="240" w:lineRule="atLeast"/>
        <w:outlineLvl w:val="0"/>
      </w:pPr>
    </w:p>
    <w:p w14:paraId="5B99651D" w14:textId="77777777" w:rsidR="00ED3C50" w:rsidRDefault="00ED3C50" w:rsidP="003A23C7">
      <w:pPr>
        <w:pStyle w:val="acctmainheading"/>
        <w:tabs>
          <w:tab w:val="left" w:pos="7810"/>
        </w:tabs>
        <w:spacing w:after="0" w:line="240" w:lineRule="atLeast"/>
        <w:outlineLvl w:val="0"/>
      </w:pPr>
    </w:p>
    <w:p w14:paraId="05CFF425" w14:textId="77777777" w:rsidR="00ED3C50" w:rsidRDefault="00ED3C50" w:rsidP="003A23C7">
      <w:pPr>
        <w:pStyle w:val="acctmainheading"/>
        <w:tabs>
          <w:tab w:val="left" w:pos="7810"/>
        </w:tabs>
        <w:spacing w:after="0" w:line="240" w:lineRule="atLeast"/>
        <w:outlineLvl w:val="0"/>
      </w:pPr>
    </w:p>
    <w:p w14:paraId="46D1612D" w14:textId="77777777" w:rsidR="00ED3C50" w:rsidRDefault="00ED3C50" w:rsidP="003A23C7">
      <w:pPr>
        <w:pStyle w:val="acctmainheading"/>
        <w:tabs>
          <w:tab w:val="left" w:pos="7810"/>
        </w:tabs>
        <w:spacing w:after="0" w:line="240" w:lineRule="atLeast"/>
        <w:outlineLvl w:val="0"/>
      </w:pPr>
    </w:p>
    <w:p w14:paraId="787D2D05" w14:textId="15D5D176" w:rsidR="003A23C7" w:rsidRPr="00295164" w:rsidRDefault="003A23C7" w:rsidP="003A23C7">
      <w:pPr>
        <w:pStyle w:val="acctmainheading"/>
        <w:tabs>
          <w:tab w:val="left" w:pos="7810"/>
        </w:tabs>
        <w:spacing w:after="0" w:line="240" w:lineRule="atLeast"/>
        <w:outlineLvl w:val="0"/>
        <w:rPr>
          <w:rFonts w:cs="Leelawadee UI"/>
          <w:lang w:val="en-US" w:bidi="th-TH"/>
        </w:rPr>
      </w:pPr>
      <w:r w:rsidRPr="00F57ED2">
        <w:t xml:space="preserve">Independent </w:t>
      </w:r>
      <w:r>
        <w:t>A</w:t>
      </w:r>
      <w:r w:rsidRPr="00F57ED2">
        <w:t xml:space="preserve">uditor’s </w:t>
      </w:r>
      <w:r>
        <w:t>R</w:t>
      </w:r>
      <w:r w:rsidRPr="00F57ED2">
        <w:t xml:space="preserve">eport on </w:t>
      </w:r>
      <w:r>
        <w:t>R</w:t>
      </w:r>
      <w:r w:rsidRPr="00F57ED2">
        <w:t xml:space="preserve">eview of </w:t>
      </w:r>
      <w:r>
        <w:t>I</w:t>
      </w:r>
      <w:r w:rsidRPr="00F57ED2">
        <w:t xml:space="preserve">nterim </w:t>
      </w:r>
      <w:r>
        <w:t>F</w:t>
      </w:r>
      <w:r w:rsidRPr="00F57ED2">
        <w:t>inancial</w:t>
      </w:r>
      <w:r w:rsidR="00295164">
        <w:rPr>
          <w:lang w:val="en-US"/>
        </w:rPr>
        <w:t xml:space="preserve"> </w:t>
      </w:r>
      <w:r w:rsidR="00295164">
        <w:rPr>
          <w:rFonts w:cs="Leelawadee UI"/>
          <w:lang w:val="en-US" w:bidi="th-TH"/>
        </w:rPr>
        <w:t>Information</w:t>
      </w:r>
    </w:p>
    <w:p w14:paraId="75350D41" w14:textId="482906F3" w:rsidR="003A23C7" w:rsidRPr="00755448"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b/>
          <w:bCs/>
          <w:sz w:val="22"/>
          <w:szCs w:val="22"/>
          <w:lang w:val="en-GB"/>
        </w:rPr>
      </w:pPr>
    </w:p>
    <w:p w14:paraId="68FC6886" w14:textId="77777777" w:rsidR="00755448" w:rsidRPr="00755448" w:rsidRDefault="00755448"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b/>
          <w:bCs/>
          <w:sz w:val="22"/>
          <w:szCs w:val="22"/>
          <w:cs/>
        </w:rPr>
      </w:pPr>
    </w:p>
    <w:p w14:paraId="328FB1C8" w14:textId="77777777" w:rsidR="003A23C7" w:rsidRPr="00F57ED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14:paraId="4DA42484" w14:textId="56433B3D" w:rsidR="003A23C7"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22"/>
          <w:szCs w:val="22"/>
        </w:rPr>
      </w:pPr>
    </w:p>
    <w:p w14:paraId="096ED788" w14:textId="77777777" w:rsidR="00295164" w:rsidRPr="00295164" w:rsidRDefault="00295164"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22"/>
          <w:szCs w:val="22"/>
        </w:rPr>
      </w:pPr>
    </w:p>
    <w:p w14:paraId="2D19B425" w14:textId="501E5BF3"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have reviewed the accompanying consolidated and separate statements of financial position of Index Living Mall Public Company Limited and its subsidiaries, and of Index Living Mall Public Company Limited, respectively, as at 31 March 202</w:t>
      </w:r>
      <w:r w:rsidR="00FE1DD2">
        <w:t>1</w:t>
      </w:r>
      <w:r w:rsidRPr="00237A52">
        <w:t>; the consolidated and separate statements of comprehensive income, changes in equity and cash flows</w:t>
      </w:r>
      <w:r w:rsidR="00295164">
        <w:t xml:space="preserve"> for the three-month period ended 31 March 2021</w:t>
      </w:r>
      <w:r w:rsidRPr="00237A52">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E20C143" w14:textId="77777777" w:rsidR="003A23C7" w:rsidRPr="00237A52" w:rsidRDefault="003A23C7" w:rsidP="003A23C7">
      <w:pPr>
        <w:ind w:right="-117"/>
        <w:jc w:val="both"/>
        <w:rPr>
          <w:rFonts w:ascii="Times New Roman" w:hAnsi="Times New Roman"/>
          <w:i/>
          <w:sz w:val="22"/>
          <w:szCs w:val="22"/>
        </w:rPr>
      </w:pPr>
    </w:p>
    <w:p w14:paraId="59A30EAA" w14:textId="77777777" w:rsidR="003A23C7" w:rsidRPr="00237A52" w:rsidRDefault="003A23C7" w:rsidP="003A23C7">
      <w:pPr>
        <w:ind w:right="-117"/>
        <w:jc w:val="both"/>
        <w:rPr>
          <w:rFonts w:ascii="Times New Roman" w:hAnsi="Times New Roman"/>
          <w:i/>
          <w:sz w:val="22"/>
          <w:szCs w:val="22"/>
        </w:rPr>
      </w:pPr>
      <w:r w:rsidRPr="00237A52">
        <w:rPr>
          <w:rFonts w:ascii="Times New Roman" w:hAnsi="Times New Roman"/>
          <w:i/>
          <w:sz w:val="22"/>
          <w:szCs w:val="22"/>
        </w:rPr>
        <w:t>Scope of Review</w:t>
      </w:r>
    </w:p>
    <w:p w14:paraId="5F767C1A" w14:textId="77777777" w:rsidR="003A23C7" w:rsidRPr="00237A52" w:rsidRDefault="003A23C7" w:rsidP="003A23C7">
      <w:pPr>
        <w:ind w:right="-117"/>
        <w:jc w:val="both"/>
        <w:rPr>
          <w:rFonts w:ascii="Times New Roman" w:hAnsi="Times New Roman"/>
          <w:sz w:val="22"/>
          <w:szCs w:val="22"/>
        </w:rPr>
      </w:pPr>
    </w:p>
    <w:p w14:paraId="5F83E44F"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DA95FF"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19B935AD" w14:textId="77777777" w:rsidR="003A23C7" w:rsidRPr="00237A52" w:rsidRDefault="003A23C7" w:rsidP="003A23C7">
      <w:pPr>
        <w:ind w:right="-117"/>
        <w:jc w:val="both"/>
        <w:rPr>
          <w:rFonts w:ascii="Times New Roman" w:hAnsi="Times New Roman"/>
          <w:sz w:val="22"/>
          <w:szCs w:val="22"/>
        </w:rPr>
      </w:pPr>
      <w:r w:rsidRPr="00237A52">
        <w:rPr>
          <w:rFonts w:ascii="Times New Roman" w:hAnsi="Times New Roman"/>
          <w:i/>
          <w:sz w:val="22"/>
          <w:szCs w:val="22"/>
        </w:rPr>
        <w:t>Conclusion</w:t>
      </w:r>
    </w:p>
    <w:p w14:paraId="714CDFBF" w14:textId="77777777" w:rsidR="003A23C7" w:rsidRPr="00237A52" w:rsidRDefault="003A23C7" w:rsidP="003A23C7">
      <w:pPr>
        <w:ind w:right="-117"/>
        <w:jc w:val="both"/>
        <w:rPr>
          <w:rFonts w:ascii="Times New Roman" w:hAnsi="Times New Roman"/>
          <w:sz w:val="22"/>
          <w:szCs w:val="22"/>
        </w:rPr>
      </w:pPr>
    </w:p>
    <w:p w14:paraId="2D30A18B" w14:textId="77777777" w:rsidR="003A23C7" w:rsidRPr="00237A52" w:rsidRDefault="003A23C7" w:rsidP="003A23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Based on my review, nothing has come to my attention that causes me to believe that the accompanying interim financial information</w:t>
      </w:r>
      <w:r w:rsidRPr="00237A52">
        <w:rPr>
          <w:cs/>
        </w:rPr>
        <w:t xml:space="preserve"> </w:t>
      </w:r>
      <w:r w:rsidRPr="00237A52">
        <w:t>is not prepared, in all material respects, in accordance with Thai Accounting Standard 34, “Interim Financial Reporting”.</w:t>
      </w:r>
    </w:p>
    <w:p w14:paraId="3DB20E6A"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776D59" w14:textId="12CFC324" w:rsidR="003A23C7"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A6F37C" w14:textId="01D7BD15" w:rsidR="0050369C" w:rsidRDefault="0050369C"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7D8AB9" w14:textId="77777777" w:rsidR="0050369C" w:rsidRPr="00237A52" w:rsidRDefault="0050369C"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25DD8CF"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53570A"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37A52">
        <w:rPr>
          <w:rFonts w:ascii="Times New Roman" w:hAnsi="Times New Roman"/>
          <w:sz w:val="22"/>
          <w:szCs w:val="22"/>
        </w:rPr>
        <w:t>(</w:t>
      </w:r>
      <w:r w:rsidR="0034113E" w:rsidRPr="0034113E">
        <w:rPr>
          <w:rFonts w:ascii="Times New Roman" w:hAnsi="Times New Roman"/>
          <w:sz w:val="22"/>
          <w:szCs w:val="22"/>
        </w:rPr>
        <w:t>Udomsak</w:t>
      </w:r>
      <w:r w:rsidR="0034113E">
        <w:rPr>
          <w:rFonts w:ascii="Times New Roman" w:hAnsi="Times New Roman"/>
          <w:sz w:val="22"/>
          <w:szCs w:val="22"/>
        </w:rPr>
        <w:t xml:space="preserve"> </w:t>
      </w:r>
      <w:r w:rsidR="0034113E" w:rsidRPr="0034113E">
        <w:rPr>
          <w:rFonts w:ascii="Times New Roman" w:hAnsi="Times New Roman"/>
          <w:sz w:val="22"/>
          <w:szCs w:val="22"/>
        </w:rPr>
        <w:t>Busaraniphan</w:t>
      </w:r>
      <w:r w:rsidRPr="00237A52">
        <w:rPr>
          <w:rFonts w:ascii="Times New Roman" w:hAnsi="Times New Roman"/>
          <w:sz w:val="22"/>
          <w:szCs w:val="22"/>
        </w:rPr>
        <w:t>)</w:t>
      </w:r>
    </w:p>
    <w:p w14:paraId="793EEC4D"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Certified Public Accountant</w:t>
      </w:r>
    </w:p>
    <w:p w14:paraId="7DFC45B9"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Registration No. </w:t>
      </w:r>
      <w:r w:rsidR="0034113E">
        <w:rPr>
          <w:rFonts w:ascii="Times New Roman" w:hAnsi="Times New Roman"/>
          <w:sz w:val="22"/>
          <w:szCs w:val="22"/>
        </w:rPr>
        <w:t>10331</w:t>
      </w:r>
    </w:p>
    <w:p w14:paraId="520BBEDF"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7A643CF"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0842B06"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KPMG </w:t>
      </w:r>
      <w:proofErr w:type="spellStart"/>
      <w:r w:rsidRPr="00237A52">
        <w:rPr>
          <w:rFonts w:ascii="Times New Roman" w:hAnsi="Times New Roman"/>
          <w:sz w:val="22"/>
          <w:szCs w:val="22"/>
        </w:rPr>
        <w:t>Phoomchai</w:t>
      </w:r>
      <w:proofErr w:type="spellEnd"/>
      <w:r w:rsidRPr="00237A52">
        <w:rPr>
          <w:rFonts w:ascii="Times New Roman" w:hAnsi="Times New Roman"/>
          <w:sz w:val="22"/>
          <w:szCs w:val="22"/>
        </w:rPr>
        <w:t xml:space="preserve"> Audit Ltd.</w:t>
      </w:r>
    </w:p>
    <w:p w14:paraId="59736250" w14:textId="77777777" w:rsidR="003A23C7" w:rsidRPr="00237A52" w:rsidRDefault="003A23C7" w:rsidP="003A2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Bangkok</w:t>
      </w:r>
    </w:p>
    <w:p w14:paraId="3A8F8ECC" w14:textId="77777777" w:rsidR="003A23C7" w:rsidRPr="003A23C7" w:rsidRDefault="0034113E" w:rsidP="0034113E">
      <w:pPr>
        <w:pStyle w:val="IndexHeading1"/>
        <w:spacing w:after="0" w:line="240" w:lineRule="atLeast"/>
        <w:outlineLvl w:val="0"/>
        <w:rPr>
          <w:b w:val="0"/>
          <w:bCs/>
          <w:szCs w:val="22"/>
        </w:rPr>
      </w:pPr>
      <w:r>
        <w:rPr>
          <w:b w:val="0"/>
          <w:bCs/>
          <w:szCs w:val="22"/>
        </w:rPr>
        <w:t xml:space="preserve">7 May </w:t>
      </w:r>
      <w:r w:rsidR="00FE1DD2">
        <w:rPr>
          <w:b w:val="0"/>
          <w:bCs/>
          <w:szCs w:val="22"/>
        </w:rPr>
        <w:t>2021</w:t>
      </w:r>
    </w:p>
    <w:p w14:paraId="6F66E45F" w14:textId="77777777" w:rsidR="003A23C7" w:rsidRDefault="003A23C7" w:rsidP="009C297A">
      <w:pPr>
        <w:pStyle w:val="IndexHeading1"/>
        <w:spacing w:after="0" w:line="240" w:lineRule="atLeast"/>
        <w:ind w:left="1260" w:hanging="1260"/>
        <w:outlineLvl w:val="0"/>
        <w:rPr>
          <w:szCs w:val="22"/>
        </w:rPr>
      </w:pPr>
    </w:p>
    <w:p w14:paraId="28B678EC" w14:textId="77777777" w:rsidR="00ED3C50" w:rsidRDefault="00ED3C50" w:rsidP="009C297A">
      <w:pPr>
        <w:pStyle w:val="IndexHeading1"/>
        <w:spacing w:after="0" w:line="240" w:lineRule="atLeast"/>
        <w:ind w:left="1260" w:hanging="1260"/>
        <w:outlineLvl w:val="0"/>
        <w:rPr>
          <w:szCs w:val="22"/>
        </w:rPr>
      </w:pPr>
    </w:p>
    <w:sectPr w:rsidR="00ED3C50" w:rsidSect="00ED3C50">
      <w:headerReference w:type="default" r:id="rId13"/>
      <w:pgSz w:w="11907" w:h="16840" w:code="9"/>
      <w:pgMar w:top="691" w:right="1287" w:bottom="576" w:left="1440" w:header="720" w:footer="720"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68D73" w14:textId="77777777" w:rsidR="00B0686A" w:rsidRDefault="00B0686A" w:rsidP="00E52223">
      <w:pPr>
        <w:pStyle w:val="ASSETS"/>
        <w:rPr>
          <w:rFonts w:cs="Book Antiqua"/>
          <w:cs/>
        </w:rPr>
      </w:pPr>
      <w:r>
        <w:separator/>
      </w:r>
    </w:p>
  </w:endnote>
  <w:endnote w:type="continuationSeparator" w:id="0">
    <w:p w14:paraId="17DE6C69" w14:textId="77777777" w:rsidR="00B0686A" w:rsidRDefault="00B0686A"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BB89A" w14:textId="77777777" w:rsidR="00B0686A" w:rsidRDefault="00B0686A"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DA5B4DA" w14:textId="77777777" w:rsidR="00B0686A" w:rsidRDefault="00B0686A"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FC166" w14:textId="77777777" w:rsidR="00B0686A" w:rsidRDefault="00B0686A"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43B52B3" w14:textId="37CE21F6" w:rsidR="00B0686A" w:rsidRDefault="00B0686A"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26048C">
      <w:rPr>
        <w:rFonts w:ascii="Times New Roman" w:hAnsi="Times New Roman"/>
        <w:noProof/>
        <w:sz w:val="22"/>
        <w:szCs w:val="22"/>
      </w:rPr>
      <w:t>ENG - 2020 Dec-FSA- Index Living Mall -12e</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BE187" w14:textId="77777777" w:rsidR="00B0686A" w:rsidRPr="00287851" w:rsidRDefault="00B0686A"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864B6" w14:textId="77777777" w:rsidR="00B0686A" w:rsidRDefault="00B0686A" w:rsidP="00E52223">
      <w:pPr>
        <w:pStyle w:val="ASSETS"/>
        <w:rPr>
          <w:rFonts w:cs="Book Antiqua"/>
          <w:cs/>
        </w:rPr>
      </w:pPr>
      <w:r>
        <w:separator/>
      </w:r>
    </w:p>
  </w:footnote>
  <w:footnote w:type="continuationSeparator" w:id="0">
    <w:p w14:paraId="321C7604" w14:textId="77777777" w:rsidR="00B0686A" w:rsidRDefault="00B0686A"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11225" w14:textId="77777777" w:rsidR="00B0686A" w:rsidRPr="005030DE" w:rsidRDefault="00B0686A"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6C1D74E" w14:textId="77777777" w:rsidR="00B0686A" w:rsidRPr="005030DE" w:rsidRDefault="00B0686A"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56D9837" w14:textId="77777777" w:rsidR="00B0686A" w:rsidRPr="005030DE" w:rsidRDefault="00B0686A"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14:paraId="78753764" w14:textId="77777777" w:rsidR="00B0686A" w:rsidRDefault="00B0686A">
    <w:pPr>
      <w:pStyle w:val="Header"/>
      <w:tabs>
        <w:tab w:val="clear" w:pos="4536"/>
        <w:tab w:val="clear" w:pos="9072"/>
      </w:tabs>
      <w:rPr>
        <w:b/>
        <w:bCs/>
        <w:sz w:val="20"/>
        <w:szCs w:val="20"/>
      </w:rPr>
    </w:pPr>
  </w:p>
  <w:p w14:paraId="43DAE71F" w14:textId="77777777" w:rsidR="00B0686A" w:rsidRDefault="00B0686A">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A9B3C" w14:textId="77777777" w:rsidR="00B0686A" w:rsidRDefault="00B0686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36D205F8" w14:textId="77777777" w:rsidR="00B0686A" w:rsidRPr="00287851" w:rsidRDefault="00B0686A"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E6D0A" w14:textId="77777777" w:rsidR="00B0686A" w:rsidRDefault="00B0686A" w:rsidP="00A24D59">
    <w:pPr>
      <w:pStyle w:val="acctmainheading"/>
      <w:tabs>
        <w:tab w:val="left" w:pos="7810"/>
      </w:tabs>
      <w:spacing w:after="0" w:line="280" w:lineRule="atLeast"/>
    </w:pPr>
    <w:r>
      <w:t>Index Living Mall Public Company Limited and its Subsidiaries</w:t>
    </w:r>
  </w:p>
  <w:p w14:paraId="6959DE17" w14:textId="77777777" w:rsidR="00B0686A" w:rsidRDefault="00B0686A"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7AA00CE" w14:textId="77777777" w:rsidR="00B0686A" w:rsidRDefault="00B0686A" w:rsidP="006F02B7">
    <w:pPr>
      <w:pStyle w:val="acctmainheading"/>
      <w:tabs>
        <w:tab w:val="left" w:pos="90"/>
        <w:tab w:val="left" w:pos="36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0FEDC09F" w14:textId="77777777" w:rsidR="00B0686A" w:rsidRDefault="00B0686A" w:rsidP="006F02B7">
    <w:pPr>
      <w:pStyle w:val="acctmainheading"/>
      <w:tabs>
        <w:tab w:val="left" w:pos="90"/>
        <w:tab w:val="left" w:pos="360"/>
      </w:tabs>
      <w:spacing w:after="0" w:line="280" w:lineRule="atLeast"/>
      <w:rPr>
        <w:sz w:val="24"/>
        <w:szCs w:val="24"/>
      </w:rPr>
    </w:pPr>
  </w:p>
  <w:p w14:paraId="2F0348D0" w14:textId="77777777" w:rsidR="00B0686A" w:rsidRDefault="00B0686A"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E28E1AA"/>
    <w:lvl w:ilvl="0" w:tplc="CBD40AB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1" w15:restartNumberingAfterBreak="0">
    <w:nsid w:val="06E3722F"/>
    <w:multiLevelType w:val="multilevel"/>
    <w:tmpl w:val="6054F3E0"/>
    <w:lvl w:ilvl="0">
      <w:start w:val="1"/>
      <w:numFmt w:val="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5" w15:restartNumberingAfterBreak="0">
    <w:nsid w:val="243D6891"/>
    <w:multiLevelType w:val="hybridMultilevel"/>
    <w:tmpl w:val="5A944178"/>
    <w:lvl w:ilvl="0" w:tplc="8CC8602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8" w15:restartNumberingAfterBreak="0">
    <w:nsid w:val="352F7FB8"/>
    <w:multiLevelType w:val="hybridMultilevel"/>
    <w:tmpl w:val="BCA20256"/>
    <w:lvl w:ilvl="0" w:tplc="0694AD3E">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9" w15:restartNumberingAfterBreak="0">
    <w:nsid w:val="35DA3857"/>
    <w:multiLevelType w:val="hybridMultilevel"/>
    <w:tmpl w:val="14FE9908"/>
    <w:lvl w:ilvl="0" w:tplc="317A91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6B10311"/>
    <w:multiLevelType w:val="hybridMultilevel"/>
    <w:tmpl w:val="A10AA6E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1"/>
  </w:num>
  <w:num w:numId="14">
    <w:abstractNumId w:val="17"/>
  </w:num>
  <w:num w:numId="15">
    <w:abstractNumId w:val="22"/>
  </w:num>
  <w:num w:numId="16">
    <w:abstractNumId w:val="12"/>
  </w:num>
  <w:num w:numId="17">
    <w:abstractNumId w:val="33"/>
  </w:num>
  <w:num w:numId="18">
    <w:abstractNumId w:val="34"/>
  </w:num>
  <w:num w:numId="19">
    <w:abstractNumId w:val="30"/>
  </w:num>
  <w:num w:numId="20">
    <w:abstractNumId w:val="23"/>
  </w:num>
  <w:num w:numId="21">
    <w:abstractNumId w:val="13"/>
  </w:num>
  <w:num w:numId="22">
    <w:abstractNumId w:val="14"/>
  </w:num>
  <w:num w:numId="23">
    <w:abstractNumId w:val="2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0"/>
  </w:num>
  <w:num w:numId="27">
    <w:abstractNumId w:val="24"/>
  </w:num>
  <w:num w:numId="28">
    <w:abstractNumId w:val="15"/>
  </w:num>
  <w:num w:numId="29">
    <w:abstractNumId w:val="18"/>
  </w:num>
  <w:num w:numId="3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9"/>
  </w:num>
  <w:num w:numId="33">
    <w:abstractNumId w:val="17"/>
  </w:num>
  <w:num w:numId="34">
    <w:abstractNumId w:val="11"/>
  </w:num>
  <w:num w:numId="35">
    <w:abstractNumId w:val="28"/>
  </w:num>
  <w:num w:numId="36">
    <w:abstractNumId w:val="25"/>
  </w:num>
  <w:num w:numId="37">
    <w:abstractNumId w:val="17"/>
  </w:num>
  <w:num w:numId="38">
    <w:abstractNumId w:val="17"/>
  </w:num>
  <w:num w:numId="39">
    <w:abstractNumId w:val="29"/>
  </w:num>
  <w:num w:numId="40">
    <w:abstractNumId w:val="32"/>
  </w:num>
  <w:num w:numId="41">
    <w:abstractNumId w:val="17"/>
  </w:num>
  <w:num w:numId="42">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120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B14"/>
    <w:rsid w:val="000004CF"/>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B01"/>
    <w:rsid w:val="00056DE2"/>
    <w:rsid w:val="00057969"/>
    <w:rsid w:val="00057A44"/>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615"/>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953"/>
    <w:rsid w:val="001453E1"/>
    <w:rsid w:val="0014569F"/>
    <w:rsid w:val="001460CB"/>
    <w:rsid w:val="0014620E"/>
    <w:rsid w:val="00146C80"/>
    <w:rsid w:val="0014721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2C7"/>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2E07"/>
    <w:rsid w:val="00273214"/>
    <w:rsid w:val="00273D23"/>
    <w:rsid w:val="00274089"/>
    <w:rsid w:val="002740E3"/>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AA"/>
    <w:rsid w:val="002A57B4"/>
    <w:rsid w:val="002A5F98"/>
    <w:rsid w:val="002A6149"/>
    <w:rsid w:val="002A61AF"/>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4D19"/>
    <w:rsid w:val="002B5ABE"/>
    <w:rsid w:val="002B5E3C"/>
    <w:rsid w:val="002B6179"/>
    <w:rsid w:val="002B65A6"/>
    <w:rsid w:val="002B6CB2"/>
    <w:rsid w:val="002B71AE"/>
    <w:rsid w:val="002B7201"/>
    <w:rsid w:val="002B72B9"/>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6068"/>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41E5"/>
    <w:rsid w:val="00334451"/>
    <w:rsid w:val="003347A9"/>
    <w:rsid w:val="00334809"/>
    <w:rsid w:val="00335364"/>
    <w:rsid w:val="00336708"/>
    <w:rsid w:val="00336B66"/>
    <w:rsid w:val="00336EA8"/>
    <w:rsid w:val="00337BBA"/>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078"/>
    <w:rsid w:val="00374691"/>
    <w:rsid w:val="003748E7"/>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EBB"/>
    <w:rsid w:val="003B6752"/>
    <w:rsid w:val="003B6DB5"/>
    <w:rsid w:val="003B7251"/>
    <w:rsid w:val="003B72AB"/>
    <w:rsid w:val="003B7C4F"/>
    <w:rsid w:val="003C033D"/>
    <w:rsid w:val="003C0419"/>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3BF3"/>
    <w:rsid w:val="00404090"/>
    <w:rsid w:val="00404335"/>
    <w:rsid w:val="004045EF"/>
    <w:rsid w:val="004054EF"/>
    <w:rsid w:val="00405BF6"/>
    <w:rsid w:val="00405CD5"/>
    <w:rsid w:val="00405E7B"/>
    <w:rsid w:val="0040609A"/>
    <w:rsid w:val="00406BA0"/>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266D"/>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C49"/>
    <w:rsid w:val="00440058"/>
    <w:rsid w:val="00441250"/>
    <w:rsid w:val="00441BF2"/>
    <w:rsid w:val="00441E26"/>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C77"/>
    <w:rsid w:val="00452E03"/>
    <w:rsid w:val="004530D3"/>
    <w:rsid w:val="00453236"/>
    <w:rsid w:val="0045377C"/>
    <w:rsid w:val="0045407F"/>
    <w:rsid w:val="004541DE"/>
    <w:rsid w:val="0045473C"/>
    <w:rsid w:val="004547F4"/>
    <w:rsid w:val="00454BBA"/>
    <w:rsid w:val="00454BF1"/>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462"/>
    <w:rsid w:val="004F3937"/>
    <w:rsid w:val="004F3E6A"/>
    <w:rsid w:val="004F3F21"/>
    <w:rsid w:val="004F4530"/>
    <w:rsid w:val="004F47CE"/>
    <w:rsid w:val="004F5425"/>
    <w:rsid w:val="004F5587"/>
    <w:rsid w:val="004F5D30"/>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69C"/>
    <w:rsid w:val="0050376B"/>
    <w:rsid w:val="00503B12"/>
    <w:rsid w:val="00503EF4"/>
    <w:rsid w:val="00504723"/>
    <w:rsid w:val="00504B48"/>
    <w:rsid w:val="00505AB3"/>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FC"/>
    <w:rsid w:val="0051429E"/>
    <w:rsid w:val="0051487C"/>
    <w:rsid w:val="00514C36"/>
    <w:rsid w:val="00514E8B"/>
    <w:rsid w:val="00515BEE"/>
    <w:rsid w:val="00516D05"/>
    <w:rsid w:val="00517831"/>
    <w:rsid w:val="005179A9"/>
    <w:rsid w:val="00520332"/>
    <w:rsid w:val="005204B5"/>
    <w:rsid w:val="005210AD"/>
    <w:rsid w:val="005212B8"/>
    <w:rsid w:val="005213B1"/>
    <w:rsid w:val="005216A2"/>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2A7C"/>
    <w:rsid w:val="005336BE"/>
    <w:rsid w:val="005340AA"/>
    <w:rsid w:val="005345B4"/>
    <w:rsid w:val="00534DCA"/>
    <w:rsid w:val="005350D6"/>
    <w:rsid w:val="0053547C"/>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BFD"/>
    <w:rsid w:val="005A2C3B"/>
    <w:rsid w:val="005A3149"/>
    <w:rsid w:val="005A3151"/>
    <w:rsid w:val="005A32C5"/>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5BC"/>
    <w:rsid w:val="0060387C"/>
    <w:rsid w:val="00603E39"/>
    <w:rsid w:val="00604014"/>
    <w:rsid w:val="00604832"/>
    <w:rsid w:val="00604923"/>
    <w:rsid w:val="00604B04"/>
    <w:rsid w:val="00604DDE"/>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145E"/>
    <w:rsid w:val="00621F03"/>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C26"/>
    <w:rsid w:val="00671EB6"/>
    <w:rsid w:val="00672190"/>
    <w:rsid w:val="006738BD"/>
    <w:rsid w:val="00673A3C"/>
    <w:rsid w:val="00673B80"/>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377"/>
    <w:rsid w:val="00706863"/>
    <w:rsid w:val="00707130"/>
    <w:rsid w:val="0070793E"/>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B26"/>
    <w:rsid w:val="00730477"/>
    <w:rsid w:val="0073062E"/>
    <w:rsid w:val="00730686"/>
    <w:rsid w:val="0073075A"/>
    <w:rsid w:val="00730781"/>
    <w:rsid w:val="0073081B"/>
    <w:rsid w:val="00730A47"/>
    <w:rsid w:val="00730AED"/>
    <w:rsid w:val="00730F2E"/>
    <w:rsid w:val="007316D4"/>
    <w:rsid w:val="00731A5D"/>
    <w:rsid w:val="00731A7B"/>
    <w:rsid w:val="00732EE4"/>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626C"/>
    <w:rsid w:val="0074659B"/>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7F7D7E"/>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1AD"/>
    <w:rsid w:val="00811325"/>
    <w:rsid w:val="00811329"/>
    <w:rsid w:val="008118AF"/>
    <w:rsid w:val="0081194E"/>
    <w:rsid w:val="00811A81"/>
    <w:rsid w:val="00811A89"/>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01"/>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5AA"/>
    <w:rsid w:val="008C58C4"/>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CDF"/>
    <w:rsid w:val="008F41FA"/>
    <w:rsid w:val="008F42BE"/>
    <w:rsid w:val="008F4A10"/>
    <w:rsid w:val="008F5AA0"/>
    <w:rsid w:val="008F5AB2"/>
    <w:rsid w:val="008F5CD3"/>
    <w:rsid w:val="008F612F"/>
    <w:rsid w:val="008F71D4"/>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B7C"/>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879"/>
    <w:rsid w:val="009329C1"/>
    <w:rsid w:val="0093371D"/>
    <w:rsid w:val="009337BF"/>
    <w:rsid w:val="00933822"/>
    <w:rsid w:val="00934A1F"/>
    <w:rsid w:val="00934F6A"/>
    <w:rsid w:val="00935238"/>
    <w:rsid w:val="00935732"/>
    <w:rsid w:val="00935EBD"/>
    <w:rsid w:val="00936214"/>
    <w:rsid w:val="00936487"/>
    <w:rsid w:val="00936DE8"/>
    <w:rsid w:val="00937B2E"/>
    <w:rsid w:val="00937C89"/>
    <w:rsid w:val="00937E6F"/>
    <w:rsid w:val="00940D1A"/>
    <w:rsid w:val="00940D2D"/>
    <w:rsid w:val="0094120F"/>
    <w:rsid w:val="0094179B"/>
    <w:rsid w:val="00941AC9"/>
    <w:rsid w:val="00941B89"/>
    <w:rsid w:val="00941C58"/>
    <w:rsid w:val="00941C68"/>
    <w:rsid w:val="00941CE9"/>
    <w:rsid w:val="00942AED"/>
    <w:rsid w:val="0094340A"/>
    <w:rsid w:val="0094380C"/>
    <w:rsid w:val="00944137"/>
    <w:rsid w:val="00944333"/>
    <w:rsid w:val="0094530B"/>
    <w:rsid w:val="00945B6E"/>
    <w:rsid w:val="00945ED9"/>
    <w:rsid w:val="00946786"/>
    <w:rsid w:val="00947259"/>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6C3"/>
    <w:rsid w:val="0099792B"/>
    <w:rsid w:val="009A0B12"/>
    <w:rsid w:val="009A12AF"/>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4BFA"/>
    <w:rsid w:val="009C5211"/>
    <w:rsid w:val="009C5627"/>
    <w:rsid w:val="009C588E"/>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6F9F"/>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B"/>
    <w:rsid w:val="00A27093"/>
    <w:rsid w:val="00A27580"/>
    <w:rsid w:val="00A27636"/>
    <w:rsid w:val="00A3017B"/>
    <w:rsid w:val="00A318E4"/>
    <w:rsid w:val="00A31F4E"/>
    <w:rsid w:val="00A32C9B"/>
    <w:rsid w:val="00A3318A"/>
    <w:rsid w:val="00A334C5"/>
    <w:rsid w:val="00A34326"/>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E3A"/>
    <w:rsid w:val="00A833C1"/>
    <w:rsid w:val="00A8373E"/>
    <w:rsid w:val="00A83C49"/>
    <w:rsid w:val="00A84295"/>
    <w:rsid w:val="00A84427"/>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4BE"/>
    <w:rsid w:val="00B71E11"/>
    <w:rsid w:val="00B72A99"/>
    <w:rsid w:val="00B735F3"/>
    <w:rsid w:val="00B73905"/>
    <w:rsid w:val="00B73A4C"/>
    <w:rsid w:val="00B7427D"/>
    <w:rsid w:val="00B75CE2"/>
    <w:rsid w:val="00B75F9B"/>
    <w:rsid w:val="00B762F1"/>
    <w:rsid w:val="00B7669C"/>
    <w:rsid w:val="00B76E4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55A"/>
    <w:rsid w:val="00CE4DDD"/>
    <w:rsid w:val="00CE53B4"/>
    <w:rsid w:val="00CE57E1"/>
    <w:rsid w:val="00CE5C29"/>
    <w:rsid w:val="00CE660F"/>
    <w:rsid w:val="00CE6813"/>
    <w:rsid w:val="00CE6AFE"/>
    <w:rsid w:val="00CE7061"/>
    <w:rsid w:val="00CE7ACD"/>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0BA"/>
    <w:rsid w:val="00D6638F"/>
    <w:rsid w:val="00D66950"/>
    <w:rsid w:val="00D66E4A"/>
    <w:rsid w:val="00D702A2"/>
    <w:rsid w:val="00D7043E"/>
    <w:rsid w:val="00D716AB"/>
    <w:rsid w:val="00D71A23"/>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DD2"/>
    <w:rsid w:val="00E04EF5"/>
    <w:rsid w:val="00E04F3A"/>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5DF7"/>
    <w:rsid w:val="00E76B08"/>
    <w:rsid w:val="00E76C99"/>
    <w:rsid w:val="00E76FF5"/>
    <w:rsid w:val="00E774F4"/>
    <w:rsid w:val="00E778E6"/>
    <w:rsid w:val="00E77AF0"/>
    <w:rsid w:val="00E801DE"/>
    <w:rsid w:val="00E80432"/>
    <w:rsid w:val="00E80A74"/>
    <w:rsid w:val="00E812CE"/>
    <w:rsid w:val="00E81DD3"/>
    <w:rsid w:val="00E82346"/>
    <w:rsid w:val="00E8289E"/>
    <w:rsid w:val="00E83321"/>
    <w:rsid w:val="00E838EE"/>
    <w:rsid w:val="00E83ABF"/>
    <w:rsid w:val="00E8470C"/>
    <w:rsid w:val="00E84D64"/>
    <w:rsid w:val="00E851DF"/>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3C50"/>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4359"/>
    <w:rsid w:val="00EE4B3D"/>
    <w:rsid w:val="00EE5069"/>
    <w:rsid w:val="00EE541D"/>
    <w:rsid w:val="00EE54D4"/>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01"/>
    <w:rsid w:val="00F4413E"/>
    <w:rsid w:val="00F4457E"/>
    <w:rsid w:val="00F44CA7"/>
    <w:rsid w:val="00F44D6F"/>
    <w:rsid w:val="00F44DDA"/>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89"/>
    <w:rsid w:val="00FB6AAC"/>
    <w:rsid w:val="00FB7798"/>
    <w:rsid w:val="00FB78B5"/>
    <w:rsid w:val="00FB7BBB"/>
    <w:rsid w:val="00FC10EA"/>
    <w:rsid w:val="00FC1130"/>
    <w:rsid w:val="00FC15DA"/>
    <w:rsid w:val="00FC20C8"/>
    <w:rsid w:val="00FC213D"/>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162"/>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9AABCA1D-BA63-4E62-B1C9-880AEF36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FA1E5C"/>
    <w:rPr>
      <w:rFonts w:ascii="Arial" w:hAnsi="Arial"/>
      <w:sz w:val="18"/>
      <w:szCs w:val="18"/>
      <w:lang w:val="en-US" w:eastAsia="en-US" w:bidi="th-TH"/>
    </w:rPr>
  </w:style>
  <w:style w:type="paragraph" w:styleId="BodyText">
    <w:name w:val="Body Text"/>
    <w:aliases w:val="bt,body text,Body"/>
    <w:basedOn w:val="Normal"/>
    <w:link w:val="BodyTextChar"/>
    <w:uiPriority w:val="99"/>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uiPriority w:val="99"/>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75016-E057-442D-B1BC-4305A1C4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602</TotalTime>
  <Pages>2</Pages>
  <Words>324</Words>
  <Characters>1853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Orathai, Nuchprasert</cp:lastModifiedBy>
  <cp:revision>118</cp:revision>
  <cp:lastPrinted>2021-05-06T06:13:00Z</cp:lastPrinted>
  <dcterms:created xsi:type="dcterms:W3CDTF">2021-04-19T09:14:00Z</dcterms:created>
  <dcterms:modified xsi:type="dcterms:W3CDTF">2021-05-07T02:36:00Z</dcterms:modified>
</cp:coreProperties>
</file>